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4F7F0" w14:textId="77777777" w:rsidR="00396236" w:rsidRPr="00084846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</w:t>
      </w:r>
      <w:proofErr w:type="spellStart"/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>็ท</w:t>
      </w:r>
      <w:proofErr w:type="spellEnd"/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>ทอล จำกัด (มหาชน) และบริษัทย่อย</w:t>
      </w:r>
    </w:p>
    <w:p w14:paraId="564891A5" w14:textId="77777777" w:rsidR="00396236" w:rsidRPr="00084846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08484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9085084" w14:textId="2141B194" w:rsidR="00396236" w:rsidRPr="000D5D79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0D5D79" w:rsidRPr="000D5D79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0D5D79" w:rsidRPr="00084846">
        <w:rPr>
          <w:rFonts w:asciiTheme="majorBidi" w:hAnsiTheme="majorBidi"/>
          <w:b/>
          <w:bCs/>
          <w:sz w:val="32"/>
          <w:szCs w:val="32"/>
          <w:cs/>
        </w:rPr>
        <w:t xml:space="preserve">มีนาคม </w:t>
      </w:r>
      <w:r w:rsidR="000D5D79" w:rsidRPr="000D5D79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0F05AF2C" w14:textId="77777777" w:rsidR="00A16885" w:rsidRPr="000D5D79" w:rsidRDefault="00A16885" w:rsidP="006B55F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1DEEF1" w14:textId="77777777" w:rsidR="00F17D9F" w:rsidRPr="00084846" w:rsidRDefault="00DB4D95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5D7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0D5D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08484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F648A16" w14:textId="77777777" w:rsidR="00A6632B" w:rsidRPr="000D5D79" w:rsidRDefault="00A6632B" w:rsidP="006B55F3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40" w:lineRule="exact"/>
        <w:rPr>
          <w:rFonts w:asciiTheme="majorBidi" w:hAnsiTheme="majorBidi" w:cstheme="majorBidi"/>
        </w:rPr>
      </w:pPr>
      <w:r w:rsidRPr="000D5D79">
        <w:rPr>
          <w:rFonts w:asciiTheme="majorBidi" w:hAnsiTheme="majorBidi" w:cstheme="majorBidi"/>
        </w:rPr>
        <w:tab/>
        <w:t>1.1</w:t>
      </w:r>
      <w:r w:rsidR="009A1562" w:rsidRPr="000D5D79">
        <w:rPr>
          <w:rFonts w:asciiTheme="majorBidi" w:hAnsiTheme="majorBidi" w:cstheme="majorBidi"/>
        </w:rPr>
        <w:t xml:space="preserve"> </w:t>
      </w:r>
      <w:r w:rsidR="00D53507" w:rsidRPr="000D5D79">
        <w:rPr>
          <w:rFonts w:asciiTheme="majorBidi" w:hAnsiTheme="majorBidi" w:cstheme="majorBidi"/>
        </w:rPr>
        <w:tab/>
      </w:r>
      <w:r w:rsidRPr="00084846">
        <w:rPr>
          <w:rFonts w:asciiTheme="majorBidi" w:hAnsiTheme="majorBidi" w:cstheme="majorBidi"/>
          <w:cs/>
        </w:rPr>
        <w:t>สถานะของบริษัท</w:t>
      </w:r>
    </w:p>
    <w:p w14:paraId="2F125578" w14:textId="54242184" w:rsidR="002108ED" w:rsidRPr="000D5D79" w:rsidRDefault="00244D28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บริษัท พรพรหมเม</w:t>
      </w:r>
      <w:proofErr w:type="spellStart"/>
      <w:r w:rsidRPr="00084846">
        <w:rPr>
          <w:rFonts w:asciiTheme="majorBidi" w:hAnsiTheme="majorBidi" w:cstheme="majorBidi"/>
          <w:sz w:val="32"/>
          <w:szCs w:val="32"/>
          <w:cs/>
        </w:rPr>
        <w:t>็ท</w:t>
      </w:r>
      <w:proofErr w:type="spellEnd"/>
      <w:r w:rsidRPr="00084846">
        <w:rPr>
          <w:rFonts w:asciiTheme="majorBidi" w:hAnsiTheme="majorBidi" w:cstheme="majorBidi"/>
          <w:sz w:val="32"/>
          <w:szCs w:val="32"/>
          <w:cs/>
        </w:rPr>
        <w:t xml:space="preserve">ทอล จำกัด </w:t>
      </w:r>
      <w:r w:rsidRPr="000D5D79">
        <w:rPr>
          <w:rFonts w:asciiTheme="majorBidi" w:hAnsiTheme="majorBidi" w:cstheme="majorBidi"/>
          <w:sz w:val="32"/>
          <w:szCs w:val="32"/>
        </w:rPr>
        <w:t>(</w:t>
      </w:r>
      <w:r w:rsidRPr="0008484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0D5D79">
        <w:rPr>
          <w:rFonts w:asciiTheme="majorBidi" w:hAnsiTheme="majorBidi" w:cstheme="majorBidi"/>
          <w:sz w:val="32"/>
          <w:szCs w:val="32"/>
        </w:rPr>
        <w:t>) (“</w:t>
      </w:r>
      <w:r w:rsidRPr="0008484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D5D79">
        <w:rPr>
          <w:rFonts w:asciiTheme="majorBidi" w:hAnsiTheme="majorBidi" w:cstheme="majorBidi"/>
          <w:sz w:val="32"/>
          <w:szCs w:val="32"/>
        </w:rPr>
        <w:t xml:space="preserve">”) </w:t>
      </w:r>
      <w:r w:rsidRPr="00084846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</w:t>
      </w:r>
      <w:r w:rsidR="00B02081" w:rsidRPr="00084846">
        <w:rPr>
          <w:rFonts w:asciiTheme="majorBidi" w:hAnsiTheme="majorBidi" w:cstheme="majorBidi"/>
          <w:sz w:val="32"/>
          <w:szCs w:val="32"/>
          <w:cs/>
        </w:rPr>
        <w:br/>
      </w:r>
      <w:r w:rsidRPr="00084846">
        <w:rPr>
          <w:rFonts w:asciiTheme="majorBidi" w:hAnsiTheme="majorBidi" w:cstheme="majorBidi"/>
          <w:sz w:val="32"/>
          <w:szCs w:val="32"/>
          <w:cs/>
        </w:rPr>
        <w:t>ใ</w:t>
      </w:r>
      <w:r w:rsidR="007A4748" w:rsidRPr="00084846">
        <w:rPr>
          <w:rFonts w:asciiTheme="majorBidi" w:hAnsiTheme="majorBidi" w:cstheme="majorBidi"/>
          <w:sz w:val="32"/>
          <w:szCs w:val="32"/>
          <w:cs/>
        </w:rPr>
        <w:t>น</w:t>
      </w:r>
      <w:r w:rsidRPr="00084846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0848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D5D79">
        <w:rPr>
          <w:rFonts w:asciiTheme="majorBidi" w:hAnsiTheme="majorBidi" w:cstheme="majorBidi"/>
          <w:sz w:val="32"/>
          <w:szCs w:val="32"/>
        </w:rPr>
        <w:t xml:space="preserve">8 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D5D79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084846">
        <w:rPr>
          <w:rFonts w:asciiTheme="majorBidi" w:hAnsiTheme="majorBidi" w:cstheme="majorBidi"/>
          <w:sz w:val="32"/>
          <w:szCs w:val="32"/>
          <w:cs/>
        </w:rPr>
        <w:t>และ</w:t>
      </w:r>
      <w:r w:rsidR="00391164" w:rsidRPr="0008484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084846">
        <w:rPr>
          <w:rFonts w:asciiTheme="majorBidi" w:hAnsiTheme="majorBidi" w:cstheme="majorBidi"/>
          <w:sz w:val="32"/>
          <w:szCs w:val="32"/>
          <w:cs/>
        </w:rPr>
        <w:br/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D5D79">
        <w:rPr>
          <w:rFonts w:asciiTheme="majorBidi" w:hAnsiTheme="majorBidi" w:cstheme="majorBidi"/>
          <w:sz w:val="32"/>
          <w:szCs w:val="32"/>
        </w:rPr>
        <w:t xml:space="preserve">11 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0D5D79">
        <w:rPr>
          <w:rFonts w:asciiTheme="majorBidi" w:hAnsiTheme="majorBidi" w:cstheme="majorBidi"/>
          <w:sz w:val="32"/>
          <w:szCs w:val="32"/>
        </w:rPr>
        <w:t xml:space="preserve">2547 </w:t>
      </w:r>
    </w:p>
    <w:p w14:paraId="208626A9" w14:textId="30E6FA60" w:rsidR="00DF4FC8" w:rsidRPr="00084846" w:rsidRDefault="00183651" w:rsidP="0089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084846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</w:t>
      </w:r>
      <w:r w:rsidR="0090743A" w:rsidRPr="00084846">
        <w:rPr>
          <w:rFonts w:asciiTheme="majorBidi" w:hAnsiTheme="majorBidi" w:cstheme="majorBidi" w:hint="cs"/>
          <w:spacing w:val="-4"/>
          <w:sz w:val="32"/>
          <w:szCs w:val="32"/>
          <w:cs/>
        </w:rPr>
        <w:t>ตั้ง</w:t>
      </w:r>
      <w:r w:rsidR="00244D28" w:rsidRPr="00084846">
        <w:rPr>
          <w:rFonts w:asciiTheme="majorBidi" w:hAnsiTheme="majorBidi" w:cstheme="majorBidi"/>
          <w:spacing w:val="-4"/>
          <w:sz w:val="32"/>
          <w:szCs w:val="32"/>
          <w:cs/>
        </w:rPr>
        <w:t>อยู่</w:t>
      </w:r>
      <w:r w:rsidR="00DF4FC8" w:rsidRPr="00084846">
        <w:rPr>
          <w:rFonts w:asciiTheme="majorBidi" w:hAnsiTheme="majorBidi" w:cstheme="majorBidi" w:hint="cs"/>
          <w:spacing w:val="-4"/>
          <w:sz w:val="32"/>
          <w:szCs w:val="32"/>
          <w:cs/>
        </w:rPr>
        <w:t>เลขที่</w:t>
      </w:r>
      <w:r w:rsidR="00244D28" w:rsidRPr="0089141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F4FC8" w:rsidRPr="00891419">
        <w:rPr>
          <w:rFonts w:asciiTheme="majorBidi" w:hAnsiTheme="majorBidi" w:cstheme="majorBidi"/>
          <w:spacing w:val="-4"/>
          <w:sz w:val="32"/>
          <w:szCs w:val="32"/>
        </w:rPr>
        <w:t xml:space="preserve">205/1 </w:t>
      </w:r>
      <w:r w:rsidR="00DF4FC8" w:rsidRPr="00084846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DF4FC8" w:rsidRPr="000D5D79">
        <w:rPr>
          <w:rFonts w:asciiTheme="majorBidi" w:hAnsiTheme="majorBidi" w:cstheme="majorBidi"/>
          <w:sz w:val="32"/>
          <w:szCs w:val="32"/>
        </w:rPr>
        <w:t xml:space="preserve"> 10300</w:t>
      </w:r>
      <w:r w:rsidR="00DF4FC8" w:rsidRPr="000D5D79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</w:p>
    <w:p w14:paraId="1DAD87F4" w14:textId="77777777" w:rsidR="00E240FE" w:rsidRPr="000D5D79" w:rsidRDefault="00E240FE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2770FBE" w14:textId="77777777" w:rsidR="002108ED" w:rsidRPr="000D5D79" w:rsidRDefault="002108ED" w:rsidP="006B55F3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40" w:lineRule="exact"/>
        <w:rPr>
          <w:rFonts w:asciiTheme="majorBidi" w:hAnsiTheme="majorBidi" w:cstheme="majorBidi"/>
        </w:rPr>
      </w:pPr>
      <w:r w:rsidRPr="000D5D79">
        <w:rPr>
          <w:rFonts w:asciiTheme="majorBidi" w:hAnsiTheme="majorBidi" w:cstheme="majorBidi"/>
        </w:rPr>
        <w:tab/>
        <w:t>1.</w:t>
      </w:r>
      <w:r w:rsidR="00A735BE" w:rsidRPr="000D5D79">
        <w:rPr>
          <w:rFonts w:asciiTheme="majorBidi" w:hAnsiTheme="majorBidi" w:cstheme="majorBidi"/>
        </w:rPr>
        <w:t>2</w:t>
      </w:r>
      <w:r w:rsidRPr="000D5D79">
        <w:rPr>
          <w:rFonts w:asciiTheme="majorBidi" w:hAnsiTheme="majorBidi" w:cstheme="majorBidi"/>
        </w:rPr>
        <w:tab/>
      </w:r>
      <w:r w:rsidR="00A735BE" w:rsidRPr="000D5D79">
        <w:rPr>
          <w:rFonts w:asciiTheme="majorBidi" w:hAnsiTheme="majorBidi" w:cstheme="majorBidi"/>
        </w:rPr>
        <w:tab/>
      </w:r>
      <w:r w:rsidRPr="00084846">
        <w:rPr>
          <w:rFonts w:asciiTheme="majorBidi" w:hAnsiTheme="majorBidi" w:cstheme="majorBidi"/>
          <w:cs/>
        </w:rPr>
        <w:t>ลักษณะธุรกิจ</w:t>
      </w:r>
    </w:p>
    <w:p w14:paraId="7CA3A3B1" w14:textId="044CB288" w:rsidR="002108ED" w:rsidRPr="00084846" w:rsidRDefault="002108ED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0848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4748" w:rsidRPr="00084846">
        <w:rPr>
          <w:rFonts w:asciiTheme="majorBidi" w:hAnsiTheme="majorBidi" w:cstheme="majorBidi"/>
          <w:sz w:val="32"/>
          <w:szCs w:val="32"/>
          <w:cs/>
        </w:rPr>
        <w:br/>
      </w:r>
      <w:proofErr w:type="spellStart"/>
      <w:r w:rsidR="00BA561B" w:rsidRPr="00084846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084846">
        <w:rPr>
          <w:rFonts w:asciiTheme="majorBidi" w:hAnsiTheme="majorBidi" w:cstheme="majorBidi"/>
          <w:sz w:val="32"/>
          <w:szCs w:val="32"/>
          <w:cs/>
        </w:rPr>
        <w:t>แ</w:t>
      </w:r>
      <w:proofErr w:type="spellEnd"/>
      <w:r w:rsidRPr="00084846">
        <w:rPr>
          <w:rFonts w:asciiTheme="majorBidi" w:hAnsiTheme="majorBidi" w:cstheme="majorBidi"/>
          <w:sz w:val="32"/>
          <w:szCs w:val="32"/>
          <w:cs/>
        </w:rPr>
        <w:t>ตน</w:t>
      </w:r>
      <w:proofErr w:type="spellStart"/>
      <w:r w:rsidRPr="00084846">
        <w:rPr>
          <w:rFonts w:asciiTheme="majorBidi" w:hAnsiTheme="majorBidi" w:cstheme="majorBidi"/>
          <w:sz w:val="32"/>
          <w:szCs w:val="32"/>
          <w:cs/>
        </w:rPr>
        <w:t>เล</w:t>
      </w:r>
      <w:proofErr w:type="spellEnd"/>
      <w:r w:rsidRPr="00084846">
        <w:rPr>
          <w:rFonts w:asciiTheme="majorBidi" w:hAnsiTheme="majorBidi" w:cstheme="majorBidi"/>
          <w:sz w:val="32"/>
          <w:szCs w:val="32"/>
          <w:cs/>
        </w:rPr>
        <w:t xml:space="preserve">ส อลูมิเนียม </w:t>
      </w:r>
      <w:r w:rsidR="000C30B5" w:rsidRPr="00084846">
        <w:rPr>
          <w:rFonts w:asciiTheme="majorBidi" w:hAnsiTheme="majorBidi" w:cstheme="majorBidi"/>
          <w:sz w:val="32"/>
          <w:szCs w:val="32"/>
          <w:cs/>
        </w:rPr>
        <w:t>และธุรกิจ</w:t>
      </w:r>
      <w:r w:rsidR="00F55CB3" w:rsidRPr="00084846">
        <w:rPr>
          <w:rFonts w:asciiTheme="majorBidi" w:hAnsiTheme="majorBidi" w:cstheme="majorBidi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CCBBBEE" w14:textId="77777777" w:rsidR="00A6632B" w:rsidRPr="000D5D79" w:rsidRDefault="00A6632B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EF57267" w14:textId="09B28699" w:rsidR="003D1493" w:rsidRPr="00084846" w:rsidRDefault="003D1493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5D79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0D5D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</w:p>
    <w:p w14:paraId="4932A432" w14:textId="7F26CD6A" w:rsidR="00792D39" w:rsidRPr="000D5D79" w:rsidRDefault="00792D39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4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0D5D79">
        <w:rPr>
          <w:rFonts w:asciiTheme="majorBidi" w:hAnsiTheme="majorBidi" w:cstheme="majorBidi"/>
          <w:sz w:val="32"/>
          <w:szCs w:val="32"/>
        </w:rPr>
        <w:t>2.</w:t>
      </w:r>
      <w:r w:rsidR="003D1493" w:rsidRPr="000D5D79">
        <w:rPr>
          <w:rFonts w:asciiTheme="majorBidi" w:hAnsiTheme="majorBidi" w:cstheme="majorBidi"/>
          <w:sz w:val="32"/>
          <w:szCs w:val="32"/>
        </w:rPr>
        <w:t>1</w:t>
      </w:r>
      <w:r w:rsidR="007A73B1" w:rsidRPr="000D5D79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0D5D79">
        <w:rPr>
          <w:rFonts w:asciiTheme="majorBidi" w:hAnsiTheme="majorBidi" w:cstheme="majorBidi"/>
          <w:sz w:val="32"/>
          <w:szCs w:val="32"/>
        </w:rPr>
        <w:tab/>
      </w:r>
      <w:r w:rsidR="00535028" w:rsidRPr="00084846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เกณฑ์การจัดทำงบการเงินระหว่างกาล</w:t>
      </w:r>
    </w:p>
    <w:p w14:paraId="57135939" w14:textId="77777777" w:rsidR="0033684B" w:rsidRPr="000D5D79" w:rsidRDefault="0033684B" w:rsidP="006B55F3">
      <w:pPr>
        <w:tabs>
          <w:tab w:val="clear" w:pos="227"/>
          <w:tab w:val="clear" w:pos="454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0D5D79">
        <w:rPr>
          <w:rFonts w:asciiTheme="majorBidi" w:hAnsiTheme="majorBidi" w:cstheme="majorBidi"/>
          <w:sz w:val="32"/>
          <w:szCs w:val="32"/>
        </w:rPr>
        <w:t>34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0D6E8AAE" w:rsidR="0033684B" w:rsidRPr="000D5D79" w:rsidRDefault="0033684B" w:rsidP="006B55F3">
      <w:pPr>
        <w:tabs>
          <w:tab w:val="clear" w:pos="227"/>
          <w:tab w:val="clear" w:pos="454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D5D79">
        <w:rPr>
          <w:rFonts w:asciiTheme="majorBidi" w:hAnsiTheme="majorBidi" w:cstheme="majorBidi"/>
          <w:sz w:val="32"/>
          <w:szCs w:val="32"/>
        </w:rPr>
        <w:t>31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D5D79">
        <w:rPr>
          <w:rFonts w:asciiTheme="majorBidi" w:hAnsiTheme="majorBidi" w:cstheme="majorBidi"/>
          <w:sz w:val="32"/>
          <w:szCs w:val="32"/>
        </w:rPr>
        <w:t>256</w:t>
      </w:r>
      <w:r w:rsidR="000D5D79" w:rsidRPr="000D5D79">
        <w:rPr>
          <w:rFonts w:asciiTheme="majorBidi" w:hAnsiTheme="majorBidi" w:cstheme="majorBidi"/>
          <w:sz w:val="32"/>
          <w:szCs w:val="32"/>
        </w:rPr>
        <w:t>7</w:t>
      </w:r>
    </w:p>
    <w:p w14:paraId="30B87296" w14:textId="77777777" w:rsidR="0033684B" w:rsidRPr="000D5D79" w:rsidRDefault="0033684B" w:rsidP="006B55F3">
      <w:pPr>
        <w:tabs>
          <w:tab w:val="clear" w:pos="227"/>
          <w:tab w:val="clear" w:pos="454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0D5D79" w:rsidRDefault="0033684B" w:rsidP="006B55F3">
      <w:pPr>
        <w:tabs>
          <w:tab w:val="clear" w:pos="227"/>
          <w:tab w:val="clear" w:pos="454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Pr="000D5D79" w:rsidRDefault="0033684B" w:rsidP="006B55F3">
      <w:pPr>
        <w:tabs>
          <w:tab w:val="clear" w:pos="227"/>
          <w:tab w:val="clear" w:pos="454"/>
          <w:tab w:val="left" w:pos="540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5935E459" w14:textId="77777777" w:rsidR="003F359A" w:rsidRPr="000D5D79" w:rsidRDefault="003F359A" w:rsidP="006B55F3">
      <w:pPr>
        <w:tabs>
          <w:tab w:val="clear" w:pos="227"/>
          <w:tab w:val="clear" w:pos="454"/>
          <w:tab w:val="left" w:pos="540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DB8A479" w14:textId="71263B86" w:rsidR="006B55F3" w:rsidRPr="00084846" w:rsidRDefault="006B55F3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4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0D5D79">
        <w:rPr>
          <w:rFonts w:asciiTheme="majorBidi" w:hAnsiTheme="majorBidi" w:cstheme="majorBidi"/>
          <w:sz w:val="32"/>
          <w:szCs w:val="32"/>
        </w:rPr>
        <w:t xml:space="preserve">2.2 </w:t>
      </w:r>
      <w:r w:rsidRPr="000D5D79">
        <w:rPr>
          <w:rFonts w:asciiTheme="majorBidi" w:hAnsiTheme="majorBidi" w:cstheme="majorBidi"/>
          <w:sz w:val="32"/>
          <w:szCs w:val="32"/>
        </w:rPr>
        <w:tab/>
      </w:r>
      <w:r w:rsidRPr="00084846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</w:t>
      </w:r>
      <w:r w:rsidR="00084846" w:rsidRPr="0008484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084846">
        <w:rPr>
          <w:rFonts w:asciiTheme="majorBidi" w:hAnsiTheme="majorBidi" w:cstheme="majorBidi"/>
          <w:sz w:val="32"/>
          <w:szCs w:val="32"/>
          <w:cs/>
        </w:rPr>
        <w:t>รวม</w:t>
      </w:r>
    </w:p>
    <w:p w14:paraId="2F8AC33C" w14:textId="77777777" w:rsidR="006B55F3" w:rsidRPr="00084846" w:rsidRDefault="006B55F3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งบการเงินรวมระหว่างกาล</w:t>
      </w:r>
      <w:r w:rsidRPr="00084846">
        <w:rPr>
          <w:rFonts w:asciiTheme="majorBidi" w:hAnsiTheme="majorBidi" w:cstheme="majorBidi" w:hint="cs"/>
          <w:spacing w:val="-4"/>
          <w:sz w:val="32"/>
          <w:szCs w:val="32"/>
          <w:cs/>
        </w:rPr>
        <w:t>นี้ จัดทำขึ้นโดยรวม</w:t>
      </w: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งบการเงินของบริษัทและบริษัทย่อย</w:t>
      </w:r>
      <w:r w:rsidRPr="000D5D79">
        <w:rPr>
          <w:rFonts w:asciiTheme="majorBidi" w:hAnsiTheme="majorBidi" w:cstheme="majorBidi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>รายละเอียดบริษัทย่อยของบริษัท</w:t>
      </w:r>
      <w:r w:rsidRPr="000D5D79">
        <w:rPr>
          <w:rFonts w:asciiTheme="majorBidi" w:hAnsiTheme="majorBidi" w:cstheme="majorBidi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94"/>
        <w:gridCol w:w="134"/>
        <w:gridCol w:w="2665"/>
        <w:gridCol w:w="134"/>
        <w:gridCol w:w="907"/>
        <w:gridCol w:w="134"/>
        <w:gridCol w:w="895"/>
        <w:gridCol w:w="142"/>
        <w:gridCol w:w="895"/>
      </w:tblGrid>
      <w:tr w:rsidR="000D5D79" w:rsidRPr="000D5D79" w14:paraId="4182C393" w14:textId="77777777" w:rsidTr="006B55F3">
        <w:tc>
          <w:tcPr>
            <w:tcW w:w="2494" w:type="dxa"/>
          </w:tcPr>
          <w:p w14:paraId="7970AE09" w14:textId="77777777" w:rsidR="006B55F3" w:rsidRPr="000D5D79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D175EB" w14:textId="77777777" w:rsidR="006B55F3" w:rsidRPr="000D5D79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</w:tcPr>
          <w:p w14:paraId="68A5B2E0" w14:textId="77777777" w:rsidR="006B55F3" w:rsidRPr="000D5D79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7CC3AFB" w14:textId="77777777" w:rsidR="006B55F3" w:rsidRPr="000D5D79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0FF6F79" w14:textId="77777777" w:rsidR="006B55F3" w:rsidRPr="00084846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26448F3" w14:textId="77777777" w:rsidR="006B55F3" w:rsidRPr="000D5D79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C4F83DE" w14:textId="77777777" w:rsidR="006B55F3" w:rsidRPr="000D5D79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0D5D79" w:rsidRPr="000D5D79" w14:paraId="584E8BBC" w14:textId="77777777" w:rsidTr="006B55F3">
        <w:tc>
          <w:tcPr>
            <w:tcW w:w="2494" w:type="dxa"/>
            <w:tcBorders>
              <w:bottom w:val="single" w:sz="6" w:space="0" w:color="auto"/>
            </w:tcBorders>
            <w:vAlign w:val="bottom"/>
          </w:tcPr>
          <w:p w14:paraId="5095B5D8" w14:textId="77777777" w:rsidR="006B55F3" w:rsidRPr="000D5D79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1A6DF856" w14:textId="77777777" w:rsidR="006B55F3" w:rsidRPr="000D5D79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  <w:tcBorders>
              <w:bottom w:val="single" w:sz="6" w:space="0" w:color="auto"/>
            </w:tcBorders>
            <w:vAlign w:val="bottom"/>
          </w:tcPr>
          <w:p w14:paraId="07DCBF0E" w14:textId="77777777" w:rsidR="006B55F3" w:rsidRPr="000D5D79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3A9A3E53" w14:textId="77777777" w:rsidR="006B55F3" w:rsidRPr="000D5D79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4A55BF82" w14:textId="77777777" w:rsidR="006B55F3" w:rsidRPr="000D5D79" w:rsidRDefault="006B55F3" w:rsidP="00A506E1">
            <w:pPr>
              <w:tabs>
                <w:tab w:val="clear" w:pos="907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ประเทศที่นิติบุคคลจัดตั้งขึ้น</w:t>
            </w:r>
          </w:p>
        </w:tc>
        <w:tc>
          <w:tcPr>
            <w:tcW w:w="134" w:type="dxa"/>
          </w:tcPr>
          <w:p w14:paraId="56A0B165" w14:textId="77777777" w:rsidR="006B55F3" w:rsidRPr="000D5D79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7F4D9946" w14:textId="77777777" w:rsidR="000D5D79" w:rsidRPr="000D5D79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D5D7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D5D79" w:rsidRPr="00084846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</w:p>
          <w:p w14:paraId="6DC2615B" w14:textId="610D9367" w:rsidR="006B55F3" w:rsidRPr="000D5D79" w:rsidRDefault="000D5D79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4846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  <w:r w:rsidR="006B55F3" w:rsidRPr="0008484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6B55F3" w:rsidRPr="000D5D79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0D5D79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1DCEF4" w14:textId="77777777" w:rsidR="006B55F3" w:rsidRPr="000D5D79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739939E2" w14:textId="0F0372E6" w:rsidR="006B55F3" w:rsidRPr="000D5D79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D5D7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D5D79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08484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0D5D7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0D5D79" w:rsidRPr="000D5D7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</w:tr>
      <w:tr w:rsidR="000D5D79" w:rsidRPr="000D5D79" w14:paraId="33763B29" w14:textId="77777777" w:rsidTr="006B55F3">
        <w:tc>
          <w:tcPr>
            <w:tcW w:w="2494" w:type="dxa"/>
            <w:tcBorders>
              <w:top w:val="single" w:sz="6" w:space="0" w:color="auto"/>
            </w:tcBorders>
            <w:vAlign w:val="center"/>
          </w:tcPr>
          <w:p w14:paraId="58539638" w14:textId="77777777" w:rsidR="006B55F3" w:rsidRPr="00084846" w:rsidRDefault="006B55F3" w:rsidP="00A506E1">
            <w:pPr>
              <w:spacing w:line="260" w:lineRule="exact"/>
              <w:ind w:right="-194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บริษัท พรีเมี่ยม </w:t>
            </w:r>
            <w:proofErr w:type="spellStart"/>
            <w:r w:rsidRPr="0008484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เฟล็ก</w:t>
            </w:r>
            <w:proofErr w:type="spellEnd"/>
            <w:r w:rsidRPr="0008484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ซิ</w:t>
            </w:r>
            <w:proofErr w:type="spellStart"/>
            <w:r w:rsidRPr="0008484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เบิ้ล</w:t>
            </w:r>
            <w:proofErr w:type="spellEnd"/>
            <w:r w:rsidRPr="0008484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แพคเกจ</w:t>
            </w:r>
            <w:proofErr w:type="spellStart"/>
            <w:r w:rsidRPr="0008484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จิ้ง</w:t>
            </w:r>
            <w:proofErr w:type="spellEnd"/>
            <w:r w:rsidRPr="0008484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4" w:type="dxa"/>
            <w:vAlign w:val="center"/>
          </w:tcPr>
          <w:p w14:paraId="19B6C3E7" w14:textId="77777777" w:rsidR="006B55F3" w:rsidRPr="000D5D79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6" w:space="0" w:color="auto"/>
            </w:tcBorders>
          </w:tcPr>
          <w:p w14:paraId="13863B6E" w14:textId="77777777" w:rsidR="006B55F3" w:rsidRPr="000D5D79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1FA29B84" w14:textId="77777777" w:rsidR="006B55F3" w:rsidRPr="000D5D79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3C34E567" w14:textId="77777777" w:rsidR="006B55F3" w:rsidRPr="00084846" w:rsidRDefault="006B55F3" w:rsidP="00A506E1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54518113" w14:textId="77777777" w:rsidR="006B55F3" w:rsidRPr="000D5D79" w:rsidRDefault="006B55F3" w:rsidP="00A506E1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5D19BE1" w14:textId="77777777" w:rsidR="006B55F3" w:rsidRPr="000D5D79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5D79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142" w:type="dxa"/>
          </w:tcPr>
          <w:p w14:paraId="6555E8BE" w14:textId="77777777" w:rsidR="006B55F3" w:rsidRPr="000D5D79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2BCEB158" w14:textId="77777777" w:rsidR="006B55F3" w:rsidRPr="000D5D79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5D79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</w:tr>
      <w:tr w:rsidR="000D5D79" w:rsidRPr="000D5D79" w14:paraId="4A8FB77F" w14:textId="77777777" w:rsidTr="006B55F3">
        <w:tc>
          <w:tcPr>
            <w:tcW w:w="2494" w:type="dxa"/>
          </w:tcPr>
          <w:p w14:paraId="59C86497" w14:textId="77777777" w:rsidR="006B55F3" w:rsidRPr="00084846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pacing w:val="-6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b/>
                <w:spacing w:val="-6"/>
                <w:sz w:val="22"/>
                <w:szCs w:val="22"/>
                <w:cs/>
              </w:rPr>
              <w:t>บริษัท โซลา</w:t>
            </w:r>
            <w:proofErr w:type="spellStart"/>
            <w:r w:rsidRPr="00084846">
              <w:rPr>
                <w:rFonts w:asciiTheme="majorBidi" w:hAnsiTheme="majorBidi" w:cstheme="majorBidi"/>
                <w:b/>
                <w:spacing w:val="-6"/>
                <w:sz w:val="22"/>
                <w:szCs w:val="22"/>
                <w:cs/>
              </w:rPr>
              <w:t>ร์</w:t>
            </w:r>
            <w:proofErr w:type="spellEnd"/>
            <w:r w:rsidRPr="00084846">
              <w:rPr>
                <w:rFonts w:asciiTheme="majorBidi" w:hAnsiTheme="majorBidi" w:cstheme="majorBidi"/>
                <w:b/>
                <w:spacing w:val="-6"/>
                <w:sz w:val="22"/>
                <w:szCs w:val="22"/>
                <w:cs/>
              </w:rPr>
              <w:t xml:space="preserve"> พีพีเอ็ม จำกัด</w:t>
            </w:r>
          </w:p>
        </w:tc>
        <w:tc>
          <w:tcPr>
            <w:tcW w:w="134" w:type="dxa"/>
            <w:vAlign w:val="center"/>
          </w:tcPr>
          <w:p w14:paraId="77C7E6BE" w14:textId="77777777" w:rsidR="006B55F3" w:rsidRPr="000D5D79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  <w:vAlign w:val="center"/>
          </w:tcPr>
          <w:p w14:paraId="4AEC0AD2" w14:textId="77777777" w:rsidR="006B55F3" w:rsidRPr="00084846" w:rsidRDefault="006B55F3" w:rsidP="00A506E1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เป็นตัวแทนจำหน่ายและให้บริการออกแบบ จัดหา และติดตั้งอุปกรณ์ผลิตกระแสไฟฟ้าโดยใช้พลังงานทางเลือก และ</w:t>
            </w: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ประกอบแผงโซลา</w:t>
            </w:r>
            <w:proofErr w:type="spellStart"/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ร์</w:t>
            </w:r>
            <w:proofErr w:type="spellEnd"/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5C68079C" w14:textId="77777777" w:rsidR="006B55F3" w:rsidRPr="000D5D79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1DF8C60A" w14:textId="77777777" w:rsidR="006B55F3" w:rsidRPr="00084846" w:rsidRDefault="006B55F3" w:rsidP="00A506E1">
            <w:pPr>
              <w:tabs>
                <w:tab w:val="clear" w:pos="907"/>
                <w:tab w:val="clear" w:pos="2807"/>
                <w:tab w:val="left" w:pos="890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6BD2235B" w14:textId="77777777" w:rsidR="006B55F3" w:rsidRPr="000D5D79" w:rsidRDefault="006B55F3" w:rsidP="00A506E1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77A33CF6" w14:textId="77777777" w:rsidR="006B55F3" w:rsidRPr="000D5D79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5D79">
              <w:rPr>
                <w:rFonts w:asciiTheme="majorBidi" w:hAnsiTheme="majorBidi" w:cstheme="majorBidi"/>
                <w:sz w:val="22"/>
                <w:szCs w:val="22"/>
              </w:rPr>
              <w:t>99.98</w:t>
            </w:r>
          </w:p>
        </w:tc>
        <w:tc>
          <w:tcPr>
            <w:tcW w:w="142" w:type="dxa"/>
          </w:tcPr>
          <w:p w14:paraId="4C66A094" w14:textId="77777777" w:rsidR="006B55F3" w:rsidRPr="000D5D79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182B274F" w14:textId="77777777" w:rsidR="006B55F3" w:rsidRPr="000D5D79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5D79">
              <w:rPr>
                <w:rFonts w:asciiTheme="majorBidi" w:hAnsiTheme="majorBidi" w:cstheme="majorBidi"/>
                <w:sz w:val="22"/>
                <w:szCs w:val="22"/>
              </w:rPr>
              <w:t>99.98</w:t>
            </w:r>
          </w:p>
        </w:tc>
      </w:tr>
    </w:tbl>
    <w:p w14:paraId="7A098480" w14:textId="77777777" w:rsidR="006B55F3" w:rsidRPr="000D5D79" w:rsidRDefault="006B55F3" w:rsidP="00AD4F1B">
      <w:pPr>
        <w:tabs>
          <w:tab w:val="clear" w:pos="227"/>
          <w:tab w:val="clear" w:pos="454"/>
          <w:tab w:val="left" w:pos="54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  <w:sectPr w:rsidR="006B55F3" w:rsidRPr="000D5D79" w:rsidSect="00E6279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1"/>
          <w:cols w:space="720"/>
          <w:titlePg/>
          <w:docGrid w:linePitch="245"/>
        </w:sectPr>
      </w:pPr>
    </w:p>
    <w:p w14:paraId="664FB5EC" w14:textId="77777777" w:rsidR="000B3182" w:rsidRPr="000D5D79" w:rsidRDefault="000B3182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บริษัทจัดทำงบการเงินระหว่างกาลเฉพาะกิจการเพื่อประโยชน์ต่อสาธารณะโดยแสดงเงิน</w:t>
      </w:r>
      <w:r w:rsidRPr="00084846">
        <w:rPr>
          <w:rFonts w:asciiTheme="majorBidi" w:hAnsiTheme="majorBidi" w:cstheme="majorBidi"/>
          <w:sz w:val="32"/>
          <w:szCs w:val="32"/>
          <w:cs/>
        </w:rPr>
        <w:t>ลงทุนในบริษัทย่อยตามวิธีราคาทุน</w:t>
      </w:r>
    </w:p>
    <w:p w14:paraId="1B02FA86" w14:textId="77777777" w:rsidR="00E04EB7" w:rsidRPr="000D5D79" w:rsidRDefault="00E04EB7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2D34BAB" w14:textId="437F1237" w:rsidR="000D5D79" w:rsidRPr="000D5D79" w:rsidRDefault="000D5D79" w:rsidP="00BA561B">
      <w:pPr>
        <w:tabs>
          <w:tab w:val="clear" w:pos="907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5D79">
        <w:rPr>
          <w:rFonts w:asciiTheme="majorBidi" w:hAnsiTheme="majorBidi" w:cstheme="majorBidi"/>
          <w:sz w:val="32"/>
          <w:szCs w:val="32"/>
        </w:rPr>
        <w:t>2.3</w:t>
      </w:r>
      <w:r w:rsidRPr="000D5D79">
        <w:rPr>
          <w:rFonts w:asciiTheme="majorBidi" w:hAnsiTheme="majorBidi" w:cstheme="majorBidi"/>
          <w:sz w:val="32"/>
          <w:szCs w:val="32"/>
        </w:rPr>
        <w:tab/>
      </w:r>
      <w:r w:rsidR="00891419" w:rsidRPr="00084846">
        <w:rPr>
          <w:rFonts w:asciiTheme="majorBidi" w:hAnsiTheme="majorBidi" w:cstheme="majorBidi"/>
          <w:sz w:val="32"/>
          <w:szCs w:val="32"/>
        </w:rPr>
        <w:tab/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F0AA793" w14:textId="26AB83D1" w:rsidR="000D5D79" w:rsidRPr="000D5D79" w:rsidRDefault="000D5D79" w:rsidP="00BA561B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/>
          <w:spacing w:val="-4"/>
          <w:sz w:val="32"/>
          <w:szCs w:val="32"/>
        </w:rPr>
        <w:tab/>
      </w:r>
      <w:r w:rsidRPr="00084846">
        <w:rPr>
          <w:rFonts w:asciiTheme="majorBidi" w:hAnsiTheme="majorBidi"/>
          <w:spacing w:val="-4"/>
          <w:sz w:val="32"/>
          <w:szCs w:val="32"/>
        </w:rPr>
        <w:tab/>
      </w:r>
      <w:r w:rsidRPr="00084846">
        <w:rPr>
          <w:rFonts w:asciiTheme="majorBidi" w:hAnsiTheme="majorBidi"/>
          <w:spacing w:val="-4"/>
          <w:sz w:val="32"/>
          <w:szCs w:val="32"/>
        </w:rPr>
        <w:tab/>
      </w:r>
      <w:r w:rsidRPr="00084846">
        <w:rPr>
          <w:rFonts w:asciiTheme="majorBidi" w:hAnsiTheme="majorBidi"/>
          <w:spacing w:val="-4"/>
          <w:sz w:val="32"/>
          <w:szCs w:val="32"/>
        </w:rPr>
        <w:tab/>
      </w:r>
      <w:r w:rsidRPr="00084846">
        <w:rPr>
          <w:rFonts w:asciiTheme="majorBidi" w:hAnsiTheme="majorBidi"/>
          <w:spacing w:val="-4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084846">
        <w:rPr>
          <w:rFonts w:asciiTheme="majorBidi" w:hAnsiTheme="majorBidi"/>
          <w:sz w:val="32"/>
          <w:szCs w:val="32"/>
          <w:cs/>
        </w:rPr>
        <w:t xml:space="preserve"> </w:t>
      </w:r>
      <w:r w:rsidRPr="000D5D79">
        <w:rPr>
          <w:rFonts w:asciiTheme="majorBidi" w:hAnsiTheme="majorBidi" w:cstheme="majorBidi"/>
          <w:sz w:val="32"/>
          <w:szCs w:val="32"/>
        </w:rPr>
        <w:t>2567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0D5D79">
        <w:rPr>
          <w:rFonts w:asciiTheme="majorBidi" w:hAnsiTheme="majorBidi" w:cstheme="majorBidi"/>
          <w:sz w:val="32"/>
          <w:szCs w:val="32"/>
        </w:rPr>
        <w:t xml:space="preserve">2567 (Bound Volume 2024 Consolidated without early application) 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0D5D79">
        <w:rPr>
          <w:rFonts w:asciiTheme="majorBidi" w:hAnsiTheme="majorBidi" w:cstheme="majorBidi"/>
          <w:sz w:val="32"/>
          <w:szCs w:val="32"/>
        </w:rPr>
        <w:t>1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D5D79">
        <w:rPr>
          <w:rFonts w:asciiTheme="majorBidi" w:hAnsiTheme="majorBidi" w:cstheme="majorBidi"/>
          <w:sz w:val="32"/>
          <w:szCs w:val="32"/>
        </w:rPr>
        <w:t>2568</w:t>
      </w:r>
    </w:p>
    <w:p w14:paraId="559B6D23" w14:textId="68712E95" w:rsidR="000D5D79" w:rsidRPr="000D5D79" w:rsidRDefault="000D5D79" w:rsidP="00BA561B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</w:rPr>
        <w:tab/>
      </w:r>
      <w:r w:rsidRPr="00084846">
        <w:rPr>
          <w:rFonts w:asciiTheme="majorBidi" w:hAnsiTheme="majorBidi" w:cstheme="majorBidi"/>
          <w:sz w:val="32"/>
          <w:szCs w:val="32"/>
        </w:rPr>
        <w:tab/>
      </w:r>
      <w:r w:rsidRPr="00084846">
        <w:rPr>
          <w:rFonts w:asciiTheme="majorBidi" w:hAnsiTheme="majorBidi" w:cstheme="majorBidi"/>
          <w:sz w:val="32"/>
          <w:szCs w:val="32"/>
        </w:rPr>
        <w:tab/>
      </w:r>
      <w:r w:rsidRPr="00084846">
        <w:rPr>
          <w:rFonts w:asciiTheme="majorBidi" w:hAnsiTheme="majorBidi" w:cstheme="majorBidi"/>
          <w:sz w:val="32"/>
          <w:szCs w:val="32"/>
        </w:rPr>
        <w:tab/>
      </w:r>
      <w:r w:rsidRPr="0008484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BA561B" w:rsidRPr="00084846">
        <w:rPr>
          <w:rFonts w:asciiTheme="majorBidi" w:hAnsiTheme="majorBidi" w:cstheme="majorBidi"/>
          <w:sz w:val="32"/>
          <w:szCs w:val="32"/>
          <w:cs/>
        </w:rPr>
        <w:br/>
      </w:r>
      <w:r w:rsidRPr="00084846">
        <w:rPr>
          <w:rFonts w:asciiTheme="majorBidi" w:hAnsiTheme="majorBidi" w:cstheme="majorBidi"/>
          <w:sz w:val="32"/>
          <w:szCs w:val="32"/>
          <w:cs/>
        </w:rPr>
        <w:t>สำคัญต่องบการเงินในงวดปัจจุบัน</w:t>
      </w:r>
    </w:p>
    <w:p w14:paraId="74668A21" w14:textId="77777777" w:rsidR="000D5D79" w:rsidRPr="001B0857" w:rsidRDefault="000D5D79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740E2E" w14:textId="23C85EAF" w:rsidR="00EB448E" w:rsidRPr="00084846" w:rsidRDefault="00EB448E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0857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1B085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050FD3E" w14:textId="1BF024D6" w:rsidR="00EB448E" w:rsidRPr="001B0857" w:rsidRDefault="00EB448E" w:rsidP="00BA56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84846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1B0857">
        <w:rPr>
          <w:rFonts w:asciiTheme="majorBidi" w:hAnsiTheme="majorBidi" w:cstheme="majorBidi"/>
          <w:sz w:val="32"/>
          <w:szCs w:val="32"/>
        </w:rPr>
        <w:t xml:space="preserve">31 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B0857">
        <w:rPr>
          <w:rFonts w:asciiTheme="majorBidi" w:hAnsiTheme="majorBidi" w:cstheme="majorBidi"/>
          <w:sz w:val="32"/>
          <w:szCs w:val="32"/>
        </w:rPr>
        <w:t>256</w:t>
      </w:r>
      <w:r w:rsidR="001B0857" w:rsidRPr="001B0857">
        <w:rPr>
          <w:rFonts w:asciiTheme="majorBidi" w:hAnsiTheme="majorBidi" w:cstheme="majorBidi"/>
          <w:sz w:val="32"/>
          <w:szCs w:val="32"/>
        </w:rPr>
        <w:t>7</w:t>
      </w:r>
    </w:p>
    <w:p w14:paraId="02B3CCDF" w14:textId="77777777" w:rsidR="000A68D8" w:rsidRPr="001B0857" w:rsidRDefault="000A68D8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AB976BE" w14:textId="77777777" w:rsidR="00E11D0D" w:rsidRPr="001B0857" w:rsidRDefault="00546028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B085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1B08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1B08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084846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0D0687" w14:textId="5021B998" w:rsidR="00E11D0D" w:rsidRPr="001B0857" w:rsidRDefault="00E11D0D" w:rsidP="00BA561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หรือถูกบริษัทควบคุมไม่ว่าจะเป็นโดยทางตรงและทางอ้อม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06C04908" w14:textId="77777777" w:rsidR="00E11D0D" w:rsidRPr="001B0857" w:rsidRDefault="00E11D0D" w:rsidP="00BA561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 ประกอบด้วย</w:t>
      </w:r>
    </w:p>
    <w:tbl>
      <w:tblPr>
        <w:tblW w:w="838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8"/>
        <w:gridCol w:w="142"/>
        <w:gridCol w:w="3628"/>
        <w:gridCol w:w="134"/>
        <w:gridCol w:w="1531"/>
      </w:tblGrid>
      <w:tr w:rsidR="001B0857" w:rsidRPr="00BA561B" w14:paraId="4F039CDA" w14:textId="77777777" w:rsidTr="006B55F3">
        <w:tc>
          <w:tcPr>
            <w:tcW w:w="2948" w:type="dxa"/>
            <w:tcBorders>
              <w:bottom w:val="single" w:sz="6" w:space="0" w:color="auto"/>
            </w:tcBorders>
          </w:tcPr>
          <w:p w14:paraId="19BE5F2C" w14:textId="77777777" w:rsidR="00E11D0D" w:rsidRPr="00BA561B" w:rsidRDefault="00E11D0D" w:rsidP="00084846">
            <w:pPr>
              <w:tabs>
                <w:tab w:val="left" w:pos="60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BA561B" w:rsidRDefault="00E11D0D" w:rsidP="00084846">
            <w:pPr>
              <w:tabs>
                <w:tab w:val="left" w:pos="600"/>
              </w:tabs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tcBorders>
              <w:bottom w:val="single" w:sz="6" w:space="0" w:color="auto"/>
            </w:tcBorders>
          </w:tcPr>
          <w:p w14:paraId="72E6CAA3" w14:textId="77777777" w:rsidR="00E11D0D" w:rsidRPr="00084846" w:rsidRDefault="00E11D0D" w:rsidP="00084846">
            <w:pPr>
              <w:tabs>
                <w:tab w:val="left" w:pos="60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BA561B" w:rsidRDefault="00E11D0D" w:rsidP="00084846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56D546A2" w14:textId="77777777" w:rsidR="00E11D0D" w:rsidRPr="00BA561B" w:rsidRDefault="00E11D0D" w:rsidP="00084846">
            <w:pPr>
              <w:tabs>
                <w:tab w:val="left" w:pos="60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1B0857" w:rsidRPr="00BA561B" w14:paraId="5362A4B9" w14:textId="77777777" w:rsidTr="006B55F3">
        <w:tc>
          <w:tcPr>
            <w:tcW w:w="2948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084846" w:rsidRDefault="00E11D0D" w:rsidP="00084846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พรีเมี่ยม </w:t>
            </w:r>
            <w:proofErr w:type="spellStart"/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เฟล็ก</w:t>
            </w:r>
            <w:proofErr w:type="spellEnd"/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ซิ</w:t>
            </w:r>
            <w:proofErr w:type="spellStart"/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เบิ้ล</w:t>
            </w:r>
            <w:proofErr w:type="spellEnd"/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แพคเกจ</w:t>
            </w:r>
            <w:proofErr w:type="spellStart"/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จิ้ง</w:t>
            </w:r>
            <w:proofErr w:type="spellEnd"/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BA561B" w:rsidRDefault="00E11D0D" w:rsidP="00084846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084846" w:rsidRDefault="00E11D0D" w:rsidP="00084846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BA561B" w:rsidRDefault="00E11D0D" w:rsidP="00084846">
            <w:pPr>
              <w:spacing w:line="32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013E7030" w14:textId="77777777" w:rsidR="00E11D0D" w:rsidRPr="00084846" w:rsidRDefault="00E11D0D" w:rsidP="00084846">
            <w:pPr>
              <w:tabs>
                <w:tab w:val="left" w:pos="600"/>
              </w:tabs>
              <w:spacing w:line="320" w:lineRule="exact"/>
              <w:ind w:lef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</w:tr>
      <w:tr w:rsidR="001B0857" w:rsidRPr="00BA561B" w14:paraId="273ECB25" w14:textId="77777777" w:rsidTr="006B55F3">
        <w:tc>
          <w:tcPr>
            <w:tcW w:w="2948" w:type="dxa"/>
          </w:tcPr>
          <w:p w14:paraId="0A562B66" w14:textId="77777777" w:rsidR="00E11D0D" w:rsidRPr="00084846" w:rsidRDefault="00E11D0D" w:rsidP="00084846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</w:t>
            </w:r>
            <w:proofErr w:type="spellStart"/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พีพีเอ็ม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BA561B" w:rsidRDefault="00E11D0D" w:rsidP="00084846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69ECDB2A" w14:textId="0AC3F716" w:rsidR="00E11D0D" w:rsidRPr="00084846" w:rsidRDefault="00E11D0D" w:rsidP="00084846">
            <w:pPr>
              <w:tabs>
                <w:tab w:val="left" w:pos="600"/>
              </w:tabs>
              <w:spacing w:line="320" w:lineRule="exact"/>
              <w:ind w:right="-113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เป็นตัวแทนจำหน่ายและให้บริการออกแบบจัดหา และติดตั้งอุปกรณ์ผลิตกระแสไฟฟ้าโดยใช้พลังงาน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ทางเลือก และประกอบแผงโซลา</w:t>
            </w:r>
            <w:proofErr w:type="spellStart"/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เซลล์</w:t>
            </w:r>
            <w:r w:rsidR="00BA561B" w:rsidRPr="0008484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BA561B" w:rsidRDefault="00E11D0D" w:rsidP="00084846">
            <w:pPr>
              <w:spacing w:line="32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3AECBDEC" w14:textId="77777777" w:rsidR="00E11D0D" w:rsidRPr="00084846" w:rsidRDefault="00E11D0D" w:rsidP="00084846">
            <w:pPr>
              <w:tabs>
                <w:tab w:val="left" w:pos="600"/>
              </w:tabs>
              <w:spacing w:line="320" w:lineRule="exact"/>
              <w:ind w:lef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</w:tr>
      <w:tr w:rsidR="001B0857" w:rsidRPr="00BA561B" w14:paraId="74B9AFBC" w14:textId="77777777" w:rsidTr="006B55F3">
        <w:tc>
          <w:tcPr>
            <w:tcW w:w="2948" w:type="dxa"/>
          </w:tcPr>
          <w:p w14:paraId="7262C687" w14:textId="77777777" w:rsidR="00E11D0D" w:rsidRPr="00BA561B" w:rsidRDefault="00E11D0D" w:rsidP="00084846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พรพรหม</w:t>
            </w:r>
            <w:r w:rsidRPr="00BA561B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8484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ดิสทริ</w:t>
            </w:r>
            <w:proofErr w:type="spellEnd"/>
            <w:r w:rsidRPr="0008484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บิว</w:t>
            </w:r>
            <w:proofErr w:type="spellStart"/>
            <w:r w:rsidRPr="0008484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ชั่น</w:t>
            </w:r>
            <w:proofErr w:type="spellEnd"/>
            <w:r w:rsidRPr="0008484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2" w:type="dxa"/>
            <w:vAlign w:val="bottom"/>
          </w:tcPr>
          <w:p w14:paraId="52672E90" w14:textId="77777777" w:rsidR="00E11D0D" w:rsidRPr="00BA561B" w:rsidRDefault="00E11D0D" w:rsidP="00084846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</w:tcPr>
          <w:p w14:paraId="5B723E86" w14:textId="3017E07B" w:rsidR="00E11D0D" w:rsidRPr="00084846" w:rsidRDefault="00E11D0D" w:rsidP="00084846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นำเข้าและจัดจำหน่ายอะไหล่สำหรับ</w:t>
            </w:r>
            <w:r w:rsidR="006B55F3" w:rsidRPr="00084846">
              <w:rPr>
                <w:rFonts w:asciiTheme="majorBidi" w:hAnsiTheme="majorBidi" w:cstheme="majorBidi" w:hint="cs"/>
                <w:sz w:val="24"/>
                <w:szCs w:val="24"/>
                <w:cs/>
              </w:rPr>
              <w:t>เ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ครื่องปรับอากาศ</w:t>
            </w:r>
          </w:p>
        </w:tc>
        <w:tc>
          <w:tcPr>
            <w:tcW w:w="134" w:type="dxa"/>
            <w:vAlign w:val="center"/>
          </w:tcPr>
          <w:p w14:paraId="48D59051" w14:textId="77777777" w:rsidR="00E11D0D" w:rsidRPr="00BA561B" w:rsidRDefault="00E11D0D" w:rsidP="00084846">
            <w:pPr>
              <w:spacing w:line="32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440E5402" w14:textId="77777777" w:rsidR="00E11D0D" w:rsidRPr="00084846" w:rsidRDefault="00E11D0D" w:rsidP="00084846">
            <w:pPr>
              <w:tabs>
                <w:tab w:val="clear" w:pos="1644"/>
                <w:tab w:val="left" w:pos="600"/>
              </w:tabs>
              <w:spacing w:line="320" w:lineRule="exact"/>
              <w:ind w:left="57" w:right="-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กรรมการและผู้ถือหุ้นเป็นเครือญาติกัน</w:t>
            </w:r>
          </w:p>
        </w:tc>
      </w:tr>
      <w:tr w:rsidR="001B0857" w:rsidRPr="00BA561B" w14:paraId="5A6DB85B" w14:textId="77777777" w:rsidTr="006B55F3">
        <w:tc>
          <w:tcPr>
            <w:tcW w:w="2948" w:type="dxa"/>
            <w:vAlign w:val="center"/>
          </w:tcPr>
          <w:p w14:paraId="30348F93" w14:textId="4FAB5B04" w:rsidR="00112D57" w:rsidRPr="00084846" w:rsidRDefault="00112D57" w:rsidP="00084846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bottom"/>
          </w:tcPr>
          <w:p w14:paraId="6B74C926" w14:textId="77777777" w:rsidR="00112D57" w:rsidRPr="00BA561B" w:rsidRDefault="00112D57" w:rsidP="00084846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7A55B355" w14:textId="77141723" w:rsidR="00112D57" w:rsidRPr="00084846" w:rsidRDefault="00112D57" w:rsidP="00084846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44CDBFE3" w14:textId="77777777" w:rsidR="00112D57" w:rsidRPr="00BA561B" w:rsidRDefault="00112D57" w:rsidP="00084846">
            <w:pPr>
              <w:spacing w:line="32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2447329F" w14:textId="7E0AB622" w:rsidR="00112D57" w:rsidRPr="00084846" w:rsidRDefault="00112D57" w:rsidP="00084846">
            <w:pPr>
              <w:tabs>
                <w:tab w:val="left" w:pos="600"/>
              </w:tabs>
              <w:spacing w:line="320" w:lineRule="exact"/>
              <w:ind w:left="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กรรมการร่วมกัน</w:t>
            </w:r>
          </w:p>
        </w:tc>
      </w:tr>
      <w:tr w:rsidR="001B0857" w:rsidRPr="00BA561B" w14:paraId="491B024D" w14:textId="77777777" w:rsidTr="006B55F3">
        <w:tc>
          <w:tcPr>
            <w:tcW w:w="2948" w:type="dxa"/>
            <w:vAlign w:val="center"/>
          </w:tcPr>
          <w:p w14:paraId="1297A56D" w14:textId="77777777" w:rsidR="00112D57" w:rsidRPr="00084846" w:rsidRDefault="00112D57" w:rsidP="00084846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112D57" w:rsidRPr="00BA561B" w:rsidRDefault="00112D57" w:rsidP="00084846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7026564B" w14:textId="3C5A5023" w:rsidR="00112D57" w:rsidRPr="00084846" w:rsidRDefault="00112D57" w:rsidP="00084846">
            <w:pPr>
              <w:tabs>
                <w:tab w:val="left" w:pos="60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112D57" w:rsidRPr="00BA561B" w:rsidRDefault="00112D57" w:rsidP="00084846">
            <w:pPr>
              <w:spacing w:line="32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0CEBB212" w14:textId="77777777" w:rsidR="00112D57" w:rsidRPr="00084846" w:rsidRDefault="00112D57" w:rsidP="00084846">
            <w:pPr>
              <w:tabs>
                <w:tab w:val="left" w:pos="600"/>
              </w:tabs>
              <w:spacing w:line="320" w:lineRule="exact"/>
              <w:ind w:left="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กรรมการ</w:t>
            </w:r>
          </w:p>
        </w:tc>
      </w:tr>
      <w:tr w:rsidR="001B0857" w:rsidRPr="00BA561B" w14:paraId="52B97C5F" w14:textId="77777777" w:rsidTr="006B55F3">
        <w:tc>
          <w:tcPr>
            <w:tcW w:w="2948" w:type="dxa"/>
            <w:vAlign w:val="center"/>
          </w:tcPr>
          <w:p w14:paraId="2C3432CB" w14:textId="77777777" w:rsidR="00112D57" w:rsidRPr="00084846" w:rsidRDefault="00112D57" w:rsidP="00084846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112D57" w:rsidRPr="00BA561B" w:rsidRDefault="00112D57" w:rsidP="00084846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6FF65692" w14:textId="6FC12195" w:rsidR="00112D57" w:rsidRPr="00084846" w:rsidRDefault="00112D57" w:rsidP="00084846">
            <w:pPr>
              <w:tabs>
                <w:tab w:val="left" w:pos="60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112D57" w:rsidRPr="00BA561B" w:rsidRDefault="00112D57" w:rsidP="00084846">
            <w:pPr>
              <w:spacing w:line="32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10CAE4D5" w14:textId="77777777" w:rsidR="00112D57" w:rsidRPr="00BA561B" w:rsidRDefault="00112D57" w:rsidP="00084846">
            <w:pPr>
              <w:tabs>
                <w:tab w:val="left" w:pos="600"/>
              </w:tabs>
              <w:spacing w:line="320" w:lineRule="exact"/>
              <w:ind w:left="57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มารดากรรมการ</w:t>
            </w:r>
          </w:p>
        </w:tc>
      </w:tr>
    </w:tbl>
    <w:p w14:paraId="06789E12" w14:textId="77777777" w:rsidR="001B0857" w:rsidRDefault="001B0857" w:rsidP="00E11D0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87BBCE" w14:textId="77777777" w:rsidR="00C73907" w:rsidRDefault="00C73907" w:rsidP="00E11D0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B18B113" w14:textId="77777777" w:rsidR="00C73907" w:rsidRDefault="00C73907" w:rsidP="00E11D0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849E04E" w14:textId="77777777" w:rsidR="00C73907" w:rsidRDefault="00C73907" w:rsidP="00E11D0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FBBA17B" w14:textId="77777777" w:rsidR="00C73907" w:rsidRDefault="00C73907" w:rsidP="00E11D0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8EF1F0" w14:textId="445EDE07" w:rsidR="00E11D0D" w:rsidRPr="001B0857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lastRenderedPageBreak/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12"/>
      </w:tblGrid>
      <w:tr w:rsidR="001B0857" w:rsidRPr="00BA561B" w14:paraId="2C538340" w14:textId="77777777" w:rsidTr="00240270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BA561B" w:rsidRDefault="00E11D0D" w:rsidP="004A5F0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BA561B" w:rsidRDefault="00E11D0D" w:rsidP="004A5F0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  <w:tcBorders>
              <w:bottom w:val="single" w:sz="6" w:space="0" w:color="auto"/>
            </w:tcBorders>
          </w:tcPr>
          <w:p w14:paraId="39F94EDF" w14:textId="77777777" w:rsidR="00E11D0D" w:rsidRPr="00BA561B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B0857" w:rsidRPr="00BA561B" w14:paraId="043A6F85" w14:textId="77777777" w:rsidTr="00240270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084846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รายได้จากการขาย/ซื้อสินค้า </w:t>
            </w:r>
          </w:p>
        </w:tc>
        <w:tc>
          <w:tcPr>
            <w:tcW w:w="142" w:type="dxa"/>
          </w:tcPr>
          <w:p w14:paraId="76CDC87A" w14:textId="77777777" w:rsidR="00E11D0D" w:rsidRPr="00BA561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  <w:tcBorders>
              <w:top w:val="single" w:sz="6" w:space="0" w:color="auto"/>
            </w:tcBorders>
          </w:tcPr>
          <w:p w14:paraId="4F90E1FC" w14:textId="2E4717B5" w:rsidR="00E11D0D" w:rsidRPr="00BA561B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="00FD12DB"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1B0857" w:rsidRPr="00BA561B" w14:paraId="21632C95" w14:textId="77777777" w:rsidTr="00240270">
        <w:tc>
          <w:tcPr>
            <w:tcW w:w="4309" w:type="dxa"/>
          </w:tcPr>
          <w:p w14:paraId="50D4F52B" w14:textId="77777777" w:rsidR="00E11D0D" w:rsidRPr="00BA561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ขาย/ซื้อทรัพย์สิน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BA561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4797B0B7" w14:textId="073C991A" w:rsidR="00E11D0D" w:rsidRPr="00084846" w:rsidRDefault="00325C4A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B0857" w:rsidRPr="00BA561B" w14:paraId="12C4279F" w14:textId="77777777" w:rsidTr="00240270">
        <w:tc>
          <w:tcPr>
            <w:tcW w:w="4309" w:type="dxa"/>
          </w:tcPr>
          <w:p w14:paraId="74B20A45" w14:textId="77777777" w:rsidR="00E11D0D" w:rsidRPr="00084846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 (รายได้อื่น)/ค่าเช่ารับ/ค่าใช้จ่ายอื่น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BA561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062A0EA" w14:textId="77777777" w:rsidR="00E11D0D" w:rsidRPr="00084846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1B0857" w:rsidRPr="00BA561B" w14:paraId="66EDD6C1" w14:textId="77777777" w:rsidTr="00C73907">
        <w:tc>
          <w:tcPr>
            <w:tcW w:w="4309" w:type="dxa"/>
          </w:tcPr>
          <w:p w14:paraId="0A30C6EC" w14:textId="77777777" w:rsidR="00E11D0D" w:rsidRPr="00084846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BA561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A14B197" w14:textId="77777777" w:rsidR="00E11D0D" w:rsidRPr="00084846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1B0857" w:rsidRPr="00BA561B" w14:paraId="07560E31" w14:textId="77777777" w:rsidTr="003A59B0">
        <w:tc>
          <w:tcPr>
            <w:tcW w:w="4309" w:type="dxa"/>
          </w:tcPr>
          <w:p w14:paraId="4D548F57" w14:textId="77777777" w:rsidR="00E11D0D" w:rsidRPr="00084846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BA561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3762AD6" w14:textId="77777777" w:rsidR="00E11D0D" w:rsidRPr="00084846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3A59B0" w:rsidRPr="00BA561B" w14:paraId="65E5F8BB" w14:textId="77777777" w:rsidTr="00C73907">
        <w:tc>
          <w:tcPr>
            <w:tcW w:w="4309" w:type="dxa"/>
          </w:tcPr>
          <w:p w14:paraId="0B6B14FE" w14:textId="77777777" w:rsidR="003A59B0" w:rsidRPr="00084846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3A59B0" w:rsidRPr="00BA561B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660428C" w14:textId="77777777" w:rsidR="003A59B0" w:rsidRPr="00084846" w:rsidRDefault="003A59B0" w:rsidP="003A59B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  <w:tr w:rsidR="003A59B0" w:rsidRPr="00BA561B" w14:paraId="457409D7" w14:textId="77777777" w:rsidTr="00240270">
        <w:tc>
          <w:tcPr>
            <w:tcW w:w="4309" w:type="dxa"/>
          </w:tcPr>
          <w:p w14:paraId="42841226" w14:textId="77777777" w:rsidR="003A59B0" w:rsidRPr="00084846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3A59B0" w:rsidRPr="00BA561B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8EADED9" w14:textId="77777777" w:rsidR="003A59B0" w:rsidRPr="00084846" w:rsidRDefault="003A59B0" w:rsidP="003A59B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3A59B0" w:rsidRPr="00BA561B" w14:paraId="56C75F94" w14:textId="77777777" w:rsidTr="00240270">
        <w:tc>
          <w:tcPr>
            <w:tcW w:w="4309" w:type="dxa"/>
          </w:tcPr>
          <w:p w14:paraId="0FAA633C" w14:textId="77777777" w:rsidR="003A59B0" w:rsidRPr="00084846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3A59B0" w:rsidRPr="00BA561B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26D50F4" w14:textId="77777777" w:rsidR="003A59B0" w:rsidRPr="00084846" w:rsidRDefault="003A59B0" w:rsidP="003A59B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ไม่มีการคิดค่าธรรมเนียม</w:t>
            </w:r>
          </w:p>
        </w:tc>
      </w:tr>
    </w:tbl>
    <w:p w14:paraId="10280A76" w14:textId="77777777" w:rsidR="00793150" w:rsidRPr="001B0857" w:rsidRDefault="00793150" w:rsidP="00A8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482098A5" w14:textId="227833B3" w:rsidR="001B0857" w:rsidRPr="00F26694" w:rsidRDefault="001B0857" w:rsidP="001B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รายการบัญชีกับบุคคลและกิจการที่เกี่ยวข้องกันที่มีสาระสำคัญสำหรับงวดสามเดือนสิ้นสุดวันที่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</w:rPr>
        <w:br/>
        <w:t xml:space="preserve">31 </w:t>
      </w:r>
      <w:r w:rsidRPr="00084846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26694">
        <w:rPr>
          <w:rFonts w:asciiTheme="majorBidi" w:hAnsiTheme="majorBidi" w:cstheme="majorBidi"/>
          <w:sz w:val="32"/>
          <w:szCs w:val="32"/>
        </w:rPr>
        <w:t xml:space="preserve"> 256</w:t>
      </w:r>
      <w:r w:rsidR="004357E5">
        <w:rPr>
          <w:rFonts w:asciiTheme="majorBidi" w:hAnsiTheme="majorBidi" w:cstheme="majorBidi"/>
          <w:sz w:val="32"/>
          <w:szCs w:val="32"/>
        </w:rPr>
        <w:t>8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>และ</w:t>
      </w:r>
      <w:r w:rsidRPr="00F26694">
        <w:rPr>
          <w:rFonts w:asciiTheme="majorBidi" w:hAnsiTheme="majorBidi" w:cstheme="majorBidi"/>
          <w:sz w:val="32"/>
          <w:szCs w:val="32"/>
        </w:rPr>
        <w:t xml:space="preserve"> 256</w:t>
      </w:r>
      <w:r w:rsidR="004357E5">
        <w:rPr>
          <w:rFonts w:asciiTheme="majorBidi" w:hAnsiTheme="majorBidi" w:cstheme="majorBidi"/>
          <w:sz w:val="32"/>
          <w:szCs w:val="32"/>
        </w:rPr>
        <w:t>7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1B0857" w:rsidRPr="00F26694" w14:paraId="49CACC2F" w14:textId="77777777" w:rsidTr="009A7B01">
        <w:trPr>
          <w:trHeight w:val="62"/>
        </w:trPr>
        <w:tc>
          <w:tcPr>
            <w:tcW w:w="3458" w:type="dxa"/>
          </w:tcPr>
          <w:p w14:paraId="258CC989" w14:textId="77777777" w:rsidR="001B0857" w:rsidRPr="00F26694" w:rsidRDefault="001B0857" w:rsidP="009A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251C4D36" w14:textId="77777777" w:rsidR="001B0857" w:rsidRPr="00084846" w:rsidRDefault="001B0857" w:rsidP="009A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B0857" w:rsidRPr="00F26694" w14:paraId="01895920" w14:textId="77777777" w:rsidTr="009A7B01">
        <w:trPr>
          <w:trHeight w:val="62"/>
        </w:trPr>
        <w:tc>
          <w:tcPr>
            <w:tcW w:w="3458" w:type="dxa"/>
          </w:tcPr>
          <w:p w14:paraId="0408106D" w14:textId="77777777" w:rsidR="001B0857" w:rsidRPr="00F26694" w:rsidRDefault="001B0857" w:rsidP="009A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6AE7E9" w14:textId="77777777" w:rsidR="001B0857" w:rsidRPr="00084846" w:rsidRDefault="001B0857" w:rsidP="009A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44FA5F7" w14:textId="77777777" w:rsidR="001B0857" w:rsidRPr="00F26694" w:rsidRDefault="001B0857" w:rsidP="009A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9EEA25" w14:textId="77777777" w:rsidR="001B0857" w:rsidRPr="00084846" w:rsidRDefault="001B0857" w:rsidP="009A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0857" w:rsidRPr="00F26694" w14:paraId="41FB5901" w14:textId="77777777" w:rsidTr="009A7B01">
        <w:tc>
          <w:tcPr>
            <w:tcW w:w="3458" w:type="dxa"/>
          </w:tcPr>
          <w:p w14:paraId="0D2CBF46" w14:textId="77777777" w:rsidR="001B0857" w:rsidRPr="00084846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B29F13" w14:textId="566A6878" w:rsidR="001B0857" w:rsidRPr="00F26694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8D552F" w14:textId="77777777" w:rsidR="001B0857" w:rsidRPr="00084846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09D3E4" w14:textId="41531A70" w:rsidR="001B0857" w:rsidRPr="00F26694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58128B86" w14:textId="77777777" w:rsidR="001B0857" w:rsidRPr="00F26694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7F6846" w14:textId="0897DFC5" w:rsidR="001B0857" w:rsidRPr="00F26694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D0220A" w14:textId="77777777" w:rsidR="001B0857" w:rsidRPr="00084846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B6C6F5" w14:textId="266E653A" w:rsidR="001B0857" w:rsidRPr="00F26694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B0857" w:rsidRPr="00F26694" w14:paraId="29ED2810" w14:textId="77777777" w:rsidTr="009A7B01">
        <w:tc>
          <w:tcPr>
            <w:tcW w:w="3458" w:type="dxa"/>
          </w:tcPr>
          <w:p w14:paraId="62925773" w14:textId="77777777" w:rsidR="001B0857" w:rsidRPr="00084846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31B9AF" w14:textId="77777777" w:rsidR="001B0857" w:rsidRPr="00F26694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45AD3F6C" w14:textId="77777777" w:rsidR="001B0857" w:rsidRPr="00F26694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66EBB3" w14:textId="77777777" w:rsidR="001B0857" w:rsidRPr="00F26694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616D0738" w14:textId="77777777" w:rsidR="001B0857" w:rsidRPr="00F26694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BADD57" w14:textId="77777777" w:rsidR="001B0857" w:rsidRPr="00F26694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51CA1EF5" w14:textId="77777777" w:rsidR="001B0857" w:rsidRPr="00F26694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127A5D" w14:textId="77777777" w:rsidR="001B0857" w:rsidRPr="00F26694" w:rsidRDefault="001B0857" w:rsidP="001B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D94323" w:rsidRPr="00F26694" w14:paraId="37B268B8" w14:textId="77777777" w:rsidTr="009A7B01">
        <w:tc>
          <w:tcPr>
            <w:tcW w:w="3458" w:type="dxa"/>
          </w:tcPr>
          <w:p w14:paraId="0A26C555" w14:textId="77777777" w:rsidR="00D94323" w:rsidRPr="00084846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ขายสุทธิ</w:t>
            </w:r>
          </w:p>
        </w:tc>
        <w:tc>
          <w:tcPr>
            <w:tcW w:w="1134" w:type="dxa"/>
          </w:tcPr>
          <w:p w14:paraId="0C6D075A" w14:textId="599202A3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BFC762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50E393" w14:textId="64319E6C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7376A9A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015483" w14:textId="3FE40719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B2296">
              <w:rPr>
                <w:rFonts w:asciiTheme="majorBidi" w:hAnsiTheme="majorBidi" w:cstheme="majorBidi"/>
                <w:bCs/>
                <w:sz w:val="26"/>
                <w:szCs w:val="26"/>
              </w:rPr>
              <w:t>1,808</w:t>
            </w:r>
          </w:p>
        </w:tc>
        <w:tc>
          <w:tcPr>
            <w:tcW w:w="134" w:type="dxa"/>
          </w:tcPr>
          <w:p w14:paraId="1213F2C5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55267E" w14:textId="2AD1A16F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7,774</w:t>
            </w:r>
          </w:p>
        </w:tc>
      </w:tr>
      <w:tr w:rsidR="00D94323" w:rsidRPr="00F26694" w14:paraId="1965A6FE" w14:textId="77777777" w:rsidTr="009A7B01">
        <w:tc>
          <w:tcPr>
            <w:tcW w:w="3458" w:type="dxa"/>
          </w:tcPr>
          <w:p w14:paraId="5268367B" w14:textId="77777777" w:rsidR="00D94323" w:rsidRPr="00084846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รายได้ทางการเงิน - ดอกเบี้ยรับ</w:t>
            </w:r>
          </w:p>
        </w:tc>
        <w:tc>
          <w:tcPr>
            <w:tcW w:w="1134" w:type="dxa"/>
          </w:tcPr>
          <w:p w14:paraId="02FEEC25" w14:textId="517C17C2" w:rsidR="00D94323" w:rsidRPr="00084846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B60AA8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C37FE3" w14:textId="74B4E4BE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90E026B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7FA10F" w14:textId="615CB775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B2296">
              <w:rPr>
                <w:rFonts w:asciiTheme="majorBidi" w:hAnsiTheme="majorBidi" w:cstheme="majorBidi"/>
                <w:bCs/>
                <w:sz w:val="26"/>
                <w:szCs w:val="26"/>
              </w:rPr>
              <w:t>3,30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0527C49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2776F36F" w14:textId="52F6BC59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2,282</w:t>
            </w:r>
          </w:p>
        </w:tc>
      </w:tr>
      <w:tr w:rsidR="00D94323" w:rsidRPr="00F26694" w14:paraId="70900D9A" w14:textId="77777777" w:rsidTr="009A7B01">
        <w:tc>
          <w:tcPr>
            <w:tcW w:w="3458" w:type="dxa"/>
          </w:tcPr>
          <w:p w14:paraId="6BC4248E" w14:textId="77777777" w:rsidR="00D94323" w:rsidRPr="00084846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5EBB43F6" w14:textId="20A84093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12B0F41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BF5171D" w14:textId="67CE65FA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4849FF6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EF94D8C" w14:textId="7D7A5B09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B2296">
              <w:rPr>
                <w:rFonts w:asciiTheme="majorBidi" w:hAnsiTheme="majorBidi" w:cstheme="majorBidi"/>
                <w:bCs/>
                <w:sz w:val="26"/>
                <w:szCs w:val="26"/>
              </w:rPr>
              <w:t>2,02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6D20E200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8B1ACE" w14:textId="688426E9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1,706</w:t>
            </w:r>
          </w:p>
        </w:tc>
      </w:tr>
      <w:tr w:rsidR="00D94323" w:rsidRPr="00F26694" w14:paraId="5DA72BE7" w14:textId="77777777" w:rsidTr="009A7B01">
        <w:tc>
          <w:tcPr>
            <w:tcW w:w="3458" w:type="dxa"/>
          </w:tcPr>
          <w:p w14:paraId="6166B2B2" w14:textId="77777777" w:rsidR="00D94323" w:rsidRPr="00084846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134" w:type="dxa"/>
          </w:tcPr>
          <w:p w14:paraId="3BE24A47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73486A0B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19298C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2C5BBBF3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4615D2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59BFEA23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861A2E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D94323" w:rsidRPr="00F26694" w14:paraId="5E3FDC12" w14:textId="77777777" w:rsidTr="009A7B01">
        <w:tc>
          <w:tcPr>
            <w:tcW w:w="3458" w:type="dxa"/>
          </w:tcPr>
          <w:p w14:paraId="714C2AE9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ขายสุทธิ</w:t>
            </w:r>
          </w:p>
        </w:tc>
        <w:tc>
          <w:tcPr>
            <w:tcW w:w="1134" w:type="dxa"/>
          </w:tcPr>
          <w:p w14:paraId="12171F5D" w14:textId="21F1E9BD" w:rsidR="00D94323" w:rsidRPr="00B3558D" w:rsidRDefault="00BA561B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3558D">
              <w:rPr>
                <w:rFonts w:asciiTheme="majorBidi" w:hAnsiTheme="majorBidi" w:cstheme="majorBidi" w:hint="cs"/>
                <w:bCs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1C1AE9DC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F8A63CE" w14:textId="32025586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57</w:t>
            </w:r>
          </w:p>
        </w:tc>
        <w:tc>
          <w:tcPr>
            <w:tcW w:w="134" w:type="dxa"/>
          </w:tcPr>
          <w:p w14:paraId="0B23A93C" w14:textId="77777777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201CA4" w14:textId="6BF0FADF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54F7A21C" w14:textId="77777777" w:rsidR="00D94323" w:rsidRPr="001B0857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12E09E" w14:textId="10A5BF94" w:rsidR="00D94323" w:rsidRPr="00F26694" w:rsidRDefault="00D94323" w:rsidP="00D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57</w:t>
            </w:r>
          </w:p>
        </w:tc>
      </w:tr>
      <w:tr w:rsidR="004034A3" w:rsidRPr="00F26694" w14:paraId="380F72A0" w14:textId="77777777" w:rsidTr="009A7B01">
        <w:tc>
          <w:tcPr>
            <w:tcW w:w="3458" w:type="dxa"/>
          </w:tcPr>
          <w:p w14:paraId="52EA941A" w14:textId="77777777" w:rsidR="004034A3" w:rsidRPr="00084846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134" w:type="dxa"/>
          </w:tcPr>
          <w:p w14:paraId="0C408310" w14:textId="672100CC" w:rsidR="004034A3" w:rsidRPr="00F26694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F0B995" w14:textId="77777777" w:rsidR="004034A3" w:rsidRPr="00F26694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94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0C4885" w14:textId="3E888F71" w:rsidR="004034A3" w:rsidRPr="00F26694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285</w:t>
            </w:r>
          </w:p>
        </w:tc>
        <w:tc>
          <w:tcPr>
            <w:tcW w:w="134" w:type="dxa"/>
          </w:tcPr>
          <w:p w14:paraId="1146E36C" w14:textId="77777777" w:rsidR="004034A3" w:rsidRPr="00F26694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78F5630" w14:textId="317B1CC3" w:rsidR="004034A3" w:rsidRPr="00084846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0EA52DF" w14:textId="77777777" w:rsidR="004034A3" w:rsidRPr="00F26694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879E9E9" w14:textId="16450513" w:rsidR="004034A3" w:rsidRPr="00084846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285</w:t>
            </w:r>
          </w:p>
        </w:tc>
      </w:tr>
      <w:tr w:rsidR="004034A3" w:rsidRPr="00F26694" w14:paraId="1BDF3F4B" w14:textId="77777777" w:rsidTr="009A7B01">
        <w:tc>
          <w:tcPr>
            <w:tcW w:w="3458" w:type="dxa"/>
          </w:tcPr>
          <w:p w14:paraId="43AD4768" w14:textId="77777777" w:rsidR="004034A3" w:rsidRPr="00084846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69992E1B" w14:textId="77777777" w:rsidR="004034A3" w:rsidRPr="00F26694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48AAD08" w14:textId="77777777" w:rsidR="004034A3" w:rsidRPr="00F26694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1CE2F9" w14:textId="77777777" w:rsidR="004034A3" w:rsidRPr="00F26694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A3C46D8" w14:textId="77777777" w:rsidR="004034A3" w:rsidRPr="00F26694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576A4E3" w14:textId="77777777" w:rsidR="004034A3" w:rsidRPr="00F26694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23A058D5" w14:textId="77777777" w:rsidR="004034A3" w:rsidRPr="00F26694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97C97FA" w14:textId="77777777" w:rsidR="004034A3" w:rsidRPr="00F26694" w:rsidRDefault="004034A3" w:rsidP="004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D018F1" w:rsidRPr="00F26694" w14:paraId="3EF942C1" w14:textId="77777777" w:rsidTr="009A7B01">
        <w:tc>
          <w:tcPr>
            <w:tcW w:w="3458" w:type="dxa"/>
          </w:tcPr>
          <w:p w14:paraId="5E8BE22E" w14:textId="77777777" w:rsidR="00D018F1" w:rsidRPr="00084846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3770F8EB" w14:textId="3D8333AB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018F1">
              <w:rPr>
                <w:rFonts w:asciiTheme="majorBidi" w:hAnsiTheme="majorBidi" w:cstheme="majorBidi"/>
                <w:bCs/>
                <w:sz w:val="26"/>
                <w:szCs w:val="26"/>
              </w:rPr>
              <w:t>6,029</w:t>
            </w:r>
          </w:p>
        </w:tc>
        <w:tc>
          <w:tcPr>
            <w:tcW w:w="134" w:type="dxa"/>
          </w:tcPr>
          <w:p w14:paraId="040A3308" w14:textId="77777777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545D5A" w14:textId="7A4E4496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4,819</w:t>
            </w:r>
          </w:p>
        </w:tc>
        <w:tc>
          <w:tcPr>
            <w:tcW w:w="134" w:type="dxa"/>
          </w:tcPr>
          <w:p w14:paraId="3D8DF5F3" w14:textId="77777777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A214439" w14:textId="25A0AD65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B229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4,709 </w:t>
            </w:r>
          </w:p>
        </w:tc>
        <w:tc>
          <w:tcPr>
            <w:tcW w:w="134" w:type="dxa"/>
          </w:tcPr>
          <w:p w14:paraId="3942E31F" w14:textId="77777777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61000BD" w14:textId="6EBAF23F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3,396</w:t>
            </w:r>
          </w:p>
        </w:tc>
      </w:tr>
      <w:tr w:rsidR="00D018F1" w:rsidRPr="00F26694" w14:paraId="39DEC8AF" w14:textId="77777777" w:rsidTr="009A7B01">
        <w:tc>
          <w:tcPr>
            <w:tcW w:w="3458" w:type="dxa"/>
          </w:tcPr>
          <w:p w14:paraId="7B82B5C2" w14:textId="77777777" w:rsidR="00D018F1" w:rsidRPr="00084846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83D6E6" w14:textId="6D62042E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018F1">
              <w:rPr>
                <w:rFonts w:asciiTheme="majorBidi" w:hAnsiTheme="majorBidi" w:cstheme="majorBidi"/>
                <w:bCs/>
                <w:sz w:val="26"/>
                <w:szCs w:val="26"/>
              </w:rPr>
              <w:t>124</w:t>
            </w:r>
          </w:p>
        </w:tc>
        <w:tc>
          <w:tcPr>
            <w:tcW w:w="134" w:type="dxa"/>
          </w:tcPr>
          <w:p w14:paraId="3CD82679" w14:textId="77777777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48BF88" w14:textId="45D13FCB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174</w:t>
            </w:r>
          </w:p>
        </w:tc>
        <w:tc>
          <w:tcPr>
            <w:tcW w:w="134" w:type="dxa"/>
          </w:tcPr>
          <w:p w14:paraId="40E89A80" w14:textId="77777777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67BEF07" w14:textId="448EFD58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B229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39 </w:t>
            </w:r>
          </w:p>
        </w:tc>
        <w:tc>
          <w:tcPr>
            <w:tcW w:w="134" w:type="dxa"/>
          </w:tcPr>
          <w:p w14:paraId="4B8DA0CE" w14:textId="77777777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35EE0B2" w14:textId="48F3E42C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116</w:t>
            </w:r>
          </w:p>
        </w:tc>
      </w:tr>
      <w:tr w:rsidR="00D018F1" w:rsidRPr="00F26694" w14:paraId="5B75967B" w14:textId="77777777" w:rsidTr="009A7B01">
        <w:tc>
          <w:tcPr>
            <w:tcW w:w="3458" w:type="dxa"/>
          </w:tcPr>
          <w:p w14:paraId="32C5A802" w14:textId="77777777" w:rsidR="00D018F1" w:rsidRPr="00084846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227" w:right="227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CB24AC" w14:textId="6447497A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018F1">
              <w:rPr>
                <w:rFonts w:asciiTheme="majorBidi" w:hAnsiTheme="majorBidi" w:cstheme="majorBidi"/>
                <w:bCs/>
                <w:sz w:val="26"/>
                <w:szCs w:val="26"/>
              </w:rPr>
              <w:t>6,153</w:t>
            </w:r>
          </w:p>
        </w:tc>
        <w:tc>
          <w:tcPr>
            <w:tcW w:w="134" w:type="dxa"/>
          </w:tcPr>
          <w:p w14:paraId="034AD36C" w14:textId="77777777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89D9027" w14:textId="31BC0D20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4,993</w:t>
            </w:r>
          </w:p>
        </w:tc>
        <w:tc>
          <w:tcPr>
            <w:tcW w:w="134" w:type="dxa"/>
          </w:tcPr>
          <w:p w14:paraId="7FB011AA" w14:textId="77777777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A2B460" w14:textId="700C1B44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B229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4,748 </w:t>
            </w:r>
          </w:p>
        </w:tc>
        <w:tc>
          <w:tcPr>
            <w:tcW w:w="134" w:type="dxa"/>
          </w:tcPr>
          <w:p w14:paraId="1CEE860B" w14:textId="77777777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990C32" w14:textId="48D70A2D" w:rsidR="00D018F1" w:rsidRPr="00F26694" w:rsidRDefault="00D018F1" w:rsidP="00D0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6694">
              <w:rPr>
                <w:rFonts w:asciiTheme="majorBidi" w:hAnsiTheme="majorBidi" w:cstheme="majorBidi"/>
                <w:bCs/>
                <w:sz w:val="26"/>
                <w:szCs w:val="26"/>
              </w:rPr>
              <w:t>3,512</w:t>
            </w:r>
          </w:p>
        </w:tc>
      </w:tr>
    </w:tbl>
    <w:p w14:paraId="2C6BDAC2" w14:textId="77777777" w:rsidR="000A68D8" w:rsidRPr="004357E5" w:rsidRDefault="000A68D8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3A8FC01C" w14:textId="183804FF" w:rsidR="00123D48" w:rsidRPr="004357E5" w:rsidRDefault="008E737B" w:rsidP="00435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="004357E5" w:rsidRPr="004357E5">
        <w:rPr>
          <w:rFonts w:asciiTheme="majorBidi" w:hAnsiTheme="majorBidi" w:cstheme="majorBidi"/>
          <w:sz w:val="32"/>
          <w:szCs w:val="32"/>
        </w:rPr>
        <w:t>31</w:t>
      </w:r>
      <w:r w:rsidR="004357E5" w:rsidRPr="000848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57E5" w:rsidRPr="0008484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4357E5" w:rsidRPr="00084846">
        <w:rPr>
          <w:rFonts w:asciiTheme="majorBidi" w:hAnsiTheme="majorBidi"/>
          <w:sz w:val="32"/>
          <w:szCs w:val="32"/>
        </w:rPr>
        <w:t xml:space="preserve"> </w:t>
      </w:r>
      <w:r w:rsidR="004357E5" w:rsidRPr="004357E5">
        <w:rPr>
          <w:rFonts w:asciiTheme="majorBidi" w:hAnsiTheme="majorBidi" w:cstheme="majorBidi"/>
          <w:sz w:val="32"/>
          <w:szCs w:val="32"/>
        </w:rPr>
        <w:t>2568</w:t>
      </w:r>
      <w:r w:rsidR="004357E5" w:rsidRPr="000848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084846">
        <w:rPr>
          <w:rFonts w:asciiTheme="majorBidi" w:hAnsiTheme="majorBidi" w:cstheme="majorBidi"/>
          <w:sz w:val="32"/>
          <w:szCs w:val="32"/>
        </w:rPr>
        <w:t xml:space="preserve"> </w:t>
      </w:r>
      <w:r w:rsidRPr="004357E5">
        <w:rPr>
          <w:rFonts w:asciiTheme="majorBidi" w:hAnsiTheme="majorBidi" w:cstheme="majorBidi"/>
          <w:sz w:val="32"/>
          <w:szCs w:val="32"/>
        </w:rPr>
        <w:t xml:space="preserve">31 </w:t>
      </w:r>
      <w:r w:rsidRPr="0008484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357E5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4357E5">
        <w:rPr>
          <w:rFonts w:asciiTheme="majorBidi" w:hAnsiTheme="majorBidi" w:cstheme="majorBidi"/>
          <w:sz w:val="32"/>
          <w:szCs w:val="32"/>
        </w:rPr>
        <w:t>6</w:t>
      </w:r>
      <w:r w:rsidR="004357E5" w:rsidRPr="004357E5">
        <w:rPr>
          <w:rFonts w:asciiTheme="majorBidi" w:hAnsiTheme="majorBidi" w:cstheme="majorBidi"/>
          <w:sz w:val="32"/>
          <w:szCs w:val="32"/>
        </w:rPr>
        <w:t>7</w:t>
      </w:r>
      <w:r w:rsidR="00C61095" w:rsidRPr="004357E5">
        <w:rPr>
          <w:rFonts w:asciiTheme="majorBidi" w:hAnsiTheme="majorBidi" w:cstheme="majorBidi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8"/>
        <w:gridCol w:w="1130"/>
        <w:gridCol w:w="134"/>
        <w:gridCol w:w="1134"/>
        <w:gridCol w:w="136"/>
        <w:gridCol w:w="1133"/>
      </w:tblGrid>
      <w:tr w:rsidR="004357E5" w:rsidRPr="004357E5" w14:paraId="1896EA09" w14:textId="77777777" w:rsidTr="00CA6DF6">
        <w:trPr>
          <w:trHeight w:val="62"/>
        </w:trPr>
        <w:tc>
          <w:tcPr>
            <w:tcW w:w="3457" w:type="dxa"/>
          </w:tcPr>
          <w:p w14:paraId="7D26D66C" w14:textId="77777777" w:rsidR="00C23441" w:rsidRPr="004357E5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9" w:type="dxa"/>
            <w:gridSpan w:val="7"/>
            <w:tcBorders>
              <w:bottom w:val="single" w:sz="6" w:space="0" w:color="auto"/>
            </w:tcBorders>
          </w:tcPr>
          <w:p w14:paraId="597FD839" w14:textId="3808AA77" w:rsidR="00C23441" w:rsidRPr="00084846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357E5" w:rsidRPr="004357E5" w14:paraId="74D75D60" w14:textId="77777777" w:rsidTr="00CA6DF6">
        <w:trPr>
          <w:trHeight w:val="62"/>
        </w:trPr>
        <w:tc>
          <w:tcPr>
            <w:tcW w:w="3457" w:type="dxa"/>
          </w:tcPr>
          <w:p w14:paraId="6DF0AF79" w14:textId="77777777" w:rsidR="00C23441" w:rsidRPr="004357E5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1C06E" w14:textId="32B3991D" w:rsidR="00C23441" w:rsidRPr="00084846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C016DA" w14:textId="77777777" w:rsidR="00C23441" w:rsidRPr="004357E5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93372" w14:textId="2F05C26E" w:rsidR="00C23441" w:rsidRPr="00084846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57E5" w:rsidRPr="004357E5" w14:paraId="48447BA2" w14:textId="77777777" w:rsidTr="00CA6DF6">
        <w:trPr>
          <w:trHeight w:val="62"/>
        </w:trPr>
        <w:tc>
          <w:tcPr>
            <w:tcW w:w="3457" w:type="dxa"/>
          </w:tcPr>
          <w:p w14:paraId="78C19E00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5DDDC9" w14:textId="5939665B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357E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CDDF439" w14:textId="6E4F9D8F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4357E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9EF288A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6F31D76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357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7BDFDDB" w14:textId="1485A7CF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357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1EC060B3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09A740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357E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4E8F667" w14:textId="2A622708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4357E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6" w:type="dxa"/>
          </w:tcPr>
          <w:p w14:paraId="1841A5B0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7EAF9F8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357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253E9FD" w14:textId="6C847DA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357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357E5" w:rsidRPr="004357E5" w14:paraId="3254C23B" w14:textId="77777777" w:rsidTr="00CA6DF6">
        <w:trPr>
          <w:trHeight w:val="62"/>
        </w:trPr>
        <w:tc>
          <w:tcPr>
            <w:tcW w:w="3457" w:type="dxa"/>
          </w:tcPr>
          <w:p w14:paraId="0647BED6" w14:textId="77777777" w:rsidR="004357E5" w:rsidRPr="00084846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70C813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46B83A72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24A71470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8C7CB2E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CA69EB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6" w:type="dxa"/>
          </w:tcPr>
          <w:p w14:paraId="674E3DC7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A4DA3A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357E5" w:rsidRPr="004357E5" w14:paraId="79C7E31A" w14:textId="77777777" w:rsidTr="00CA6DF6">
        <w:trPr>
          <w:trHeight w:val="62"/>
        </w:trPr>
        <w:tc>
          <w:tcPr>
            <w:tcW w:w="3457" w:type="dxa"/>
          </w:tcPr>
          <w:p w14:paraId="78AC1F22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33430D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0FA0328D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0FC00333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544762F0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1AB7FDB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6" w:type="dxa"/>
          </w:tcPr>
          <w:p w14:paraId="3B54D943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11FBDF9" w14:textId="77777777" w:rsidR="004357E5" w:rsidRPr="004357E5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1B2296" w:rsidRPr="004357E5" w14:paraId="6F506141" w14:textId="77777777" w:rsidTr="00CA6DF6">
        <w:trPr>
          <w:trHeight w:val="70"/>
        </w:trPr>
        <w:tc>
          <w:tcPr>
            <w:tcW w:w="3457" w:type="dxa"/>
          </w:tcPr>
          <w:p w14:paraId="046060FF" w14:textId="77777777" w:rsidR="001B2296" w:rsidRPr="00084846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7E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พรีเมี่ยม </w:t>
            </w:r>
            <w:proofErr w:type="spellStart"/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เฟล็ก</w:t>
            </w:r>
            <w:proofErr w:type="spellEnd"/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ซิ</w:t>
            </w:r>
            <w:proofErr w:type="spellStart"/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เบิ้ล</w:t>
            </w:r>
            <w:proofErr w:type="spellEnd"/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แพคเกจ</w:t>
            </w:r>
            <w:proofErr w:type="spellStart"/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จิ้ง</w:t>
            </w:r>
            <w:proofErr w:type="spellEnd"/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14:paraId="0075D68E" w14:textId="6A2C9EA2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357E5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3B4B6BD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06D35080" w14:textId="5A127DE8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357E5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3C3E349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CF36ED7" w14:textId="457412DF" w:rsidR="001B2296" w:rsidRPr="00084846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47397A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 3,167 </w:t>
            </w:r>
          </w:p>
        </w:tc>
        <w:tc>
          <w:tcPr>
            <w:tcW w:w="136" w:type="dxa"/>
          </w:tcPr>
          <w:p w14:paraId="61F009BE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50B29D7B" w14:textId="1518184E" w:rsidR="001B2296" w:rsidRPr="003A59B0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A59B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2,949 </w:t>
            </w:r>
          </w:p>
        </w:tc>
      </w:tr>
      <w:tr w:rsidR="001B2296" w:rsidRPr="004357E5" w14:paraId="6869495F" w14:textId="77777777" w:rsidTr="00C057B7">
        <w:trPr>
          <w:trHeight w:val="62"/>
        </w:trPr>
        <w:tc>
          <w:tcPr>
            <w:tcW w:w="3457" w:type="dxa"/>
          </w:tcPr>
          <w:p w14:paraId="79AFF831" w14:textId="77777777" w:rsidR="001B2296" w:rsidRPr="00084846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7E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โซลา</w:t>
            </w:r>
            <w:proofErr w:type="spellStart"/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D15A1F" w14:textId="73B2566A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357E5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07B4DDF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5675288" w14:textId="30EF274B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357E5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7D60240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82118BB" w14:textId="1104DE4A" w:rsidR="001B2296" w:rsidRPr="0047397A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7397A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 983 </w:t>
            </w:r>
          </w:p>
        </w:tc>
        <w:tc>
          <w:tcPr>
            <w:tcW w:w="136" w:type="dxa"/>
          </w:tcPr>
          <w:p w14:paraId="08BEA2B7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47505B9" w14:textId="5869373C" w:rsidR="001B2296" w:rsidRPr="003A59B0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A59B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6,498 </w:t>
            </w:r>
          </w:p>
        </w:tc>
      </w:tr>
      <w:tr w:rsidR="003A59B0" w:rsidRPr="004357E5" w14:paraId="50C61A50" w14:textId="77777777" w:rsidTr="00C057B7">
        <w:trPr>
          <w:trHeight w:val="62"/>
        </w:trPr>
        <w:tc>
          <w:tcPr>
            <w:tcW w:w="3457" w:type="dxa"/>
          </w:tcPr>
          <w:p w14:paraId="50E7D672" w14:textId="7DDF8802" w:rsidR="003A59B0" w:rsidRPr="004357E5" w:rsidRDefault="003A59B0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454" w:right="-204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1AA3F6" w14:textId="05904290" w:rsidR="003A59B0" w:rsidRPr="004357E5" w:rsidRDefault="003A59B0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357E5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E10F852" w14:textId="77777777" w:rsidR="003A59B0" w:rsidRPr="004357E5" w:rsidRDefault="003A59B0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C134778" w14:textId="19FC20FA" w:rsidR="003A59B0" w:rsidRPr="004357E5" w:rsidRDefault="003A59B0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357E5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AA98CB9" w14:textId="77777777" w:rsidR="003A59B0" w:rsidRPr="004357E5" w:rsidRDefault="003A59B0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5889602" w14:textId="551887D7" w:rsidR="003A59B0" w:rsidRPr="004357E5" w:rsidRDefault="001B2296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2296">
              <w:rPr>
                <w:rFonts w:asciiTheme="majorBidi" w:hAnsiTheme="majorBidi" w:cstheme="majorBidi"/>
                <w:sz w:val="26"/>
                <w:szCs w:val="26"/>
              </w:rPr>
              <w:t xml:space="preserve">  4,150</w:t>
            </w:r>
          </w:p>
        </w:tc>
        <w:tc>
          <w:tcPr>
            <w:tcW w:w="136" w:type="dxa"/>
          </w:tcPr>
          <w:p w14:paraId="73EFADDB" w14:textId="77777777" w:rsidR="003A59B0" w:rsidRPr="004357E5" w:rsidRDefault="003A59B0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CED9050" w14:textId="5778DCE6" w:rsidR="003A59B0" w:rsidRPr="003A59B0" w:rsidRDefault="003A59B0" w:rsidP="003A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A59B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9,447 </w:t>
            </w:r>
          </w:p>
        </w:tc>
      </w:tr>
      <w:tr w:rsidR="001B2296" w:rsidRPr="004357E5" w14:paraId="7479F9E8" w14:textId="77777777" w:rsidTr="001B55E7">
        <w:trPr>
          <w:trHeight w:val="62"/>
        </w:trPr>
        <w:tc>
          <w:tcPr>
            <w:tcW w:w="3457" w:type="dxa"/>
          </w:tcPr>
          <w:p w14:paraId="2EFBC8BC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0C5098EF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357E5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B07CAFD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45030E4C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357E5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4850E7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E5478D8" w14:textId="4F3A3707" w:rsidR="001B2296" w:rsidRPr="00084846" w:rsidRDefault="001B2296" w:rsidP="001B2296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3A59B0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5</w:t>
            </w:r>
            <w:r w:rsidRPr="003A59B0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 xml:space="preserve">) </w:t>
            </w:r>
          </w:p>
        </w:tc>
        <w:tc>
          <w:tcPr>
            <w:tcW w:w="136" w:type="dxa"/>
          </w:tcPr>
          <w:p w14:paraId="39ACE8E3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396F0E07" w14:textId="0538E34E" w:rsidR="001B2296" w:rsidRPr="003A59B0" w:rsidRDefault="001B2296" w:rsidP="001B2296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3A59B0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 xml:space="preserve">(6) </w:t>
            </w:r>
          </w:p>
        </w:tc>
      </w:tr>
      <w:tr w:rsidR="001B2296" w:rsidRPr="004357E5" w14:paraId="1AF911C4" w14:textId="77777777" w:rsidTr="001B55E7">
        <w:trPr>
          <w:trHeight w:val="201"/>
        </w:trPr>
        <w:tc>
          <w:tcPr>
            <w:tcW w:w="3457" w:type="dxa"/>
          </w:tcPr>
          <w:p w14:paraId="0675318C" w14:textId="77777777" w:rsidR="001B2296" w:rsidRPr="00084846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FA6980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357E5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9AE42B2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4D416F6B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357E5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25C4405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A6017" w14:textId="7BEFDD75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2296">
              <w:rPr>
                <w:rFonts w:asciiTheme="majorBidi" w:hAnsiTheme="majorBidi" w:cstheme="majorBidi"/>
                <w:sz w:val="26"/>
                <w:szCs w:val="26"/>
              </w:rPr>
              <w:t xml:space="preserve">  4,14</w:t>
            </w:r>
            <w:r w:rsidR="0047397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6" w:type="dxa"/>
          </w:tcPr>
          <w:p w14:paraId="0B3517E4" w14:textId="77777777" w:rsidR="001B2296" w:rsidRPr="004357E5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EE24EE3" w14:textId="117FF0E1" w:rsidR="001B2296" w:rsidRPr="003A59B0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A59B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9,441 </w:t>
            </w:r>
          </w:p>
        </w:tc>
      </w:tr>
      <w:tr w:rsidR="001B2296" w:rsidRPr="00BA561B" w14:paraId="5FB554F3" w14:textId="77777777" w:rsidTr="009A7B01">
        <w:trPr>
          <w:trHeight w:val="62"/>
        </w:trPr>
        <w:tc>
          <w:tcPr>
            <w:tcW w:w="3457" w:type="dxa"/>
          </w:tcPr>
          <w:p w14:paraId="3B558F5D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9" w:type="dxa"/>
            <w:gridSpan w:val="7"/>
            <w:tcBorders>
              <w:bottom w:val="single" w:sz="6" w:space="0" w:color="auto"/>
            </w:tcBorders>
          </w:tcPr>
          <w:p w14:paraId="5C69BE45" w14:textId="77777777" w:rsidR="001B2296" w:rsidRPr="00084846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B2296" w:rsidRPr="00BA561B" w14:paraId="2E5104ED" w14:textId="77777777" w:rsidTr="009A7B01">
        <w:trPr>
          <w:trHeight w:val="62"/>
        </w:trPr>
        <w:tc>
          <w:tcPr>
            <w:tcW w:w="3457" w:type="dxa"/>
          </w:tcPr>
          <w:p w14:paraId="4A88E018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09CF31" w14:textId="77777777" w:rsidR="001B2296" w:rsidRPr="00084846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5E2F72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4ED513" w14:textId="77777777" w:rsidR="001B2296" w:rsidRPr="00084846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2296" w:rsidRPr="00BA561B" w14:paraId="083C39D6" w14:textId="77777777" w:rsidTr="009A7B01">
        <w:trPr>
          <w:trHeight w:val="62"/>
        </w:trPr>
        <w:tc>
          <w:tcPr>
            <w:tcW w:w="3457" w:type="dxa"/>
          </w:tcPr>
          <w:p w14:paraId="7536C33F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ED4F35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B047FE4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6AB2D4A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FF53318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CB5F6EF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4BCF1926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30496FA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220DC4C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6" w:type="dxa"/>
          </w:tcPr>
          <w:p w14:paraId="01B02388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D4FDCAA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BD151CE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B2296" w:rsidRPr="00BA561B" w14:paraId="2FF73560" w14:textId="77777777" w:rsidTr="00E67F75">
        <w:tc>
          <w:tcPr>
            <w:tcW w:w="3457" w:type="dxa"/>
          </w:tcPr>
          <w:p w14:paraId="5EEFC311" w14:textId="77777777" w:rsidR="001B2296" w:rsidRPr="00084846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134" w:type="dxa"/>
          </w:tcPr>
          <w:p w14:paraId="2F1B5704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46E60740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1B0F114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C1D4309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9A1A803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19B72953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2B90B67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1B2296" w:rsidRPr="00BA561B" w14:paraId="0D02EEFE" w14:textId="77777777" w:rsidTr="00E67F75">
        <w:tc>
          <w:tcPr>
            <w:tcW w:w="3457" w:type="dxa"/>
          </w:tcPr>
          <w:p w14:paraId="39C77E3D" w14:textId="77777777" w:rsidR="001B2296" w:rsidRPr="00084846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ย่อย</w:t>
            </w:r>
          </w:p>
        </w:tc>
        <w:tc>
          <w:tcPr>
            <w:tcW w:w="1134" w:type="dxa"/>
          </w:tcPr>
          <w:p w14:paraId="3542C63F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5DBC41CA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A34D999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88C75AE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F8B8FC5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68174045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F0990C0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1B2296" w:rsidRPr="00BA561B" w14:paraId="31F3FF7F" w14:textId="77777777" w:rsidTr="00E67F75">
        <w:tc>
          <w:tcPr>
            <w:tcW w:w="3457" w:type="dxa"/>
          </w:tcPr>
          <w:p w14:paraId="44974690" w14:textId="77777777" w:rsidR="001B2296" w:rsidRPr="00084846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561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พรีเมี่ยม </w:t>
            </w:r>
            <w:proofErr w:type="spellStart"/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เฟล็ก</w:t>
            </w:r>
            <w:proofErr w:type="spellEnd"/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ซิ</w:t>
            </w:r>
            <w:proofErr w:type="spellStart"/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เบิ้ล</w:t>
            </w:r>
            <w:proofErr w:type="spellEnd"/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แพคเกจ</w:t>
            </w:r>
            <w:proofErr w:type="spellStart"/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จิ้ง</w:t>
            </w:r>
            <w:proofErr w:type="spellEnd"/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14:paraId="7A7AD64E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57C5FED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F78EF07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76908B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8941CC1" w14:textId="41321B2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60,500 </w:t>
            </w:r>
          </w:p>
        </w:tc>
        <w:tc>
          <w:tcPr>
            <w:tcW w:w="136" w:type="dxa"/>
          </w:tcPr>
          <w:p w14:paraId="7520067B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68A58BE0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60,500 </w:t>
            </w:r>
          </w:p>
        </w:tc>
      </w:tr>
      <w:tr w:rsidR="001B2296" w:rsidRPr="00BA561B" w14:paraId="241D40FB" w14:textId="77777777" w:rsidTr="00E67F75">
        <w:tc>
          <w:tcPr>
            <w:tcW w:w="3457" w:type="dxa"/>
          </w:tcPr>
          <w:p w14:paraId="789D6CEC" w14:textId="77777777" w:rsidR="001B2296" w:rsidRPr="00084846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561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โซลา</w:t>
            </w:r>
            <w:proofErr w:type="spellStart"/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688601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6E9C056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0847343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446D13F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BD613C3" w14:textId="3A487505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255,500 </w:t>
            </w:r>
          </w:p>
        </w:tc>
        <w:tc>
          <w:tcPr>
            <w:tcW w:w="136" w:type="dxa"/>
          </w:tcPr>
          <w:p w14:paraId="6EC0EA51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9EA1464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255,500 </w:t>
            </w:r>
          </w:p>
        </w:tc>
      </w:tr>
      <w:tr w:rsidR="001B2296" w:rsidRPr="00BA561B" w14:paraId="1F54F679" w14:textId="77777777" w:rsidTr="00E67F75">
        <w:tc>
          <w:tcPr>
            <w:tcW w:w="3457" w:type="dxa"/>
          </w:tcPr>
          <w:p w14:paraId="1152B261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454" w:right="-204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2C91FADF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752095C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13E1226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54AFBDE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8AD591B" w14:textId="08BE1B8F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316,000 </w:t>
            </w:r>
          </w:p>
        </w:tc>
        <w:tc>
          <w:tcPr>
            <w:tcW w:w="136" w:type="dxa"/>
          </w:tcPr>
          <w:p w14:paraId="7D401208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1E00CA13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316,000 </w:t>
            </w:r>
          </w:p>
        </w:tc>
      </w:tr>
      <w:tr w:rsidR="001B2296" w:rsidRPr="00BA561B" w14:paraId="170BFF47" w14:textId="77777777" w:rsidTr="00E67F75">
        <w:tc>
          <w:tcPr>
            <w:tcW w:w="3457" w:type="dxa"/>
          </w:tcPr>
          <w:p w14:paraId="198042F2" w14:textId="77777777" w:rsidR="001B2296" w:rsidRPr="00084846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950039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 w:hint="cs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7368165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10ECEBE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 w:hint="cs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01E1AB3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DF33066" w14:textId="72896B16" w:rsidR="001B2296" w:rsidRPr="00BA561B" w:rsidRDefault="001B2296" w:rsidP="001B2296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(616) </w:t>
            </w:r>
          </w:p>
        </w:tc>
        <w:tc>
          <w:tcPr>
            <w:tcW w:w="136" w:type="dxa"/>
          </w:tcPr>
          <w:p w14:paraId="05949E23" w14:textId="77777777" w:rsidR="001B2296" w:rsidRPr="00BA561B" w:rsidRDefault="001B2296" w:rsidP="001B2296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31835977" w14:textId="77777777" w:rsidR="001B2296" w:rsidRPr="00BA561B" w:rsidRDefault="001B2296" w:rsidP="001B2296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(831) </w:t>
            </w:r>
          </w:p>
        </w:tc>
      </w:tr>
      <w:tr w:rsidR="001B2296" w:rsidRPr="00BA561B" w14:paraId="56B9E30A" w14:textId="77777777" w:rsidTr="00E67F75">
        <w:tc>
          <w:tcPr>
            <w:tcW w:w="3457" w:type="dxa"/>
          </w:tcPr>
          <w:p w14:paraId="424D007D" w14:textId="77777777" w:rsidR="001B2296" w:rsidRPr="00084846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F189002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C5952FA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59D107C7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32437A8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78041E" w14:textId="39D42561" w:rsidR="001B2296" w:rsidRPr="00084846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561B">
              <w:rPr>
                <w:rFonts w:asciiTheme="majorBidi" w:hAnsiTheme="majorBidi" w:cstheme="majorBidi"/>
                <w:sz w:val="26"/>
                <w:szCs w:val="26"/>
              </w:rPr>
              <w:t>315,384</w:t>
            </w:r>
          </w:p>
        </w:tc>
        <w:tc>
          <w:tcPr>
            <w:tcW w:w="136" w:type="dxa"/>
          </w:tcPr>
          <w:p w14:paraId="1A42D5CE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1110B0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315,169 </w:t>
            </w:r>
          </w:p>
        </w:tc>
      </w:tr>
      <w:tr w:rsidR="001B2296" w:rsidRPr="00BA561B" w14:paraId="21AC510F" w14:textId="77777777" w:rsidTr="00E67F75">
        <w:tc>
          <w:tcPr>
            <w:tcW w:w="3457" w:type="dxa"/>
          </w:tcPr>
          <w:p w14:paraId="3447CBD4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1634BA6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1959EBA9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double" w:sz="6" w:space="0" w:color="auto"/>
            </w:tcBorders>
          </w:tcPr>
          <w:p w14:paraId="29B26965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C82079B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36A9CD3" w14:textId="77777777" w:rsidR="001B2296" w:rsidRPr="00084846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0C0F2A7D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  <w:shd w:val="clear" w:color="auto" w:fill="auto"/>
          </w:tcPr>
          <w:p w14:paraId="3CDDBD1A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  </w:t>
            </w:r>
          </w:p>
        </w:tc>
      </w:tr>
      <w:tr w:rsidR="001B2296" w:rsidRPr="00BA561B" w14:paraId="03F1FCF2" w14:textId="77777777" w:rsidTr="00E67F75">
        <w:tc>
          <w:tcPr>
            <w:tcW w:w="3457" w:type="dxa"/>
          </w:tcPr>
          <w:p w14:paraId="6AAE7248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</w:tcPr>
          <w:p w14:paraId="41631916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1C62E2C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AE604E7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5571797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930D77E" w14:textId="63A4A9E6" w:rsidR="001B2296" w:rsidRPr="00084846" w:rsidRDefault="00F27F2C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561B">
              <w:rPr>
                <w:rFonts w:asciiTheme="majorBidi" w:hAnsiTheme="majorBidi" w:cstheme="majorBidi"/>
                <w:sz w:val="26"/>
                <w:szCs w:val="26"/>
              </w:rPr>
              <w:t>239,716</w:t>
            </w:r>
          </w:p>
        </w:tc>
        <w:tc>
          <w:tcPr>
            <w:tcW w:w="136" w:type="dxa"/>
          </w:tcPr>
          <w:p w14:paraId="41C7DC3B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2B58AD02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217,612 </w:t>
            </w:r>
          </w:p>
        </w:tc>
      </w:tr>
      <w:tr w:rsidR="001B2296" w:rsidRPr="00BA561B" w14:paraId="585F70E3" w14:textId="77777777" w:rsidTr="00E67F75">
        <w:tc>
          <w:tcPr>
            <w:tcW w:w="3457" w:type="dxa"/>
          </w:tcPr>
          <w:p w14:paraId="758193DF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12C88D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6A48A7B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16198E8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33B873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337E826" w14:textId="590CE2AE" w:rsidR="001B2296" w:rsidRPr="00084846" w:rsidRDefault="00F27F2C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561B">
              <w:rPr>
                <w:rFonts w:asciiTheme="majorBidi" w:hAnsiTheme="majorBidi" w:cstheme="majorBidi"/>
                <w:sz w:val="26"/>
                <w:szCs w:val="26"/>
              </w:rPr>
              <w:t xml:space="preserve">  75,668</w:t>
            </w:r>
          </w:p>
        </w:tc>
        <w:tc>
          <w:tcPr>
            <w:tcW w:w="136" w:type="dxa"/>
          </w:tcPr>
          <w:p w14:paraId="02D1C184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3F991E9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97,557 </w:t>
            </w:r>
          </w:p>
        </w:tc>
      </w:tr>
      <w:tr w:rsidR="001B2296" w:rsidRPr="00BA561B" w14:paraId="3543DE8E" w14:textId="77777777" w:rsidTr="00E67F75">
        <w:tc>
          <w:tcPr>
            <w:tcW w:w="3457" w:type="dxa"/>
          </w:tcPr>
          <w:p w14:paraId="607A8BC1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227" w:right="-204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05C67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DF5CDD6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79E64C3A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30743D6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C21879" w14:textId="421C7A09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sz w:val="26"/>
                <w:szCs w:val="26"/>
              </w:rPr>
              <w:t>315,384</w:t>
            </w:r>
          </w:p>
        </w:tc>
        <w:tc>
          <w:tcPr>
            <w:tcW w:w="136" w:type="dxa"/>
          </w:tcPr>
          <w:p w14:paraId="6931A87B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195E50" w14:textId="77777777" w:rsidR="001B2296" w:rsidRPr="00BA561B" w:rsidRDefault="001B2296" w:rsidP="001B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315,169 </w:t>
            </w:r>
          </w:p>
        </w:tc>
      </w:tr>
    </w:tbl>
    <w:p w14:paraId="482F7030" w14:textId="77777777" w:rsidR="00C73907" w:rsidRDefault="00C73907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24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0689AD1" w14:textId="5C27AEBD" w:rsidR="006B5631" w:rsidRPr="004357E5" w:rsidRDefault="00B86EBD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6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357E5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5C138A" w:rsidRPr="004357E5">
        <w:rPr>
          <w:rFonts w:asciiTheme="majorBidi" w:hAnsiTheme="majorBidi" w:cstheme="majorBidi"/>
          <w:sz w:val="32"/>
          <w:szCs w:val="32"/>
          <w:cs/>
        </w:rPr>
        <w:t>ของบัญชี</w:t>
      </w:r>
      <w:r w:rsidRPr="004357E5">
        <w:rPr>
          <w:rFonts w:asciiTheme="majorBidi" w:hAnsiTheme="majorBidi" w:cstheme="majorBidi"/>
          <w:sz w:val="32"/>
          <w:szCs w:val="32"/>
          <w:cs/>
        </w:rPr>
        <w:t>เงินให้กู้ยืมกิจการที่เกี่ยวข้องกัน</w:t>
      </w:r>
      <w:r w:rsidR="008153ED" w:rsidRPr="004357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57E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jc w:val="righ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4357E5" w:rsidRPr="00BA561B" w14:paraId="00D057C4" w14:textId="77777777" w:rsidTr="001D2E34">
        <w:trPr>
          <w:trHeight w:val="62"/>
          <w:jc w:val="right"/>
        </w:trPr>
        <w:tc>
          <w:tcPr>
            <w:tcW w:w="3458" w:type="dxa"/>
          </w:tcPr>
          <w:p w14:paraId="4B441211" w14:textId="77777777" w:rsidR="000D4E37" w:rsidRPr="00BA561B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D75F1F7" w14:textId="77777777" w:rsidR="000D4E37" w:rsidRPr="00084846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357E5" w:rsidRPr="00BA561B" w14:paraId="199F85ED" w14:textId="77777777" w:rsidTr="001D2E34">
        <w:trPr>
          <w:trHeight w:val="62"/>
          <w:jc w:val="right"/>
        </w:trPr>
        <w:tc>
          <w:tcPr>
            <w:tcW w:w="3458" w:type="dxa"/>
          </w:tcPr>
          <w:p w14:paraId="53C3B52C" w14:textId="77777777" w:rsidR="000D4E37" w:rsidRPr="00BA561B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A30F4" w14:textId="77777777" w:rsidR="000D4E37" w:rsidRPr="00084846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4C906" w14:textId="77777777" w:rsidR="000D4E37" w:rsidRPr="00BA561B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0B07C" w14:textId="77777777" w:rsidR="000D4E37" w:rsidRPr="00084846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57E5" w:rsidRPr="00BA561B" w14:paraId="7AEA448B" w14:textId="77777777" w:rsidTr="001D2E34">
        <w:trPr>
          <w:trHeight w:val="62"/>
          <w:jc w:val="right"/>
        </w:trPr>
        <w:tc>
          <w:tcPr>
            <w:tcW w:w="3458" w:type="dxa"/>
          </w:tcPr>
          <w:p w14:paraId="17E198C3" w14:textId="77777777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C64AA7" w14:textId="77777777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67D3A7AC" w14:textId="7C2ABD42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D46A45" w14:textId="77777777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BE4A98" w14:textId="77777777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6A5CCE2" w14:textId="2D40A9F2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31B1EFF7" w14:textId="77777777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22F33E8" w14:textId="77777777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49A9535" w14:textId="07E71C22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095AD325" w14:textId="77777777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D7F255" w14:textId="77777777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AD5E620" w14:textId="137894E0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357E5" w:rsidRPr="00BA561B" w14:paraId="2C7477CA" w14:textId="77777777" w:rsidTr="001D2E34">
        <w:trPr>
          <w:jc w:val="right"/>
        </w:trPr>
        <w:tc>
          <w:tcPr>
            <w:tcW w:w="3458" w:type="dxa"/>
          </w:tcPr>
          <w:p w14:paraId="039A7F85" w14:textId="1EDE8B50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ยอดคงเหลือต้นงวด</w:t>
            </w:r>
            <w:r w:rsidR="00F6463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</w:tcPr>
          <w:p w14:paraId="591ABBD5" w14:textId="0E7DF646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A4C2E1" w14:textId="77777777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D51AB6" w14:textId="2131FA0F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6EA465" w14:textId="77777777" w:rsidR="004357E5" w:rsidRPr="00084846" w:rsidRDefault="004357E5" w:rsidP="004357E5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A555DC" w14:textId="6B9CE314" w:rsidR="004357E5" w:rsidRPr="00BA561B" w:rsidRDefault="00F84321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="Angsana New" w:hAnsi="Angsana New"/>
                <w:bCs/>
                <w:sz w:val="26"/>
                <w:szCs w:val="26"/>
              </w:rPr>
              <w:t>316,000</w:t>
            </w:r>
          </w:p>
        </w:tc>
        <w:tc>
          <w:tcPr>
            <w:tcW w:w="134" w:type="dxa"/>
          </w:tcPr>
          <w:p w14:paraId="06DBC859" w14:textId="77777777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8A1A645" w14:textId="177F3E01" w:rsidR="004357E5" w:rsidRPr="00BA561B" w:rsidRDefault="004357E5" w:rsidP="00435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191,500</w:t>
            </w:r>
          </w:p>
        </w:tc>
      </w:tr>
      <w:tr w:rsidR="00F84321" w:rsidRPr="00BA561B" w14:paraId="09C12ACC" w14:textId="77777777" w:rsidTr="001D2E34">
        <w:trPr>
          <w:jc w:val="right"/>
        </w:trPr>
        <w:tc>
          <w:tcPr>
            <w:tcW w:w="3458" w:type="dxa"/>
          </w:tcPr>
          <w:p w14:paraId="0B24483E" w14:textId="3E7CADD2" w:rsidR="00F84321" w:rsidRPr="00084846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เพิ่มขึ้นระหว่าง</w:t>
            </w:r>
            <w:r w:rsidR="00F64632"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="00F6463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</w:tcPr>
          <w:p w14:paraId="09F42D6C" w14:textId="115D8FA8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7F32DE" w14:textId="77777777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CF560C" w14:textId="23902750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4FDAC" w14:textId="77777777" w:rsidR="00F84321" w:rsidRPr="00084846" w:rsidRDefault="00F84321" w:rsidP="00F8432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249E3A" w14:textId="0E550E6C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3D702BE" w14:textId="77777777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910D89" w14:textId="7E877815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="Angsana New" w:hAnsi="Angsana New"/>
                <w:sz w:val="26"/>
                <w:szCs w:val="26"/>
              </w:rPr>
              <w:t>140,000</w:t>
            </w:r>
          </w:p>
        </w:tc>
      </w:tr>
      <w:tr w:rsidR="00F84321" w:rsidRPr="00BA561B" w14:paraId="31572F55" w14:textId="77777777" w:rsidTr="00F421A0">
        <w:trPr>
          <w:jc w:val="right"/>
        </w:trPr>
        <w:tc>
          <w:tcPr>
            <w:tcW w:w="3458" w:type="dxa"/>
          </w:tcPr>
          <w:p w14:paraId="4C389904" w14:textId="1A132518" w:rsidR="00F84321" w:rsidRPr="00084846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ลดลงระหว่าง</w:t>
            </w:r>
            <w:r w:rsidR="00F64632"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="00F6463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53152E" w14:textId="4D5CEAA9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6060AD" w14:textId="77777777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6993F4" w14:textId="51CAF8B6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5DDFF1" w14:textId="77777777" w:rsidR="00F84321" w:rsidRPr="00084846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964F465" w14:textId="70170226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00AA59" w14:textId="77777777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193E223" w14:textId="38583351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="Angsana New" w:hAnsi="Angsana New"/>
                <w:bCs/>
                <w:sz w:val="26"/>
                <w:szCs w:val="26"/>
              </w:rPr>
              <w:t>(15,500)</w:t>
            </w:r>
          </w:p>
        </w:tc>
      </w:tr>
      <w:tr w:rsidR="00F84321" w:rsidRPr="00BA561B" w14:paraId="030B04C7" w14:textId="77777777" w:rsidTr="001D2E34">
        <w:trPr>
          <w:jc w:val="right"/>
        </w:trPr>
        <w:tc>
          <w:tcPr>
            <w:tcW w:w="3458" w:type="dxa"/>
          </w:tcPr>
          <w:p w14:paraId="52938869" w14:textId="701A1A28" w:rsidR="00F84321" w:rsidRPr="00084846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ยอดคงเหลือปลาย</w:t>
            </w:r>
            <w:r w:rsidR="00F64632"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="00F6463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F5BF" w14:textId="00A32BF1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AB44C71" w14:textId="77777777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E583C3" w14:textId="494A2782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FCA6AE" w14:textId="77777777" w:rsidR="00F84321" w:rsidRPr="00084846" w:rsidRDefault="00F84321" w:rsidP="00F8432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934F0F" w14:textId="7CC0545F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="Angsana New" w:hAnsi="Angsana New"/>
                <w:bCs/>
                <w:sz w:val="26"/>
                <w:szCs w:val="26"/>
              </w:rPr>
              <w:t>316,000</w:t>
            </w:r>
          </w:p>
        </w:tc>
        <w:tc>
          <w:tcPr>
            <w:tcW w:w="134" w:type="dxa"/>
          </w:tcPr>
          <w:p w14:paraId="454CB104" w14:textId="77777777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2FB3A2" w14:textId="115ACDF9" w:rsidR="00F84321" w:rsidRPr="00BA561B" w:rsidRDefault="00F84321" w:rsidP="00F84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A561B">
              <w:rPr>
                <w:rFonts w:ascii="Angsana New" w:hAnsi="Angsana New"/>
                <w:bCs/>
                <w:sz w:val="26"/>
                <w:szCs w:val="26"/>
              </w:rPr>
              <w:t>316,000</w:t>
            </w:r>
          </w:p>
        </w:tc>
      </w:tr>
    </w:tbl>
    <w:p w14:paraId="6DA5D1D9" w14:textId="77777777" w:rsidR="00C25E26" w:rsidRDefault="00C25E26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24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bookmarkStart w:id="0" w:name="_Hlk159405057"/>
      <w:bookmarkStart w:id="1" w:name="_Hlk159440038"/>
    </w:p>
    <w:p w14:paraId="720EE0FF" w14:textId="301F622B" w:rsidR="004357E5" w:rsidRPr="004357E5" w:rsidRDefault="004357E5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357E5">
        <w:rPr>
          <w:rFonts w:asciiTheme="majorBidi" w:hAnsiTheme="majorBidi" w:cstheme="majorBidi"/>
          <w:sz w:val="32"/>
          <w:szCs w:val="32"/>
        </w:rPr>
        <w:t>31</w:t>
      </w:r>
      <w:r w:rsidRPr="000848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357E5">
        <w:rPr>
          <w:rFonts w:asciiTheme="majorBidi" w:hAnsiTheme="majorBidi" w:cstheme="majorBidi"/>
          <w:sz w:val="32"/>
          <w:szCs w:val="32"/>
        </w:rPr>
        <w:t>2568</w:t>
      </w:r>
      <w:r w:rsidRPr="00435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4846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8484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Pr="004357E5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4357E5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บริษัทมีสัญญาเงินให้กู้ยืมในรูปของตั๋วสัญญาใช้เงินแก่บริษัท</w:t>
      </w:r>
      <w:r w:rsidRPr="00084846">
        <w:rPr>
          <w:rFonts w:asciiTheme="majorBidi" w:hAnsiTheme="majorBidi" w:cstheme="majorBidi"/>
          <w:sz w:val="32"/>
          <w:szCs w:val="32"/>
          <w:cs/>
        </w:rPr>
        <w:t>ย่อยสองแห่ง จำนวนหลายฉบับ อายุของสัญญามีทั้งระยะสั้นและระยะยาว โดยคิดดอกเบี้ยในอัตราร้อยล</w:t>
      </w:r>
      <w:r w:rsidR="00743CEF" w:rsidRPr="00084846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Pr="004357E5">
        <w:rPr>
          <w:rFonts w:asciiTheme="majorBidi" w:hAnsiTheme="majorBidi" w:cstheme="majorBidi"/>
          <w:sz w:val="32"/>
          <w:szCs w:val="32"/>
        </w:rPr>
        <w:t xml:space="preserve">3.50 - 6.65 </w:t>
      </w:r>
      <w:r w:rsidRPr="00084846">
        <w:rPr>
          <w:rFonts w:asciiTheme="majorBidi" w:hAnsiTheme="majorBidi" w:cstheme="majorBidi"/>
          <w:sz w:val="32"/>
          <w:szCs w:val="32"/>
          <w:cs/>
        </w:rPr>
        <w:t>ต่อปี</w:t>
      </w:r>
    </w:p>
    <w:bookmarkEnd w:id="0"/>
    <w:bookmarkEnd w:id="1"/>
    <w:p w14:paraId="11F1AA44" w14:textId="77777777" w:rsidR="00C73907" w:rsidRDefault="00C73907" w:rsidP="00BA561B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C61C607" w14:textId="61BFB0E2" w:rsidR="00B43E5F" w:rsidRPr="00084846" w:rsidRDefault="007656F6" w:rsidP="00BA561B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7E5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B43E5F" w:rsidRPr="004357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3E5F" w:rsidRPr="004357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B73E2" w:rsidRPr="0008484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  <w:r w:rsidR="00555575" w:rsidRPr="004357E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DF6D49C" w14:textId="0B091861" w:rsidR="006C6020" w:rsidRPr="004357E5" w:rsidRDefault="006C6020" w:rsidP="00BA561B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6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4357E5">
        <w:rPr>
          <w:rFonts w:asciiTheme="majorBidi" w:hAnsiTheme="majorBidi" w:cstheme="majorBidi"/>
          <w:sz w:val="32"/>
          <w:szCs w:val="32"/>
        </w:rPr>
        <w:tab/>
      </w:r>
      <w:r w:rsidRPr="00084846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  <w:r w:rsidR="00555575" w:rsidRPr="004357E5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4357E5" w:rsidRPr="00BA561B" w14:paraId="6761CE39" w14:textId="77777777" w:rsidTr="00237281">
        <w:trPr>
          <w:trHeight w:val="62"/>
        </w:trPr>
        <w:tc>
          <w:tcPr>
            <w:tcW w:w="3458" w:type="dxa"/>
          </w:tcPr>
          <w:p w14:paraId="016F3819" w14:textId="77777777" w:rsidR="000D4E37" w:rsidRPr="00BA561B" w:rsidRDefault="000D4E37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084846" w:rsidRDefault="000D4E37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357E5" w:rsidRPr="00BA561B" w14:paraId="6F74E29E" w14:textId="77777777" w:rsidTr="00237281">
        <w:trPr>
          <w:trHeight w:val="62"/>
        </w:trPr>
        <w:tc>
          <w:tcPr>
            <w:tcW w:w="3458" w:type="dxa"/>
          </w:tcPr>
          <w:p w14:paraId="2E314141" w14:textId="77777777" w:rsidR="000D4E37" w:rsidRPr="00BA561B" w:rsidRDefault="000D4E37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084846" w:rsidRDefault="000D4E37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BA561B" w:rsidRDefault="000D4E37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95FF6E" w14:textId="77777777" w:rsidR="000D4E37" w:rsidRPr="00084846" w:rsidRDefault="000D4E37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57E5" w:rsidRPr="00BA561B" w14:paraId="1A938962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4357E5" w:rsidRPr="00BA561B" w:rsidRDefault="004357E5" w:rsidP="00BA561B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19659A5" w14:textId="77777777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08484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E8CC1E2" w14:textId="1FF9CA96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F6F96F" w14:textId="77777777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4747F7" w14:textId="77777777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179FDB98" w14:textId="3FA0C5CB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6AB812D5" w14:textId="77777777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A2E2BD" w14:textId="77777777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08484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2B7738F" w14:textId="54E12F6C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88A010D" w14:textId="77777777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4617A09" w14:textId="21571DA6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47191A" w:rsidRPr="00BA561B" w14:paraId="11D7FED0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61C59C0" w14:textId="0B17D446" w:rsidR="0047191A" w:rsidRPr="00BA561B" w:rsidRDefault="0047191A" w:rsidP="00BA561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เช็ครับลงวันที่ล่วงหน้า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AC206C" w14:textId="765D965E" w:rsidR="0047191A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61B">
              <w:rPr>
                <w:rFonts w:asciiTheme="majorBidi" w:hAnsiTheme="majorBidi" w:cstheme="majorBidi"/>
                <w:sz w:val="24"/>
                <w:szCs w:val="24"/>
              </w:rPr>
              <w:t>43,102</w:t>
            </w:r>
          </w:p>
        </w:tc>
        <w:tc>
          <w:tcPr>
            <w:tcW w:w="134" w:type="dxa"/>
          </w:tcPr>
          <w:p w14:paraId="3E64AADF" w14:textId="77777777" w:rsidR="0047191A" w:rsidRPr="00BA561B" w:rsidRDefault="0047191A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FC0C79" w14:textId="7BC41C08" w:rsidR="0047191A" w:rsidRPr="00084846" w:rsidRDefault="0047191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40,173 </w:t>
            </w:r>
          </w:p>
        </w:tc>
        <w:tc>
          <w:tcPr>
            <w:tcW w:w="134" w:type="dxa"/>
          </w:tcPr>
          <w:p w14:paraId="7E77412A" w14:textId="77777777" w:rsidR="0047191A" w:rsidRPr="00BA561B" w:rsidRDefault="0047191A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BE5D7" w14:textId="42C3A998" w:rsidR="0047191A" w:rsidRPr="00084846" w:rsidRDefault="0047397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/>
                <w:sz w:val="24"/>
                <w:szCs w:val="24"/>
              </w:rPr>
              <w:t xml:space="preserve">  43</w:t>
            </w:r>
            <w:r w:rsidRPr="00BA561B">
              <w:rPr>
                <w:rFonts w:asciiTheme="majorBidi" w:hAnsiTheme="majorBidi"/>
                <w:sz w:val="24"/>
                <w:szCs w:val="24"/>
              </w:rPr>
              <w:t>,</w:t>
            </w:r>
            <w:r w:rsidRPr="00084846">
              <w:rPr>
                <w:rFonts w:asciiTheme="majorBidi" w:hAnsiTheme="majorBidi"/>
                <w:sz w:val="24"/>
                <w:szCs w:val="24"/>
              </w:rPr>
              <w:t>10</w:t>
            </w:r>
            <w:r w:rsidRPr="00084846">
              <w:rPr>
                <w:rFonts w:asciiTheme="majorBidi" w:hAnsiTheme="majorBidi" w:hint="cs"/>
                <w:sz w:val="24"/>
                <w:szCs w:val="24"/>
              </w:rPr>
              <w:t>2</w:t>
            </w:r>
            <w:r w:rsidRPr="00084846">
              <w:rPr>
                <w:rFonts w:asciiTheme="majorBidi" w:hAnsiTheme="majorBidi"/>
                <w:sz w:val="24"/>
                <w:szCs w:val="24"/>
              </w:rPr>
              <w:t xml:space="preserve">   </w:t>
            </w:r>
          </w:p>
        </w:tc>
        <w:tc>
          <w:tcPr>
            <w:tcW w:w="134" w:type="dxa"/>
          </w:tcPr>
          <w:p w14:paraId="237D2D11" w14:textId="77777777" w:rsidR="0047191A" w:rsidRPr="00BA561B" w:rsidRDefault="0047191A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36B55A" w14:textId="014DE65B" w:rsidR="0047191A" w:rsidRPr="00BA561B" w:rsidRDefault="0047191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40,173 </w:t>
            </w:r>
          </w:p>
        </w:tc>
      </w:tr>
      <w:tr w:rsidR="0047191A" w:rsidRPr="00BA561B" w14:paraId="798E1657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E38EA28" w14:textId="36C1E049" w:rsidR="0047191A" w:rsidRPr="00084846" w:rsidRDefault="0047191A" w:rsidP="00BA561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- บุคคลและกิจการที่เกี่ยวข้องกัน</w:t>
            </w:r>
          </w:p>
        </w:tc>
        <w:tc>
          <w:tcPr>
            <w:tcW w:w="1133" w:type="dxa"/>
          </w:tcPr>
          <w:p w14:paraId="587BC3D1" w14:textId="77777777" w:rsidR="0047191A" w:rsidRPr="00BA561B" w:rsidRDefault="0047191A" w:rsidP="00BA561B">
            <w:pPr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14071D" w14:textId="77777777" w:rsidR="0047191A" w:rsidRPr="00BA561B" w:rsidRDefault="0047191A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61A35F" w14:textId="2C03539D" w:rsidR="0047191A" w:rsidRPr="00084846" w:rsidRDefault="0047191A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2C56A6C" w14:textId="77777777" w:rsidR="0047191A" w:rsidRPr="00BA561B" w:rsidRDefault="0047191A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909530" w14:textId="77777777" w:rsidR="0047191A" w:rsidRPr="00BA561B" w:rsidRDefault="0047191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B8381E" w14:textId="77777777" w:rsidR="0047191A" w:rsidRPr="00BA561B" w:rsidRDefault="0047191A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14D9D08" w14:textId="3A59A12F" w:rsidR="0047191A" w:rsidRPr="00BA561B" w:rsidRDefault="0047191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  </w:t>
            </w:r>
          </w:p>
        </w:tc>
      </w:tr>
      <w:tr w:rsidR="00D94323" w:rsidRPr="00BA561B" w14:paraId="34B51B93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6571F1F" w14:textId="12FE75F0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7751AC85" w14:textId="53C72C94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1354565E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58204EE" w14:textId="62B9BAC7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0803DB75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706C570" w14:textId="3955F687" w:rsidR="00D94323" w:rsidRPr="00084846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/>
                <w:sz w:val="24"/>
                <w:szCs w:val="24"/>
              </w:rPr>
              <w:t>3,529</w:t>
            </w:r>
          </w:p>
        </w:tc>
        <w:tc>
          <w:tcPr>
            <w:tcW w:w="134" w:type="dxa"/>
          </w:tcPr>
          <w:p w14:paraId="79D11A6C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65EF9F09" w14:textId="7E239C50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8,717 </w:t>
            </w:r>
          </w:p>
        </w:tc>
      </w:tr>
      <w:tr w:rsidR="00D94323" w:rsidRPr="00BA561B" w14:paraId="4A1A7E0D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2EFA12F" w14:textId="23FC3A46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5E074630" w14:textId="2641270E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1C8F87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BB240E" w14:textId="4D43347B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630A25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A891E35" w14:textId="424E348F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58BF42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4CADFEF3" w14:textId="48716C22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94323" w:rsidRPr="00BA561B" w14:paraId="13D44007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875BE9A" w14:textId="1C8E2D3A" w:rsidR="00D94323" w:rsidRPr="00084846" w:rsidRDefault="00D94323" w:rsidP="00BA561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4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   0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81DDE21" w14:textId="5066473F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2CDF7D11" w14:textId="77777777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4CDD05E" w14:textId="3BC5DBE8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36BF5BCC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6317D0B" w14:textId="2292235C" w:rsidR="00D94323" w:rsidRPr="00084846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/>
                <w:sz w:val="24"/>
                <w:szCs w:val="24"/>
              </w:rPr>
              <w:t xml:space="preserve">  17</w:t>
            </w:r>
          </w:p>
        </w:tc>
        <w:tc>
          <w:tcPr>
            <w:tcW w:w="134" w:type="dxa"/>
          </w:tcPr>
          <w:p w14:paraId="13970A55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2474119B" w14:textId="5ECAEF24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377 </w:t>
            </w:r>
          </w:p>
        </w:tc>
      </w:tr>
      <w:tr w:rsidR="00D94323" w:rsidRPr="00BA561B" w14:paraId="3117FC02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0A9026A" w14:textId="71F70D86" w:rsidR="00D94323" w:rsidRPr="00084846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รวมลูกหนี้การค้า - บุคคลและกิจการที่เกี่ยวข้องกัน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ECE8D59" w14:textId="7EC82A2D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55117E4D" w14:textId="77777777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272A44" w14:textId="30922182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488D2175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496C87" w14:textId="1FE2E67B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61B">
              <w:rPr>
                <w:rFonts w:asciiTheme="majorBidi" w:hAnsiTheme="majorBidi" w:cstheme="majorBidi"/>
                <w:sz w:val="24"/>
                <w:szCs w:val="24"/>
              </w:rPr>
              <w:t>3,546</w:t>
            </w:r>
          </w:p>
        </w:tc>
        <w:tc>
          <w:tcPr>
            <w:tcW w:w="134" w:type="dxa"/>
          </w:tcPr>
          <w:p w14:paraId="40D56DE1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6E52DB9" w14:textId="2A453044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9,094 </w:t>
            </w:r>
          </w:p>
        </w:tc>
      </w:tr>
      <w:tr w:rsidR="00BA561B" w:rsidRPr="00BA561B" w14:paraId="74F9E487" w14:textId="77777777" w:rsidTr="00692C95">
        <w:trPr>
          <w:trHeight w:val="62"/>
        </w:trPr>
        <w:tc>
          <w:tcPr>
            <w:tcW w:w="3458" w:type="dxa"/>
          </w:tcPr>
          <w:p w14:paraId="61937D68" w14:textId="77777777" w:rsidR="00BA561B" w:rsidRPr="00BA561B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723EF996" w14:textId="77777777" w:rsidR="00BA561B" w:rsidRPr="00084846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A561B" w:rsidRPr="00BA561B" w14:paraId="3ECAA2AD" w14:textId="77777777" w:rsidTr="00692C95">
        <w:trPr>
          <w:trHeight w:val="62"/>
        </w:trPr>
        <w:tc>
          <w:tcPr>
            <w:tcW w:w="3458" w:type="dxa"/>
          </w:tcPr>
          <w:p w14:paraId="31C104C2" w14:textId="77777777" w:rsidR="00BA561B" w:rsidRPr="00BA561B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E047BD" w14:textId="77777777" w:rsidR="00BA561B" w:rsidRPr="00084846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CFF84" w14:textId="77777777" w:rsidR="00BA561B" w:rsidRPr="00BA561B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534D55" w14:textId="77777777" w:rsidR="00BA561B" w:rsidRPr="00084846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A561B" w:rsidRPr="00BA561B" w14:paraId="54D6EB42" w14:textId="77777777" w:rsidTr="00692C9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ECF96CB" w14:textId="77777777" w:rsidR="00BA561B" w:rsidRPr="00BA561B" w:rsidRDefault="00BA561B" w:rsidP="00692C95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CD8E2AD" w14:textId="77777777" w:rsidR="00BA561B" w:rsidRPr="00BA561B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08484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77D0DA5" w14:textId="77777777" w:rsidR="00BA561B" w:rsidRPr="00BA561B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814418" w14:textId="77777777" w:rsidR="00BA561B" w:rsidRPr="00BA561B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1DF555" w14:textId="77777777" w:rsidR="00BA561B" w:rsidRPr="00BA561B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5598297" w14:textId="77777777" w:rsidR="00BA561B" w:rsidRPr="00BA561B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15F3A3FD" w14:textId="77777777" w:rsidR="00BA561B" w:rsidRPr="00BA561B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E6DF2D" w14:textId="77777777" w:rsidR="00BA561B" w:rsidRPr="00BA561B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08484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A0C9904" w14:textId="77777777" w:rsidR="00BA561B" w:rsidRPr="00BA561B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056F5DD" w14:textId="77777777" w:rsidR="00BA561B" w:rsidRPr="00BA561B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322D6BB" w14:textId="77777777" w:rsidR="00BA561B" w:rsidRPr="00BA561B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1A94ADA9" w14:textId="77777777" w:rsidR="00BA561B" w:rsidRPr="00BA561B" w:rsidRDefault="00BA561B" w:rsidP="0069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D94323" w:rsidRPr="00BA561B" w14:paraId="095A76BC" w14:textId="77777777" w:rsidTr="00793150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F0472A2" w:rsidR="00D94323" w:rsidRPr="00084846" w:rsidRDefault="00D94323" w:rsidP="00BA561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67F4FA1" w14:textId="77777777" w:rsidR="00D94323" w:rsidRPr="00BA561B" w:rsidRDefault="00D94323" w:rsidP="00BA561B">
            <w:pPr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1E90B4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A23296" w14:textId="797BF124" w:rsidR="00D94323" w:rsidRPr="00084846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17BA599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8C90DB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E9E1D31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2D2BAF1" w14:textId="1B895601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  </w:t>
            </w:r>
          </w:p>
        </w:tc>
      </w:tr>
      <w:tr w:rsidR="00D94323" w:rsidRPr="00BA561B" w14:paraId="66FCA6CF" w14:textId="77777777" w:rsidTr="00933BC4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40C973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878419D" w14:textId="1E969A25" w:rsidR="00D94323" w:rsidRPr="00084846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176,563</w:t>
            </w:r>
          </w:p>
        </w:tc>
        <w:tc>
          <w:tcPr>
            <w:tcW w:w="134" w:type="dxa"/>
          </w:tcPr>
          <w:p w14:paraId="787A0810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C943A75" w14:textId="6468C029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215,441 </w:t>
            </w:r>
          </w:p>
        </w:tc>
        <w:tc>
          <w:tcPr>
            <w:tcW w:w="134" w:type="dxa"/>
          </w:tcPr>
          <w:p w14:paraId="5D938307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F168C5D" w14:textId="4B0B88DA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118,731</w:t>
            </w:r>
          </w:p>
        </w:tc>
        <w:tc>
          <w:tcPr>
            <w:tcW w:w="134" w:type="dxa"/>
          </w:tcPr>
          <w:p w14:paraId="1F13D069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62F131A" w14:textId="6F04A31A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152,531 </w:t>
            </w:r>
          </w:p>
        </w:tc>
      </w:tr>
      <w:tr w:rsidR="00D94323" w:rsidRPr="00BA561B" w14:paraId="121F5586" w14:textId="77777777" w:rsidTr="00933BC4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678E2B46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A5AE66D" w14:textId="7EBF96A3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46B472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8552E1" w14:textId="05F09475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C956EE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18D674" w14:textId="398D084C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E812DC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02838FF" w14:textId="27E93B19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94323" w:rsidRPr="00BA561B" w14:paraId="4001B3F8" w14:textId="77777777" w:rsidTr="00933BC4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D94323" w:rsidRPr="00BA561B" w:rsidRDefault="00D94323" w:rsidP="00BA561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454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 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ถึง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A0F0054" w14:textId="5294ECFD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97,910</w:t>
            </w:r>
          </w:p>
        </w:tc>
        <w:tc>
          <w:tcPr>
            <w:tcW w:w="134" w:type="dxa"/>
          </w:tcPr>
          <w:p w14:paraId="4C8C52AF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E4CD7F2" w14:textId="2FD5F78E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93,503 </w:t>
            </w:r>
          </w:p>
        </w:tc>
        <w:tc>
          <w:tcPr>
            <w:tcW w:w="134" w:type="dxa"/>
          </w:tcPr>
          <w:p w14:paraId="2505269F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7515" w14:textId="24BF98F3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71,822</w:t>
            </w:r>
          </w:p>
        </w:tc>
        <w:tc>
          <w:tcPr>
            <w:tcW w:w="134" w:type="dxa"/>
          </w:tcPr>
          <w:p w14:paraId="20437FDF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88D4E4D" w14:textId="24423513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60,168 </w:t>
            </w:r>
          </w:p>
        </w:tc>
      </w:tr>
      <w:tr w:rsidR="00D94323" w:rsidRPr="00BA561B" w14:paraId="2F5711BC" w14:textId="77777777" w:rsidTr="00933BC4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D94323" w:rsidRPr="00BA561B" w:rsidRDefault="00D94323" w:rsidP="00BA561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454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 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ถึง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619BDB6" w14:textId="62FAB751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13,325</w:t>
            </w:r>
          </w:p>
        </w:tc>
        <w:tc>
          <w:tcPr>
            <w:tcW w:w="134" w:type="dxa"/>
          </w:tcPr>
          <w:p w14:paraId="548FECD9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7E12E1" w14:textId="3E86CFFD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3,313 </w:t>
            </w:r>
          </w:p>
        </w:tc>
        <w:tc>
          <w:tcPr>
            <w:tcW w:w="134" w:type="dxa"/>
          </w:tcPr>
          <w:p w14:paraId="6FA7179B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754A" w14:textId="00E38604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12,514</w:t>
            </w:r>
          </w:p>
        </w:tc>
        <w:tc>
          <w:tcPr>
            <w:tcW w:w="134" w:type="dxa"/>
          </w:tcPr>
          <w:p w14:paraId="023D8BF3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E2EAAB1" w14:textId="1AFAD88C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1,473 </w:t>
            </w:r>
          </w:p>
        </w:tc>
      </w:tr>
      <w:tr w:rsidR="00D94323" w:rsidRPr="00BA561B" w14:paraId="28DB0813" w14:textId="77777777" w:rsidTr="00933BC4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D94323" w:rsidRPr="00084846" w:rsidRDefault="00D94323" w:rsidP="00BA561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4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   6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F84D162" w14:textId="04093F38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4,956</w:t>
            </w:r>
          </w:p>
        </w:tc>
        <w:tc>
          <w:tcPr>
            <w:tcW w:w="134" w:type="dxa"/>
          </w:tcPr>
          <w:p w14:paraId="15616655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9F9A87" w14:textId="54E5E8BD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4,085 </w:t>
            </w:r>
          </w:p>
        </w:tc>
        <w:tc>
          <w:tcPr>
            <w:tcW w:w="134" w:type="dxa"/>
          </w:tcPr>
          <w:p w14:paraId="09F80A1C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7837" w14:textId="0DE53964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1,215</w:t>
            </w:r>
          </w:p>
        </w:tc>
        <w:tc>
          <w:tcPr>
            <w:tcW w:w="134" w:type="dxa"/>
          </w:tcPr>
          <w:p w14:paraId="5918979E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F7D66BC" w14:textId="245220A5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1,350 </w:t>
            </w:r>
          </w:p>
        </w:tc>
      </w:tr>
      <w:tr w:rsidR="00D94323" w:rsidRPr="00BA561B" w14:paraId="64147706" w14:textId="77777777" w:rsidTr="002E2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0AB5BF8" w:rsidR="00D94323" w:rsidRPr="00084846" w:rsidRDefault="00D94323" w:rsidP="00BA561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4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899AF6" w14:textId="157D7F83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11,725</w:t>
            </w:r>
          </w:p>
        </w:tc>
        <w:tc>
          <w:tcPr>
            <w:tcW w:w="134" w:type="dxa"/>
          </w:tcPr>
          <w:p w14:paraId="740A87A3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30261DE" w14:textId="131E6D9C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10,606 </w:t>
            </w:r>
          </w:p>
        </w:tc>
        <w:tc>
          <w:tcPr>
            <w:tcW w:w="134" w:type="dxa"/>
          </w:tcPr>
          <w:p w14:paraId="1D71508D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2BEEF7" w14:textId="39280CC2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9,773</w:t>
            </w:r>
          </w:p>
        </w:tc>
        <w:tc>
          <w:tcPr>
            <w:tcW w:w="134" w:type="dxa"/>
          </w:tcPr>
          <w:p w14:paraId="737B46FB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5B5EEF70" w14:textId="7DBB0CBD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9,490 </w:t>
            </w:r>
          </w:p>
        </w:tc>
      </w:tr>
      <w:tr w:rsidR="00D94323" w:rsidRPr="00BA561B" w14:paraId="0CCF0724" w14:textId="77777777" w:rsidTr="00C25E26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70B22" w14:textId="115AF15F" w:rsidR="00D94323" w:rsidRPr="00084846" w:rsidRDefault="00D94323" w:rsidP="00BA561B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4E2C4AE" w14:textId="0BC8DE0E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304,479</w:t>
            </w:r>
          </w:p>
        </w:tc>
        <w:tc>
          <w:tcPr>
            <w:tcW w:w="134" w:type="dxa"/>
          </w:tcPr>
          <w:p w14:paraId="3AA0434B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4274AE" w14:textId="115FB013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326,948 </w:t>
            </w:r>
          </w:p>
        </w:tc>
        <w:tc>
          <w:tcPr>
            <w:tcW w:w="134" w:type="dxa"/>
          </w:tcPr>
          <w:p w14:paraId="5D830848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E1A088" w14:textId="15886592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214,055</w:t>
            </w:r>
          </w:p>
        </w:tc>
        <w:tc>
          <w:tcPr>
            <w:tcW w:w="134" w:type="dxa"/>
          </w:tcPr>
          <w:p w14:paraId="18D823E0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6E51122" w14:textId="0BE4B4B6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225,012 </w:t>
            </w:r>
          </w:p>
        </w:tc>
      </w:tr>
      <w:tr w:rsidR="00D94323" w:rsidRPr="00BA561B" w14:paraId="10A88213" w14:textId="77777777" w:rsidTr="002E2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FF62704" w14:textId="072A6300" w:rsidR="00D94323" w:rsidRPr="00BA561B" w:rsidRDefault="00D94323" w:rsidP="00BA561B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1438171" w14:textId="51AE813E" w:rsidR="00D94323" w:rsidRPr="00084846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347,581</w:t>
            </w:r>
          </w:p>
        </w:tc>
        <w:tc>
          <w:tcPr>
            <w:tcW w:w="134" w:type="dxa"/>
          </w:tcPr>
          <w:p w14:paraId="45C9C6B5" w14:textId="77777777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D8F4EE" w14:textId="1EF2776F" w:rsidR="00D94323" w:rsidRPr="00084846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367,121 </w:t>
            </w:r>
          </w:p>
        </w:tc>
        <w:tc>
          <w:tcPr>
            <w:tcW w:w="134" w:type="dxa"/>
          </w:tcPr>
          <w:p w14:paraId="66392CDE" w14:textId="77777777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7B3BC2" w14:textId="2EF572F8" w:rsidR="00D94323" w:rsidRPr="00084846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260,703</w:t>
            </w:r>
          </w:p>
        </w:tc>
        <w:tc>
          <w:tcPr>
            <w:tcW w:w="134" w:type="dxa"/>
          </w:tcPr>
          <w:p w14:paraId="24B045AA" w14:textId="77777777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96D497A" w14:textId="5FF55BF1" w:rsidR="00D94323" w:rsidRPr="00084846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274,279 </w:t>
            </w:r>
          </w:p>
        </w:tc>
      </w:tr>
      <w:tr w:rsidR="00D94323" w:rsidRPr="00BA561B" w14:paraId="1C1F3CAB" w14:textId="77777777" w:rsidTr="002E2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49DB4B67" w14:textId="49BCD8B7" w:rsidR="00D94323" w:rsidRPr="00BA561B" w:rsidRDefault="00D94323" w:rsidP="00BA561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7CE88DBA" w14:textId="7042AF86" w:rsidR="00D94323" w:rsidRPr="00BA561B" w:rsidRDefault="00D94323" w:rsidP="00BA561B">
            <w:pPr>
              <w:spacing w:line="280" w:lineRule="exact"/>
              <w:ind w:left="-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(16,312)</w:t>
            </w:r>
          </w:p>
        </w:tc>
        <w:tc>
          <w:tcPr>
            <w:tcW w:w="134" w:type="dxa"/>
          </w:tcPr>
          <w:p w14:paraId="00920B37" w14:textId="77777777" w:rsidR="00D94323" w:rsidRPr="00BA561B" w:rsidRDefault="00D94323" w:rsidP="00BA561B">
            <w:pPr>
              <w:spacing w:line="280" w:lineRule="exac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4ED28" w14:textId="368AD498" w:rsidR="00D94323" w:rsidRPr="00BA561B" w:rsidRDefault="00D94323" w:rsidP="00BA561B">
            <w:pPr>
              <w:spacing w:line="280" w:lineRule="exact"/>
              <w:ind w:left="-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(14,562) </w:t>
            </w:r>
          </w:p>
        </w:tc>
        <w:tc>
          <w:tcPr>
            <w:tcW w:w="134" w:type="dxa"/>
          </w:tcPr>
          <w:p w14:paraId="06CB0FDF" w14:textId="77777777" w:rsidR="00D94323" w:rsidRPr="00BA561B" w:rsidRDefault="00D94323" w:rsidP="00BA561B">
            <w:pPr>
              <w:spacing w:line="280" w:lineRule="exac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2C9216" w14:textId="74445105" w:rsidR="00D94323" w:rsidRPr="00BA561B" w:rsidRDefault="00D94323" w:rsidP="00BA561B">
            <w:pPr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  (11,132)</w:t>
            </w:r>
          </w:p>
        </w:tc>
        <w:tc>
          <w:tcPr>
            <w:tcW w:w="134" w:type="dxa"/>
          </w:tcPr>
          <w:p w14:paraId="43ED390C" w14:textId="77777777" w:rsidR="00D94323" w:rsidRPr="00BA561B" w:rsidRDefault="00D94323" w:rsidP="00BA561B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B26024" w14:textId="722DB1C2" w:rsidR="00D94323" w:rsidRPr="00084846" w:rsidRDefault="00D94323" w:rsidP="00BA561B">
            <w:pPr>
              <w:spacing w:line="280" w:lineRule="exact"/>
              <w:ind w:left="-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(10,911) </w:t>
            </w:r>
          </w:p>
        </w:tc>
      </w:tr>
      <w:tr w:rsidR="00D94323" w:rsidRPr="00BA561B" w14:paraId="6B77287F" w14:textId="77777777" w:rsidTr="002E2B1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34A4FDE" w14:textId="04E53896" w:rsidR="00D94323" w:rsidRPr="00084846" w:rsidRDefault="00D94323" w:rsidP="00BA561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4E6B371" w14:textId="50B08FBA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331,269</w:t>
            </w:r>
          </w:p>
        </w:tc>
        <w:tc>
          <w:tcPr>
            <w:tcW w:w="134" w:type="dxa"/>
          </w:tcPr>
          <w:p w14:paraId="617ECDF1" w14:textId="77777777" w:rsidR="00D94323" w:rsidRPr="00BA561B" w:rsidRDefault="00D94323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AF72DC" w14:textId="1B9D0670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352,559 </w:t>
            </w:r>
          </w:p>
        </w:tc>
        <w:tc>
          <w:tcPr>
            <w:tcW w:w="134" w:type="dxa"/>
          </w:tcPr>
          <w:p w14:paraId="5DD659BB" w14:textId="77777777" w:rsidR="00D94323" w:rsidRPr="00BA561B" w:rsidRDefault="00D94323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3D45C9" w14:textId="0BC80BA1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 249,571</w:t>
            </w:r>
          </w:p>
        </w:tc>
        <w:tc>
          <w:tcPr>
            <w:tcW w:w="134" w:type="dxa"/>
          </w:tcPr>
          <w:p w14:paraId="60AAE43E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7030F85" w14:textId="424D256B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263,368 </w:t>
            </w:r>
          </w:p>
        </w:tc>
      </w:tr>
      <w:tr w:rsidR="00D94323" w:rsidRPr="00BA561B" w14:paraId="7969A057" w14:textId="77777777" w:rsidTr="002E2B1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178389A" w14:textId="77777777" w:rsidR="00D94323" w:rsidRPr="00084846" w:rsidRDefault="00D94323" w:rsidP="00BA561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C201E60" w14:textId="1702D4DE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73A05B8" w14:textId="77777777" w:rsidR="00D94323" w:rsidRPr="00BA561B" w:rsidRDefault="00D94323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FA2A34" w14:textId="72496D3C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31D5DF" w14:textId="77777777" w:rsidR="00D94323" w:rsidRPr="00BA561B" w:rsidRDefault="00D94323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E6A2B4" w14:textId="77777777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FFCB34C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C7757A2" w14:textId="4819BC83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  </w:t>
            </w:r>
          </w:p>
        </w:tc>
      </w:tr>
      <w:tr w:rsidR="00D94323" w:rsidRPr="00BA561B" w14:paraId="27383580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439162D" w14:textId="541F0567" w:rsidR="00D94323" w:rsidRPr="00084846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133" w:type="dxa"/>
          </w:tcPr>
          <w:p w14:paraId="7D149DD3" w14:textId="128CA0BF" w:rsidR="00D94323" w:rsidRPr="00BA561B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61B">
              <w:rPr>
                <w:rFonts w:asciiTheme="majorBidi" w:hAnsiTheme="majorBidi" w:cstheme="majorBidi"/>
                <w:sz w:val="24"/>
                <w:szCs w:val="24"/>
              </w:rPr>
              <w:t>6,251</w:t>
            </w:r>
          </w:p>
        </w:tc>
        <w:tc>
          <w:tcPr>
            <w:tcW w:w="134" w:type="dxa"/>
          </w:tcPr>
          <w:p w14:paraId="1AF7B3EC" w14:textId="77777777" w:rsidR="00D94323" w:rsidRPr="00BA561B" w:rsidRDefault="00D94323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BE1969" w14:textId="38F86621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4,661 </w:t>
            </w:r>
          </w:p>
        </w:tc>
        <w:tc>
          <w:tcPr>
            <w:tcW w:w="134" w:type="dxa"/>
          </w:tcPr>
          <w:p w14:paraId="36E19F38" w14:textId="77777777" w:rsidR="00D94323" w:rsidRPr="00BA561B" w:rsidRDefault="00D94323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A60B87" w14:textId="66B01BCB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 1,627 </w:t>
            </w:r>
          </w:p>
        </w:tc>
        <w:tc>
          <w:tcPr>
            <w:tcW w:w="134" w:type="dxa"/>
          </w:tcPr>
          <w:p w14:paraId="6514E7E6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E1142AF" w14:textId="461B4129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868 </w:t>
            </w:r>
          </w:p>
        </w:tc>
      </w:tr>
      <w:tr w:rsidR="00D94323" w:rsidRPr="00BA561B" w14:paraId="7A93EF5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2694824" w14:textId="6D323DDD" w:rsidR="00D94323" w:rsidRPr="00084846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เงินมัดจำค่าสินค้า</w:t>
            </w:r>
          </w:p>
        </w:tc>
        <w:tc>
          <w:tcPr>
            <w:tcW w:w="1133" w:type="dxa"/>
          </w:tcPr>
          <w:p w14:paraId="0C01625A" w14:textId="2CBE448E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561B">
              <w:rPr>
                <w:rFonts w:asciiTheme="majorBidi" w:hAnsiTheme="majorBidi" w:cstheme="majorBidi"/>
                <w:sz w:val="24"/>
                <w:szCs w:val="24"/>
              </w:rPr>
              <w:t>4,211</w:t>
            </w:r>
          </w:p>
        </w:tc>
        <w:tc>
          <w:tcPr>
            <w:tcW w:w="134" w:type="dxa"/>
          </w:tcPr>
          <w:p w14:paraId="2C26BEEF" w14:textId="77777777" w:rsidR="00D94323" w:rsidRPr="00BA561B" w:rsidRDefault="00D94323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779F0E" w14:textId="4A07CF1F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3,392 </w:t>
            </w:r>
          </w:p>
        </w:tc>
        <w:tc>
          <w:tcPr>
            <w:tcW w:w="134" w:type="dxa"/>
          </w:tcPr>
          <w:p w14:paraId="391DB9D2" w14:textId="77777777" w:rsidR="00D94323" w:rsidRPr="00BA561B" w:rsidRDefault="00D94323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6E900B" w14:textId="0D2721ED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 734 </w:t>
            </w:r>
          </w:p>
        </w:tc>
        <w:tc>
          <w:tcPr>
            <w:tcW w:w="134" w:type="dxa"/>
          </w:tcPr>
          <w:p w14:paraId="6098DF45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3BA3BC5" w14:textId="6AC4BCE0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</w:tr>
      <w:tr w:rsidR="00D94323" w:rsidRPr="00BA561B" w14:paraId="3CA89C4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D9CB3A2" w14:textId="2336482A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เงินชดเชยค้างรับ </w:t>
            </w:r>
            <w:r w:rsidRPr="00BA561B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</w:rPr>
              <w:t>(*)</w:t>
            </w:r>
          </w:p>
        </w:tc>
        <w:tc>
          <w:tcPr>
            <w:tcW w:w="1133" w:type="dxa"/>
          </w:tcPr>
          <w:p w14:paraId="1FA4090C" w14:textId="548F9618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28,574</w:t>
            </w:r>
          </w:p>
        </w:tc>
        <w:tc>
          <w:tcPr>
            <w:tcW w:w="134" w:type="dxa"/>
          </w:tcPr>
          <w:p w14:paraId="72FBD7DD" w14:textId="77777777" w:rsidR="00D94323" w:rsidRPr="00BA561B" w:rsidRDefault="00D94323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953691" w14:textId="60A7452E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28,631 </w:t>
            </w:r>
          </w:p>
        </w:tc>
        <w:tc>
          <w:tcPr>
            <w:tcW w:w="134" w:type="dxa"/>
          </w:tcPr>
          <w:p w14:paraId="715B271F" w14:textId="77777777" w:rsidR="00D94323" w:rsidRPr="00BA561B" w:rsidRDefault="00D94323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F8D748" w14:textId="27A4317A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7567CB48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9EE791A" w14:textId="373F9D55" w:rsidR="00D94323" w:rsidRPr="00BA561B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</w:tr>
      <w:tr w:rsidR="00D94323" w:rsidRPr="00BA561B" w14:paraId="2D5637EE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73C684D" w14:textId="3804D939" w:rsidR="00D94323" w:rsidRPr="00084846" w:rsidRDefault="00D94323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33" w:type="dxa"/>
            <w:shd w:val="clear" w:color="auto" w:fill="auto"/>
          </w:tcPr>
          <w:p w14:paraId="437A2585" w14:textId="237DFECC" w:rsidR="00D94323" w:rsidRPr="00084846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23,326</w:t>
            </w:r>
          </w:p>
        </w:tc>
        <w:tc>
          <w:tcPr>
            <w:tcW w:w="134" w:type="dxa"/>
          </w:tcPr>
          <w:p w14:paraId="3FFE2719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42EC460" w14:textId="404BB1E8" w:rsidR="00D94323" w:rsidRPr="00084846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22,901 </w:t>
            </w:r>
          </w:p>
        </w:tc>
        <w:tc>
          <w:tcPr>
            <w:tcW w:w="134" w:type="dxa"/>
          </w:tcPr>
          <w:p w14:paraId="613045A1" w14:textId="77777777" w:rsidR="00D94323" w:rsidRPr="00BA561B" w:rsidRDefault="00D94323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EC1885" w14:textId="454E9696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 23,083</w:t>
            </w:r>
          </w:p>
        </w:tc>
        <w:tc>
          <w:tcPr>
            <w:tcW w:w="134" w:type="dxa"/>
          </w:tcPr>
          <w:p w14:paraId="6375506D" w14:textId="77777777" w:rsidR="00D94323" w:rsidRPr="00BA561B" w:rsidRDefault="00D94323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69B4296" w14:textId="3A230C8F" w:rsidR="00D94323" w:rsidRPr="00BA561B" w:rsidRDefault="00D94323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22,824 </w:t>
            </w:r>
          </w:p>
        </w:tc>
      </w:tr>
      <w:tr w:rsidR="00A36B9A" w:rsidRPr="00BA561B" w14:paraId="6F20E6D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FAC6B38" w14:textId="58531814" w:rsidR="00A36B9A" w:rsidRPr="00084846" w:rsidRDefault="00A36B9A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49A214D" w14:textId="03B3949C" w:rsidR="00A36B9A" w:rsidRPr="00084846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1,157</w:t>
            </w:r>
          </w:p>
        </w:tc>
        <w:tc>
          <w:tcPr>
            <w:tcW w:w="134" w:type="dxa"/>
          </w:tcPr>
          <w:p w14:paraId="57FC7EA2" w14:textId="77777777" w:rsidR="00A36B9A" w:rsidRPr="00BA561B" w:rsidRDefault="00A36B9A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92E9D7" w14:textId="77CD62DD" w:rsidR="00A36B9A" w:rsidRPr="00BA561B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1,286 </w:t>
            </w:r>
          </w:p>
        </w:tc>
        <w:tc>
          <w:tcPr>
            <w:tcW w:w="134" w:type="dxa"/>
          </w:tcPr>
          <w:p w14:paraId="7B21A08A" w14:textId="77777777" w:rsidR="00A36B9A" w:rsidRPr="00BA561B" w:rsidRDefault="00A36B9A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18BA41" w14:textId="1D2ED85B" w:rsidR="00A36B9A" w:rsidRPr="00084846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 133 </w:t>
            </w:r>
          </w:p>
        </w:tc>
        <w:tc>
          <w:tcPr>
            <w:tcW w:w="134" w:type="dxa"/>
          </w:tcPr>
          <w:p w14:paraId="53AE2DA6" w14:textId="77777777" w:rsidR="00A36B9A" w:rsidRPr="00BA561B" w:rsidRDefault="00A36B9A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C1A1192" w14:textId="078EE24A" w:rsidR="00A36B9A" w:rsidRPr="00BA561B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136 </w:t>
            </w:r>
          </w:p>
        </w:tc>
      </w:tr>
      <w:tr w:rsidR="00A36B9A" w:rsidRPr="00BA561B" w14:paraId="7D42F6F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C443638" w14:textId="77777777" w:rsidR="00A36B9A" w:rsidRPr="00BA561B" w:rsidRDefault="00A36B9A" w:rsidP="00BA561B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FE0EF11" w14:textId="3C154835" w:rsidR="00A36B9A" w:rsidRPr="00084846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63,519</w:t>
            </w:r>
          </w:p>
        </w:tc>
        <w:tc>
          <w:tcPr>
            <w:tcW w:w="134" w:type="dxa"/>
          </w:tcPr>
          <w:p w14:paraId="33402828" w14:textId="77777777" w:rsidR="00A36B9A" w:rsidRPr="00BA561B" w:rsidRDefault="00A36B9A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515D39" w14:textId="2163B702" w:rsidR="00A36B9A" w:rsidRPr="00084846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60,871 </w:t>
            </w:r>
          </w:p>
        </w:tc>
        <w:tc>
          <w:tcPr>
            <w:tcW w:w="134" w:type="dxa"/>
          </w:tcPr>
          <w:p w14:paraId="2F72339E" w14:textId="77777777" w:rsidR="00A36B9A" w:rsidRPr="00BA561B" w:rsidRDefault="00A36B9A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B32FB0E" w14:textId="38522396" w:rsidR="00A36B9A" w:rsidRPr="00BA561B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 25,577 </w:t>
            </w:r>
          </w:p>
        </w:tc>
        <w:tc>
          <w:tcPr>
            <w:tcW w:w="134" w:type="dxa"/>
          </w:tcPr>
          <w:p w14:paraId="7DD62CF0" w14:textId="77777777" w:rsidR="00A36B9A" w:rsidRPr="00BA561B" w:rsidRDefault="00A36B9A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C86DFC3" w14:textId="0600A0DF" w:rsidR="00A36B9A" w:rsidRPr="00BA561B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23,828 </w:t>
            </w:r>
          </w:p>
        </w:tc>
      </w:tr>
      <w:tr w:rsidR="00A36B9A" w:rsidRPr="00BA561B" w14:paraId="34549717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D08FAE9" w14:textId="77777777" w:rsidR="00A36B9A" w:rsidRPr="00BA561B" w:rsidRDefault="00A36B9A" w:rsidP="00BA561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C8E7152" w14:textId="177FF26C" w:rsidR="00A36B9A" w:rsidRPr="00084846" w:rsidRDefault="00A36B9A" w:rsidP="00BA561B">
            <w:pPr>
              <w:spacing w:line="280" w:lineRule="exact"/>
              <w:ind w:left="-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(14,218)</w:t>
            </w:r>
          </w:p>
        </w:tc>
        <w:tc>
          <w:tcPr>
            <w:tcW w:w="134" w:type="dxa"/>
          </w:tcPr>
          <w:p w14:paraId="6F9E24DD" w14:textId="77777777" w:rsidR="00A36B9A" w:rsidRPr="00BA561B" w:rsidRDefault="00A36B9A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F91677" w14:textId="3FBF6DE6" w:rsidR="00A36B9A" w:rsidRPr="00BA561B" w:rsidRDefault="00A36B9A" w:rsidP="00BA561B">
            <w:pPr>
              <w:spacing w:line="280" w:lineRule="exact"/>
              <w:ind w:left="-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(14,208) </w:t>
            </w:r>
          </w:p>
        </w:tc>
        <w:tc>
          <w:tcPr>
            <w:tcW w:w="134" w:type="dxa"/>
          </w:tcPr>
          <w:p w14:paraId="0EDFA787" w14:textId="77777777" w:rsidR="00A36B9A" w:rsidRPr="00BA561B" w:rsidRDefault="00A36B9A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2AA6C8" w14:textId="7ED74A48" w:rsidR="00A36B9A" w:rsidRPr="00BA561B" w:rsidRDefault="00A36B9A" w:rsidP="00BA561B">
            <w:pPr>
              <w:spacing w:line="280" w:lineRule="exact"/>
              <w:ind w:left="-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(42) </w:t>
            </w:r>
          </w:p>
        </w:tc>
        <w:tc>
          <w:tcPr>
            <w:tcW w:w="134" w:type="dxa"/>
          </w:tcPr>
          <w:p w14:paraId="404D1E19" w14:textId="77777777" w:rsidR="00A36B9A" w:rsidRPr="00BA561B" w:rsidRDefault="00A36B9A" w:rsidP="00BA561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9887DF2" w14:textId="4ABD35A9" w:rsidR="00A36B9A" w:rsidRPr="00BA561B" w:rsidRDefault="00A36B9A" w:rsidP="00BA561B">
            <w:pPr>
              <w:spacing w:line="2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(33) </w:t>
            </w:r>
          </w:p>
        </w:tc>
      </w:tr>
      <w:tr w:rsidR="00A36B9A" w:rsidRPr="00BA561B" w14:paraId="489DD8A1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C350F98" w14:textId="77777777" w:rsidR="00A36B9A" w:rsidRPr="00084846" w:rsidRDefault="00A36B9A" w:rsidP="00BA561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40394" w14:textId="2283D28F" w:rsidR="00A36B9A" w:rsidRPr="00BA561B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49,301</w:t>
            </w:r>
          </w:p>
        </w:tc>
        <w:tc>
          <w:tcPr>
            <w:tcW w:w="134" w:type="dxa"/>
          </w:tcPr>
          <w:p w14:paraId="5129F192" w14:textId="77777777" w:rsidR="00A36B9A" w:rsidRPr="00BA561B" w:rsidRDefault="00A36B9A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255FB4" w14:textId="57975302" w:rsidR="00A36B9A" w:rsidRPr="00084846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46,663 </w:t>
            </w:r>
          </w:p>
        </w:tc>
        <w:tc>
          <w:tcPr>
            <w:tcW w:w="134" w:type="dxa"/>
          </w:tcPr>
          <w:p w14:paraId="21D56B49" w14:textId="77777777" w:rsidR="00A36B9A" w:rsidRPr="00BA561B" w:rsidRDefault="00A36B9A" w:rsidP="00BA561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381A2C5" w14:textId="458E19D3" w:rsidR="00A36B9A" w:rsidRPr="00084846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/>
                <w:sz w:val="24"/>
                <w:szCs w:val="24"/>
              </w:rPr>
              <w:t xml:space="preserve">  25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4846">
              <w:rPr>
                <w:rFonts w:asciiTheme="majorBidi" w:hAnsiTheme="majorBidi"/>
                <w:sz w:val="24"/>
                <w:szCs w:val="24"/>
              </w:rPr>
              <w:t>53</w:t>
            </w:r>
            <w:r w:rsidRPr="00084846">
              <w:rPr>
                <w:rFonts w:asciiTheme="majorBidi" w:hAnsiTheme="majorBidi" w:hint="cs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6F4E0B79" w14:textId="77777777" w:rsidR="00A36B9A" w:rsidRPr="00BA561B" w:rsidRDefault="00A36B9A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01B0BBB" w14:textId="70F15349" w:rsidR="00A36B9A" w:rsidRPr="00BA561B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 23,795</w:t>
            </w:r>
          </w:p>
        </w:tc>
      </w:tr>
      <w:tr w:rsidR="00A36B9A" w:rsidRPr="00BA561B" w14:paraId="26B503BF" w14:textId="77777777" w:rsidTr="00241C43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A8C6E34" w14:textId="77777777" w:rsidR="00A36B9A" w:rsidRPr="00BA561B" w:rsidRDefault="00A36B9A" w:rsidP="00BA561B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6CB94D" w14:textId="20B0E93F" w:rsidR="00A36B9A" w:rsidRPr="00BA561B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>380,570</w:t>
            </w:r>
          </w:p>
        </w:tc>
        <w:tc>
          <w:tcPr>
            <w:tcW w:w="134" w:type="dxa"/>
          </w:tcPr>
          <w:p w14:paraId="6E0D94D7" w14:textId="77777777" w:rsidR="00A36B9A" w:rsidRPr="00BA561B" w:rsidRDefault="00A36B9A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13DC17" w14:textId="2C98806D" w:rsidR="00A36B9A" w:rsidRPr="00BA561B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A561B">
              <w:rPr>
                <w:rFonts w:asciiTheme="majorBidi" w:hAnsiTheme="majorBidi"/>
                <w:sz w:val="24"/>
                <w:szCs w:val="24"/>
              </w:rPr>
              <w:t xml:space="preserve">399,222  </w:t>
            </w:r>
          </w:p>
        </w:tc>
        <w:tc>
          <w:tcPr>
            <w:tcW w:w="134" w:type="dxa"/>
          </w:tcPr>
          <w:p w14:paraId="06EF2C0F" w14:textId="77777777" w:rsidR="00A36B9A" w:rsidRPr="00BA561B" w:rsidRDefault="00A36B9A" w:rsidP="00BA561B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79FCCA" w14:textId="1A781624" w:rsidR="00A36B9A" w:rsidRPr="00084846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/>
                <w:sz w:val="24"/>
                <w:szCs w:val="24"/>
              </w:rPr>
              <w:t xml:space="preserve">  275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4846">
              <w:rPr>
                <w:rFonts w:asciiTheme="majorBidi" w:hAnsiTheme="majorBidi"/>
                <w:sz w:val="24"/>
                <w:szCs w:val="24"/>
              </w:rPr>
              <w:t>10</w:t>
            </w:r>
            <w:r w:rsidRPr="00084846">
              <w:rPr>
                <w:rFonts w:asciiTheme="majorBidi" w:hAnsiTheme="majorBidi" w:hint="cs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02E393D9" w14:textId="77777777" w:rsidR="00A36B9A" w:rsidRPr="00BA561B" w:rsidRDefault="00A36B9A" w:rsidP="00BA561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FABA3BA" w14:textId="2908AC9E" w:rsidR="00A36B9A" w:rsidRPr="00BA561B" w:rsidRDefault="00A36B9A" w:rsidP="00BA561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/>
                <w:sz w:val="24"/>
                <w:szCs w:val="24"/>
              </w:rPr>
              <w:t>287</w:t>
            </w:r>
            <w:r w:rsidRPr="00BA56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4846">
              <w:rPr>
                <w:rFonts w:asciiTheme="majorBidi" w:hAnsiTheme="majorBidi"/>
                <w:sz w:val="24"/>
                <w:szCs w:val="24"/>
              </w:rPr>
              <w:t>16</w:t>
            </w:r>
            <w:r w:rsidRPr="00084846">
              <w:rPr>
                <w:rFonts w:asciiTheme="majorBidi" w:hAnsiTheme="majorBidi" w:hint="cs"/>
                <w:sz w:val="24"/>
                <w:szCs w:val="24"/>
              </w:rPr>
              <w:t>3</w:t>
            </w:r>
          </w:p>
        </w:tc>
      </w:tr>
    </w:tbl>
    <w:p w14:paraId="51FA174D" w14:textId="77777777" w:rsidR="00BA561B" w:rsidRDefault="00BA561B" w:rsidP="00BA561B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49D4009" w14:textId="164436E1" w:rsidR="00336FAC" w:rsidRPr="003A45DA" w:rsidRDefault="00336FAC" w:rsidP="00BA561B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A45DA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รายการเคลื่อนไหวของบัญชีค่าเผื่อ</w:t>
      </w:r>
      <w:r w:rsidR="006D2E1B" w:rsidRPr="003A45DA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Pr="003A45DA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8"/>
        <w:gridCol w:w="1135"/>
      </w:tblGrid>
      <w:tr w:rsidR="003A45DA" w:rsidRPr="00BA561B" w14:paraId="392D9E53" w14:textId="77777777" w:rsidTr="00174A05">
        <w:trPr>
          <w:trHeight w:val="62"/>
        </w:trPr>
        <w:tc>
          <w:tcPr>
            <w:tcW w:w="3457" w:type="dxa"/>
          </w:tcPr>
          <w:p w14:paraId="7DFA0EDA" w14:textId="77777777" w:rsidR="000D4E37" w:rsidRPr="00BA561B" w:rsidRDefault="000D4E37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5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084846" w:rsidRDefault="000D4E37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3A45DA" w:rsidRPr="00BA561B" w14:paraId="43DD5AB3" w14:textId="77777777" w:rsidTr="002F1302">
        <w:trPr>
          <w:trHeight w:val="62"/>
        </w:trPr>
        <w:tc>
          <w:tcPr>
            <w:tcW w:w="3457" w:type="dxa"/>
          </w:tcPr>
          <w:p w14:paraId="261F9B9D" w14:textId="77777777" w:rsidR="000D4E37" w:rsidRPr="00BA561B" w:rsidRDefault="000D4E37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084846" w:rsidRDefault="000D4E37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BA561B" w:rsidRDefault="000D4E37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EE469" w14:textId="77777777" w:rsidR="000D4E37" w:rsidRPr="00084846" w:rsidRDefault="000D4E37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45DA" w:rsidRPr="00BA561B" w14:paraId="2ED25A83" w14:textId="77777777" w:rsidTr="002F13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4357E5" w:rsidRPr="00BA561B" w:rsidRDefault="004357E5" w:rsidP="00BA561B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5B6A4DE" w14:textId="77777777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7D854FC" w14:textId="2ADFD8A1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481845F" w14:textId="77777777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33A71E2" w14:textId="77BFD73F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4357E5" w:rsidRPr="00BA561B" w:rsidRDefault="004357E5" w:rsidP="00BA561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6D1061B" w14:textId="77777777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BADF4AA" w14:textId="2BE41513" w:rsidR="004357E5" w:rsidRPr="00084846" w:rsidRDefault="004357E5" w:rsidP="00BA5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D6422" w14:textId="77777777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45FEB4A" w14:textId="197741B3" w:rsidR="004357E5" w:rsidRPr="00BA561B" w:rsidRDefault="004357E5" w:rsidP="00BA5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5615B" w:rsidRPr="00BA561B" w14:paraId="7E7B1E77" w14:textId="77777777" w:rsidTr="00FD7A1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2A3D0D1F" w:rsidR="00F5615B" w:rsidRPr="00BA561B" w:rsidRDefault="00F5615B" w:rsidP="00BA561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ยอดยกมาต้น</w:t>
            </w:r>
            <w:r w:rsidR="00F64632"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="00F6463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734A61" w14:textId="43130CBF" w:rsidR="00F5615B" w:rsidRPr="00084846" w:rsidRDefault="00A36B9A" w:rsidP="00BA561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28,770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F5615B" w:rsidRPr="00BA561B" w:rsidRDefault="00F5615B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33F8DE" w14:textId="40AFAF4D" w:rsidR="00F5615B" w:rsidRPr="00BA561B" w:rsidRDefault="00F5615B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30,194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F5615B" w:rsidRPr="00084846" w:rsidRDefault="00F5615B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EC378E" w14:textId="3F3144DB" w:rsidR="00F5615B" w:rsidRPr="00BA561B" w:rsidRDefault="00F41B21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10,944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F5615B" w:rsidRPr="00BA561B" w:rsidRDefault="00F5615B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2542A9" w14:textId="6A33E0A5" w:rsidR="00F5615B" w:rsidRPr="00BA561B" w:rsidRDefault="00F5615B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13,191 </w:t>
            </w:r>
          </w:p>
        </w:tc>
      </w:tr>
      <w:tr w:rsidR="00111115" w:rsidRPr="00BA561B" w14:paraId="2824F23F" w14:textId="77777777" w:rsidTr="00FD7A1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1DE30AFE" w14:textId="31508CEE" w:rsidR="00111115" w:rsidRPr="00084846" w:rsidRDefault="00111115" w:rsidP="00BA561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เพิ่มระหว่าง</w:t>
            </w:r>
            <w:r w:rsidR="00F64632"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="00F6463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97D81" w14:textId="6890AE16" w:rsidR="00111115" w:rsidRPr="00BA561B" w:rsidRDefault="00111115" w:rsidP="00BA561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1,760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7F6E" w14:textId="77777777" w:rsidR="00111115" w:rsidRPr="00BA561B" w:rsidRDefault="00111115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7E54FF7" w14:textId="6BD8E839" w:rsidR="00111115" w:rsidRPr="00BA561B" w:rsidRDefault="0011111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88A0" w14:textId="77777777" w:rsidR="00111115" w:rsidRPr="00084846" w:rsidRDefault="00111115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3B506C" w14:textId="53375F42" w:rsidR="00111115" w:rsidRPr="00BA561B" w:rsidRDefault="00111115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230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0118" w14:textId="77777777" w:rsidR="00111115" w:rsidRPr="00BA561B" w:rsidRDefault="00111115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1FBE8F6" w14:textId="633E041D" w:rsidR="00111115" w:rsidRPr="00084846" w:rsidRDefault="0011111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</w:tr>
      <w:tr w:rsidR="00111115" w:rsidRPr="00BA561B" w14:paraId="094805E2" w14:textId="77777777" w:rsidTr="002F13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trHeight w:val="77"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7A9FF90A" w:rsidR="00111115" w:rsidRPr="00BA561B" w:rsidRDefault="00111115" w:rsidP="00BA561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โอนกลับระหว่าง</w:t>
            </w:r>
            <w:r w:rsidR="00F64632"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="00F6463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FDF72" w14:textId="4266F174" w:rsidR="00111115" w:rsidRPr="00084846" w:rsidRDefault="0011111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111115" w:rsidRPr="00BA561B" w:rsidRDefault="00111115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164FB9D7" w:rsidR="00111115" w:rsidRPr="00BA561B" w:rsidRDefault="00111115" w:rsidP="00BA561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 xml:space="preserve">(1,424)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111115" w:rsidRPr="00BA561B" w:rsidRDefault="00111115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B87ED1" w14:textId="7C75AABB" w:rsidR="00111115" w:rsidRPr="00BA561B" w:rsidRDefault="00111115" w:rsidP="00BA5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111115" w:rsidRPr="00BA561B" w:rsidRDefault="00111115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8F7E639" w14:textId="3031BE0A" w:rsidR="00111115" w:rsidRPr="00BA561B" w:rsidRDefault="00111115" w:rsidP="00BA561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 xml:space="preserve">(2,247) </w:t>
            </w:r>
          </w:p>
        </w:tc>
      </w:tr>
      <w:tr w:rsidR="00A36B9A" w:rsidRPr="00BA561B" w14:paraId="11034763" w14:textId="77777777" w:rsidTr="00FD7A1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5582F24" w:rsidR="00A36B9A" w:rsidRPr="00BA561B" w:rsidRDefault="00A36B9A" w:rsidP="00BA561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ยอดคงเหลือสิ้น</w:t>
            </w:r>
            <w:r w:rsidR="00F64632" w:rsidRPr="000848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="00F64632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16120468" w:rsidR="00A36B9A" w:rsidRPr="00BA561B" w:rsidRDefault="00A36B9A" w:rsidP="00BA561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sz w:val="26"/>
                <w:szCs w:val="26"/>
              </w:rPr>
              <w:t>30,530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A36B9A" w:rsidRPr="00BA561B" w:rsidRDefault="00A36B9A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DF10B" w14:textId="5199A50E" w:rsidR="00A36B9A" w:rsidRPr="00BA561B" w:rsidRDefault="00A36B9A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28,770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A36B9A" w:rsidRPr="00BA561B" w:rsidRDefault="00A36B9A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A9F4B3" w14:textId="05F8449A" w:rsidR="00A36B9A" w:rsidRPr="00084846" w:rsidRDefault="00A36B9A" w:rsidP="00BA561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/>
                <w:sz w:val="26"/>
                <w:szCs w:val="26"/>
              </w:rPr>
              <w:t>11</w:t>
            </w:r>
            <w:r w:rsidRPr="00BA56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4846">
              <w:rPr>
                <w:rFonts w:asciiTheme="majorBidi" w:hAnsiTheme="majorBidi"/>
                <w:sz w:val="26"/>
                <w:szCs w:val="26"/>
              </w:rPr>
              <w:t>17</w:t>
            </w:r>
            <w:r w:rsidRPr="00084846">
              <w:rPr>
                <w:rFonts w:asciiTheme="majorBidi" w:hAnsiTheme="majorBidi" w:hint="cs"/>
                <w:sz w:val="26"/>
                <w:szCs w:val="26"/>
              </w:rPr>
              <w:t>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A36B9A" w:rsidRPr="00BA561B" w:rsidRDefault="00A36B9A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5E983D" w14:textId="30A1C912" w:rsidR="00A36B9A" w:rsidRPr="00BA561B" w:rsidRDefault="00A36B9A" w:rsidP="00BA56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56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10,944 </w:t>
            </w:r>
          </w:p>
        </w:tc>
      </w:tr>
    </w:tbl>
    <w:p w14:paraId="514D8877" w14:textId="10CC1357" w:rsidR="00BA561B" w:rsidRPr="00084846" w:rsidRDefault="00BA561B" w:rsidP="00023CBE">
      <w:pPr>
        <w:tabs>
          <w:tab w:val="clear" w:pos="227"/>
          <w:tab w:val="clear" w:pos="454"/>
          <w:tab w:val="clear" w:pos="68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  <w:cs/>
        </w:rPr>
      </w:pPr>
    </w:p>
    <w:p w14:paraId="000EA67C" w14:textId="77777777" w:rsidR="00BA561B" w:rsidRPr="00084846" w:rsidRDefault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  <w:cs/>
        </w:rPr>
      </w:pPr>
      <w:r w:rsidRPr="00084846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br w:type="page"/>
      </w:r>
    </w:p>
    <w:p w14:paraId="5A1B28DD" w14:textId="6AA83030" w:rsidR="0045452F" w:rsidRPr="00DF2342" w:rsidRDefault="0045452F" w:rsidP="00C70F92">
      <w:pPr>
        <w:tabs>
          <w:tab w:val="clear" w:pos="227"/>
          <w:tab w:val="clear" w:pos="454"/>
          <w:tab w:val="clear" w:pos="680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lastRenderedPageBreak/>
        <w:t xml:space="preserve">   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(*)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08484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ตามสัญญาว่าจ้างผลิตสินค้าระหว่าง </w:t>
      </w:r>
      <w:proofErr w:type="spellStart"/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Chint</w:t>
      </w:r>
      <w:proofErr w:type="spellEnd"/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Solar (Hong Kong) Ltd. (</w:t>
      </w:r>
      <w:r w:rsidRPr="0008484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ผู้ว่าจ้าง) กับบริษัท โซลา</w:t>
      </w:r>
      <w:proofErr w:type="spellStart"/>
      <w:r w:rsidRPr="0008484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ร์</w:t>
      </w:r>
      <w:proofErr w:type="spellEnd"/>
      <w:r w:rsidRPr="0008484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พีพีเอ็ม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จำกัด (บริษัทย่อย) (ผู้รับจ้าง) เมื่อวันที่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2561 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โดยมีระยะเวลาการว่าจ้างผลิตระหว่างวันที่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 </w:t>
      </w:r>
      <w:r w:rsidRPr="0008484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2561 </w:t>
      </w:r>
      <w:r w:rsidRPr="0008484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ถึงวันที่ 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 </w:t>
      </w:r>
      <w:r w:rsidRPr="0008484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2562 (1 </w:t>
      </w:r>
      <w:r w:rsidRPr="0008484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ปี) ผู้ว่าจ้างจะต้องว่าจ้างให้ผู้รับจ้างผลิตสินค้าให้ไม่ต่ำกว่า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126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เมกะวัตต์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หรือร้อยละ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70 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ของกำลังการผลิตตามสัญญา ซึ่งเมื่อสิ้นสุดระยะเวลาในสัญญาผู้ว่าจ้าง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ไม่สามารถจ้างให้ผลิตได้ตามที่ตกลงในสัญญากัน บริษัทย่อยสามารถทำการเรียกเงินชดเชยจากการสูญเสียกำลังการผลิตได้คิดเป็นจำนวนเงิน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846,217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ดอลลาร์สหรัฐอเมริกา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5EFB87D7" w14:textId="77777777" w:rsidR="0045452F" w:rsidRPr="00DF2342" w:rsidRDefault="0045452F" w:rsidP="00C70F92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ย่อยได้ดำเนินการยื่นฟ้องต่อศาลทรัพย์สินทางปัญญาและการค้าระหว่างประเทศกลางในข้อหา/ฐานความผิด สัญญาซื้อขายระหว่างประเทศ และเมื่อวันที่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ได้มีการยื่นคำให้การและคำร้องขอชี้ขาดข้อกฎหมายต่อศาล ศาลรับคำให้การ ต่อมาเมื่อวันที่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8 - 11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ตุลาคม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ศาลได้สืบพยานโจทก์และพยานจำเลยเสร็จสิ้นไป </w:t>
      </w:r>
    </w:p>
    <w:p w14:paraId="0E9B6EDE" w14:textId="42C7A9FD" w:rsidR="00A9194D" w:rsidRDefault="0045452F" w:rsidP="00C70F92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ศาลทรัพย์สินทางปัญญาและการค้าระหว่างทางประเทศกลาง ได้มี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คำจำหน่ายคดีโดยให้ไปฟ้องที่ศาลสาธารณรัฐประชาชนจีน ต่อมาวันที่ </w:t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24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บริษัทย่อยได้ยื่น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คำร้องอุทธรณ์คำสั่ง ศาลมีคำสั่งรับอุทธรณ์ </w:t>
      </w:r>
    </w:p>
    <w:p w14:paraId="094493D1" w14:textId="087EF2D7" w:rsidR="00C70F92" w:rsidRDefault="00C70F92" w:rsidP="002C165B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ต่อมาวันที่ 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</w:rPr>
        <w:t>22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เมษายน 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</w:rPr>
        <w:t>2568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จำเลยทั้งสอง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ได้ยื่นคำแก้อุทธรณ์ต่อศาล โดยได้รับคำแก้อุทธรณ์และ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08484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ส่งให้บริษัทแล้ว ศาล</w:t>
      </w:r>
      <w:r w:rsidRPr="0008484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ทรัพย์สินทางปัญญาและการค้าระหว่างทางประเทศกลาง</w:t>
      </w:r>
      <w:r w:rsidRPr="00C70F9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08484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จะส่งสำนวนคดีและ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เอกสารทั้งหมดในเดือนพฤษภาคม </w:t>
      </w:r>
      <w:r w:rsidRPr="00FC23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เพื่อให้ศาลอุทธรณ์คดีความชำนาญพิเศษพิจารณาและมีคำ</w:t>
      </w:r>
      <w:r w:rsidR="00A5119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พิ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พากษาหรือคำสั่งต่อไป</w:t>
      </w:r>
    </w:p>
    <w:p w14:paraId="1FF02240" w14:textId="77777777" w:rsidR="00023CBE" w:rsidRPr="00084846" w:rsidRDefault="00023CBE" w:rsidP="00C70F92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66C7A2F1" w14:textId="2BA25753" w:rsidR="00D14497" w:rsidRPr="003A45DA" w:rsidRDefault="007656F6" w:rsidP="00C7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166263167"/>
      <w:r w:rsidRPr="003A45DA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D14497" w:rsidRPr="003A45D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497" w:rsidRPr="003A45D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497" w:rsidRPr="0008484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 - หมุนเวียน</w:t>
      </w:r>
    </w:p>
    <w:p w14:paraId="2A3EE64E" w14:textId="14B7202D" w:rsidR="00D14497" w:rsidRPr="003A45DA" w:rsidRDefault="00D14497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การเปลี่ยนแปลงรายได้ที่ยังไม่ถึงกำหนดเรียกชำระตามสัญญาในงบการเงินรวม มีดังนี้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1"/>
      </w:tblGrid>
      <w:tr w:rsidR="003A45DA" w:rsidRPr="003A45DA" w14:paraId="2C62A0B2" w14:textId="77777777" w:rsidTr="00A6092F">
        <w:trPr>
          <w:trHeight w:val="283"/>
          <w:tblHeader/>
        </w:trPr>
        <w:tc>
          <w:tcPr>
            <w:tcW w:w="5102" w:type="dxa"/>
            <w:vAlign w:val="center"/>
          </w:tcPr>
          <w:p w14:paraId="4A160298" w14:textId="77777777" w:rsidR="00D14497" w:rsidRPr="003A45DA" w:rsidRDefault="00D14497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  <w:vAlign w:val="center"/>
          </w:tcPr>
          <w:p w14:paraId="496E6D44" w14:textId="5C8C5E01" w:rsidR="00D14497" w:rsidRPr="00084846" w:rsidRDefault="00D14497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C165B" w:rsidRPr="003A45DA" w14:paraId="0280243C" w14:textId="77777777" w:rsidTr="00A6092F">
        <w:trPr>
          <w:trHeight w:val="283"/>
          <w:tblHeader/>
        </w:trPr>
        <w:tc>
          <w:tcPr>
            <w:tcW w:w="5102" w:type="dxa"/>
            <w:vAlign w:val="center"/>
          </w:tcPr>
          <w:p w14:paraId="5F186A6A" w14:textId="77777777" w:rsidR="002C165B" w:rsidRPr="003A45DA" w:rsidRDefault="002C165B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  <w:vAlign w:val="center"/>
          </w:tcPr>
          <w:p w14:paraId="46B7568C" w14:textId="191B2CD6" w:rsidR="002C165B" w:rsidRPr="00084846" w:rsidRDefault="002C165B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65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A45DA" w:rsidRPr="003A45DA" w14:paraId="1913823F" w14:textId="77777777" w:rsidTr="00FD5328">
        <w:trPr>
          <w:tblHeader/>
        </w:trPr>
        <w:tc>
          <w:tcPr>
            <w:tcW w:w="5102" w:type="dxa"/>
          </w:tcPr>
          <w:p w14:paraId="5EBBA215" w14:textId="77777777" w:rsidR="003A45DA" w:rsidRPr="003A45DA" w:rsidRDefault="003A45DA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D08F509" w14:textId="77777777" w:rsidR="003A45DA" w:rsidRPr="003A45DA" w:rsidRDefault="003A45DA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45D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5F45DC2A" w14:textId="2BAD1F5B" w:rsidR="003A45DA" w:rsidRPr="003A45DA" w:rsidRDefault="003A45DA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846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A45D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C1D9D" w14:textId="77777777" w:rsidR="003A45DA" w:rsidRPr="003A45DA" w:rsidRDefault="003A45DA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single" w:sz="6" w:space="0" w:color="auto"/>
              <w:bottom w:val="single" w:sz="6" w:space="0" w:color="auto"/>
            </w:tcBorders>
          </w:tcPr>
          <w:p w14:paraId="4FA8C828" w14:textId="1AFE8F26" w:rsidR="003A45DA" w:rsidRPr="003A45DA" w:rsidRDefault="003A45DA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45D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A45D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F09B2" w:rsidRPr="003A45DA" w14:paraId="583E199D" w14:textId="77777777" w:rsidTr="00FD5328">
        <w:trPr>
          <w:tblHeader/>
        </w:trPr>
        <w:tc>
          <w:tcPr>
            <w:tcW w:w="5102" w:type="dxa"/>
          </w:tcPr>
          <w:p w14:paraId="1C786AF4" w14:textId="1A12C178" w:rsidR="008F09B2" w:rsidRPr="00084846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ยอด</w:t>
            </w:r>
            <w:r w:rsidRPr="0008484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คงเหลือ</w:t>
            </w:r>
            <w:r w:rsidRPr="0008484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ต้นงวด</w:t>
            </w:r>
            <w:r w:rsidR="0008484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</w:tcPr>
          <w:p w14:paraId="52ABD1BB" w14:textId="4C44885C" w:rsidR="008F09B2" w:rsidRPr="008F0B9C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F09B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49,834</w:t>
            </w:r>
          </w:p>
        </w:tc>
        <w:tc>
          <w:tcPr>
            <w:tcW w:w="134" w:type="dxa"/>
          </w:tcPr>
          <w:p w14:paraId="2499CA87" w14:textId="77777777" w:rsidR="008F09B2" w:rsidRPr="003A45DA" w:rsidRDefault="008F09B2" w:rsidP="00EC0CEC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firstLine="56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91" w:type="dxa"/>
          </w:tcPr>
          <w:p w14:paraId="3AFB5D7B" w14:textId="6DBDA2E1" w:rsidR="008F09B2" w:rsidRPr="00084846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122,051 </w:t>
            </w:r>
          </w:p>
        </w:tc>
      </w:tr>
      <w:tr w:rsidR="008F09B2" w:rsidRPr="003A45DA" w14:paraId="1DE8CFF5" w14:textId="77777777" w:rsidTr="00FD5328">
        <w:tc>
          <w:tcPr>
            <w:tcW w:w="5102" w:type="dxa"/>
            <w:vAlign w:val="center"/>
          </w:tcPr>
          <w:p w14:paraId="61698562" w14:textId="4B86D4F7" w:rsidR="008F09B2" w:rsidRPr="00084846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รายได้จากการให้บริการตามสัญญาที่เกิดขึ้นระหว่าง</w:t>
            </w:r>
            <w:r w:rsidR="00084846" w:rsidRPr="0008484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งวด</w:t>
            </w:r>
            <w:r w:rsidR="0008484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</w:tcPr>
          <w:p w14:paraId="282EE947" w14:textId="57EDF4E0" w:rsidR="008F09B2" w:rsidRPr="008F0B9C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F09B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80,401</w:t>
            </w:r>
          </w:p>
        </w:tc>
        <w:tc>
          <w:tcPr>
            <w:tcW w:w="134" w:type="dxa"/>
          </w:tcPr>
          <w:p w14:paraId="2AB8191E" w14:textId="77777777" w:rsidR="008F09B2" w:rsidRPr="003A45DA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1" w:type="dxa"/>
          </w:tcPr>
          <w:p w14:paraId="73A862F2" w14:textId="1F1E8AC0" w:rsidR="008F09B2" w:rsidRPr="001E6D23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292,810 </w:t>
            </w:r>
          </w:p>
        </w:tc>
      </w:tr>
      <w:tr w:rsidR="008F09B2" w:rsidRPr="003A45DA" w14:paraId="4135E833" w14:textId="77777777" w:rsidTr="00FD5328">
        <w:tc>
          <w:tcPr>
            <w:tcW w:w="5102" w:type="dxa"/>
            <w:vAlign w:val="center"/>
          </w:tcPr>
          <w:p w14:paraId="077EAF2B" w14:textId="50B95491" w:rsidR="008F09B2" w:rsidRPr="00084846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เงินงวดที่ถึงกำหนดเรียกเก็บตามสัญญาระหว่าง</w:t>
            </w:r>
            <w:r w:rsidR="00084846" w:rsidRPr="0008484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งวด</w:t>
            </w:r>
            <w:r w:rsidR="0008484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</w:tcPr>
          <w:p w14:paraId="2212AAD6" w14:textId="2489E319" w:rsidR="008F09B2" w:rsidRPr="008F0B9C" w:rsidRDefault="008F09B2" w:rsidP="00EC0CE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F09B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(51,660)</w:t>
            </w:r>
          </w:p>
        </w:tc>
        <w:tc>
          <w:tcPr>
            <w:tcW w:w="134" w:type="dxa"/>
          </w:tcPr>
          <w:p w14:paraId="41309FA5" w14:textId="77777777" w:rsidR="008F09B2" w:rsidRPr="003A45DA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1" w:type="dxa"/>
          </w:tcPr>
          <w:p w14:paraId="016956DC" w14:textId="013E2939" w:rsidR="008F09B2" w:rsidRPr="00084846" w:rsidRDefault="008F09B2" w:rsidP="00EC0CE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(365,027) </w:t>
            </w:r>
          </w:p>
        </w:tc>
      </w:tr>
      <w:tr w:rsidR="008F09B2" w:rsidRPr="003A45DA" w14:paraId="4F37B0F4" w14:textId="77777777" w:rsidTr="00FD5328">
        <w:tc>
          <w:tcPr>
            <w:tcW w:w="5102" w:type="dxa"/>
            <w:vAlign w:val="center"/>
          </w:tcPr>
          <w:p w14:paraId="4C19C1CC" w14:textId="36E24B67" w:rsidR="008F09B2" w:rsidRPr="003A45DA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8484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ยอดคงเหลือ</w:t>
            </w:r>
            <w:r w:rsidRPr="0008484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ปลาย</w:t>
            </w:r>
            <w:r w:rsidR="00084846" w:rsidRPr="0008484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งวด</w:t>
            </w:r>
            <w:r w:rsidR="0008484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32C892D" w14:textId="3F59F126" w:rsidR="008F09B2" w:rsidRPr="008F0B9C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F09B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78,575</w:t>
            </w:r>
          </w:p>
        </w:tc>
        <w:tc>
          <w:tcPr>
            <w:tcW w:w="134" w:type="dxa"/>
          </w:tcPr>
          <w:p w14:paraId="2E974390" w14:textId="77777777" w:rsidR="008F09B2" w:rsidRPr="003A45DA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single" w:sz="6" w:space="0" w:color="auto"/>
              <w:bottom w:val="double" w:sz="6" w:space="0" w:color="auto"/>
            </w:tcBorders>
          </w:tcPr>
          <w:p w14:paraId="7C07B856" w14:textId="13FE3A77" w:rsidR="008F09B2" w:rsidRPr="001E6D23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49,834 </w:t>
            </w:r>
          </w:p>
        </w:tc>
      </w:tr>
    </w:tbl>
    <w:p w14:paraId="4C0FE474" w14:textId="77777777" w:rsidR="008C695E" w:rsidRDefault="008C695E" w:rsidP="00EC0CEC">
      <w:pPr>
        <w:tabs>
          <w:tab w:val="clear" w:pos="454"/>
          <w:tab w:val="clear" w:pos="68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E24F361" w14:textId="7E2E2A0B" w:rsidR="00764CBA" w:rsidRPr="003A45DA" w:rsidRDefault="00D14497" w:rsidP="00EC0CEC">
      <w:pPr>
        <w:tabs>
          <w:tab w:val="clear" w:pos="454"/>
          <w:tab w:val="clear" w:pos="68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รายได้ที่ยังไม่ถึงกำหนดเรียกชำระตามสัญญา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 คาดว่าสินทรัพย์ที่เกิดจากสัญญาจะเรียกชำระจากลูกค้าภายใน </w:t>
      </w:r>
      <w:r w:rsidRPr="003A45DA">
        <w:rPr>
          <w:rFonts w:asciiTheme="majorBidi" w:hAnsiTheme="majorBidi" w:cstheme="majorBidi"/>
          <w:sz w:val="32"/>
          <w:szCs w:val="32"/>
        </w:rPr>
        <w:t xml:space="preserve">1 </w:t>
      </w:r>
      <w:r w:rsidRPr="0008484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C1F0B37" w14:textId="77777777" w:rsidR="006B55F3" w:rsidRPr="003A45DA" w:rsidRDefault="006B55F3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CC6387E" w14:textId="47023E5B" w:rsidR="00C75C8F" w:rsidRPr="003A45DA" w:rsidRDefault="007656F6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3A45DA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7</w:t>
      </w:r>
      <w:r w:rsidR="00C75C8F" w:rsidRPr="003A45D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C8F" w:rsidRPr="003A45D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C8F" w:rsidRPr="0008484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3A45DA" w:rsidRDefault="00C75C8F" w:rsidP="00EC0CEC">
      <w:pPr>
        <w:tabs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2"/>
        <w:gridCol w:w="1587"/>
        <w:gridCol w:w="134"/>
        <w:gridCol w:w="1590"/>
      </w:tblGrid>
      <w:tr w:rsidR="003A45DA" w:rsidRPr="00C51F55" w14:paraId="38DF9A74" w14:textId="77777777" w:rsidTr="00C4141A">
        <w:tc>
          <w:tcPr>
            <w:tcW w:w="5102" w:type="dxa"/>
            <w:vAlign w:val="center"/>
          </w:tcPr>
          <w:p w14:paraId="48B6B71A" w14:textId="77777777" w:rsidR="00FC3418" w:rsidRPr="00C51F55" w:rsidRDefault="00FC3418" w:rsidP="00EC0CEC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77777777" w:rsidR="00FC3418" w:rsidRPr="00084846" w:rsidRDefault="00FC3418" w:rsidP="00EC0CEC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3A45DA" w:rsidRPr="00C51F55" w14:paraId="5389199D" w14:textId="77777777" w:rsidTr="00C4141A">
        <w:tc>
          <w:tcPr>
            <w:tcW w:w="5102" w:type="dxa"/>
          </w:tcPr>
          <w:p w14:paraId="7535224A" w14:textId="77777777" w:rsidR="00FC3418" w:rsidRPr="00C51F55" w:rsidRDefault="00FC3418" w:rsidP="00EC0CEC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084846" w:rsidRDefault="00FC3418" w:rsidP="00EC0CEC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A45DA" w:rsidRPr="00C51F55" w14:paraId="119A8FEB" w14:textId="77777777" w:rsidTr="00C4141A">
        <w:tc>
          <w:tcPr>
            <w:tcW w:w="5102" w:type="dxa"/>
          </w:tcPr>
          <w:p w14:paraId="4DA86BD5" w14:textId="77777777" w:rsidR="003A45DA" w:rsidRPr="00C51F55" w:rsidRDefault="003A45DA" w:rsidP="00EC0CEC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BA5D35B" w14:textId="77777777" w:rsidR="003A45DA" w:rsidRPr="00C51F55" w:rsidRDefault="003A45DA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51F5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47640C66" w14:textId="13AA2759" w:rsidR="003A45DA" w:rsidRPr="00C51F55" w:rsidRDefault="003A45DA" w:rsidP="00EC0C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846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51F5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3A45DA" w:rsidRPr="00C51F55" w:rsidRDefault="003A45DA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7A2C916D" w:rsidR="003A45DA" w:rsidRPr="00C51F55" w:rsidRDefault="003A45DA" w:rsidP="00EC0C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51F5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51F5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111115" w:rsidRPr="00C51F55" w14:paraId="73521E20" w14:textId="77777777" w:rsidTr="00C4141A">
        <w:tc>
          <w:tcPr>
            <w:tcW w:w="5102" w:type="dxa"/>
          </w:tcPr>
          <w:p w14:paraId="6681855E" w14:textId="01E84594" w:rsidR="00111115" w:rsidRPr="00084846" w:rsidRDefault="00111115" w:rsidP="00EC0CEC">
            <w:pPr>
              <w:tabs>
                <w:tab w:val="clear" w:pos="6549"/>
                <w:tab w:val="left" w:pos="600"/>
                <w:tab w:val="left" w:pos="5044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798E9EE3" w:rsidR="00111115" w:rsidRPr="00C51F55" w:rsidRDefault="00111115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717,030</w:t>
            </w:r>
          </w:p>
        </w:tc>
        <w:tc>
          <w:tcPr>
            <w:tcW w:w="134" w:type="dxa"/>
            <w:vAlign w:val="bottom"/>
          </w:tcPr>
          <w:p w14:paraId="4EF81ACA" w14:textId="77777777" w:rsidR="00111115" w:rsidRPr="00C51F55" w:rsidRDefault="00111115" w:rsidP="00EC0CEC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3AE91090" w:rsidR="00111115" w:rsidRPr="00C51F55" w:rsidRDefault="00111115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729,723 </w:t>
            </w:r>
          </w:p>
        </w:tc>
      </w:tr>
      <w:tr w:rsidR="00111115" w:rsidRPr="00C51F55" w14:paraId="16E90388" w14:textId="77777777" w:rsidTr="00C4141A">
        <w:tc>
          <w:tcPr>
            <w:tcW w:w="5102" w:type="dxa"/>
          </w:tcPr>
          <w:p w14:paraId="3F18BF6D" w14:textId="27C7CCF6" w:rsidR="00111115" w:rsidRPr="00084846" w:rsidRDefault="00111115" w:rsidP="00EC0CE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ดอกเบี้ยรับรอรับรู้</w:t>
            </w:r>
          </w:p>
        </w:tc>
        <w:tc>
          <w:tcPr>
            <w:tcW w:w="1587" w:type="dxa"/>
          </w:tcPr>
          <w:p w14:paraId="337490DD" w14:textId="10AFD3AF" w:rsidR="00111115" w:rsidRPr="00C51F55" w:rsidRDefault="00111115" w:rsidP="00EC0CE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(198,773)</w:t>
            </w:r>
          </w:p>
        </w:tc>
        <w:tc>
          <w:tcPr>
            <w:tcW w:w="134" w:type="dxa"/>
            <w:vAlign w:val="bottom"/>
          </w:tcPr>
          <w:p w14:paraId="19E64714" w14:textId="77777777" w:rsidR="00111115" w:rsidRPr="00C51F55" w:rsidRDefault="00111115" w:rsidP="00EC0CEC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241871C" w14:textId="1A2D2F78" w:rsidR="00111115" w:rsidRPr="00C51F55" w:rsidRDefault="00111115" w:rsidP="00EC0CE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(202,044)</w:t>
            </w:r>
          </w:p>
        </w:tc>
      </w:tr>
      <w:tr w:rsidR="00111115" w:rsidRPr="00C51F55" w14:paraId="0DABFAE9" w14:textId="77777777" w:rsidTr="00C4141A">
        <w:tc>
          <w:tcPr>
            <w:tcW w:w="5102" w:type="dxa"/>
          </w:tcPr>
          <w:p w14:paraId="181C9887" w14:textId="4E1FD18E" w:rsidR="00111115" w:rsidRPr="00084846" w:rsidRDefault="00111115" w:rsidP="00EC0CEC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1F55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18A420D3" w:rsidR="00111115" w:rsidRPr="00C51F55" w:rsidRDefault="00111115" w:rsidP="00EC0CE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(45,054)</w:t>
            </w:r>
          </w:p>
        </w:tc>
        <w:tc>
          <w:tcPr>
            <w:tcW w:w="134" w:type="dxa"/>
            <w:vAlign w:val="bottom"/>
          </w:tcPr>
          <w:p w14:paraId="4D587F81" w14:textId="77777777" w:rsidR="00111115" w:rsidRPr="00C51F55" w:rsidRDefault="00111115" w:rsidP="00EC0CEC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720500E" w14:textId="5282C930" w:rsidR="00111115" w:rsidRPr="00C51F55" w:rsidRDefault="00111115" w:rsidP="00EC0CE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(45,862)</w:t>
            </w:r>
          </w:p>
        </w:tc>
      </w:tr>
      <w:tr w:rsidR="00111115" w:rsidRPr="00C51F55" w14:paraId="77324300" w14:textId="77777777" w:rsidTr="00C4141A">
        <w:tc>
          <w:tcPr>
            <w:tcW w:w="5102" w:type="dxa"/>
          </w:tcPr>
          <w:p w14:paraId="40E61A1B" w14:textId="4C9147AC" w:rsidR="00111115" w:rsidRPr="00084846" w:rsidRDefault="00111115" w:rsidP="00EC0CEC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1F55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844657" w14:textId="738125E6" w:rsidR="00111115" w:rsidRPr="00C51F55" w:rsidRDefault="00111115" w:rsidP="00EC0CE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(12,414)</w:t>
            </w:r>
          </w:p>
        </w:tc>
        <w:tc>
          <w:tcPr>
            <w:tcW w:w="134" w:type="dxa"/>
            <w:vAlign w:val="bottom"/>
          </w:tcPr>
          <w:p w14:paraId="2B8B4ADA" w14:textId="77777777" w:rsidR="00111115" w:rsidRPr="00C51F55" w:rsidRDefault="00111115" w:rsidP="00EC0CEC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7E6D11EC" w:rsidR="00111115" w:rsidRPr="00C51F55" w:rsidRDefault="00111115" w:rsidP="00EC0CE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(11,382)</w:t>
            </w:r>
          </w:p>
        </w:tc>
      </w:tr>
      <w:tr w:rsidR="00111115" w:rsidRPr="00C51F55" w14:paraId="3CCD3B31" w14:textId="77777777" w:rsidTr="00C4141A">
        <w:tc>
          <w:tcPr>
            <w:tcW w:w="5102" w:type="dxa"/>
          </w:tcPr>
          <w:p w14:paraId="46BBED55" w14:textId="77777777" w:rsidR="00111115" w:rsidRPr="00084846" w:rsidRDefault="00111115" w:rsidP="00EC0CE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28CAA2D" w14:textId="282E4A3B" w:rsidR="00111115" w:rsidRPr="00C51F55" w:rsidRDefault="00111115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460,789</w:t>
            </w:r>
          </w:p>
        </w:tc>
        <w:tc>
          <w:tcPr>
            <w:tcW w:w="134" w:type="dxa"/>
            <w:vAlign w:val="bottom"/>
          </w:tcPr>
          <w:p w14:paraId="59694116" w14:textId="77777777" w:rsidR="00111115" w:rsidRPr="00C51F55" w:rsidRDefault="00111115" w:rsidP="00EC0CEC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F2C06F" w14:textId="3955829F" w:rsidR="00111115" w:rsidRPr="00C51F55" w:rsidRDefault="00111115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470,435 </w:t>
            </w:r>
          </w:p>
        </w:tc>
      </w:tr>
      <w:tr w:rsidR="00111115" w:rsidRPr="00C51F55" w14:paraId="2C113ED9" w14:textId="77777777" w:rsidTr="00C4141A">
        <w:tc>
          <w:tcPr>
            <w:tcW w:w="5102" w:type="dxa"/>
          </w:tcPr>
          <w:p w14:paraId="2B089468" w14:textId="7C776D31" w:rsidR="00111115" w:rsidRPr="00084846" w:rsidRDefault="00111115" w:rsidP="00EC0CE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33216DA" w14:textId="1400123E" w:rsidR="00111115" w:rsidRPr="00C51F55" w:rsidRDefault="00111115" w:rsidP="00EC0CE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(2,819)</w:t>
            </w:r>
          </w:p>
        </w:tc>
        <w:tc>
          <w:tcPr>
            <w:tcW w:w="134" w:type="dxa"/>
            <w:vAlign w:val="bottom"/>
          </w:tcPr>
          <w:p w14:paraId="33A35E19" w14:textId="77777777" w:rsidR="00111115" w:rsidRPr="00C51F55" w:rsidRDefault="00111115" w:rsidP="00EC0CEC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2080D937" w:rsidR="00111115" w:rsidRPr="00C51F55" w:rsidRDefault="00111115" w:rsidP="00EC0CE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(3,155)</w:t>
            </w:r>
          </w:p>
        </w:tc>
      </w:tr>
      <w:tr w:rsidR="00111115" w:rsidRPr="00C51F55" w14:paraId="34FCBC70" w14:textId="77777777" w:rsidTr="00C4141A">
        <w:tc>
          <w:tcPr>
            <w:tcW w:w="5102" w:type="dxa"/>
          </w:tcPr>
          <w:p w14:paraId="7C6E3CDB" w14:textId="58E50B4E" w:rsidR="00111115" w:rsidRPr="00084846" w:rsidRDefault="00111115" w:rsidP="00EC0CEC">
            <w:pPr>
              <w:tabs>
                <w:tab w:val="left" w:pos="600"/>
              </w:tabs>
              <w:spacing w:line="380" w:lineRule="exact"/>
              <w:ind w:left="17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C21A182" w14:textId="3E6C9F25" w:rsidR="00111115" w:rsidRPr="00C51F55" w:rsidRDefault="00111115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457,970</w:t>
            </w:r>
          </w:p>
        </w:tc>
        <w:tc>
          <w:tcPr>
            <w:tcW w:w="134" w:type="dxa"/>
            <w:vAlign w:val="bottom"/>
          </w:tcPr>
          <w:p w14:paraId="213DCD1F" w14:textId="77777777" w:rsidR="00111115" w:rsidRPr="00C51F55" w:rsidRDefault="00111115" w:rsidP="00EC0CEC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0A19E974" w:rsidR="00111115" w:rsidRPr="00C51F55" w:rsidRDefault="00111115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467,280 </w:t>
            </w:r>
          </w:p>
        </w:tc>
      </w:tr>
      <w:tr w:rsidR="00111115" w:rsidRPr="00C51F55" w14:paraId="0E81B5E0" w14:textId="77777777" w:rsidTr="00C4141A">
        <w:tc>
          <w:tcPr>
            <w:tcW w:w="5102" w:type="dxa"/>
          </w:tcPr>
          <w:p w14:paraId="31AF6757" w14:textId="0CA4FD98" w:rsidR="00111115" w:rsidRPr="00084846" w:rsidRDefault="00111115" w:rsidP="00EC0CE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587" w:type="dxa"/>
          </w:tcPr>
          <w:p w14:paraId="311C551D" w14:textId="7E1D4A1B" w:rsidR="00111115" w:rsidRPr="00C51F55" w:rsidRDefault="00111115" w:rsidP="00EC0CE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(43,176)</w:t>
            </w:r>
          </w:p>
        </w:tc>
        <w:tc>
          <w:tcPr>
            <w:tcW w:w="134" w:type="dxa"/>
            <w:vAlign w:val="bottom"/>
          </w:tcPr>
          <w:p w14:paraId="26FA1194" w14:textId="77777777" w:rsidR="00111115" w:rsidRPr="00C51F55" w:rsidRDefault="00111115" w:rsidP="00EC0CEC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62811EA6" w14:textId="1F1DABC8" w:rsidR="00111115" w:rsidRPr="00C51F55" w:rsidRDefault="00111115" w:rsidP="00EC0CE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(42,745)</w:t>
            </w:r>
          </w:p>
        </w:tc>
      </w:tr>
      <w:tr w:rsidR="00111115" w:rsidRPr="00C51F55" w14:paraId="06627745" w14:textId="77777777" w:rsidTr="00C4141A">
        <w:tc>
          <w:tcPr>
            <w:tcW w:w="5102" w:type="dxa"/>
          </w:tcPr>
          <w:p w14:paraId="0BB80F32" w14:textId="5045E444" w:rsidR="00111115" w:rsidRPr="00084846" w:rsidRDefault="00111115" w:rsidP="00EC0CE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516B8910" w:rsidR="00111115" w:rsidRPr="00084846" w:rsidRDefault="00111115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414,794</w:t>
            </w:r>
          </w:p>
        </w:tc>
        <w:tc>
          <w:tcPr>
            <w:tcW w:w="134" w:type="dxa"/>
            <w:vAlign w:val="bottom"/>
          </w:tcPr>
          <w:p w14:paraId="38973668" w14:textId="77777777" w:rsidR="00111115" w:rsidRPr="00C51F55" w:rsidRDefault="00111115" w:rsidP="00EC0CEC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5053EAAD" w:rsidR="00111115" w:rsidRPr="00C51F55" w:rsidRDefault="00111115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424,535 </w:t>
            </w:r>
          </w:p>
        </w:tc>
      </w:tr>
    </w:tbl>
    <w:p w14:paraId="29B9B8CD" w14:textId="77777777" w:rsidR="00EC0CEC" w:rsidRDefault="00EC0CEC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63C608F9" w14:textId="15CD4A99" w:rsidR="00532200" w:rsidRDefault="00532200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A45DA">
        <w:rPr>
          <w:rFonts w:asciiTheme="majorBidi" w:hAnsiTheme="majorBidi" w:cstheme="majorBidi"/>
          <w:sz w:val="32"/>
          <w:szCs w:val="32"/>
        </w:rPr>
        <w:t>3</w:t>
      </w:r>
      <w:r w:rsidR="003A45DA" w:rsidRPr="003A45DA">
        <w:rPr>
          <w:rFonts w:asciiTheme="majorBidi" w:hAnsiTheme="majorBidi" w:cstheme="majorBidi"/>
          <w:sz w:val="32"/>
          <w:szCs w:val="32"/>
        </w:rPr>
        <w:t>1</w:t>
      </w:r>
      <w:r w:rsidRPr="003A45DA">
        <w:rPr>
          <w:rFonts w:asciiTheme="majorBidi" w:hAnsiTheme="majorBidi" w:cstheme="majorBidi"/>
          <w:sz w:val="32"/>
          <w:szCs w:val="32"/>
        </w:rPr>
        <w:t xml:space="preserve"> </w:t>
      </w:r>
      <w:r w:rsidR="003A45DA" w:rsidRPr="0008484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A845C3" w:rsidRPr="003A45D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A45DA">
        <w:rPr>
          <w:rFonts w:asciiTheme="majorBidi" w:hAnsiTheme="majorBidi" w:cstheme="majorBidi"/>
          <w:sz w:val="32"/>
          <w:szCs w:val="32"/>
        </w:rPr>
        <w:t>256</w:t>
      </w:r>
      <w:r w:rsidR="003A45DA" w:rsidRPr="003A45DA">
        <w:rPr>
          <w:rFonts w:asciiTheme="majorBidi" w:hAnsiTheme="majorBidi" w:cstheme="majorBidi"/>
          <w:sz w:val="32"/>
          <w:szCs w:val="32"/>
        </w:rPr>
        <w:t>8</w:t>
      </w:r>
      <w:r w:rsidRPr="003A45DA">
        <w:rPr>
          <w:rFonts w:asciiTheme="majorBidi" w:hAnsiTheme="majorBidi" w:cstheme="majorBidi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3A45DA">
        <w:rPr>
          <w:rFonts w:asciiTheme="majorBidi" w:hAnsiTheme="majorBidi" w:cstheme="majorBidi"/>
          <w:sz w:val="32"/>
          <w:szCs w:val="32"/>
        </w:rPr>
        <w:t xml:space="preserve">31 </w:t>
      </w:r>
      <w:r w:rsidRPr="0008484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3A45DA">
        <w:rPr>
          <w:rFonts w:asciiTheme="majorBidi" w:hAnsiTheme="majorBidi" w:cstheme="majorBidi"/>
          <w:sz w:val="32"/>
          <w:szCs w:val="32"/>
        </w:rPr>
        <w:t xml:space="preserve"> 256</w:t>
      </w:r>
      <w:r w:rsidR="003A45DA" w:rsidRPr="003A45DA">
        <w:rPr>
          <w:rFonts w:asciiTheme="majorBidi" w:hAnsiTheme="majorBidi" w:cstheme="majorBidi"/>
          <w:sz w:val="32"/>
          <w:szCs w:val="32"/>
        </w:rPr>
        <w:t>7</w:t>
      </w:r>
      <w:r w:rsidRPr="003A45DA">
        <w:rPr>
          <w:rFonts w:asciiTheme="majorBidi" w:hAnsiTheme="majorBidi" w:cstheme="majorBidi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จำนวนเงินขั้นต่ำที่จะได้รับจากลูกหนี้ตามสัญญาเช่าเงินทุนมีรายละเอียดดังนี้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13"/>
        <w:gridCol w:w="1134"/>
        <w:gridCol w:w="134"/>
        <w:gridCol w:w="1247"/>
        <w:gridCol w:w="134"/>
        <w:gridCol w:w="1247"/>
        <w:gridCol w:w="134"/>
        <w:gridCol w:w="1247"/>
      </w:tblGrid>
      <w:tr w:rsidR="003A45DA" w:rsidRPr="00C51F55" w14:paraId="68BF7050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025206" w14:textId="77777777" w:rsidR="00EF2747" w:rsidRPr="00C51F55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</w:tcPr>
          <w:p w14:paraId="5311B0FB" w14:textId="77777777" w:rsidR="00EF2747" w:rsidRPr="00C51F55" w:rsidRDefault="00EF2747" w:rsidP="003B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3A45DA" w:rsidRPr="00C51F55" w14:paraId="354FC7DD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4492D1" w14:textId="77777777" w:rsidR="00EF2747" w:rsidRPr="00C51F55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8C12907" w14:textId="674A4F8F" w:rsidR="00EF2747" w:rsidRPr="00C51F55" w:rsidRDefault="00DE102B" w:rsidP="003B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0C32BF" w:rsidRPr="00C51F5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A45DA" w:rsidRPr="00C51F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F2747"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A45DA"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="00EF2747"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F2747" w:rsidRPr="00C51F5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A45DA" w:rsidRPr="00C51F5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3A45DA" w:rsidRPr="00C51F55" w14:paraId="1A324930" w14:textId="77777777" w:rsidTr="0020280F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B3265A" w14:textId="77777777" w:rsidR="00EF2747" w:rsidRPr="00C51F55" w:rsidRDefault="00EF2747" w:rsidP="003B6C71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3D325F6" w14:textId="77777777" w:rsidR="00EF2747" w:rsidRPr="00084846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40AFC" w14:textId="77777777" w:rsidR="00EF2747" w:rsidRPr="00C51F55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7063D5D" w14:textId="77777777" w:rsidR="00EF2747" w:rsidRPr="00C51F55" w:rsidRDefault="00EF2747" w:rsidP="003B6C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6CEE21" w14:textId="77777777" w:rsidR="00EF2747" w:rsidRPr="00C51F55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F83D8E" w14:textId="77777777" w:rsidR="00EF2747" w:rsidRPr="00C51F55" w:rsidRDefault="00EF2747" w:rsidP="003B6C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45E5B0E" w14:textId="77777777" w:rsidR="00EF2747" w:rsidRPr="00C51F55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D82C8F" w14:textId="77777777" w:rsidR="00EF2747" w:rsidRPr="00084846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D1ECA" w:rsidRPr="00C51F55" w14:paraId="21E8E08A" w14:textId="77777777" w:rsidTr="00507FDD">
        <w:trPr>
          <w:cantSplit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2E64BF" w14:textId="5B84A2A0" w:rsidR="007D1ECA" w:rsidRPr="00084846" w:rsidRDefault="007D1ECA" w:rsidP="007D1ECA">
            <w:pPr>
              <w:spacing w:line="300" w:lineRule="exact"/>
              <w:ind w:left="113" w:right="-57" w:hanging="17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CAA16C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0CDBB09B" w14:textId="048B806E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43,176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12ED25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42670CB0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68207F2D" w14:textId="46EB0D39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14,623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1BBE047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752C0A65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F97D217" w14:textId="065E92A2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3,614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E63B570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1789780C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23477E8" w14:textId="3597B1B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61,413</w:t>
            </w:r>
          </w:p>
        </w:tc>
      </w:tr>
      <w:tr w:rsidR="007D1ECA" w:rsidRPr="00C51F55" w14:paraId="6E4FD3E0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FADF20" w14:textId="77777777" w:rsidR="007D1ECA" w:rsidRPr="00C51F55" w:rsidRDefault="007D1ECA" w:rsidP="007D1ECA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8484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EDC64" w14:textId="3925F91D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157,884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9B548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C538A" w14:textId="37223315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61,657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9A71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1ABB90" w14:textId="2729F8AD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14,813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6D57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6156E7" w14:textId="2603D463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234,354</w:t>
            </w:r>
          </w:p>
        </w:tc>
      </w:tr>
      <w:tr w:rsidR="007D1ECA" w:rsidRPr="00C51F55" w14:paraId="04649A59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80312A" w14:textId="77777777" w:rsidR="007D1ECA" w:rsidRPr="00084846" w:rsidRDefault="007D1ECA" w:rsidP="007D1ECA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AC43D" w14:textId="0AA9F78D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272,14</w:t>
            </w:r>
            <w:r w:rsidR="00EC0CE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749E6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AF26A" w14:textId="360E7D54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122,493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2C200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A92649" w14:textId="6565E082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26,62</w:t>
            </w:r>
            <w:r w:rsidR="00EC0CE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7F69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DAB527" w14:textId="7BF795AE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421,263</w:t>
            </w:r>
          </w:p>
        </w:tc>
      </w:tr>
      <w:tr w:rsidR="007D1ECA" w:rsidRPr="00C51F55" w14:paraId="6E324539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820181" w14:textId="77777777" w:rsidR="007D1ECA" w:rsidRPr="00C51F55" w:rsidRDefault="007D1ECA" w:rsidP="007D1ECA">
            <w:pPr>
              <w:spacing w:line="300" w:lineRule="exact"/>
              <w:ind w:left="340" w:righ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0807C0A" w14:textId="2166C44D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473,20</w:t>
            </w:r>
            <w:r w:rsidR="00EC0CE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38518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9B5AE21" w14:textId="64EACB0B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198,773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E5FB9B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66F25E6B" w14:textId="3AC5656D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45,05</w:t>
            </w:r>
            <w:r w:rsidR="00EC0CE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B1D2B66" w14:textId="77777777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2916E3EA" w14:textId="64362B7F" w:rsidR="007D1ECA" w:rsidRPr="00C51F55" w:rsidRDefault="007D1ECA" w:rsidP="007D1ECA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717,030 </w:t>
            </w:r>
          </w:p>
        </w:tc>
      </w:tr>
    </w:tbl>
    <w:p w14:paraId="4E2DC795" w14:textId="77777777" w:rsidR="00C51F55" w:rsidRPr="003A45DA" w:rsidRDefault="00C51F55" w:rsidP="00532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13"/>
        <w:gridCol w:w="1134"/>
        <w:gridCol w:w="134"/>
        <w:gridCol w:w="1247"/>
        <w:gridCol w:w="134"/>
        <w:gridCol w:w="1247"/>
        <w:gridCol w:w="134"/>
        <w:gridCol w:w="1247"/>
      </w:tblGrid>
      <w:tr w:rsidR="003A45DA" w:rsidRPr="003A45DA" w14:paraId="57D1F194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531871" w14:textId="77777777" w:rsidR="00532200" w:rsidRPr="003A45D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</w:tcPr>
          <w:p w14:paraId="71DD74AC" w14:textId="5E91EE82" w:rsidR="00532200" w:rsidRPr="003A45DA" w:rsidRDefault="00532200" w:rsidP="00EC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3A45DA" w:rsidRPr="003A45DA" w14:paraId="59638D95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2DA7CA" w14:textId="77777777" w:rsidR="00532200" w:rsidRPr="003A45D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E8AAEDF" w14:textId="6B53C0E1" w:rsidR="00532200" w:rsidRPr="003A45DA" w:rsidRDefault="00DE102B" w:rsidP="00EC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3A45D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4195E"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D4195E" w:rsidRPr="003A45D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A45DA" w:rsidRPr="003A45D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A45DA" w:rsidRPr="003A45DA" w14:paraId="03C50483" w14:textId="77777777" w:rsidTr="006D719C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3B6E9C" w14:textId="77777777" w:rsidR="00532200" w:rsidRPr="003A45DA" w:rsidRDefault="00532200" w:rsidP="00EC114F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20F3C94" w14:textId="77777777" w:rsidR="00532200" w:rsidRPr="00084846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93AE70" w14:textId="77777777" w:rsidR="00532200" w:rsidRPr="003A45D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597F320" w14:textId="77777777" w:rsidR="00532200" w:rsidRPr="003A45DA" w:rsidRDefault="00532200" w:rsidP="00EC114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  <w:r w:rsidRPr="003A45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56F6F4" w14:textId="77777777" w:rsidR="00532200" w:rsidRPr="003A45D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4CD0CC" w14:textId="77777777" w:rsidR="00532200" w:rsidRPr="003A45DA" w:rsidRDefault="00532200" w:rsidP="00EC114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</w:t>
            </w:r>
            <w:r w:rsidRPr="003A45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DF2FA00" w14:textId="77777777" w:rsidR="00532200" w:rsidRPr="003A45D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6DAE50" w14:textId="77777777" w:rsidR="00532200" w:rsidRPr="00084846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E6D23" w:rsidRPr="003A45DA" w14:paraId="2F11A327" w14:textId="77777777" w:rsidTr="00E51AF9">
        <w:trPr>
          <w:cantSplit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181691" w14:textId="36D609F9" w:rsidR="001E6D23" w:rsidRPr="00084846" w:rsidRDefault="001E6D23" w:rsidP="001E6D23">
            <w:pPr>
              <w:spacing w:line="300" w:lineRule="exact"/>
              <w:ind w:left="113" w:right="-57" w:hanging="17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CAD084" w14:textId="77777777" w:rsid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11267C30" w14:textId="0BAA42A1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42,745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70A2B" w14:textId="77777777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17C2AF18" w14:textId="77777777" w:rsid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4DCDC719" w14:textId="08AE0A02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14,477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A5BDBC0" w14:textId="77777777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4F8170E5" w14:textId="77777777" w:rsid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610A5480" w14:textId="22C3E052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3,572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458A716" w14:textId="77777777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0A0E5A9F" w14:textId="77777777" w:rsid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80EE91C" w14:textId="33D4E97E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60,794</w:t>
            </w:r>
          </w:p>
        </w:tc>
      </w:tr>
      <w:tr w:rsidR="001E6D23" w:rsidRPr="003A45DA" w14:paraId="763CD11F" w14:textId="77777777" w:rsidTr="00E51AF9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65E9E6" w14:textId="77777777" w:rsidR="001E6D23" w:rsidRPr="003A45DA" w:rsidRDefault="001E6D23" w:rsidP="001E6D23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8484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AD247" w14:textId="35A28B5A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159,586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1D0B2" w14:textId="77777777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033E0" w14:textId="63C2A131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61,704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F1EA" w14:textId="77777777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777A2C" w14:textId="3FD18078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14,827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AD80" w14:textId="77777777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8AADDD" w14:textId="366208AF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236,117</w:t>
            </w:r>
          </w:p>
        </w:tc>
      </w:tr>
      <w:tr w:rsidR="001E6D23" w:rsidRPr="003A45DA" w14:paraId="69DD7B9E" w14:textId="77777777" w:rsidTr="00E51AF9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2F95CD" w14:textId="77777777" w:rsidR="001E6D23" w:rsidRPr="00084846" w:rsidRDefault="001E6D23" w:rsidP="001E6D23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29B2F" w14:textId="37C8BFCE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279,486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83F61" w14:textId="77777777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8435E5" w14:textId="50CC875B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125,86</w:t>
            </w:r>
            <w:r w:rsidR="005C20C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5ADE" w14:textId="77777777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EEFE32" w14:textId="633A4386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27,463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A8E44" w14:textId="77777777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50B932" w14:textId="0E79B192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432,81</w:t>
            </w:r>
            <w:r w:rsidR="005C20C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</w:tr>
      <w:tr w:rsidR="001E6D23" w:rsidRPr="003A45DA" w14:paraId="4C400BCE" w14:textId="77777777" w:rsidTr="00E51AF9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DC4F09" w14:textId="77777777" w:rsidR="001E6D23" w:rsidRPr="003A45DA" w:rsidRDefault="001E6D23" w:rsidP="001E6D23">
            <w:pPr>
              <w:spacing w:line="300" w:lineRule="exact"/>
              <w:ind w:left="340" w:righ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ED10906" w14:textId="2B731FF3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481,817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415A7" w14:textId="77777777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8CF85C7" w14:textId="6F2EE0E5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202,04</w:t>
            </w:r>
            <w:r w:rsidR="005C20C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4C0286" w14:textId="77777777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0B09C9B7" w14:textId="4D3D53E8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45,862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18C2EDA" w14:textId="77777777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49EE0B9B" w14:textId="5BD4BADD" w:rsidR="001E6D23" w:rsidRPr="001E6D23" w:rsidRDefault="001E6D23" w:rsidP="001E6D23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6D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729,72</w:t>
            </w:r>
            <w:r w:rsidR="005C20C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</w:tr>
    </w:tbl>
    <w:bookmarkEnd w:id="2"/>
    <w:p w14:paraId="01A799EB" w14:textId="5275110B" w:rsidR="005A40FD" w:rsidRPr="00084846" w:rsidRDefault="007656F6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4BB1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8</w:t>
      </w:r>
      <w:r w:rsidR="005A40FD" w:rsidRPr="006C4B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40FD" w:rsidRPr="006C4B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40FD" w:rsidRPr="0008484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5A40FD" w:rsidRPr="006C4BB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C88CE3" w14:textId="30A3D524" w:rsidR="005A40FD" w:rsidRPr="006C4BB1" w:rsidRDefault="005A40FD" w:rsidP="00EF209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6"/>
        <w:gridCol w:w="134"/>
        <w:gridCol w:w="1250"/>
        <w:gridCol w:w="134"/>
        <w:gridCol w:w="1246"/>
        <w:gridCol w:w="134"/>
        <w:gridCol w:w="1253"/>
      </w:tblGrid>
      <w:tr w:rsidR="006C4BB1" w:rsidRPr="00C51F55" w14:paraId="326C024F" w14:textId="77777777" w:rsidTr="003F23DF">
        <w:tc>
          <w:tcPr>
            <w:tcW w:w="3005" w:type="dxa"/>
          </w:tcPr>
          <w:p w14:paraId="49D1A301" w14:textId="77777777" w:rsidR="005A40FD" w:rsidRPr="00C51F55" w:rsidRDefault="005A40FD" w:rsidP="006B55F3">
            <w:pPr>
              <w:tabs>
                <w:tab w:val="left" w:pos="54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A6727BC" w14:textId="77777777" w:rsidR="005A40FD" w:rsidRPr="00084846" w:rsidRDefault="005A40FD" w:rsidP="006B55F3">
            <w:pPr>
              <w:tabs>
                <w:tab w:val="left" w:pos="1152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C4BB1" w:rsidRPr="00C51F55" w14:paraId="06BEADD5" w14:textId="77777777" w:rsidTr="003F23DF">
        <w:tc>
          <w:tcPr>
            <w:tcW w:w="3005" w:type="dxa"/>
          </w:tcPr>
          <w:p w14:paraId="74A14E36" w14:textId="77777777" w:rsidR="005A40FD" w:rsidRPr="00C51F55" w:rsidRDefault="005A40FD" w:rsidP="006B55F3">
            <w:pPr>
              <w:tabs>
                <w:tab w:val="left" w:pos="54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C51F55" w:rsidRDefault="005A40FD" w:rsidP="006B55F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36BA8D" w14:textId="77777777" w:rsidR="005A40FD" w:rsidRPr="00C51F55" w:rsidRDefault="005A40FD" w:rsidP="006B55F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C51F55" w:rsidRDefault="005A40FD" w:rsidP="006B55F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4BB1" w:rsidRPr="00C51F55" w14:paraId="644BEE36" w14:textId="77777777" w:rsidTr="00CF265A">
        <w:tc>
          <w:tcPr>
            <w:tcW w:w="3005" w:type="dxa"/>
          </w:tcPr>
          <w:p w14:paraId="5C1F6DE3" w14:textId="77777777" w:rsidR="003A45DA" w:rsidRPr="00C51F55" w:rsidRDefault="003A45DA" w:rsidP="003A45DA">
            <w:pPr>
              <w:tabs>
                <w:tab w:val="left" w:pos="54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517508A" w14:textId="77777777" w:rsidR="003A45DA" w:rsidRPr="00C51F55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CC78F6E" w14:textId="0A797356" w:rsidR="003A45DA" w:rsidRPr="00C51F55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D6535D" w14:textId="77777777" w:rsidR="003A45DA" w:rsidRPr="00C51F55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FC66FD7" w14:textId="77777777" w:rsidR="003A45DA" w:rsidRPr="00C51F55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E8E6169" w14:textId="2ABD8850" w:rsidR="003A45DA" w:rsidRPr="00C51F55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373BFC32" w14:textId="77777777" w:rsidR="003A45DA" w:rsidRPr="00C51F55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4739526" w14:textId="77777777" w:rsidR="003A45DA" w:rsidRPr="00C51F55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346D82B" w14:textId="312D8DED" w:rsidR="003A45DA" w:rsidRPr="00C51F55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DFA079" w14:textId="77777777" w:rsidR="003A45DA" w:rsidRPr="00C51F55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67C5441" w14:textId="77777777" w:rsidR="003A45DA" w:rsidRPr="00C51F55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869F796" w14:textId="3AB90FB0" w:rsidR="003A45DA" w:rsidRPr="00C51F55" w:rsidRDefault="003A45DA" w:rsidP="003A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A7593" w:rsidRPr="00C51F55" w14:paraId="0D10C4DD" w14:textId="77777777" w:rsidTr="00CF265A">
        <w:tc>
          <w:tcPr>
            <w:tcW w:w="3005" w:type="dxa"/>
          </w:tcPr>
          <w:p w14:paraId="4FFE7AB6" w14:textId="77777777" w:rsidR="003A7593" w:rsidRPr="00084846" w:rsidRDefault="003A7593" w:rsidP="003A759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0B683F0" w14:textId="541FC9D1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287,326</w:t>
            </w:r>
          </w:p>
        </w:tc>
        <w:tc>
          <w:tcPr>
            <w:tcW w:w="134" w:type="dxa"/>
          </w:tcPr>
          <w:p w14:paraId="24F076A4" w14:textId="77777777" w:rsidR="003A7593" w:rsidRPr="00C51F55" w:rsidRDefault="003A7593" w:rsidP="003A7593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38042D26" w14:textId="35E36F47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339,172 </w:t>
            </w:r>
          </w:p>
        </w:tc>
        <w:tc>
          <w:tcPr>
            <w:tcW w:w="134" w:type="dxa"/>
          </w:tcPr>
          <w:p w14:paraId="1344CDCB" w14:textId="77777777" w:rsidR="003A7593" w:rsidRPr="00084846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5197A70F" w14:textId="3F4B6AC2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 229,115 </w:t>
            </w:r>
          </w:p>
        </w:tc>
        <w:tc>
          <w:tcPr>
            <w:tcW w:w="134" w:type="dxa"/>
          </w:tcPr>
          <w:p w14:paraId="41F0BAC6" w14:textId="77777777" w:rsidR="003A7593" w:rsidRPr="00C51F55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4B3A0CFB" w14:textId="16123268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284,692 </w:t>
            </w:r>
          </w:p>
        </w:tc>
      </w:tr>
      <w:tr w:rsidR="003A7593" w:rsidRPr="00C51F55" w14:paraId="33A12701" w14:textId="77777777" w:rsidTr="00CF265A">
        <w:tc>
          <w:tcPr>
            <w:tcW w:w="3005" w:type="dxa"/>
          </w:tcPr>
          <w:p w14:paraId="575D174B" w14:textId="77777777" w:rsidR="003A7593" w:rsidRPr="00C51F55" w:rsidRDefault="003A7593" w:rsidP="003A759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shd w:val="clear" w:color="auto" w:fill="auto"/>
          </w:tcPr>
          <w:p w14:paraId="29537D40" w14:textId="628E3CFA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38,678</w:t>
            </w:r>
          </w:p>
        </w:tc>
        <w:tc>
          <w:tcPr>
            <w:tcW w:w="134" w:type="dxa"/>
          </w:tcPr>
          <w:p w14:paraId="02F8D466" w14:textId="77777777" w:rsidR="003A7593" w:rsidRPr="00C51F55" w:rsidRDefault="003A7593" w:rsidP="003A7593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1EF8FFDC" w14:textId="7130BB80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41,362 </w:t>
            </w:r>
          </w:p>
        </w:tc>
        <w:tc>
          <w:tcPr>
            <w:tcW w:w="134" w:type="dxa"/>
          </w:tcPr>
          <w:p w14:paraId="517C543E" w14:textId="77777777" w:rsidR="003A7593" w:rsidRPr="00084846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29B8BDA5" w14:textId="4B4B7CC7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 30,429 </w:t>
            </w:r>
          </w:p>
        </w:tc>
        <w:tc>
          <w:tcPr>
            <w:tcW w:w="134" w:type="dxa"/>
          </w:tcPr>
          <w:p w14:paraId="2F5024BB" w14:textId="77777777" w:rsidR="003A7593" w:rsidRPr="00C51F55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309DDFD8" w14:textId="3B409BCD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37,546 </w:t>
            </w:r>
          </w:p>
        </w:tc>
      </w:tr>
      <w:tr w:rsidR="003A7593" w:rsidRPr="00C51F55" w14:paraId="106D0053" w14:textId="77777777" w:rsidTr="00CF265A">
        <w:tc>
          <w:tcPr>
            <w:tcW w:w="3005" w:type="dxa"/>
          </w:tcPr>
          <w:p w14:paraId="48621A6B" w14:textId="77777777" w:rsidR="003A7593" w:rsidRPr="00084846" w:rsidRDefault="003A7593" w:rsidP="003A759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shd w:val="clear" w:color="auto" w:fill="auto"/>
          </w:tcPr>
          <w:p w14:paraId="769C5887" w14:textId="05C62BCC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59,949</w:t>
            </w:r>
          </w:p>
        </w:tc>
        <w:tc>
          <w:tcPr>
            <w:tcW w:w="134" w:type="dxa"/>
          </w:tcPr>
          <w:p w14:paraId="66FD3531" w14:textId="77777777" w:rsidR="003A7593" w:rsidRPr="00C51F55" w:rsidRDefault="003A7593" w:rsidP="003A7593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1AEE8646" w14:textId="75960CFE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55,596 </w:t>
            </w:r>
          </w:p>
        </w:tc>
        <w:tc>
          <w:tcPr>
            <w:tcW w:w="134" w:type="dxa"/>
          </w:tcPr>
          <w:p w14:paraId="4BA1ED5E" w14:textId="77777777" w:rsidR="003A7593" w:rsidRPr="00084846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1E1C02FF" w14:textId="216E4B29" w:rsidR="003A7593" w:rsidRPr="00C51F55" w:rsidRDefault="003A7593" w:rsidP="003A7593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33ABADEE" w14:textId="77777777" w:rsidR="003A7593" w:rsidRPr="00C51F55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5C3C4D44" w14:textId="33D459D3" w:rsidR="003A7593" w:rsidRPr="00C51F55" w:rsidRDefault="003A7593" w:rsidP="003A7593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3A7593" w:rsidRPr="00C51F55" w14:paraId="29C13F1B" w14:textId="77777777" w:rsidTr="00CF265A">
        <w:tc>
          <w:tcPr>
            <w:tcW w:w="3005" w:type="dxa"/>
          </w:tcPr>
          <w:p w14:paraId="40B222BB" w14:textId="77777777" w:rsidR="003A7593" w:rsidRPr="00084846" w:rsidRDefault="003A7593" w:rsidP="003A759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46" w:type="dxa"/>
            <w:shd w:val="clear" w:color="auto" w:fill="auto"/>
          </w:tcPr>
          <w:p w14:paraId="0CEB2AB7" w14:textId="1E8AF6F2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17,189</w:t>
            </w:r>
          </w:p>
        </w:tc>
        <w:tc>
          <w:tcPr>
            <w:tcW w:w="134" w:type="dxa"/>
          </w:tcPr>
          <w:p w14:paraId="34D26C99" w14:textId="77777777" w:rsidR="003A7593" w:rsidRPr="00C51F55" w:rsidRDefault="003A7593" w:rsidP="003A7593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079CF351" w14:textId="187D50E8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11,780 </w:t>
            </w:r>
          </w:p>
        </w:tc>
        <w:tc>
          <w:tcPr>
            <w:tcW w:w="134" w:type="dxa"/>
          </w:tcPr>
          <w:p w14:paraId="2B2F13B6" w14:textId="77777777" w:rsidR="003A7593" w:rsidRPr="00084846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48140A2E" w14:textId="115C71A2" w:rsidR="003A7593" w:rsidRPr="00C51F55" w:rsidRDefault="003A7593" w:rsidP="003A7593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43D7511D" w14:textId="77777777" w:rsidR="003A7593" w:rsidRPr="00C51F55" w:rsidRDefault="003A7593" w:rsidP="003A7593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364FAD89" w14:textId="7486B13E" w:rsidR="003A7593" w:rsidRPr="00C51F55" w:rsidRDefault="003A7593" w:rsidP="003A7593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3A7593" w:rsidRPr="00C51F55" w14:paraId="5D2D2E8C" w14:textId="77777777" w:rsidTr="00CF265A">
        <w:tc>
          <w:tcPr>
            <w:tcW w:w="3005" w:type="dxa"/>
          </w:tcPr>
          <w:p w14:paraId="759EBC95" w14:textId="77777777" w:rsidR="003A7593" w:rsidRPr="00084846" w:rsidRDefault="003A7593" w:rsidP="003A759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  <w:shd w:val="clear" w:color="auto" w:fill="auto"/>
          </w:tcPr>
          <w:p w14:paraId="65B58ECC" w14:textId="5430607A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51,634</w:t>
            </w:r>
          </w:p>
        </w:tc>
        <w:tc>
          <w:tcPr>
            <w:tcW w:w="134" w:type="dxa"/>
          </w:tcPr>
          <w:p w14:paraId="01340CE4" w14:textId="77777777" w:rsidR="003A7593" w:rsidRPr="00C51F55" w:rsidRDefault="003A7593" w:rsidP="003A7593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4DF4611" w14:textId="1A9585A9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52,084 </w:t>
            </w:r>
          </w:p>
        </w:tc>
        <w:tc>
          <w:tcPr>
            <w:tcW w:w="134" w:type="dxa"/>
          </w:tcPr>
          <w:p w14:paraId="448FDFB4" w14:textId="77777777" w:rsidR="003A7593" w:rsidRPr="00084846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5E85E66A" w14:textId="22800D79" w:rsidR="003A7593" w:rsidRPr="00C51F55" w:rsidRDefault="003A7593" w:rsidP="003A7593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51E54B2C" w14:textId="77777777" w:rsidR="003A7593" w:rsidRPr="00C51F55" w:rsidRDefault="003A7593" w:rsidP="003A7593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481A894" w14:textId="6E4A7D33" w:rsidR="003A7593" w:rsidRPr="00C51F55" w:rsidRDefault="003A7593" w:rsidP="003A7593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3A7593" w:rsidRPr="00C51F55" w14:paraId="0771AF7D" w14:textId="77777777" w:rsidTr="00CF265A">
        <w:tc>
          <w:tcPr>
            <w:tcW w:w="3005" w:type="dxa"/>
          </w:tcPr>
          <w:p w14:paraId="295FA992" w14:textId="77777777" w:rsidR="003A7593" w:rsidRPr="00084846" w:rsidRDefault="003A7593" w:rsidP="003A759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55F9116A" w14:textId="5EF21BDC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1,763</w:t>
            </w:r>
          </w:p>
        </w:tc>
        <w:tc>
          <w:tcPr>
            <w:tcW w:w="134" w:type="dxa"/>
          </w:tcPr>
          <w:p w14:paraId="4F1E055F" w14:textId="77777777" w:rsidR="003A7593" w:rsidRPr="00C51F55" w:rsidRDefault="003A7593" w:rsidP="003A7593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4DC0DCA3" w14:textId="753572C4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1,708 </w:t>
            </w:r>
          </w:p>
        </w:tc>
        <w:tc>
          <w:tcPr>
            <w:tcW w:w="134" w:type="dxa"/>
          </w:tcPr>
          <w:p w14:paraId="7ADD2BDC" w14:textId="77777777" w:rsidR="003A7593" w:rsidRPr="00084846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11E87E2D" w14:textId="2591A896" w:rsidR="003A7593" w:rsidRPr="00C51F55" w:rsidRDefault="003A7593" w:rsidP="003A7593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1F3D4384" w14:textId="77777777" w:rsidR="003A7593" w:rsidRPr="00C51F55" w:rsidRDefault="003A7593" w:rsidP="003A7593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0C53D727" w14:textId="7F66ECF5" w:rsidR="003A7593" w:rsidRPr="00C51F55" w:rsidRDefault="003A7593" w:rsidP="003A7593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3A7593" w:rsidRPr="00C51F55" w14:paraId="45827127" w14:textId="77777777" w:rsidTr="00CF265A">
        <w:tc>
          <w:tcPr>
            <w:tcW w:w="3005" w:type="dxa"/>
          </w:tcPr>
          <w:p w14:paraId="2F660A5B" w14:textId="77777777" w:rsidR="003A7593" w:rsidRPr="00C51F55" w:rsidRDefault="003A7593" w:rsidP="003A7593">
            <w:pPr>
              <w:tabs>
                <w:tab w:val="clear" w:pos="227"/>
              </w:tabs>
              <w:spacing w:line="300" w:lineRule="exact"/>
              <w:ind w:left="22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8A80485" w14:textId="0923A436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456,539</w:t>
            </w:r>
          </w:p>
        </w:tc>
        <w:tc>
          <w:tcPr>
            <w:tcW w:w="134" w:type="dxa"/>
          </w:tcPr>
          <w:p w14:paraId="60C25CBF" w14:textId="77777777" w:rsidR="003A7593" w:rsidRPr="00C51F55" w:rsidRDefault="003A7593" w:rsidP="003A7593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1B6D0419" w14:textId="1E80C942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501,702 </w:t>
            </w:r>
          </w:p>
        </w:tc>
        <w:tc>
          <w:tcPr>
            <w:tcW w:w="134" w:type="dxa"/>
          </w:tcPr>
          <w:p w14:paraId="4042FE76" w14:textId="77777777" w:rsidR="003A7593" w:rsidRPr="00084846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528C45D" w14:textId="0515A14D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 259,544</w:t>
            </w:r>
          </w:p>
        </w:tc>
        <w:tc>
          <w:tcPr>
            <w:tcW w:w="134" w:type="dxa"/>
          </w:tcPr>
          <w:p w14:paraId="68021945" w14:textId="77777777" w:rsidR="003A7593" w:rsidRPr="00C51F55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33906514" w14:textId="781FCD63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322,238 </w:t>
            </w:r>
          </w:p>
        </w:tc>
      </w:tr>
      <w:tr w:rsidR="003A7593" w:rsidRPr="00C51F55" w14:paraId="0F9D804A" w14:textId="77777777" w:rsidTr="00CF265A">
        <w:tc>
          <w:tcPr>
            <w:tcW w:w="3005" w:type="dxa"/>
          </w:tcPr>
          <w:p w14:paraId="383BCA8C" w14:textId="77777777" w:rsidR="003A7593" w:rsidRPr="00084846" w:rsidRDefault="003A7593" w:rsidP="003A759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68D62D7B" w14:textId="375F6490" w:rsidR="003A7593" w:rsidRPr="00C51F55" w:rsidRDefault="003A7593" w:rsidP="003A759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(62,898)</w:t>
            </w:r>
          </w:p>
        </w:tc>
        <w:tc>
          <w:tcPr>
            <w:tcW w:w="134" w:type="dxa"/>
          </w:tcPr>
          <w:p w14:paraId="7B9BB29A" w14:textId="77777777" w:rsidR="003A7593" w:rsidRPr="00084846" w:rsidRDefault="003A7593" w:rsidP="003A759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1F1FC5DE" w14:textId="4DB5ACC9" w:rsidR="003A7593" w:rsidRPr="00C51F55" w:rsidRDefault="003A7593" w:rsidP="003A759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(59,863) </w:t>
            </w:r>
          </w:p>
        </w:tc>
        <w:tc>
          <w:tcPr>
            <w:tcW w:w="134" w:type="dxa"/>
          </w:tcPr>
          <w:p w14:paraId="20F69C4F" w14:textId="77777777" w:rsidR="003A7593" w:rsidRPr="00084846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2FD74131" w14:textId="3C6FF3EB" w:rsidR="003A7593" w:rsidRPr="00C51F55" w:rsidRDefault="003A7593" w:rsidP="003A759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 (26,917)</w:t>
            </w:r>
          </w:p>
        </w:tc>
        <w:tc>
          <w:tcPr>
            <w:tcW w:w="134" w:type="dxa"/>
          </w:tcPr>
          <w:p w14:paraId="6FECBB02" w14:textId="77777777" w:rsidR="003A7593" w:rsidRPr="00C51F55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67CF1D22" w14:textId="5586E7E2" w:rsidR="003A7593" w:rsidRPr="00084846" w:rsidRDefault="003A7593" w:rsidP="003A7593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(25,711)</w:t>
            </w:r>
          </w:p>
        </w:tc>
      </w:tr>
      <w:tr w:rsidR="003A7593" w:rsidRPr="00C51F55" w14:paraId="6E65E3ED" w14:textId="77777777" w:rsidTr="00D25276">
        <w:tc>
          <w:tcPr>
            <w:tcW w:w="3005" w:type="dxa"/>
          </w:tcPr>
          <w:p w14:paraId="284F4FAE" w14:textId="08C967E9" w:rsidR="003A7593" w:rsidRPr="00C51F55" w:rsidRDefault="003A7593" w:rsidP="003A759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05B093EA" w14:textId="61A1C3F3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393,641</w:t>
            </w:r>
          </w:p>
        </w:tc>
        <w:tc>
          <w:tcPr>
            <w:tcW w:w="134" w:type="dxa"/>
          </w:tcPr>
          <w:p w14:paraId="62273958" w14:textId="77777777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15CFCDCC" w14:textId="4DB2839E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441,839 </w:t>
            </w:r>
          </w:p>
        </w:tc>
        <w:tc>
          <w:tcPr>
            <w:tcW w:w="134" w:type="dxa"/>
          </w:tcPr>
          <w:p w14:paraId="6016C301" w14:textId="77777777" w:rsidR="003A7593" w:rsidRPr="00084846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443EA88" w14:textId="2DED567D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 232,627 </w:t>
            </w:r>
          </w:p>
        </w:tc>
        <w:tc>
          <w:tcPr>
            <w:tcW w:w="134" w:type="dxa"/>
          </w:tcPr>
          <w:p w14:paraId="1C895633" w14:textId="77777777" w:rsidR="003A7593" w:rsidRPr="00C51F55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5BBCA07E" w14:textId="0398BFEA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296,527 </w:t>
            </w:r>
          </w:p>
        </w:tc>
      </w:tr>
      <w:tr w:rsidR="003A7593" w:rsidRPr="00C51F55" w14:paraId="4793E22D" w14:textId="77777777" w:rsidTr="00D25276">
        <w:tc>
          <w:tcPr>
            <w:tcW w:w="3005" w:type="dxa"/>
          </w:tcPr>
          <w:p w14:paraId="7D6D5275" w14:textId="7BD74F91" w:rsidR="003A7593" w:rsidRPr="00084846" w:rsidRDefault="003A7593" w:rsidP="003A759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ต้นทุนงานติดตั้งหลังคาโซลา</w:t>
            </w:r>
            <w:proofErr w:type="spellStart"/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เซลล์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66014957" w14:textId="15E720BD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5,971</w:t>
            </w:r>
          </w:p>
        </w:tc>
        <w:tc>
          <w:tcPr>
            <w:tcW w:w="134" w:type="dxa"/>
          </w:tcPr>
          <w:p w14:paraId="5A676BBD" w14:textId="77777777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4C9D2965" w14:textId="5470341E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999 </w:t>
            </w:r>
          </w:p>
        </w:tc>
        <w:tc>
          <w:tcPr>
            <w:tcW w:w="134" w:type="dxa"/>
          </w:tcPr>
          <w:p w14:paraId="4449EB92" w14:textId="77777777" w:rsidR="003A7593" w:rsidRPr="00084846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DF1EBF" w14:textId="04BADD77" w:rsidR="003A7593" w:rsidRPr="00C51F55" w:rsidRDefault="003A7593" w:rsidP="003A7593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4AB7602" w14:textId="7FAA451C" w:rsidR="003A7593" w:rsidRPr="00C51F55" w:rsidRDefault="003A7593" w:rsidP="003A7593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DADE6D" w14:textId="298ACE49" w:rsidR="003A7593" w:rsidRPr="00C51F55" w:rsidRDefault="003A7593" w:rsidP="003A7593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7593" w:rsidRPr="00C51F55" w14:paraId="363730D5" w14:textId="77777777" w:rsidTr="00D25276">
        <w:tc>
          <w:tcPr>
            <w:tcW w:w="3005" w:type="dxa"/>
          </w:tcPr>
          <w:p w14:paraId="67CDD52E" w14:textId="24389C00" w:rsidR="003A7593" w:rsidRPr="00084846" w:rsidRDefault="003A7593" w:rsidP="003A759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840D1" w14:textId="5EDFB5DF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399,612</w:t>
            </w:r>
          </w:p>
        </w:tc>
        <w:tc>
          <w:tcPr>
            <w:tcW w:w="134" w:type="dxa"/>
          </w:tcPr>
          <w:p w14:paraId="465B7C79" w14:textId="77777777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C31309" w14:textId="6F8C3611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442,838 </w:t>
            </w:r>
          </w:p>
        </w:tc>
        <w:tc>
          <w:tcPr>
            <w:tcW w:w="134" w:type="dxa"/>
          </w:tcPr>
          <w:p w14:paraId="5CBE1B62" w14:textId="77777777" w:rsidR="003A7593" w:rsidRPr="00084846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D53A6" w14:textId="637C05DC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 232,627 </w:t>
            </w:r>
          </w:p>
        </w:tc>
        <w:tc>
          <w:tcPr>
            <w:tcW w:w="134" w:type="dxa"/>
          </w:tcPr>
          <w:p w14:paraId="59EEC100" w14:textId="77777777" w:rsidR="003A7593" w:rsidRPr="00C51F55" w:rsidRDefault="003A7593" w:rsidP="003A759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6EF198" w14:textId="23A69F42" w:rsidR="003A7593" w:rsidRPr="00C51F55" w:rsidRDefault="003A7593" w:rsidP="003A759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296,527 </w:t>
            </w:r>
          </w:p>
        </w:tc>
      </w:tr>
    </w:tbl>
    <w:p w14:paraId="3F77CCAB" w14:textId="77777777" w:rsidR="00891419" w:rsidRDefault="00891419" w:rsidP="007E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</w:p>
    <w:p w14:paraId="56B61983" w14:textId="62F72C9F" w:rsidR="002449E1" w:rsidRPr="00985F51" w:rsidRDefault="002449E1" w:rsidP="007E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รายการเคลื่อนไหวของบัญชีค่าเผื่อการลดลงของมูลค่าสินค้า มีดังนี้</w:t>
      </w:r>
    </w:p>
    <w:tbl>
      <w:tblPr>
        <w:tblW w:w="8376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985F51" w:rsidRPr="00C51F55" w14:paraId="19F72246" w14:textId="77777777" w:rsidTr="00C3557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FD8CFC" w14:textId="77777777" w:rsidR="002449E1" w:rsidRPr="00C51F55" w:rsidRDefault="002449E1" w:rsidP="00C51F5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166394" w14:textId="77777777" w:rsidR="002449E1" w:rsidRPr="00C51F55" w:rsidRDefault="002449E1" w:rsidP="00C51F5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85F51" w:rsidRPr="00C51F55" w14:paraId="571EBD56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8EA947F" w14:textId="77777777" w:rsidR="002449E1" w:rsidRPr="00C51F55" w:rsidRDefault="002449E1" w:rsidP="00C51F5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FA767" w14:textId="77777777" w:rsidR="002449E1" w:rsidRPr="00C51F55" w:rsidRDefault="002449E1" w:rsidP="00C51F5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7CD5D708" w14:textId="77777777" w:rsidR="002449E1" w:rsidRPr="00C51F55" w:rsidRDefault="002449E1" w:rsidP="00C51F5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74C16" w14:textId="77777777" w:rsidR="002449E1" w:rsidRPr="00C51F55" w:rsidRDefault="002449E1" w:rsidP="00C51F5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5F51" w:rsidRPr="00C51F55" w14:paraId="6D5DA341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515261CF" w14:textId="77777777" w:rsidR="004132EE" w:rsidRPr="00C51F55" w:rsidRDefault="004132EE" w:rsidP="00C51F5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9E1A099" w14:textId="4A5A35D4" w:rsidR="004132EE" w:rsidRPr="00C51F55" w:rsidRDefault="004132E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="00985F51"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85F51"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985F51" w:rsidRPr="00084846">
              <w:rPr>
                <w:rFonts w:asciiTheme="majorBidi" w:hAnsiTheme="majorBidi"/>
                <w:sz w:val="26"/>
                <w:szCs w:val="26"/>
                <w:cs/>
              </w:rPr>
              <w:t xml:space="preserve">มีนาคม </w:t>
            </w:r>
            <w:r w:rsidR="00985F51" w:rsidRPr="00C51F5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2FDAC674" w14:textId="77777777" w:rsidR="004132EE" w:rsidRPr="00C51F55" w:rsidRDefault="004132E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20BAD0D7" w14:textId="77777777" w:rsidR="004132EE" w:rsidRPr="00C51F55" w:rsidRDefault="004132E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21CFCC7" w14:textId="1EF3E46C" w:rsidR="004132EE" w:rsidRPr="00C51F55" w:rsidRDefault="004132E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85F51" w:rsidRPr="00C51F5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8" w:type="dxa"/>
          </w:tcPr>
          <w:p w14:paraId="6D1A4791" w14:textId="77777777" w:rsidR="004132EE" w:rsidRPr="00C51F55" w:rsidRDefault="004132E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2E2EF0C" w14:textId="39CD2CB8" w:rsidR="004132EE" w:rsidRPr="00C51F55" w:rsidRDefault="00985F51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F96E08" w14:textId="77777777" w:rsidR="004132EE" w:rsidRPr="00C51F55" w:rsidRDefault="004132E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CA43457" w14:textId="77777777" w:rsidR="004132EE" w:rsidRPr="00C51F55" w:rsidRDefault="004132E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2B40BB49" w14:textId="04F56075" w:rsidR="004132EE" w:rsidRPr="00C51F55" w:rsidRDefault="004132E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85F51" w:rsidRPr="00C51F5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85F51" w:rsidRPr="00C51F55" w14:paraId="324C5AA5" w14:textId="77777777" w:rsidTr="00EF2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62"/>
        </w:trPr>
        <w:tc>
          <w:tcPr>
            <w:tcW w:w="2835" w:type="dxa"/>
          </w:tcPr>
          <w:p w14:paraId="3C4CD63F" w14:textId="39DCC493" w:rsidR="00985F51" w:rsidRPr="00C51F55" w:rsidRDefault="00985F51" w:rsidP="00C51F55">
            <w:pPr>
              <w:tabs>
                <w:tab w:val="clear" w:pos="3515"/>
                <w:tab w:val="clear" w:pos="5387"/>
                <w:tab w:val="clear" w:pos="6549"/>
                <w:tab w:val="left" w:pos="2720"/>
              </w:tabs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ยอดยกมาต้นงวด</w:t>
            </w:r>
            <w:r w:rsid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AC3FC6F" w14:textId="4E2F56C0" w:rsidR="00985F51" w:rsidRPr="00084846" w:rsidRDefault="003A7593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59,863</w:t>
            </w:r>
          </w:p>
        </w:tc>
        <w:tc>
          <w:tcPr>
            <w:tcW w:w="165" w:type="dxa"/>
          </w:tcPr>
          <w:p w14:paraId="7BB82E73" w14:textId="77777777" w:rsidR="00985F51" w:rsidRPr="00C51F55" w:rsidRDefault="00985F51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3DAE2D8" w14:textId="68F7F8CE" w:rsidR="00985F51" w:rsidRPr="00C51F55" w:rsidRDefault="00985F51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50,555</w:t>
            </w:r>
          </w:p>
        </w:tc>
        <w:tc>
          <w:tcPr>
            <w:tcW w:w="138" w:type="dxa"/>
          </w:tcPr>
          <w:p w14:paraId="5F3D560D" w14:textId="77777777" w:rsidR="00985F51" w:rsidRPr="00C51F55" w:rsidRDefault="00985F51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F1B2BE7" w14:textId="0DBFCDE0" w:rsidR="00985F51" w:rsidRPr="00084846" w:rsidRDefault="00F41B21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25,711</w:t>
            </w:r>
          </w:p>
        </w:tc>
        <w:tc>
          <w:tcPr>
            <w:tcW w:w="134" w:type="dxa"/>
          </w:tcPr>
          <w:p w14:paraId="60702E6F" w14:textId="77777777" w:rsidR="00985F51" w:rsidRPr="00C51F55" w:rsidRDefault="00985F51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4AB23948" w14:textId="593A92EE" w:rsidR="00985F51" w:rsidRPr="00C51F55" w:rsidRDefault="00985F51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21,218 </w:t>
            </w:r>
          </w:p>
        </w:tc>
      </w:tr>
      <w:tr w:rsidR="003A7593" w:rsidRPr="00C51F55" w14:paraId="44F7E0B3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63E3D77" w14:textId="30B57CBA" w:rsidR="003A7593" w:rsidRPr="00084846" w:rsidRDefault="003A7593" w:rsidP="00C51F55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เพิ่มระหว่าง</w:t>
            </w:r>
            <w:r w:rsidR="00084846"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</w:tcPr>
          <w:p w14:paraId="0CC8C9B0" w14:textId="4B752960" w:rsidR="003A7593" w:rsidRPr="00C51F55" w:rsidRDefault="003A7593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3,275</w:t>
            </w:r>
          </w:p>
        </w:tc>
        <w:tc>
          <w:tcPr>
            <w:tcW w:w="165" w:type="dxa"/>
          </w:tcPr>
          <w:p w14:paraId="0DEE150B" w14:textId="77777777" w:rsidR="003A7593" w:rsidRPr="00C51F55" w:rsidRDefault="003A7593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1AA1201" w14:textId="0C10E6EF" w:rsidR="003A7593" w:rsidRPr="00C51F55" w:rsidRDefault="003A7593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13,276</w:t>
            </w:r>
          </w:p>
        </w:tc>
        <w:tc>
          <w:tcPr>
            <w:tcW w:w="138" w:type="dxa"/>
          </w:tcPr>
          <w:p w14:paraId="74815D05" w14:textId="77777777" w:rsidR="003A7593" w:rsidRPr="00C51F55" w:rsidRDefault="003A7593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1DA6C8D" w14:textId="1C631D36" w:rsidR="003A7593" w:rsidRPr="00C51F55" w:rsidRDefault="003A7593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1,206</w:t>
            </w:r>
          </w:p>
        </w:tc>
        <w:tc>
          <w:tcPr>
            <w:tcW w:w="134" w:type="dxa"/>
          </w:tcPr>
          <w:p w14:paraId="5383133F" w14:textId="77777777" w:rsidR="003A7593" w:rsidRPr="00C51F55" w:rsidRDefault="003A7593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686304D" w14:textId="5665C0B9" w:rsidR="003A7593" w:rsidRPr="00C51F55" w:rsidRDefault="003A7593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4,493</w:t>
            </w:r>
          </w:p>
        </w:tc>
      </w:tr>
      <w:tr w:rsidR="003A7593" w:rsidRPr="00C51F55" w14:paraId="5CE2B35D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74740DFD" w14:textId="0E52B8E4" w:rsidR="003A7593" w:rsidRPr="00C51F55" w:rsidRDefault="003A7593" w:rsidP="00C51F55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โอนกลับระหว่าง</w:t>
            </w:r>
            <w:r w:rsidR="00084846"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3499062" w14:textId="68C11606" w:rsidR="003A7593" w:rsidRPr="00C51F55" w:rsidRDefault="003A7593" w:rsidP="00C51F55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(240)</w:t>
            </w:r>
          </w:p>
        </w:tc>
        <w:tc>
          <w:tcPr>
            <w:tcW w:w="165" w:type="dxa"/>
          </w:tcPr>
          <w:p w14:paraId="5834C19D" w14:textId="77777777" w:rsidR="003A7593" w:rsidRPr="00C51F55" w:rsidRDefault="003A7593" w:rsidP="00C51F55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7AF47ED8" w14:textId="7F78081B" w:rsidR="003A7593" w:rsidRPr="00C51F55" w:rsidRDefault="003A7593" w:rsidP="00C51F55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(3,968)</w:t>
            </w:r>
          </w:p>
        </w:tc>
        <w:tc>
          <w:tcPr>
            <w:tcW w:w="138" w:type="dxa"/>
          </w:tcPr>
          <w:p w14:paraId="10B32A5E" w14:textId="77777777" w:rsidR="003A7593" w:rsidRPr="00C51F55" w:rsidRDefault="003A7593" w:rsidP="00C51F55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46D2267" w14:textId="6A31D333" w:rsidR="003A7593" w:rsidRPr="00C51F55" w:rsidRDefault="003A7593" w:rsidP="00C51F55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29CDA37C" w14:textId="77777777" w:rsidR="003A7593" w:rsidRPr="00C51F55" w:rsidRDefault="003A7593" w:rsidP="00C51F5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1058C42" w14:textId="6CAEF3C5" w:rsidR="003A7593" w:rsidRPr="00C51F55" w:rsidRDefault="003A7593" w:rsidP="00C51F55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F41B21" w:rsidRPr="00C51F55" w14:paraId="524D76D0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0007EC80" w14:textId="03739ECC" w:rsidR="00F41B21" w:rsidRPr="00C51F55" w:rsidRDefault="00F41B21" w:rsidP="00C51F55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084846"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B08ABB0" w14:textId="40D29540" w:rsidR="00F41B21" w:rsidRPr="00C51F55" w:rsidRDefault="003A7593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62,898</w:t>
            </w:r>
          </w:p>
        </w:tc>
        <w:tc>
          <w:tcPr>
            <w:tcW w:w="165" w:type="dxa"/>
          </w:tcPr>
          <w:p w14:paraId="26AF59D4" w14:textId="77777777" w:rsidR="00F41B21" w:rsidRPr="00C51F55" w:rsidRDefault="00F41B21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3015E7CB" w14:textId="3ADBF73C" w:rsidR="00F41B21" w:rsidRPr="00C51F55" w:rsidRDefault="00F41B21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59,863</w:t>
            </w:r>
          </w:p>
        </w:tc>
        <w:tc>
          <w:tcPr>
            <w:tcW w:w="138" w:type="dxa"/>
          </w:tcPr>
          <w:p w14:paraId="536A1F0D" w14:textId="77777777" w:rsidR="00F41B21" w:rsidRPr="00C51F55" w:rsidRDefault="00F41B21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9361A6E" w14:textId="7FDBD81C" w:rsidR="00F41B21" w:rsidRPr="00C51F55" w:rsidRDefault="00F41B21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26,917</w:t>
            </w:r>
          </w:p>
        </w:tc>
        <w:tc>
          <w:tcPr>
            <w:tcW w:w="134" w:type="dxa"/>
          </w:tcPr>
          <w:p w14:paraId="1BA0A63C" w14:textId="77777777" w:rsidR="00F41B21" w:rsidRPr="00C51F55" w:rsidRDefault="00F41B21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D160F14" w14:textId="52408E60" w:rsidR="00F41B21" w:rsidRPr="00C51F55" w:rsidRDefault="00F41B21" w:rsidP="00C51F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25,711 </w:t>
            </w:r>
          </w:p>
        </w:tc>
      </w:tr>
    </w:tbl>
    <w:p w14:paraId="5C2F24F4" w14:textId="77777777" w:rsidR="00EC0CEC" w:rsidRDefault="00EC0CEC" w:rsidP="00A1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6FBA3CC" w14:textId="331C3522" w:rsidR="006660F7" w:rsidRPr="00985F51" w:rsidRDefault="007656F6" w:rsidP="00A1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985F51">
        <w:rPr>
          <w:rFonts w:asciiTheme="majorBidi" w:hAnsiTheme="majorBidi" w:cstheme="majorBidi" w:hint="cs"/>
          <w:b/>
          <w:bCs/>
          <w:sz w:val="32"/>
          <w:szCs w:val="32"/>
        </w:rPr>
        <w:t>9</w:t>
      </w:r>
      <w:r w:rsidR="005A40FD" w:rsidRPr="00985F5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E2D96" w:rsidRPr="00985F5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02CB5" w:rsidRPr="00985F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D44" w:rsidRPr="00084846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3A539870" w14:textId="5DFB541E" w:rsidR="006B55F3" w:rsidRDefault="00985F51" w:rsidP="00985F51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84846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985F51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484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985F51">
        <w:rPr>
          <w:rFonts w:asciiTheme="majorBidi" w:hAnsiTheme="majorBidi" w:cstheme="majorBidi"/>
          <w:sz w:val="32"/>
          <w:szCs w:val="32"/>
        </w:rPr>
        <w:t xml:space="preserve"> 2568 </w:t>
      </w:r>
      <w:r w:rsidRPr="0008484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85F51">
        <w:rPr>
          <w:rFonts w:asciiTheme="majorBidi" w:hAnsiTheme="majorBidi"/>
          <w:sz w:val="32"/>
          <w:szCs w:val="32"/>
          <w:lang w:val="en-GB"/>
        </w:rPr>
        <w:t>31</w:t>
      </w:r>
      <w:r w:rsidRPr="00084846">
        <w:rPr>
          <w:rFonts w:asciiTheme="majorBidi" w:hAnsiTheme="majorBidi"/>
          <w:sz w:val="32"/>
          <w:szCs w:val="32"/>
          <w:cs/>
        </w:rPr>
        <w:t xml:space="preserve"> </w:t>
      </w:r>
      <w:r w:rsidRPr="00084846">
        <w:rPr>
          <w:rFonts w:asciiTheme="majorBidi" w:hAnsiTheme="majorBidi" w:hint="cs"/>
          <w:sz w:val="32"/>
          <w:szCs w:val="32"/>
          <w:cs/>
        </w:rPr>
        <w:t>ธันวาคม</w:t>
      </w:r>
      <w:r w:rsidRPr="00985F51">
        <w:rPr>
          <w:rFonts w:asciiTheme="majorBidi" w:hAnsiTheme="majorBidi"/>
          <w:sz w:val="32"/>
          <w:szCs w:val="32"/>
        </w:rPr>
        <w:t xml:space="preserve"> 2567 </w:t>
      </w:r>
      <w:r w:rsidRPr="0008484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8484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84846">
        <w:rPr>
          <w:rFonts w:asciiTheme="majorBidi" w:hAnsiTheme="majorBidi" w:cstheme="majorBidi"/>
          <w:sz w:val="32"/>
          <w:szCs w:val="32"/>
          <w:cs/>
        </w:rPr>
        <w:t>มี</w:t>
      </w:r>
      <w:r w:rsidRPr="00084846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084846">
        <w:rPr>
          <w:rFonts w:asciiTheme="majorBidi" w:hAnsiTheme="majorBidi" w:cstheme="majorBidi"/>
          <w:sz w:val="32"/>
          <w:szCs w:val="32"/>
          <w:cs/>
        </w:rPr>
        <w:t>เงินฝากกับธนาคาร</w:t>
      </w: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>ในประเทศหลายแห่งจำนวน</w:t>
      </w:r>
      <w:r w:rsidRPr="00084846">
        <w:rPr>
          <w:rFonts w:asciiTheme="majorBidi" w:hAnsiTheme="majorBidi" w:cstheme="majorBidi" w:hint="cs"/>
          <w:spacing w:val="-4"/>
          <w:sz w:val="32"/>
          <w:szCs w:val="32"/>
          <w:cs/>
        </w:rPr>
        <w:t>เงิน</w:t>
      </w:r>
      <w:r w:rsidR="003A7593" w:rsidRPr="0008484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A7593" w:rsidRPr="00C51F55">
        <w:rPr>
          <w:rFonts w:asciiTheme="majorBidi" w:hAnsiTheme="majorBidi" w:cstheme="majorBidi"/>
          <w:spacing w:val="-4"/>
          <w:sz w:val="32"/>
          <w:szCs w:val="32"/>
        </w:rPr>
        <w:t>110.18</w:t>
      </w:r>
      <w:r w:rsidRPr="00C51F5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484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 </w:t>
      </w:r>
      <w:r w:rsidRPr="00C51F55">
        <w:rPr>
          <w:rFonts w:asciiTheme="majorBidi" w:hAnsiTheme="majorBidi" w:cstheme="majorBidi"/>
          <w:spacing w:val="-4"/>
          <w:sz w:val="32"/>
          <w:szCs w:val="32"/>
        </w:rPr>
        <w:t xml:space="preserve">106.68 </w:t>
      </w:r>
      <w:r w:rsidRPr="00084846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ตามลำดับ (เฉพาะกิจการจำนวน</w:t>
      </w:r>
      <w:r w:rsidRPr="0008484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เงิน </w:t>
      </w:r>
      <w:r w:rsidRPr="00EC0CEC">
        <w:rPr>
          <w:rFonts w:asciiTheme="majorBidi" w:hAnsiTheme="majorBidi" w:cstheme="majorBidi"/>
          <w:sz w:val="32"/>
          <w:szCs w:val="32"/>
        </w:rPr>
        <w:t xml:space="preserve">86.12 </w:t>
      </w:r>
      <w:r w:rsidRPr="0008484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84846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084846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Pr="00EC0CEC">
        <w:rPr>
          <w:rFonts w:asciiTheme="majorBidi" w:hAnsiTheme="majorBidi" w:cstheme="majorBidi"/>
          <w:sz w:val="32"/>
          <w:szCs w:val="32"/>
        </w:rPr>
        <w:t xml:space="preserve"> 0.30 - 1.30 </w:t>
      </w:r>
      <w:r w:rsidRPr="00084846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ซึ่งใช้เป็นหลักประกันวงเงินสินเชื่อ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กับ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ธนาคารในประเทศดังกล่าว (ดูหมายเหตุ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)</w:t>
      </w:r>
    </w:p>
    <w:p w14:paraId="15C2A510" w14:textId="77777777" w:rsidR="00985F51" w:rsidRDefault="00985F51" w:rsidP="00985F51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EF2B4B0" w14:textId="77777777" w:rsidR="002C165B" w:rsidRDefault="002C165B" w:rsidP="00985F51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575A8E2" w14:textId="77777777" w:rsidR="002C165B" w:rsidRDefault="002C165B" w:rsidP="00985F51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D6310F" w14:textId="77777777" w:rsidR="002C165B" w:rsidRDefault="002C165B" w:rsidP="00985F51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C31521" w14:textId="77777777" w:rsidR="002C165B" w:rsidRPr="00985F51" w:rsidRDefault="002C165B" w:rsidP="00985F51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7E617C" w14:textId="250CB7D5" w:rsidR="00D82471" w:rsidRPr="00985F51" w:rsidRDefault="00345782" w:rsidP="00A1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985F5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656F6" w:rsidRPr="00985F51">
        <w:rPr>
          <w:rFonts w:asciiTheme="majorBidi" w:hAnsiTheme="majorBidi" w:cstheme="majorBidi" w:hint="cs"/>
          <w:b/>
          <w:bCs/>
          <w:sz w:val="32"/>
          <w:szCs w:val="32"/>
        </w:rPr>
        <w:t>0</w:t>
      </w:r>
      <w:r w:rsidR="00653006" w:rsidRPr="00985F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2471" w:rsidRPr="00985F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08484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985F51" w:rsidRDefault="00D82471" w:rsidP="00A11329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985F5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9942D3" w:rsidRPr="00985F51">
        <w:rPr>
          <w:rFonts w:asciiTheme="majorBidi" w:hAnsiTheme="majorBidi" w:cstheme="majorBidi"/>
          <w:sz w:val="32"/>
          <w:szCs w:val="32"/>
          <w:cs/>
        </w:rPr>
        <w:t>ตามที่แสดง</w:t>
      </w:r>
      <w:r w:rsidRPr="00985F51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 มีรายละเอียดดังต่อไปนี้</w:t>
      </w:r>
    </w:p>
    <w:tbl>
      <w:tblPr>
        <w:tblW w:w="896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794"/>
        <w:gridCol w:w="76"/>
        <w:gridCol w:w="794"/>
        <w:gridCol w:w="78"/>
        <w:gridCol w:w="794"/>
        <w:gridCol w:w="76"/>
        <w:gridCol w:w="797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985F51" w:rsidRPr="00C51F55" w14:paraId="36980A3D" w14:textId="77777777" w:rsidTr="00EF2097">
        <w:trPr>
          <w:cantSplit/>
        </w:trPr>
        <w:tc>
          <w:tcPr>
            <w:tcW w:w="2268" w:type="dxa"/>
          </w:tcPr>
          <w:p w14:paraId="4A52D3DC" w14:textId="77777777" w:rsidR="0071653F" w:rsidRPr="00C51F5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3" w:name="_Hlk513644543"/>
          </w:p>
        </w:tc>
        <w:tc>
          <w:tcPr>
            <w:tcW w:w="76" w:type="dxa"/>
          </w:tcPr>
          <w:p w14:paraId="66967C21" w14:textId="77777777" w:rsidR="0071653F" w:rsidRPr="00C51F5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624FCB1" w14:textId="77777777" w:rsidR="0071653F" w:rsidRPr="00084846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3FEF20F" w14:textId="77777777" w:rsidR="0071653F" w:rsidRPr="00C51F5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</w:tcPr>
          <w:p w14:paraId="26990889" w14:textId="77777777" w:rsidR="0071653F" w:rsidRPr="00084846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7E93680" w14:textId="77777777" w:rsidR="0071653F" w:rsidRPr="00C51F5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28DCB853" w14:textId="77777777" w:rsidR="0071653F" w:rsidRPr="00084846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985F51" w:rsidRPr="00C51F55" w14:paraId="7CDD06DB" w14:textId="77777777" w:rsidTr="00EF2097">
        <w:trPr>
          <w:cantSplit/>
        </w:trPr>
        <w:tc>
          <w:tcPr>
            <w:tcW w:w="2268" w:type="dxa"/>
          </w:tcPr>
          <w:p w14:paraId="01CDA7F2" w14:textId="77777777" w:rsidR="0071653F" w:rsidRPr="00C51F5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9B0A3F7" w14:textId="77777777" w:rsidR="0071653F" w:rsidRPr="00C51F5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88F054A" w14:textId="77777777" w:rsidR="0071653F" w:rsidRPr="00084846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41CAA819" w14:textId="77777777" w:rsidR="0071653F" w:rsidRPr="00C51F5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bottom w:val="single" w:sz="6" w:space="0" w:color="auto"/>
            </w:tcBorders>
          </w:tcPr>
          <w:p w14:paraId="169F941C" w14:textId="77777777" w:rsidR="0071653F" w:rsidRPr="00084846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0301C586" w14:textId="77777777" w:rsidR="0071653F" w:rsidRPr="00C51F5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366DD" w14:textId="77777777" w:rsidR="0071653F" w:rsidRPr="00084846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E2D89" w14:textId="77777777" w:rsidR="0071653F" w:rsidRPr="00C51F5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5DE47" w14:textId="77777777" w:rsidR="0071653F" w:rsidRPr="00084846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เงินปันผลรับ</w:t>
            </w:r>
          </w:p>
        </w:tc>
      </w:tr>
      <w:tr w:rsidR="00985F51" w:rsidRPr="00C51F55" w14:paraId="5EC1F00C" w14:textId="77777777" w:rsidTr="00C468F1">
        <w:trPr>
          <w:cantSplit/>
        </w:trPr>
        <w:tc>
          <w:tcPr>
            <w:tcW w:w="2268" w:type="dxa"/>
            <w:tcBorders>
              <w:bottom w:val="single" w:sz="6" w:space="0" w:color="auto"/>
            </w:tcBorders>
          </w:tcPr>
          <w:p w14:paraId="465D012F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034B34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E68EFA6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ABE5A31" w14:textId="2F3511AB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85F51" w:rsidRPr="00C51F5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="003A45DA" w:rsidRPr="00084846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85F51" w:rsidRPr="00C51F55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96EE0F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217AABA" w14:textId="77777777" w:rsidR="0045452F" w:rsidRPr="00C51F55" w:rsidRDefault="0045452F" w:rsidP="0045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18F4DB72" w14:textId="00FD6695" w:rsidR="00570DBF" w:rsidRPr="00C51F55" w:rsidRDefault="0045452F" w:rsidP="0045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8" w:type="dxa"/>
          </w:tcPr>
          <w:p w14:paraId="049359FE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F013E2" w14:textId="4104E1E0" w:rsidR="00570DBF" w:rsidRPr="00C51F55" w:rsidRDefault="00985F51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084846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777D4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198BBE21" w14:textId="77777777" w:rsidR="0045452F" w:rsidRPr="00C51F55" w:rsidRDefault="0045452F" w:rsidP="0045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2D135A2C" w14:textId="2109AB9E" w:rsidR="00570DBF" w:rsidRPr="00C51F55" w:rsidRDefault="0045452F" w:rsidP="0045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6" w:type="dxa"/>
          </w:tcPr>
          <w:p w14:paraId="5A771476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558E1D7" w14:textId="646F5B88" w:rsidR="00570DBF" w:rsidRPr="00C51F55" w:rsidRDefault="00985F51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084846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CA8F4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4A8D27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4815FC51" w14:textId="3B77D304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5452F" w:rsidRPr="00C51F55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76" w:type="dxa"/>
          </w:tcPr>
          <w:p w14:paraId="0E7D7FAD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C06546" w14:textId="36FA63FE" w:rsidR="00DE715D" w:rsidRPr="00C51F55" w:rsidRDefault="00DE715D" w:rsidP="00DE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="00985F51" w:rsidRPr="00084846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สาม</w:t>
            </w: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  <w:p w14:paraId="7F439542" w14:textId="5CBE9697" w:rsidR="00570DBF" w:rsidRPr="00C51F55" w:rsidRDefault="00DE715D" w:rsidP="00DE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85F51" w:rsidRPr="00C51F5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A45DA"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</w:p>
        </w:tc>
      </w:tr>
      <w:tr w:rsidR="00985F51" w:rsidRPr="00C51F55" w14:paraId="43AD1105" w14:textId="77777777" w:rsidTr="00C468F1">
        <w:trPr>
          <w:cantSplit/>
        </w:trPr>
        <w:tc>
          <w:tcPr>
            <w:tcW w:w="2268" w:type="dxa"/>
            <w:tcBorders>
              <w:top w:val="single" w:sz="6" w:space="0" w:color="auto"/>
            </w:tcBorders>
          </w:tcPr>
          <w:p w14:paraId="5122EBED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43C1CEB2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D235635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4FAF1D66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C07AC7F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1D7140D5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CD0E3CD" w14:textId="77777777" w:rsidR="00570DBF" w:rsidRPr="00084846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14C000B3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24E7829C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608A5B42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DBE2D8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2C9A5994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86B45D4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06629F4D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1085F2D1" w14:textId="2F6158D0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5452F" w:rsidRPr="00C51F55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DC0E4FC" w14:textId="77777777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8610" w14:textId="74353938" w:rsidR="00570DBF" w:rsidRPr="00C51F5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5452F" w:rsidRPr="00C51F55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985F51" w:rsidRPr="00C51F55" w14:paraId="5C3E2136" w14:textId="77777777" w:rsidTr="00C468F1">
        <w:trPr>
          <w:cantSplit/>
        </w:trPr>
        <w:tc>
          <w:tcPr>
            <w:tcW w:w="2268" w:type="dxa"/>
            <w:vAlign w:val="center"/>
          </w:tcPr>
          <w:p w14:paraId="6172B45F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บริษัท พรีเมี่ยม </w:t>
            </w:r>
            <w:proofErr w:type="spellStart"/>
            <w:r w:rsidRPr="00084846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เฟล็ก</w:t>
            </w:r>
            <w:proofErr w:type="spellEnd"/>
            <w:r w:rsidRPr="00084846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ซิ</w:t>
            </w:r>
            <w:proofErr w:type="spellStart"/>
            <w:r w:rsidRPr="00084846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เบิ้ล</w:t>
            </w:r>
            <w:proofErr w:type="spellEnd"/>
            <w:r w:rsidRPr="00084846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 แพคเกจ</w:t>
            </w:r>
            <w:proofErr w:type="spellStart"/>
            <w:r w:rsidRPr="00084846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จิ้ง</w:t>
            </w:r>
            <w:proofErr w:type="spellEnd"/>
            <w:r w:rsidRPr="00084846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087E8C43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9D7A174" w14:textId="35EAEA25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059EB68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A8CFD1" w14:textId="0767F64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B39795E" w14:textId="77777777" w:rsidR="00985F51" w:rsidRPr="00084846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36F1C91D" w14:textId="061899F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C51F55">
              <w:rPr>
                <w:rFonts w:asciiTheme="majorBidi" w:hAnsiTheme="majorBidi"/>
                <w:sz w:val="20"/>
                <w:szCs w:val="20"/>
              </w:rPr>
              <w:t>.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74BD3FB0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B414132" w14:textId="75E6E6AF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C51F55">
              <w:rPr>
                <w:rFonts w:asciiTheme="majorBidi" w:hAnsiTheme="majorBidi"/>
                <w:sz w:val="20"/>
                <w:szCs w:val="20"/>
              </w:rPr>
              <w:t>.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316ED130" w14:textId="77777777" w:rsidR="00985F51" w:rsidRPr="00084846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035BF6DB" w14:textId="6BBD1449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19EFEB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160BB2" w14:textId="1691CA22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CB9948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5C45565" w14:textId="77777777" w:rsidR="00985F51" w:rsidRPr="00C51F55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80CCF72" w14:textId="77777777" w:rsidR="00985F51" w:rsidRPr="00C51F55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7F1465" w14:textId="77777777" w:rsidR="00985F51" w:rsidRPr="00C51F55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85F51" w:rsidRPr="00C51F55" w14:paraId="10B383E4" w14:textId="77777777" w:rsidTr="00C468F1">
        <w:trPr>
          <w:cantSplit/>
          <w:trHeight w:val="63"/>
        </w:trPr>
        <w:tc>
          <w:tcPr>
            <w:tcW w:w="2268" w:type="dxa"/>
          </w:tcPr>
          <w:p w14:paraId="568CE923" w14:textId="77777777" w:rsidR="00985F51" w:rsidRPr="00084846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4846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</w:t>
            </w: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โซลา</w:t>
            </w:r>
            <w:proofErr w:type="spellStart"/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>ร์</w:t>
            </w:r>
            <w:proofErr w:type="spellEnd"/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พีพีเอ็ม จำกัด </w:t>
            </w:r>
          </w:p>
        </w:tc>
        <w:tc>
          <w:tcPr>
            <w:tcW w:w="76" w:type="dxa"/>
          </w:tcPr>
          <w:p w14:paraId="76D8B95B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34BC97F" w14:textId="27EB7255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 w:hint="cs"/>
                <w:sz w:val="20"/>
                <w:szCs w:val="20"/>
              </w:rPr>
              <w:t>13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>0,000</w:t>
            </w:r>
          </w:p>
        </w:tc>
        <w:tc>
          <w:tcPr>
            <w:tcW w:w="76" w:type="dxa"/>
          </w:tcPr>
          <w:p w14:paraId="3D7E0DA4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7DE13D6" w14:textId="7679BEA3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 w:hint="cs"/>
                <w:sz w:val="20"/>
                <w:szCs w:val="20"/>
              </w:rPr>
              <w:t>13</w:t>
            </w:r>
            <w:r w:rsidRPr="00C51F55">
              <w:rPr>
                <w:rFonts w:asciiTheme="majorBidi" w:hAnsiTheme="majorBidi" w:cstheme="majorBidi"/>
                <w:sz w:val="20"/>
                <w:szCs w:val="20"/>
              </w:rPr>
              <w:t>0,000</w:t>
            </w:r>
          </w:p>
        </w:tc>
        <w:tc>
          <w:tcPr>
            <w:tcW w:w="78" w:type="dxa"/>
          </w:tcPr>
          <w:p w14:paraId="0DABC89F" w14:textId="77777777" w:rsidR="00985F51" w:rsidRPr="00084846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123C2101" w14:textId="2CF3B650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27CAE168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</w:tcPr>
          <w:p w14:paraId="2D36158B" w14:textId="21FF5E24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0EE54945" w14:textId="77777777" w:rsidR="00985F51" w:rsidRPr="00084846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0D389265" w14:textId="7E116966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4E54D441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75F97DC" w14:textId="536F56CA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19518906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68026433" w14:textId="77777777" w:rsidR="00985F51" w:rsidRPr="00C51F55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CADB22" w14:textId="77777777" w:rsidR="00985F51" w:rsidRPr="00C51F55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4582B1" w14:textId="77777777" w:rsidR="00985F51" w:rsidRPr="00C51F55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85F51" w:rsidRPr="00C51F55" w14:paraId="4E334EF7" w14:textId="77777777" w:rsidTr="00C468F1">
        <w:trPr>
          <w:cantSplit/>
        </w:trPr>
        <w:tc>
          <w:tcPr>
            <w:tcW w:w="2268" w:type="dxa"/>
            <w:vAlign w:val="center"/>
          </w:tcPr>
          <w:p w14:paraId="51D76F29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84846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50D04D9D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623E5214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FC580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A8791F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43B67E3" w14:textId="77777777" w:rsidR="00985F51" w:rsidRPr="00084846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660D5032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7CA7B1D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DE1BF0F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86B6CC6" w14:textId="77777777" w:rsidR="00985F51" w:rsidRPr="00084846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8EF53" w14:textId="420B054E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167,247</w:t>
            </w:r>
          </w:p>
        </w:tc>
        <w:tc>
          <w:tcPr>
            <w:tcW w:w="76" w:type="dxa"/>
          </w:tcPr>
          <w:p w14:paraId="3F4225AF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7AC7EF1" w14:textId="51D707BD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167,247</w:t>
            </w:r>
          </w:p>
        </w:tc>
        <w:tc>
          <w:tcPr>
            <w:tcW w:w="76" w:type="dxa"/>
          </w:tcPr>
          <w:p w14:paraId="5F8ED19E" w14:textId="77777777" w:rsidR="00985F51" w:rsidRPr="00C51F55" w:rsidRDefault="00985F51" w:rsidP="0098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050C9416" w14:textId="77777777" w:rsidR="00985F51" w:rsidRPr="00C51F55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E99C2DE" w14:textId="77777777" w:rsidR="00985F51" w:rsidRPr="00C51F55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D5A54C" w14:textId="77777777" w:rsidR="00985F51" w:rsidRPr="00C51F55" w:rsidRDefault="00985F51" w:rsidP="00985F5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1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3"/>
    </w:tbl>
    <w:p w14:paraId="5E423B26" w14:textId="77777777" w:rsidR="00985F51" w:rsidRDefault="00985F51" w:rsidP="00C5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24F4E77D" w14:textId="7FCA5970" w:rsidR="002A1838" w:rsidRPr="00DF2342" w:rsidRDefault="002A1838" w:rsidP="00C51F55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08484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5D7D2E7D" w14:textId="77777777" w:rsidR="002A1838" w:rsidRPr="00985F51" w:rsidRDefault="002A1838" w:rsidP="00C5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85F5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Pr="00985F51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985F51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985F51">
        <w:rPr>
          <w:rFonts w:asciiTheme="majorBidi" w:hAnsiTheme="majorBidi" w:cstheme="majorBidi"/>
          <w:sz w:val="32"/>
          <w:szCs w:val="32"/>
        </w:rPr>
        <w:t xml:space="preserve"> 31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484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985F51">
        <w:rPr>
          <w:rFonts w:asciiTheme="majorBidi" w:hAnsiTheme="majorBidi" w:cstheme="majorBidi"/>
          <w:sz w:val="32"/>
          <w:szCs w:val="32"/>
        </w:rPr>
        <w:t xml:space="preserve"> 2568 </w:t>
      </w:r>
      <w:r w:rsidRPr="0008484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2A1838" w:rsidRPr="00985F51" w14:paraId="3AD06162" w14:textId="77777777" w:rsidTr="00E67F75">
        <w:tc>
          <w:tcPr>
            <w:tcW w:w="4876" w:type="dxa"/>
          </w:tcPr>
          <w:p w14:paraId="13E9CDD2" w14:textId="77777777" w:rsidR="002A1838" w:rsidRPr="00985F51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B89A6CB" w14:textId="77777777" w:rsidR="002A1838" w:rsidRPr="00084846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2A1838" w:rsidRPr="00985F51" w14:paraId="534A1E0F" w14:textId="77777777" w:rsidTr="00E67F75">
        <w:tc>
          <w:tcPr>
            <w:tcW w:w="4876" w:type="dxa"/>
          </w:tcPr>
          <w:p w14:paraId="6734C9CF" w14:textId="77777777" w:rsidR="002A1838" w:rsidRPr="00985F51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F2F08E7" w14:textId="77777777" w:rsidR="002A1838" w:rsidRPr="00985F51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A7565AC" w14:textId="77777777" w:rsidR="002A1838" w:rsidRPr="00985F51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CA7D16" w14:textId="77777777" w:rsidR="002A1838" w:rsidRPr="00985F51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</w:rPr>
            </w:pPr>
            <w:r w:rsidRPr="00084846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672D635F" w14:textId="77777777" w:rsidR="002A1838" w:rsidRPr="00084846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2A1838" w:rsidRPr="00985F51" w14:paraId="58F8B176" w14:textId="77777777" w:rsidTr="00E67F75">
        <w:tc>
          <w:tcPr>
            <w:tcW w:w="4876" w:type="dxa"/>
          </w:tcPr>
          <w:p w14:paraId="5D700A87" w14:textId="77777777" w:rsidR="002A1838" w:rsidRPr="00084846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985F51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</w:t>
            </w:r>
            <w:r w:rsidRPr="0008484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985F51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1 </w:t>
            </w:r>
            <w:r w:rsidRPr="0008484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มกราคม </w:t>
            </w:r>
            <w:r w:rsidRPr="00985F51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2568</w:t>
            </w:r>
          </w:p>
        </w:tc>
        <w:tc>
          <w:tcPr>
            <w:tcW w:w="1701" w:type="dxa"/>
          </w:tcPr>
          <w:p w14:paraId="2E50B828" w14:textId="7C2F414E" w:rsidR="002A1838" w:rsidRPr="00985F51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2A1838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11,15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</w:t>
            </w:r>
          </w:p>
        </w:tc>
        <w:tc>
          <w:tcPr>
            <w:tcW w:w="135" w:type="dxa"/>
          </w:tcPr>
          <w:p w14:paraId="69B5AB93" w14:textId="77777777" w:rsidR="002A1838" w:rsidRPr="00084846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79840675" w14:textId="01283D75" w:rsidR="002A1838" w:rsidRPr="00985F51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34,655</w:t>
            </w:r>
          </w:p>
        </w:tc>
      </w:tr>
      <w:tr w:rsidR="0098635E" w:rsidRPr="00985F51" w14:paraId="4EFFA071" w14:textId="77777777" w:rsidTr="00E67F75">
        <w:tc>
          <w:tcPr>
            <w:tcW w:w="4876" w:type="dxa"/>
          </w:tcPr>
          <w:p w14:paraId="450026E2" w14:textId="138F0859" w:rsidR="0098635E" w:rsidRPr="00084846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284"/>
              <w:textAlignment w:val="baseline"/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</w:rPr>
            </w:pPr>
            <w:r w:rsidRPr="00084846">
              <w:rPr>
                <w:rFonts w:asciiTheme="majorBidi" w:hAnsiTheme="majorBidi" w:cstheme="majorBidi" w:hint="cs"/>
                <w:spacing w:val="-6"/>
                <w:position w:val="2"/>
                <w:sz w:val="32"/>
                <w:szCs w:val="32"/>
                <w:cs/>
              </w:rPr>
              <w:t xml:space="preserve">โอนเข้า </w:t>
            </w:r>
            <w:r w:rsidRPr="00084846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- </w:t>
            </w:r>
            <w:r w:rsidRPr="00084846">
              <w:rPr>
                <w:rFonts w:asciiTheme="majorBidi" w:hAnsiTheme="majorBidi" w:cstheme="majorBidi"/>
                <w:b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="00084846">
              <w:rPr>
                <w:rFonts w:asciiTheme="majorBidi" w:hAnsiTheme="majorBidi" w:cstheme="majorBidi" w:hint="cs"/>
                <w:b/>
                <w:spacing w:val="-6"/>
                <w:position w:val="2"/>
                <w:sz w:val="32"/>
                <w:szCs w:val="32"/>
                <w:cs/>
              </w:rPr>
              <w:t xml:space="preserve"> (หมายเหตุ </w:t>
            </w:r>
            <w:r w:rsidR="00084846" w:rsidRPr="00084846">
              <w:rPr>
                <w:rFonts w:asciiTheme="majorBidi" w:hAnsiTheme="majorBidi" w:cstheme="majorBidi"/>
                <w:bCs/>
                <w:spacing w:val="-6"/>
                <w:position w:val="2"/>
                <w:sz w:val="32"/>
                <w:szCs w:val="32"/>
              </w:rPr>
              <w:t>12)</w:t>
            </w:r>
          </w:p>
        </w:tc>
        <w:tc>
          <w:tcPr>
            <w:tcW w:w="1701" w:type="dxa"/>
          </w:tcPr>
          <w:p w14:paraId="31E073E2" w14:textId="4AD0A87F" w:rsidR="0098635E" w:rsidRPr="0098635E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0ACA7F65" w14:textId="77777777" w:rsidR="0098635E" w:rsidRPr="00084846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1585F473" w14:textId="0AB7CCD1" w:rsidR="0098635E" w:rsidRPr="00985F51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98635E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 19,007</w:t>
            </w:r>
          </w:p>
        </w:tc>
      </w:tr>
      <w:tr w:rsidR="0098635E" w:rsidRPr="00985F51" w14:paraId="35229494" w14:textId="77777777" w:rsidTr="00E67F75">
        <w:tc>
          <w:tcPr>
            <w:tcW w:w="4876" w:type="dxa"/>
          </w:tcPr>
          <w:p w14:paraId="757654C6" w14:textId="77777777" w:rsidR="0098635E" w:rsidRPr="00985F51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8484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579F3334" w14:textId="466ED280" w:rsidR="0098635E" w:rsidRPr="0098635E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117C34B9" w14:textId="77777777" w:rsidR="0098635E" w:rsidRPr="00084846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64FF6716" w14:textId="74EDF03D" w:rsidR="0098635E" w:rsidRPr="00985F51" w:rsidRDefault="0098635E" w:rsidP="00C51F55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590</w:t>
            </w: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)</w:t>
            </w:r>
          </w:p>
        </w:tc>
      </w:tr>
      <w:tr w:rsidR="0098635E" w:rsidRPr="00985F51" w14:paraId="3D57174A" w14:textId="77777777" w:rsidTr="00E67F75">
        <w:tc>
          <w:tcPr>
            <w:tcW w:w="4876" w:type="dxa"/>
          </w:tcPr>
          <w:p w14:paraId="7696C4C4" w14:textId="77777777" w:rsidR="0098635E" w:rsidRPr="00084846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08484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ณ วันที่ </w:t>
            </w:r>
            <w:r w:rsidRPr="00985F51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084846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มีนาคม</w:t>
            </w:r>
            <w:r w:rsidRPr="0008484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985F51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1079009" w14:textId="2E8C0AF8" w:rsidR="0098635E" w:rsidRPr="00985F51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2A1838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11,15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</w:t>
            </w:r>
          </w:p>
        </w:tc>
        <w:tc>
          <w:tcPr>
            <w:tcW w:w="135" w:type="dxa"/>
          </w:tcPr>
          <w:p w14:paraId="6A2D746C" w14:textId="77777777" w:rsidR="0098635E" w:rsidRPr="00084846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CD83430" w14:textId="7D7F745F" w:rsidR="0098635E" w:rsidRPr="00985F51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98635E">
              <w:rPr>
                <w:rFonts w:asciiTheme="majorBidi" w:hAnsiTheme="majorBidi" w:cstheme="majorBidi"/>
                <w:position w:val="2"/>
                <w:sz w:val="32"/>
                <w:szCs w:val="32"/>
              </w:rPr>
              <w:t>53,072</w:t>
            </w:r>
          </w:p>
        </w:tc>
      </w:tr>
    </w:tbl>
    <w:p w14:paraId="04BD6928" w14:textId="77777777" w:rsidR="00891419" w:rsidRDefault="00891419" w:rsidP="00C5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6202AE3B" w14:textId="42A9BCD1" w:rsidR="00CE21F0" w:rsidRPr="00985F51" w:rsidRDefault="00AC588C" w:rsidP="00982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985F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80F0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21F0" w:rsidRPr="00985F51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E21F0" w:rsidRPr="00985F5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40A3" w:rsidRPr="0008484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08484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14:paraId="1BE3076B" w14:textId="5146EBCA" w:rsidR="00CE21F0" w:rsidRPr="00985F51" w:rsidRDefault="00CE21F0" w:rsidP="00982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85F5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85F51" w:rsidRPr="00985F51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985F51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985F51">
        <w:rPr>
          <w:rFonts w:asciiTheme="majorBidi" w:hAnsiTheme="majorBidi" w:cstheme="majorBidi"/>
          <w:sz w:val="32"/>
          <w:szCs w:val="32"/>
        </w:rPr>
        <w:t xml:space="preserve"> 3</w:t>
      </w:r>
      <w:r w:rsidR="00985F51" w:rsidRPr="00985F51">
        <w:rPr>
          <w:rFonts w:asciiTheme="majorBidi" w:hAnsiTheme="majorBidi" w:cstheme="majorBidi"/>
          <w:sz w:val="32"/>
          <w:szCs w:val="32"/>
        </w:rPr>
        <w:t>1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45DA" w:rsidRPr="0008484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985F51">
        <w:rPr>
          <w:rFonts w:asciiTheme="majorBidi" w:hAnsiTheme="majorBidi" w:cstheme="majorBidi"/>
          <w:sz w:val="32"/>
          <w:szCs w:val="32"/>
        </w:rPr>
        <w:t xml:space="preserve"> </w:t>
      </w:r>
      <w:r w:rsidR="00550E4F" w:rsidRPr="00985F51">
        <w:rPr>
          <w:rFonts w:asciiTheme="majorBidi" w:hAnsiTheme="majorBidi" w:cstheme="majorBidi"/>
          <w:sz w:val="32"/>
          <w:szCs w:val="32"/>
        </w:rPr>
        <w:t>256</w:t>
      </w:r>
      <w:r w:rsidR="00985F51" w:rsidRPr="00985F51">
        <w:rPr>
          <w:rFonts w:asciiTheme="majorBidi" w:hAnsiTheme="majorBidi" w:cstheme="majorBidi"/>
          <w:sz w:val="32"/>
          <w:szCs w:val="32"/>
        </w:rPr>
        <w:t>8</w:t>
      </w:r>
      <w:r w:rsidRPr="00985F51">
        <w:rPr>
          <w:rFonts w:asciiTheme="majorBidi" w:hAnsiTheme="majorBidi" w:cstheme="majorBidi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985F51" w:rsidRPr="00985F51" w14:paraId="13DED71B" w14:textId="77777777" w:rsidTr="00853134">
        <w:tc>
          <w:tcPr>
            <w:tcW w:w="4876" w:type="dxa"/>
          </w:tcPr>
          <w:p w14:paraId="6FA0629E" w14:textId="61B6DB04" w:rsidR="00CE21F0" w:rsidRPr="00985F51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084846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985F51" w:rsidRPr="00985F51" w14:paraId="37549BC5" w14:textId="77777777" w:rsidTr="00A52287">
        <w:tc>
          <w:tcPr>
            <w:tcW w:w="4876" w:type="dxa"/>
          </w:tcPr>
          <w:p w14:paraId="66EEF1F6" w14:textId="77777777" w:rsidR="00CE21F0" w:rsidRPr="00985F51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985F51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6E78AA3" w14:textId="77777777" w:rsidR="00CE21F0" w:rsidRPr="00985F51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4EA6F5" w14:textId="77777777" w:rsidR="00EB555A" w:rsidRPr="00985F51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</w:rPr>
            </w:pPr>
            <w:r w:rsidRPr="00084846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5BBE872C" w14:textId="30008DDA" w:rsidR="00CE21F0" w:rsidRPr="00084846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985F51" w:rsidRPr="00985F51" w14:paraId="70E55DEA" w14:textId="77777777" w:rsidTr="00A52287">
        <w:tc>
          <w:tcPr>
            <w:tcW w:w="4876" w:type="dxa"/>
          </w:tcPr>
          <w:p w14:paraId="4697A8A4" w14:textId="45421882" w:rsidR="00D95923" w:rsidRPr="00084846" w:rsidRDefault="00D95923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985F51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</w:t>
            </w:r>
            <w:r w:rsidRPr="0008484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985F51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1 </w:t>
            </w:r>
            <w:r w:rsidRPr="0008484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มกราคม </w:t>
            </w:r>
            <w:r w:rsidRPr="00985F51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985F51" w:rsidRPr="00985F51">
              <w:rPr>
                <w:rFonts w:asciiTheme="majorBidi" w:hAnsiTheme="majorBidi" w:cstheme="majorBidi"/>
                <w:position w:val="2"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14:paraId="432D80F5" w14:textId="12EE4D32" w:rsidR="00D95923" w:rsidRPr="00985F51" w:rsidRDefault="00985F51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985F51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353,902</w:t>
            </w:r>
          </w:p>
        </w:tc>
        <w:tc>
          <w:tcPr>
            <w:tcW w:w="135" w:type="dxa"/>
          </w:tcPr>
          <w:p w14:paraId="43B907A0" w14:textId="77777777" w:rsidR="00D95923" w:rsidRPr="00084846" w:rsidRDefault="00D95923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C66700D" w14:textId="1AC6B45E" w:rsidR="00D95923" w:rsidRPr="00985F51" w:rsidRDefault="00985F51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985F51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209,590</w:t>
            </w:r>
          </w:p>
        </w:tc>
      </w:tr>
      <w:tr w:rsidR="00985F51" w:rsidRPr="00985F51" w14:paraId="7B1571DB" w14:textId="77777777" w:rsidTr="009A0487">
        <w:tc>
          <w:tcPr>
            <w:tcW w:w="4876" w:type="dxa"/>
          </w:tcPr>
          <w:p w14:paraId="2A50C6E1" w14:textId="5F8CE59C" w:rsidR="00D95923" w:rsidRPr="00084846" w:rsidRDefault="00D95923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01" w:type="dxa"/>
          </w:tcPr>
          <w:p w14:paraId="77EA7CBA" w14:textId="0224EF58" w:rsidR="00D95923" w:rsidRPr="00985F51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915E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7,439</w:t>
            </w:r>
          </w:p>
        </w:tc>
        <w:tc>
          <w:tcPr>
            <w:tcW w:w="135" w:type="dxa"/>
          </w:tcPr>
          <w:p w14:paraId="79BFE759" w14:textId="77777777" w:rsidR="00D95923" w:rsidRPr="00985F51" w:rsidRDefault="00D95923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21B443B" w14:textId="47458D89" w:rsidR="00D95923" w:rsidRPr="00985F51" w:rsidRDefault="00405C99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84846">
              <w:rPr>
                <w:rFonts w:asciiTheme="majorBidi" w:hAnsiTheme="majorBidi"/>
                <w:position w:val="2"/>
                <w:sz w:val="32"/>
                <w:szCs w:val="32"/>
              </w:rPr>
              <w:t>4</w:t>
            </w:r>
            <w:r w:rsidRPr="00405C99">
              <w:rPr>
                <w:rFonts w:asciiTheme="majorBidi" w:hAnsiTheme="majorBidi" w:cstheme="majorBidi"/>
                <w:position w:val="2"/>
                <w:sz w:val="32"/>
                <w:szCs w:val="32"/>
              </w:rPr>
              <w:t>,</w:t>
            </w:r>
            <w:r w:rsidRPr="00084846">
              <w:rPr>
                <w:rFonts w:asciiTheme="majorBidi" w:hAnsiTheme="majorBidi"/>
                <w:position w:val="2"/>
                <w:sz w:val="32"/>
                <w:szCs w:val="32"/>
              </w:rPr>
              <w:t>387</w:t>
            </w:r>
          </w:p>
        </w:tc>
      </w:tr>
      <w:tr w:rsidR="00985F51" w:rsidRPr="00985F51" w14:paraId="2E7F32EB" w14:textId="77777777" w:rsidTr="009A0487">
        <w:tc>
          <w:tcPr>
            <w:tcW w:w="4876" w:type="dxa"/>
          </w:tcPr>
          <w:p w14:paraId="0A61FD75" w14:textId="5403CABA" w:rsidR="00FF2DA1" w:rsidRPr="00084846" w:rsidRDefault="00FF2DA1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284"/>
              <w:textAlignment w:val="baseline"/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จำหน่าย - </w:t>
            </w:r>
            <w:r w:rsidRPr="00084846">
              <w:rPr>
                <w:rFonts w:asciiTheme="majorBidi" w:hAnsiTheme="majorBidi" w:cstheme="majorBidi"/>
                <w:b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084846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14:paraId="6C453922" w14:textId="4EBE1E36" w:rsidR="00FF2DA1" w:rsidRPr="00985F51" w:rsidRDefault="00915E06" w:rsidP="009822F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(195)</w:t>
            </w:r>
          </w:p>
        </w:tc>
        <w:tc>
          <w:tcPr>
            <w:tcW w:w="135" w:type="dxa"/>
          </w:tcPr>
          <w:p w14:paraId="36ADC011" w14:textId="77777777" w:rsidR="00FF2DA1" w:rsidRPr="00084846" w:rsidRDefault="00FF2DA1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2AE299D" w14:textId="62006AFE" w:rsidR="00FF2DA1" w:rsidRPr="00084846" w:rsidRDefault="00405C99" w:rsidP="009822F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 w:rsidRPr="00405C99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142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</w:tr>
      <w:tr w:rsidR="00915E06" w:rsidRPr="00985F51" w14:paraId="16324DE6" w14:textId="77777777" w:rsidTr="009A0487">
        <w:tc>
          <w:tcPr>
            <w:tcW w:w="4876" w:type="dxa"/>
          </w:tcPr>
          <w:p w14:paraId="357554A2" w14:textId="07A6C99E" w:rsidR="00915E06" w:rsidRPr="00084846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284"/>
              <w:textAlignment w:val="baseline"/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 w:hint="cs"/>
                <w:spacing w:val="-6"/>
                <w:position w:val="2"/>
                <w:sz w:val="32"/>
                <w:szCs w:val="32"/>
                <w:cs/>
              </w:rPr>
              <w:t xml:space="preserve">โอนออก </w:t>
            </w:r>
            <w:r w:rsidRPr="00084846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- </w:t>
            </w:r>
            <w:r w:rsidRPr="00084846">
              <w:rPr>
                <w:rFonts w:asciiTheme="majorBidi" w:hAnsiTheme="majorBidi" w:cstheme="majorBidi"/>
                <w:b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713C8E22" w14:textId="10A396AB" w:rsidR="00915E06" w:rsidRPr="00915E06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3B25B2E6" w14:textId="77777777" w:rsidR="00915E06" w:rsidRPr="00084846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04D07D5" w14:textId="097DE237" w:rsidR="00915E06" w:rsidRPr="00985F51" w:rsidRDefault="00915E06" w:rsidP="009822F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 w:rsidRPr="0098635E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19,007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</w:tr>
      <w:tr w:rsidR="00915E06" w:rsidRPr="00985F51" w14:paraId="5BBB092C" w14:textId="77777777" w:rsidTr="009A0487">
        <w:tc>
          <w:tcPr>
            <w:tcW w:w="4876" w:type="dxa"/>
          </w:tcPr>
          <w:p w14:paraId="1594301F" w14:textId="3E5F02E1" w:rsidR="00915E06" w:rsidRPr="00084846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701" w:type="dxa"/>
          </w:tcPr>
          <w:p w14:paraId="7106E415" w14:textId="5BB4AEEC" w:rsidR="00915E06" w:rsidRPr="00985F51" w:rsidRDefault="00915E06" w:rsidP="009822F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 w:rsidRPr="00915E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259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3068FD21" w14:textId="77777777" w:rsidR="00915E06" w:rsidRPr="00084846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6C3AC6F" w14:textId="4BF412E9" w:rsidR="00915E06" w:rsidRPr="00985F51" w:rsidRDefault="00915E06" w:rsidP="009822F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(38)</w:t>
            </w:r>
          </w:p>
        </w:tc>
      </w:tr>
      <w:tr w:rsidR="00915E06" w:rsidRPr="00985F51" w14:paraId="781E68F1" w14:textId="77777777" w:rsidTr="007656F6">
        <w:tc>
          <w:tcPr>
            <w:tcW w:w="4876" w:type="dxa"/>
          </w:tcPr>
          <w:p w14:paraId="0B40AE3E" w14:textId="3B51879C" w:rsidR="00915E06" w:rsidRPr="00985F51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8484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4B693D5D" w14:textId="5A62DABD" w:rsidR="00915E06" w:rsidRPr="00985F51" w:rsidRDefault="00915E06" w:rsidP="009822F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 w:rsidRPr="00915E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12,037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1F640582" w14:textId="77777777" w:rsidR="00915E06" w:rsidRPr="00084846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B341535" w14:textId="645AAA7D" w:rsidR="00915E06" w:rsidRPr="00084846" w:rsidRDefault="00915E06" w:rsidP="009822F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 w:rsidRPr="00405C99">
              <w:rPr>
                <w:rFonts w:asciiTheme="majorBidi" w:hAnsiTheme="majorBidi" w:cstheme="majorBidi"/>
                <w:position w:val="2"/>
                <w:sz w:val="32"/>
                <w:szCs w:val="32"/>
              </w:rPr>
              <w:t>5,098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</w:tr>
      <w:tr w:rsidR="00915E06" w:rsidRPr="00985F51" w14:paraId="71A16C28" w14:textId="77777777" w:rsidTr="003C2F44">
        <w:tc>
          <w:tcPr>
            <w:tcW w:w="4876" w:type="dxa"/>
          </w:tcPr>
          <w:p w14:paraId="3582FDC6" w14:textId="119F9FED" w:rsidR="00915E06" w:rsidRPr="00084846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 w:hint="cs"/>
                <w:b/>
                <w:position w:val="2"/>
                <w:sz w:val="32"/>
                <w:szCs w:val="32"/>
                <w:cs/>
              </w:rPr>
              <w:t>โอนกลับ</w:t>
            </w:r>
            <w:r w:rsidRPr="00084846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D4E56A3" w14:textId="76C9EB3D" w:rsidR="00915E06" w:rsidRPr="00985F51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915E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 77</w:t>
            </w:r>
          </w:p>
        </w:tc>
        <w:tc>
          <w:tcPr>
            <w:tcW w:w="135" w:type="dxa"/>
          </w:tcPr>
          <w:p w14:paraId="415EB6E2" w14:textId="77777777" w:rsidR="00915E06" w:rsidRPr="00084846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single" w:sz="6" w:space="0" w:color="auto"/>
            </w:tcBorders>
          </w:tcPr>
          <w:p w14:paraId="699AC5C1" w14:textId="6A6E3C18" w:rsidR="00915E06" w:rsidRPr="00084846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915E06" w:rsidRPr="00985F51" w14:paraId="6A4B077C" w14:textId="77777777" w:rsidTr="003C2F44">
        <w:tc>
          <w:tcPr>
            <w:tcW w:w="4876" w:type="dxa"/>
          </w:tcPr>
          <w:p w14:paraId="7FA4B1D1" w14:textId="2F75EEA6" w:rsidR="00915E06" w:rsidRPr="00084846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08484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ณ วันที่ </w:t>
            </w:r>
            <w:r w:rsidRPr="00985F51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084846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มีนาคม</w:t>
            </w:r>
            <w:r w:rsidRPr="0008484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985F51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C46892C" w14:textId="2F94BC26" w:rsidR="00915E06" w:rsidRPr="00985F51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915E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348,927</w:t>
            </w:r>
          </w:p>
        </w:tc>
        <w:tc>
          <w:tcPr>
            <w:tcW w:w="135" w:type="dxa"/>
          </w:tcPr>
          <w:p w14:paraId="69094CB3" w14:textId="77777777" w:rsidR="00915E06" w:rsidRPr="00084846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4D068A3" w14:textId="15A05393" w:rsidR="00915E06" w:rsidRPr="00985F51" w:rsidRDefault="00915E06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1E015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189,692</w:t>
            </w:r>
          </w:p>
        </w:tc>
      </w:tr>
    </w:tbl>
    <w:p w14:paraId="3A386749" w14:textId="3D868820" w:rsidR="0030166B" w:rsidRPr="005578AA" w:rsidRDefault="0030166B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084846">
        <w:rPr>
          <w:rFonts w:asciiTheme="majorBidi" w:hAnsiTheme="majorBidi" w:hint="cs"/>
          <w:color w:val="000000" w:themeColor="text1"/>
          <w:sz w:val="32"/>
          <w:szCs w:val="32"/>
          <w:cs/>
        </w:rPr>
        <w:lastRenderedPageBreak/>
        <w:t xml:space="preserve">เมื่อวันที่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2 </w:t>
      </w:r>
      <w:r w:rsidRPr="00084846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มกราคม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2568 </w:t>
      </w:r>
      <w:r w:rsidRPr="00084846">
        <w:rPr>
          <w:rFonts w:asciiTheme="majorBidi" w:hAnsiTheme="majorBidi" w:hint="cs"/>
          <w:color w:val="000000" w:themeColor="text1"/>
          <w:sz w:val="32"/>
          <w:szCs w:val="32"/>
          <w:cs/>
        </w:rPr>
        <w:t>บริษัท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>ได้</w:t>
      </w:r>
      <w:r w:rsidRPr="00084846">
        <w:rPr>
          <w:rFonts w:asciiTheme="majorBidi" w:hAnsiTheme="majorBidi" w:hint="cs"/>
          <w:color w:val="000000" w:themeColor="text1"/>
          <w:sz w:val="32"/>
          <w:szCs w:val="32"/>
          <w:cs/>
        </w:rPr>
        <w:t>ทำสัญญาให้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>เช่าที่ดินกับ</w:t>
      </w:r>
      <w:r w:rsidRPr="00084846">
        <w:rPr>
          <w:rFonts w:asciiTheme="majorBidi" w:hAnsiTheme="majorBidi" w:hint="cs"/>
          <w:color w:val="000000" w:themeColor="text1"/>
          <w:sz w:val="32"/>
          <w:szCs w:val="32"/>
          <w:cs/>
        </w:rPr>
        <w:t>บริษัทย่อยแห่งหนึ่ง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ประกอบด้วย</w:t>
      </w:r>
      <w:r w:rsidRPr="00084846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อาคาร</w:t>
      </w:r>
      <w:r w:rsidRPr="005578AA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สำนักงานและคลังสินค้า (จังหวัดชลบุรี) เพื่อใช้ดำเนินงาน จากเดิมให้เช่าเพียงบางส่วน</w:t>
      </w:r>
      <w:r w:rsidR="00CB1F44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5578AA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ปัจจุบันให้เช่า</w:t>
      </w:r>
      <w:r w:rsidRPr="005578AA">
        <w:rPr>
          <w:rFonts w:asciiTheme="majorBidi" w:hAnsiTheme="majorBidi" w:hint="cs"/>
          <w:color w:val="000000" w:themeColor="text1"/>
          <w:sz w:val="32"/>
          <w:szCs w:val="32"/>
          <w:cs/>
        </w:rPr>
        <w:t>ทั้งหมด</w:t>
      </w:r>
      <w:r w:rsidRPr="005578AA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578AA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โดยสัญญาดังกล่าวมีผลบังคับใช้ตั้งแต่วันที่ </w:t>
      </w:r>
      <w:r w:rsidRPr="005578AA"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 w:rsidRPr="005578AA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มกราคม </w:t>
      </w:r>
      <w:r w:rsidRPr="005578AA">
        <w:rPr>
          <w:rFonts w:asciiTheme="majorBidi" w:hAnsiTheme="majorBidi"/>
          <w:color w:val="000000" w:themeColor="text1"/>
          <w:sz w:val="32"/>
          <w:szCs w:val="32"/>
        </w:rPr>
        <w:t>2568</w:t>
      </w:r>
      <w:r w:rsidRPr="005578AA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เป็นต้นไป </w:t>
      </w:r>
      <w:r w:rsidR="002C165B" w:rsidRPr="005578AA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ดังนั้น </w:t>
      </w:r>
      <w:r w:rsidRPr="005578AA">
        <w:rPr>
          <w:rFonts w:asciiTheme="majorBidi" w:hAnsiTheme="majorBidi" w:hint="cs"/>
          <w:color w:val="000000" w:themeColor="text1"/>
          <w:sz w:val="32"/>
          <w:szCs w:val="32"/>
          <w:cs/>
        </w:rPr>
        <w:t>บริษัท</w:t>
      </w:r>
      <w:r w:rsidR="002C165B" w:rsidRPr="005578AA">
        <w:rPr>
          <w:rFonts w:asciiTheme="majorBidi" w:hAnsiTheme="majorBidi" w:hint="cs"/>
          <w:color w:val="000000" w:themeColor="text1"/>
          <w:sz w:val="32"/>
          <w:szCs w:val="32"/>
          <w:cs/>
        </w:rPr>
        <w:t>จึง</w:t>
      </w:r>
      <w:r w:rsidRPr="005578AA">
        <w:rPr>
          <w:rFonts w:asciiTheme="majorBidi" w:hAnsiTheme="majorBidi" w:hint="cs"/>
          <w:color w:val="000000" w:themeColor="text1"/>
          <w:sz w:val="32"/>
          <w:szCs w:val="32"/>
          <w:cs/>
        </w:rPr>
        <w:t>โอน</w:t>
      </w:r>
      <w:r w:rsidR="005578AA" w:rsidRPr="005578AA">
        <w:rPr>
          <w:rFonts w:asciiTheme="majorBidi" w:hAnsiTheme="majorBidi" w:hint="cs"/>
          <w:color w:val="000000" w:themeColor="text1"/>
          <w:sz w:val="32"/>
          <w:szCs w:val="32"/>
          <w:cs/>
        </w:rPr>
        <w:t>จัดประเภท</w:t>
      </w:r>
      <w:r w:rsidRPr="005578AA">
        <w:rPr>
          <w:rFonts w:asciiTheme="majorBidi" w:hAnsiTheme="majorBidi" w:hint="cs"/>
          <w:color w:val="000000" w:themeColor="text1"/>
          <w:sz w:val="32"/>
          <w:szCs w:val="32"/>
          <w:cs/>
        </w:rPr>
        <w:t>ทรัพย์สินดังกล่าว</w:t>
      </w:r>
      <w:r w:rsidR="005578AA" w:rsidRPr="005578AA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เป็นอสังหาริมทรัพย์เพื่อการลงทุนด้วย</w:t>
      </w:r>
      <w:r w:rsidRPr="005578AA">
        <w:rPr>
          <w:rFonts w:asciiTheme="majorBidi" w:hAnsiTheme="majorBidi" w:hint="cs"/>
          <w:color w:val="000000" w:themeColor="text1"/>
          <w:sz w:val="32"/>
          <w:szCs w:val="32"/>
          <w:cs/>
        </w:rPr>
        <w:t>มูลค่าตามบัญชี จำนวน</w:t>
      </w:r>
      <w:r w:rsidR="005578AA" w:rsidRPr="005578AA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</w:t>
      </w:r>
      <w:r w:rsidRPr="005578AA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5578AA">
        <w:rPr>
          <w:rFonts w:asciiTheme="majorBidi" w:hAnsiTheme="majorBidi"/>
          <w:color w:val="000000" w:themeColor="text1"/>
          <w:sz w:val="32"/>
          <w:szCs w:val="32"/>
        </w:rPr>
        <w:t xml:space="preserve">19.01 </w:t>
      </w:r>
      <w:r w:rsidRPr="005578AA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</w:t>
      </w:r>
    </w:p>
    <w:p w14:paraId="61FBADC7" w14:textId="3FE6EEFC" w:rsidR="007A7A86" w:rsidRPr="00985F51" w:rsidRDefault="007A7A86" w:rsidP="005578AA">
      <w:pPr>
        <w:tabs>
          <w:tab w:val="left" w:pos="851"/>
        </w:tabs>
        <w:spacing w:line="360" w:lineRule="exact"/>
        <w:ind w:left="284" w:firstLine="561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>ที่ดินบางส่วนของบริษัท ที่ดินพร้อมสิ่งปลูกสร้างของบริษัทย่อย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แห่งหนึ่ง ติดภาระค้ำประกันวงเงินเบิกเกินบัญชีและวงเงินสินเชื่อกับธนาคารพาณิชย์ในประเทศ </w:t>
      </w: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 xml:space="preserve">(ดูหมายเหตุ </w:t>
      </w:r>
      <w:r w:rsidRPr="00985F5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13EE9" w:rsidRPr="00985F51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1F7306" w:rsidRPr="00985F51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26DBDA04" w14:textId="5983BE55" w:rsidR="006B55F3" w:rsidRPr="00084846" w:rsidRDefault="006B55F3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rPr>
          <w:rFonts w:asciiTheme="majorBidi" w:hAnsiTheme="majorBidi" w:cstheme="majorBidi"/>
          <w:sz w:val="32"/>
          <w:szCs w:val="32"/>
          <w:cs/>
        </w:rPr>
      </w:pPr>
    </w:p>
    <w:p w14:paraId="0F6F3238" w14:textId="4EF8AACE" w:rsidR="00AB2305" w:rsidRPr="0017009C" w:rsidRDefault="00AB2305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7009C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B80F04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  <w:r w:rsidRPr="0017009C">
        <w:rPr>
          <w:rFonts w:asciiTheme="majorBidi" w:eastAsia="Calibri" w:hAnsiTheme="majorBidi" w:cstheme="majorBidi"/>
          <w:b/>
          <w:bCs/>
          <w:sz w:val="32"/>
          <w:szCs w:val="32"/>
        </w:rPr>
        <w:t>.</w:t>
      </w:r>
      <w:r w:rsidRPr="0017009C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08484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1615E23D" w14:textId="355ECD84" w:rsidR="00570DBF" w:rsidRPr="0017009C" w:rsidRDefault="00570DBF" w:rsidP="005578AA">
      <w:pPr>
        <w:tabs>
          <w:tab w:val="clear" w:pos="227"/>
          <w:tab w:val="clear" w:pos="454"/>
          <w:tab w:val="clear" w:pos="680"/>
          <w:tab w:val="clear" w:pos="907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7009C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985F51" w:rsidRPr="0017009C">
        <w:rPr>
          <w:rFonts w:ascii="Angsana New" w:hAnsi="Angsana New" w:hint="cs"/>
          <w:sz w:val="32"/>
          <w:szCs w:val="32"/>
          <w:cs/>
        </w:rPr>
        <w:t>สาม</w:t>
      </w:r>
      <w:r w:rsidRPr="0017009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7009C">
        <w:rPr>
          <w:rFonts w:ascii="Angsana New" w:hAnsi="Angsana New"/>
          <w:sz w:val="32"/>
          <w:szCs w:val="32"/>
        </w:rPr>
        <w:t xml:space="preserve"> 3</w:t>
      </w:r>
      <w:r w:rsidR="00985F51" w:rsidRPr="0017009C">
        <w:rPr>
          <w:rFonts w:ascii="Angsana New" w:hAnsi="Angsana New"/>
          <w:sz w:val="32"/>
          <w:szCs w:val="32"/>
        </w:rPr>
        <w:t>1</w:t>
      </w:r>
      <w:r w:rsidRPr="00084846">
        <w:rPr>
          <w:rFonts w:ascii="Angsana New" w:hAnsi="Angsana New"/>
          <w:sz w:val="32"/>
          <w:szCs w:val="32"/>
          <w:cs/>
        </w:rPr>
        <w:t xml:space="preserve"> </w:t>
      </w:r>
      <w:r w:rsidR="003A45DA" w:rsidRPr="00084846">
        <w:rPr>
          <w:rFonts w:ascii="Angsana New" w:hAnsi="Angsana New" w:hint="cs"/>
          <w:sz w:val="32"/>
          <w:szCs w:val="32"/>
          <w:cs/>
        </w:rPr>
        <w:t>มีนาคม</w:t>
      </w:r>
      <w:r w:rsidRPr="0017009C">
        <w:rPr>
          <w:rFonts w:ascii="Angsana New" w:hAnsi="Angsana New"/>
          <w:sz w:val="32"/>
          <w:szCs w:val="32"/>
        </w:rPr>
        <w:t xml:space="preserve"> 256</w:t>
      </w:r>
      <w:r w:rsidR="00985F51" w:rsidRPr="0017009C">
        <w:rPr>
          <w:rFonts w:ascii="Angsana New" w:hAnsi="Angsana New"/>
          <w:sz w:val="32"/>
          <w:szCs w:val="32"/>
        </w:rPr>
        <w:t>8</w:t>
      </w:r>
      <w:r w:rsidRPr="0017009C">
        <w:rPr>
          <w:rFonts w:ascii="Angsana New" w:hAnsi="Angsana New"/>
          <w:sz w:val="32"/>
          <w:szCs w:val="32"/>
        </w:rPr>
        <w:t xml:space="preserve"> </w:t>
      </w:r>
      <w:r w:rsidRPr="0008484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17009C" w:rsidRPr="0017009C" w14:paraId="49109BCB" w14:textId="77777777" w:rsidTr="007B22B2">
        <w:trPr>
          <w:trHeight w:val="20"/>
        </w:trPr>
        <w:tc>
          <w:tcPr>
            <w:tcW w:w="4876" w:type="dxa"/>
          </w:tcPr>
          <w:p w14:paraId="4736F907" w14:textId="77777777" w:rsidR="0055192C" w:rsidRPr="0017009C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22FC6DE4" w14:textId="77777777" w:rsidR="0055192C" w:rsidRPr="00084846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7009C" w:rsidRPr="0017009C" w14:paraId="775D9A15" w14:textId="77777777" w:rsidTr="007B22B2">
        <w:trPr>
          <w:trHeight w:val="20"/>
        </w:trPr>
        <w:tc>
          <w:tcPr>
            <w:tcW w:w="4876" w:type="dxa"/>
          </w:tcPr>
          <w:p w14:paraId="1D359E07" w14:textId="77777777" w:rsidR="0055192C" w:rsidRPr="0017009C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FC3FDF" w14:textId="77777777" w:rsidR="0055192C" w:rsidRPr="0017009C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2B12DE" w14:textId="77777777" w:rsidR="0055192C" w:rsidRPr="0017009C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7FCC14" w14:textId="77777777" w:rsidR="0055192C" w:rsidRPr="0017009C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084846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</w:t>
            </w:r>
          </w:p>
          <w:p w14:paraId="38C4F7A7" w14:textId="77777777" w:rsidR="0055192C" w:rsidRPr="00084846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17009C" w:rsidRPr="0017009C" w14:paraId="7549BD55" w14:textId="77777777" w:rsidTr="007B22B2">
        <w:trPr>
          <w:trHeight w:val="20"/>
        </w:trPr>
        <w:tc>
          <w:tcPr>
            <w:tcW w:w="4876" w:type="dxa"/>
          </w:tcPr>
          <w:p w14:paraId="5CECFE5B" w14:textId="58F1E2CB" w:rsidR="004D33B3" w:rsidRPr="0017009C" w:rsidRDefault="004D33B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84846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7009C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1</w:t>
            </w:r>
            <w:r w:rsidRPr="00084846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 มกราคม </w:t>
            </w:r>
            <w:r w:rsidRPr="0017009C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256</w:t>
            </w:r>
            <w:r w:rsidR="0017009C" w:rsidRPr="0017009C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14:paraId="0AE6C41A" w14:textId="74C1FB9C" w:rsidR="004D33B3" w:rsidRPr="0017009C" w:rsidRDefault="0017009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7009C">
              <w:rPr>
                <w:rFonts w:asciiTheme="majorBidi" w:hAnsiTheme="majorBidi" w:cstheme="majorBidi"/>
                <w:sz w:val="32"/>
                <w:szCs w:val="32"/>
              </w:rPr>
              <w:t>52,575</w:t>
            </w:r>
          </w:p>
        </w:tc>
        <w:tc>
          <w:tcPr>
            <w:tcW w:w="134" w:type="dxa"/>
          </w:tcPr>
          <w:p w14:paraId="51FDC128" w14:textId="77777777" w:rsidR="004D33B3" w:rsidRPr="0017009C" w:rsidRDefault="004D33B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0EE7FFB7" w14:textId="0BB68004" w:rsidR="004D33B3" w:rsidRPr="00084846" w:rsidRDefault="0017009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eastAsia="Calibri" w:hAnsiTheme="majorBidi"/>
                <w:sz w:val="32"/>
                <w:szCs w:val="32"/>
              </w:rPr>
              <w:t>47</w:t>
            </w:r>
            <w:r w:rsidRPr="0017009C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084846">
              <w:rPr>
                <w:rFonts w:asciiTheme="majorBidi" w:eastAsia="Calibri" w:hAnsiTheme="majorBidi"/>
                <w:sz w:val="32"/>
                <w:szCs w:val="32"/>
              </w:rPr>
              <w:t>259</w:t>
            </w:r>
          </w:p>
        </w:tc>
      </w:tr>
      <w:tr w:rsidR="003A7593" w:rsidRPr="0017009C" w14:paraId="4522E592" w14:textId="77777777" w:rsidTr="007B22B2">
        <w:trPr>
          <w:trHeight w:val="20"/>
        </w:trPr>
        <w:tc>
          <w:tcPr>
            <w:tcW w:w="4876" w:type="dxa"/>
          </w:tcPr>
          <w:p w14:paraId="0B468DD5" w14:textId="08449A44" w:rsidR="003A7593" w:rsidRPr="00084846" w:rsidRDefault="003A759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CBBCA12" w14:textId="15F57441" w:rsidR="003A7593" w:rsidRPr="00084846" w:rsidRDefault="003A7593" w:rsidP="005578AA">
            <w:pPr>
              <w:spacing w:line="360" w:lineRule="exact"/>
              <w:ind w:left="-57"/>
              <w:jc w:val="righ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(</w:t>
            </w:r>
            <w:r w:rsidRPr="003A7593">
              <w:rPr>
                <w:rFonts w:asciiTheme="majorBidi" w:eastAsia="Calibri" w:hAnsiTheme="majorBidi" w:cstheme="majorBidi"/>
                <w:sz w:val="32"/>
                <w:szCs w:val="32"/>
              </w:rPr>
              <w:t>1,35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2)</w:t>
            </w:r>
          </w:p>
        </w:tc>
        <w:tc>
          <w:tcPr>
            <w:tcW w:w="134" w:type="dxa"/>
          </w:tcPr>
          <w:p w14:paraId="3B43D607" w14:textId="77777777" w:rsidR="003A7593" w:rsidRPr="0017009C" w:rsidRDefault="003A759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34769AF1" w14:textId="6D1754A4" w:rsidR="003A7593" w:rsidRPr="0017009C" w:rsidRDefault="003A7593" w:rsidP="005578AA">
            <w:pPr>
              <w:spacing w:line="360" w:lineRule="exact"/>
              <w:ind w:left="-57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(</w:t>
            </w:r>
            <w:r w:rsidRPr="00405C99">
              <w:rPr>
                <w:rFonts w:asciiTheme="majorBidi" w:eastAsia="Calibri" w:hAnsiTheme="majorBidi" w:cstheme="majorBidi"/>
                <w:sz w:val="32"/>
                <w:szCs w:val="32"/>
              </w:rPr>
              <w:t>1,064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)</w:t>
            </w:r>
          </w:p>
        </w:tc>
      </w:tr>
      <w:tr w:rsidR="003A7593" w:rsidRPr="0017009C" w14:paraId="1BAC395C" w14:textId="77777777" w:rsidTr="007B22B2">
        <w:trPr>
          <w:trHeight w:val="20"/>
        </w:trPr>
        <w:tc>
          <w:tcPr>
            <w:tcW w:w="4876" w:type="dxa"/>
          </w:tcPr>
          <w:p w14:paraId="66CDD998" w14:textId="4E7882A2" w:rsidR="003A7593" w:rsidRPr="0017009C" w:rsidRDefault="003A759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84846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7009C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3</w:t>
            </w:r>
            <w:r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1</w:t>
            </w:r>
            <w:r w:rsidRPr="00084846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 </w:t>
            </w:r>
            <w:r w:rsidRPr="00084846">
              <w:rPr>
                <w:rFonts w:asciiTheme="majorBidi" w:eastAsia="Calibri" w:hAnsiTheme="majorBidi" w:cstheme="majorBidi" w:hint="cs"/>
                <w:b/>
                <w:sz w:val="32"/>
                <w:szCs w:val="32"/>
                <w:cs/>
              </w:rPr>
              <w:t>มีนาคม</w:t>
            </w:r>
            <w:r w:rsidRPr="00084846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 </w:t>
            </w:r>
            <w:r w:rsidRPr="0017009C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22187F8" w14:textId="772E0910" w:rsidR="003A7593" w:rsidRPr="00084846" w:rsidRDefault="003A759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3A7593">
              <w:rPr>
                <w:rFonts w:asciiTheme="majorBidi" w:eastAsia="Calibri" w:hAnsiTheme="majorBidi" w:cstheme="majorBidi"/>
                <w:sz w:val="32"/>
                <w:szCs w:val="32"/>
              </w:rPr>
              <w:t>51,223</w:t>
            </w:r>
          </w:p>
        </w:tc>
        <w:tc>
          <w:tcPr>
            <w:tcW w:w="134" w:type="dxa"/>
          </w:tcPr>
          <w:p w14:paraId="5B69F036" w14:textId="77777777" w:rsidR="003A7593" w:rsidRPr="0017009C" w:rsidRDefault="003A759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A312D87" w14:textId="3F03D69F" w:rsidR="003A7593" w:rsidRPr="0017009C" w:rsidRDefault="003A759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84846">
              <w:rPr>
                <w:rFonts w:asciiTheme="majorBidi" w:eastAsia="Calibri" w:hAnsiTheme="majorBidi"/>
                <w:sz w:val="32"/>
                <w:szCs w:val="32"/>
              </w:rPr>
              <w:t>46</w:t>
            </w:r>
            <w:r w:rsidRPr="00405C99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084846">
              <w:rPr>
                <w:rFonts w:asciiTheme="majorBidi" w:eastAsia="Calibri" w:hAnsiTheme="majorBidi"/>
                <w:sz w:val="32"/>
                <w:szCs w:val="32"/>
              </w:rPr>
              <w:t>195</w:t>
            </w:r>
          </w:p>
        </w:tc>
      </w:tr>
    </w:tbl>
    <w:p w14:paraId="38EA3404" w14:textId="77777777" w:rsidR="0030166B" w:rsidRDefault="0030166B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7E292A7" w14:textId="0BDA6083" w:rsidR="004161F4" w:rsidRPr="0017009C" w:rsidRDefault="00AC588C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7009C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F0379D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4161F4" w:rsidRPr="0017009C">
        <w:rPr>
          <w:rFonts w:asciiTheme="majorBidi" w:eastAsia="Calibri" w:hAnsiTheme="majorBidi" w:cstheme="majorBidi"/>
          <w:b/>
          <w:bCs/>
          <w:sz w:val="32"/>
          <w:szCs w:val="32"/>
        </w:rPr>
        <w:t>.</w:t>
      </w:r>
      <w:r w:rsidR="004161F4" w:rsidRPr="0017009C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4161F4" w:rsidRPr="0008484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A20C20B" w14:textId="1CA79174" w:rsidR="00E0028F" w:rsidRPr="0017009C" w:rsidRDefault="00A11329" w:rsidP="005578AA">
      <w:pPr>
        <w:tabs>
          <w:tab w:val="clear" w:pos="227"/>
        </w:tabs>
        <w:spacing w:line="360" w:lineRule="exact"/>
        <w:ind w:left="288" w:firstLine="576"/>
        <w:jc w:val="thaiDistribute"/>
        <w:rPr>
          <w:rFonts w:asciiTheme="majorBidi" w:hAnsiTheme="majorBidi" w:cstheme="majorBidi"/>
          <w:sz w:val="32"/>
          <w:szCs w:val="32"/>
        </w:rPr>
      </w:pPr>
      <w:r w:rsidRPr="0017009C">
        <w:rPr>
          <w:rFonts w:asciiTheme="majorBidi" w:hAnsiTheme="majorBidi" w:cstheme="majorBidi" w:hint="cs"/>
          <w:spacing w:val="-4"/>
          <w:sz w:val="32"/>
          <w:szCs w:val="32"/>
          <w:cs/>
        </w:rPr>
        <w:t>ราย</w:t>
      </w:r>
      <w:r w:rsidR="004161F4" w:rsidRPr="0017009C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="0017009C" w:rsidRPr="0017009C">
        <w:rPr>
          <w:rFonts w:asciiTheme="majorBidi" w:hAnsiTheme="majorBidi" w:cstheme="majorBidi" w:hint="cs"/>
          <w:spacing w:val="-4"/>
          <w:sz w:val="32"/>
          <w:szCs w:val="32"/>
          <w:cs/>
        </w:rPr>
        <w:t>สาม</w:t>
      </w:r>
      <w:r w:rsidR="004161F4" w:rsidRPr="0017009C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4161F4" w:rsidRPr="0017009C">
        <w:rPr>
          <w:rFonts w:asciiTheme="majorBidi" w:hAnsiTheme="majorBidi" w:cstheme="majorBidi"/>
          <w:spacing w:val="-4"/>
          <w:sz w:val="32"/>
          <w:szCs w:val="32"/>
        </w:rPr>
        <w:t xml:space="preserve"> 3</w:t>
      </w:r>
      <w:r w:rsidR="0017009C" w:rsidRPr="0017009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161F4" w:rsidRPr="0017009C">
        <w:rPr>
          <w:rFonts w:asciiTheme="majorBidi" w:hAnsiTheme="majorBidi" w:cstheme="majorBidi"/>
          <w:sz w:val="32"/>
          <w:szCs w:val="32"/>
        </w:rPr>
        <w:t xml:space="preserve"> </w:t>
      </w:r>
      <w:r w:rsidR="003A45DA" w:rsidRPr="0008484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161F4" w:rsidRPr="0017009C">
        <w:rPr>
          <w:rFonts w:asciiTheme="majorBidi" w:hAnsiTheme="majorBidi" w:cstheme="majorBidi"/>
          <w:sz w:val="32"/>
          <w:szCs w:val="32"/>
        </w:rPr>
        <w:t xml:space="preserve"> 256</w:t>
      </w:r>
      <w:r w:rsidR="0017009C" w:rsidRPr="0017009C">
        <w:rPr>
          <w:rFonts w:asciiTheme="majorBidi" w:hAnsiTheme="majorBidi" w:cstheme="majorBidi"/>
          <w:sz w:val="32"/>
          <w:szCs w:val="32"/>
        </w:rPr>
        <w:t>8</w:t>
      </w:r>
      <w:r w:rsidR="004161F4" w:rsidRPr="0017009C">
        <w:rPr>
          <w:rFonts w:asciiTheme="majorBidi" w:hAnsiTheme="majorBidi" w:cstheme="majorBidi"/>
          <w:sz w:val="32"/>
          <w:szCs w:val="32"/>
        </w:rPr>
        <w:t xml:space="preserve"> </w:t>
      </w:r>
      <w:r w:rsidR="004161F4" w:rsidRPr="0008484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6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2"/>
        <w:gridCol w:w="1246"/>
        <w:gridCol w:w="134"/>
        <w:gridCol w:w="1247"/>
        <w:gridCol w:w="134"/>
        <w:gridCol w:w="1250"/>
        <w:gridCol w:w="134"/>
        <w:gridCol w:w="1252"/>
      </w:tblGrid>
      <w:tr w:rsidR="0017009C" w:rsidRPr="00C51F55" w14:paraId="0C3432A6" w14:textId="77777777" w:rsidTr="005578AA">
        <w:tc>
          <w:tcPr>
            <w:tcW w:w="3572" w:type="dxa"/>
          </w:tcPr>
          <w:p w14:paraId="05C114BD" w14:textId="77777777" w:rsidR="00BE2BBD" w:rsidRPr="00C51F5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7" w:type="dxa"/>
            <w:gridSpan w:val="7"/>
          </w:tcPr>
          <w:p w14:paraId="5B4549FC" w14:textId="77777777" w:rsidR="00BE2BBD" w:rsidRPr="00084846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009C" w:rsidRPr="00C51F55" w14:paraId="15583B89" w14:textId="77777777" w:rsidTr="005578AA">
        <w:tc>
          <w:tcPr>
            <w:tcW w:w="3572" w:type="dxa"/>
          </w:tcPr>
          <w:p w14:paraId="4987C593" w14:textId="77777777" w:rsidR="00BE2BBD" w:rsidRPr="00C51F5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7" w:type="dxa"/>
            <w:gridSpan w:val="7"/>
            <w:tcBorders>
              <w:top w:val="single" w:sz="6" w:space="0" w:color="auto"/>
            </w:tcBorders>
          </w:tcPr>
          <w:p w14:paraId="78B365E0" w14:textId="77777777" w:rsidR="00BE2BBD" w:rsidRPr="00084846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7009C" w:rsidRPr="00C51F55" w14:paraId="400C90EE" w14:textId="77777777" w:rsidTr="005578AA">
        <w:tc>
          <w:tcPr>
            <w:tcW w:w="3572" w:type="dxa"/>
          </w:tcPr>
          <w:p w14:paraId="74F0C5AB" w14:textId="77777777" w:rsidR="00BE2BBD" w:rsidRPr="00C51F5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3DC1539" w14:textId="77777777" w:rsidR="00BE2BBD" w:rsidRPr="00084846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271F52" w14:textId="77777777" w:rsidR="00BE2BBD" w:rsidRPr="00C51F5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77777777" w:rsidR="00BE2BBD" w:rsidRPr="00084846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A28E2F" w14:textId="77777777" w:rsidR="00BE2BBD" w:rsidRPr="00C51F5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15357D17" w14:textId="77777777" w:rsidR="00BE2BBD" w:rsidRPr="00084846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17009C" w:rsidRPr="00C51F55" w14:paraId="3AC735DA" w14:textId="77777777" w:rsidTr="005578AA">
        <w:tc>
          <w:tcPr>
            <w:tcW w:w="3572" w:type="dxa"/>
          </w:tcPr>
          <w:p w14:paraId="3D20CF6E" w14:textId="77777777" w:rsidR="00BE2BBD" w:rsidRPr="00C51F5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EC2880D" w14:textId="77777777" w:rsidR="00BE2BBD" w:rsidRPr="00C51F5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7EA336F" w14:textId="009966ED" w:rsidR="00BE2BBD" w:rsidRPr="00C51F5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7009C" w:rsidRPr="00C51F5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6EC42BEC" w14:textId="77777777" w:rsidR="00BE2BBD" w:rsidRPr="00C51F5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C51F55" w:rsidRDefault="00BE2BBD" w:rsidP="00F846E9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80AEF52" w14:textId="77777777" w:rsidR="00BE2BBD" w:rsidRPr="00C51F5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084846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D400CAF" w14:textId="77777777" w:rsidR="00BE2BBD" w:rsidRPr="00C51F5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000000"/>
            </w:tcBorders>
          </w:tcPr>
          <w:p w14:paraId="7D337973" w14:textId="11BCA671" w:rsidR="00BE2BBD" w:rsidRPr="00C51F5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7009C" w:rsidRPr="00C51F5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3A45DA" w:rsidRPr="0008484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7009C" w:rsidRPr="00C51F5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17009C" w:rsidRPr="00C51F55" w14:paraId="31FADEEF" w14:textId="77777777" w:rsidTr="005578AA">
        <w:tc>
          <w:tcPr>
            <w:tcW w:w="3572" w:type="dxa"/>
            <w:shd w:val="clear" w:color="auto" w:fill="auto"/>
          </w:tcPr>
          <w:p w14:paraId="0769B674" w14:textId="77777777" w:rsidR="00BE2BBD" w:rsidRPr="00084846" w:rsidRDefault="00BE2BBD" w:rsidP="00F8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46" w:type="dxa"/>
          </w:tcPr>
          <w:p w14:paraId="7D8933D6" w14:textId="77777777" w:rsidR="00BE2BBD" w:rsidRPr="00C51F55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96A5AF" w14:textId="77777777" w:rsidR="00BE2BBD" w:rsidRPr="00C51F55" w:rsidRDefault="00BE2BBD" w:rsidP="00F846E9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55EF7AE" w14:textId="77777777" w:rsidR="00BE2BBD" w:rsidRPr="00C51F55" w:rsidRDefault="00BE2BBD" w:rsidP="00F846E9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507E29" w14:textId="77777777" w:rsidR="00BE2BBD" w:rsidRPr="00C51F55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604F4B0" w14:textId="77777777" w:rsidR="00BE2BBD" w:rsidRPr="00C51F55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2BDF46" w14:textId="77777777" w:rsidR="00BE2BBD" w:rsidRPr="00C51F55" w:rsidRDefault="00BE2BBD" w:rsidP="00F846E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19216A62" w14:textId="77777777" w:rsidR="00BE2BBD" w:rsidRPr="00C51F55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349C" w:rsidRPr="00C51F55" w14:paraId="67112862" w14:textId="77777777" w:rsidTr="005578AA">
        <w:tc>
          <w:tcPr>
            <w:tcW w:w="3572" w:type="dxa"/>
            <w:shd w:val="clear" w:color="auto" w:fill="auto"/>
          </w:tcPr>
          <w:p w14:paraId="00474C8C" w14:textId="00297C05" w:rsidR="007A349C" w:rsidRPr="00084846" w:rsidRDefault="007A349C" w:rsidP="007A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</w:tcPr>
          <w:p w14:paraId="4A50428B" w14:textId="120C586B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6,594</w:t>
            </w:r>
          </w:p>
        </w:tc>
        <w:tc>
          <w:tcPr>
            <w:tcW w:w="134" w:type="dxa"/>
          </w:tcPr>
          <w:p w14:paraId="0415A45F" w14:textId="77777777" w:rsidR="007A349C" w:rsidRPr="00C51F55" w:rsidRDefault="007A349C" w:rsidP="007A349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D4F7227" w14:textId="4A115B2D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134" w:type="dxa"/>
          </w:tcPr>
          <w:p w14:paraId="7BDB315C" w14:textId="77777777" w:rsidR="007A349C" w:rsidRPr="00C51F55" w:rsidRDefault="007A349C" w:rsidP="007A349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301858B" w14:textId="0AEB7B53" w:rsidR="007A349C" w:rsidRPr="00C51F55" w:rsidRDefault="007A349C" w:rsidP="007A34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6CE75D" w14:textId="77777777" w:rsidR="007A349C" w:rsidRPr="00C51F55" w:rsidRDefault="007A349C" w:rsidP="007A349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8F4814C" w14:textId="52AE357E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6,837</w:t>
            </w:r>
          </w:p>
        </w:tc>
      </w:tr>
      <w:tr w:rsidR="007A349C" w:rsidRPr="00C51F55" w14:paraId="755C68E9" w14:textId="77777777" w:rsidTr="005578AA">
        <w:tc>
          <w:tcPr>
            <w:tcW w:w="3572" w:type="dxa"/>
            <w:shd w:val="clear" w:color="auto" w:fill="auto"/>
          </w:tcPr>
          <w:p w14:paraId="6B2D520B" w14:textId="5F5F0E14" w:rsidR="007A349C" w:rsidRPr="005578AA" w:rsidRDefault="007A349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69" w:hanging="142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578A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246" w:type="dxa"/>
          </w:tcPr>
          <w:p w14:paraId="44B15766" w14:textId="73B93B54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2,276</w:t>
            </w:r>
          </w:p>
        </w:tc>
        <w:tc>
          <w:tcPr>
            <w:tcW w:w="134" w:type="dxa"/>
          </w:tcPr>
          <w:p w14:paraId="6272B101" w14:textId="77777777" w:rsidR="007A349C" w:rsidRPr="00C51F55" w:rsidRDefault="007A349C" w:rsidP="007A349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4FD621B" w14:textId="3786031E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34" w:type="dxa"/>
          </w:tcPr>
          <w:p w14:paraId="67A9917A" w14:textId="77777777" w:rsidR="007A349C" w:rsidRPr="00C51F55" w:rsidRDefault="007A349C" w:rsidP="007A349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F3EF632" w14:textId="06E6D3D5" w:rsidR="007A349C" w:rsidRPr="00C51F55" w:rsidRDefault="007A349C" w:rsidP="007A34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D77C630" w14:textId="77777777" w:rsidR="007A349C" w:rsidRPr="00C51F55" w:rsidRDefault="007A349C" w:rsidP="007A349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56FAFA2D" w14:textId="3DE2E9E1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2,482</w:t>
            </w:r>
          </w:p>
        </w:tc>
      </w:tr>
      <w:tr w:rsidR="007A349C" w:rsidRPr="00C51F55" w14:paraId="5BDC9D11" w14:textId="77777777" w:rsidTr="005578AA">
        <w:trPr>
          <w:trHeight w:val="270"/>
        </w:trPr>
        <w:tc>
          <w:tcPr>
            <w:tcW w:w="3572" w:type="dxa"/>
            <w:shd w:val="clear" w:color="auto" w:fill="auto"/>
          </w:tcPr>
          <w:p w14:paraId="18472766" w14:textId="77777777" w:rsidR="007A349C" w:rsidRPr="00084846" w:rsidRDefault="007A349C" w:rsidP="007A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46" w:type="dxa"/>
          </w:tcPr>
          <w:p w14:paraId="7CBF27D4" w14:textId="7D1389AB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11,973 </w:t>
            </w:r>
          </w:p>
        </w:tc>
        <w:tc>
          <w:tcPr>
            <w:tcW w:w="134" w:type="dxa"/>
          </w:tcPr>
          <w:p w14:paraId="4C67DD8F" w14:textId="77777777" w:rsidR="007A349C" w:rsidRPr="00C51F55" w:rsidRDefault="007A349C" w:rsidP="007A34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7ABA65E" w14:textId="4823A0C6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  <w:tc>
          <w:tcPr>
            <w:tcW w:w="134" w:type="dxa"/>
            <w:vAlign w:val="bottom"/>
          </w:tcPr>
          <w:p w14:paraId="1F1A41D0" w14:textId="77777777" w:rsidR="007A349C" w:rsidRPr="00C51F55" w:rsidRDefault="007A349C" w:rsidP="007A34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D5B7DFC" w14:textId="60593A17" w:rsidR="007A349C" w:rsidRPr="00C51F55" w:rsidRDefault="007A349C" w:rsidP="007A34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9FD19F1" w14:textId="77777777" w:rsidR="007A349C" w:rsidRPr="00C51F55" w:rsidRDefault="007A349C" w:rsidP="007A34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0DD913E3" w14:textId="5A6558F1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12,579</w:t>
            </w:r>
          </w:p>
        </w:tc>
      </w:tr>
      <w:tr w:rsidR="007A349C" w:rsidRPr="00C51F55" w14:paraId="461F9F13" w14:textId="77777777" w:rsidTr="005578AA">
        <w:trPr>
          <w:trHeight w:val="270"/>
        </w:trPr>
        <w:tc>
          <w:tcPr>
            <w:tcW w:w="3572" w:type="dxa"/>
            <w:shd w:val="clear" w:color="auto" w:fill="auto"/>
          </w:tcPr>
          <w:p w14:paraId="39827875" w14:textId="77777777" w:rsidR="007A349C" w:rsidRPr="00084846" w:rsidRDefault="007A349C" w:rsidP="007A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46" w:type="dxa"/>
          </w:tcPr>
          <w:p w14:paraId="5D53EDD4" w14:textId="0B88110A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77 </w:t>
            </w:r>
          </w:p>
        </w:tc>
        <w:tc>
          <w:tcPr>
            <w:tcW w:w="134" w:type="dxa"/>
          </w:tcPr>
          <w:p w14:paraId="77D7C93C" w14:textId="77777777" w:rsidR="007A349C" w:rsidRPr="00C51F55" w:rsidRDefault="007A349C" w:rsidP="007A34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C50003A" w14:textId="1979337E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134" w:type="dxa"/>
            <w:vAlign w:val="bottom"/>
          </w:tcPr>
          <w:p w14:paraId="14258D9C" w14:textId="77777777" w:rsidR="007A349C" w:rsidRPr="00C51F55" w:rsidRDefault="007A349C" w:rsidP="007A34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FB659A8" w14:textId="5A166889" w:rsidR="007A349C" w:rsidRPr="00C51F55" w:rsidRDefault="007A349C" w:rsidP="007A34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19A86E2" w14:textId="77777777" w:rsidR="007A349C" w:rsidRPr="00C51F55" w:rsidRDefault="007A349C" w:rsidP="007A34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70354186" w14:textId="3522151A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</w:tr>
      <w:tr w:rsidR="007A349C" w:rsidRPr="00C51F55" w14:paraId="0ACCAB46" w14:textId="77777777" w:rsidTr="005578AA">
        <w:tc>
          <w:tcPr>
            <w:tcW w:w="3572" w:type="dxa"/>
            <w:shd w:val="clear" w:color="auto" w:fill="auto"/>
          </w:tcPr>
          <w:p w14:paraId="78F8393A" w14:textId="0F7217A6" w:rsidR="007A349C" w:rsidRPr="00084846" w:rsidRDefault="007A349C" w:rsidP="007A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</w:tcPr>
          <w:p w14:paraId="65B8612D" w14:textId="3AB274EA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9,198 </w:t>
            </w:r>
          </w:p>
        </w:tc>
        <w:tc>
          <w:tcPr>
            <w:tcW w:w="134" w:type="dxa"/>
          </w:tcPr>
          <w:p w14:paraId="6D74E5F8" w14:textId="77777777" w:rsidR="007A349C" w:rsidRPr="00C51F55" w:rsidRDefault="007A349C" w:rsidP="007A349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8A74724" w14:textId="2F691ECF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4,123</w:t>
            </w:r>
          </w:p>
        </w:tc>
        <w:tc>
          <w:tcPr>
            <w:tcW w:w="134" w:type="dxa"/>
          </w:tcPr>
          <w:p w14:paraId="04610739" w14:textId="77777777" w:rsidR="007A349C" w:rsidRPr="00C51F55" w:rsidRDefault="007A349C" w:rsidP="007A349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195ED2B4" w14:textId="26883CBA" w:rsidR="007A349C" w:rsidRPr="00C51F55" w:rsidRDefault="007A349C" w:rsidP="007A34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C5F152" w14:textId="77777777" w:rsidR="007A349C" w:rsidRPr="00C51F55" w:rsidRDefault="007A349C" w:rsidP="007A349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75C7BDE3" w14:textId="796B9AF2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13,321</w:t>
            </w:r>
          </w:p>
        </w:tc>
      </w:tr>
      <w:tr w:rsidR="007A349C" w:rsidRPr="00C51F55" w14:paraId="3163695A" w14:textId="77777777" w:rsidTr="005578AA">
        <w:tc>
          <w:tcPr>
            <w:tcW w:w="3572" w:type="dxa"/>
            <w:shd w:val="clear" w:color="auto" w:fill="auto"/>
          </w:tcPr>
          <w:p w14:paraId="275CB583" w14:textId="5EB2CC52" w:rsidR="007A349C" w:rsidRPr="00084846" w:rsidRDefault="007A349C" w:rsidP="007A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46" w:type="dxa"/>
          </w:tcPr>
          <w:p w14:paraId="2AAC3995" w14:textId="7B0F611F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88 </w:t>
            </w:r>
          </w:p>
        </w:tc>
        <w:tc>
          <w:tcPr>
            <w:tcW w:w="134" w:type="dxa"/>
          </w:tcPr>
          <w:p w14:paraId="2C29DE8C" w14:textId="77777777" w:rsidR="007A349C" w:rsidRPr="00C51F55" w:rsidRDefault="007A349C" w:rsidP="007A349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D4B7D65" w14:textId="31965B86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(184)</w:t>
            </w:r>
          </w:p>
        </w:tc>
        <w:tc>
          <w:tcPr>
            <w:tcW w:w="134" w:type="dxa"/>
          </w:tcPr>
          <w:p w14:paraId="3416720B" w14:textId="77777777" w:rsidR="007A349C" w:rsidRPr="00C51F55" w:rsidRDefault="007A349C" w:rsidP="007A349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C21EE7B" w14:textId="3E5CF055" w:rsidR="007A349C" w:rsidRPr="00C51F55" w:rsidRDefault="007A349C" w:rsidP="007A34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C6C066" w14:textId="77777777" w:rsidR="007A349C" w:rsidRPr="00C51F55" w:rsidRDefault="007A349C" w:rsidP="007A349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0FCFC91F" w14:textId="781A7032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(96)</w:t>
            </w:r>
          </w:p>
        </w:tc>
      </w:tr>
      <w:tr w:rsidR="007A349C" w:rsidRPr="00C51F55" w14:paraId="61A8FFC1" w14:textId="77777777" w:rsidTr="005578AA">
        <w:tc>
          <w:tcPr>
            <w:tcW w:w="3572" w:type="dxa"/>
            <w:shd w:val="clear" w:color="auto" w:fill="auto"/>
          </w:tcPr>
          <w:p w14:paraId="68D34F01" w14:textId="642E9687" w:rsidR="007A349C" w:rsidRPr="00084846" w:rsidRDefault="007A349C" w:rsidP="007A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6" w:type="dxa"/>
          </w:tcPr>
          <w:p w14:paraId="0D8ACA82" w14:textId="650F5F7F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4,347 </w:t>
            </w:r>
          </w:p>
        </w:tc>
        <w:tc>
          <w:tcPr>
            <w:tcW w:w="134" w:type="dxa"/>
          </w:tcPr>
          <w:p w14:paraId="20879B58" w14:textId="77777777" w:rsidR="007A349C" w:rsidRPr="00C51F55" w:rsidRDefault="007A349C" w:rsidP="007A349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D5F48B4" w14:textId="2E4BAD21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34" w:type="dxa"/>
          </w:tcPr>
          <w:p w14:paraId="1B74CAAE" w14:textId="77777777" w:rsidR="007A349C" w:rsidRPr="00C51F55" w:rsidRDefault="007A349C" w:rsidP="007A349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A902BE8" w14:textId="4832810B" w:rsidR="007A349C" w:rsidRPr="00C51F55" w:rsidRDefault="007A349C" w:rsidP="007A34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F1540D" w14:textId="77777777" w:rsidR="007A349C" w:rsidRPr="00C51F55" w:rsidRDefault="007A349C" w:rsidP="007A34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032385C" w14:textId="5A9661CB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4,446</w:t>
            </w:r>
          </w:p>
        </w:tc>
      </w:tr>
      <w:tr w:rsidR="007A349C" w:rsidRPr="00C51F55" w14:paraId="4375B8FE" w14:textId="77777777" w:rsidTr="005578AA">
        <w:tc>
          <w:tcPr>
            <w:tcW w:w="3572" w:type="dxa"/>
          </w:tcPr>
          <w:p w14:paraId="2B688341" w14:textId="15F5BA29" w:rsidR="007A349C" w:rsidRPr="00084846" w:rsidRDefault="007A349C" w:rsidP="007A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63801CEB" w14:textId="476119F6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34,553 </w:t>
            </w:r>
          </w:p>
        </w:tc>
        <w:tc>
          <w:tcPr>
            <w:tcW w:w="134" w:type="dxa"/>
          </w:tcPr>
          <w:p w14:paraId="44E24813" w14:textId="77777777" w:rsidR="007A349C" w:rsidRPr="00C51F55" w:rsidRDefault="007A349C" w:rsidP="007A349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7F3DF8A" w14:textId="5CA1D073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5,078</w:t>
            </w:r>
          </w:p>
        </w:tc>
        <w:tc>
          <w:tcPr>
            <w:tcW w:w="134" w:type="dxa"/>
          </w:tcPr>
          <w:p w14:paraId="21D3746C" w14:textId="77777777" w:rsidR="007A349C" w:rsidRPr="00C51F55" w:rsidRDefault="007A349C" w:rsidP="007A34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48260B0E" w14:textId="19FFD1D4" w:rsidR="007A349C" w:rsidRPr="00C51F55" w:rsidRDefault="007A349C" w:rsidP="007A34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82FE49" w14:textId="77777777" w:rsidR="007A349C" w:rsidRPr="00C51F55" w:rsidRDefault="007A349C" w:rsidP="007A349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1A622D6F" w14:textId="6B669F0C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39,631</w:t>
            </w:r>
          </w:p>
        </w:tc>
      </w:tr>
      <w:tr w:rsidR="007A349C" w:rsidRPr="00C51F55" w14:paraId="0206D92F" w14:textId="77777777" w:rsidTr="005578AA">
        <w:tc>
          <w:tcPr>
            <w:tcW w:w="3572" w:type="dxa"/>
          </w:tcPr>
          <w:p w14:paraId="40F60F38" w14:textId="77777777" w:rsidR="007A349C" w:rsidRPr="00084846" w:rsidRDefault="007A349C" w:rsidP="007A349C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AB2B7A1" w14:textId="77777777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3B5E9F" w14:textId="77777777" w:rsidR="007A349C" w:rsidRPr="00C51F55" w:rsidRDefault="007A349C" w:rsidP="007A349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1A9F061" w14:textId="77777777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775B07" w14:textId="77777777" w:rsidR="007A349C" w:rsidRPr="00C51F55" w:rsidRDefault="007A349C" w:rsidP="007A34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50EC18AC" w14:textId="77777777" w:rsidR="007A349C" w:rsidRPr="00C51F55" w:rsidRDefault="007A349C" w:rsidP="007A34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7B70E7" w14:textId="77777777" w:rsidR="007A349C" w:rsidRPr="00C51F55" w:rsidRDefault="007A349C" w:rsidP="007A349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76A70F67" w14:textId="17FFB8CB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349C" w:rsidRPr="00C51F55" w14:paraId="4EF896DA" w14:textId="77777777" w:rsidTr="005578AA">
        <w:tc>
          <w:tcPr>
            <w:tcW w:w="3572" w:type="dxa"/>
          </w:tcPr>
          <w:p w14:paraId="02059EF0" w14:textId="20DE7324" w:rsidR="007A349C" w:rsidRPr="00084846" w:rsidRDefault="007A349C" w:rsidP="007A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46" w:type="dxa"/>
          </w:tcPr>
          <w:p w14:paraId="2CAEFCF5" w14:textId="697EC3F1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(8,210)</w:t>
            </w:r>
          </w:p>
        </w:tc>
        <w:tc>
          <w:tcPr>
            <w:tcW w:w="134" w:type="dxa"/>
          </w:tcPr>
          <w:p w14:paraId="502B1D72" w14:textId="77777777" w:rsidR="007A349C" w:rsidRPr="00C51F55" w:rsidRDefault="007A349C" w:rsidP="007A349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115721C" w14:textId="32E0D9AA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(4,025)</w:t>
            </w:r>
          </w:p>
        </w:tc>
        <w:tc>
          <w:tcPr>
            <w:tcW w:w="134" w:type="dxa"/>
          </w:tcPr>
          <w:p w14:paraId="4EC771E4" w14:textId="77777777" w:rsidR="007A349C" w:rsidRPr="00C51F55" w:rsidRDefault="007A349C" w:rsidP="007A34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46909E0" w14:textId="207721DB" w:rsidR="007A349C" w:rsidRPr="00C51F55" w:rsidRDefault="007A349C" w:rsidP="007A34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ACAC3E" w14:textId="77777777" w:rsidR="007A349C" w:rsidRPr="00C51F55" w:rsidRDefault="007A349C" w:rsidP="007A349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6758A681" w14:textId="2CEB1ED8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(12,235)</w:t>
            </w:r>
          </w:p>
        </w:tc>
      </w:tr>
      <w:tr w:rsidR="007A349C" w:rsidRPr="00C51F55" w14:paraId="744F27CD" w14:textId="77777777" w:rsidTr="005578AA">
        <w:tc>
          <w:tcPr>
            <w:tcW w:w="3572" w:type="dxa"/>
            <w:shd w:val="clear" w:color="auto" w:fill="auto"/>
          </w:tcPr>
          <w:p w14:paraId="4BAEBCE3" w14:textId="7C87E005" w:rsidR="007A349C" w:rsidRPr="00084846" w:rsidRDefault="007A349C" w:rsidP="007A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991285C" w14:textId="7AE54D9B" w:rsidR="007A349C" w:rsidRPr="00084846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(8,210)</w:t>
            </w:r>
          </w:p>
        </w:tc>
        <w:tc>
          <w:tcPr>
            <w:tcW w:w="134" w:type="dxa"/>
          </w:tcPr>
          <w:p w14:paraId="20C6075F" w14:textId="2F59D7AF" w:rsidR="007A349C" w:rsidRPr="00C51F55" w:rsidRDefault="007A349C" w:rsidP="007A349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81598F5" w14:textId="7F66C6AD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(4,025)</w:t>
            </w:r>
          </w:p>
        </w:tc>
        <w:tc>
          <w:tcPr>
            <w:tcW w:w="134" w:type="dxa"/>
          </w:tcPr>
          <w:p w14:paraId="1F99D9DB" w14:textId="77777777" w:rsidR="007A349C" w:rsidRPr="00C51F55" w:rsidRDefault="007A349C" w:rsidP="007A34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6C475AC8" w14:textId="39FF8A36" w:rsidR="007A349C" w:rsidRPr="00C51F55" w:rsidRDefault="007A349C" w:rsidP="007A34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8729BA7" w14:textId="77777777" w:rsidR="007A349C" w:rsidRPr="00C51F55" w:rsidRDefault="007A349C" w:rsidP="007A349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2FCA05D9" w14:textId="687D5D93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(12,235)</w:t>
            </w:r>
          </w:p>
        </w:tc>
      </w:tr>
      <w:tr w:rsidR="007A349C" w:rsidRPr="00C51F55" w14:paraId="33046209" w14:textId="77777777" w:rsidTr="005578AA">
        <w:tc>
          <w:tcPr>
            <w:tcW w:w="3572" w:type="dxa"/>
            <w:shd w:val="clear" w:color="auto" w:fill="auto"/>
          </w:tcPr>
          <w:p w14:paraId="1BB6D8BD" w14:textId="77777777" w:rsidR="007A349C" w:rsidRPr="00084846" w:rsidRDefault="007A349C" w:rsidP="007A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0A5887A" w14:textId="7E871CCB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26,343</w:t>
            </w:r>
          </w:p>
        </w:tc>
        <w:tc>
          <w:tcPr>
            <w:tcW w:w="134" w:type="dxa"/>
          </w:tcPr>
          <w:p w14:paraId="79718489" w14:textId="77777777" w:rsidR="007A349C" w:rsidRPr="00C51F55" w:rsidRDefault="007A349C" w:rsidP="007A349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2F68245" w14:textId="61CA4D43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1,053</w:t>
            </w:r>
          </w:p>
        </w:tc>
        <w:tc>
          <w:tcPr>
            <w:tcW w:w="134" w:type="dxa"/>
          </w:tcPr>
          <w:p w14:paraId="15F04658" w14:textId="77777777" w:rsidR="007A349C" w:rsidRPr="00C51F55" w:rsidRDefault="007A349C" w:rsidP="007A34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DC75711" w14:textId="364A8CF9" w:rsidR="007A349C" w:rsidRPr="00C51F55" w:rsidRDefault="007A349C" w:rsidP="007A34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63EA63" w14:textId="77777777" w:rsidR="007A349C" w:rsidRPr="00C51F55" w:rsidRDefault="007A349C" w:rsidP="007A349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4B23AF2E" w14:textId="4676F0F7" w:rsidR="007A349C" w:rsidRPr="00C51F55" w:rsidRDefault="007A349C" w:rsidP="007A34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27,396</w:t>
            </w:r>
          </w:p>
        </w:tc>
      </w:tr>
      <w:tr w:rsidR="0017009C" w:rsidRPr="00C51F55" w14:paraId="3029BFDB" w14:textId="77777777" w:rsidTr="005578AA">
        <w:tc>
          <w:tcPr>
            <w:tcW w:w="3572" w:type="dxa"/>
          </w:tcPr>
          <w:p w14:paraId="6FDEBF45" w14:textId="62C3DC9F" w:rsidR="003D22F8" w:rsidRPr="00C51F5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5397" w:type="dxa"/>
            <w:gridSpan w:val="7"/>
          </w:tcPr>
          <w:p w14:paraId="4F5CA4C4" w14:textId="77777777" w:rsidR="003D22F8" w:rsidRPr="00084846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009C" w:rsidRPr="00C51F55" w14:paraId="2EC8B121" w14:textId="77777777" w:rsidTr="005578AA">
        <w:tc>
          <w:tcPr>
            <w:tcW w:w="3572" w:type="dxa"/>
          </w:tcPr>
          <w:p w14:paraId="4CB2076E" w14:textId="77777777" w:rsidR="003D22F8" w:rsidRPr="00C51F5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7" w:type="dxa"/>
            <w:gridSpan w:val="7"/>
            <w:tcBorders>
              <w:top w:val="single" w:sz="6" w:space="0" w:color="auto"/>
            </w:tcBorders>
          </w:tcPr>
          <w:p w14:paraId="64D3DCC0" w14:textId="77777777" w:rsidR="003D22F8" w:rsidRPr="00084846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009C" w:rsidRPr="00C51F55" w14:paraId="77171C90" w14:textId="77777777" w:rsidTr="005578AA">
        <w:tc>
          <w:tcPr>
            <w:tcW w:w="3572" w:type="dxa"/>
          </w:tcPr>
          <w:p w14:paraId="644010BC" w14:textId="77777777" w:rsidR="003D22F8" w:rsidRPr="00C51F5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08CEDCA9" w14:textId="77777777" w:rsidR="003D22F8" w:rsidRPr="00084846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F3E324" w14:textId="77777777" w:rsidR="003D22F8" w:rsidRPr="00C51F5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77777777" w:rsidR="003D22F8" w:rsidRPr="00084846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4B03ED" w14:textId="77777777" w:rsidR="003D22F8" w:rsidRPr="00C51F5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67E27E60" w14:textId="77777777" w:rsidR="003D22F8" w:rsidRPr="00084846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17009C" w:rsidRPr="00C51F55" w14:paraId="66DEF5CF" w14:textId="77777777" w:rsidTr="005578AA">
        <w:tc>
          <w:tcPr>
            <w:tcW w:w="3572" w:type="dxa"/>
          </w:tcPr>
          <w:p w14:paraId="4CAFAB89" w14:textId="77777777" w:rsidR="003D22F8" w:rsidRPr="00C51F5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A547DEA" w14:textId="77777777" w:rsidR="003D22F8" w:rsidRPr="00C51F5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66F36FF" w14:textId="4BED07F2" w:rsidR="003D22F8" w:rsidRPr="00C51F5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7009C" w:rsidRPr="00C51F5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539DCF4B" w14:textId="77777777" w:rsidR="003D22F8" w:rsidRPr="00C51F5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3D22F8" w:rsidRPr="00C51F55" w:rsidRDefault="003D22F8" w:rsidP="003D22F8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1F1C8C7" w14:textId="77777777" w:rsidR="003D22F8" w:rsidRPr="00C51F5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3D22F8" w:rsidRPr="00084846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8B351EC" w14:textId="77777777" w:rsidR="003D22F8" w:rsidRPr="00C51F5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000000"/>
            </w:tcBorders>
          </w:tcPr>
          <w:p w14:paraId="025A8CFA" w14:textId="38CB9076" w:rsidR="003D22F8" w:rsidRPr="00C51F55" w:rsidRDefault="00DC5185" w:rsidP="003D22F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7009C" w:rsidRPr="00C51F5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3A45DA" w:rsidRPr="0008484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7009C" w:rsidRPr="00C51F5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17009C" w:rsidRPr="00C51F55" w14:paraId="753A7ECA" w14:textId="77777777" w:rsidTr="005578AA">
        <w:tc>
          <w:tcPr>
            <w:tcW w:w="3572" w:type="dxa"/>
            <w:shd w:val="clear" w:color="auto" w:fill="auto"/>
          </w:tcPr>
          <w:p w14:paraId="1288FFBD" w14:textId="77777777" w:rsidR="003D22F8" w:rsidRPr="00084846" w:rsidRDefault="003D22F8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46" w:type="dxa"/>
          </w:tcPr>
          <w:p w14:paraId="2CC7B19B" w14:textId="77777777" w:rsidR="003D22F8" w:rsidRPr="00C51F55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3F546C7" w14:textId="77777777" w:rsidR="003D22F8" w:rsidRPr="00C51F5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3A8EDFF" w14:textId="77777777" w:rsidR="003D22F8" w:rsidRPr="00C51F55" w:rsidRDefault="003D22F8" w:rsidP="003D22F8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BF4833" w14:textId="77777777" w:rsidR="003D22F8" w:rsidRPr="00C51F55" w:rsidRDefault="003D22F8" w:rsidP="003D22F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F418A0A" w14:textId="77777777" w:rsidR="003D22F8" w:rsidRPr="00C51F55" w:rsidRDefault="003D22F8" w:rsidP="003D22F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59A6B5" w14:textId="77777777" w:rsidR="003D22F8" w:rsidRPr="00C51F55" w:rsidRDefault="003D22F8" w:rsidP="003D22F8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A5D3802" w14:textId="77777777" w:rsidR="003D22F8" w:rsidRPr="00C51F55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360F" w:rsidRPr="00C51F55" w14:paraId="0A132333" w14:textId="77777777" w:rsidTr="005578AA">
        <w:tc>
          <w:tcPr>
            <w:tcW w:w="3572" w:type="dxa"/>
            <w:shd w:val="clear" w:color="auto" w:fill="auto"/>
          </w:tcPr>
          <w:p w14:paraId="601EF1F5" w14:textId="15DFF21E" w:rsidR="0070360F" w:rsidRPr="00084846" w:rsidRDefault="0070360F" w:rsidP="0070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</w:tcPr>
          <w:p w14:paraId="1E353779" w14:textId="494DD456" w:rsidR="0070360F" w:rsidRPr="00C51F55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2,355 </w:t>
            </w:r>
          </w:p>
        </w:tc>
        <w:tc>
          <w:tcPr>
            <w:tcW w:w="134" w:type="dxa"/>
          </w:tcPr>
          <w:p w14:paraId="7A9DCCE8" w14:textId="77777777" w:rsidR="0070360F" w:rsidRPr="00C51F55" w:rsidRDefault="0070360F" w:rsidP="0070360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2CAEA14" w14:textId="0AA2527A" w:rsidR="0070360F" w:rsidRPr="00084846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0D82B63E" w14:textId="77777777" w:rsidR="0070360F" w:rsidRPr="00C51F55" w:rsidRDefault="0070360F" w:rsidP="0070360F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A962C1B" w14:textId="1510E6F8" w:rsidR="0070360F" w:rsidRPr="00C51F55" w:rsidRDefault="0070360F" w:rsidP="0070360F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2701DF" w14:textId="77777777" w:rsidR="0070360F" w:rsidRPr="00C51F55" w:rsidRDefault="0070360F" w:rsidP="0070360F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597F775D" w14:textId="6683109C" w:rsidR="0070360F" w:rsidRPr="00C51F55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2,358 </w:t>
            </w:r>
          </w:p>
        </w:tc>
      </w:tr>
      <w:tr w:rsidR="0070360F" w:rsidRPr="00C51F55" w14:paraId="5808D950" w14:textId="77777777" w:rsidTr="005578AA">
        <w:trPr>
          <w:trHeight w:val="270"/>
        </w:trPr>
        <w:tc>
          <w:tcPr>
            <w:tcW w:w="3572" w:type="dxa"/>
            <w:shd w:val="clear" w:color="auto" w:fill="auto"/>
          </w:tcPr>
          <w:p w14:paraId="73B1053D" w14:textId="5348EB2C" w:rsidR="0070360F" w:rsidRPr="00C51F55" w:rsidRDefault="0070360F" w:rsidP="0070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46" w:type="dxa"/>
          </w:tcPr>
          <w:p w14:paraId="6922FAFB" w14:textId="49D7D05E" w:rsidR="0070360F" w:rsidRPr="00C51F55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5,142 </w:t>
            </w:r>
          </w:p>
        </w:tc>
        <w:tc>
          <w:tcPr>
            <w:tcW w:w="134" w:type="dxa"/>
          </w:tcPr>
          <w:p w14:paraId="7E0358E7" w14:textId="77777777" w:rsidR="0070360F" w:rsidRPr="00C51F55" w:rsidRDefault="0070360F" w:rsidP="0070360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176A16F" w14:textId="6ED9606D" w:rsidR="0070360F" w:rsidRPr="00C51F55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 w:hint="cs"/>
                <w:sz w:val="24"/>
                <w:szCs w:val="24"/>
              </w:rPr>
              <w:t>241</w:t>
            </w:r>
          </w:p>
        </w:tc>
        <w:tc>
          <w:tcPr>
            <w:tcW w:w="134" w:type="dxa"/>
          </w:tcPr>
          <w:p w14:paraId="1F1C018F" w14:textId="77777777" w:rsidR="0070360F" w:rsidRPr="00C51F55" w:rsidRDefault="0070360F" w:rsidP="0070360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10748373" w14:textId="0CBA983D" w:rsidR="0070360F" w:rsidRPr="00C51F55" w:rsidRDefault="0070360F" w:rsidP="0070360F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E3849A" w14:textId="77777777" w:rsidR="0070360F" w:rsidRPr="00C51F55" w:rsidRDefault="0070360F" w:rsidP="0070360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13630022" w14:textId="4D211EAB" w:rsidR="0070360F" w:rsidRPr="00C51F55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5,383 </w:t>
            </w:r>
          </w:p>
        </w:tc>
      </w:tr>
      <w:tr w:rsidR="0017009C" w:rsidRPr="00C51F55" w14:paraId="272D9E47" w14:textId="77777777" w:rsidTr="005578AA">
        <w:tc>
          <w:tcPr>
            <w:tcW w:w="3572" w:type="dxa"/>
            <w:shd w:val="clear" w:color="auto" w:fill="auto"/>
          </w:tcPr>
          <w:p w14:paraId="194B042B" w14:textId="57262ACE" w:rsidR="0017009C" w:rsidRPr="00084846" w:rsidRDefault="0017009C" w:rsidP="001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</w:tcPr>
          <w:p w14:paraId="6DEBAF93" w14:textId="718F090E" w:rsidR="0017009C" w:rsidRPr="00C51F55" w:rsidRDefault="0017009C" w:rsidP="001700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4,439 </w:t>
            </w:r>
          </w:p>
        </w:tc>
        <w:tc>
          <w:tcPr>
            <w:tcW w:w="134" w:type="dxa"/>
          </w:tcPr>
          <w:p w14:paraId="05BB7EF6" w14:textId="77777777" w:rsidR="0017009C" w:rsidRPr="00C51F55" w:rsidRDefault="0017009C" w:rsidP="0017009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5024DDB" w14:textId="3CD8A56E" w:rsidR="0017009C" w:rsidRPr="00084846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  <w:tc>
          <w:tcPr>
            <w:tcW w:w="134" w:type="dxa"/>
          </w:tcPr>
          <w:p w14:paraId="44717DA9" w14:textId="77777777" w:rsidR="0017009C" w:rsidRPr="00C51F55" w:rsidRDefault="0017009C" w:rsidP="0017009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0EE9196" w14:textId="607F17A7" w:rsidR="0017009C" w:rsidRPr="00C51F55" w:rsidRDefault="0017009C" w:rsidP="001700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B54157C" w14:textId="77777777" w:rsidR="0017009C" w:rsidRPr="00C51F55" w:rsidRDefault="0017009C" w:rsidP="0017009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13C928C4" w14:textId="0372790D" w:rsidR="0017009C" w:rsidRPr="00084846" w:rsidRDefault="0070360F" w:rsidP="001700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4846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</w:tr>
      <w:tr w:rsidR="0017009C" w:rsidRPr="00C51F55" w14:paraId="431E617A" w14:textId="77777777" w:rsidTr="005578AA">
        <w:tc>
          <w:tcPr>
            <w:tcW w:w="3572" w:type="dxa"/>
            <w:shd w:val="clear" w:color="auto" w:fill="auto"/>
          </w:tcPr>
          <w:p w14:paraId="00D5A85F" w14:textId="14134221" w:rsidR="0017009C" w:rsidRPr="00084846" w:rsidRDefault="0017009C" w:rsidP="001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46" w:type="dxa"/>
          </w:tcPr>
          <w:p w14:paraId="1FA90195" w14:textId="175B5274" w:rsidR="0017009C" w:rsidRPr="00C51F55" w:rsidRDefault="0017009C" w:rsidP="001700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88 </w:t>
            </w:r>
          </w:p>
        </w:tc>
        <w:tc>
          <w:tcPr>
            <w:tcW w:w="134" w:type="dxa"/>
          </w:tcPr>
          <w:p w14:paraId="31AE6608" w14:textId="77777777" w:rsidR="0017009C" w:rsidRPr="00C51F55" w:rsidRDefault="0017009C" w:rsidP="0017009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A8D0907" w14:textId="7CEA2FDA" w:rsidR="0017009C" w:rsidRPr="00C51F55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(184)</w:t>
            </w:r>
          </w:p>
        </w:tc>
        <w:tc>
          <w:tcPr>
            <w:tcW w:w="134" w:type="dxa"/>
          </w:tcPr>
          <w:p w14:paraId="5FA011A4" w14:textId="77777777" w:rsidR="0017009C" w:rsidRPr="00C51F55" w:rsidRDefault="0017009C" w:rsidP="0017009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1AD1BCB3" w14:textId="34CB9799" w:rsidR="0017009C" w:rsidRPr="00C51F55" w:rsidRDefault="0017009C" w:rsidP="001700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B40E169" w14:textId="77777777" w:rsidR="0017009C" w:rsidRPr="00C51F55" w:rsidRDefault="0017009C" w:rsidP="0017009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031476CE" w14:textId="53D85AAD" w:rsidR="0017009C" w:rsidRPr="00C51F55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</w:rPr>
              <w:t>(96)</w:t>
            </w:r>
          </w:p>
        </w:tc>
      </w:tr>
      <w:tr w:rsidR="0017009C" w:rsidRPr="00C51F55" w14:paraId="59888531" w14:textId="77777777" w:rsidTr="005578AA">
        <w:tc>
          <w:tcPr>
            <w:tcW w:w="3572" w:type="dxa"/>
            <w:shd w:val="clear" w:color="auto" w:fill="auto"/>
          </w:tcPr>
          <w:p w14:paraId="65E949AF" w14:textId="6A31CF42" w:rsidR="0017009C" w:rsidRPr="00084846" w:rsidRDefault="0017009C" w:rsidP="001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1BCAA19" w14:textId="2576E311" w:rsidR="0017009C" w:rsidRPr="00C51F55" w:rsidRDefault="0017009C" w:rsidP="001700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4,117 </w:t>
            </w:r>
          </w:p>
        </w:tc>
        <w:tc>
          <w:tcPr>
            <w:tcW w:w="134" w:type="dxa"/>
          </w:tcPr>
          <w:p w14:paraId="7DD64DA8" w14:textId="77777777" w:rsidR="0017009C" w:rsidRPr="00C51F55" w:rsidRDefault="0017009C" w:rsidP="0017009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16E184D" w14:textId="55D54F08" w:rsidR="0017009C" w:rsidRPr="00C51F55" w:rsidRDefault="0070360F" w:rsidP="001700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134" w:type="dxa"/>
          </w:tcPr>
          <w:p w14:paraId="17A6F59A" w14:textId="77777777" w:rsidR="0017009C" w:rsidRPr="00C51F55" w:rsidRDefault="0017009C" w:rsidP="0017009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B28CE30" w14:textId="2E67B6AF" w:rsidR="0017009C" w:rsidRPr="00C51F55" w:rsidRDefault="0017009C" w:rsidP="001700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77AFEF2" w14:textId="77777777" w:rsidR="0017009C" w:rsidRPr="00C51F55" w:rsidRDefault="0017009C" w:rsidP="001700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74937F53" w14:textId="6F3D8D48" w:rsidR="0017009C" w:rsidRPr="00C51F55" w:rsidRDefault="0070360F" w:rsidP="001700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4,186</w:t>
            </w:r>
          </w:p>
        </w:tc>
      </w:tr>
      <w:tr w:rsidR="0017009C" w:rsidRPr="00C51F55" w14:paraId="5435760E" w14:textId="77777777" w:rsidTr="005578AA">
        <w:tc>
          <w:tcPr>
            <w:tcW w:w="3572" w:type="dxa"/>
          </w:tcPr>
          <w:p w14:paraId="656A9452" w14:textId="410A8998" w:rsidR="0017009C" w:rsidRPr="00084846" w:rsidRDefault="0017009C" w:rsidP="001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44C900BB" w14:textId="5CF1BC1F" w:rsidR="0017009C" w:rsidRPr="00C51F55" w:rsidRDefault="0017009C" w:rsidP="001700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16,141 </w:t>
            </w:r>
          </w:p>
        </w:tc>
        <w:tc>
          <w:tcPr>
            <w:tcW w:w="134" w:type="dxa"/>
          </w:tcPr>
          <w:p w14:paraId="6E2DD1D5" w14:textId="77777777" w:rsidR="0017009C" w:rsidRPr="00C51F55" w:rsidRDefault="0017009C" w:rsidP="0017009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ED7D8A7" w14:textId="66A01FB8" w:rsidR="0017009C" w:rsidRPr="00C51F55" w:rsidRDefault="0070360F" w:rsidP="001700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34" w:type="dxa"/>
          </w:tcPr>
          <w:p w14:paraId="699F7DAB" w14:textId="77777777" w:rsidR="0017009C" w:rsidRPr="00C51F55" w:rsidRDefault="0017009C" w:rsidP="001700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6A504D4" w14:textId="63FA7099" w:rsidR="0017009C" w:rsidRPr="00C51F55" w:rsidRDefault="0017009C" w:rsidP="0017009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B70E96" w14:textId="77777777" w:rsidR="0017009C" w:rsidRPr="00C51F55" w:rsidRDefault="0017009C" w:rsidP="0017009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40B7549A" w14:textId="14DBD4D3" w:rsidR="0017009C" w:rsidRPr="00C51F55" w:rsidRDefault="0070360F" w:rsidP="0017009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16,228</w:t>
            </w:r>
          </w:p>
        </w:tc>
      </w:tr>
      <w:tr w:rsidR="0017009C" w:rsidRPr="00C51F55" w14:paraId="2E68445A" w14:textId="77777777" w:rsidTr="005578AA">
        <w:tc>
          <w:tcPr>
            <w:tcW w:w="3572" w:type="dxa"/>
          </w:tcPr>
          <w:p w14:paraId="4204EA93" w14:textId="03F93E3D" w:rsidR="000825FC" w:rsidRPr="00084846" w:rsidRDefault="000825FC" w:rsidP="000825FC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1A7ED0E" w14:textId="77777777" w:rsidR="000825FC" w:rsidRPr="00C51F55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3E2241" w14:textId="77777777" w:rsidR="000825FC" w:rsidRPr="00C51F55" w:rsidRDefault="000825FC" w:rsidP="000825F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4B4EE3C" w14:textId="77777777" w:rsidR="000825FC" w:rsidRPr="00C51F55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24265F" w14:textId="77777777" w:rsidR="000825FC" w:rsidRPr="00C51F55" w:rsidRDefault="000825FC" w:rsidP="000825F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1E0FBA8" w14:textId="77777777" w:rsidR="000825FC" w:rsidRPr="00C51F55" w:rsidRDefault="000825FC" w:rsidP="000825F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231A4B" w14:textId="77777777" w:rsidR="000825FC" w:rsidRPr="00C51F55" w:rsidRDefault="000825FC" w:rsidP="000825F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00B4AD48" w14:textId="77777777" w:rsidR="000825FC" w:rsidRPr="00C51F55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360F" w:rsidRPr="00C51F55" w14:paraId="5F6CD5CE" w14:textId="77777777" w:rsidTr="005578AA">
        <w:tc>
          <w:tcPr>
            <w:tcW w:w="3572" w:type="dxa"/>
            <w:shd w:val="clear" w:color="auto" w:fill="auto"/>
          </w:tcPr>
          <w:p w14:paraId="090B59D4" w14:textId="2BE1076C" w:rsidR="0070360F" w:rsidRPr="00084846" w:rsidRDefault="0070360F" w:rsidP="0070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46" w:type="dxa"/>
          </w:tcPr>
          <w:p w14:paraId="1381D97C" w14:textId="3A34744D" w:rsidR="0070360F" w:rsidRPr="00C51F55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(3,482) </w:t>
            </w:r>
          </w:p>
        </w:tc>
        <w:tc>
          <w:tcPr>
            <w:tcW w:w="134" w:type="dxa"/>
          </w:tcPr>
          <w:p w14:paraId="778117C0" w14:textId="77777777" w:rsidR="0070360F" w:rsidRPr="00C51F55" w:rsidRDefault="0070360F" w:rsidP="0070360F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E791950" w14:textId="5E2E0363" w:rsidR="0070360F" w:rsidRPr="00084846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134" w:type="dxa"/>
          </w:tcPr>
          <w:p w14:paraId="76CCCF93" w14:textId="77777777" w:rsidR="0070360F" w:rsidRPr="00C51F55" w:rsidRDefault="0070360F" w:rsidP="0070360F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A443F7A" w14:textId="47A87948" w:rsidR="0070360F" w:rsidRPr="00C51F55" w:rsidRDefault="0070360F" w:rsidP="0070360F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43F594" w14:textId="77777777" w:rsidR="0070360F" w:rsidRPr="00C51F55" w:rsidRDefault="0070360F" w:rsidP="0070360F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2530E278" w14:textId="0163E5AF" w:rsidR="0070360F" w:rsidRPr="00084846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(3,384)</w:t>
            </w:r>
          </w:p>
        </w:tc>
      </w:tr>
      <w:tr w:rsidR="0070360F" w:rsidRPr="00C51F55" w14:paraId="6EED3836" w14:textId="77777777" w:rsidTr="005578AA">
        <w:tc>
          <w:tcPr>
            <w:tcW w:w="3572" w:type="dxa"/>
            <w:shd w:val="clear" w:color="auto" w:fill="auto"/>
          </w:tcPr>
          <w:p w14:paraId="70EDE1CF" w14:textId="6FD5071B" w:rsidR="0070360F" w:rsidRPr="00084846" w:rsidRDefault="0070360F" w:rsidP="0070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70FCA2EE" w14:textId="0B5A39DA" w:rsidR="0070360F" w:rsidRPr="00084846" w:rsidRDefault="0070360F" w:rsidP="007E475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(3,482) </w:t>
            </w:r>
          </w:p>
        </w:tc>
        <w:tc>
          <w:tcPr>
            <w:tcW w:w="134" w:type="dxa"/>
          </w:tcPr>
          <w:p w14:paraId="2703717C" w14:textId="77777777" w:rsidR="0070360F" w:rsidRPr="00C51F55" w:rsidRDefault="0070360F" w:rsidP="0070360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A25609D" w14:textId="2B4C086D" w:rsidR="0070360F" w:rsidRPr="00C51F55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134" w:type="dxa"/>
          </w:tcPr>
          <w:p w14:paraId="16F83437" w14:textId="77777777" w:rsidR="0070360F" w:rsidRPr="00C51F55" w:rsidRDefault="0070360F" w:rsidP="0070360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4AF7D8E7" w14:textId="5ADD2060" w:rsidR="0070360F" w:rsidRPr="00C51F55" w:rsidRDefault="0070360F" w:rsidP="0070360F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48F53B" w14:textId="77777777" w:rsidR="0070360F" w:rsidRPr="00C51F55" w:rsidRDefault="0070360F" w:rsidP="0070360F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6F48DB6" w14:textId="72568517" w:rsidR="0070360F" w:rsidRPr="00C51F55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(3,384)</w:t>
            </w:r>
          </w:p>
        </w:tc>
      </w:tr>
      <w:tr w:rsidR="0070360F" w:rsidRPr="00C51F55" w14:paraId="3FC22023" w14:textId="77777777" w:rsidTr="005578AA">
        <w:tc>
          <w:tcPr>
            <w:tcW w:w="3572" w:type="dxa"/>
            <w:shd w:val="clear" w:color="auto" w:fill="auto"/>
          </w:tcPr>
          <w:p w14:paraId="411F0D48" w14:textId="6DF54551" w:rsidR="0070360F" w:rsidRPr="00084846" w:rsidRDefault="0070360F" w:rsidP="0070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F4D4BD6" w14:textId="700990E2" w:rsidR="0070360F" w:rsidRPr="00084846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 xml:space="preserve"> 12,659 </w:t>
            </w:r>
          </w:p>
        </w:tc>
        <w:tc>
          <w:tcPr>
            <w:tcW w:w="134" w:type="dxa"/>
          </w:tcPr>
          <w:p w14:paraId="336331ED" w14:textId="77777777" w:rsidR="0070360F" w:rsidRPr="00C51F55" w:rsidRDefault="0070360F" w:rsidP="0070360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F7F1B20" w14:textId="2AB628D4" w:rsidR="0070360F" w:rsidRPr="00C51F55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134" w:type="dxa"/>
          </w:tcPr>
          <w:p w14:paraId="4A408626" w14:textId="77777777" w:rsidR="0070360F" w:rsidRPr="00C51F55" w:rsidRDefault="0070360F" w:rsidP="0070360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8672C75" w14:textId="51D3464A" w:rsidR="0070360F" w:rsidRPr="00C51F55" w:rsidRDefault="0070360F" w:rsidP="0070360F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1F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215761" w14:textId="77777777" w:rsidR="0070360F" w:rsidRPr="00C51F55" w:rsidRDefault="0070360F" w:rsidP="0070360F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2F21D3AB" w14:textId="3BAA0DD7" w:rsidR="0070360F" w:rsidRPr="00C51F55" w:rsidRDefault="0070360F" w:rsidP="0070360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4846">
              <w:rPr>
                <w:rFonts w:asciiTheme="majorBidi" w:hAnsiTheme="majorBidi"/>
                <w:sz w:val="24"/>
                <w:szCs w:val="24"/>
              </w:rPr>
              <w:t>12</w:t>
            </w:r>
            <w:r w:rsidRPr="00C51F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4846">
              <w:rPr>
                <w:rFonts w:asciiTheme="majorBidi" w:hAnsiTheme="majorBidi"/>
                <w:sz w:val="24"/>
                <w:szCs w:val="24"/>
              </w:rPr>
              <w:t>844</w:t>
            </w:r>
          </w:p>
        </w:tc>
      </w:tr>
    </w:tbl>
    <w:p w14:paraId="02E45080" w14:textId="77777777" w:rsidR="00891419" w:rsidRDefault="00891419" w:rsidP="005578AA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870DC75" w14:textId="58745B6D" w:rsidR="00FD3B83" w:rsidRPr="003244AE" w:rsidRDefault="00FD3B83" w:rsidP="00844DFE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244A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F34CD" w:rsidRPr="003244AE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Pr="003244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244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0C52" w:rsidRPr="0008484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CC65816" w14:textId="77777777" w:rsidR="00FD3B83" w:rsidRPr="003244AE" w:rsidRDefault="00FD3B83" w:rsidP="00844D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3244AE">
        <w:rPr>
          <w:rFonts w:asciiTheme="majorBidi" w:hAnsiTheme="majorBidi" w:cstheme="majorBidi"/>
          <w:sz w:val="32"/>
          <w:szCs w:val="32"/>
        </w:rPr>
        <w:tab/>
      </w:r>
      <w:r w:rsidRPr="003244AE">
        <w:rPr>
          <w:rFonts w:asciiTheme="majorBidi" w:hAnsiTheme="majorBidi" w:cstheme="majorBidi"/>
          <w:sz w:val="32"/>
          <w:szCs w:val="32"/>
        </w:rPr>
        <w:tab/>
      </w:r>
      <w:r w:rsidRPr="003244AE">
        <w:rPr>
          <w:rFonts w:asciiTheme="majorBidi" w:hAnsiTheme="majorBidi" w:cstheme="majorBidi"/>
          <w:sz w:val="32"/>
          <w:szCs w:val="32"/>
        </w:rPr>
        <w:tab/>
      </w:r>
      <w:r w:rsidRPr="003244AE">
        <w:rPr>
          <w:rFonts w:asciiTheme="majorBidi" w:hAnsiTheme="majorBidi" w:cstheme="majorBidi"/>
          <w:sz w:val="32"/>
          <w:szCs w:val="32"/>
        </w:rPr>
        <w:tab/>
      </w:r>
      <w:r w:rsidRPr="003244AE">
        <w:rPr>
          <w:rFonts w:asciiTheme="majorBidi" w:hAnsiTheme="majorBidi" w:cstheme="majorBidi"/>
          <w:sz w:val="32"/>
          <w:szCs w:val="32"/>
        </w:rPr>
        <w:tab/>
      </w:r>
      <w:r w:rsidRPr="00084846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50"/>
        <w:gridCol w:w="134"/>
        <w:gridCol w:w="1247"/>
        <w:gridCol w:w="134"/>
        <w:gridCol w:w="1252"/>
      </w:tblGrid>
      <w:tr w:rsidR="003244AE" w:rsidRPr="003244AE" w14:paraId="028A3DAF" w14:textId="77777777" w:rsidTr="005578AA">
        <w:tc>
          <w:tcPr>
            <w:tcW w:w="3002" w:type="dxa"/>
          </w:tcPr>
          <w:p w14:paraId="502E06D4" w14:textId="77777777" w:rsidR="00FD3B83" w:rsidRPr="003244AE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10C8CDC2" w14:textId="77777777" w:rsidR="00FD3B83" w:rsidRPr="003244AE" w:rsidRDefault="00FD3B83" w:rsidP="00D83E6B">
            <w:pPr>
              <w:tabs>
                <w:tab w:val="clear" w:pos="258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3244AE" w:rsidRPr="003244AE" w14:paraId="5D4816CE" w14:textId="77777777" w:rsidTr="005578AA">
        <w:tc>
          <w:tcPr>
            <w:tcW w:w="3002" w:type="dxa"/>
          </w:tcPr>
          <w:p w14:paraId="0C6D0A84" w14:textId="77777777" w:rsidR="00FD3B83" w:rsidRPr="003244AE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3244AE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3244AE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3244AE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44AE" w:rsidRPr="003244AE" w14:paraId="0ACAAD9C" w14:textId="77777777" w:rsidTr="005578AA">
        <w:tc>
          <w:tcPr>
            <w:tcW w:w="3002" w:type="dxa"/>
          </w:tcPr>
          <w:p w14:paraId="319FC7D6" w14:textId="77777777" w:rsidR="0017009C" w:rsidRPr="003244AE" w:rsidRDefault="0017009C" w:rsidP="0017009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9C21EE7" w14:textId="30BD9018" w:rsidR="0017009C" w:rsidRPr="003244AE" w:rsidRDefault="0017009C" w:rsidP="0017009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244A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244A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44A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07286CAC" w14:textId="77777777" w:rsidR="0017009C" w:rsidRPr="003244AE" w:rsidRDefault="0017009C" w:rsidP="0017009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auto"/>
            </w:tcBorders>
          </w:tcPr>
          <w:p w14:paraId="34DDB36A" w14:textId="77777777" w:rsidR="0017009C" w:rsidRPr="003244AE" w:rsidRDefault="0017009C" w:rsidP="0017009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244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838B470" w14:textId="08534374" w:rsidR="0017009C" w:rsidRPr="003244AE" w:rsidRDefault="0017009C" w:rsidP="0017009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244A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726EF8BD" w14:textId="77777777" w:rsidR="0017009C" w:rsidRPr="003244AE" w:rsidRDefault="0017009C" w:rsidP="0017009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6495283" w14:textId="1F650E49" w:rsidR="0017009C" w:rsidRPr="003244AE" w:rsidRDefault="0017009C" w:rsidP="0017009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244A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244A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44A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65EF3C23" w14:textId="77777777" w:rsidR="0017009C" w:rsidRPr="003244AE" w:rsidRDefault="0017009C" w:rsidP="0017009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auto"/>
            </w:tcBorders>
          </w:tcPr>
          <w:p w14:paraId="2D802592" w14:textId="77777777" w:rsidR="0017009C" w:rsidRPr="003244AE" w:rsidRDefault="0017009C" w:rsidP="0017009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244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DEAFBCD" w14:textId="282E1FF8" w:rsidR="0017009C" w:rsidRPr="003244AE" w:rsidRDefault="0017009C" w:rsidP="0017009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244A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B22E3" w:rsidRPr="003244AE" w14:paraId="4FE044DD" w14:textId="77777777" w:rsidTr="005578AA">
        <w:tc>
          <w:tcPr>
            <w:tcW w:w="3002" w:type="dxa"/>
            <w:shd w:val="clear" w:color="auto" w:fill="auto"/>
          </w:tcPr>
          <w:p w14:paraId="1C72EDC0" w14:textId="77777777" w:rsidR="000B22E3" w:rsidRPr="00084846" w:rsidRDefault="000B22E3" w:rsidP="000B22E3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46" w:type="dxa"/>
          </w:tcPr>
          <w:p w14:paraId="00179B72" w14:textId="66CA4161" w:rsidR="000B22E3" w:rsidRPr="003244AE" w:rsidRDefault="005578AA" w:rsidP="000B22E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34" w:type="dxa"/>
          </w:tcPr>
          <w:p w14:paraId="24B31CD6" w14:textId="77777777" w:rsidR="000B22E3" w:rsidRPr="003244AE" w:rsidRDefault="000B22E3" w:rsidP="000B22E3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6660EF8" w14:textId="7CCE1CD9" w:rsidR="000B22E3" w:rsidRPr="003244AE" w:rsidRDefault="000B22E3" w:rsidP="000B22E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44AE">
              <w:rPr>
                <w:rFonts w:asciiTheme="majorBidi" w:hAnsiTheme="majorBidi" w:cstheme="majorBidi"/>
                <w:sz w:val="26"/>
                <w:szCs w:val="26"/>
              </w:rPr>
              <w:t xml:space="preserve"> 51,817 </w:t>
            </w:r>
          </w:p>
        </w:tc>
        <w:tc>
          <w:tcPr>
            <w:tcW w:w="134" w:type="dxa"/>
          </w:tcPr>
          <w:p w14:paraId="1458FD50" w14:textId="77777777" w:rsidR="000B22E3" w:rsidRPr="003244AE" w:rsidRDefault="000B22E3" w:rsidP="000B22E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4FAA8E6" w14:textId="2E86E10F" w:rsidR="000B22E3" w:rsidRPr="003244AE" w:rsidRDefault="000B22E3" w:rsidP="000B22E3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0F2E5A4C" w14:textId="77777777" w:rsidR="000B22E3" w:rsidRPr="003244AE" w:rsidRDefault="000B22E3" w:rsidP="000B22E3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04AC7D1" w14:textId="2E6E81F7" w:rsidR="000B22E3" w:rsidRPr="003244AE" w:rsidRDefault="000B22E3" w:rsidP="000B22E3">
            <w:pPr>
              <w:tabs>
                <w:tab w:val="clear" w:pos="907"/>
                <w:tab w:val="left" w:pos="-10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</w:tr>
      <w:tr w:rsidR="000B22E3" w:rsidRPr="003244AE" w14:paraId="489885FF" w14:textId="77777777" w:rsidTr="005578AA">
        <w:tc>
          <w:tcPr>
            <w:tcW w:w="3002" w:type="dxa"/>
            <w:shd w:val="clear" w:color="auto" w:fill="auto"/>
          </w:tcPr>
          <w:p w14:paraId="69BEA501" w14:textId="331D5B7C" w:rsidR="000B22E3" w:rsidRPr="00084846" w:rsidRDefault="000B22E3" w:rsidP="000B22E3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proofErr w:type="spellStart"/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1CD13F8" w14:textId="57E911E9" w:rsidR="000B22E3" w:rsidRPr="003244AE" w:rsidRDefault="005578AA" w:rsidP="000B22E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396,888</w:t>
            </w:r>
          </w:p>
        </w:tc>
        <w:tc>
          <w:tcPr>
            <w:tcW w:w="134" w:type="dxa"/>
          </w:tcPr>
          <w:p w14:paraId="4383ED8E" w14:textId="77777777" w:rsidR="000B22E3" w:rsidRPr="003244AE" w:rsidRDefault="000B22E3" w:rsidP="000B22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73D3FF8" w14:textId="0A35A593" w:rsidR="000B22E3" w:rsidRPr="003244AE" w:rsidRDefault="000B22E3" w:rsidP="000B22E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44AE">
              <w:rPr>
                <w:rFonts w:asciiTheme="majorBidi" w:hAnsiTheme="majorBidi" w:cstheme="majorBidi"/>
                <w:sz w:val="26"/>
                <w:szCs w:val="26"/>
              </w:rPr>
              <w:t xml:space="preserve"> 512,744 </w:t>
            </w:r>
          </w:p>
        </w:tc>
        <w:tc>
          <w:tcPr>
            <w:tcW w:w="134" w:type="dxa"/>
          </w:tcPr>
          <w:p w14:paraId="43CBEFB3" w14:textId="77777777" w:rsidR="000B22E3" w:rsidRPr="003244AE" w:rsidRDefault="000B22E3" w:rsidP="000B22E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1B7815E" w14:textId="01189342" w:rsidR="000B22E3" w:rsidRPr="003244AE" w:rsidRDefault="000B22E3" w:rsidP="000B22E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/>
                <w:sz w:val="26"/>
                <w:szCs w:val="26"/>
              </w:rPr>
              <w:t>302</w:t>
            </w:r>
            <w:r w:rsidRPr="00405C99">
              <w:rPr>
                <w:rFonts w:asciiTheme="majorBidi" w:hAnsiTheme="majorBidi"/>
                <w:sz w:val="26"/>
                <w:szCs w:val="26"/>
              </w:rPr>
              <w:t>,</w:t>
            </w:r>
            <w:r w:rsidRPr="00084846">
              <w:rPr>
                <w:rFonts w:asciiTheme="majorBidi" w:hAnsiTheme="majorBidi"/>
                <w:sz w:val="26"/>
                <w:szCs w:val="26"/>
              </w:rPr>
              <w:t>744</w:t>
            </w:r>
          </w:p>
        </w:tc>
        <w:tc>
          <w:tcPr>
            <w:tcW w:w="134" w:type="dxa"/>
          </w:tcPr>
          <w:p w14:paraId="77EAB6BB" w14:textId="77777777" w:rsidR="000B22E3" w:rsidRPr="003244AE" w:rsidRDefault="000B22E3" w:rsidP="000B22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2711E00" w14:textId="32930441" w:rsidR="000B22E3" w:rsidRPr="003244AE" w:rsidRDefault="000B22E3" w:rsidP="000B22E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/>
                <w:sz w:val="26"/>
                <w:szCs w:val="26"/>
              </w:rPr>
              <w:t>444</w:t>
            </w:r>
            <w:r w:rsidRPr="003244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4846">
              <w:rPr>
                <w:rFonts w:asciiTheme="majorBidi" w:hAnsiTheme="majorBidi"/>
                <w:sz w:val="26"/>
                <w:szCs w:val="26"/>
              </w:rPr>
              <w:t>797</w:t>
            </w:r>
          </w:p>
        </w:tc>
      </w:tr>
      <w:tr w:rsidR="000B22E3" w:rsidRPr="003244AE" w14:paraId="32106909" w14:textId="77777777" w:rsidTr="005578AA">
        <w:trPr>
          <w:trHeight w:val="51"/>
        </w:trPr>
        <w:tc>
          <w:tcPr>
            <w:tcW w:w="3002" w:type="dxa"/>
          </w:tcPr>
          <w:p w14:paraId="1E59509F" w14:textId="77777777" w:rsidR="000B22E3" w:rsidRPr="003244AE" w:rsidRDefault="000B22E3" w:rsidP="000B22E3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244A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7F6AAF06" w:rsidR="000B22E3" w:rsidRPr="003244AE" w:rsidRDefault="000B22E3" w:rsidP="000B22E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2E3">
              <w:rPr>
                <w:rFonts w:asciiTheme="majorBidi" w:hAnsiTheme="majorBidi" w:cstheme="majorBidi"/>
                <w:sz w:val="26"/>
                <w:szCs w:val="26"/>
              </w:rPr>
              <w:t>456,888</w:t>
            </w:r>
          </w:p>
        </w:tc>
        <w:tc>
          <w:tcPr>
            <w:tcW w:w="134" w:type="dxa"/>
          </w:tcPr>
          <w:p w14:paraId="5A8E8E8F" w14:textId="77777777" w:rsidR="000B22E3" w:rsidRPr="003244AE" w:rsidRDefault="000B22E3" w:rsidP="000B22E3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471DABE1" w:rsidR="000B22E3" w:rsidRPr="003244AE" w:rsidRDefault="000B22E3" w:rsidP="000B22E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44AE">
              <w:rPr>
                <w:rFonts w:asciiTheme="majorBidi" w:hAnsiTheme="majorBidi" w:cstheme="majorBidi"/>
                <w:sz w:val="26"/>
                <w:szCs w:val="26"/>
              </w:rPr>
              <w:t xml:space="preserve"> 564,561 </w:t>
            </w:r>
          </w:p>
        </w:tc>
        <w:tc>
          <w:tcPr>
            <w:tcW w:w="134" w:type="dxa"/>
          </w:tcPr>
          <w:p w14:paraId="5AEBDD86" w14:textId="77777777" w:rsidR="000B22E3" w:rsidRPr="003244AE" w:rsidRDefault="000B22E3" w:rsidP="000B22E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51524311" w:rsidR="000B22E3" w:rsidRPr="003244AE" w:rsidRDefault="000B22E3" w:rsidP="000B22E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5C99">
              <w:rPr>
                <w:rFonts w:asciiTheme="majorBidi" w:hAnsiTheme="majorBidi" w:cstheme="majorBidi"/>
                <w:sz w:val="26"/>
                <w:szCs w:val="26"/>
              </w:rPr>
              <w:t>302,744</w:t>
            </w:r>
          </w:p>
        </w:tc>
        <w:tc>
          <w:tcPr>
            <w:tcW w:w="134" w:type="dxa"/>
          </w:tcPr>
          <w:p w14:paraId="438806AF" w14:textId="77777777" w:rsidR="000B22E3" w:rsidRPr="003244AE" w:rsidRDefault="000B22E3" w:rsidP="000B22E3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4E9E9FFA" w:rsidR="000B22E3" w:rsidRPr="003244AE" w:rsidRDefault="000B22E3" w:rsidP="000B22E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44AE">
              <w:rPr>
                <w:rFonts w:asciiTheme="majorBidi" w:hAnsiTheme="majorBidi" w:cstheme="majorBidi"/>
                <w:sz w:val="26"/>
                <w:szCs w:val="26"/>
              </w:rPr>
              <w:t>444,797</w:t>
            </w:r>
          </w:p>
        </w:tc>
      </w:tr>
    </w:tbl>
    <w:p w14:paraId="69735156" w14:textId="77777777" w:rsidR="00F51FD1" w:rsidRPr="000D5D79" w:rsidRDefault="00F51FD1" w:rsidP="00D83E6B">
      <w:pPr>
        <w:tabs>
          <w:tab w:val="left" w:pos="851"/>
        </w:tabs>
        <w:spacing w:line="240" w:lineRule="exact"/>
        <w:ind w:left="284" w:firstLine="561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BFA588F" w14:textId="77777777" w:rsidR="003244AE" w:rsidRPr="003244AE" w:rsidRDefault="003244AE" w:rsidP="003244AE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084846">
        <w:rPr>
          <w:rFonts w:ascii="Angsana New" w:hAnsi="Angsana New" w:hint="cs"/>
          <w:sz w:val="32"/>
          <w:szCs w:val="32"/>
          <w:cs/>
        </w:rPr>
        <w:t>วงเงินสินเชื่อของบริษัทและบริษัทย่อย 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99"/>
        <w:gridCol w:w="545"/>
        <w:gridCol w:w="701"/>
        <w:gridCol w:w="134"/>
        <w:gridCol w:w="1250"/>
        <w:gridCol w:w="134"/>
        <w:gridCol w:w="1247"/>
        <w:gridCol w:w="134"/>
        <w:gridCol w:w="1252"/>
      </w:tblGrid>
      <w:tr w:rsidR="003244AE" w:rsidRPr="005578AA" w14:paraId="6C93962C" w14:textId="77777777" w:rsidTr="005578AA">
        <w:tc>
          <w:tcPr>
            <w:tcW w:w="2999" w:type="dxa"/>
          </w:tcPr>
          <w:p w14:paraId="6E242350" w14:textId="77777777" w:rsidR="003244AE" w:rsidRPr="005578AA" w:rsidRDefault="003244AE" w:rsidP="005578A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7B6BAB32" w14:textId="77777777" w:rsidR="003244AE" w:rsidRPr="005578AA" w:rsidRDefault="003244AE" w:rsidP="005578A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>ล้านบาท</w:t>
            </w:r>
          </w:p>
        </w:tc>
      </w:tr>
      <w:tr w:rsidR="003244AE" w:rsidRPr="005578AA" w14:paraId="6F570757" w14:textId="77777777" w:rsidTr="005578AA">
        <w:tc>
          <w:tcPr>
            <w:tcW w:w="2999" w:type="dxa"/>
          </w:tcPr>
          <w:p w14:paraId="74F4FD4F" w14:textId="77777777" w:rsidR="003244AE" w:rsidRPr="005578AA" w:rsidRDefault="003244AE" w:rsidP="005578A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0" w:type="dxa"/>
            <w:gridSpan w:val="4"/>
            <w:tcBorders>
              <w:bottom w:val="single" w:sz="6" w:space="0" w:color="auto"/>
            </w:tcBorders>
          </w:tcPr>
          <w:p w14:paraId="75A6AC1E" w14:textId="77777777" w:rsidR="003244AE" w:rsidRPr="005578AA" w:rsidRDefault="003244AE" w:rsidP="005578A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625F4CF" w14:textId="77777777" w:rsidR="003244AE" w:rsidRPr="005578AA" w:rsidRDefault="003244AE" w:rsidP="005578A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492D710E" w14:textId="77777777" w:rsidR="003244AE" w:rsidRPr="005578AA" w:rsidRDefault="003244AE" w:rsidP="005578A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44AE" w:rsidRPr="005578AA" w14:paraId="0DA1838C" w14:textId="77777777" w:rsidTr="005578AA">
        <w:tc>
          <w:tcPr>
            <w:tcW w:w="2999" w:type="dxa"/>
          </w:tcPr>
          <w:p w14:paraId="78C18BF7" w14:textId="77777777" w:rsidR="003244AE" w:rsidRPr="005578AA" w:rsidRDefault="003244AE" w:rsidP="005578A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</w:tcPr>
          <w:p w14:paraId="34236A35" w14:textId="068E87B3" w:rsidR="003244AE" w:rsidRPr="005578AA" w:rsidRDefault="003244AE" w:rsidP="005578A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578A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578A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5578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578A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4DAE473F" w14:textId="6EADD6A3" w:rsidR="003244AE" w:rsidRPr="005578AA" w:rsidRDefault="003244AE" w:rsidP="005578A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auto"/>
            </w:tcBorders>
          </w:tcPr>
          <w:p w14:paraId="6AE05653" w14:textId="77777777" w:rsidR="003244AE" w:rsidRPr="005578AA" w:rsidRDefault="003244AE" w:rsidP="005578A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578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1F02D7B" w14:textId="3B5CAF08" w:rsidR="003244AE" w:rsidRPr="005578AA" w:rsidRDefault="003244AE" w:rsidP="005578A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578A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660D893E" w14:textId="77777777" w:rsidR="003244AE" w:rsidRPr="005578AA" w:rsidRDefault="003244AE" w:rsidP="005578A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auto"/>
            </w:tcBorders>
          </w:tcPr>
          <w:p w14:paraId="30570D41" w14:textId="01083B7D" w:rsidR="003244AE" w:rsidRPr="005578AA" w:rsidRDefault="003244AE" w:rsidP="005578A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578A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578A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5578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578A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16A44883" w14:textId="0A2C4589" w:rsidR="003244AE" w:rsidRPr="005578AA" w:rsidRDefault="003244AE" w:rsidP="005578A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52" w:type="dxa"/>
            <w:tcBorders>
              <w:bottom w:val="single" w:sz="6" w:space="0" w:color="000000"/>
            </w:tcBorders>
          </w:tcPr>
          <w:p w14:paraId="0BB92D55" w14:textId="77777777" w:rsidR="003244AE" w:rsidRPr="005578AA" w:rsidRDefault="003244AE" w:rsidP="005578A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578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77E9186" w14:textId="5A0CDB43" w:rsidR="003244AE" w:rsidRPr="005578AA" w:rsidRDefault="003244AE" w:rsidP="005578A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578A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244AE" w:rsidRPr="005578AA" w14:paraId="6715A47C" w14:textId="77777777" w:rsidTr="005578AA">
        <w:tc>
          <w:tcPr>
            <w:tcW w:w="2999" w:type="dxa"/>
            <w:shd w:val="clear" w:color="auto" w:fill="auto"/>
          </w:tcPr>
          <w:p w14:paraId="08403860" w14:textId="77777777" w:rsidR="003244AE" w:rsidRPr="005578AA" w:rsidRDefault="003244AE" w:rsidP="005578AA">
            <w:pPr>
              <w:tabs>
                <w:tab w:val="left" w:pos="284"/>
                <w:tab w:val="left" w:pos="567"/>
              </w:tabs>
              <w:spacing w:line="280" w:lineRule="exact"/>
              <w:ind w:left="62" w:hanging="1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วงเงินสินเชื่อ</w:t>
            </w:r>
          </w:p>
        </w:tc>
        <w:tc>
          <w:tcPr>
            <w:tcW w:w="1246" w:type="dxa"/>
            <w:gridSpan w:val="2"/>
          </w:tcPr>
          <w:p w14:paraId="22BF7C4A" w14:textId="77777777" w:rsidR="003244AE" w:rsidRPr="005578AA" w:rsidRDefault="003244AE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0FEC50" w14:textId="77777777" w:rsidR="003244AE" w:rsidRPr="005578AA" w:rsidRDefault="003244AE" w:rsidP="005578AA">
            <w:pPr>
              <w:tabs>
                <w:tab w:val="left" w:pos="284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</w:tcPr>
          <w:p w14:paraId="28E99334" w14:textId="77777777" w:rsidR="003244AE" w:rsidRPr="005578AA" w:rsidRDefault="003244AE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C0F913" w14:textId="77777777" w:rsidR="003244AE" w:rsidRPr="005578AA" w:rsidRDefault="003244AE" w:rsidP="005578AA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3D2016CF" w14:textId="77777777" w:rsidR="003244AE" w:rsidRPr="005578AA" w:rsidRDefault="003244AE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317D2ED" w14:textId="77777777" w:rsidR="003244AE" w:rsidRPr="005578AA" w:rsidRDefault="003244AE" w:rsidP="005578AA">
            <w:pPr>
              <w:tabs>
                <w:tab w:val="left" w:pos="284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14038BC4" w14:textId="77777777" w:rsidR="003244AE" w:rsidRPr="005578AA" w:rsidRDefault="003244AE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22E3" w:rsidRPr="005578AA" w14:paraId="3DA141F7" w14:textId="77777777" w:rsidTr="005578AA">
        <w:tc>
          <w:tcPr>
            <w:tcW w:w="2999" w:type="dxa"/>
            <w:shd w:val="clear" w:color="auto" w:fill="auto"/>
          </w:tcPr>
          <w:p w14:paraId="4454116C" w14:textId="274ED476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246" w:type="dxa"/>
            <w:gridSpan w:val="2"/>
          </w:tcPr>
          <w:p w14:paraId="682D370C" w14:textId="65C243A8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/>
                <w:sz w:val="24"/>
                <w:szCs w:val="24"/>
              </w:rPr>
              <w:t xml:space="preserve">  62.00</w:t>
            </w:r>
          </w:p>
        </w:tc>
        <w:tc>
          <w:tcPr>
            <w:tcW w:w="134" w:type="dxa"/>
          </w:tcPr>
          <w:p w14:paraId="29A5A6E5" w14:textId="77777777" w:rsidR="000B22E3" w:rsidRPr="005578AA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</w:tcPr>
          <w:p w14:paraId="5300695F" w14:textId="6E56D509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578AA">
              <w:rPr>
                <w:rFonts w:asciiTheme="majorBidi" w:hAnsiTheme="majorBidi"/>
                <w:sz w:val="24"/>
                <w:szCs w:val="24"/>
              </w:rPr>
              <w:t xml:space="preserve">  62.00</w:t>
            </w:r>
          </w:p>
        </w:tc>
        <w:tc>
          <w:tcPr>
            <w:tcW w:w="134" w:type="dxa"/>
          </w:tcPr>
          <w:p w14:paraId="51D7349B" w14:textId="77777777" w:rsidR="000B22E3" w:rsidRPr="005578AA" w:rsidRDefault="000B22E3" w:rsidP="005578AA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480A0902" w14:textId="6F1F71B4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578AA">
              <w:rPr>
                <w:rFonts w:asciiTheme="majorBidi" w:hAnsiTheme="majorBidi" w:hint="cs"/>
                <w:sz w:val="24"/>
                <w:szCs w:val="24"/>
              </w:rPr>
              <w:t>57.00</w:t>
            </w:r>
          </w:p>
        </w:tc>
        <w:tc>
          <w:tcPr>
            <w:tcW w:w="134" w:type="dxa"/>
          </w:tcPr>
          <w:p w14:paraId="44085E61" w14:textId="77777777" w:rsidR="000B22E3" w:rsidRPr="005578AA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1019821D" w14:textId="5C888076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8AA">
              <w:rPr>
                <w:rFonts w:asciiTheme="majorBidi" w:hAnsiTheme="majorBidi" w:hint="cs"/>
                <w:sz w:val="24"/>
                <w:szCs w:val="24"/>
              </w:rPr>
              <w:t>57.00</w:t>
            </w:r>
          </w:p>
        </w:tc>
      </w:tr>
      <w:tr w:rsidR="000B22E3" w:rsidRPr="005578AA" w14:paraId="24D43AD4" w14:textId="77777777" w:rsidTr="005578AA">
        <w:tc>
          <w:tcPr>
            <w:tcW w:w="2999" w:type="dxa"/>
            <w:shd w:val="clear" w:color="auto" w:fill="auto"/>
          </w:tcPr>
          <w:p w14:paraId="6E6C79BE" w14:textId="0F79A0C9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>PN L/C T/R L/G</w:t>
            </w:r>
            <w:r w:rsidRPr="005578AA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5578AA">
              <w:rPr>
                <w:rFonts w:asciiTheme="majorBidi" w:hAnsiTheme="majorBidi" w:cstheme="majorBidi"/>
                <w:sz w:val="24"/>
                <w:szCs w:val="24"/>
              </w:rPr>
              <w:t>Forward Contracts</w:t>
            </w:r>
          </w:p>
        </w:tc>
        <w:tc>
          <w:tcPr>
            <w:tcW w:w="1246" w:type="dxa"/>
            <w:gridSpan w:val="2"/>
          </w:tcPr>
          <w:p w14:paraId="52876622" w14:textId="625BCFA6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 xml:space="preserve">  2,786.14</w:t>
            </w:r>
          </w:p>
        </w:tc>
        <w:tc>
          <w:tcPr>
            <w:tcW w:w="134" w:type="dxa"/>
          </w:tcPr>
          <w:p w14:paraId="2F6606C9" w14:textId="77777777" w:rsidR="000B22E3" w:rsidRPr="005578AA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</w:tcPr>
          <w:p w14:paraId="781F1E17" w14:textId="21EE6CBC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>2,187.87</w:t>
            </w:r>
          </w:p>
        </w:tc>
        <w:tc>
          <w:tcPr>
            <w:tcW w:w="134" w:type="dxa"/>
          </w:tcPr>
          <w:p w14:paraId="5CD246B9" w14:textId="77777777" w:rsidR="000B22E3" w:rsidRPr="005578AA" w:rsidRDefault="000B22E3" w:rsidP="005578AA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09F0167B" w14:textId="341ED66F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578AA">
              <w:rPr>
                <w:rFonts w:asciiTheme="majorBidi" w:hAnsiTheme="majorBidi"/>
                <w:sz w:val="24"/>
                <w:szCs w:val="24"/>
              </w:rPr>
              <w:t>1,870.57</w:t>
            </w:r>
          </w:p>
        </w:tc>
        <w:tc>
          <w:tcPr>
            <w:tcW w:w="134" w:type="dxa"/>
          </w:tcPr>
          <w:p w14:paraId="5A9B160B" w14:textId="77777777" w:rsidR="000B22E3" w:rsidRPr="005578AA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0AA98807" w14:textId="6CAE4751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8AA">
              <w:rPr>
                <w:rFonts w:asciiTheme="majorBidi" w:hAnsiTheme="majorBidi"/>
                <w:sz w:val="24"/>
                <w:szCs w:val="24"/>
              </w:rPr>
              <w:t>1,831.87</w:t>
            </w:r>
          </w:p>
        </w:tc>
      </w:tr>
      <w:tr w:rsidR="000B22E3" w:rsidRPr="005578AA" w14:paraId="6B579559" w14:textId="77777777" w:rsidTr="005578AA">
        <w:tc>
          <w:tcPr>
            <w:tcW w:w="2999" w:type="dxa"/>
            <w:shd w:val="clear" w:color="auto" w:fill="auto"/>
          </w:tcPr>
          <w:p w14:paraId="7CE19906" w14:textId="154C1A36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>Fleet Card</w:t>
            </w: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</w:tcPr>
          <w:p w14:paraId="75B87C5A" w14:textId="6D0ACCB9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 xml:space="preserve">  2.10 </w:t>
            </w:r>
          </w:p>
        </w:tc>
        <w:tc>
          <w:tcPr>
            <w:tcW w:w="134" w:type="dxa"/>
          </w:tcPr>
          <w:p w14:paraId="41878E98" w14:textId="77777777" w:rsidR="000B22E3" w:rsidRPr="005578AA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876277A" w14:textId="4C61DAAE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 xml:space="preserve">  2.10 </w:t>
            </w:r>
          </w:p>
        </w:tc>
        <w:tc>
          <w:tcPr>
            <w:tcW w:w="134" w:type="dxa"/>
          </w:tcPr>
          <w:p w14:paraId="37D52706" w14:textId="77777777" w:rsidR="000B22E3" w:rsidRPr="005578AA" w:rsidRDefault="000B22E3" w:rsidP="005578AA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746D166" w14:textId="29888BE6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578AA">
              <w:rPr>
                <w:rFonts w:asciiTheme="majorBidi" w:hAnsiTheme="majorBidi"/>
                <w:sz w:val="24"/>
                <w:szCs w:val="24"/>
              </w:rPr>
              <w:t>1.20</w:t>
            </w:r>
          </w:p>
        </w:tc>
        <w:tc>
          <w:tcPr>
            <w:tcW w:w="134" w:type="dxa"/>
          </w:tcPr>
          <w:p w14:paraId="42DBDCB8" w14:textId="77777777" w:rsidR="000B22E3" w:rsidRPr="005578AA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07AF4E32" w14:textId="26746B57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578AA">
              <w:rPr>
                <w:rFonts w:asciiTheme="majorBidi" w:hAnsiTheme="majorBidi"/>
                <w:sz w:val="24"/>
                <w:szCs w:val="24"/>
              </w:rPr>
              <w:t>1.20</w:t>
            </w:r>
          </w:p>
        </w:tc>
      </w:tr>
      <w:tr w:rsidR="000B22E3" w:rsidRPr="005578AA" w14:paraId="109FC7AE" w14:textId="77777777" w:rsidTr="005578AA">
        <w:tc>
          <w:tcPr>
            <w:tcW w:w="2999" w:type="dxa"/>
            <w:shd w:val="clear" w:color="auto" w:fill="auto"/>
          </w:tcPr>
          <w:p w14:paraId="1A097896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453" w:hanging="113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63D2B4" w14:textId="000874DA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475A" w:rsidRPr="005578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78AA">
              <w:rPr>
                <w:rFonts w:asciiTheme="majorBidi" w:hAnsiTheme="majorBidi" w:cstheme="majorBidi"/>
                <w:sz w:val="24"/>
                <w:szCs w:val="24"/>
              </w:rPr>
              <w:t>850.24</w:t>
            </w:r>
          </w:p>
        </w:tc>
        <w:tc>
          <w:tcPr>
            <w:tcW w:w="134" w:type="dxa"/>
          </w:tcPr>
          <w:p w14:paraId="289736C8" w14:textId="77777777" w:rsidR="000B22E3" w:rsidRPr="005578AA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C1D6601" w14:textId="1F2964BD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>2,251.97</w:t>
            </w:r>
          </w:p>
        </w:tc>
        <w:tc>
          <w:tcPr>
            <w:tcW w:w="134" w:type="dxa"/>
          </w:tcPr>
          <w:p w14:paraId="1EDF1BEB" w14:textId="77777777" w:rsidR="000B22E3" w:rsidRPr="005578AA" w:rsidRDefault="000B22E3" w:rsidP="005578AA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03EBAE5" w14:textId="06C3D383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578AA">
              <w:rPr>
                <w:rFonts w:asciiTheme="majorBidi" w:hAnsiTheme="majorBidi"/>
                <w:sz w:val="24"/>
                <w:szCs w:val="24"/>
              </w:rPr>
              <w:t>1,928.77</w:t>
            </w:r>
          </w:p>
        </w:tc>
        <w:tc>
          <w:tcPr>
            <w:tcW w:w="134" w:type="dxa"/>
          </w:tcPr>
          <w:p w14:paraId="3194C9B2" w14:textId="77777777" w:rsidR="000B22E3" w:rsidRPr="005578AA" w:rsidRDefault="000B22E3" w:rsidP="005578AA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340A77B9" w14:textId="432E71A4" w:rsidR="000B22E3" w:rsidRPr="005578AA" w:rsidRDefault="000B22E3" w:rsidP="005578AA">
            <w:pPr>
              <w:tabs>
                <w:tab w:val="left" w:pos="284"/>
                <w:tab w:val="left" w:pos="851"/>
                <w:tab w:val="left" w:pos="1331"/>
              </w:tabs>
              <w:spacing w:line="280" w:lineRule="exact"/>
              <w:ind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578AA">
              <w:rPr>
                <w:rFonts w:asciiTheme="majorBidi" w:hAnsiTheme="majorBidi"/>
                <w:sz w:val="24"/>
                <w:szCs w:val="24"/>
              </w:rPr>
              <w:t>1,890.07</w:t>
            </w:r>
          </w:p>
        </w:tc>
      </w:tr>
      <w:tr w:rsidR="000B22E3" w:rsidRPr="005578AA" w14:paraId="6EFAE23E" w14:textId="77777777" w:rsidTr="005578AA">
        <w:tc>
          <w:tcPr>
            <w:tcW w:w="3544" w:type="dxa"/>
            <w:gridSpan w:val="2"/>
            <w:shd w:val="clear" w:color="auto" w:fill="auto"/>
          </w:tcPr>
          <w:p w14:paraId="37FF0797" w14:textId="197E6C21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578A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Forward Contracts</w:t>
            </w:r>
            <w:r w:rsidRPr="005578AA">
              <w:rPr>
                <w:rFonts w:asciiTheme="majorBidi" w:hAnsiTheme="majorBidi" w:cstheme="majorBidi" w:hint="cs"/>
                <w:spacing w:val="-4"/>
                <w:sz w:val="24"/>
                <w:szCs w:val="24"/>
              </w:rPr>
              <w:t xml:space="preserve"> </w:t>
            </w:r>
            <w:r w:rsidRPr="005578A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5578AA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ล้านดอลลาร์สหรัฐอเมริกา</w:t>
            </w:r>
            <w:r w:rsidRPr="005578AA">
              <w:rPr>
                <w:rFonts w:asciiTheme="majorBidi" w:hAnsi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32CAD822" w14:textId="178B92D1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>14.51</w:t>
            </w:r>
          </w:p>
        </w:tc>
        <w:tc>
          <w:tcPr>
            <w:tcW w:w="134" w:type="dxa"/>
          </w:tcPr>
          <w:p w14:paraId="2AD24F11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D6D5DEE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>14.51</w:t>
            </w:r>
          </w:p>
        </w:tc>
        <w:tc>
          <w:tcPr>
            <w:tcW w:w="134" w:type="dxa"/>
          </w:tcPr>
          <w:p w14:paraId="37B92D28" w14:textId="77777777" w:rsidR="000B22E3" w:rsidRPr="005578AA" w:rsidRDefault="000B22E3" w:rsidP="005578AA">
            <w:pPr>
              <w:tabs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5D7A43D" w14:textId="0B03B51D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>14.51</w:t>
            </w:r>
          </w:p>
        </w:tc>
        <w:tc>
          <w:tcPr>
            <w:tcW w:w="134" w:type="dxa"/>
          </w:tcPr>
          <w:p w14:paraId="7CC47F1D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4CA4F293" w14:textId="04293C8A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>14.51</w:t>
            </w:r>
          </w:p>
        </w:tc>
      </w:tr>
      <w:tr w:rsidR="000B22E3" w:rsidRPr="005578AA" w14:paraId="0CC8110A" w14:textId="77777777" w:rsidTr="005578AA">
        <w:tc>
          <w:tcPr>
            <w:tcW w:w="2999" w:type="dxa"/>
            <w:shd w:val="clear" w:color="auto" w:fill="auto"/>
          </w:tcPr>
          <w:p w14:paraId="29C6537E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62" w:hanging="1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246" w:type="dxa"/>
            <w:gridSpan w:val="2"/>
          </w:tcPr>
          <w:p w14:paraId="387DE310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7CB1EE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AC2DE7C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DE31E3" w14:textId="77777777" w:rsidR="000B22E3" w:rsidRPr="005578AA" w:rsidRDefault="000B22E3" w:rsidP="005578AA">
            <w:pPr>
              <w:tabs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72C8816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26D9DCB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324B45F8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2E3" w:rsidRPr="005578AA" w14:paraId="0398EFB8" w14:textId="77777777" w:rsidTr="005578AA">
        <w:tc>
          <w:tcPr>
            <w:tcW w:w="2999" w:type="dxa"/>
            <w:shd w:val="clear" w:color="auto" w:fill="auto"/>
          </w:tcPr>
          <w:p w14:paraId="72426D38" w14:textId="274ADE73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เงินฝากสถาบันการเงิน </w:t>
            </w:r>
            <w:r w:rsidRPr="005578AA">
              <w:rPr>
                <w:rFonts w:ascii="Angsana New" w:hAnsi="Angsana New" w:cstheme="majorBidi"/>
                <w:spacing w:val="-2"/>
                <w:sz w:val="24"/>
                <w:szCs w:val="24"/>
                <w:cs/>
              </w:rPr>
              <w:t xml:space="preserve">(ดูหมายเหตุ </w:t>
            </w:r>
            <w:r w:rsidRPr="005578AA">
              <w:rPr>
                <w:rFonts w:ascii="Angsana New" w:hAnsi="Angsana New"/>
                <w:spacing w:val="-2"/>
                <w:sz w:val="24"/>
                <w:szCs w:val="24"/>
              </w:rPr>
              <w:t>9)</w:t>
            </w:r>
          </w:p>
        </w:tc>
        <w:tc>
          <w:tcPr>
            <w:tcW w:w="1246" w:type="dxa"/>
            <w:gridSpan w:val="2"/>
          </w:tcPr>
          <w:p w14:paraId="7964ED35" w14:textId="1CDF9C2A" w:rsidR="000B22E3" w:rsidRPr="005578AA" w:rsidRDefault="009822F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>110.18</w:t>
            </w:r>
          </w:p>
        </w:tc>
        <w:tc>
          <w:tcPr>
            <w:tcW w:w="134" w:type="dxa"/>
          </w:tcPr>
          <w:p w14:paraId="2FED11CD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4D0AF94" w14:textId="46626698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>106.68</w:t>
            </w:r>
          </w:p>
        </w:tc>
        <w:tc>
          <w:tcPr>
            <w:tcW w:w="134" w:type="dxa"/>
          </w:tcPr>
          <w:p w14:paraId="44EC8CE5" w14:textId="77777777" w:rsidR="000B22E3" w:rsidRPr="005578AA" w:rsidRDefault="000B22E3" w:rsidP="005578AA">
            <w:pPr>
              <w:tabs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1E5F5A6" w14:textId="2847C200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>86.12</w:t>
            </w:r>
          </w:p>
        </w:tc>
        <w:tc>
          <w:tcPr>
            <w:tcW w:w="134" w:type="dxa"/>
          </w:tcPr>
          <w:p w14:paraId="2E0DAD95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5DC90385" w14:textId="6692919B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/>
                <w:sz w:val="24"/>
                <w:szCs w:val="24"/>
              </w:rPr>
              <w:t>86.12</w:t>
            </w:r>
          </w:p>
        </w:tc>
      </w:tr>
      <w:tr w:rsidR="000B22E3" w:rsidRPr="005578AA" w14:paraId="179F382D" w14:textId="77777777" w:rsidTr="005578AA">
        <w:tc>
          <w:tcPr>
            <w:tcW w:w="2999" w:type="dxa"/>
            <w:shd w:val="clear" w:color="auto" w:fill="auto"/>
          </w:tcPr>
          <w:p w14:paraId="1D3116A0" w14:textId="55DAF0DA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ที่ดิน </w:t>
            </w:r>
            <w:r w:rsidRPr="005578AA">
              <w:rPr>
                <w:rFonts w:ascii="Angsana New" w:hAnsi="Angsana New" w:cstheme="majorBidi"/>
                <w:spacing w:val="-2"/>
                <w:sz w:val="24"/>
                <w:szCs w:val="24"/>
                <w:cs/>
              </w:rPr>
              <w:t xml:space="preserve">(ดูหมายเหตุ </w:t>
            </w:r>
            <w:r w:rsidRPr="005578AA">
              <w:rPr>
                <w:rFonts w:ascii="Angsana New" w:hAnsi="Angsana New"/>
                <w:spacing w:val="-2"/>
                <w:sz w:val="24"/>
                <w:szCs w:val="24"/>
              </w:rPr>
              <w:t>12)</w:t>
            </w:r>
          </w:p>
        </w:tc>
        <w:tc>
          <w:tcPr>
            <w:tcW w:w="1246" w:type="dxa"/>
            <w:gridSpan w:val="2"/>
          </w:tcPr>
          <w:p w14:paraId="7A347D32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ที่ดินบางส่วน</w:t>
            </w:r>
          </w:p>
          <w:p w14:paraId="7D5A1430" w14:textId="4AB3E664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03C582FB" w14:textId="77777777" w:rsidR="000B22E3" w:rsidRPr="005578AA" w:rsidRDefault="000B22E3" w:rsidP="005578AA">
            <w:pPr>
              <w:tabs>
                <w:tab w:val="left" w:pos="284"/>
                <w:tab w:val="left" w:pos="567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2BEAC66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ที่ดินบางส่วน</w:t>
            </w:r>
          </w:p>
          <w:p w14:paraId="3A0C7F0D" w14:textId="27E899A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0C72D5CA" w14:textId="77777777" w:rsidR="000B22E3" w:rsidRPr="005578AA" w:rsidRDefault="000B22E3" w:rsidP="005578AA">
            <w:pPr>
              <w:tabs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3EA30C5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ที่ดินบางส่วน</w:t>
            </w:r>
          </w:p>
          <w:p w14:paraId="54C1AA8C" w14:textId="2A5DED4E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24B8A3AA" w14:textId="77777777" w:rsidR="000B22E3" w:rsidRPr="005578AA" w:rsidRDefault="000B22E3" w:rsidP="005578AA">
            <w:pPr>
              <w:tabs>
                <w:tab w:val="left" w:pos="284"/>
                <w:tab w:val="left" w:pos="567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2CA57FF" w14:textId="77777777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ที่ดินบางส่วน</w:t>
            </w:r>
          </w:p>
          <w:p w14:paraId="66279580" w14:textId="679EB97C" w:rsidR="000B22E3" w:rsidRPr="005578AA" w:rsidRDefault="000B22E3" w:rsidP="005578AA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8A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ของบริษัท</w:t>
            </w:r>
          </w:p>
        </w:tc>
      </w:tr>
    </w:tbl>
    <w:p w14:paraId="565E6741" w14:textId="67ECDC42" w:rsidR="001E27E2" w:rsidRPr="001047CF" w:rsidRDefault="001E27E2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47C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2F34CD" w:rsidRPr="001047CF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6</w:t>
      </w:r>
      <w:r w:rsidRPr="001047C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1047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08484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1047CF" w:rsidRDefault="001E27E2" w:rsidP="00F8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1047CF" w:rsidRPr="001047CF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1047CF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084846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047CF" w:rsidRPr="001047CF" w14:paraId="0B679AA1" w14:textId="77777777" w:rsidTr="00B32000">
        <w:tc>
          <w:tcPr>
            <w:tcW w:w="3458" w:type="dxa"/>
          </w:tcPr>
          <w:p w14:paraId="5A07452D" w14:textId="77777777" w:rsidR="001E27E2" w:rsidRPr="001047CF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1047CF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1047CF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1047CF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47CF" w:rsidRPr="001047CF" w14:paraId="270FBC19" w14:textId="77777777" w:rsidTr="00D76AE0">
        <w:tc>
          <w:tcPr>
            <w:tcW w:w="3458" w:type="dxa"/>
          </w:tcPr>
          <w:p w14:paraId="20A3CC56" w14:textId="77777777" w:rsidR="001047CF" w:rsidRPr="001047CF" w:rsidRDefault="001047CF" w:rsidP="0010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E2BB69" w14:textId="37D796CD" w:rsidR="001047CF" w:rsidRPr="001047CF" w:rsidRDefault="001047CF" w:rsidP="001047C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047C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047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047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1047CF" w:rsidRPr="001047CF" w:rsidRDefault="001047CF" w:rsidP="001047C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F4B2A9" w14:textId="77777777" w:rsidR="001047CF" w:rsidRPr="001047CF" w:rsidRDefault="001047CF" w:rsidP="001047C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076D0B8" w14:textId="5CF4E63C" w:rsidR="001047CF" w:rsidRPr="001047CF" w:rsidRDefault="001047CF" w:rsidP="001047C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047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left w:val="nil"/>
            </w:tcBorders>
          </w:tcPr>
          <w:p w14:paraId="2931ECBA" w14:textId="77777777" w:rsidR="001047CF" w:rsidRPr="001047CF" w:rsidRDefault="001047CF" w:rsidP="001047C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7B5352CA" w14:textId="6914F2BC" w:rsidR="001047CF" w:rsidRPr="001047CF" w:rsidRDefault="001047CF" w:rsidP="001047C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047C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047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8484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047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1047CF" w:rsidRPr="001047CF" w:rsidRDefault="001047CF" w:rsidP="001047C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17664FF7" w14:textId="77777777" w:rsidR="001047CF" w:rsidRPr="001047CF" w:rsidRDefault="001047CF" w:rsidP="001047C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05AD0F9" w14:textId="4B167778" w:rsidR="001047CF" w:rsidRPr="001047CF" w:rsidRDefault="001047CF" w:rsidP="001047C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047C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047CF" w:rsidRPr="001047CF" w14:paraId="1A489733" w14:textId="77777777" w:rsidTr="00844DFE">
        <w:trPr>
          <w:trHeight w:val="49"/>
        </w:trPr>
        <w:tc>
          <w:tcPr>
            <w:tcW w:w="3458" w:type="dxa"/>
          </w:tcPr>
          <w:p w14:paraId="21AFC42E" w14:textId="77777777" w:rsidR="001047CF" w:rsidRPr="00084846" w:rsidRDefault="001047CF" w:rsidP="001047CF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14:paraId="6F05DBEB" w14:textId="4633A295" w:rsidR="001047CF" w:rsidRPr="001047CF" w:rsidRDefault="000B22E3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2E3">
              <w:rPr>
                <w:rFonts w:asciiTheme="majorBidi" w:hAnsiTheme="majorBidi" w:cstheme="majorBidi"/>
                <w:sz w:val="26"/>
                <w:szCs w:val="26"/>
              </w:rPr>
              <w:t>93,220</w:t>
            </w:r>
          </w:p>
        </w:tc>
        <w:tc>
          <w:tcPr>
            <w:tcW w:w="134" w:type="dxa"/>
          </w:tcPr>
          <w:p w14:paraId="4ED2C3F3" w14:textId="77777777" w:rsidR="001047CF" w:rsidRPr="001047CF" w:rsidRDefault="001047CF" w:rsidP="0010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B42B9B" w14:textId="106EA737" w:rsidR="001047CF" w:rsidRPr="001047CF" w:rsidRDefault="001047CF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 101,902 </w:t>
            </w:r>
          </w:p>
        </w:tc>
        <w:tc>
          <w:tcPr>
            <w:tcW w:w="134" w:type="dxa"/>
          </w:tcPr>
          <w:p w14:paraId="48F9831E" w14:textId="77777777" w:rsidR="001047CF" w:rsidRPr="001047CF" w:rsidRDefault="001047CF" w:rsidP="0010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27FD60" w14:textId="68994514" w:rsidR="001047CF" w:rsidRPr="001047CF" w:rsidRDefault="00405C99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5C99">
              <w:rPr>
                <w:rFonts w:asciiTheme="majorBidi" w:hAnsiTheme="majorBidi" w:cstheme="majorBidi"/>
                <w:sz w:val="26"/>
                <w:szCs w:val="26"/>
              </w:rPr>
              <w:t xml:space="preserve">  20,3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34" w:type="dxa"/>
          </w:tcPr>
          <w:p w14:paraId="44301FCB" w14:textId="77777777" w:rsidR="001047CF" w:rsidRPr="001047CF" w:rsidRDefault="001047CF" w:rsidP="001047CF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540995F" w14:textId="65F5265F" w:rsidR="001047CF" w:rsidRPr="001047CF" w:rsidRDefault="001047CF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 23,34</w:t>
            </w:r>
            <w:r w:rsidR="00B41ED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047CF" w:rsidRPr="001047CF" w14:paraId="65BF93BC" w14:textId="77777777" w:rsidTr="00844DFE">
        <w:tc>
          <w:tcPr>
            <w:tcW w:w="3458" w:type="dxa"/>
          </w:tcPr>
          <w:p w14:paraId="6DDD3027" w14:textId="77777777" w:rsidR="001047CF" w:rsidRPr="00084846" w:rsidRDefault="001047CF" w:rsidP="001047CF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98D43F3" w14:textId="77777777" w:rsidR="001047CF" w:rsidRPr="001047CF" w:rsidRDefault="001047CF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1047CF" w:rsidRPr="001047CF" w:rsidRDefault="001047CF" w:rsidP="0010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3D71AEA" w14:textId="58398F0F" w:rsidR="001047CF" w:rsidRPr="001047CF" w:rsidRDefault="001047CF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30617E" w14:textId="77777777" w:rsidR="001047CF" w:rsidRPr="001047CF" w:rsidRDefault="001047CF" w:rsidP="0010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118FA7D" w14:textId="77777777" w:rsidR="001047CF" w:rsidRPr="001047CF" w:rsidRDefault="001047CF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1047CF" w:rsidRPr="001047CF" w:rsidRDefault="001047CF" w:rsidP="001047CF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4FF0069" w14:textId="58D2A7D2" w:rsidR="001047CF" w:rsidRPr="001047CF" w:rsidRDefault="001047CF" w:rsidP="001047C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</w:tr>
      <w:tr w:rsidR="000B22E3" w:rsidRPr="001047CF" w14:paraId="1C753080" w14:textId="77777777" w:rsidTr="00844DFE">
        <w:tc>
          <w:tcPr>
            <w:tcW w:w="3458" w:type="dxa"/>
          </w:tcPr>
          <w:p w14:paraId="01937A1A" w14:textId="77777777" w:rsidR="000B22E3" w:rsidRPr="00084846" w:rsidRDefault="000B22E3" w:rsidP="000B22E3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1BFF304" w14:textId="06D9C0CB" w:rsidR="000B22E3" w:rsidRPr="001047CF" w:rsidRDefault="000B22E3" w:rsidP="000B22E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2E3">
              <w:rPr>
                <w:rFonts w:asciiTheme="majorBidi" w:hAnsiTheme="majorBidi" w:cstheme="majorBidi"/>
                <w:sz w:val="26"/>
                <w:szCs w:val="26"/>
              </w:rPr>
              <w:t>17,506</w:t>
            </w:r>
          </w:p>
        </w:tc>
        <w:tc>
          <w:tcPr>
            <w:tcW w:w="134" w:type="dxa"/>
          </w:tcPr>
          <w:p w14:paraId="0BDAA372" w14:textId="77777777" w:rsidR="000B22E3" w:rsidRPr="001047CF" w:rsidRDefault="000B22E3" w:rsidP="000B2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BCF3DD" w14:textId="25BA8CC0" w:rsidR="000B22E3" w:rsidRPr="001047CF" w:rsidRDefault="000B22E3" w:rsidP="000B22E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 17,256 </w:t>
            </w:r>
          </w:p>
        </w:tc>
        <w:tc>
          <w:tcPr>
            <w:tcW w:w="134" w:type="dxa"/>
          </w:tcPr>
          <w:p w14:paraId="34E44442" w14:textId="77777777" w:rsidR="000B22E3" w:rsidRPr="001047CF" w:rsidRDefault="000B22E3" w:rsidP="000B2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41B6767" w14:textId="7EB7BD5A" w:rsidR="000B22E3" w:rsidRPr="001047CF" w:rsidRDefault="000B22E3" w:rsidP="000B22E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5C99">
              <w:rPr>
                <w:rFonts w:asciiTheme="majorBidi" w:hAnsiTheme="majorBidi" w:cstheme="majorBidi"/>
                <w:sz w:val="26"/>
                <w:szCs w:val="26"/>
              </w:rPr>
              <w:t xml:space="preserve">  6,902 </w:t>
            </w:r>
          </w:p>
        </w:tc>
        <w:tc>
          <w:tcPr>
            <w:tcW w:w="134" w:type="dxa"/>
          </w:tcPr>
          <w:p w14:paraId="1A5AA294" w14:textId="77777777" w:rsidR="000B22E3" w:rsidRPr="001047CF" w:rsidRDefault="000B22E3" w:rsidP="000B22E3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1BB82C" w14:textId="18476F22" w:rsidR="000B22E3" w:rsidRPr="001047CF" w:rsidRDefault="000B22E3" w:rsidP="000B22E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 6,702 </w:t>
            </w:r>
          </w:p>
        </w:tc>
      </w:tr>
      <w:tr w:rsidR="000B22E3" w:rsidRPr="001047CF" w14:paraId="235F9F40" w14:textId="77777777" w:rsidTr="00844DFE">
        <w:tc>
          <w:tcPr>
            <w:tcW w:w="3458" w:type="dxa"/>
          </w:tcPr>
          <w:p w14:paraId="624517C9" w14:textId="77777777" w:rsidR="000B22E3" w:rsidRPr="001047CF" w:rsidRDefault="000B22E3" w:rsidP="000B22E3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0FAE57D5" w14:textId="6AC5DD92" w:rsidR="000B22E3" w:rsidRPr="001047CF" w:rsidRDefault="000B22E3" w:rsidP="000B22E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2E3">
              <w:rPr>
                <w:rFonts w:asciiTheme="majorBidi" w:hAnsiTheme="majorBidi" w:cstheme="majorBidi"/>
                <w:sz w:val="26"/>
                <w:szCs w:val="26"/>
              </w:rPr>
              <w:t>1,223</w:t>
            </w:r>
          </w:p>
        </w:tc>
        <w:tc>
          <w:tcPr>
            <w:tcW w:w="134" w:type="dxa"/>
          </w:tcPr>
          <w:p w14:paraId="2E6C49BE" w14:textId="77777777" w:rsidR="000B22E3" w:rsidRPr="001047CF" w:rsidRDefault="000B22E3" w:rsidP="000B2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55BCD1" w14:textId="730F28C4" w:rsidR="000B22E3" w:rsidRPr="001047CF" w:rsidRDefault="000B22E3" w:rsidP="000B22E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 1,219 </w:t>
            </w:r>
          </w:p>
        </w:tc>
        <w:tc>
          <w:tcPr>
            <w:tcW w:w="134" w:type="dxa"/>
          </w:tcPr>
          <w:p w14:paraId="733959A4" w14:textId="77777777" w:rsidR="000B22E3" w:rsidRPr="001047CF" w:rsidRDefault="000B22E3" w:rsidP="000B2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A30DFDC" w14:textId="08CC4846" w:rsidR="000B22E3" w:rsidRPr="001047CF" w:rsidRDefault="000B22E3" w:rsidP="000B22E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5C99">
              <w:rPr>
                <w:rFonts w:asciiTheme="majorBidi" w:hAnsiTheme="majorBidi" w:cstheme="majorBidi"/>
                <w:sz w:val="26"/>
                <w:szCs w:val="26"/>
              </w:rPr>
              <w:t xml:space="preserve">  1,020 </w:t>
            </w:r>
          </w:p>
        </w:tc>
        <w:tc>
          <w:tcPr>
            <w:tcW w:w="134" w:type="dxa"/>
          </w:tcPr>
          <w:p w14:paraId="400901B8" w14:textId="77777777" w:rsidR="000B22E3" w:rsidRPr="001047CF" w:rsidRDefault="000B22E3" w:rsidP="000B22E3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93C0FE" w14:textId="077F24AD" w:rsidR="000B22E3" w:rsidRPr="001047CF" w:rsidRDefault="000B22E3" w:rsidP="000B22E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 1,046 </w:t>
            </w:r>
          </w:p>
        </w:tc>
      </w:tr>
      <w:tr w:rsidR="000B22E3" w:rsidRPr="001047CF" w14:paraId="1F9DC0F1" w14:textId="77777777" w:rsidTr="00844DFE">
        <w:tc>
          <w:tcPr>
            <w:tcW w:w="3458" w:type="dxa"/>
          </w:tcPr>
          <w:p w14:paraId="5A1710C5" w14:textId="424D2918" w:rsidR="000B22E3" w:rsidRPr="00084846" w:rsidRDefault="000B22E3" w:rsidP="000B22E3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หนี้สินที่เกิดจากสัญญา-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4" w:type="dxa"/>
            <w:shd w:val="clear" w:color="auto" w:fill="auto"/>
          </w:tcPr>
          <w:p w14:paraId="41EB3A1F" w14:textId="43D22239" w:rsidR="000B22E3" w:rsidRPr="001047CF" w:rsidRDefault="000B22E3" w:rsidP="000B22E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2E3">
              <w:rPr>
                <w:rFonts w:asciiTheme="majorBidi" w:hAnsiTheme="majorBidi" w:cstheme="majorBidi"/>
                <w:sz w:val="26"/>
                <w:szCs w:val="26"/>
              </w:rPr>
              <w:t>13,276</w:t>
            </w:r>
          </w:p>
        </w:tc>
        <w:tc>
          <w:tcPr>
            <w:tcW w:w="134" w:type="dxa"/>
          </w:tcPr>
          <w:p w14:paraId="782187F5" w14:textId="77777777" w:rsidR="000B22E3" w:rsidRPr="001047CF" w:rsidRDefault="000B22E3" w:rsidP="000B2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69B3E5" w14:textId="230F1DCF" w:rsidR="000B22E3" w:rsidRPr="001047CF" w:rsidRDefault="000B22E3" w:rsidP="000B22E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 20,098 </w:t>
            </w:r>
          </w:p>
        </w:tc>
        <w:tc>
          <w:tcPr>
            <w:tcW w:w="134" w:type="dxa"/>
          </w:tcPr>
          <w:p w14:paraId="272735A1" w14:textId="77777777" w:rsidR="000B22E3" w:rsidRPr="001047CF" w:rsidRDefault="000B22E3" w:rsidP="000B2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641285F" w14:textId="754C3DD2" w:rsidR="000B22E3" w:rsidRPr="001047CF" w:rsidRDefault="000B22E3" w:rsidP="000B22E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5C99">
              <w:rPr>
                <w:rFonts w:asciiTheme="majorBidi" w:hAnsiTheme="majorBidi" w:cstheme="majorBidi"/>
                <w:sz w:val="26"/>
                <w:szCs w:val="26"/>
              </w:rPr>
              <w:t xml:space="preserve">  789 </w:t>
            </w:r>
          </w:p>
        </w:tc>
        <w:tc>
          <w:tcPr>
            <w:tcW w:w="134" w:type="dxa"/>
          </w:tcPr>
          <w:p w14:paraId="2CB697E9" w14:textId="77777777" w:rsidR="000B22E3" w:rsidRPr="001047CF" w:rsidRDefault="000B22E3" w:rsidP="000B22E3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3EE7F7D" w14:textId="33AEB29A" w:rsidR="000B22E3" w:rsidRPr="001047CF" w:rsidRDefault="000B22E3" w:rsidP="000B22E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 646 </w:t>
            </w:r>
          </w:p>
        </w:tc>
      </w:tr>
      <w:tr w:rsidR="00405C99" w:rsidRPr="001047CF" w14:paraId="58977AA3" w14:textId="77777777" w:rsidTr="00844DFE">
        <w:tc>
          <w:tcPr>
            <w:tcW w:w="3458" w:type="dxa"/>
          </w:tcPr>
          <w:p w14:paraId="266D1EF6" w14:textId="77777777" w:rsidR="00405C99" w:rsidRPr="00084846" w:rsidRDefault="00405C99" w:rsidP="00405C99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498C7F" w14:textId="003CAEA4" w:rsidR="00405C99" w:rsidRPr="001047CF" w:rsidRDefault="000B22E3" w:rsidP="00405C9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2E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22E3"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134" w:type="dxa"/>
          </w:tcPr>
          <w:p w14:paraId="779FC8C3" w14:textId="77777777" w:rsidR="00405C99" w:rsidRPr="001047CF" w:rsidRDefault="00405C99" w:rsidP="00405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E5DEDE" w14:textId="4EF4BE17" w:rsidR="00405C99" w:rsidRPr="001047CF" w:rsidRDefault="00405C99" w:rsidP="00405C9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 7,183 </w:t>
            </w:r>
          </w:p>
        </w:tc>
        <w:tc>
          <w:tcPr>
            <w:tcW w:w="134" w:type="dxa"/>
          </w:tcPr>
          <w:p w14:paraId="58A3D891" w14:textId="77777777" w:rsidR="00405C99" w:rsidRPr="001047CF" w:rsidRDefault="00405C99" w:rsidP="00405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B81E6D" w14:textId="08EC9069" w:rsidR="00405C99" w:rsidRPr="001047CF" w:rsidRDefault="00405C99" w:rsidP="00405C9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5C99">
              <w:rPr>
                <w:rFonts w:asciiTheme="majorBidi" w:hAnsiTheme="majorBidi" w:cstheme="majorBidi"/>
                <w:sz w:val="26"/>
                <w:szCs w:val="26"/>
              </w:rPr>
              <w:t xml:space="preserve">  1,679 </w:t>
            </w:r>
          </w:p>
        </w:tc>
        <w:tc>
          <w:tcPr>
            <w:tcW w:w="134" w:type="dxa"/>
          </w:tcPr>
          <w:p w14:paraId="5273F6B7" w14:textId="77777777" w:rsidR="00405C99" w:rsidRPr="001047CF" w:rsidRDefault="00405C99" w:rsidP="00405C9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CCB062" w14:textId="500688CC" w:rsidR="00405C99" w:rsidRPr="001047CF" w:rsidRDefault="00405C99" w:rsidP="00405C9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 1,239 </w:t>
            </w:r>
          </w:p>
        </w:tc>
      </w:tr>
      <w:tr w:rsidR="00405C99" w:rsidRPr="001047CF" w14:paraId="0C236F7C" w14:textId="77777777" w:rsidTr="00D76AE0">
        <w:tc>
          <w:tcPr>
            <w:tcW w:w="3458" w:type="dxa"/>
          </w:tcPr>
          <w:p w14:paraId="4648B3A7" w14:textId="77777777" w:rsidR="00405C99" w:rsidRPr="001047CF" w:rsidRDefault="00405C99" w:rsidP="00405C99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0F1D8" w14:textId="1D544046" w:rsidR="00405C99" w:rsidRPr="001047CF" w:rsidRDefault="000B22E3" w:rsidP="000B22E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2E3">
              <w:rPr>
                <w:rFonts w:asciiTheme="majorBidi" w:hAnsiTheme="majorBidi" w:cstheme="majorBidi"/>
                <w:sz w:val="26"/>
                <w:szCs w:val="26"/>
              </w:rPr>
              <w:t>135,643</w:t>
            </w:r>
          </w:p>
        </w:tc>
        <w:tc>
          <w:tcPr>
            <w:tcW w:w="134" w:type="dxa"/>
          </w:tcPr>
          <w:p w14:paraId="00EAE60E" w14:textId="77777777" w:rsidR="00405C99" w:rsidRPr="001047CF" w:rsidRDefault="00405C99" w:rsidP="00405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4B807C4B" w:rsidR="00405C99" w:rsidRPr="001047CF" w:rsidRDefault="00405C99" w:rsidP="00405C9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 147,658 </w:t>
            </w:r>
          </w:p>
        </w:tc>
        <w:tc>
          <w:tcPr>
            <w:tcW w:w="134" w:type="dxa"/>
          </w:tcPr>
          <w:p w14:paraId="60F88D1F" w14:textId="77777777" w:rsidR="00405C99" w:rsidRPr="001047CF" w:rsidRDefault="00405C99" w:rsidP="00405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4AC237" w14:textId="7D771BC3" w:rsidR="00405C99" w:rsidRPr="001047CF" w:rsidRDefault="00405C99" w:rsidP="00405C9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5C99">
              <w:rPr>
                <w:rFonts w:asciiTheme="majorBidi" w:hAnsiTheme="majorBidi" w:cstheme="majorBidi"/>
                <w:sz w:val="26"/>
                <w:szCs w:val="26"/>
              </w:rPr>
              <w:t>30,7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34" w:type="dxa"/>
          </w:tcPr>
          <w:p w14:paraId="61099DA8" w14:textId="77777777" w:rsidR="00405C99" w:rsidRPr="001047CF" w:rsidRDefault="00405C99" w:rsidP="00405C9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25BAE58F" w:rsidR="00405C99" w:rsidRPr="001047CF" w:rsidRDefault="00405C99" w:rsidP="00405C9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47CF">
              <w:rPr>
                <w:rFonts w:asciiTheme="majorBidi" w:hAnsiTheme="majorBidi" w:cstheme="majorBidi"/>
                <w:sz w:val="26"/>
                <w:szCs w:val="26"/>
              </w:rPr>
              <w:t xml:space="preserve"> 32,977 </w:t>
            </w:r>
          </w:p>
        </w:tc>
      </w:tr>
    </w:tbl>
    <w:p w14:paraId="06FEFE58" w14:textId="77777777" w:rsidR="00557713" w:rsidRDefault="00557713" w:rsidP="00557713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D15FDE3" w14:textId="6E31C928" w:rsidR="001047CF" w:rsidRPr="00DF2342" w:rsidRDefault="001047CF" w:rsidP="00557713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8484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52C896C5" w14:textId="41787B60" w:rsidR="00782CA1" w:rsidRPr="00782CA1" w:rsidRDefault="00782CA1" w:rsidP="00557713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82CA1">
        <w:rPr>
          <w:rFonts w:ascii="Angsana New" w:hAnsi="Angsana New"/>
          <w:sz w:val="32"/>
          <w:szCs w:val="32"/>
          <w:cs/>
        </w:rPr>
        <w:t>มูลค่าตามบัญชีของเงินกู้ยืมระยะยาวจากสถาบันการเงินและการเคลื่อนไหว</w:t>
      </w:r>
      <w:r w:rsidRPr="00782CA1">
        <w:rPr>
          <w:rFonts w:asciiTheme="majorBidi" w:hAnsiTheme="majorBidi"/>
          <w:sz w:val="32"/>
          <w:szCs w:val="32"/>
          <w:cs/>
        </w:rPr>
        <w:t>สำหรับงวด</w:t>
      </w:r>
      <w:r w:rsidRPr="00782CA1">
        <w:rPr>
          <w:rFonts w:asciiTheme="majorBidi" w:hAnsiTheme="majorBidi" w:hint="cs"/>
          <w:sz w:val="32"/>
          <w:szCs w:val="32"/>
          <w:cs/>
        </w:rPr>
        <w:t>สาม</w:t>
      </w:r>
      <w:r w:rsidRPr="00782CA1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Pr="00782CA1">
        <w:rPr>
          <w:rFonts w:asciiTheme="majorBidi" w:hAnsiTheme="majorBidi" w:cstheme="majorBidi"/>
          <w:sz w:val="32"/>
          <w:szCs w:val="32"/>
        </w:rPr>
        <w:t xml:space="preserve"> 31 </w:t>
      </w:r>
      <w:r w:rsidRPr="0008484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782CA1">
        <w:rPr>
          <w:rFonts w:asciiTheme="majorBidi" w:hAnsiTheme="majorBidi" w:cstheme="majorBidi"/>
          <w:sz w:val="32"/>
          <w:szCs w:val="32"/>
        </w:rPr>
        <w:t xml:space="preserve"> 256</w:t>
      </w:r>
      <w:r w:rsidRPr="00782CA1">
        <w:rPr>
          <w:rFonts w:asciiTheme="majorBidi" w:hAnsiTheme="majorBidi"/>
          <w:sz w:val="32"/>
          <w:szCs w:val="32"/>
        </w:rPr>
        <w:t>8</w:t>
      </w:r>
      <w:r w:rsidRPr="00782CA1">
        <w:rPr>
          <w:rFonts w:asciiTheme="majorBidi" w:hAnsiTheme="majorBidi"/>
          <w:sz w:val="32"/>
          <w:szCs w:val="32"/>
          <w:cs/>
        </w:rPr>
        <w:t xml:space="preserve"> </w:t>
      </w:r>
      <w:r w:rsidRPr="00782CA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3"/>
        <w:gridCol w:w="1587"/>
      </w:tblGrid>
      <w:tr w:rsidR="00C51F55" w:rsidRPr="00782CA1" w14:paraId="78259D5B" w14:textId="77777777" w:rsidTr="00C51F55">
        <w:trPr>
          <w:cantSplit/>
        </w:trPr>
        <w:tc>
          <w:tcPr>
            <w:tcW w:w="6803" w:type="dxa"/>
          </w:tcPr>
          <w:p w14:paraId="6ABEA64C" w14:textId="77777777" w:rsidR="00C51F55" w:rsidRPr="00782CA1" w:rsidRDefault="00C51F55" w:rsidP="00557713">
            <w:pPr>
              <w:tabs>
                <w:tab w:val="left" w:pos="342"/>
              </w:tabs>
              <w:spacing w:line="36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76EFE7B" w14:textId="77777777" w:rsidR="00C51F55" w:rsidRPr="00084846" w:rsidRDefault="00C51F55" w:rsidP="0055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พันบาท</w:t>
            </w:r>
          </w:p>
        </w:tc>
      </w:tr>
      <w:tr w:rsidR="00C51F55" w:rsidRPr="00782CA1" w14:paraId="090EE141" w14:textId="77777777" w:rsidTr="00C51F55">
        <w:trPr>
          <w:cantSplit/>
        </w:trPr>
        <w:tc>
          <w:tcPr>
            <w:tcW w:w="6803" w:type="dxa"/>
          </w:tcPr>
          <w:p w14:paraId="5612A2D2" w14:textId="77777777" w:rsidR="00C51F55" w:rsidRPr="00782CA1" w:rsidRDefault="00C51F55" w:rsidP="00557713">
            <w:pPr>
              <w:tabs>
                <w:tab w:val="left" w:pos="342"/>
              </w:tabs>
              <w:spacing w:line="36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2030620" w14:textId="15FD3CD8" w:rsidR="00C51F55" w:rsidRPr="00084846" w:rsidRDefault="00C51F55" w:rsidP="0055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</w:tr>
      <w:tr w:rsidR="00C51F55" w:rsidRPr="00782CA1" w14:paraId="127E9FC0" w14:textId="77777777" w:rsidTr="0030166B">
        <w:trPr>
          <w:cantSplit/>
        </w:trPr>
        <w:tc>
          <w:tcPr>
            <w:tcW w:w="6803" w:type="dxa"/>
          </w:tcPr>
          <w:p w14:paraId="1AE4361C" w14:textId="47AE0857" w:rsidR="00C51F55" w:rsidRPr="00084846" w:rsidRDefault="00C51F55" w:rsidP="00557713">
            <w:pPr>
              <w:tabs>
                <w:tab w:val="left" w:pos="342"/>
              </w:tabs>
              <w:spacing w:line="36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 w:rsidRPr="00782CA1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1</w:t>
            </w:r>
            <w:r w:rsidRPr="00084846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 มกราคม</w:t>
            </w:r>
            <w:r w:rsidRPr="00782CA1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 xml:space="preserve"> 2568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69AFA3B" w14:textId="76498ED8" w:rsidR="00C51F55" w:rsidRPr="00D26C01" w:rsidRDefault="00C51F55" w:rsidP="0055771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82CA1">
              <w:rPr>
                <w:rFonts w:asciiTheme="majorBidi" w:hAnsiTheme="majorBidi" w:cstheme="majorBidi"/>
                <w:sz w:val="32"/>
                <w:szCs w:val="32"/>
              </w:rPr>
              <w:t>113,760</w:t>
            </w:r>
          </w:p>
        </w:tc>
      </w:tr>
      <w:tr w:rsidR="00C51F55" w:rsidRPr="00782CA1" w14:paraId="5F6AA3B8" w14:textId="77777777" w:rsidTr="0030166B">
        <w:trPr>
          <w:cantSplit/>
        </w:trPr>
        <w:tc>
          <w:tcPr>
            <w:tcW w:w="6803" w:type="dxa"/>
          </w:tcPr>
          <w:p w14:paraId="78F74C40" w14:textId="7131B006" w:rsidR="00C51F55" w:rsidRPr="00084846" w:rsidRDefault="00CB1F44" w:rsidP="00557713">
            <w:pPr>
              <w:tabs>
                <w:tab w:val="left" w:pos="342"/>
              </w:tabs>
              <w:spacing w:line="36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จ่ายชำระ</w:t>
            </w:r>
            <w:r w:rsidR="004A3E5C"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0F5F8B2B" w14:textId="27259529" w:rsidR="00C51F55" w:rsidRPr="00D26C01" w:rsidRDefault="00C51F55" w:rsidP="0055771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156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A1565">
              <w:rPr>
                <w:rFonts w:asciiTheme="majorBidi" w:hAnsiTheme="majorBidi" w:cstheme="majorBidi"/>
                <w:sz w:val="32"/>
                <w:szCs w:val="32"/>
              </w:rPr>
              <w:t>841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51F55" w:rsidRPr="00782CA1" w14:paraId="7B5D8FD5" w14:textId="77777777" w:rsidTr="0030166B">
        <w:trPr>
          <w:cantSplit/>
        </w:trPr>
        <w:tc>
          <w:tcPr>
            <w:tcW w:w="6803" w:type="dxa"/>
          </w:tcPr>
          <w:p w14:paraId="3C2F1E7D" w14:textId="2F4E7A39" w:rsidR="00C51F55" w:rsidRPr="00084846" w:rsidRDefault="00C51F55" w:rsidP="00557713">
            <w:pPr>
              <w:tabs>
                <w:tab w:val="left" w:pos="342"/>
              </w:tabs>
              <w:spacing w:line="36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 w:rsidRPr="00782CA1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31</w:t>
            </w:r>
            <w:r w:rsidRPr="00084846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 </w:t>
            </w:r>
            <w:r w:rsidRPr="00084846"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มีนาคม</w:t>
            </w:r>
            <w:r w:rsidRPr="00782CA1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 xml:space="preserve"> 2568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0006CE0" w14:textId="1E439C4A" w:rsidR="00C51F55" w:rsidRPr="00D26C01" w:rsidRDefault="00C51F55" w:rsidP="0055771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26C01">
              <w:rPr>
                <w:rFonts w:asciiTheme="majorBidi" w:hAnsiTheme="majorBidi" w:cstheme="majorBidi"/>
                <w:sz w:val="32"/>
                <w:szCs w:val="32"/>
              </w:rPr>
              <w:t>108,919</w:t>
            </w:r>
          </w:p>
        </w:tc>
      </w:tr>
      <w:tr w:rsidR="00C51F55" w:rsidRPr="00782CA1" w14:paraId="57A4FF64" w14:textId="77777777" w:rsidTr="00C51F55">
        <w:trPr>
          <w:cantSplit/>
        </w:trPr>
        <w:tc>
          <w:tcPr>
            <w:tcW w:w="6803" w:type="dxa"/>
          </w:tcPr>
          <w:p w14:paraId="4FB9D77D" w14:textId="54488685" w:rsidR="00C51F55" w:rsidRPr="00084846" w:rsidRDefault="00C51F55" w:rsidP="00557713">
            <w:pPr>
              <w:tabs>
                <w:tab w:val="left" w:pos="342"/>
              </w:tabs>
              <w:spacing w:line="36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eastAsia="Calibri" w:hAnsiTheme="majorBidi" w:cstheme="majorBidi"/>
                <w:kern w:val="2"/>
                <w:sz w:val="32"/>
                <w:szCs w:val="32"/>
                <w:u w:val="single"/>
                <w:cs/>
                <w14:ligatures w14:val="standardContextual"/>
              </w:rPr>
              <w:t>หัก</w:t>
            </w:r>
            <w:r w:rsidRPr="00084846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5C522D69" w14:textId="4D343EBC" w:rsidR="00C51F55" w:rsidRPr="00D26C01" w:rsidRDefault="00C51F55" w:rsidP="0055771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84846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D26C0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84846">
              <w:rPr>
                <w:rFonts w:asciiTheme="majorBidi" w:hAnsiTheme="majorBidi" w:cstheme="majorBidi"/>
                <w:sz w:val="32"/>
                <w:szCs w:val="32"/>
              </w:rPr>
              <w:t>289</w:t>
            </w:r>
            <w:r w:rsidRPr="00084846"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</w:tr>
      <w:tr w:rsidR="00C51F55" w:rsidRPr="00782CA1" w14:paraId="15997EA0" w14:textId="77777777" w:rsidTr="00C51F55">
        <w:trPr>
          <w:cantSplit/>
        </w:trPr>
        <w:tc>
          <w:tcPr>
            <w:tcW w:w="6803" w:type="dxa"/>
          </w:tcPr>
          <w:p w14:paraId="5C423541" w14:textId="777D2FF7" w:rsidR="00C51F55" w:rsidRPr="00782CA1" w:rsidRDefault="00C51F55" w:rsidP="0055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</w:rPr>
            </w:pPr>
            <w:r w:rsidRPr="00084846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>เงินกู้ยืมระยะยาวจากสถาบันการเงิน - สุทธิ</w:t>
            </w:r>
            <w:r w:rsidRPr="00782CA1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183AEE" w14:textId="22AAF7E9" w:rsidR="00C51F55" w:rsidRPr="00D26C01" w:rsidRDefault="00C51F55" w:rsidP="0055771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26C01">
              <w:rPr>
                <w:rFonts w:asciiTheme="majorBidi" w:hAnsiTheme="majorBidi" w:cstheme="majorBidi"/>
                <w:sz w:val="32"/>
                <w:szCs w:val="32"/>
              </w:rPr>
              <w:t>88,630</w:t>
            </w:r>
          </w:p>
        </w:tc>
      </w:tr>
    </w:tbl>
    <w:p w14:paraId="66C1C2EC" w14:textId="77777777" w:rsidR="00DF0F22" w:rsidRDefault="00DF0F22" w:rsidP="00557713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D54C572" w14:textId="4CE4208E" w:rsidR="005F652E" w:rsidRPr="00DF0F22" w:rsidRDefault="00A6092F" w:rsidP="00557713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DF0F22">
        <w:rPr>
          <w:rFonts w:asciiTheme="majorBidi" w:hAnsiTheme="majorBidi" w:cstheme="majorBidi" w:hint="cs"/>
          <w:b/>
          <w:bCs/>
          <w:sz w:val="32"/>
          <w:szCs w:val="32"/>
        </w:rPr>
        <w:t>18</w:t>
      </w:r>
      <w:r w:rsidR="005F652E" w:rsidRPr="00DF0F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F652E" w:rsidRPr="00DF0F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7D86" w:rsidRPr="0008484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6206A3E" w14:textId="6127E94F" w:rsidR="00570DBF" w:rsidRPr="00DF0F22" w:rsidRDefault="00570DBF" w:rsidP="00557713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F0F22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DF0F22">
        <w:rPr>
          <w:rFonts w:asciiTheme="majorBidi" w:hAnsiTheme="majorBidi"/>
          <w:sz w:val="32"/>
          <w:szCs w:val="32"/>
          <w:cs/>
        </w:rPr>
        <w:t>สำหรับงวด</w:t>
      </w:r>
      <w:r w:rsidR="00DF0F22" w:rsidRPr="00DF0F22">
        <w:rPr>
          <w:rFonts w:asciiTheme="majorBidi" w:hAnsiTheme="majorBidi" w:hint="cs"/>
          <w:sz w:val="32"/>
          <w:szCs w:val="32"/>
          <w:cs/>
        </w:rPr>
        <w:t>สาม</w:t>
      </w:r>
      <w:r w:rsidRPr="00DF0F22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Pr="00DF0F22">
        <w:rPr>
          <w:rFonts w:asciiTheme="majorBidi" w:hAnsiTheme="majorBidi" w:cstheme="majorBidi"/>
          <w:sz w:val="32"/>
          <w:szCs w:val="32"/>
        </w:rPr>
        <w:t xml:space="preserve"> 3</w:t>
      </w:r>
      <w:r w:rsidR="00DF0F22" w:rsidRPr="00DF0F22">
        <w:rPr>
          <w:rFonts w:asciiTheme="majorBidi" w:hAnsiTheme="majorBidi" w:cstheme="majorBidi"/>
          <w:sz w:val="32"/>
          <w:szCs w:val="32"/>
        </w:rPr>
        <w:t>1</w:t>
      </w:r>
      <w:r w:rsidRPr="00DF0F22">
        <w:rPr>
          <w:rFonts w:asciiTheme="majorBidi" w:hAnsiTheme="majorBidi" w:cstheme="majorBidi"/>
          <w:sz w:val="32"/>
          <w:szCs w:val="32"/>
        </w:rPr>
        <w:t xml:space="preserve"> </w:t>
      </w:r>
      <w:r w:rsidR="003A45DA" w:rsidRPr="0008484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DF0F22">
        <w:rPr>
          <w:rFonts w:asciiTheme="majorBidi" w:hAnsiTheme="majorBidi" w:cstheme="majorBidi"/>
          <w:sz w:val="32"/>
          <w:szCs w:val="32"/>
        </w:rPr>
        <w:t xml:space="preserve"> 256</w:t>
      </w:r>
      <w:r w:rsidR="00DF0F22" w:rsidRPr="00DF0F22">
        <w:rPr>
          <w:rFonts w:asciiTheme="majorBidi" w:hAnsiTheme="majorBidi" w:cstheme="majorBidi"/>
          <w:sz w:val="32"/>
          <w:szCs w:val="32"/>
        </w:rPr>
        <w:t>8</w:t>
      </w:r>
      <w:r w:rsidRPr="00DF0F22">
        <w:rPr>
          <w:rFonts w:asciiTheme="majorBidi" w:hAnsiTheme="majorBidi"/>
          <w:sz w:val="32"/>
          <w:szCs w:val="32"/>
          <w:cs/>
        </w:rPr>
        <w:t xml:space="preserve"> </w:t>
      </w:r>
      <w:r w:rsidRPr="00DF0F2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5"/>
        <w:gridCol w:w="1589"/>
      </w:tblGrid>
      <w:tr w:rsidR="00DF0F22" w:rsidRPr="00DF0F22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DF0F22" w:rsidRDefault="00D42704" w:rsidP="00557713">
            <w:pPr>
              <w:spacing w:line="36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084846" w:rsidRDefault="00D42704" w:rsidP="00557713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DF0F22" w:rsidRPr="00DF0F22" w14:paraId="3486320D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DF0F22" w:rsidRDefault="00D42704" w:rsidP="00557713">
            <w:pPr>
              <w:spacing w:line="36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DF0F22" w:rsidRDefault="00D42704" w:rsidP="00557713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9EEAD3D" w14:textId="77777777" w:rsidR="00D42704" w:rsidRPr="00DF0F22" w:rsidRDefault="00D42704" w:rsidP="00557713">
            <w:pPr>
              <w:pStyle w:val="Heading7"/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DF0F22" w:rsidRDefault="00D42704" w:rsidP="00557713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DF0F22" w:rsidRDefault="00D42704" w:rsidP="00557713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F0F22" w:rsidRPr="00DF0F22" w14:paraId="354C61B5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3512AF9B" w:rsidR="004F5FB9" w:rsidRPr="00DF0F22" w:rsidRDefault="004F5FB9" w:rsidP="00557713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8484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DF0F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08484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DF0F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DF0F22" w:rsidRPr="00DF0F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014A3DB" w14:textId="15DB4D0D" w:rsidR="004F5FB9" w:rsidRPr="00DF0F22" w:rsidRDefault="00DF0F22" w:rsidP="0055771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F0F22">
              <w:rPr>
                <w:rFonts w:asciiTheme="majorBidi" w:hAnsiTheme="majorBidi" w:cstheme="majorBidi"/>
                <w:sz w:val="32"/>
                <w:szCs w:val="32"/>
              </w:rPr>
              <w:t>141,777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2DEDDD3" w14:textId="77777777" w:rsidR="004F5FB9" w:rsidRPr="00084846" w:rsidRDefault="004F5FB9" w:rsidP="0055771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  <w:tcBorders>
              <w:top w:val="single" w:sz="6" w:space="0" w:color="auto"/>
            </w:tcBorders>
            <w:shd w:val="clear" w:color="auto" w:fill="auto"/>
          </w:tcPr>
          <w:p w14:paraId="6AF0DC9D" w14:textId="7A24CA28" w:rsidR="004F5FB9" w:rsidRPr="00084846" w:rsidRDefault="00DF0F22" w:rsidP="0055771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0F22">
              <w:rPr>
                <w:rFonts w:asciiTheme="majorBidi" w:hAnsiTheme="majorBidi" w:cstheme="majorBidi"/>
                <w:sz w:val="32"/>
                <w:szCs w:val="32"/>
              </w:rPr>
              <w:t>22,153</w:t>
            </w:r>
          </w:p>
        </w:tc>
      </w:tr>
      <w:tr w:rsidR="004A3E5C" w:rsidRPr="00DF0F22" w14:paraId="0363FF9D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34401475" w:rsidR="004A3E5C" w:rsidRPr="00084846" w:rsidRDefault="004A3E5C" w:rsidP="004A3E5C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จ่ายชำระระหว่างงวด</w:t>
            </w:r>
          </w:p>
        </w:tc>
        <w:tc>
          <w:tcPr>
            <w:tcW w:w="1587" w:type="dxa"/>
            <w:shd w:val="clear" w:color="auto" w:fill="auto"/>
          </w:tcPr>
          <w:p w14:paraId="7F182638" w14:textId="03E7D76A" w:rsidR="004A3E5C" w:rsidRPr="000B22E3" w:rsidRDefault="004A3E5C" w:rsidP="004A3E5C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22E3">
              <w:rPr>
                <w:rFonts w:asciiTheme="majorBidi" w:hAnsiTheme="majorBidi" w:cstheme="majorBidi"/>
                <w:sz w:val="32"/>
                <w:szCs w:val="32"/>
              </w:rPr>
              <w:t>(6,26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B22E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5C7F3E3C" w14:textId="77777777" w:rsidR="004A3E5C" w:rsidRPr="00084846" w:rsidRDefault="004A3E5C" w:rsidP="004A3E5C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  <w:shd w:val="clear" w:color="auto" w:fill="auto"/>
          </w:tcPr>
          <w:p w14:paraId="1883626F" w14:textId="14173A73" w:rsidR="004A3E5C" w:rsidRPr="00DF0F22" w:rsidRDefault="004A3E5C" w:rsidP="004A3E5C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66811">
              <w:rPr>
                <w:rFonts w:asciiTheme="majorBidi" w:hAnsiTheme="majorBidi" w:cstheme="majorBidi"/>
                <w:sz w:val="32"/>
                <w:szCs w:val="32"/>
              </w:rPr>
              <w:t>204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A3E5C" w:rsidRPr="00DF0F22" w14:paraId="1B9AA734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7E274449" w:rsidR="004A3E5C" w:rsidRPr="00DF0F22" w:rsidRDefault="004A3E5C" w:rsidP="004A3E5C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8484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DF0F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Pr="00DF0F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08484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8484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  <w:r w:rsidRPr="00DF0F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DF0F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65274C3" w14:textId="6DE8F03B" w:rsidR="004A3E5C" w:rsidRPr="000B22E3" w:rsidRDefault="004A3E5C" w:rsidP="004A3E5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22E3">
              <w:rPr>
                <w:rFonts w:asciiTheme="majorBidi" w:hAnsiTheme="majorBidi" w:cstheme="majorBidi"/>
                <w:sz w:val="32"/>
                <w:szCs w:val="32"/>
              </w:rPr>
              <w:t>135,51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" w:type="dxa"/>
            <w:shd w:val="clear" w:color="auto" w:fill="auto"/>
          </w:tcPr>
          <w:p w14:paraId="74562D63" w14:textId="77777777" w:rsidR="004A3E5C" w:rsidRPr="00084846" w:rsidRDefault="004A3E5C" w:rsidP="004A3E5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  <w:tcBorders>
              <w:top w:val="single" w:sz="6" w:space="0" w:color="auto"/>
            </w:tcBorders>
            <w:shd w:val="clear" w:color="auto" w:fill="auto"/>
          </w:tcPr>
          <w:p w14:paraId="291812EC" w14:textId="5F315FBB" w:rsidR="004A3E5C" w:rsidRPr="00DF0F22" w:rsidRDefault="004A3E5C" w:rsidP="004A3E5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6811">
              <w:rPr>
                <w:rFonts w:asciiTheme="majorBidi" w:hAnsiTheme="majorBidi" w:cstheme="majorBidi"/>
                <w:sz w:val="32"/>
                <w:szCs w:val="32"/>
              </w:rPr>
              <w:t>21,949</w:t>
            </w:r>
          </w:p>
        </w:tc>
      </w:tr>
      <w:tr w:rsidR="004A3E5C" w:rsidRPr="00DF0F22" w14:paraId="6A171F06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4A3E5C" w:rsidRPr="00084846" w:rsidRDefault="004A3E5C" w:rsidP="004A3E5C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8484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8484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7" w:type="dxa"/>
            <w:shd w:val="clear" w:color="auto" w:fill="auto"/>
          </w:tcPr>
          <w:p w14:paraId="6E1B76C7" w14:textId="18987E07" w:rsidR="004A3E5C" w:rsidRPr="000B22E3" w:rsidRDefault="004A3E5C" w:rsidP="004A3E5C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22E3">
              <w:rPr>
                <w:rFonts w:asciiTheme="majorBidi" w:hAnsiTheme="majorBidi" w:cstheme="majorBidi"/>
                <w:sz w:val="32"/>
                <w:szCs w:val="32"/>
              </w:rPr>
              <w:t>(25,797)</w:t>
            </w:r>
          </w:p>
        </w:tc>
        <w:tc>
          <w:tcPr>
            <w:tcW w:w="135" w:type="dxa"/>
            <w:shd w:val="clear" w:color="auto" w:fill="auto"/>
          </w:tcPr>
          <w:p w14:paraId="2EA89419" w14:textId="77777777" w:rsidR="004A3E5C" w:rsidRPr="00084846" w:rsidRDefault="004A3E5C" w:rsidP="004A3E5C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  <w:shd w:val="clear" w:color="auto" w:fill="auto"/>
          </w:tcPr>
          <w:p w14:paraId="14465AD3" w14:textId="48B6F529" w:rsidR="004A3E5C" w:rsidRPr="00DF0F22" w:rsidRDefault="004A3E5C" w:rsidP="004A3E5C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66811">
              <w:rPr>
                <w:rFonts w:asciiTheme="majorBidi" w:hAnsiTheme="majorBidi" w:cstheme="majorBidi"/>
                <w:sz w:val="32"/>
                <w:szCs w:val="32"/>
              </w:rPr>
              <w:t>1,126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A3E5C" w:rsidRPr="00DF0F22" w14:paraId="328BB6EA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77777777" w:rsidR="004A3E5C" w:rsidRPr="00084846" w:rsidRDefault="004A3E5C" w:rsidP="004A3E5C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8484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50A687" w14:textId="61E84CFE" w:rsidR="004A3E5C" w:rsidRPr="000B22E3" w:rsidRDefault="004A3E5C" w:rsidP="004A3E5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22E3">
              <w:rPr>
                <w:rFonts w:asciiTheme="majorBidi" w:hAnsiTheme="majorBidi" w:cstheme="majorBidi"/>
                <w:sz w:val="32"/>
                <w:szCs w:val="32"/>
              </w:rPr>
              <w:t>109,717</w:t>
            </w:r>
          </w:p>
        </w:tc>
        <w:tc>
          <w:tcPr>
            <w:tcW w:w="135" w:type="dxa"/>
            <w:shd w:val="clear" w:color="auto" w:fill="auto"/>
          </w:tcPr>
          <w:p w14:paraId="77119109" w14:textId="77777777" w:rsidR="004A3E5C" w:rsidRPr="00084846" w:rsidRDefault="004A3E5C" w:rsidP="004A3E5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5FA2E" w14:textId="6981B592" w:rsidR="004A3E5C" w:rsidRPr="00DF0F22" w:rsidRDefault="004A3E5C" w:rsidP="004A3E5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6811">
              <w:rPr>
                <w:rFonts w:asciiTheme="majorBidi" w:hAnsiTheme="majorBidi" w:cstheme="majorBidi"/>
                <w:sz w:val="32"/>
                <w:szCs w:val="32"/>
              </w:rPr>
              <w:t>20,823</w:t>
            </w:r>
          </w:p>
        </w:tc>
      </w:tr>
    </w:tbl>
    <w:p w14:paraId="39112F72" w14:textId="6FE5930E" w:rsidR="00583F43" w:rsidRPr="00DF0F22" w:rsidRDefault="00D112E0" w:rsidP="0019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DF0F22">
        <w:rPr>
          <w:rFonts w:asciiTheme="majorBidi" w:hAnsiTheme="majorBidi" w:cstheme="majorBidi" w:hint="cs"/>
          <w:position w:val="2"/>
          <w:sz w:val="32"/>
          <w:szCs w:val="32"/>
          <w:cs/>
        </w:rPr>
        <w:lastRenderedPageBreak/>
        <w:t>ค่าใช้จ่ายที่เกี่ยวข้องกับสัญญาเช่า</w:t>
      </w:r>
      <w:r w:rsidR="00583F43" w:rsidRPr="00DF0F22">
        <w:rPr>
          <w:rFonts w:asciiTheme="majorBidi" w:hAnsiTheme="majorBidi" w:cstheme="majorBidi"/>
          <w:position w:val="2"/>
          <w:sz w:val="32"/>
          <w:szCs w:val="32"/>
          <w:cs/>
        </w:rPr>
        <w:t>ที่รับรู้ในงบกำไรขาดทุนเบ็ดเสร็จ</w:t>
      </w:r>
      <w:r w:rsidR="00AE11F0" w:rsidRPr="00DF0F22">
        <w:rPr>
          <w:rFonts w:asciiTheme="majorBidi" w:hAnsiTheme="majorBidi" w:cstheme="majorBidi"/>
          <w:position w:val="2"/>
          <w:sz w:val="32"/>
          <w:szCs w:val="32"/>
          <w:cs/>
        </w:rPr>
        <w:t>สำหรับงวด</w:t>
      </w:r>
      <w:r w:rsidR="00DF0F22" w:rsidRPr="00DF0F22">
        <w:rPr>
          <w:rFonts w:asciiTheme="majorBidi" w:hAnsiTheme="majorBidi" w:cstheme="majorBidi" w:hint="cs"/>
          <w:position w:val="2"/>
          <w:sz w:val="32"/>
          <w:szCs w:val="32"/>
          <w:cs/>
        </w:rPr>
        <w:t>สาม</w:t>
      </w:r>
      <w:r w:rsidR="00583F43" w:rsidRPr="00DF0F22">
        <w:rPr>
          <w:rFonts w:asciiTheme="majorBidi" w:hAnsiTheme="majorBidi" w:cstheme="majorBidi"/>
          <w:position w:val="2"/>
          <w:sz w:val="32"/>
          <w:szCs w:val="32"/>
          <w:cs/>
        </w:rPr>
        <w:t>เดือนสิ้นสุดวันที่</w:t>
      </w:r>
      <w:r w:rsidR="00583F43" w:rsidRPr="00DF0F22">
        <w:rPr>
          <w:rFonts w:asciiTheme="majorBidi" w:hAnsiTheme="majorBidi" w:cstheme="majorBidi"/>
          <w:position w:val="2"/>
          <w:sz w:val="32"/>
          <w:szCs w:val="32"/>
        </w:rPr>
        <w:t xml:space="preserve"> 3</w:t>
      </w:r>
      <w:r w:rsidR="00DF0F22" w:rsidRPr="00DF0F22">
        <w:rPr>
          <w:rFonts w:asciiTheme="majorBidi" w:hAnsiTheme="majorBidi" w:cstheme="majorBidi"/>
          <w:position w:val="2"/>
          <w:sz w:val="32"/>
          <w:szCs w:val="32"/>
        </w:rPr>
        <w:t>1</w:t>
      </w:r>
      <w:r w:rsidR="00570DBF" w:rsidRPr="00DF0F22">
        <w:rPr>
          <w:rFonts w:asciiTheme="majorBidi" w:hAnsiTheme="majorBidi" w:cstheme="majorBidi" w:hint="cs"/>
          <w:position w:val="2"/>
          <w:sz w:val="32"/>
          <w:szCs w:val="32"/>
        </w:rPr>
        <w:t xml:space="preserve"> </w:t>
      </w:r>
      <w:r w:rsidR="003A45DA" w:rsidRPr="00084846">
        <w:rPr>
          <w:rFonts w:asciiTheme="majorBidi" w:hAnsiTheme="majorBidi" w:cstheme="majorBidi" w:hint="cs"/>
          <w:position w:val="2"/>
          <w:sz w:val="32"/>
          <w:szCs w:val="32"/>
          <w:cs/>
        </w:rPr>
        <w:t>มีนาคม</w:t>
      </w:r>
      <w:r w:rsidR="00583F43" w:rsidRPr="00DF0F22">
        <w:rPr>
          <w:rFonts w:asciiTheme="majorBidi" w:hAnsiTheme="majorBidi" w:cstheme="majorBidi"/>
          <w:position w:val="2"/>
          <w:sz w:val="32"/>
          <w:szCs w:val="32"/>
        </w:rPr>
        <w:t xml:space="preserve"> 256</w:t>
      </w:r>
      <w:r w:rsidR="00DF0F22" w:rsidRPr="00DF0F22">
        <w:rPr>
          <w:rFonts w:asciiTheme="majorBidi" w:hAnsiTheme="majorBidi" w:cstheme="majorBidi"/>
          <w:position w:val="2"/>
          <w:sz w:val="32"/>
          <w:szCs w:val="32"/>
        </w:rPr>
        <w:t>8</w:t>
      </w:r>
      <w:r w:rsidR="00583F43" w:rsidRPr="00DF0F22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="00583F43" w:rsidRPr="00084846">
        <w:rPr>
          <w:rFonts w:asciiTheme="majorBidi" w:hAnsiTheme="majorBidi" w:cstheme="majorBidi"/>
          <w:position w:val="2"/>
          <w:sz w:val="32"/>
          <w:szCs w:val="32"/>
          <w:cs/>
        </w:rPr>
        <w:t xml:space="preserve">และ </w:t>
      </w:r>
      <w:r w:rsidR="00583F43" w:rsidRPr="00DF0F22">
        <w:rPr>
          <w:rFonts w:asciiTheme="majorBidi" w:hAnsiTheme="majorBidi" w:cstheme="majorBidi"/>
          <w:position w:val="2"/>
          <w:sz w:val="32"/>
          <w:szCs w:val="32"/>
        </w:rPr>
        <w:t>256</w:t>
      </w:r>
      <w:r w:rsidR="00DF0F22" w:rsidRPr="00DF0F22">
        <w:rPr>
          <w:rFonts w:asciiTheme="majorBidi" w:hAnsiTheme="majorBidi" w:cstheme="majorBidi"/>
          <w:position w:val="2"/>
          <w:sz w:val="32"/>
          <w:szCs w:val="32"/>
        </w:rPr>
        <w:t>7</w:t>
      </w:r>
      <w:r w:rsidR="00583F43" w:rsidRPr="00084846">
        <w:rPr>
          <w:rFonts w:asciiTheme="majorBidi" w:hAnsiTheme="majorBidi" w:cstheme="majorBidi"/>
          <w:position w:val="2"/>
          <w:sz w:val="32"/>
          <w:szCs w:val="32"/>
          <w:cs/>
        </w:rPr>
        <w:t xml:space="preserve"> มีดังนี้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8"/>
      </w:tblGrid>
      <w:tr w:rsidR="00DF0F22" w:rsidRPr="00C51F55" w14:paraId="49E8A766" w14:textId="77777777" w:rsidTr="00C51F55">
        <w:trPr>
          <w:trHeight w:val="20"/>
        </w:trPr>
        <w:tc>
          <w:tcPr>
            <w:tcW w:w="3458" w:type="dxa"/>
          </w:tcPr>
          <w:p w14:paraId="6355F178" w14:textId="77777777" w:rsidR="00583F43" w:rsidRPr="00C51F55" w:rsidRDefault="00583F43" w:rsidP="0030166B">
            <w:pPr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731D6640" w14:textId="77777777" w:rsidR="00583F43" w:rsidRPr="00084846" w:rsidRDefault="00583F43" w:rsidP="0030166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F0F22" w:rsidRPr="00C51F55" w14:paraId="6D19F454" w14:textId="77777777" w:rsidTr="00C51F55">
        <w:trPr>
          <w:trHeight w:val="20"/>
        </w:trPr>
        <w:tc>
          <w:tcPr>
            <w:tcW w:w="3458" w:type="dxa"/>
          </w:tcPr>
          <w:p w14:paraId="7D6AE186" w14:textId="77777777" w:rsidR="00583F43" w:rsidRPr="00C51F55" w:rsidRDefault="00583F43" w:rsidP="0030166B">
            <w:pPr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5AB9FC" w14:textId="77777777" w:rsidR="00583F43" w:rsidRPr="00C51F55" w:rsidRDefault="00583F43" w:rsidP="0030166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B9DA608" w14:textId="77777777" w:rsidR="00583F43" w:rsidRPr="00C51F55" w:rsidRDefault="00583F43" w:rsidP="0030166B">
            <w:pPr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F73E34" w14:textId="77777777" w:rsidR="00583F43" w:rsidRPr="00C51F55" w:rsidRDefault="00583F43" w:rsidP="0030166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0F22" w:rsidRPr="00C51F55" w14:paraId="513758D6" w14:textId="77777777" w:rsidTr="00C51F55">
        <w:trPr>
          <w:trHeight w:val="20"/>
        </w:trPr>
        <w:tc>
          <w:tcPr>
            <w:tcW w:w="3458" w:type="dxa"/>
          </w:tcPr>
          <w:p w14:paraId="17BF3780" w14:textId="77777777" w:rsidR="00DF0F22" w:rsidRPr="00C51F55" w:rsidRDefault="00DF0F22" w:rsidP="0030166B">
            <w:pPr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DC0DC14" w14:textId="04B26B5D" w:rsidR="00DF0F22" w:rsidRPr="00C51F55" w:rsidRDefault="00DF0F22" w:rsidP="0030166B">
            <w:pPr>
              <w:tabs>
                <w:tab w:val="center" w:pos="40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C7B60C" w14:textId="77777777" w:rsidR="00DF0F22" w:rsidRPr="00084846" w:rsidRDefault="00DF0F22" w:rsidP="0030166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A9FA87A" w14:textId="2071EBB2" w:rsidR="00DF0F22" w:rsidRPr="00C51F55" w:rsidRDefault="00DF0F22" w:rsidP="0030166B">
            <w:pPr>
              <w:tabs>
                <w:tab w:val="center" w:pos="40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4A0F1A0D" w14:textId="77777777" w:rsidR="00DF0F22" w:rsidRPr="00084846" w:rsidRDefault="00DF0F22" w:rsidP="0030166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067345F" w14:textId="1656C63D" w:rsidR="00DF0F22" w:rsidRPr="00C51F55" w:rsidRDefault="00DF0F22" w:rsidP="0030166B">
            <w:pPr>
              <w:tabs>
                <w:tab w:val="center" w:pos="40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0FD92" w14:textId="77777777" w:rsidR="00DF0F22" w:rsidRPr="00084846" w:rsidRDefault="00DF0F22" w:rsidP="0030166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081CBACF" w14:textId="226AC9E9" w:rsidR="00DF0F22" w:rsidRPr="00C51F55" w:rsidRDefault="00DF0F22" w:rsidP="0030166B">
            <w:pPr>
              <w:tabs>
                <w:tab w:val="center" w:pos="40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A1565" w:rsidRPr="00C51F55" w14:paraId="28557BA7" w14:textId="77777777" w:rsidTr="00C51F55">
        <w:trPr>
          <w:trHeight w:val="20"/>
        </w:trPr>
        <w:tc>
          <w:tcPr>
            <w:tcW w:w="3458" w:type="dxa"/>
          </w:tcPr>
          <w:p w14:paraId="5357E813" w14:textId="77777777" w:rsidR="00AA1565" w:rsidRPr="00084846" w:rsidRDefault="00AA1565" w:rsidP="0030166B">
            <w:pPr>
              <w:spacing w:line="32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 w:rsidRPr="00C51F55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E6F150A" w14:textId="5182177E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1,352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6870F4E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7662E1C0" w14:textId="39D2B6C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7B685A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5F2A38" w14:textId="0D2407FD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1,064</w:t>
            </w:r>
          </w:p>
        </w:tc>
        <w:tc>
          <w:tcPr>
            <w:tcW w:w="134" w:type="dxa"/>
            <w:vAlign w:val="bottom"/>
          </w:tcPr>
          <w:p w14:paraId="0CE3AB45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152E3289" w14:textId="60B5666E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</w:tr>
      <w:tr w:rsidR="00AA1565" w:rsidRPr="00C51F55" w14:paraId="459AFE96" w14:textId="77777777" w:rsidTr="00C51F55">
        <w:trPr>
          <w:trHeight w:val="20"/>
        </w:trPr>
        <w:tc>
          <w:tcPr>
            <w:tcW w:w="3458" w:type="dxa"/>
          </w:tcPr>
          <w:p w14:paraId="72756CE3" w14:textId="77777777" w:rsidR="00AA1565" w:rsidRPr="00084846" w:rsidRDefault="00AA1565" w:rsidP="0030166B">
            <w:pPr>
              <w:spacing w:line="32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1DDF3BA6" w14:textId="66BBEDF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1,247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001A76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703DB76" w14:textId="0D234BF8" w:rsidR="00AA1565" w:rsidRPr="00084846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07195B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648996" w14:textId="491711C5" w:rsidR="00AA1565" w:rsidRPr="00084846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/>
                <w:sz w:val="26"/>
                <w:szCs w:val="26"/>
              </w:rPr>
              <w:t xml:space="preserve">  29</w:t>
            </w:r>
            <w:r w:rsidRPr="00084846">
              <w:rPr>
                <w:rFonts w:asciiTheme="majorBidi" w:hAnsiTheme="majorBidi" w:hint="cs"/>
                <w:sz w:val="26"/>
                <w:szCs w:val="26"/>
              </w:rPr>
              <w:t>3</w:t>
            </w:r>
          </w:p>
        </w:tc>
        <w:tc>
          <w:tcPr>
            <w:tcW w:w="134" w:type="dxa"/>
            <w:vAlign w:val="bottom"/>
          </w:tcPr>
          <w:p w14:paraId="64FEE494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2193FE99" w14:textId="4887CEF7" w:rsidR="00AA1565" w:rsidRPr="00084846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</w:tr>
      <w:tr w:rsidR="00AA1565" w:rsidRPr="00C51F55" w14:paraId="2F6FDC48" w14:textId="77777777" w:rsidTr="00C51F55">
        <w:trPr>
          <w:trHeight w:val="20"/>
        </w:trPr>
        <w:tc>
          <w:tcPr>
            <w:tcW w:w="3458" w:type="dxa"/>
          </w:tcPr>
          <w:p w14:paraId="66259383" w14:textId="77777777" w:rsidR="00AA1565" w:rsidRPr="00084846" w:rsidRDefault="00AA1565" w:rsidP="0030166B">
            <w:pPr>
              <w:spacing w:line="32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shd w:val="clear" w:color="auto" w:fill="auto"/>
          </w:tcPr>
          <w:p w14:paraId="4A98EC52" w14:textId="52A51092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794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AED68F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96A24CF" w14:textId="3A225C2E" w:rsidR="00AA1565" w:rsidRPr="00084846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1,583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12F284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EE7936" w14:textId="14D614B6" w:rsidR="00AA1565" w:rsidRPr="00084846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5CACDC7D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6E939960" w14:textId="4C8AE547" w:rsidR="00AA1565" w:rsidRPr="00084846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</w:tr>
      <w:tr w:rsidR="00AA1565" w:rsidRPr="00C51F55" w14:paraId="3C1A1D22" w14:textId="77777777" w:rsidTr="00C51F55">
        <w:trPr>
          <w:trHeight w:val="20"/>
        </w:trPr>
        <w:tc>
          <w:tcPr>
            <w:tcW w:w="3458" w:type="dxa"/>
          </w:tcPr>
          <w:p w14:paraId="716278EA" w14:textId="622E0755" w:rsidR="00AA1565" w:rsidRPr="00084846" w:rsidRDefault="00AA1565" w:rsidP="0030166B">
            <w:pPr>
              <w:spacing w:line="32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</w:t>
            </w:r>
            <w:r w:rsidR="00C51F55"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มีมูลค่าต่ำ</w:t>
            </w:r>
          </w:p>
        </w:tc>
        <w:tc>
          <w:tcPr>
            <w:tcW w:w="1134" w:type="dxa"/>
            <w:shd w:val="clear" w:color="auto" w:fill="auto"/>
          </w:tcPr>
          <w:p w14:paraId="75B51643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C5A324" w14:textId="1C75FE9A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1078EA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82B8098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FB84DF" w14:textId="07F0FF6B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252D04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37C750" w14:textId="3C5EE30E" w:rsidR="00AA1565" w:rsidRPr="00084846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</w:rPr>
              <w:t>73</w:t>
            </w:r>
          </w:p>
        </w:tc>
        <w:tc>
          <w:tcPr>
            <w:tcW w:w="134" w:type="dxa"/>
            <w:vAlign w:val="bottom"/>
          </w:tcPr>
          <w:p w14:paraId="29E627D3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78A0639B" w14:textId="6E714D7C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</w:tr>
      <w:tr w:rsidR="00AA1565" w:rsidRPr="00C51F55" w14:paraId="0454FE13" w14:textId="77777777" w:rsidTr="00C51F55">
        <w:trPr>
          <w:trHeight w:val="20"/>
        </w:trPr>
        <w:tc>
          <w:tcPr>
            <w:tcW w:w="3458" w:type="dxa"/>
          </w:tcPr>
          <w:p w14:paraId="50DC6383" w14:textId="71C67408" w:rsidR="00AA1565" w:rsidRPr="00C51F55" w:rsidRDefault="00AA1565" w:rsidP="0030166B">
            <w:pPr>
              <w:spacing w:line="320" w:lineRule="exact"/>
              <w:ind w:left="511" w:hanging="227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E28157" w14:textId="5DC8DF80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3,493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88BDE5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E9EB7B" w14:textId="2340DBBF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3,613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FBC019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056701" w14:textId="2A7165FC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1,438</w:t>
            </w:r>
          </w:p>
        </w:tc>
        <w:tc>
          <w:tcPr>
            <w:tcW w:w="134" w:type="dxa"/>
            <w:vAlign w:val="bottom"/>
          </w:tcPr>
          <w:p w14:paraId="544D8F18" w14:textId="77777777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775DC4" w14:textId="7639B675" w:rsidR="00AA1565" w:rsidRPr="00C51F55" w:rsidRDefault="00AA1565" w:rsidP="0030166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F55">
              <w:rPr>
                <w:rFonts w:asciiTheme="majorBidi" w:hAnsiTheme="majorBidi" w:cstheme="majorBidi"/>
                <w:sz w:val="26"/>
                <w:szCs w:val="26"/>
              </w:rPr>
              <w:t>1,662</w:t>
            </w:r>
          </w:p>
        </w:tc>
      </w:tr>
    </w:tbl>
    <w:p w14:paraId="4C46BC79" w14:textId="77777777" w:rsidR="00193E8B" w:rsidRDefault="00193E8B" w:rsidP="00B42BF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EE5A5D3" w14:textId="3EAEA041" w:rsidR="00DB121F" w:rsidRPr="00084846" w:rsidRDefault="002F34CD" w:rsidP="00B42BF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6141CA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19</w:t>
      </w:r>
      <w:r w:rsidR="00DB121F" w:rsidRPr="006141C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DB121F" w:rsidRPr="006141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121F" w:rsidRPr="0008484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14:paraId="4B17842A" w14:textId="76250146" w:rsidR="00DB121F" w:rsidRPr="00084846" w:rsidRDefault="00DB121F" w:rsidP="00B42BF5">
      <w:pPr>
        <w:pStyle w:val="BodyTextIndent"/>
        <w:tabs>
          <w:tab w:val="clear" w:pos="907"/>
          <w:tab w:val="left" w:pos="284"/>
          <w:tab w:val="left" w:pos="851"/>
        </w:tabs>
        <w:spacing w:after="0"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41CA">
        <w:rPr>
          <w:rFonts w:asciiTheme="majorBidi" w:hAnsiTheme="majorBidi" w:cstheme="majorBidi"/>
          <w:sz w:val="32"/>
          <w:szCs w:val="32"/>
        </w:rPr>
        <w:tab/>
      </w:r>
      <w:r w:rsidRPr="006141CA">
        <w:rPr>
          <w:rFonts w:asciiTheme="majorBidi" w:hAnsiTheme="majorBidi" w:cstheme="majorBidi"/>
          <w:sz w:val="32"/>
          <w:szCs w:val="32"/>
        </w:rPr>
        <w:tab/>
      </w:r>
      <w:r w:rsidRPr="006141CA">
        <w:rPr>
          <w:rFonts w:asciiTheme="majorBidi" w:hAnsiTheme="majorBidi" w:cstheme="majorBidi"/>
          <w:sz w:val="32"/>
          <w:szCs w:val="32"/>
        </w:rPr>
        <w:tab/>
      </w:r>
      <w:r w:rsidRPr="006141CA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ส่วนประกอบหลักของค่าใช้จ่ายภาษีเงินได้สำหรับงวด</w:t>
      </w:r>
      <w:r w:rsidR="006141CA" w:rsidRPr="006141CA">
        <w:rPr>
          <w:rFonts w:asciiTheme="majorBidi" w:hAnsiTheme="majorBidi" w:cstheme="majorBidi" w:hint="cs"/>
          <w:sz w:val="32"/>
          <w:szCs w:val="32"/>
          <w:cs/>
        </w:rPr>
        <w:t>สามเ</w:t>
      </w:r>
      <w:r w:rsidRPr="006141CA">
        <w:rPr>
          <w:rFonts w:asciiTheme="majorBidi" w:hAnsiTheme="majorBidi" w:cstheme="majorBidi"/>
          <w:sz w:val="32"/>
          <w:szCs w:val="32"/>
          <w:cs/>
        </w:rPr>
        <w:t>ดือนสิ้นสุดวันที่</w:t>
      </w:r>
      <w:r w:rsidRPr="006141CA">
        <w:rPr>
          <w:rFonts w:asciiTheme="majorBidi" w:hAnsiTheme="majorBidi" w:cstheme="majorBidi"/>
          <w:sz w:val="32"/>
          <w:szCs w:val="32"/>
        </w:rPr>
        <w:t xml:space="preserve"> 3</w:t>
      </w:r>
      <w:r w:rsidR="006141CA" w:rsidRPr="006141CA">
        <w:rPr>
          <w:rFonts w:asciiTheme="majorBidi" w:hAnsiTheme="majorBidi" w:cstheme="majorBidi"/>
          <w:sz w:val="32"/>
          <w:szCs w:val="32"/>
        </w:rPr>
        <w:t>1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45DA" w:rsidRPr="0008484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6141CA">
        <w:rPr>
          <w:rFonts w:asciiTheme="majorBidi" w:hAnsiTheme="majorBidi" w:cstheme="majorBidi"/>
          <w:sz w:val="32"/>
          <w:szCs w:val="32"/>
        </w:rPr>
        <w:t xml:space="preserve"> 256</w:t>
      </w:r>
      <w:r w:rsidR="006141CA" w:rsidRPr="006141CA">
        <w:rPr>
          <w:rFonts w:asciiTheme="majorBidi" w:hAnsiTheme="majorBidi" w:cstheme="majorBidi"/>
          <w:sz w:val="32"/>
          <w:szCs w:val="32"/>
        </w:rPr>
        <w:t>8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6141CA">
        <w:rPr>
          <w:rFonts w:asciiTheme="majorBidi" w:hAnsiTheme="majorBidi" w:cstheme="majorBidi"/>
          <w:sz w:val="32"/>
          <w:szCs w:val="32"/>
        </w:rPr>
        <w:t xml:space="preserve"> 256</w:t>
      </w:r>
      <w:r w:rsidR="006141CA" w:rsidRPr="006141CA">
        <w:rPr>
          <w:rFonts w:asciiTheme="majorBidi" w:hAnsiTheme="majorBidi" w:cstheme="majorBidi"/>
          <w:sz w:val="32"/>
          <w:szCs w:val="32"/>
        </w:rPr>
        <w:t>7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347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083"/>
      </w:tblGrid>
      <w:tr w:rsidR="006141CA" w:rsidRPr="00AA00FB" w14:paraId="2F4CE3EF" w14:textId="77777777" w:rsidTr="006141CA">
        <w:trPr>
          <w:cantSplit/>
          <w:trHeight w:val="20"/>
        </w:trPr>
        <w:tc>
          <w:tcPr>
            <w:tcW w:w="3458" w:type="dxa"/>
          </w:tcPr>
          <w:p w14:paraId="2145CC6F" w14:textId="77777777" w:rsidR="006141CA" w:rsidRPr="006141CA" w:rsidRDefault="006141CA" w:rsidP="009A7B01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14:paraId="0DC08F7A" w14:textId="77777777" w:rsidR="006141CA" w:rsidRPr="006141CA" w:rsidRDefault="006141CA" w:rsidP="009A7B01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141CA" w:rsidRPr="00AA00FB" w14:paraId="3FB1D24D" w14:textId="77777777" w:rsidTr="009A7B01">
        <w:trPr>
          <w:cantSplit/>
          <w:trHeight w:val="20"/>
        </w:trPr>
        <w:tc>
          <w:tcPr>
            <w:tcW w:w="3458" w:type="dxa"/>
          </w:tcPr>
          <w:p w14:paraId="33D10C89" w14:textId="77777777" w:rsidR="006141CA" w:rsidRPr="00AA00FB" w:rsidRDefault="006141CA" w:rsidP="009A7B01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DAACE6" w14:textId="77777777" w:rsidR="006141CA" w:rsidRPr="00AA00FB" w:rsidRDefault="006141CA" w:rsidP="009A7B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6127D82F" w14:textId="77777777" w:rsidR="006141CA" w:rsidRPr="00AA00FB" w:rsidRDefault="006141CA" w:rsidP="009A7B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9D5AD1" w14:textId="77777777" w:rsidR="006141CA" w:rsidRPr="00AA00FB" w:rsidRDefault="006141CA" w:rsidP="009A7B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141CA" w:rsidRPr="00AA00FB" w14:paraId="73B2C8A3" w14:textId="77777777" w:rsidTr="009A7B01">
        <w:trPr>
          <w:cantSplit/>
          <w:trHeight w:val="20"/>
        </w:trPr>
        <w:tc>
          <w:tcPr>
            <w:tcW w:w="3458" w:type="dxa"/>
          </w:tcPr>
          <w:p w14:paraId="23DDADAA" w14:textId="77777777" w:rsidR="006141CA" w:rsidRPr="00AA00FB" w:rsidRDefault="006141CA" w:rsidP="006141CA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5C167F" w14:textId="1CEA8F0A" w:rsidR="006141CA" w:rsidRPr="00AA00FB" w:rsidRDefault="006141CA" w:rsidP="006141CA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D7C169" w14:textId="77777777" w:rsidR="006141CA" w:rsidRPr="00AA00FB" w:rsidRDefault="006141CA" w:rsidP="006141CA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5238042" w14:textId="2F9A9C80" w:rsidR="006141CA" w:rsidRPr="00AA00FB" w:rsidRDefault="006141CA" w:rsidP="006141CA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4" w:type="dxa"/>
          </w:tcPr>
          <w:p w14:paraId="2DFC36C6" w14:textId="77777777" w:rsidR="006141CA" w:rsidRPr="00AA00FB" w:rsidRDefault="006141CA" w:rsidP="006141CA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CE18C1" w14:textId="1AF078B3" w:rsidR="006141CA" w:rsidRPr="00AA00FB" w:rsidRDefault="006141CA" w:rsidP="006141CA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98813F" w14:textId="77777777" w:rsidR="006141CA" w:rsidRPr="00AA00FB" w:rsidRDefault="006141CA" w:rsidP="006141CA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55A3459F" w14:textId="5BCB2BAA" w:rsidR="006141CA" w:rsidRPr="00AA00FB" w:rsidRDefault="006141CA" w:rsidP="006141CA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00F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141CA" w:rsidRPr="00AA00FB" w14:paraId="00BBDD95" w14:textId="77777777" w:rsidTr="009A7B01">
        <w:trPr>
          <w:cantSplit/>
          <w:trHeight w:val="20"/>
        </w:trPr>
        <w:tc>
          <w:tcPr>
            <w:tcW w:w="3458" w:type="dxa"/>
          </w:tcPr>
          <w:p w14:paraId="2CC81A4A" w14:textId="77777777" w:rsidR="006141CA" w:rsidRPr="00AA00FB" w:rsidRDefault="006141CA" w:rsidP="006141CA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13A55324" w14:textId="77777777" w:rsidR="006141CA" w:rsidRPr="00AA00FB" w:rsidRDefault="006141CA" w:rsidP="006141C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733FC7" w14:textId="77777777" w:rsidR="006141CA" w:rsidRPr="00AA00FB" w:rsidRDefault="006141CA" w:rsidP="006141C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8629BE0" w14:textId="77777777" w:rsidR="006141CA" w:rsidRPr="00AA00FB" w:rsidRDefault="006141CA" w:rsidP="006141C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A02870A" w14:textId="77777777" w:rsidR="006141CA" w:rsidRPr="00AA00FB" w:rsidRDefault="006141CA" w:rsidP="006141C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E0359FB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19FD9BC" w14:textId="77777777" w:rsidR="006141CA" w:rsidRPr="00AA00FB" w:rsidRDefault="006141CA" w:rsidP="006141C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C70DC30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41CA" w:rsidRPr="00AA00FB" w14:paraId="138DF248" w14:textId="77777777" w:rsidTr="009A7B01">
        <w:trPr>
          <w:cantSplit/>
          <w:trHeight w:val="20"/>
        </w:trPr>
        <w:tc>
          <w:tcPr>
            <w:tcW w:w="3458" w:type="dxa"/>
          </w:tcPr>
          <w:p w14:paraId="42303CD3" w14:textId="77777777" w:rsidR="006141CA" w:rsidRPr="00AA00FB" w:rsidRDefault="006141CA" w:rsidP="006141CA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14:paraId="4F9A3E1F" w14:textId="77777777" w:rsidR="006141CA" w:rsidRPr="00AA00FB" w:rsidRDefault="006141CA" w:rsidP="006141C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B4E1DE6" w14:textId="77777777" w:rsidR="006141CA" w:rsidRPr="00AA00FB" w:rsidRDefault="006141CA" w:rsidP="006141C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EDDFD50" w14:textId="77777777" w:rsidR="006141CA" w:rsidRPr="00AA00FB" w:rsidRDefault="006141CA" w:rsidP="006141C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54BAA2D" w14:textId="77777777" w:rsidR="006141CA" w:rsidRPr="00AA00FB" w:rsidRDefault="006141CA" w:rsidP="006141C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2CC3819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F90CFF4" w14:textId="77777777" w:rsidR="006141CA" w:rsidRPr="00AA00FB" w:rsidRDefault="006141CA" w:rsidP="006141C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1869850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41CA" w:rsidRPr="00AA00FB" w14:paraId="5186A5DC" w14:textId="77777777" w:rsidTr="009A7B01">
        <w:trPr>
          <w:cantSplit/>
          <w:trHeight w:val="20"/>
        </w:trPr>
        <w:tc>
          <w:tcPr>
            <w:tcW w:w="3458" w:type="dxa"/>
          </w:tcPr>
          <w:p w14:paraId="479476FE" w14:textId="77777777" w:rsidR="006141CA" w:rsidRPr="00084846" w:rsidRDefault="006141CA" w:rsidP="006141CA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134" w:type="dxa"/>
            <w:vAlign w:val="bottom"/>
          </w:tcPr>
          <w:p w14:paraId="25A5C903" w14:textId="42B4ABC2" w:rsidR="006141CA" w:rsidRPr="00AA00FB" w:rsidRDefault="00223A18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3A18">
              <w:rPr>
                <w:rFonts w:asciiTheme="majorBidi" w:hAnsiTheme="majorBidi" w:cstheme="majorBidi"/>
                <w:sz w:val="26"/>
                <w:szCs w:val="26"/>
              </w:rPr>
              <w:t>12,0</w:t>
            </w:r>
            <w:r w:rsidR="007A349C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34" w:type="dxa"/>
            <w:vAlign w:val="bottom"/>
          </w:tcPr>
          <w:p w14:paraId="641D50A7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3AC0B55" w14:textId="206C000E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30F">
              <w:rPr>
                <w:rFonts w:asciiTheme="majorBidi" w:hAnsiTheme="majorBidi" w:cstheme="majorBidi"/>
                <w:sz w:val="26"/>
                <w:szCs w:val="26"/>
              </w:rPr>
              <w:t xml:space="preserve">  11,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714</w:t>
            </w:r>
          </w:p>
        </w:tc>
        <w:tc>
          <w:tcPr>
            <w:tcW w:w="134" w:type="dxa"/>
            <w:vAlign w:val="bottom"/>
          </w:tcPr>
          <w:p w14:paraId="0A3B8E9A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9DA71CE" w14:textId="362F47EE" w:rsidR="006141CA" w:rsidRPr="00AA00FB" w:rsidRDefault="00796D0F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D0F">
              <w:rPr>
                <w:rFonts w:asciiTheme="majorBidi" w:hAnsiTheme="majorBidi" w:cstheme="majorBidi"/>
                <w:sz w:val="26"/>
                <w:szCs w:val="26"/>
              </w:rPr>
              <w:t xml:space="preserve">    4,740</w:t>
            </w:r>
          </w:p>
        </w:tc>
        <w:tc>
          <w:tcPr>
            <w:tcW w:w="134" w:type="dxa"/>
            <w:vAlign w:val="bottom"/>
          </w:tcPr>
          <w:p w14:paraId="3C4CA6BB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A524EE" w14:textId="522680E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4,230</w:t>
            </w:r>
            <w:r w:rsidRPr="000848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141CA" w:rsidRPr="00AA00FB" w14:paraId="1D50964A" w14:textId="77777777" w:rsidTr="009A7B01">
        <w:trPr>
          <w:cantSplit/>
          <w:trHeight w:val="20"/>
        </w:trPr>
        <w:tc>
          <w:tcPr>
            <w:tcW w:w="3458" w:type="dxa"/>
          </w:tcPr>
          <w:p w14:paraId="3595DC3D" w14:textId="77777777" w:rsidR="006141CA" w:rsidRPr="00AA00FB" w:rsidRDefault="006141CA" w:rsidP="006141CA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512ED88A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D3611CF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E55E659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072CE5A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6353CB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09291C0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1EE4818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41CA" w:rsidRPr="00AA00FB" w14:paraId="72098A51" w14:textId="77777777" w:rsidTr="009A7B01">
        <w:trPr>
          <w:cantSplit/>
          <w:trHeight w:val="20"/>
        </w:trPr>
        <w:tc>
          <w:tcPr>
            <w:tcW w:w="3458" w:type="dxa"/>
          </w:tcPr>
          <w:p w14:paraId="37A258FE" w14:textId="77777777" w:rsidR="006141CA" w:rsidRPr="00084846" w:rsidRDefault="006141CA" w:rsidP="006141CA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14:paraId="6A3CE662" w14:textId="147FDE5D" w:rsidR="006141CA" w:rsidRPr="00AA00FB" w:rsidRDefault="00223A18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23A18">
              <w:rPr>
                <w:rFonts w:asciiTheme="majorBidi" w:hAnsiTheme="majorBidi" w:cstheme="majorBidi"/>
                <w:sz w:val="26"/>
                <w:szCs w:val="26"/>
              </w:rPr>
              <w:t>1,05</w:t>
            </w:r>
            <w:r w:rsidR="007A349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3D5F1CD6" w14:textId="77777777" w:rsidR="006141CA" w:rsidRPr="00084846" w:rsidRDefault="006141CA" w:rsidP="006141CA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04E2126A" w14:textId="5639D815" w:rsidR="006141CA" w:rsidRPr="00084846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B55">
              <w:rPr>
                <w:rFonts w:asciiTheme="majorBidi" w:hAnsiTheme="majorBidi" w:cstheme="majorBidi"/>
                <w:sz w:val="26"/>
                <w:szCs w:val="26"/>
              </w:rPr>
              <w:t>(295)</w:t>
            </w:r>
          </w:p>
        </w:tc>
        <w:tc>
          <w:tcPr>
            <w:tcW w:w="134" w:type="dxa"/>
            <w:vAlign w:val="bottom"/>
          </w:tcPr>
          <w:p w14:paraId="6FE929B9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951D8A" w14:textId="77777777" w:rsidR="003078C5" w:rsidRPr="00E716C9" w:rsidRDefault="003078C5" w:rsidP="00E716C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417B86" w14:textId="0F6C89C4" w:rsidR="006141CA" w:rsidRPr="00084846" w:rsidRDefault="00891FDA" w:rsidP="00E716C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16C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078C5" w:rsidRPr="00E716C9">
              <w:rPr>
                <w:rFonts w:asciiTheme="majorBidi" w:hAnsiTheme="majorBidi" w:cstheme="majorBidi"/>
                <w:sz w:val="26"/>
                <w:szCs w:val="26"/>
              </w:rPr>
              <w:t>185</w:t>
            </w:r>
            <w:r w:rsidRPr="00E716C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002C75E3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6843FD9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E19B24" w14:textId="4A9267BC" w:rsidR="006141CA" w:rsidRPr="00084846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 w:hint="cs"/>
                <w:sz w:val="26"/>
                <w:szCs w:val="26"/>
              </w:rPr>
              <w:t>(566)</w:t>
            </w:r>
          </w:p>
        </w:tc>
      </w:tr>
      <w:tr w:rsidR="006141CA" w:rsidRPr="00AA00FB" w14:paraId="2EF5A5B3" w14:textId="77777777" w:rsidTr="009A7B01">
        <w:trPr>
          <w:cantSplit/>
          <w:trHeight w:val="20"/>
        </w:trPr>
        <w:tc>
          <w:tcPr>
            <w:tcW w:w="3458" w:type="dxa"/>
          </w:tcPr>
          <w:p w14:paraId="730C483F" w14:textId="77777777" w:rsidR="006141CA" w:rsidRPr="00084846" w:rsidRDefault="006141CA" w:rsidP="006141CA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3C9EC9" w14:textId="4C4EA197" w:rsidR="006141CA" w:rsidRPr="00AA00FB" w:rsidRDefault="00AA1565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565">
              <w:rPr>
                <w:rFonts w:asciiTheme="majorBidi" w:hAnsiTheme="majorBidi" w:cstheme="majorBidi"/>
                <w:sz w:val="26"/>
                <w:szCs w:val="26"/>
              </w:rPr>
              <w:t>10,995</w:t>
            </w:r>
          </w:p>
        </w:tc>
        <w:tc>
          <w:tcPr>
            <w:tcW w:w="134" w:type="dxa"/>
            <w:vAlign w:val="bottom"/>
          </w:tcPr>
          <w:p w14:paraId="65A44F46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820A7E" w14:textId="60B93C1B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3ECE">
              <w:rPr>
                <w:rFonts w:asciiTheme="majorBidi" w:hAnsiTheme="majorBidi" w:cstheme="majorBidi"/>
                <w:sz w:val="26"/>
                <w:szCs w:val="26"/>
              </w:rPr>
              <w:t>11,419</w:t>
            </w:r>
          </w:p>
        </w:tc>
        <w:tc>
          <w:tcPr>
            <w:tcW w:w="134" w:type="dxa"/>
            <w:vAlign w:val="bottom"/>
          </w:tcPr>
          <w:p w14:paraId="76D96A59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D1CBCD" w14:textId="752C5BA2" w:rsidR="006141CA" w:rsidRPr="00AA00FB" w:rsidRDefault="00BE5C48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/>
                <w:sz w:val="26"/>
                <w:szCs w:val="26"/>
              </w:rPr>
              <w:t>4</w:t>
            </w:r>
            <w:r w:rsidRPr="00BE5C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4846">
              <w:rPr>
                <w:rFonts w:asciiTheme="majorBidi" w:hAnsiTheme="majorBidi"/>
                <w:sz w:val="26"/>
                <w:szCs w:val="26"/>
              </w:rPr>
              <w:t>555</w:t>
            </w:r>
          </w:p>
        </w:tc>
        <w:tc>
          <w:tcPr>
            <w:tcW w:w="134" w:type="dxa"/>
            <w:vAlign w:val="bottom"/>
          </w:tcPr>
          <w:p w14:paraId="44842780" w14:textId="77777777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EC43E7" w14:textId="0C371940" w:rsidR="006141CA" w:rsidRPr="00AA00FB" w:rsidRDefault="006141CA" w:rsidP="006141C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A00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664</w:t>
            </w:r>
          </w:p>
        </w:tc>
      </w:tr>
    </w:tbl>
    <w:p w14:paraId="52D8B78F" w14:textId="77777777" w:rsidR="002D0C2F" w:rsidRPr="000D5D79" w:rsidRDefault="002D0C2F" w:rsidP="00B4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015ADFBF" w14:textId="77777777" w:rsidR="006141CA" w:rsidRPr="00F26694" w:rsidRDefault="006141CA" w:rsidP="00614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84846">
        <w:rPr>
          <w:rFonts w:asciiTheme="majorBidi" w:hAnsiTheme="majorBidi" w:cstheme="majorBidi" w:hint="cs"/>
          <w:b/>
          <w:bCs/>
          <w:sz w:val="32"/>
          <w:szCs w:val="32"/>
        </w:rPr>
        <w:t>20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164665AD" w14:textId="77777777" w:rsidR="006141CA" w:rsidRPr="00F26694" w:rsidRDefault="006141CA" w:rsidP="00614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ด้วยจำนวนถัวเฉลี่ยถ่วงน้ำหนักของหุ้นสามัญที่ออกจำหน่ายแล้วระหว่างงวด</w:t>
      </w:r>
    </w:p>
    <w:p w14:paraId="25B755AC" w14:textId="5A346B95" w:rsidR="006141CA" w:rsidRPr="00F26694" w:rsidRDefault="006141CA" w:rsidP="00614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F26694">
        <w:rPr>
          <w:rFonts w:asciiTheme="majorBidi" w:hAnsiTheme="majorBidi" w:cstheme="majorBidi"/>
          <w:sz w:val="32"/>
          <w:szCs w:val="32"/>
        </w:rPr>
        <w:t>31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F2669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26694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019"/>
        <w:gridCol w:w="134"/>
        <w:gridCol w:w="1020"/>
        <w:gridCol w:w="134"/>
        <w:gridCol w:w="1020"/>
        <w:gridCol w:w="134"/>
        <w:gridCol w:w="1017"/>
        <w:gridCol w:w="6"/>
      </w:tblGrid>
      <w:tr w:rsidR="006141CA" w:rsidRPr="00193E8B" w14:paraId="21D17E90" w14:textId="77777777" w:rsidTr="009A7B01">
        <w:trPr>
          <w:gridAfter w:val="1"/>
          <w:wAfter w:w="6" w:type="dxa"/>
          <w:cantSplit/>
        </w:trPr>
        <w:tc>
          <w:tcPr>
            <w:tcW w:w="3912" w:type="dxa"/>
          </w:tcPr>
          <w:p w14:paraId="055E72D4" w14:textId="77777777" w:rsidR="006141CA" w:rsidRPr="00193E8B" w:rsidRDefault="006141CA" w:rsidP="009A7B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3" w:type="dxa"/>
            <w:gridSpan w:val="3"/>
            <w:tcBorders>
              <w:bottom w:val="single" w:sz="6" w:space="0" w:color="auto"/>
            </w:tcBorders>
          </w:tcPr>
          <w:p w14:paraId="1367E7DA" w14:textId="77777777" w:rsidR="006141CA" w:rsidRPr="00193E8B" w:rsidRDefault="006141CA" w:rsidP="009A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193E8B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34" w:type="dxa"/>
          </w:tcPr>
          <w:p w14:paraId="14365434" w14:textId="77777777" w:rsidR="006141CA" w:rsidRPr="00193E8B" w:rsidRDefault="006141CA" w:rsidP="009A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6" w:space="0" w:color="auto"/>
            </w:tcBorders>
          </w:tcPr>
          <w:p w14:paraId="0348FAFD" w14:textId="77777777" w:rsidR="006141CA" w:rsidRPr="00084846" w:rsidRDefault="006141CA" w:rsidP="009A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Pr="00193E8B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  <w:tr w:rsidR="006141CA" w:rsidRPr="00193E8B" w14:paraId="43D11DC8" w14:textId="77777777" w:rsidTr="009A7B01">
        <w:trPr>
          <w:cantSplit/>
        </w:trPr>
        <w:tc>
          <w:tcPr>
            <w:tcW w:w="3912" w:type="dxa"/>
          </w:tcPr>
          <w:p w14:paraId="7CF11072" w14:textId="77777777" w:rsidR="006141CA" w:rsidRPr="00084846" w:rsidRDefault="006141CA" w:rsidP="006141C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4710F277" w14:textId="2286B8AB" w:rsidR="006141CA" w:rsidRPr="00193E8B" w:rsidRDefault="006141CA" w:rsidP="0061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3E8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32AA00" w14:textId="77777777" w:rsidR="006141CA" w:rsidRPr="00193E8B" w:rsidRDefault="006141CA" w:rsidP="0061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2B0BBFB" w14:textId="7C836234" w:rsidR="006141CA" w:rsidRPr="00193E8B" w:rsidRDefault="006141CA" w:rsidP="0061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3E8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3128814C" w14:textId="77777777" w:rsidR="006141CA" w:rsidRPr="00084846" w:rsidRDefault="006141CA" w:rsidP="006141C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9F516C6" w14:textId="3E3B41C5" w:rsidR="006141CA" w:rsidRPr="00193E8B" w:rsidRDefault="006141CA" w:rsidP="0061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3E8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4A77A5C9" w14:textId="77777777" w:rsidR="006141CA" w:rsidRPr="00193E8B" w:rsidRDefault="006141CA" w:rsidP="0061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</w:tcPr>
          <w:p w14:paraId="6B1FF399" w14:textId="30879EC9" w:rsidR="006141CA" w:rsidRPr="00193E8B" w:rsidRDefault="006141CA" w:rsidP="0061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3E8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6141CA" w:rsidRPr="00193E8B" w14:paraId="1E693CDF" w14:textId="77777777" w:rsidTr="009A7B01">
        <w:trPr>
          <w:cantSplit/>
        </w:trPr>
        <w:tc>
          <w:tcPr>
            <w:tcW w:w="3912" w:type="dxa"/>
          </w:tcPr>
          <w:p w14:paraId="48705C65" w14:textId="77777777" w:rsidR="006141CA" w:rsidRPr="00084846" w:rsidRDefault="006141CA" w:rsidP="0061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20" w:lineRule="exact"/>
              <w:ind w:left="87" w:right="-252" w:hanging="14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กำไรสำหรับงวดที่เป็นของผู้ถือหุ้นสามัญบริษัทใหญ่ (พันบาท) </w:t>
            </w:r>
          </w:p>
        </w:tc>
        <w:tc>
          <w:tcPr>
            <w:tcW w:w="1019" w:type="dxa"/>
            <w:tcBorders>
              <w:top w:val="single" w:sz="6" w:space="0" w:color="auto"/>
            </w:tcBorders>
            <w:vAlign w:val="bottom"/>
          </w:tcPr>
          <w:p w14:paraId="19956742" w14:textId="051CDFA7" w:rsidR="006141CA" w:rsidRPr="00193E8B" w:rsidRDefault="00AA1565" w:rsidP="006141C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3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41,690</w:t>
            </w:r>
          </w:p>
        </w:tc>
        <w:tc>
          <w:tcPr>
            <w:tcW w:w="134" w:type="dxa"/>
            <w:vAlign w:val="bottom"/>
          </w:tcPr>
          <w:p w14:paraId="13A71D48" w14:textId="77777777" w:rsidR="006141CA" w:rsidRPr="00193E8B" w:rsidRDefault="006141CA" w:rsidP="006141CA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D1AFF84" w14:textId="68985795" w:rsidR="006141CA" w:rsidRPr="00193E8B" w:rsidRDefault="006141CA" w:rsidP="006141C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3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45,173</w:t>
            </w:r>
          </w:p>
        </w:tc>
        <w:tc>
          <w:tcPr>
            <w:tcW w:w="134" w:type="dxa"/>
            <w:vAlign w:val="bottom"/>
          </w:tcPr>
          <w:p w14:paraId="5FC932CF" w14:textId="77777777" w:rsidR="006141CA" w:rsidRPr="00193E8B" w:rsidRDefault="006141CA" w:rsidP="006141CA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44AF1075" w14:textId="166493E7" w:rsidR="006141CA" w:rsidRPr="00084846" w:rsidRDefault="00BE5C48" w:rsidP="006141CA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93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18,148</w:t>
            </w:r>
          </w:p>
        </w:tc>
        <w:tc>
          <w:tcPr>
            <w:tcW w:w="134" w:type="dxa"/>
            <w:vAlign w:val="bottom"/>
          </w:tcPr>
          <w:p w14:paraId="0B172981" w14:textId="77777777" w:rsidR="006141CA" w:rsidRPr="00193E8B" w:rsidRDefault="006141CA" w:rsidP="006141CA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129FFAE7" w14:textId="73F4EF89" w:rsidR="006141CA" w:rsidRPr="00193E8B" w:rsidRDefault="006141CA" w:rsidP="006141CA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484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15</w:t>
            </w:r>
            <w:r w:rsidRPr="00193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8484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814</w:t>
            </w:r>
          </w:p>
        </w:tc>
      </w:tr>
      <w:tr w:rsidR="006141CA" w:rsidRPr="00193E8B" w14:paraId="227B26A2" w14:textId="77777777" w:rsidTr="009A7B01">
        <w:trPr>
          <w:cantSplit/>
        </w:trPr>
        <w:tc>
          <w:tcPr>
            <w:tcW w:w="3912" w:type="dxa"/>
          </w:tcPr>
          <w:p w14:paraId="4650FF64" w14:textId="77777777" w:rsidR="006141CA" w:rsidRPr="00084846" w:rsidRDefault="006141CA" w:rsidP="0061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19" w:type="dxa"/>
          </w:tcPr>
          <w:p w14:paraId="2C628B00" w14:textId="5746F031" w:rsidR="006141CA" w:rsidRPr="00193E8B" w:rsidRDefault="006141CA" w:rsidP="006141C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3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5B7B5983" w14:textId="77777777" w:rsidR="006141CA" w:rsidRPr="00193E8B" w:rsidRDefault="006141CA" w:rsidP="006141CA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2625E09E" w14:textId="35F0C50B" w:rsidR="006141CA" w:rsidRPr="00193E8B" w:rsidRDefault="006141CA" w:rsidP="006141C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3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1626C1B4" w14:textId="77777777" w:rsidR="006141CA" w:rsidRPr="00193E8B" w:rsidRDefault="006141CA" w:rsidP="006141CA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67E1C19F" w14:textId="5F7F838B" w:rsidR="006141CA" w:rsidRPr="00193E8B" w:rsidRDefault="006141CA" w:rsidP="006141CA">
            <w:pPr>
              <w:pStyle w:val="acctfourfigures"/>
              <w:tabs>
                <w:tab w:val="clear" w:pos="765"/>
                <w:tab w:val="left" w:pos="76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3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5ACDE98B" w14:textId="77777777" w:rsidR="006141CA" w:rsidRPr="00193E8B" w:rsidRDefault="006141CA" w:rsidP="006141CA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3" w:type="dxa"/>
            <w:gridSpan w:val="2"/>
          </w:tcPr>
          <w:p w14:paraId="28857235" w14:textId="1E6C93F7" w:rsidR="006141CA" w:rsidRPr="00193E8B" w:rsidRDefault="006141CA" w:rsidP="006141CA">
            <w:pPr>
              <w:pStyle w:val="acctfourfigures"/>
              <w:tabs>
                <w:tab w:val="clear" w:pos="765"/>
                <w:tab w:val="left" w:pos="76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3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6141CA" w:rsidRPr="00193E8B" w14:paraId="152059A5" w14:textId="77777777" w:rsidTr="009A7B01">
        <w:trPr>
          <w:cantSplit/>
          <w:trHeight w:val="63"/>
        </w:trPr>
        <w:tc>
          <w:tcPr>
            <w:tcW w:w="3912" w:type="dxa"/>
          </w:tcPr>
          <w:p w14:paraId="6985E459" w14:textId="77777777" w:rsidR="006141CA" w:rsidRPr="00084846" w:rsidRDefault="006141CA" w:rsidP="0061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4846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19" w:type="dxa"/>
            <w:shd w:val="clear" w:color="auto" w:fill="auto"/>
          </w:tcPr>
          <w:p w14:paraId="50961FD2" w14:textId="1F685EA8" w:rsidR="006141CA" w:rsidRPr="00084846" w:rsidRDefault="00AA1565" w:rsidP="006141C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93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0.0988</w:t>
            </w:r>
          </w:p>
        </w:tc>
        <w:tc>
          <w:tcPr>
            <w:tcW w:w="134" w:type="dxa"/>
          </w:tcPr>
          <w:p w14:paraId="2A4F8DF0" w14:textId="77777777" w:rsidR="006141CA" w:rsidRPr="00193E8B" w:rsidRDefault="006141CA" w:rsidP="006141C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4904F113" w14:textId="2C22DACA" w:rsidR="006141CA" w:rsidRPr="00193E8B" w:rsidRDefault="006141CA" w:rsidP="006141C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3E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0.1071</w:t>
            </w:r>
          </w:p>
        </w:tc>
        <w:tc>
          <w:tcPr>
            <w:tcW w:w="134" w:type="dxa"/>
          </w:tcPr>
          <w:p w14:paraId="5DA14B47" w14:textId="77777777" w:rsidR="006141CA" w:rsidRPr="00193E8B" w:rsidRDefault="006141CA" w:rsidP="006141C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0FD1D9C8" w14:textId="3EFEF775" w:rsidR="006141CA" w:rsidRPr="00193E8B" w:rsidRDefault="00BE5C48" w:rsidP="006141C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484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0.0430</w:t>
            </w:r>
          </w:p>
        </w:tc>
        <w:tc>
          <w:tcPr>
            <w:tcW w:w="134" w:type="dxa"/>
          </w:tcPr>
          <w:p w14:paraId="009C9238" w14:textId="77777777" w:rsidR="006141CA" w:rsidRPr="00193E8B" w:rsidRDefault="006141CA" w:rsidP="006141C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3" w:type="dxa"/>
            <w:gridSpan w:val="2"/>
          </w:tcPr>
          <w:p w14:paraId="11A2298A" w14:textId="19EE9C92" w:rsidR="006141CA" w:rsidRPr="00193E8B" w:rsidRDefault="006141CA" w:rsidP="006141CA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3E8B">
              <w:rPr>
                <w:rFonts w:asciiTheme="majorBidi" w:hAnsiTheme="majorBidi" w:cstheme="majorBidi"/>
                <w:sz w:val="24"/>
                <w:szCs w:val="24"/>
                <w:rtl/>
                <w:lang w:val="en-US"/>
              </w:rPr>
              <w:t>0</w:t>
            </w:r>
            <w:r w:rsidRPr="00193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.0375</w:t>
            </w:r>
          </w:p>
        </w:tc>
      </w:tr>
    </w:tbl>
    <w:p w14:paraId="180749EB" w14:textId="77777777" w:rsidR="006141CA" w:rsidRDefault="006141CA" w:rsidP="00341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/>
          <w:color w:val="FF0000"/>
          <w:sz w:val="32"/>
          <w:szCs w:val="32"/>
        </w:rPr>
      </w:pPr>
    </w:p>
    <w:p w14:paraId="79F2F61E" w14:textId="77777777" w:rsidR="00557713" w:rsidRDefault="00557713" w:rsidP="00341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/>
          <w:color w:val="FF0000"/>
          <w:sz w:val="32"/>
          <w:szCs w:val="32"/>
        </w:rPr>
      </w:pPr>
    </w:p>
    <w:p w14:paraId="0431DA7E" w14:textId="77777777" w:rsidR="00557713" w:rsidRPr="000D5D79" w:rsidRDefault="00557713" w:rsidP="00341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/>
          <w:color w:val="FF0000"/>
          <w:sz w:val="32"/>
          <w:szCs w:val="32"/>
        </w:rPr>
      </w:pPr>
    </w:p>
    <w:p w14:paraId="21CEE7FB" w14:textId="34FD79F2" w:rsidR="002E7912" w:rsidRPr="006141CA" w:rsidRDefault="006478AF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141C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141CA" w:rsidRPr="006141C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E7912" w:rsidRPr="006141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7912" w:rsidRPr="006141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7912" w:rsidRPr="0008484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084846" w:rsidRDefault="002E7912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Pr="006141CA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6141CA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084846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ส่วนงาน 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084846">
        <w:rPr>
          <w:rFonts w:asciiTheme="majorBidi" w:hAnsiTheme="majorBidi" w:cstheme="majorBidi"/>
          <w:spacing w:val="-2"/>
          <w:sz w:val="32"/>
          <w:szCs w:val="32"/>
          <w:cs/>
        </w:rPr>
        <w:t>ผลิตและจำหน่ายแผงโซลา</w:t>
      </w:r>
      <w:proofErr w:type="spellStart"/>
      <w:r w:rsidR="008C7FBA" w:rsidRPr="00084846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="008C7FBA" w:rsidRPr="00084846">
        <w:rPr>
          <w:rFonts w:asciiTheme="majorBidi" w:hAnsiTheme="majorBidi" w:cstheme="majorBidi"/>
          <w:spacing w:val="-2"/>
          <w:sz w:val="32"/>
          <w:szCs w:val="32"/>
          <w:cs/>
        </w:rPr>
        <w:t>เซลล์</w:t>
      </w:r>
    </w:p>
    <w:p w14:paraId="5B6EAD33" w14:textId="5FD72DF8" w:rsidR="002E7912" w:rsidRPr="006141CA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ส่วนงาน 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>ส่วนงานธุรกิจผลิตภัณฑ์วัสดุก่อสร้าง</w:t>
      </w:r>
    </w:p>
    <w:p w14:paraId="5D0B5B22" w14:textId="04ACB7DB" w:rsidR="008C7FBA" w:rsidRPr="006141CA" w:rsidRDefault="008C7FBA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0" w:hanging="1134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ส่วนงาน 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 xml:space="preserve">3   </w:t>
      </w:r>
      <w:r w:rsidR="00B42BF5" w:rsidRPr="006141C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>ส่วนงานธุรกิจกลุ่มผลิตภัณฑ์โซลา</w:t>
      </w:r>
      <w:proofErr w:type="spellStart"/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>เซลล์โดยให้บริการออกแบบจัดหาและติดตั้ง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C51F55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0AA40780" w:rsidR="004000C1" w:rsidRPr="006141CA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</w:t>
      </w:r>
      <w:r w:rsidR="00100061" w:rsidRPr="00084846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>ส่วน</w:t>
      </w:r>
      <w:r w:rsidRPr="00084846">
        <w:rPr>
          <w:rFonts w:asciiTheme="majorBidi" w:hAnsiTheme="majorBidi" w:cstheme="majorBidi"/>
          <w:sz w:val="32"/>
          <w:szCs w:val="32"/>
          <w:cs/>
        </w:rPr>
        <w:t>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3CFAC820" w14:textId="20C093D2" w:rsidR="002E7912" w:rsidRPr="006141CA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141CA">
        <w:rPr>
          <w:rFonts w:asciiTheme="majorBidi" w:hAnsiTheme="majorBidi" w:cs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</w:t>
      </w:r>
      <w:r w:rsidR="006141CA" w:rsidRPr="006141CA">
        <w:rPr>
          <w:rFonts w:asciiTheme="majorBidi" w:hAnsiTheme="majorBidi" w:cstheme="majorBidi" w:hint="cs"/>
          <w:spacing w:val="-2"/>
          <w:sz w:val="32"/>
          <w:szCs w:val="32"/>
          <w:cs/>
        </w:rPr>
        <w:t>สาม</w:t>
      </w:r>
      <w:r w:rsidRPr="006141CA">
        <w:rPr>
          <w:rFonts w:asciiTheme="majorBidi" w:hAnsiTheme="majorBidi" w:cstheme="majorBidi"/>
          <w:spacing w:val="-2"/>
          <w:sz w:val="32"/>
          <w:szCs w:val="32"/>
          <w:cs/>
        </w:rPr>
        <w:t>เดือนสิ้นสุดวันที่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 xml:space="preserve"> 3</w:t>
      </w:r>
      <w:r w:rsidR="006141CA" w:rsidRPr="006141C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A45DA" w:rsidRPr="00084846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6141CA" w:rsidRPr="006141CA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6141CA" w:rsidRPr="006141CA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tbl>
      <w:tblPr>
        <w:tblW w:w="843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35"/>
        <w:gridCol w:w="678"/>
        <w:gridCol w:w="134"/>
        <w:gridCol w:w="681"/>
        <w:gridCol w:w="134"/>
        <w:gridCol w:w="679"/>
        <w:gridCol w:w="134"/>
        <w:gridCol w:w="682"/>
        <w:gridCol w:w="134"/>
        <w:gridCol w:w="679"/>
        <w:gridCol w:w="134"/>
        <w:gridCol w:w="682"/>
        <w:gridCol w:w="134"/>
        <w:gridCol w:w="679"/>
        <w:gridCol w:w="134"/>
        <w:gridCol w:w="684"/>
        <w:gridCol w:w="16"/>
      </w:tblGrid>
      <w:tr w:rsidR="006141CA" w:rsidRPr="00193E8B" w14:paraId="3E0EBB87" w14:textId="77777777" w:rsidTr="00C51F55">
        <w:tc>
          <w:tcPr>
            <w:tcW w:w="2038" w:type="dxa"/>
          </w:tcPr>
          <w:p w14:paraId="7BDC5388" w14:textId="77777777" w:rsidR="006478AF" w:rsidRPr="00193E8B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95" w:type="dxa"/>
            <w:gridSpan w:val="16"/>
            <w:tcBorders>
              <w:bottom w:val="single" w:sz="6" w:space="0" w:color="auto"/>
            </w:tcBorders>
          </w:tcPr>
          <w:p w14:paraId="4E7D756D" w14:textId="77777777" w:rsidR="006478AF" w:rsidRPr="00084846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141CA" w:rsidRPr="00193E8B" w14:paraId="1ABC8BCD" w14:textId="77777777" w:rsidTr="00C51F55">
        <w:tc>
          <w:tcPr>
            <w:tcW w:w="2038" w:type="dxa"/>
          </w:tcPr>
          <w:p w14:paraId="563CF738" w14:textId="77777777" w:rsidR="006478AF" w:rsidRPr="00193E8B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9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7BE4FCA0" w14:textId="77777777" w:rsidR="006478AF" w:rsidRPr="00084846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141CA" w:rsidRPr="00193E8B" w14:paraId="6BE3A9A6" w14:textId="77777777" w:rsidTr="00C51F55">
        <w:trPr>
          <w:gridAfter w:val="1"/>
          <w:wAfter w:w="11" w:type="dxa"/>
        </w:trPr>
        <w:tc>
          <w:tcPr>
            <w:tcW w:w="2038" w:type="dxa"/>
          </w:tcPr>
          <w:p w14:paraId="4E4BECBF" w14:textId="77777777" w:rsidR="006478AF" w:rsidRPr="00193E8B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6A5777" w14:textId="77777777" w:rsidR="00C51F55" w:rsidRPr="00193E8B" w:rsidRDefault="006478AF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กลุ่มผลิตภัณฑ์</w:t>
            </w:r>
          </w:p>
          <w:p w14:paraId="3CCC5A0B" w14:textId="66CE10E0" w:rsidR="006478AF" w:rsidRPr="00193E8B" w:rsidRDefault="006478AF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484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A72F37" w14:textId="77777777" w:rsidR="006478AF" w:rsidRPr="00193E8B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CD1DD5" w14:textId="77777777" w:rsidR="00C51F55" w:rsidRPr="00193E8B" w:rsidRDefault="006478AF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08484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กลุ่มผลิตภัณฑ์</w:t>
            </w:r>
            <w:proofErr w:type="spellStart"/>
            <w:r w:rsidRPr="0008484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วั</w:t>
            </w:r>
            <w:proofErr w:type="spellEnd"/>
          </w:p>
          <w:p w14:paraId="47EF31B9" w14:textId="43D27486" w:rsidR="006478AF" w:rsidRPr="00193E8B" w:rsidRDefault="006478AF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484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สดุก่อสร้าง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536DAF" w14:textId="77777777" w:rsidR="006478AF" w:rsidRPr="00193E8B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75E52" w14:textId="77777777" w:rsidR="00C51F55" w:rsidRPr="00193E8B" w:rsidRDefault="004D6B7D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08484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โครงการ</w:t>
            </w:r>
          </w:p>
          <w:p w14:paraId="21A3A67F" w14:textId="18122738" w:rsidR="006478AF" w:rsidRPr="00084846" w:rsidRDefault="004D6B7D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หลังคาโซลา</w:t>
            </w:r>
            <w:proofErr w:type="spellStart"/>
            <w:r w:rsidRPr="0008484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ร์</w:t>
            </w:r>
            <w:proofErr w:type="spellEnd"/>
            <w:r w:rsidRPr="0008484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เซลล์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371A66" w14:textId="77777777" w:rsidR="006478AF" w:rsidRPr="00193E8B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C80BD" w14:textId="77777777" w:rsidR="006478AF" w:rsidRPr="00084846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C51F55" w:rsidRPr="00193E8B" w14:paraId="79B0A412" w14:textId="77777777" w:rsidTr="00C51F55">
        <w:trPr>
          <w:gridAfter w:val="1"/>
          <w:wAfter w:w="16" w:type="dxa"/>
        </w:trPr>
        <w:tc>
          <w:tcPr>
            <w:tcW w:w="2038" w:type="dxa"/>
          </w:tcPr>
          <w:p w14:paraId="17F04117" w14:textId="77777777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76FDC587" w14:textId="1A2CB10D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FB266" w14:textId="77777777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23BBAB54" w14:textId="35CC08D7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71A878CD" w14:textId="77777777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672F3A28" w14:textId="7CD1EBD3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19D7057F" w14:textId="77777777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</w:tcPr>
          <w:p w14:paraId="68FAA15E" w14:textId="6BA2FB3B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720D70E2" w14:textId="77777777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08B070DC" w14:textId="5B202077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73E66AFB" w14:textId="77777777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</w:tcPr>
          <w:p w14:paraId="69A30ED3" w14:textId="26E898A3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2F7CA75E" w14:textId="77777777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5C2D9E82" w14:textId="75A6777A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5D26C781" w14:textId="77777777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33C07761" w14:textId="2497CD3A" w:rsidR="006141CA" w:rsidRPr="00193E8B" w:rsidRDefault="006141CA" w:rsidP="006141CA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</w:tr>
      <w:tr w:rsidR="00C51F55" w:rsidRPr="00193E8B" w14:paraId="61075EC8" w14:textId="77777777" w:rsidTr="00C51F55">
        <w:trPr>
          <w:gridAfter w:val="1"/>
          <w:wAfter w:w="16" w:type="dxa"/>
          <w:trHeight w:val="62"/>
        </w:trPr>
        <w:tc>
          <w:tcPr>
            <w:tcW w:w="2038" w:type="dxa"/>
            <w:vAlign w:val="bottom"/>
          </w:tcPr>
          <w:p w14:paraId="08932C98" w14:textId="77777777" w:rsidR="00C51F55" w:rsidRPr="00084846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2285FC" w14:textId="36FDE215" w:rsidR="00C51F55" w:rsidRPr="00193E8B" w:rsidRDefault="00C51F55" w:rsidP="00C51F55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323,912</w:t>
            </w:r>
          </w:p>
        </w:tc>
        <w:tc>
          <w:tcPr>
            <w:tcW w:w="134" w:type="dxa"/>
          </w:tcPr>
          <w:p w14:paraId="747AC1F3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6F8A54" w14:textId="07050FCB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250,212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1A8684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A7532B" w14:textId="4F403392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129,986</w:t>
            </w:r>
          </w:p>
        </w:tc>
        <w:tc>
          <w:tcPr>
            <w:tcW w:w="134" w:type="dxa"/>
          </w:tcPr>
          <w:p w14:paraId="082E4A9A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F0AF56" w14:textId="4A26AA08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129,204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837BB1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4D2CFC1C" w14:textId="1EE94710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73,955</w:t>
            </w:r>
          </w:p>
        </w:tc>
        <w:tc>
          <w:tcPr>
            <w:tcW w:w="134" w:type="dxa"/>
          </w:tcPr>
          <w:p w14:paraId="51D08A99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4861F3E9" w14:textId="24CC7D55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172,936</w:t>
            </w:r>
          </w:p>
        </w:tc>
        <w:tc>
          <w:tcPr>
            <w:tcW w:w="134" w:type="dxa"/>
            <w:vAlign w:val="bottom"/>
          </w:tcPr>
          <w:p w14:paraId="70D713CC" w14:textId="77777777" w:rsidR="00C51F55" w:rsidRPr="00193E8B" w:rsidRDefault="00C51F55" w:rsidP="00C51F5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061F775E" w14:textId="5D729FD4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527,853</w:t>
            </w:r>
          </w:p>
        </w:tc>
        <w:tc>
          <w:tcPr>
            <w:tcW w:w="134" w:type="dxa"/>
          </w:tcPr>
          <w:p w14:paraId="0033072D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40A6FB66" w14:textId="3A471413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552,352</w:t>
            </w:r>
          </w:p>
        </w:tc>
      </w:tr>
      <w:tr w:rsidR="00C51F55" w:rsidRPr="00193E8B" w14:paraId="5B9EAD7B" w14:textId="77777777" w:rsidTr="00C51F55">
        <w:trPr>
          <w:gridAfter w:val="1"/>
          <w:wAfter w:w="16" w:type="dxa"/>
        </w:trPr>
        <w:tc>
          <w:tcPr>
            <w:tcW w:w="2038" w:type="dxa"/>
            <w:vAlign w:val="bottom"/>
          </w:tcPr>
          <w:p w14:paraId="72CC0801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185BF70A" w14:textId="6B3AAFEF" w:rsidR="00C51F55" w:rsidRPr="00193E8B" w:rsidRDefault="00C51F55" w:rsidP="00C51F5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(275,952)</w:t>
            </w:r>
          </w:p>
        </w:tc>
        <w:tc>
          <w:tcPr>
            <w:tcW w:w="134" w:type="dxa"/>
          </w:tcPr>
          <w:p w14:paraId="1B210B09" w14:textId="50A5FCE9" w:rsidR="00C51F55" w:rsidRPr="00193E8B" w:rsidRDefault="00C51F55" w:rsidP="00C51F55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5DB107EC" w14:textId="501BF208" w:rsidR="00C51F55" w:rsidRPr="00193E8B" w:rsidRDefault="00C51F55" w:rsidP="00C51F5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(230,313)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B89D6A7" w14:textId="77777777" w:rsidR="00C51F55" w:rsidRPr="00193E8B" w:rsidRDefault="00C51F55" w:rsidP="00C51F55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21FCB06B" w14:textId="1A64B209" w:rsidR="00C51F55" w:rsidRPr="00193E8B" w:rsidRDefault="00C51F55" w:rsidP="00C51F55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(101,311)</w:t>
            </w:r>
          </w:p>
        </w:tc>
        <w:tc>
          <w:tcPr>
            <w:tcW w:w="134" w:type="dxa"/>
          </w:tcPr>
          <w:p w14:paraId="7608B423" w14:textId="77777777" w:rsidR="00C51F55" w:rsidRPr="00193E8B" w:rsidRDefault="00C51F55" w:rsidP="00C51F55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46F3968E" w14:textId="662910AA" w:rsidR="00C51F55" w:rsidRPr="00193E8B" w:rsidRDefault="00C51F55" w:rsidP="00C51F55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(103,602)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E39889" w14:textId="77777777" w:rsidR="00C51F55" w:rsidRPr="00193E8B" w:rsidRDefault="00C51F55" w:rsidP="00C51F5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auto"/>
          </w:tcPr>
          <w:p w14:paraId="7B5F762A" w14:textId="23B6A4FC" w:rsidR="00C51F55" w:rsidRPr="00193E8B" w:rsidRDefault="00C51F55" w:rsidP="00C51F55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(56,501)</w:t>
            </w:r>
          </w:p>
        </w:tc>
        <w:tc>
          <w:tcPr>
            <w:tcW w:w="134" w:type="dxa"/>
          </w:tcPr>
          <w:p w14:paraId="18452485" w14:textId="77777777" w:rsidR="00C51F55" w:rsidRPr="00193E8B" w:rsidRDefault="00C51F55" w:rsidP="00C51F55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</w:tcPr>
          <w:p w14:paraId="2F96AE27" w14:textId="37E0D2D8" w:rsidR="00C51F55" w:rsidRPr="00193E8B" w:rsidRDefault="00C51F55" w:rsidP="00C51F55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(130,325)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2A3CB9C" w14:textId="77777777" w:rsidR="00C51F55" w:rsidRPr="00193E8B" w:rsidRDefault="00C51F55" w:rsidP="00C51F5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20C6F76A" w14:textId="376DD901" w:rsidR="00C51F55" w:rsidRPr="00193E8B" w:rsidRDefault="00C51F55" w:rsidP="00C51F55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(433,764)</w:t>
            </w:r>
          </w:p>
        </w:tc>
        <w:tc>
          <w:tcPr>
            <w:tcW w:w="134" w:type="dxa"/>
          </w:tcPr>
          <w:p w14:paraId="0C0E6BE3" w14:textId="77777777" w:rsidR="00C51F55" w:rsidRPr="00084846" w:rsidRDefault="00C51F55" w:rsidP="00C51F55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9" w:type="dxa"/>
            <w:vAlign w:val="bottom"/>
          </w:tcPr>
          <w:p w14:paraId="204D96CB" w14:textId="6108ABA8" w:rsidR="00C51F55" w:rsidRPr="00193E8B" w:rsidRDefault="00C51F55" w:rsidP="00C51F55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(464,240)</w:t>
            </w:r>
          </w:p>
        </w:tc>
      </w:tr>
      <w:tr w:rsidR="00C51F55" w:rsidRPr="00193E8B" w14:paraId="16D8A62A" w14:textId="77777777" w:rsidTr="00C51F55">
        <w:trPr>
          <w:gridAfter w:val="1"/>
          <w:wAfter w:w="16" w:type="dxa"/>
        </w:trPr>
        <w:tc>
          <w:tcPr>
            <w:tcW w:w="2038" w:type="dxa"/>
            <w:vAlign w:val="bottom"/>
          </w:tcPr>
          <w:p w14:paraId="71722950" w14:textId="7E62F92E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A7D5E7" w14:textId="4BF1DF84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47,960</w:t>
            </w:r>
          </w:p>
        </w:tc>
        <w:tc>
          <w:tcPr>
            <w:tcW w:w="134" w:type="dxa"/>
          </w:tcPr>
          <w:p w14:paraId="18C5D1DE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10E80B" w14:textId="5F63095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19,899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A2E941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DB34CF" w14:textId="0992160F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28,675</w:t>
            </w:r>
          </w:p>
        </w:tc>
        <w:tc>
          <w:tcPr>
            <w:tcW w:w="134" w:type="dxa"/>
          </w:tcPr>
          <w:p w14:paraId="3B85CD01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16771B" w14:textId="6D481F1D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25,602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E4152F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0D85C3" w14:textId="3148B090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17,454</w:t>
            </w:r>
          </w:p>
        </w:tc>
        <w:tc>
          <w:tcPr>
            <w:tcW w:w="134" w:type="dxa"/>
          </w:tcPr>
          <w:p w14:paraId="51D173F0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599FD1" w14:textId="3DCE53A6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42,611</w:t>
            </w:r>
          </w:p>
        </w:tc>
        <w:tc>
          <w:tcPr>
            <w:tcW w:w="134" w:type="dxa"/>
            <w:vAlign w:val="bottom"/>
          </w:tcPr>
          <w:p w14:paraId="685508C3" w14:textId="77777777" w:rsidR="00C51F55" w:rsidRPr="00193E8B" w:rsidRDefault="00C51F55" w:rsidP="00C51F5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E1A27" w14:textId="552282B8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94,089</w:t>
            </w:r>
          </w:p>
        </w:tc>
        <w:tc>
          <w:tcPr>
            <w:tcW w:w="134" w:type="dxa"/>
          </w:tcPr>
          <w:p w14:paraId="667E0090" w14:textId="77777777" w:rsidR="00C51F55" w:rsidRPr="00193E8B" w:rsidRDefault="00C51F55" w:rsidP="00C51F5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E88F93" w14:textId="4D1229A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88,112</w:t>
            </w:r>
          </w:p>
        </w:tc>
      </w:tr>
      <w:tr w:rsidR="00C51F55" w:rsidRPr="00193E8B" w14:paraId="505E46CD" w14:textId="77777777" w:rsidTr="00C51F55">
        <w:trPr>
          <w:gridAfter w:val="1"/>
          <w:wAfter w:w="16" w:type="dxa"/>
        </w:trPr>
        <w:tc>
          <w:tcPr>
            <w:tcW w:w="2038" w:type="dxa"/>
          </w:tcPr>
          <w:p w14:paraId="106B4FBC" w14:textId="77777777" w:rsidR="00C51F55" w:rsidRPr="00084846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7FDE94CB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8FF241D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0F192376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2721ED0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7F14ED32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0DC9CFC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0A7F5946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2909138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0F1FF36E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CA6D85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0BD867C1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81101D3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0F7FC3A9" w14:textId="456717F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10,909</w:t>
            </w:r>
          </w:p>
        </w:tc>
        <w:tc>
          <w:tcPr>
            <w:tcW w:w="134" w:type="dxa"/>
          </w:tcPr>
          <w:p w14:paraId="3381F33A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1B5CC0D4" w14:textId="2B97749B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13,227</w:t>
            </w:r>
          </w:p>
        </w:tc>
      </w:tr>
      <w:tr w:rsidR="00C51F55" w:rsidRPr="00193E8B" w14:paraId="6E8F0A4C" w14:textId="77777777" w:rsidTr="00C51F55">
        <w:trPr>
          <w:gridAfter w:val="1"/>
          <w:wAfter w:w="16" w:type="dxa"/>
        </w:trPr>
        <w:tc>
          <w:tcPr>
            <w:tcW w:w="2038" w:type="dxa"/>
          </w:tcPr>
          <w:p w14:paraId="4BCF12BE" w14:textId="77777777" w:rsidR="00C51F55" w:rsidRPr="00084846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620EEEEB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F09CC9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36BBCF0B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E02B4EE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28E409CB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F5889D6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12ACAF76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5D3F7BF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2FD3FE81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D76377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4C0FCCCF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530EF5A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115B147C" w14:textId="3495674E" w:rsidR="00C51F55" w:rsidRPr="00193E8B" w:rsidRDefault="00C51F55" w:rsidP="00C51F5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(12,969)</w:t>
            </w:r>
          </w:p>
        </w:tc>
        <w:tc>
          <w:tcPr>
            <w:tcW w:w="134" w:type="dxa"/>
          </w:tcPr>
          <w:p w14:paraId="6E2D82C8" w14:textId="77777777" w:rsidR="00C51F55" w:rsidRPr="00193E8B" w:rsidRDefault="00C51F55" w:rsidP="00C51F55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62FF1329" w14:textId="12F6B087" w:rsidR="00C51F55" w:rsidRPr="00193E8B" w:rsidRDefault="00C51F55" w:rsidP="00C51F5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(13,286)</w:t>
            </w:r>
          </w:p>
        </w:tc>
      </w:tr>
      <w:tr w:rsidR="00C51F55" w:rsidRPr="00193E8B" w14:paraId="275A0681" w14:textId="77777777" w:rsidTr="00C51F55">
        <w:trPr>
          <w:gridAfter w:val="1"/>
          <w:wAfter w:w="16" w:type="dxa"/>
        </w:trPr>
        <w:tc>
          <w:tcPr>
            <w:tcW w:w="2038" w:type="dxa"/>
          </w:tcPr>
          <w:p w14:paraId="008AEFDD" w14:textId="77777777" w:rsidR="00C51F55" w:rsidRPr="00084846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6D209446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5E53AF8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1613EC93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5678AE3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4047E4E1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1247158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0E1CFC23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90182EA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1A080754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10DDD75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4BF5B755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C870BF3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53E23B79" w14:textId="6F16CF15" w:rsidR="00C51F55" w:rsidRPr="00193E8B" w:rsidRDefault="00C51F55" w:rsidP="00C51F5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(35,092)</w:t>
            </w:r>
          </w:p>
        </w:tc>
        <w:tc>
          <w:tcPr>
            <w:tcW w:w="134" w:type="dxa"/>
          </w:tcPr>
          <w:p w14:paraId="291074C3" w14:textId="7454BC9F" w:rsidR="00C51F55" w:rsidRPr="00193E8B" w:rsidRDefault="00C51F55" w:rsidP="00C51F55">
            <w:pPr>
              <w:spacing w:line="260" w:lineRule="exact"/>
              <w:ind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775C3494" w14:textId="1CDEF73F" w:rsidR="00C51F55" w:rsidRPr="00193E8B" w:rsidRDefault="00C51F55" w:rsidP="00C51F5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(25,479)</w:t>
            </w:r>
          </w:p>
        </w:tc>
      </w:tr>
      <w:tr w:rsidR="00C51F55" w:rsidRPr="00193E8B" w14:paraId="4A037990" w14:textId="77777777" w:rsidTr="00C51F55">
        <w:trPr>
          <w:gridAfter w:val="1"/>
          <w:wAfter w:w="16" w:type="dxa"/>
        </w:trPr>
        <w:tc>
          <w:tcPr>
            <w:tcW w:w="2038" w:type="dxa"/>
          </w:tcPr>
          <w:p w14:paraId="1C477F6D" w14:textId="4DFF04A7" w:rsidR="00C51F55" w:rsidRPr="00084846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7DF03330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2E8BA4B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353F7A7B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F4A931B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4AFA5C28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1AE5336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17BAE894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87944D0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5F51E89B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45564B0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3B04A0BC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B971C3F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2F236F76" w14:textId="1AD57840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3,364</w:t>
            </w:r>
          </w:p>
        </w:tc>
        <w:tc>
          <w:tcPr>
            <w:tcW w:w="134" w:type="dxa"/>
          </w:tcPr>
          <w:p w14:paraId="7D77BBC9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756BF784" w14:textId="3C3DD01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 xml:space="preserve"> 2,077 </w:t>
            </w:r>
          </w:p>
        </w:tc>
      </w:tr>
      <w:tr w:rsidR="00C51F55" w:rsidRPr="00193E8B" w14:paraId="7589B36B" w14:textId="77777777" w:rsidTr="00C51F55">
        <w:trPr>
          <w:gridAfter w:val="1"/>
          <w:wAfter w:w="16" w:type="dxa"/>
        </w:trPr>
        <w:tc>
          <w:tcPr>
            <w:tcW w:w="2038" w:type="dxa"/>
          </w:tcPr>
          <w:p w14:paraId="40CCCFE1" w14:textId="77777777" w:rsidR="00C51F55" w:rsidRPr="00084846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0C4FBB84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9D96315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53BB1C4E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39C9F5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60058BE0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FD40257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136AA803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DBC3DD9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399DA7F7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0418B90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1D94158A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50B1D48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266F3E4E" w14:textId="3BE6774D" w:rsidR="00C51F55" w:rsidRPr="00193E8B" w:rsidRDefault="00C51F55" w:rsidP="00C51F5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(7,572)</w:t>
            </w:r>
          </w:p>
        </w:tc>
        <w:tc>
          <w:tcPr>
            <w:tcW w:w="134" w:type="dxa"/>
          </w:tcPr>
          <w:p w14:paraId="14B60670" w14:textId="77777777" w:rsidR="00C51F55" w:rsidRPr="00193E8B" w:rsidRDefault="00C51F55" w:rsidP="00C51F55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2621B0D5" w14:textId="76B16640" w:rsidR="00C51F55" w:rsidRPr="00193E8B" w:rsidRDefault="00C51F55" w:rsidP="00C51F5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 xml:space="preserve"> (8,040)</w:t>
            </w:r>
          </w:p>
        </w:tc>
      </w:tr>
      <w:tr w:rsidR="00C51F55" w:rsidRPr="00193E8B" w14:paraId="23504482" w14:textId="77777777" w:rsidTr="00C51F55">
        <w:trPr>
          <w:gridAfter w:val="1"/>
          <w:wAfter w:w="16" w:type="dxa"/>
        </w:trPr>
        <w:tc>
          <w:tcPr>
            <w:tcW w:w="2038" w:type="dxa"/>
          </w:tcPr>
          <w:p w14:paraId="7C0E5E11" w14:textId="2BFE2087" w:rsidR="00C51F55" w:rsidRPr="00084846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4E3BBA18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45F17BD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2F1E9284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2E79829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49C53E4D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EF3EEE8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5F211970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3D9D1C1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26509A74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421699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6B69F034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A30E836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21493A0F" w14:textId="0279AEDD" w:rsidR="00C51F55" w:rsidRPr="00193E8B" w:rsidRDefault="00C51F55" w:rsidP="00C51F5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(10,995)</w:t>
            </w:r>
          </w:p>
        </w:tc>
        <w:tc>
          <w:tcPr>
            <w:tcW w:w="134" w:type="dxa"/>
          </w:tcPr>
          <w:p w14:paraId="11450E25" w14:textId="77777777" w:rsidR="00C51F55" w:rsidRPr="00193E8B" w:rsidRDefault="00C51F55" w:rsidP="00C51F55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213C59DD" w14:textId="119BD626" w:rsidR="00C51F55" w:rsidRPr="00193E8B" w:rsidRDefault="00C51F55" w:rsidP="00C51F5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(11,419)</w:t>
            </w:r>
          </w:p>
        </w:tc>
      </w:tr>
      <w:tr w:rsidR="00C51F55" w:rsidRPr="00193E8B" w14:paraId="4755F3E1" w14:textId="77777777" w:rsidTr="00C51F55">
        <w:trPr>
          <w:gridAfter w:val="1"/>
          <w:wAfter w:w="16" w:type="dxa"/>
        </w:trPr>
        <w:tc>
          <w:tcPr>
            <w:tcW w:w="2038" w:type="dxa"/>
          </w:tcPr>
          <w:p w14:paraId="174434DC" w14:textId="4F32ADD7" w:rsidR="00C51F55" w:rsidRPr="00084846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2EAC93F8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DB565D7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2310AD4B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D4D4F6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6CFABC7A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A1D8FBA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0B1FB2B5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A177EF4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526E2F21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812F2AE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39F4FA6B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637A25B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5C3B7A" w14:textId="58029DD6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4846">
              <w:rPr>
                <w:rFonts w:asciiTheme="majorBidi" w:hAnsiTheme="majorBidi"/>
                <w:sz w:val="22"/>
                <w:szCs w:val="22"/>
              </w:rPr>
              <w:t>41</w:t>
            </w:r>
            <w:r w:rsidRPr="00193E8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84846">
              <w:rPr>
                <w:rFonts w:asciiTheme="majorBidi" w:hAnsiTheme="majorBidi"/>
                <w:sz w:val="22"/>
                <w:szCs w:val="22"/>
              </w:rPr>
              <w:t>734</w:t>
            </w:r>
          </w:p>
        </w:tc>
        <w:tc>
          <w:tcPr>
            <w:tcW w:w="134" w:type="dxa"/>
          </w:tcPr>
          <w:p w14:paraId="30627690" w14:textId="77777777" w:rsidR="00C51F55" w:rsidRPr="00193E8B" w:rsidRDefault="00C51F55" w:rsidP="00C51F55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6B317A" w14:textId="2273205C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45,192</w:t>
            </w:r>
          </w:p>
        </w:tc>
      </w:tr>
      <w:tr w:rsidR="00C51F55" w:rsidRPr="00193E8B" w14:paraId="0D06A001" w14:textId="77777777" w:rsidTr="00C51F55">
        <w:trPr>
          <w:gridAfter w:val="1"/>
          <w:wAfter w:w="16" w:type="dxa"/>
        </w:trPr>
        <w:tc>
          <w:tcPr>
            <w:tcW w:w="2038" w:type="dxa"/>
          </w:tcPr>
          <w:p w14:paraId="5379DD98" w14:textId="77777777" w:rsidR="00C51F55" w:rsidRPr="00084846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0536E318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5B2BF26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555BEDD2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2BF6309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434730A1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D215A98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239D4559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37A2FC9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618824A8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EF33DCA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1496326C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1190A03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18A1F873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8C501B6" w14:textId="77777777" w:rsidR="00C51F55" w:rsidRPr="00193E8B" w:rsidRDefault="00C51F55" w:rsidP="00C51F55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58DF63DB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51F55" w:rsidRPr="00193E8B" w14:paraId="0CCFE459" w14:textId="77777777" w:rsidTr="00C51F55">
        <w:trPr>
          <w:gridAfter w:val="1"/>
          <w:wAfter w:w="16" w:type="dxa"/>
        </w:trPr>
        <w:tc>
          <w:tcPr>
            <w:tcW w:w="2038" w:type="dxa"/>
          </w:tcPr>
          <w:p w14:paraId="5E424AD8" w14:textId="02FE1CC0" w:rsidR="00C51F55" w:rsidRPr="00084846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303E1ECE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A30929C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14755958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4F1434E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66B00C55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AD6029B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4F2EB319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D99A82A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1AD5242F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D9D924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296C3184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6B45D1C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4064D1F0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6D6CB10" w14:textId="77777777" w:rsidR="00C51F55" w:rsidRPr="00193E8B" w:rsidRDefault="00C51F55" w:rsidP="00C51F55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29390DB7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51F55" w:rsidRPr="00193E8B" w14:paraId="1B775F28" w14:textId="77777777" w:rsidTr="00C51F55">
        <w:trPr>
          <w:gridAfter w:val="1"/>
          <w:wAfter w:w="16" w:type="dxa"/>
        </w:trPr>
        <w:tc>
          <w:tcPr>
            <w:tcW w:w="2038" w:type="dxa"/>
          </w:tcPr>
          <w:p w14:paraId="549AB286" w14:textId="69A1AE37" w:rsidR="00C51F55" w:rsidRPr="00084846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679" w:type="dxa"/>
            <w:shd w:val="clear" w:color="auto" w:fill="auto"/>
          </w:tcPr>
          <w:p w14:paraId="4DBFADCC" w14:textId="71B294AD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222,977</w:t>
            </w:r>
          </w:p>
        </w:tc>
        <w:tc>
          <w:tcPr>
            <w:tcW w:w="134" w:type="dxa"/>
          </w:tcPr>
          <w:p w14:paraId="4D7B5342" w14:textId="77777777" w:rsidR="00C51F55" w:rsidRPr="00193E8B" w:rsidRDefault="00C51F55" w:rsidP="00C51F5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</w:tcPr>
          <w:p w14:paraId="0F35F740" w14:textId="47EF30A4" w:rsidR="00C51F55" w:rsidRPr="00193E8B" w:rsidRDefault="00C51F55" w:rsidP="00C51F5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203,588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5B17C9" w14:textId="77777777" w:rsidR="00C51F55" w:rsidRPr="00193E8B" w:rsidRDefault="00C51F55" w:rsidP="00C51F5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55AC4313" w14:textId="64D5BDEC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129,986</w:t>
            </w:r>
          </w:p>
        </w:tc>
        <w:tc>
          <w:tcPr>
            <w:tcW w:w="134" w:type="dxa"/>
          </w:tcPr>
          <w:p w14:paraId="4C960D90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3393291A" w14:textId="245B3D54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129,204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9C917B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79" w:type="dxa"/>
            <w:vAlign w:val="bottom"/>
          </w:tcPr>
          <w:p w14:paraId="2485D6A7" w14:textId="20F53427" w:rsidR="00C51F55" w:rsidRPr="00193E8B" w:rsidRDefault="00C51F55" w:rsidP="00C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D889CA2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3CEDD622" w14:textId="66B58FDE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 xml:space="preserve">  67,338</w:t>
            </w:r>
          </w:p>
        </w:tc>
        <w:tc>
          <w:tcPr>
            <w:tcW w:w="134" w:type="dxa"/>
            <w:vAlign w:val="bottom"/>
          </w:tcPr>
          <w:p w14:paraId="0B3CA3AE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30600F12" w14:textId="37B908F0" w:rsidR="00C51F55" w:rsidRPr="00084846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 xml:space="preserve"> 352,963 </w:t>
            </w:r>
          </w:p>
        </w:tc>
        <w:tc>
          <w:tcPr>
            <w:tcW w:w="134" w:type="dxa"/>
          </w:tcPr>
          <w:p w14:paraId="702EFC9A" w14:textId="77777777" w:rsidR="00C51F55" w:rsidRPr="00193E8B" w:rsidRDefault="00C51F55" w:rsidP="00C51F55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559DA2B2" w14:textId="0EF64819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400,130</w:t>
            </w:r>
          </w:p>
        </w:tc>
      </w:tr>
      <w:tr w:rsidR="00C51F55" w:rsidRPr="00193E8B" w14:paraId="2FA60C2C" w14:textId="77777777" w:rsidTr="00C51F55">
        <w:trPr>
          <w:gridAfter w:val="1"/>
          <w:wAfter w:w="16" w:type="dxa"/>
        </w:trPr>
        <w:tc>
          <w:tcPr>
            <w:tcW w:w="2038" w:type="dxa"/>
          </w:tcPr>
          <w:p w14:paraId="71EB1335" w14:textId="7AA56439" w:rsidR="00C51F55" w:rsidRPr="00084846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hint="cs"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679" w:type="dxa"/>
            <w:tcBorders>
              <w:bottom w:val="single" w:sz="6" w:space="0" w:color="auto"/>
            </w:tcBorders>
            <w:shd w:val="clear" w:color="auto" w:fill="auto"/>
          </w:tcPr>
          <w:p w14:paraId="624CB9BC" w14:textId="2A1E422D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100,935</w:t>
            </w:r>
          </w:p>
        </w:tc>
        <w:tc>
          <w:tcPr>
            <w:tcW w:w="134" w:type="dxa"/>
          </w:tcPr>
          <w:p w14:paraId="347E4746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</w:tcPr>
          <w:p w14:paraId="6B812A6F" w14:textId="7EBCDE6F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46,624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45D4A4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FB7C34" w14:textId="71549B70" w:rsidR="00C51F55" w:rsidRPr="00193E8B" w:rsidRDefault="00C51F55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4D8D4EC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  <w:vAlign w:val="bottom"/>
          </w:tcPr>
          <w:p w14:paraId="7D6D294A" w14:textId="7836F004" w:rsidR="00C51F55" w:rsidRPr="00193E8B" w:rsidRDefault="00C51F55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D5E7A1" w14:textId="77777777" w:rsidR="00C51F55" w:rsidRPr="00193E8B" w:rsidRDefault="00C51F55" w:rsidP="00C51F5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2C23ED1F" w14:textId="763322F2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73,955</w:t>
            </w:r>
          </w:p>
        </w:tc>
        <w:tc>
          <w:tcPr>
            <w:tcW w:w="134" w:type="dxa"/>
          </w:tcPr>
          <w:p w14:paraId="794C8BBC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99A476" w14:textId="36045107" w:rsidR="00C51F55" w:rsidRPr="00084846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105,598</w:t>
            </w:r>
          </w:p>
        </w:tc>
        <w:tc>
          <w:tcPr>
            <w:tcW w:w="134" w:type="dxa"/>
            <w:vAlign w:val="bottom"/>
          </w:tcPr>
          <w:p w14:paraId="0946EB68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00C1B287" w14:textId="07F842B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 xml:space="preserve"> 174,890 </w:t>
            </w:r>
          </w:p>
        </w:tc>
        <w:tc>
          <w:tcPr>
            <w:tcW w:w="134" w:type="dxa"/>
          </w:tcPr>
          <w:p w14:paraId="21EA8BEF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3E070DB7" w14:textId="3823E53C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152,222</w:t>
            </w:r>
          </w:p>
        </w:tc>
      </w:tr>
      <w:tr w:rsidR="00C51F55" w:rsidRPr="00193E8B" w14:paraId="0D678D6E" w14:textId="77777777" w:rsidTr="00C51F55">
        <w:trPr>
          <w:gridAfter w:val="1"/>
          <w:wAfter w:w="16" w:type="dxa"/>
        </w:trPr>
        <w:tc>
          <w:tcPr>
            <w:tcW w:w="2038" w:type="dxa"/>
          </w:tcPr>
          <w:p w14:paraId="3376619B" w14:textId="3E7089EC" w:rsidR="00C51F55" w:rsidRPr="00084846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left="284"/>
              <w:rPr>
                <w:rFonts w:asciiTheme="majorBidi" w:hAnsiTheme="majorBidi"/>
                <w:sz w:val="22"/>
                <w:szCs w:val="22"/>
                <w:cs/>
              </w:rPr>
            </w:pPr>
            <w:r w:rsidRPr="00084846">
              <w:rPr>
                <w:rFonts w:asciiTheme="majorBidi" w:hAnsi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8B4D2D" w14:textId="1D6F5BB6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323,912</w:t>
            </w:r>
          </w:p>
        </w:tc>
        <w:tc>
          <w:tcPr>
            <w:tcW w:w="134" w:type="dxa"/>
          </w:tcPr>
          <w:p w14:paraId="7E1C9754" w14:textId="77777777" w:rsidR="00C51F55" w:rsidRPr="00193E8B" w:rsidRDefault="00C51F55" w:rsidP="00C51F5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double" w:sz="6" w:space="0" w:color="auto"/>
            </w:tcBorders>
          </w:tcPr>
          <w:p w14:paraId="29E66582" w14:textId="20DD4E24" w:rsidR="00C51F55" w:rsidRPr="00193E8B" w:rsidRDefault="00C51F55" w:rsidP="00C51F5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250,212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6D0E699" w14:textId="77777777" w:rsidR="00C51F55" w:rsidRPr="00193E8B" w:rsidRDefault="00C51F55" w:rsidP="00C51F5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2B422B" w14:textId="04FB93F9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129,986</w:t>
            </w:r>
          </w:p>
        </w:tc>
        <w:tc>
          <w:tcPr>
            <w:tcW w:w="134" w:type="dxa"/>
          </w:tcPr>
          <w:p w14:paraId="71962324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CF0CC6" w14:textId="3CB56F28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129,204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29C299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</w:tcPr>
          <w:p w14:paraId="561B4A09" w14:textId="2CEEBBBA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73,955</w:t>
            </w:r>
          </w:p>
        </w:tc>
        <w:tc>
          <w:tcPr>
            <w:tcW w:w="134" w:type="dxa"/>
          </w:tcPr>
          <w:p w14:paraId="6FF42F08" w14:textId="77777777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BD381A" w14:textId="0DE997D5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172,936</w:t>
            </w:r>
          </w:p>
        </w:tc>
        <w:tc>
          <w:tcPr>
            <w:tcW w:w="134" w:type="dxa"/>
            <w:vAlign w:val="bottom"/>
          </w:tcPr>
          <w:p w14:paraId="471DEA07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</w:tcPr>
          <w:p w14:paraId="61A7EB4D" w14:textId="251B2853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 xml:space="preserve"> 527,853 </w:t>
            </w:r>
          </w:p>
        </w:tc>
        <w:tc>
          <w:tcPr>
            <w:tcW w:w="134" w:type="dxa"/>
          </w:tcPr>
          <w:p w14:paraId="01FAE43C" w14:textId="77777777" w:rsidR="00C51F55" w:rsidRPr="00193E8B" w:rsidRDefault="00C51F55" w:rsidP="00C51F55">
            <w:pPr>
              <w:tabs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</w:tcPr>
          <w:p w14:paraId="11127D8F" w14:textId="39C83DD2" w:rsidR="00C51F55" w:rsidRPr="00193E8B" w:rsidRDefault="00C51F55" w:rsidP="00C51F5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93E8B">
              <w:rPr>
                <w:rFonts w:asciiTheme="majorBidi" w:hAnsiTheme="majorBidi" w:cstheme="majorBidi"/>
                <w:sz w:val="22"/>
                <w:szCs w:val="22"/>
              </w:rPr>
              <w:t>552,352</w:t>
            </w:r>
          </w:p>
        </w:tc>
      </w:tr>
    </w:tbl>
    <w:p w14:paraId="20C0FA7F" w14:textId="77777777" w:rsidR="00C51F55" w:rsidRDefault="00C51F55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6AC370" w14:textId="77777777" w:rsidR="00557713" w:rsidRDefault="00557713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C88785" w14:textId="77777777" w:rsidR="00557713" w:rsidRDefault="00557713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197FF4" w14:textId="34F11BB7" w:rsidR="00424763" w:rsidRPr="006141CA" w:rsidRDefault="00424763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1C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141CA" w:rsidRPr="006141C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141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141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485A" w:rsidRPr="00084846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</w:t>
      </w:r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</w:p>
    <w:p w14:paraId="4814DBF2" w14:textId="6141C016" w:rsidR="000A424B" w:rsidRPr="00084846" w:rsidRDefault="00424763" w:rsidP="000D3DEA">
      <w:pPr>
        <w:tabs>
          <w:tab w:val="clear" w:pos="227"/>
          <w:tab w:val="clear" w:pos="454"/>
          <w:tab w:val="left" w:pos="42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6141CA">
        <w:rPr>
          <w:rFonts w:asciiTheme="majorBidi" w:hAnsiTheme="majorBidi" w:cstheme="majorBidi"/>
          <w:sz w:val="32"/>
          <w:szCs w:val="32"/>
        </w:rPr>
        <w:t xml:space="preserve"> 3</w:t>
      </w:r>
      <w:r w:rsidR="006141CA" w:rsidRPr="006141CA">
        <w:rPr>
          <w:rFonts w:asciiTheme="majorBidi" w:hAnsiTheme="majorBidi" w:cstheme="majorBidi"/>
          <w:sz w:val="32"/>
          <w:szCs w:val="32"/>
        </w:rPr>
        <w:t>1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45DA" w:rsidRPr="0008484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6141CA">
        <w:rPr>
          <w:rFonts w:asciiTheme="majorBidi" w:hAnsiTheme="majorBidi" w:cstheme="majorBidi"/>
          <w:sz w:val="32"/>
          <w:szCs w:val="32"/>
        </w:rPr>
        <w:t xml:space="preserve"> 256</w:t>
      </w:r>
      <w:r w:rsidR="006141CA" w:rsidRPr="006141CA">
        <w:rPr>
          <w:rFonts w:asciiTheme="majorBidi" w:hAnsiTheme="majorBidi" w:cstheme="majorBidi"/>
          <w:sz w:val="32"/>
          <w:szCs w:val="32"/>
        </w:rPr>
        <w:t>8</w:t>
      </w:r>
      <w:r w:rsidR="000A424B" w:rsidRPr="006141CA">
        <w:rPr>
          <w:rFonts w:asciiTheme="majorBidi" w:hAnsiTheme="majorBidi" w:cstheme="majorBidi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>บริษัทมีสินทรัพย์</w:t>
      </w:r>
      <w:r w:rsidR="00E0155B" w:rsidRPr="00084846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084846">
        <w:rPr>
          <w:rFonts w:asciiTheme="majorBidi" w:hAnsiTheme="majorBidi" w:cstheme="majorBidi"/>
          <w:sz w:val="32"/>
          <w:szCs w:val="32"/>
          <w:cs/>
        </w:rPr>
        <w:t>ที่วัดมูลค่า</w:t>
      </w:r>
      <w:r w:rsidR="002F34CD" w:rsidRPr="00084846">
        <w:rPr>
          <w:rFonts w:asciiTheme="majorBidi" w:hAnsiTheme="majorBidi" w:cstheme="majorBidi" w:hint="cs"/>
          <w:sz w:val="32"/>
          <w:szCs w:val="32"/>
          <w:cs/>
        </w:rPr>
        <w:t>และเปิดเผย</w:t>
      </w:r>
      <w:r w:rsidRPr="00084846">
        <w:rPr>
          <w:rFonts w:asciiTheme="majorBidi" w:hAnsiTheme="majorBidi" w:cstheme="majorBidi"/>
          <w:sz w:val="32"/>
          <w:szCs w:val="32"/>
          <w:cs/>
        </w:rPr>
        <w:t>ด้วยมูลค่ายุติธรรม</w:t>
      </w:r>
      <w:r w:rsidR="000A424B" w:rsidRPr="00084846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6141CA" w:rsidRPr="00193E8B" w14:paraId="444FD9ED" w14:textId="77777777" w:rsidTr="000D3DEA">
        <w:trPr>
          <w:cantSplit/>
        </w:trPr>
        <w:tc>
          <w:tcPr>
            <w:tcW w:w="3458" w:type="dxa"/>
            <w:vAlign w:val="bottom"/>
          </w:tcPr>
          <w:p w14:paraId="5475AD07" w14:textId="77777777" w:rsidR="00424763" w:rsidRPr="00193E8B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17BC560" w14:textId="77777777" w:rsidR="00424763" w:rsidRPr="00193E8B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พันบาท</w:t>
            </w:r>
          </w:p>
        </w:tc>
      </w:tr>
      <w:tr w:rsidR="006141CA" w:rsidRPr="00193E8B" w14:paraId="3FDF493A" w14:textId="77777777" w:rsidTr="000D3DEA">
        <w:trPr>
          <w:cantSplit/>
        </w:trPr>
        <w:tc>
          <w:tcPr>
            <w:tcW w:w="3458" w:type="dxa"/>
            <w:vAlign w:val="bottom"/>
          </w:tcPr>
          <w:p w14:paraId="46684212" w14:textId="77777777" w:rsidR="00424763" w:rsidRPr="00193E8B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BB98BD" w14:textId="67B1B27A" w:rsidR="00424763" w:rsidRPr="00084846" w:rsidRDefault="00C73FEC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141CA" w:rsidRPr="00193E8B" w14:paraId="31EC6A48" w14:textId="77777777" w:rsidTr="000D3DEA">
        <w:trPr>
          <w:cantSplit/>
        </w:trPr>
        <w:tc>
          <w:tcPr>
            <w:tcW w:w="3458" w:type="dxa"/>
            <w:vAlign w:val="bottom"/>
          </w:tcPr>
          <w:p w14:paraId="7409033E" w14:textId="77777777" w:rsidR="00424763" w:rsidRPr="00193E8B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CE652D" w14:textId="77777777" w:rsidR="00424763" w:rsidRPr="00193E8B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ระดับที่ </w:t>
            </w:r>
            <w:r w:rsidRPr="00193E8B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C285E" w14:textId="77777777" w:rsidR="00424763" w:rsidRPr="00193E8B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7580C2" w14:textId="77777777" w:rsidR="00424763" w:rsidRPr="00193E8B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ระดับที่ </w:t>
            </w:r>
            <w:r w:rsidRPr="00193E8B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D94773" w14:textId="77777777" w:rsidR="00424763" w:rsidRPr="00193E8B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96F0BA" w14:textId="77777777" w:rsidR="00424763" w:rsidRPr="00193E8B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ระดับที่ </w:t>
            </w:r>
            <w:r w:rsidRPr="00193E8B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9DE345" w14:textId="77777777" w:rsidR="00424763" w:rsidRPr="00193E8B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247D6C" w14:textId="77777777" w:rsidR="00424763" w:rsidRPr="00193E8B" w:rsidRDefault="00424763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084846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รวม</w:t>
            </w:r>
          </w:p>
        </w:tc>
      </w:tr>
      <w:tr w:rsidR="00751544" w:rsidRPr="00193E8B" w14:paraId="6E97B8D6" w14:textId="77777777" w:rsidTr="00CB5BD0">
        <w:trPr>
          <w:cantSplit/>
        </w:trPr>
        <w:tc>
          <w:tcPr>
            <w:tcW w:w="3458" w:type="dxa"/>
            <w:vAlign w:val="bottom"/>
          </w:tcPr>
          <w:p w14:paraId="676569FD" w14:textId="1994EA99" w:rsidR="00751544" w:rsidRPr="00084846" w:rsidRDefault="00751544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08" w:hanging="170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 w:hint="cs"/>
                <w:b/>
                <w:bCs/>
                <w:color w:val="000000" w:themeColor="text1"/>
                <w:position w:val="2"/>
                <w:sz w:val="26"/>
                <w:szCs w:val="26"/>
                <w:cs/>
              </w:rPr>
              <w:t>สินทรัพย์</w:t>
            </w:r>
            <w:r w:rsidRPr="00084846"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14:paraId="389FF9FC" w14:textId="77777777" w:rsidR="00751544" w:rsidRPr="00193E8B" w:rsidRDefault="00751544" w:rsidP="00193E8B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6C4601AD" w14:textId="77777777" w:rsidR="00751544" w:rsidRPr="00193E8B" w:rsidRDefault="00751544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4BB2E7A" w14:textId="77777777" w:rsidR="00751544" w:rsidRPr="00084846" w:rsidRDefault="00751544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BF2D610" w14:textId="77777777" w:rsidR="00751544" w:rsidRPr="00193E8B" w:rsidRDefault="00751544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0AF231" w14:textId="77777777" w:rsidR="00751544" w:rsidRPr="00193E8B" w:rsidRDefault="00751544" w:rsidP="00193E8B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24F9F521" w14:textId="77777777" w:rsidR="00751544" w:rsidRPr="00193E8B" w:rsidRDefault="00751544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3DB6BA" w14:textId="77777777" w:rsidR="00751544" w:rsidRPr="00084846" w:rsidRDefault="00751544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</w:tr>
      <w:tr w:rsidR="00BE5C48" w:rsidRPr="00193E8B" w14:paraId="6FF9CA3F" w14:textId="77777777" w:rsidTr="003A0F81">
        <w:trPr>
          <w:cantSplit/>
        </w:trPr>
        <w:tc>
          <w:tcPr>
            <w:tcW w:w="3458" w:type="dxa"/>
            <w:vAlign w:val="bottom"/>
          </w:tcPr>
          <w:p w14:paraId="1B549B76" w14:textId="5E913CBD" w:rsidR="00BE5C48" w:rsidRPr="00084846" w:rsidRDefault="00BE5C48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6"/>
                <w:szCs w:val="26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DCCA12" w14:textId="5604C033" w:rsidR="00BE5C48" w:rsidRPr="00193E8B" w:rsidRDefault="00BE5C48" w:rsidP="00193E8B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193E8B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C40E3F7" w14:textId="77777777" w:rsidR="00BE5C48" w:rsidRPr="00193E8B" w:rsidRDefault="00BE5C48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07642E3" w14:textId="07BDD2CF" w:rsidR="00BE5C48" w:rsidRPr="00084846" w:rsidRDefault="00CB1F44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715</w:t>
            </w:r>
          </w:p>
        </w:tc>
        <w:tc>
          <w:tcPr>
            <w:tcW w:w="134" w:type="dxa"/>
          </w:tcPr>
          <w:p w14:paraId="43F0D53B" w14:textId="77777777" w:rsidR="00BE5C48" w:rsidRPr="00193E8B" w:rsidRDefault="00BE5C48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311F50" w14:textId="3B202154" w:rsidR="00BE5C48" w:rsidRPr="00193E8B" w:rsidRDefault="00BE5C48" w:rsidP="00193E8B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193E8B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C8B0299" w14:textId="77777777" w:rsidR="00BE5C48" w:rsidRPr="00193E8B" w:rsidRDefault="00BE5C48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BEF8CD0" w14:textId="5054D97A" w:rsidR="00BE5C48" w:rsidRPr="00084846" w:rsidRDefault="00CB1F44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715</w:t>
            </w:r>
          </w:p>
        </w:tc>
      </w:tr>
      <w:tr w:rsidR="00BE5C48" w:rsidRPr="00193E8B" w14:paraId="7F8B0951" w14:textId="77777777" w:rsidTr="005A6000">
        <w:trPr>
          <w:cantSplit/>
        </w:trPr>
        <w:tc>
          <w:tcPr>
            <w:tcW w:w="3458" w:type="dxa"/>
            <w:vAlign w:val="bottom"/>
          </w:tcPr>
          <w:p w14:paraId="6147CD25" w14:textId="7A41F3C0" w:rsidR="00BE5C48" w:rsidRPr="00084846" w:rsidRDefault="00BE5C48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 w:hint="cs"/>
                <w:b/>
                <w:bCs/>
                <w:color w:val="000000" w:themeColor="text1"/>
                <w:position w:val="2"/>
                <w:sz w:val="26"/>
                <w:szCs w:val="26"/>
                <w:cs/>
              </w:rPr>
              <w:t>หนี้สิน</w:t>
            </w:r>
            <w:r w:rsidRPr="00084846"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14:paraId="1A95F2BD" w14:textId="77777777" w:rsidR="00BE5C48" w:rsidRPr="00193E8B" w:rsidRDefault="00BE5C48" w:rsidP="00193E8B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058DFE87" w14:textId="77777777" w:rsidR="00BE5C48" w:rsidRPr="00193E8B" w:rsidRDefault="00BE5C48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36A278F" w14:textId="77777777" w:rsidR="00BE5C48" w:rsidRPr="00084846" w:rsidRDefault="00BE5C48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A7C5A5D" w14:textId="77777777" w:rsidR="00BE5C48" w:rsidRPr="00193E8B" w:rsidRDefault="00BE5C48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A36B37" w14:textId="77777777" w:rsidR="00BE5C48" w:rsidRPr="00193E8B" w:rsidRDefault="00BE5C48" w:rsidP="00193E8B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54F71F" w14:textId="77777777" w:rsidR="00BE5C48" w:rsidRPr="00193E8B" w:rsidRDefault="00BE5C48" w:rsidP="00193E8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5992772" w14:textId="77777777" w:rsidR="00BE5C48" w:rsidRPr="00084846" w:rsidRDefault="00BE5C48" w:rsidP="00193E8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</w:tr>
      <w:tr w:rsidR="00CB1F44" w:rsidRPr="00193E8B" w14:paraId="370A5FF3" w14:textId="77777777" w:rsidTr="003A0F81">
        <w:trPr>
          <w:cantSplit/>
        </w:trPr>
        <w:tc>
          <w:tcPr>
            <w:tcW w:w="3458" w:type="dxa"/>
            <w:vAlign w:val="bottom"/>
          </w:tcPr>
          <w:p w14:paraId="47F1E84E" w14:textId="4F30FC78" w:rsidR="00CB1F44" w:rsidRPr="00084846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6"/>
                <w:szCs w:val="26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9E0F0" w14:textId="25525AD7" w:rsidR="00CB1F44" w:rsidRPr="00193E8B" w:rsidRDefault="00CB1F44" w:rsidP="00CB1F4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193E8B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6E7208B" w14:textId="77777777" w:rsidR="00CB1F44" w:rsidRPr="00193E8B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BD847AB" w14:textId="4E50CA71" w:rsidR="00CB1F44" w:rsidRPr="00084846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kern w:val="28"/>
                <w:position w:val="2"/>
                <w:sz w:val="26"/>
                <w:szCs w:val="26"/>
              </w:rPr>
              <w:t>235</w:t>
            </w:r>
          </w:p>
        </w:tc>
        <w:tc>
          <w:tcPr>
            <w:tcW w:w="134" w:type="dxa"/>
          </w:tcPr>
          <w:p w14:paraId="2342366D" w14:textId="77777777" w:rsidR="00CB1F44" w:rsidRPr="00193E8B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2EBC21" w14:textId="6A0E99A5" w:rsidR="00CB1F44" w:rsidRPr="00193E8B" w:rsidRDefault="00CB1F44" w:rsidP="00CB1F4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193E8B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F4113C" w14:textId="77777777" w:rsidR="00CB1F44" w:rsidRPr="00193E8B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B45FD12" w14:textId="558CEEBC" w:rsidR="00CB1F44" w:rsidRPr="00084846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kern w:val="28"/>
                <w:position w:val="2"/>
                <w:sz w:val="26"/>
                <w:szCs w:val="26"/>
              </w:rPr>
              <w:t>235</w:t>
            </w:r>
          </w:p>
        </w:tc>
      </w:tr>
      <w:tr w:rsidR="00CB1F44" w:rsidRPr="00193E8B" w14:paraId="3359A06C" w14:textId="77777777" w:rsidTr="000D315E">
        <w:trPr>
          <w:cantSplit/>
        </w:trPr>
        <w:tc>
          <w:tcPr>
            <w:tcW w:w="3458" w:type="dxa"/>
            <w:vAlign w:val="bottom"/>
          </w:tcPr>
          <w:p w14:paraId="0B4CDAA4" w14:textId="77777777" w:rsidR="00CB1F44" w:rsidRPr="00084846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  <w:t>สินทรัพย์ที่</w:t>
            </w:r>
            <w:r w:rsidRPr="00084846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cs/>
              </w:rPr>
              <w:t>เปิดเผยด้วยมูลค่ายุติธรรม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C8412" w14:textId="77777777" w:rsidR="00CB1F44" w:rsidRPr="00193E8B" w:rsidRDefault="00CB1F44" w:rsidP="00CB1F4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44136CBF" w14:textId="77777777" w:rsidR="00CB1F44" w:rsidRPr="00193E8B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3FBCCB" w14:textId="77777777" w:rsidR="00CB1F44" w:rsidRPr="00084846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03A96AF" w14:textId="77777777" w:rsidR="00CB1F44" w:rsidRPr="00193E8B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B3705E" w14:textId="77777777" w:rsidR="00CB1F44" w:rsidRPr="00193E8B" w:rsidRDefault="00CB1F44" w:rsidP="00CB1F4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18EABA37" w14:textId="77777777" w:rsidR="00CB1F44" w:rsidRPr="00193E8B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F69FB3" w14:textId="77777777" w:rsidR="00CB1F44" w:rsidRPr="00084846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</w:tr>
      <w:tr w:rsidR="00CB1F44" w:rsidRPr="00193E8B" w14:paraId="5AFA3DF0" w14:textId="77777777" w:rsidTr="000D315E">
        <w:trPr>
          <w:cantSplit/>
        </w:trPr>
        <w:tc>
          <w:tcPr>
            <w:tcW w:w="3458" w:type="dxa"/>
            <w:vAlign w:val="bottom"/>
          </w:tcPr>
          <w:p w14:paraId="106C1598" w14:textId="77777777" w:rsidR="00CB1F44" w:rsidRPr="00084846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</w:pPr>
            <w:r w:rsidRPr="00084846">
              <w:rPr>
                <w:rFonts w:asciiTheme="majorBidi" w:hAnsiTheme="majorBidi" w:cstheme="majorBidi" w:hint="cs"/>
                <w:kern w:val="28"/>
                <w:position w:val="2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853134" w14:textId="435266A8" w:rsidR="00CB1F44" w:rsidRPr="00193E8B" w:rsidRDefault="00CB1F44" w:rsidP="00CB1F4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193E8B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9BD4839" w14:textId="77777777" w:rsidR="00CB1F44" w:rsidRPr="00084846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886C41" w14:textId="3AFCCA7D" w:rsidR="00CB1F44" w:rsidRPr="00084846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193E8B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6"/>
                <w:szCs w:val="26"/>
              </w:rPr>
              <w:t>61,340</w:t>
            </w:r>
          </w:p>
        </w:tc>
        <w:tc>
          <w:tcPr>
            <w:tcW w:w="134" w:type="dxa"/>
          </w:tcPr>
          <w:p w14:paraId="45ADC045" w14:textId="77777777" w:rsidR="00CB1F44" w:rsidRPr="00193E8B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B5FBEC" w14:textId="684FBBC4" w:rsidR="00CB1F44" w:rsidRPr="00193E8B" w:rsidRDefault="00CB1F44" w:rsidP="00CB1F4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193E8B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8E52F2" w14:textId="77777777" w:rsidR="00CB1F44" w:rsidRPr="00084846" w:rsidRDefault="00CB1F44" w:rsidP="00CB1F4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10C8F5" w14:textId="564B3B9A" w:rsidR="00CB1F44" w:rsidRPr="00084846" w:rsidRDefault="00CB1F44" w:rsidP="00CB1F4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193E8B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6"/>
                <w:szCs w:val="26"/>
              </w:rPr>
              <w:t>61,340</w:t>
            </w:r>
          </w:p>
        </w:tc>
      </w:tr>
    </w:tbl>
    <w:p w14:paraId="2F2DCE37" w14:textId="77777777" w:rsidR="00760553" w:rsidRDefault="00760553" w:rsidP="0055771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26"/>
          <w:szCs w:val="26"/>
        </w:rPr>
      </w:pPr>
    </w:p>
    <w:p w14:paraId="0D4FAB25" w14:textId="1660C8C5" w:rsidR="00424763" w:rsidRPr="006141CA" w:rsidRDefault="00424763" w:rsidP="0055771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0684E21" w14:textId="77777777" w:rsidR="00E66E02" w:rsidRPr="006141CA" w:rsidRDefault="00E66E02" w:rsidP="0055771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E39B956" w14:textId="43F4F676" w:rsidR="00DB0E01" w:rsidRPr="006141CA" w:rsidRDefault="00DB0E01" w:rsidP="00557713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141CA">
        <w:rPr>
          <w:rFonts w:asciiTheme="majorBidi" w:hAnsiTheme="majorBidi" w:cstheme="majorBidi"/>
          <w:sz w:val="32"/>
          <w:szCs w:val="32"/>
        </w:rPr>
        <w:tab/>
      </w:r>
      <w:r w:rsidRPr="00084846">
        <w:rPr>
          <w:rFonts w:asciiTheme="majorBidi" w:hAnsiTheme="majorBidi" w:cstheme="majorBidi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6141CA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3788056A" w14:textId="5F1759CF" w:rsidR="00DB0E01" w:rsidRPr="006141CA" w:rsidRDefault="00DB0E01" w:rsidP="00557713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สัญญาซื้อขายเงินตราต่างประเทศวัดมูลค่ายุติธรรมโดยใช้อัตราตลาดของแต่ละสัญญาที่คำนวณ</w:t>
      </w:r>
      <w:r w:rsidR="00C51F55" w:rsidRPr="00084846">
        <w:rPr>
          <w:rFonts w:asciiTheme="majorBidi" w:hAnsiTheme="majorBidi" w:cstheme="majorBidi"/>
          <w:sz w:val="32"/>
          <w:szCs w:val="32"/>
          <w:cs/>
        </w:rPr>
        <w:br/>
      </w:r>
      <w:r w:rsidRPr="00084846">
        <w:rPr>
          <w:rFonts w:asciiTheme="majorBidi" w:hAnsiTheme="majorBidi" w:cstheme="majorBidi"/>
          <w:sz w:val="32"/>
          <w:szCs w:val="32"/>
          <w:cs/>
        </w:rPr>
        <w:t>โดยสถาบันการเงินของบริษัท ณ วันที่ในงบฐานะการเงิน</w:t>
      </w:r>
    </w:p>
    <w:p w14:paraId="11358FC0" w14:textId="142390DA" w:rsidR="002F34CD" w:rsidRPr="006141CA" w:rsidRDefault="008B0FD0" w:rsidP="00557713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84846">
        <w:rPr>
          <w:rFonts w:asciiTheme="majorBidi" w:hAnsiTheme="majorBidi" w:cstheme="majorBidi" w:hint="cs"/>
          <w:spacing w:val="-6"/>
          <w:sz w:val="32"/>
          <w:szCs w:val="32"/>
          <w:cs/>
        </w:rPr>
        <w:t>อสังหาริมทรัพย์เพื่อการลงทุน</w:t>
      </w:r>
      <w:r w:rsidR="00DC3324" w:rsidRPr="00084846">
        <w:rPr>
          <w:rFonts w:asciiTheme="majorBidi" w:hAnsiTheme="majorBidi" w:cstheme="majorBidi" w:hint="cs"/>
          <w:spacing w:val="-6"/>
          <w:sz w:val="32"/>
          <w:szCs w:val="32"/>
          <w:cs/>
        </w:rPr>
        <w:t>วัดมูลค่ายุติธรรมโดยผู้ประเมินราคาอิสระ ซึ่ง</w:t>
      </w:r>
      <w:r w:rsidRPr="00084846">
        <w:rPr>
          <w:rFonts w:asciiTheme="majorBidi" w:hAnsiTheme="majorBidi" w:cstheme="majorBidi" w:hint="cs"/>
          <w:spacing w:val="-6"/>
          <w:sz w:val="32"/>
          <w:szCs w:val="32"/>
          <w:cs/>
        </w:rPr>
        <w:t>ใช้วิธีเปรียบเที</w:t>
      </w:r>
      <w:r w:rsidR="00EC4E95" w:rsidRPr="00084846">
        <w:rPr>
          <w:rFonts w:asciiTheme="majorBidi" w:hAnsiTheme="majorBidi" w:cstheme="majorBidi" w:hint="cs"/>
          <w:spacing w:val="-6"/>
          <w:sz w:val="32"/>
          <w:szCs w:val="32"/>
          <w:cs/>
        </w:rPr>
        <w:t>ยบ</w:t>
      </w:r>
      <w:r w:rsidRPr="00084846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ราคาตลาด</w:t>
      </w:r>
    </w:p>
    <w:p w14:paraId="101E877F" w14:textId="77777777" w:rsidR="008B0FD0" w:rsidRPr="00084846" w:rsidRDefault="008B0FD0" w:rsidP="00557713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6809F19" w14:textId="0D50BC80" w:rsidR="00056722" w:rsidRPr="00084846" w:rsidRDefault="00056722" w:rsidP="00557713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41C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141CA" w:rsidRPr="006141CA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6141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647432" w14:textId="6DD5CEE6" w:rsidR="00056722" w:rsidRPr="00084846" w:rsidRDefault="00056722" w:rsidP="00557713">
      <w:pPr>
        <w:spacing w:line="36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141CA">
        <w:rPr>
          <w:rFonts w:asciiTheme="majorBidi" w:hAnsiTheme="majorBidi" w:cstheme="majorBidi"/>
          <w:sz w:val="32"/>
          <w:szCs w:val="32"/>
        </w:rPr>
        <w:t>3</w:t>
      </w:r>
      <w:r w:rsidR="006141CA" w:rsidRPr="006141CA">
        <w:rPr>
          <w:rFonts w:asciiTheme="majorBidi" w:hAnsiTheme="majorBidi" w:cstheme="majorBidi"/>
          <w:sz w:val="32"/>
          <w:szCs w:val="32"/>
        </w:rPr>
        <w:t>1</w:t>
      </w:r>
      <w:r w:rsidRPr="006141CA">
        <w:rPr>
          <w:rFonts w:asciiTheme="majorBidi" w:hAnsiTheme="majorBidi" w:cstheme="majorBidi"/>
          <w:sz w:val="32"/>
          <w:szCs w:val="32"/>
        </w:rPr>
        <w:t xml:space="preserve"> </w:t>
      </w:r>
      <w:r w:rsidR="003A45DA" w:rsidRPr="0008484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41CA">
        <w:rPr>
          <w:rFonts w:asciiTheme="majorBidi" w:hAnsiTheme="majorBidi" w:cstheme="majorBidi"/>
          <w:sz w:val="32"/>
          <w:szCs w:val="32"/>
        </w:rPr>
        <w:t>25</w:t>
      </w:r>
      <w:r w:rsidR="00920684" w:rsidRPr="006141CA">
        <w:rPr>
          <w:rFonts w:asciiTheme="majorBidi" w:hAnsiTheme="majorBidi" w:cstheme="majorBidi"/>
          <w:sz w:val="32"/>
          <w:szCs w:val="32"/>
        </w:rPr>
        <w:t>6</w:t>
      </w:r>
      <w:r w:rsidR="006141CA" w:rsidRPr="006141CA">
        <w:rPr>
          <w:rFonts w:asciiTheme="majorBidi" w:hAnsiTheme="majorBidi" w:cstheme="majorBidi"/>
          <w:sz w:val="32"/>
          <w:szCs w:val="32"/>
        </w:rPr>
        <w:t>8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4E54A53E" w:rsidR="00056722" w:rsidRPr="006141CA" w:rsidRDefault="00056722" w:rsidP="00557713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141CA">
        <w:rPr>
          <w:rFonts w:asciiTheme="majorBidi" w:hAnsiTheme="majorBidi" w:cstheme="majorBidi"/>
          <w:sz w:val="32"/>
          <w:szCs w:val="32"/>
        </w:rPr>
        <w:t>2</w:t>
      </w:r>
      <w:r w:rsidR="006141CA" w:rsidRPr="006141CA">
        <w:rPr>
          <w:rFonts w:asciiTheme="majorBidi" w:hAnsiTheme="majorBidi" w:cstheme="majorBidi"/>
          <w:sz w:val="32"/>
          <w:szCs w:val="32"/>
        </w:rPr>
        <w:t>3</w:t>
      </w:r>
      <w:r w:rsidRPr="006141CA">
        <w:rPr>
          <w:rFonts w:asciiTheme="majorBidi" w:hAnsiTheme="majorBidi" w:cstheme="majorBidi"/>
          <w:sz w:val="32"/>
          <w:szCs w:val="32"/>
        </w:rPr>
        <w:t>.1</w:t>
      </w:r>
      <w:r w:rsidRPr="006141CA">
        <w:rPr>
          <w:rFonts w:asciiTheme="majorBidi" w:hAnsiTheme="majorBidi" w:cstheme="majorBidi"/>
          <w:sz w:val="32"/>
          <w:szCs w:val="32"/>
        </w:rPr>
        <w:tab/>
      </w:r>
      <w:r w:rsidR="0034100E" w:rsidRPr="006141CA">
        <w:rPr>
          <w:rFonts w:asciiTheme="majorBidi" w:hAnsiTheme="majorBidi" w:cstheme="majorBidi"/>
          <w:sz w:val="32"/>
          <w:szCs w:val="32"/>
        </w:rPr>
        <w:tab/>
      </w:r>
      <w:r w:rsidRPr="00084846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บริษัทมีภาระผูกพันตามสัญญาบริการต่างๆที่จะต้องจ่ายค่าบริการดังกล่าว ดังนี้</w:t>
      </w:r>
    </w:p>
    <w:tbl>
      <w:tblPr>
        <w:tblW w:w="7820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83"/>
        <w:gridCol w:w="166"/>
        <w:gridCol w:w="1871"/>
      </w:tblGrid>
      <w:tr w:rsidR="006141CA" w:rsidRPr="006141CA" w14:paraId="2B16B0A1" w14:textId="77777777" w:rsidTr="00C51F55">
        <w:trPr>
          <w:cantSplit/>
        </w:trPr>
        <w:tc>
          <w:tcPr>
            <w:tcW w:w="5783" w:type="dxa"/>
          </w:tcPr>
          <w:p w14:paraId="6C37FC95" w14:textId="77777777" w:rsidR="00F560FD" w:rsidRPr="006141CA" w:rsidRDefault="00F560FD" w:rsidP="00557713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6141CA" w:rsidRDefault="00F560FD" w:rsidP="00557713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05C9D5AB" w14:textId="09F60BE3" w:rsidR="00F560FD" w:rsidRPr="00084846" w:rsidRDefault="00F560FD" w:rsidP="0055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พันบาท</w:t>
            </w:r>
          </w:p>
        </w:tc>
      </w:tr>
      <w:tr w:rsidR="006141CA" w:rsidRPr="006141CA" w14:paraId="197BE9AF" w14:textId="77777777" w:rsidTr="00C51F55">
        <w:trPr>
          <w:cantSplit/>
        </w:trPr>
        <w:tc>
          <w:tcPr>
            <w:tcW w:w="5783" w:type="dxa"/>
          </w:tcPr>
          <w:p w14:paraId="2D7A16A0" w14:textId="77777777" w:rsidR="00F560FD" w:rsidRPr="006141CA" w:rsidRDefault="00F560FD" w:rsidP="00557713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6141CA" w:rsidRDefault="00F560FD" w:rsidP="00557713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084846" w:rsidRDefault="00F560FD" w:rsidP="0055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084846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t>/</w:t>
            </w:r>
            <w:r w:rsidRPr="00084846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6141CA" w:rsidRPr="006141CA" w14:paraId="02B97E44" w14:textId="77777777" w:rsidTr="00C51F55">
        <w:trPr>
          <w:cantSplit/>
        </w:trPr>
        <w:tc>
          <w:tcPr>
            <w:tcW w:w="5783" w:type="dxa"/>
          </w:tcPr>
          <w:p w14:paraId="41C0A6F5" w14:textId="77777777" w:rsidR="00D51281" w:rsidRPr="006141CA" w:rsidRDefault="00D51281" w:rsidP="00557713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D51281" w:rsidRPr="00084846" w:rsidRDefault="00D51281" w:rsidP="00557713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</w:tcPr>
          <w:p w14:paraId="25ECA66E" w14:textId="6ED00D04" w:rsidR="00D51281" w:rsidRPr="006141CA" w:rsidRDefault="00362EDA" w:rsidP="0055771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62EDA">
              <w:rPr>
                <w:rFonts w:asciiTheme="majorBidi" w:hAnsiTheme="majorBidi" w:cstheme="majorBidi"/>
                <w:sz w:val="32"/>
                <w:szCs w:val="32"/>
              </w:rPr>
              <w:t>5,274</w:t>
            </w:r>
          </w:p>
        </w:tc>
      </w:tr>
      <w:tr w:rsidR="006141CA" w:rsidRPr="006141CA" w14:paraId="282EF1D7" w14:textId="77777777" w:rsidTr="00C51F55">
        <w:trPr>
          <w:cantSplit/>
        </w:trPr>
        <w:tc>
          <w:tcPr>
            <w:tcW w:w="5783" w:type="dxa"/>
          </w:tcPr>
          <w:p w14:paraId="212DA1F0" w14:textId="77777777" w:rsidR="00D51281" w:rsidRPr="006141CA" w:rsidRDefault="00D51281" w:rsidP="00557713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D51281" w:rsidRPr="00084846" w:rsidRDefault="00D51281" w:rsidP="00557713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shd w:val="clear" w:color="auto" w:fill="auto"/>
          </w:tcPr>
          <w:p w14:paraId="2D9780A4" w14:textId="040D7043" w:rsidR="00D51281" w:rsidRPr="006141CA" w:rsidRDefault="00362EDA" w:rsidP="0055771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62EDA">
              <w:rPr>
                <w:rFonts w:asciiTheme="majorBidi" w:hAnsiTheme="majorBidi" w:cstheme="majorBidi"/>
                <w:sz w:val="32"/>
                <w:szCs w:val="32"/>
              </w:rPr>
              <w:t>1,027</w:t>
            </w:r>
          </w:p>
        </w:tc>
      </w:tr>
      <w:tr w:rsidR="006141CA" w:rsidRPr="006141CA" w14:paraId="4073C08B" w14:textId="77777777" w:rsidTr="00C51F55">
        <w:trPr>
          <w:cantSplit/>
        </w:trPr>
        <w:tc>
          <w:tcPr>
            <w:tcW w:w="5783" w:type="dxa"/>
          </w:tcPr>
          <w:p w14:paraId="2C008BEA" w14:textId="220F56E2" w:rsidR="00D51281" w:rsidRPr="006141CA" w:rsidRDefault="00D51281" w:rsidP="0055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141C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484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362EDA" w:rsidRPr="00362ED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3E5AF2A7" w14:textId="77777777" w:rsidR="00D51281" w:rsidRPr="00084846" w:rsidRDefault="00D51281" w:rsidP="00557713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BD2D3" w14:textId="738A774A" w:rsidR="00D51281" w:rsidRPr="006141CA" w:rsidRDefault="00362EDA" w:rsidP="0055771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6,301</w:t>
            </w:r>
          </w:p>
        </w:tc>
      </w:tr>
    </w:tbl>
    <w:p w14:paraId="5530B6F9" w14:textId="77777777" w:rsidR="006141CA" w:rsidRPr="006141CA" w:rsidRDefault="006141CA" w:rsidP="00557713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8010426" w14:textId="1AEAF532" w:rsidR="0000401E" w:rsidRPr="006141CA" w:rsidRDefault="00654552" w:rsidP="00557713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141CA">
        <w:rPr>
          <w:rFonts w:asciiTheme="majorBidi" w:hAnsiTheme="majorBidi" w:cstheme="majorBidi"/>
          <w:sz w:val="32"/>
          <w:szCs w:val="32"/>
        </w:rPr>
        <w:t>2</w:t>
      </w:r>
      <w:r w:rsidR="006141CA" w:rsidRPr="006141CA">
        <w:rPr>
          <w:rFonts w:asciiTheme="majorBidi" w:hAnsiTheme="majorBidi" w:cstheme="majorBidi"/>
          <w:sz w:val="32"/>
          <w:szCs w:val="32"/>
        </w:rPr>
        <w:t>3</w:t>
      </w:r>
      <w:r w:rsidRPr="006141CA">
        <w:rPr>
          <w:rFonts w:asciiTheme="majorBidi" w:hAnsiTheme="majorBidi" w:cstheme="majorBidi"/>
          <w:sz w:val="32"/>
          <w:szCs w:val="32"/>
        </w:rPr>
        <w:t>.</w:t>
      </w:r>
      <w:r w:rsidRPr="006141CA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6141C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4846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</w:t>
      </w:r>
      <w:r w:rsidR="006141CA" w:rsidRPr="0008484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 มีภาระผูกพันคงเหลือจากสัญญาปรับปรุงอาคาร สัญญาซื้อเครื่องจักรและอุปกรณ์ และจากสัญญาซื้อเครื่องตกแต่งติดตั้ง รวมจำนวนเงิน </w:t>
      </w:r>
      <w:r w:rsidR="007E7555" w:rsidRPr="007E7555">
        <w:rPr>
          <w:rFonts w:asciiTheme="majorBidi" w:hAnsiTheme="majorBidi"/>
          <w:spacing w:val="-4"/>
          <w:sz w:val="32"/>
          <w:szCs w:val="32"/>
        </w:rPr>
        <w:t>4.65</w:t>
      </w:r>
      <w:r w:rsidR="00AA1565">
        <w:rPr>
          <w:rFonts w:asciiTheme="majorBidi" w:hAnsiTheme="majorBidi"/>
          <w:spacing w:val="-4"/>
          <w:sz w:val="32"/>
          <w:szCs w:val="32"/>
        </w:rPr>
        <w:t xml:space="preserve"> </w:t>
      </w:r>
      <w:r w:rsidR="006141CA" w:rsidRPr="00084846">
        <w:rPr>
          <w:rFonts w:asciiTheme="majorBidi" w:hAnsiTheme="majorBidi"/>
          <w:spacing w:val="-4"/>
          <w:sz w:val="32"/>
          <w:szCs w:val="32"/>
          <w:cs/>
        </w:rPr>
        <w:t xml:space="preserve">ล้านบาท (รวมภาษีมูลค่าเพิ่ม) (เฉพาะกิจการจำนวนเงิน </w:t>
      </w:r>
      <w:r w:rsidR="00362EDA">
        <w:rPr>
          <w:rFonts w:asciiTheme="majorBidi" w:hAnsiTheme="majorBidi"/>
          <w:spacing w:val="-4"/>
          <w:sz w:val="32"/>
          <w:szCs w:val="32"/>
        </w:rPr>
        <w:t>2.55</w:t>
      </w:r>
      <w:r w:rsidR="006141CA" w:rsidRPr="00084846">
        <w:rPr>
          <w:rFonts w:asciiTheme="majorBidi" w:hAnsiTheme="majorBidi"/>
          <w:spacing w:val="-4"/>
          <w:sz w:val="32"/>
          <w:szCs w:val="32"/>
          <w:cs/>
        </w:rPr>
        <w:t xml:space="preserve"> ล้านบาท </w:t>
      </w:r>
      <w:r w:rsidR="0030166B">
        <w:rPr>
          <w:rFonts w:asciiTheme="majorBidi" w:hAnsiTheme="majorBidi" w:hint="cs"/>
          <w:spacing w:val="-4"/>
          <w:sz w:val="32"/>
          <w:szCs w:val="32"/>
          <w:cs/>
        </w:rPr>
        <w:t>(</w:t>
      </w:r>
      <w:r w:rsidR="006141CA" w:rsidRPr="00084846">
        <w:rPr>
          <w:rFonts w:asciiTheme="majorBidi" w:hAnsiTheme="majorBidi"/>
          <w:spacing w:val="-4"/>
          <w:sz w:val="32"/>
          <w:szCs w:val="32"/>
          <w:cs/>
        </w:rPr>
        <w:t>รวมภาษีมูลค่าเพิ่ม)</w:t>
      </w:r>
      <w:r w:rsidR="0030166B">
        <w:rPr>
          <w:rFonts w:asciiTheme="majorBidi" w:hAnsiTheme="majorBidi" w:hint="cs"/>
          <w:spacing w:val="-4"/>
          <w:sz w:val="32"/>
          <w:szCs w:val="32"/>
          <w:cs/>
        </w:rPr>
        <w:t>)</w:t>
      </w:r>
    </w:p>
    <w:p w14:paraId="5A9371B4" w14:textId="77777777" w:rsidR="0000401E" w:rsidRPr="006141CA" w:rsidRDefault="0000401E" w:rsidP="00C51F5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0443C0F" w14:textId="76E80D8E" w:rsidR="00C51F55" w:rsidRPr="00084846" w:rsidRDefault="00654552" w:rsidP="00557713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141CA">
        <w:rPr>
          <w:rFonts w:asciiTheme="majorBidi" w:hAnsiTheme="majorBidi" w:cstheme="majorBidi"/>
          <w:sz w:val="32"/>
          <w:szCs w:val="32"/>
        </w:rPr>
        <w:t>2</w:t>
      </w:r>
      <w:r w:rsidR="006141CA" w:rsidRPr="006141CA">
        <w:rPr>
          <w:rFonts w:asciiTheme="majorBidi" w:hAnsiTheme="majorBidi" w:cstheme="majorBidi"/>
          <w:sz w:val="32"/>
          <w:szCs w:val="32"/>
        </w:rPr>
        <w:t>3</w:t>
      </w:r>
      <w:r w:rsidRPr="006141CA">
        <w:rPr>
          <w:rFonts w:asciiTheme="majorBidi" w:hAnsiTheme="majorBidi" w:cstheme="majorBidi"/>
          <w:sz w:val="32"/>
          <w:szCs w:val="32"/>
        </w:rPr>
        <w:t xml:space="preserve">.3 </w:t>
      </w:r>
      <w:r w:rsidRPr="006141CA">
        <w:rPr>
          <w:rFonts w:asciiTheme="majorBidi" w:hAnsiTheme="majorBidi" w:cstheme="majorBidi"/>
          <w:sz w:val="32"/>
          <w:szCs w:val="32"/>
        </w:rPr>
        <w:tab/>
      </w:r>
      <w:r w:rsidR="006141CA" w:rsidRPr="0008484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141CA" w:rsidRPr="0008484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6141CA" w:rsidRPr="00084846">
        <w:rPr>
          <w:rFonts w:asciiTheme="majorBidi" w:hAnsiTheme="majorBidi" w:cstheme="majorBidi"/>
          <w:sz w:val="32"/>
          <w:szCs w:val="32"/>
          <w:cs/>
        </w:rPr>
        <w:t>มีเลต</w:t>
      </w:r>
      <w:proofErr w:type="spellStart"/>
      <w:r w:rsidR="006141CA" w:rsidRPr="00084846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6141CA" w:rsidRPr="00084846">
        <w:rPr>
          <w:rFonts w:asciiTheme="majorBidi" w:hAnsiTheme="majorBidi" w:cstheme="majorBidi"/>
          <w:sz w:val="32"/>
          <w:szCs w:val="32"/>
          <w:cs/>
        </w:rPr>
        <w:t>อร์</w:t>
      </w:r>
      <w:proofErr w:type="spellStart"/>
      <w:r w:rsidR="006141CA" w:rsidRPr="00084846">
        <w:rPr>
          <w:rFonts w:asciiTheme="majorBidi" w:hAnsiTheme="majorBidi" w:cstheme="majorBidi"/>
          <w:sz w:val="32"/>
          <w:szCs w:val="32"/>
          <w:cs/>
        </w:rPr>
        <w:t>ออฟ</w:t>
      </w:r>
      <w:proofErr w:type="spellEnd"/>
      <w:r w:rsidR="006141CA" w:rsidRPr="00084846">
        <w:rPr>
          <w:rFonts w:asciiTheme="majorBidi" w:hAnsiTheme="majorBidi" w:cstheme="majorBidi"/>
          <w:sz w:val="32"/>
          <w:szCs w:val="32"/>
          <w:cs/>
        </w:rPr>
        <w:t>เครดิตสำหรับซื้อสินค้าที่ยังไม่ได้ใช้จำนวนเงินรวม</w:t>
      </w:r>
      <w:r w:rsidR="006141CA" w:rsidRPr="00AA1565">
        <w:rPr>
          <w:rFonts w:asciiTheme="majorBidi" w:hAnsiTheme="majorBidi" w:cstheme="majorBidi"/>
          <w:sz w:val="32"/>
          <w:szCs w:val="32"/>
        </w:rPr>
        <w:t xml:space="preserve"> </w:t>
      </w:r>
      <w:r w:rsidR="00AA1565" w:rsidRPr="00AA1565">
        <w:rPr>
          <w:rFonts w:asciiTheme="majorBidi" w:hAnsiTheme="majorBidi" w:cstheme="majorBidi"/>
          <w:sz w:val="32"/>
          <w:szCs w:val="32"/>
        </w:rPr>
        <w:t>2.50</w:t>
      </w:r>
      <w:r w:rsidR="006141CA" w:rsidRPr="006141CA">
        <w:rPr>
          <w:rFonts w:asciiTheme="majorBidi" w:hAnsiTheme="majorBidi" w:cstheme="majorBidi"/>
          <w:sz w:val="32"/>
          <w:szCs w:val="32"/>
        </w:rPr>
        <w:t xml:space="preserve"> </w:t>
      </w:r>
      <w:r w:rsidR="006141CA" w:rsidRPr="00084846">
        <w:rPr>
          <w:rFonts w:asciiTheme="majorBidi" w:hAnsiTheme="majorBidi" w:cstheme="majorBidi"/>
          <w:sz w:val="32"/>
          <w:szCs w:val="32"/>
          <w:cs/>
        </w:rPr>
        <w:t>ล้าน</w:t>
      </w:r>
      <w:r w:rsidR="006141CA" w:rsidRPr="00084846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6141CA" w:rsidRPr="006141CA">
        <w:rPr>
          <w:rFonts w:asciiTheme="majorBidi" w:hAnsiTheme="majorBidi" w:cstheme="majorBidi"/>
          <w:sz w:val="32"/>
          <w:szCs w:val="32"/>
        </w:rPr>
        <w:t xml:space="preserve"> </w:t>
      </w:r>
      <w:r w:rsidR="006141CA" w:rsidRPr="006141CA">
        <w:rPr>
          <w:rFonts w:asciiTheme="majorBidi" w:hAnsiTheme="majorBidi" w:cstheme="majorBidi" w:hint="cs"/>
          <w:sz w:val="32"/>
          <w:szCs w:val="32"/>
        </w:rPr>
        <w:t>(</w:t>
      </w:r>
      <w:r w:rsidR="006141CA" w:rsidRPr="00084846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เฉพาะกิจการจำนวนเงิน </w:t>
      </w:r>
      <w:r w:rsidR="00C94208" w:rsidRPr="00C94208">
        <w:rPr>
          <w:rFonts w:asciiTheme="majorBidi" w:hAnsiTheme="majorBidi" w:cstheme="majorBidi"/>
          <w:sz w:val="32"/>
          <w:szCs w:val="32"/>
        </w:rPr>
        <w:t>2</w:t>
      </w:r>
      <w:r w:rsidR="00C94208">
        <w:rPr>
          <w:rFonts w:asciiTheme="majorBidi" w:hAnsiTheme="majorBidi" w:cstheme="majorBidi"/>
          <w:sz w:val="32"/>
          <w:szCs w:val="32"/>
        </w:rPr>
        <w:t>.</w:t>
      </w:r>
      <w:r w:rsidR="00C94208" w:rsidRPr="00C94208">
        <w:rPr>
          <w:rFonts w:asciiTheme="majorBidi" w:hAnsiTheme="majorBidi" w:cstheme="majorBidi"/>
          <w:sz w:val="32"/>
          <w:szCs w:val="32"/>
        </w:rPr>
        <w:t>4</w:t>
      </w:r>
      <w:r w:rsidR="00C94208">
        <w:rPr>
          <w:rFonts w:asciiTheme="majorBidi" w:hAnsiTheme="majorBidi" w:cstheme="majorBidi"/>
          <w:sz w:val="32"/>
          <w:szCs w:val="32"/>
        </w:rPr>
        <w:t>1</w:t>
      </w:r>
      <w:r w:rsidR="006141CA" w:rsidRPr="00C94208">
        <w:rPr>
          <w:rFonts w:asciiTheme="majorBidi" w:hAnsiTheme="majorBidi" w:cstheme="majorBidi"/>
          <w:sz w:val="32"/>
          <w:szCs w:val="32"/>
        </w:rPr>
        <w:t xml:space="preserve"> </w:t>
      </w:r>
      <w:r w:rsidR="006141CA" w:rsidRPr="00084846">
        <w:rPr>
          <w:rFonts w:asciiTheme="majorBidi" w:hAnsiTheme="majorBidi" w:cstheme="majorBidi"/>
          <w:sz w:val="32"/>
          <w:szCs w:val="32"/>
          <w:cs/>
        </w:rPr>
        <w:t>ล้าน</w:t>
      </w:r>
      <w:r w:rsidR="006141CA" w:rsidRPr="00084846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6141CA"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)</w:t>
      </w:r>
    </w:p>
    <w:p w14:paraId="1FDDAD8D" w14:textId="7179D491" w:rsidR="006141CA" w:rsidRPr="00DF2342" w:rsidRDefault="006141CA" w:rsidP="00C51F5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lastRenderedPageBreak/>
        <w:t>24</w:t>
      </w:r>
      <w:r w:rsidRPr="00DF2342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.</w:t>
      </w:r>
      <w:r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   </w:t>
      </w:r>
      <w:r w:rsidRPr="00084846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หนี้สินที่อาจเกิดขึ้น</w:t>
      </w:r>
    </w:p>
    <w:p w14:paraId="1657AC34" w14:textId="4BC709C7" w:rsidR="006141CA" w:rsidRPr="00DF2342" w:rsidRDefault="006141CA" w:rsidP="00C51F5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6141C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084846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มีนาคม </w:t>
      </w:r>
      <w:r w:rsidRPr="006141C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และบริษัทย่อย 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หนี้สินที่อาจเกิดขึ้น ดังนี้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3C760049" w14:textId="64EE7981" w:rsidR="006141CA" w:rsidRPr="00084846" w:rsidRDefault="006141CA" w:rsidP="00C51F5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24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</w:rPr>
        <w:t>.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บริษัทมีหนี้สินที่อาจจะเกิดขึ้น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จากการที่ธนาคารในประเทศ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แห่งหนึ่ง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ออกหนังสือค้ำประกันบริษัท</w:t>
      </w:r>
      <w:r w:rsidRPr="0008484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และบริษัทย่อย</w:t>
      </w:r>
      <w:r w:rsidRPr="0008484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เพื่อค้ำประกันการใช้ไฟฟ้า</w:t>
      </w:r>
      <w:r w:rsidRPr="0008484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เป็นจำนวนเงินรวม</w:t>
      </w:r>
      <w:r w:rsidRPr="00BD58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4.04 </w:t>
      </w:r>
      <w:r w:rsidRPr="0008484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</w:t>
      </w:r>
      <w:r w:rsidRPr="00BD58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(</w:t>
      </w:r>
      <w:r w:rsidRPr="0008484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เฉพาะกิจการ จำนวน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เงิน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1.25 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ล้านบาท)</w:t>
      </w:r>
    </w:p>
    <w:p w14:paraId="15F5CF9B" w14:textId="77777777" w:rsidR="006141CA" w:rsidRPr="00DF2342" w:rsidRDefault="006141CA" w:rsidP="00C51F55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22A340B" w14:textId="0D57571D" w:rsidR="006141CA" w:rsidRPr="00084846" w:rsidRDefault="006141CA" w:rsidP="00C51F55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24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</w:rPr>
        <w:t>.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มีหนี้สินที่อาจจะเกิดขึ้นจากการ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ธนาคารในประเทศแห่ง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หนึ่ง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ออกหนังสือค้ำประกัน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ให้กับหน่วยงานของรัฐแห่งหนึ่ง เพื่อประโยชน์ทางการค้าเป็นจำนวนเงินรวม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0.20 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</w:p>
    <w:p w14:paraId="781B4F74" w14:textId="77777777" w:rsidR="006141CA" w:rsidRPr="00DF2342" w:rsidRDefault="006141CA" w:rsidP="00C51F5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AC3FD97" w14:textId="0FE5CBA3" w:rsidR="006141CA" w:rsidRDefault="006141CA" w:rsidP="00C51F5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24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</w:rPr>
        <w:t>.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บริษัทย่อยแห่งหนึ่ง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มีหนี้สินที่อาจจะเกิดขึ้นจากการที่ธนาคารในประเท</w:t>
      </w:r>
      <w:r w:rsidRPr="000848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ศสองแห่ง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ออกหนังสือ</w:t>
      </w:r>
      <w:r w:rsidRPr="00084846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ค้ำ</w:t>
      </w:r>
      <w:r w:rsidRPr="0008484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ประกัน</w:t>
      </w:r>
      <w:r w:rsidRPr="0008484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สัญญาบริการให้กับบริษัทอื่น </w:t>
      </w:r>
      <w:r w:rsidRPr="0008484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AA1565" w:rsidRPr="00AA1565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30.18</w:t>
      </w:r>
      <w:r w:rsidRPr="00AA1565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</w:t>
      </w:r>
    </w:p>
    <w:p w14:paraId="14042FF7" w14:textId="77777777" w:rsidR="00557713" w:rsidRDefault="00557713" w:rsidP="00C51F5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69121B1E" w14:textId="01AF1615" w:rsidR="00D64B9E" w:rsidRPr="000351E4" w:rsidRDefault="00D64B9E" w:rsidP="00D64B9E">
      <w:pPr>
        <w:tabs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t>25</w:t>
      </w:r>
      <w:r w:rsidRPr="000351E4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0351E4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Pr="000351E4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อื่น ๆ</w:t>
      </w:r>
    </w:p>
    <w:p w14:paraId="76A747A7" w14:textId="6EA04097" w:rsidR="00D64B9E" w:rsidRPr="000351E4" w:rsidRDefault="00D64B9E" w:rsidP="00D64B9E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0351E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 w:rsidRPr="000351E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 เอ็ม.แอล.ที.โซลา</w:t>
      </w:r>
      <w:proofErr w:type="spellStart"/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ร์</w:t>
      </w:r>
      <w:proofErr w:type="spellEnd"/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เอเนอร์จี้ โปร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ดัก</w:t>
      </w:r>
      <w:proofErr w:type="spellStart"/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ส์</w:t>
      </w:r>
      <w:proofErr w:type="spellEnd"/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จำกัด 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ได้ฟ้องบริษัท โซลา</w:t>
      </w:r>
      <w:proofErr w:type="spellStart"/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ร์</w:t>
      </w:r>
      <w:proofErr w:type="spellEnd"/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พีพีเอ็ม จำกัด (บริษัทย่อย)</w:t>
      </w:r>
      <w:r w:rsidRPr="000351E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ที่ศาลแพ่ง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เป็นคดีผิดสัญญา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เรียกให้ชำระเงินจำนวน </w:t>
      </w:r>
      <w:r w:rsidRPr="000351E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45.48 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557713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0C07D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0C07D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0C07D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Pr="000C07D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0C07D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บริษัทย่อยได้ยื่นคำให้การต่อสู้คดี พิจารณาจากเอกสารที่เกี่ยวข้องในคดี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CD3A4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ทั้งหมดแล้วเชื่อมั่นว่า เอกสารของบริษัทย่อยมีความน่าเชื่อถือและหักล้างเอกสารโจทก์ได้ ส่วนจำนวนเงิน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ที่ฟ้องไม่ถูกต้องและไม่มีมูลความจริง ส่วนค่าปรับหรือค่าเสียหายที่โจทก์ฟ้องมานั้นไม่อาจเรียกร้องได้ เพราะสูงเกินกว่าที่กฎหมายกำหนดและตกเป็นโ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ฆ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ศาลจึงให้นัดไกล่เกลี่ยวันที่ </w:t>
      </w:r>
      <w:r w:rsidRPr="000351E4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เมษายน </w:t>
      </w:r>
      <w:r w:rsidRPr="000351E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="00A5119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สรุปผลการไกล่เกลี่ยคู่ความมีแนวโน้มตกลงกันได้ จึงนัดไกล่เกลี่ยต่อในวันที่ </w:t>
      </w:r>
      <w:r w:rsidR="00A511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 </w:t>
      </w:r>
      <w:r w:rsidR="00A5119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มิถุนายน </w:t>
      </w:r>
      <w:r w:rsidR="00A5119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7168F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ฝ่ายบริหาร</w:t>
      </w:r>
      <w:r w:rsidR="00A5119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เชื่อว่าจะ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ไม่ต้องชำระเงินคดีดังกล่าว ดังนั้น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บริษัทย่อยจึงไม่ได้บันทึกหนี้สินที่อาจเกิดขึ้นไว้ในงบการเงิน</w:t>
      </w:r>
    </w:p>
    <w:p w14:paraId="156F4761" w14:textId="77777777" w:rsidR="00D64B9E" w:rsidRDefault="00D64B9E" w:rsidP="00614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contextualSpacing/>
        <w:jc w:val="both"/>
        <w:rPr>
          <w:rFonts w:ascii="Angsana New" w:eastAsia="Calibri" w:hAnsi="Angsana New"/>
          <w:b/>
          <w:bCs/>
          <w:sz w:val="32"/>
          <w:szCs w:val="32"/>
        </w:rPr>
      </w:pPr>
    </w:p>
    <w:p w14:paraId="635BD30C" w14:textId="54FE34D8" w:rsidR="006141CA" w:rsidRPr="006141CA" w:rsidRDefault="00D64B9E" w:rsidP="00614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contextualSpacing/>
        <w:jc w:val="both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26</w:t>
      </w:r>
      <w:r w:rsidR="006141CA" w:rsidRPr="006141CA">
        <w:rPr>
          <w:rFonts w:ascii="Angsana New" w:eastAsia="Calibri" w:hAnsi="Angsana New"/>
          <w:b/>
          <w:bCs/>
          <w:sz w:val="32"/>
          <w:szCs w:val="32"/>
        </w:rPr>
        <w:t>.</w:t>
      </w:r>
      <w:r w:rsidR="006141CA" w:rsidRPr="006141CA">
        <w:rPr>
          <w:rFonts w:ascii="Angsana New" w:eastAsia="Calibri" w:hAnsi="Angsana New"/>
          <w:b/>
          <w:bCs/>
          <w:sz w:val="32"/>
          <w:szCs w:val="32"/>
        </w:rPr>
        <w:tab/>
      </w:r>
      <w:r w:rsidR="006141CA" w:rsidRPr="00084846">
        <w:rPr>
          <w:rFonts w:ascii="Angsana New" w:eastAsia="Calibri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4BC4E19" w14:textId="3427397E" w:rsidR="006141CA" w:rsidRPr="006141CA" w:rsidRDefault="006141CA" w:rsidP="00614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6141CA">
        <w:rPr>
          <w:rFonts w:asciiTheme="majorBidi" w:hAnsiTheme="majorBidi" w:cstheme="majorBidi"/>
          <w:sz w:val="32"/>
          <w:szCs w:val="32"/>
        </w:rPr>
        <w:t xml:space="preserve"> 24 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141CA">
        <w:rPr>
          <w:rFonts w:asciiTheme="majorBidi" w:hAnsiTheme="majorBidi" w:cstheme="majorBidi"/>
          <w:sz w:val="32"/>
          <w:szCs w:val="32"/>
        </w:rPr>
        <w:t>2568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6141CA">
        <w:rPr>
          <w:rFonts w:asciiTheme="majorBidi" w:hAnsiTheme="majorBidi" w:cstheme="majorBidi"/>
          <w:sz w:val="32"/>
          <w:szCs w:val="32"/>
        </w:rPr>
        <w:t>2568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ได้มีมติอนุมัติให้จ่ายเงินปันผลให้แก่ผู้ถือหุ้นสามัญจำนวน </w:t>
      </w:r>
      <w:r w:rsidRPr="006141CA">
        <w:rPr>
          <w:rFonts w:asciiTheme="majorBidi" w:hAnsiTheme="majorBidi" w:cstheme="majorBidi"/>
          <w:sz w:val="32"/>
          <w:szCs w:val="32"/>
        </w:rPr>
        <w:t>422,000,713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หุ้น ในอัตราหุ้นละ </w:t>
      </w:r>
      <w:r w:rsidRPr="006141CA">
        <w:rPr>
          <w:rFonts w:asciiTheme="majorBidi" w:hAnsiTheme="majorBidi" w:cstheme="majorBidi"/>
          <w:sz w:val="32"/>
          <w:szCs w:val="32"/>
        </w:rPr>
        <w:t>0.05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รวมเป็นจำนวนเงินปันผลจ่าย </w:t>
      </w:r>
      <w:r w:rsidRPr="006141CA">
        <w:rPr>
          <w:rFonts w:asciiTheme="majorBidi" w:hAnsiTheme="majorBidi" w:cstheme="majorBidi"/>
          <w:sz w:val="32"/>
          <w:szCs w:val="32"/>
        </w:rPr>
        <w:t>21.10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ล้านบาท การจ่ายเงินปันผลจะจ่ายให้แก่ผู้ถือหุ้นที่มีรายชื่อปรากฏอยู่ในสมุดทะเบียนผู้ถือหุ้นของบริษัท </w:t>
      </w:r>
      <w:r w:rsidR="00891419" w:rsidRPr="00084846">
        <w:rPr>
          <w:rFonts w:asciiTheme="majorBidi" w:hAnsiTheme="majorBidi" w:cstheme="majorBidi"/>
          <w:sz w:val="32"/>
          <w:szCs w:val="32"/>
          <w:cs/>
        </w:rPr>
        <w:br/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141CA">
        <w:rPr>
          <w:rFonts w:asciiTheme="majorBidi" w:hAnsiTheme="majorBidi" w:cstheme="majorBidi"/>
          <w:sz w:val="32"/>
          <w:szCs w:val="32"/>
        </w:rPr>
        <w:t xml:space="preserve">8 </w:t>
      </w:r>
      <w:r w:rsidRPr="00084846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6141CA">
        <w:rPr>
          <w:rFonts w:asciiTheme="majorBidi" w:hAnsiTheme="majorBidi" w:cstheme="majorBidi"/>
          <w:sz w:val="32"/>
          <w:szCs w:val="32"/>
        </w:rPr>
        <w:t xml:space="preserve">2568 (Record Date) 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และกำหนดจ่ายเงินปันผลในวันที่ </w:t>
      </w:r>
      <w:r w:rsidRPr="006141CA">
        <w:rPr>
          <w:rFonts w:asciiTheme="majorBidi" w:hAnsiTheme="majorBidi" w:cstheme="majorBidi"/>
          <w:sz w:val="32"/>
          <w:szCs w:val="32"/>
        </w:rPr>
        <w:t xml:space="preserve">23 </w:t>
      </w:r>
      <w:r w:rsidRPr="00084846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6141CA">
        <w:rPr>
          <w:rFonts w:asciiTheme="majorBidi" w:hAnsiTheme="majorBidi" w:cstheme="majorBidi"/>
          <w:sz w:val="32"/>
          <w:szCs w:val="32"/>
        </w:rPr>
        <w:t>2568</w:t>
      </w:r>
    </w:p>
    <w:p w14:paraId="30C53B72" w14:textId="77777777" w:rsidR="0000401E" w:rsidRPr="004357E5" w:rsidRDefault="0000401E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928C3E" w14:textId="26CF9FBB" w:rsidR="00A10C20" w:rsidRPr="004357E5" w:rsidRDefault="00D64B9E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A10C20" w:rsidRPr="004357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4357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08484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F1AF01A" w14:textId="78BC2E6B" w:rsidR="00A10C20" w:rsidRPr="004357E5" w:rsidRDefault="00A10C20" w:rsidP="004F1E6E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 w:rsidRPr="004357E5">
        <w:rPr>
          <w:rFonts w:asciiTheme="majorBidi" w:hAnsiTheme="majorBidi" w:cstheme="majorBidi"/>
          <w:sz w:val="32"/>
          <w:szCs w:val="32"/>
        </w:rPr>
        <w:br/>
      </w:r>
      <w:r w:rsidR="004357E5" w:rsidRPr="004357E5">
        <w:rPr>
          <w:rFonts w:asciiTheme="majorBidi" w:hAnsiTheme="majorBidi" w:cstheme="majorBidi"/>
          <w:sz w:val="32"/>
          <w:szCs w:val="32"/>
        </w:rPr>
        <w:t xml:space="preserve">14 </w:t>
      </w:r>
      <w:r w:rsidR="004357E5" w:rsidRPr="00084846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C15A86" w:rsidRPr="000848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57E5" w:rsidRPr="004357E5">
        <w:rPr>
          <w:rFonts w:asciiTheme="majorBidi" w:hAnsiTheme="majorBidi" w:cstheme="majorBidi"/>
          <w:sz w:val="32"/>
          <w:szCs w:val="32"/>
        </w:rPr>
        <w:t>2568</w:t>
      </w:r>
    </w:p>
    <w:sectPr w:rsidR="00A10C20" w:rsidRPr="004357E5" w:rsidSect="00AD4F1B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F8826" w14:textId="77777777" w:rsidR="00CF2B38" w:rsidRDefault="00CF2B38">
      <w:r>
        <w:separator/>
      </w:r>
    </w:p>
  </w:endnote>
  <w:endnote w:type="continuationSeparator" w:id="0">
    <w:p w14:paraId="6D6C2DB6" w14:textId="77777777" w:rsidR="00CF2B38" w:rsidRDefault="00CF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F9DF" w14:textId="77777777" w:rsidR="00CB52FB" w:rsidRPr="006342B8" w:rsidRDefault="00CB52F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CB52FB" w:rsidRDefault="00CB52FB"/>
  <w:p w14:paraId="19E0E193" w14:textId="77777777" w:rsidR="00CB52FB" w:rsidRDefault="00CB52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2B10D" w14:textId="77777777" w:rsidR="00CB52FB" w:rsidRDefault="00CB52FB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DBF3" w14:textId="77777777" w:rsidR="00AD4F1B" w:rsidRPr="006342B8" w:rsidRDefault="00AD4F1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413BCFAB" w14:textId="77777777" w:rsidR="00AD4F1B" w:rsidRDefault="00AD4F1B"/>
  <w:p w14:paraId="2E9ABD85" w14:textId="77777777" w:rsidR="00AD4F1B" w:rsidRDefault="00AD4F1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D1179" w14:textId="77777777" w:rsidR="00AD4F1B" w:rsidRDefault="00AD4F1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65D1C" w14:textId="77777777" w:rsidR="00CF2B38" w:rsidRDefault="00CF2B38">
      <w:r>
        <w:separator/>
      </w:r>
    </w:p>
  </w:footnote>
  <w:footnote w:type="continuationSeparator" w:id="0">
    <w:p w14:paraId="734C88BC" w14:textId="77777777" w:rsidR="00CF2B38" w:rsidRDefault="00CF2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CB52FB" w:rsidRDefault="00CB52F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CB52FB" w:rsidRPr="0020624A" w:rsidRDefault="00CB52F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CB52FB" w:rsidRDefault="00CB52F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CB52FB" w:rsidRPr="00126CCB" w:rsidRDefault="0004484C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CB52FB" w:rsidRDefault="00CB52FB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CB52FB" w:rsidRPr="0020624A" w:rsidRDefault="00CB52FB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FAEE1FF" w14:textId="28B2DB56" w:rsidR="00CB52FB" w:rsidRPr="00005122" w:rsidRDefault="00CB52FB" w:rsidP="00E046C4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798857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78A0BE9" w14:textId="77777777" w:rsidR="00AD4F1B" w:rsidRDefault="00AD4F1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5F7AD3A" w14:textId="77777777" w:rsidR="00AD4F1B" w:rsidRPr="0020624A" w:rsidRDefault="00AD4F1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9BD8421" w14:textId="77777777" w:rsidR="00AD4F1B" w:rsidRDefault="00AD4F1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682BBC8" w14:textId="77777777" w:rsidR="00AD4F1B" w:rsidRPr="00126CCB" w:rsidRDefault="0004484C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503375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4D1406" w14:textId="77777777" w:rsidR="00AD4F1B" w:rsidRDefault="00AD4F1B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2061A1F" w14:textId="77777777" w:rsidR="00AD4F1B" w:rsidRPr="0020624A" w:rsidRDefault="00AD4F1B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9662CA9" w14:textId="77777777" w:rsidR="00AD4F1B" w:rsidRDefault="00AD4F1B" w:rsidP="00E046C4">
        <w:pPr>
          <w:pStyle w:val="Header"/>
          <w:spacing w:line="360" w:lineRule="exact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6F24FF56" w14:textId="20C7BB39" w:rsidR="00AD4F1B" w:rsidRPr="00005122" w:rsidRDefault="0004484C" w:rsidP="00AD4F1B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3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1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5"/>
  </w:num>
  <w:num w:numId="21" w16cid:durableId="2065135187">
    <w:abstractNumId w:val="18"/>
  </w:num>
  <w:num w:numId="22" w16cid:durableId="108744251">
    <w:abstractNumId w:val="29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7"/>
  </w:num>
  <w:num w:numId="26" w16cid:durableId="206229095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30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6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4"/>
  </w:num>
  <w:num w:numId="36" w16cid:durableId="602885377">
    <w:abstractNumId w:val="12"/>
  </w:num>
  <w:num w:numId="37" w16cid:durableId="1642885127">
    <w:abstractNumId w:val="23"/>
  </w:num>
  <w:num w:numId="38" w16cid:durableId="4086243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401E"/>
    <w:rsid w:val="00004271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2A9F"/>
    <w:rsid w:val="0002360E"/>
    <w:rsid w:val="00023811"/>
    <w:rsid w:val="00023CBE"/>
    <w:rsid w:val="000240A0"/>
    <w:rsid w:val="0002417E"/>
    <w:rsid w:val="00024195"/>
    <w:rsid w:val="00024307"/>
    <w:rsid w:val="000249F2"/>
    <w:rsid w:val="0002514E"/>
    <w:rsid w:val="00025D92"/>
    <w:rsid w:val="00025F21"/>
    <w:rsid w:val="0002639F"/>
    <w:rsid w:val="00026827"/>
    <w:rsid w:val="0002768D"/>
    <w:rsid w:val="00027886"/>
    <w:rsid w:val="00027AB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28"/>
    <w:rsid w:val="00032ADA"/>
    <w:rsid w:val="00032D3D"/>
    <w:rsid w:val="00033003"/>
    <w:rsid w:val="00033B65"/>
    <w:rsid w:val="00033EB5"/>
    <w:rsid w:val="0003401B"/>
    <w:rsid w:val="00034980"/>
    <w:rsid w:val="00035663"/>
    <w:rsid w:val="000358BC"/>
    <w:rsid w:val="00035B54"/>
    <w:rsid w:val="00035D72"/>
    <w:rsid w:val="00035F5F"/>
    <w:rsid w:val="00036507"/>
    <w:rsid w:val="0003688F"/>
    <w:rsid w:val="00036BB9"/>
    <w:rsid w:val="00037433"/>
    <w:rsid w:val="00037875"/>
    <w:rsid w:val="0004090D"/>
    <w:rsid w:val="000409EA"/>
    <w:rsid w:val="00041744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84C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90D"/>
    <w:rsid w:val="000519DF"/>
    <w:rsid w:val="000525DE"/>
    <w:rsid w:val="0005285D"/>
    <w:rsid w:val="00052A32"/>
    <w:rsid w:val="000532A9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DE7"/>
    <w:rsid w:val="00057E7A"/>
    <w:rsid w:val="00060EC1"/>
    <w:rsid w:val="00062847"/>
    <w:rsid w:val="00062DA9"/>
    <w:rsid w:val="000640E5"/>
    <w:rsid w:val="00064537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399"/>
    <w:rsid w:val="00070461"/>
    <w:rsid w:val="000704CD"/>
    <w:rsid w:val="000705A5"/>
    <w:rsid w:val="0007067A"/>
    <w:rsid w:val="0007092F"/>
    <w:rsid w:val="000709A2"/>
    <w:rsid w:val="000714EF"/>
    <w:rsid w:val="00071811"/>
    <w:rsid w:val="000725B4"/>
    <w:rsid w:val="00072670"/>
    <w:rsid w:val="000727B5"/>
    <w:rsid w:val="00072DDE"/>
    <w:rsid w:val="000735A6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62B"/>
    <w:rsid w:val="000805B5"/>
    <w:rsid w:val="00080D7F"/>
    <w:rsid w:val="00080E04"/>
    <w:rsid w:val="00081B55"/>
    <w:rsid w:val="00081CDA"/>
    <w:rsid w:val="00081D58"/>
    <w:rsid w:val="000821F7"/>
    <w:rsid w:val="0008221C"/>
    <w:rsid w:val="000825FC"/>
    <w:rsid w:val="0008265F"/>
    <w:rsid w:val="000828A2"/>
    <w:rsid w:val="000828C8"/>
    <w:rsid w:val="00082C39"/>
    <w:rsid w:val="000831F9"/>
    <w:rsid w:val="00083221"/>
    <w:rsid w:val="000838E3"/>
    <w:rsid w:val="00083DD3"/>
    <w:rsid w:val="00084846"/>
    <w:rsid w:val="00084B0E"/>
    <w:rsid w:val="00084C6C"/>
    <w:rsid w:val="00084ECA"/>
    <w:rsid w:val="0008513D"/>
    <w:rsid w:val="00085BD3"/>
    <w:rsid w:val="00086011"/>
    <w:rsid w:val="00086397"/>
    <w:rsid w:val="0008685F"/>
    <w:rsid w:val="00086F8F"/>
    <w:rsid w:val="00087612"/>
    <w:rsid w:val="00087793"/>
    <w:rsid w:val="00087E26"/>
    <w:rsid w:val="00090AB8"/>
    <w:rsid w:val="00090C55"/>
    <w:rsid w:val="00090CB5"/>
    <w:rsid w:val="00090E5C"/>
    <w:rsid w:val="000910D3"/>
    <w:rsid w:val="000911A3"/>
    <w:rsid w:val="00091DA5"/>
    <w:rsid w:val="00091F91"/>
    <w:rsid w:val="0009232C"/>
    <w:rsid w:val="00092354"/>
    <w:rsid w:val="00092655"/>
    <w:rsid w:val="00092E0B"/>
    <w:rsid w:val="0009335F"/>
    <w:rsid w:val="00094381"/>
    <w:rsid w:val="0009541E"/>
    <w:rsid w:val="00095FC4"/>
    <w:rsid w:val="0009644E"/>
    <w:rsid w:val="000964AC"/>
    <w:rsid w:val="00096739"/>
    <w:rsid w:val="00096B82"/>
    <w:rsid w:val="00096CCF"/>
    <w:rsid w:val="00096EBE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5846"/>
    <w:rsid w:val="000A5E43"/>
    <w:rsid w:val="000A60EA"/>
    <w:rsid w:val="000A666D"/>
    <w:rsid w:val="000A68D8"/>
    <w:rsid w:val="000A6A70"/>
    <w:rsid w:val="000A6A76"/>
    <w:rsid w:val="000A6C6D"/>
    <w:rsid w:val="000A7007"/>
    <w:rsid w:val="000A7700"/>
    <w:rsid w:val="000B04B8"/>
    <w:rsid w:val="000B0A8D"/>
    <w:rsid w:val="000B0B15"/>
    <w:rsid w:val="000B19D2"/>
    <w:rsid w:val="000B208E"/>
    <w:rsid w:val="000B22E3"/>
    <w:rsid w:val="000B2EA9"/>
    <w:rsid w:val="000B3182"/>
    <w:rsid w:val="000B3266"/>
    <w:rsid w:val="000B36CF"/>
    <w:rsid w:val="000B38C5"/>
    <w:rsid w:val="000B397E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A37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2BF"/>
    <w:rsid w:val="000C388B"/>
    <w:rsid w:val="000C3EEB"/>
    <w:rsid w:val="000C4131"/>
    <w:rsid w:val="000C4804"/>
    <w:rsid w:val="000C4A2B"/>
    <w:rsid w:val="000C537E"/>
    <w:rsid w:val="000C5A1B"/>
    <w:rsid w:val="000C601B"/>
    <w:rsid w:val="000C6342"/>
    <w:rsid w:val="000C6523"/>
    <w:rsid w:val="000C674F"/>
    <w:rsid w:val="000C7481"/>
    <w:rsid w:val="000C7FE8"/>
    <w:rsid w:val="000D0000"/>
    <w:rsid w:val="000D01EB"/>
    <w:rsid w:val="000D0211"/>
    <w:rsid w:val="000D04F7"/>
    <w:rsid w:val="000D0732"/>
    <w:rsid w:val="000D09B9"/>
    <w:rsid w:val="000D10FD"/>
    <w:rsid w:val="000D1600"/>
    <w:rsid w:val="000D1ABA"/>
    <w:rsid w:val="000D1B42"/>
    <w:rsid w:val="000D1D9F"/>
    <w:rsid w:val="000D2585"/>
    <w:rsid w:val="000D2647"/>
    <w:rsid w:val="000D2F7A"/>
    <w:rsid w:val="000D39A1"/>
    <w:rsid w:val="000D3BB4"/>
    <w:rsid w:val="000D3DEA"/>
    <w:rsid w:val="000D3E3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D79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5EB"/>
    <w:rsid w:val="000E090E"/>
    <w:rsid w:val="000E0B0C"/>
    <w:rsid w:val="000E2C8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72A7"/>
    <w:rsid w:val="000F76F3"/>
    <w:rsid w:val="000F781B"/>
    <w:rsid w:val="000F791D"/>
    <w:rsid w:val="000F7E74"/>
    <w:rsid w:val="00100026"/>
    <w:rsid w:val="00100061"/>
    <w:rsid w:val="00101993"/>
    <w:rsid w:val="00101C49"/>
    <w:rsid w:val="00102EC4"/>
    <w:rsid w:val="00103B7A"/>
    <w:rsid w:val="001041AC"/>
    <w:rsid w:val="001043A6"/>
    <w:rsid w:val="001047CF"/>
    <w:rsid w:val="001048A1"/>
    <w:rsid w:val="00104E81"/>
    <w:rsid w:val="0010509D"/>
    <w:rsid w:val="001050E7"/>
    <w:rsid w:val="0010518D"/>
    <w:rsid w:val="0010532E"/>
    <w:rsid w:val="00105500"/>
    <w:rsid w:val="001058CC"/>
    <w:rsid w:val="00106141"/>
    <w:rsid w:val="001064A6"/>
    <w:rsid w:val="00106695"/>
    <w:rsid w:val="0010678D"/>
    <w:rsid w:val="00106A7B"/>
    <w:rsid w:val="001078C0"/>
    <w:rsid w:val="00107BBC"/>
    <w:rsid w:val="001101EB"/>
    <w:rsid w:val="00110669"/>
    <w:rsid w:val="00110BFC"/>
    <w:rsid w:val="00110DC7"/>
    <w:rsid w:val="00111115"/>
    <w:rsid w:val="00111172"/>
    <w:rsid w:val="00112276"/>
    <w:rsid w:val="0011248E"/>
    <w:rsid w:val="00112836"/>
    <w:rsid w:val="00112D57"/>
    <w:rsid w:val="00112EFB"/>
    <w:rsid w:val="001143EF"/>
    <w:rsid w:val="00115418"/>
    <w:rsid w:val="0011597E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F38"/>
    <w:rsid w:val="00131671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5DDC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33B"/>
    <w:rsid w:val="00142A4F"/>
    <w:rsid w:val="00142B9D"/>
    <w:rsid w:val="001430A5"/>
    <w:rsid w:val="0014321B"/>
    <w:rsid w:val="00143A8F"/>
    <w:rsid w:val="001440D1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EDF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EA2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E25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19A1"/>
    <w:rsid w:val="00162902"/>
    <w:rsid w:val="00162E9D"/>
    <w:rsid w:val="00163398"/>
    <w:rsid w:val="00164312"/>
    <w:rsid w:val="001644A8"/>
    <w:rsid w:val="00165889"/>
    <w:rsid w:val="00165B79"/>
    <w:rsid w:val="00165D06"/>
    <w:rsid w:val="00165D77"/>
    <w:rsid w:val="00166256"/>
    <w:rsid w:val="00166371"/>
    <w:rsid w:val="00166805"/>
    <w:rsid w:val="00166CAE"/>
    <w:rsid w:val="00166E84"/>
    <w:rsid w:val="00166FCD"/>
    <w:rsid w:val="0016786B"/>
    <w:rsid w:val="00167CA7"/>
    <w:rsid w:val="00170022"/>
    <w:rsid w:val="0017009C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A05"/>
    <w:rsid w:val="00174C97"/>
    <w:rsid w:val="00174D19"/>
    <w:rsid w:val="001758EE"/>
    <w:rsid w:val="00175C0F"/>
    <w:rsid w:val="00175FC2"/>
    <w:rsid w:val="00176247"/>
    <w:rsid w:val="00176D4E"/>
    <w:rsid w:val="00180317"/>
    <w:rsid w:val="001807EE"/>
    <w:rsid w:val="00180894"/>
    <w:rsid w:val="00180C78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E62"/>
    <w:rsid w:val="00185446"/>
    <w:rsid w:val="00185801"/>
    <w:rsid w:val="00185D4A"/>
    <w:rsid w:val="001864E4"/>
    <w:rsid w:val="00186CBD"/>
    <w:rsid w:val="001874C4"/>
    <w:rsid w:val="00187555"/>
    <w:rsid w:val="00187D91"/>
    <w:rsid w:val="001906BD"/>
    <w:rsid w:val="00190A58"/>
    <w:rsid w:val="0019104F"/>
    <w:rsid w:val="0019143D"/>
    <w:rsid w:val="00191BF7"/>
    <w:rsid w:val="00191CE0"/>
    <w:rsid w:val="0019297B"/>
    <w:rsid w:val="00192C0C"/>
    <w:rsid w:val="001932FD"/>
    <w:rsid w:val="00193819"/>
    <w:rsid w:val="00193C6C"/>
    <w:rsid w:val="00193E8B"/>
    <w:rsid w:val="0019501A"/>
    <w:rsid w:val="0019584E"/>
    <w:rsid w:val="00195DE8"/>
    <w:rsid w:val="00196085"/>
    <w:rsid w:val="001960B3"/>
    <w:rsid w:val="00196230"/>
    <w:rsid w:val="0019640F"/>
    <w:rsid w:val="0019690D"/>
    <w:rsid w:val="00196A86"/>
    <w:rsid w:val="001972C0"/>
    <w:rsid w:val="001973C5"/>
    <w:rsid w:val="001A097F"/>
    <w:rsid w:val="001A182A"/>
    <w:rsid w:val="001A1995"/>
    <w:rsid w:val="001A2111"/>
    <w:rsid w:val="001A30B3"/>
    <w:rsid w:val="001A312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857"/>
    <w:rsid w:val="001B0AFA"/>
    <w:rsid w:val="001B0CFE"/>
    <w:rsid w:val="001B1432"/>
    <w:rsid w:val="001B1F01"/>
    <w:rsid w:val="001B2296"/>
    <w:rsid w:val="001B2519"/>
    <w:rsid w:val="001B28DF"/>
    <w:rsid w:val="001B29DF"/>
    <w:rsid w:val="001B2EB9"/>
    <w:rsid w:val="001B30ED"/>
    <w:rsid w:val="001B3355"/>
    <w:rsid w:val="001B3534"/>
    <w:rsid w:val="001B3724"/>
    <w:rsid w:val="001B39C9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12"/>
    <w:rsid w:val="001D722B"/>
    <w:rsid w:val="001D72DD"/>
    <w:rsid w:val="001D770C"/>
    <w:rsid w:val="001D7DC3"/>
    <w:rsid w:val="001E015A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A87"/>
    <w:rsid w:val="001E5B65"/>
    <w:rsid w:val="001E63E9"/>
    <w:rsid w:val="001E64E7"/>
    <w:rsid w:val="001E6660"/>
    <w:rsid w:val="001E6D23"/>
    <w:rsid w:val="001E6DED"/>
    <w:rsid w:val="001E6E8F"/>
    <w:rsid w:val="001F06D8"/>
    <w:rsid w:val="001F1DD8"/>
    <w:rsid w:val="001F25FF"/>
    <w:rsid w:val="001F26FD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1F7306"/>
    <w:rsid w:val="00200073"/>
    <w:rsid w:val="002000D3"/>
    <w:rsid w:val="00200329"/>
    <w:rsid w:val="00200808"/>
    <w:rsid w:val="00200962"/>
    <w:rsid w:val="002014BE"/>
    <w:rsid w:val="00201C8B"/>
    <w:rsid w:val="00201F43"/>
    <w:rsid w:val="002021AC"/>
    <w:rsid w:val="0020240D"/>
    <w:rsid w:val="0020251F"/>
    <w:rsid w:val="002026F8"/>
    <w:rsid w:val="0020280F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A04"/>
    <w:rsid w:val="00213CE9"/>
    <w:rsid w:val="00213E43"/>
    <w:rsid w:val="002143F9"/>
    <w:rsid w:val="00214C52"/>
    <w:rsid w:val="00214D76"/>
    <w:rsid w:val="002150D6"/>
    <w:rsid w:val="0021514E"/>
    <w:rsid w:val="002151F5"/>
    <w:rsid w:val="00215AA5"/>
    <w:rsid w:val="00215D83"/>
    <w:rsid w:val="00216387"/>
    <w:rsid w:val="002168F5"/>
    <w:rsid w:val="00217124"/>
    <w:rsid w:val="002171EE"/>
    <w:rsid w:val="002175C5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307"/>
    <w:rsid w:val="00223A18"/>
    <w:rsid w:val="00223D59"/>
    <w:rsid w:val="002243B1"/>
    <w:rsid w:val="002244CC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39C6"/>
    <w:rsid w:val="0023413D"/>
    <w:rsid w:val="002346EA"/>
    <w:rsid w:val="002348AD"/>
    <w:rsid w:val="00235D19"/>
    <w:rsid w:val="00235DC7"/>
    <w:rsid w:val="002360BB"/>
    <w:rsid w:val="00236253"/>
    <w:rsid w:val="00236633"/>
    <w:rsid w:val="0023669B"/>
    <w:rsid w:val="002371C6"/>
    <w:rsid w:val="0023721D"/>
    <w:rsid w:val="00237281"/>
    <w:rsid w:val="00237399"/>
    <w:rsid w:val="0023740A"/>
    <w:rsid w:val="002379F0"/>
    <w:rsid w:val="00240270"/>
    <w:rsid w:val="002405E8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5010F"/>
    <w:rsid w:val="00250267"/>
    <w:rsid w:val="0025055A"/>
    <w:rsid w:val="00250AF1"/>
    <w:rsid w:val="00250E75"/>
    <w:rsid w:val="00250F6B"/>
    <w:rsid w:val="00251331"/>
    <w:rsid w:val="0025134D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60B2"/>
    <w:rsid w:val="00256662"/>
    <w:rsid w:val="0025697C"/>
    <w:rsid w:val="00256C4A"/>
    <w:rsid w:val="00257A0B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6A4C"/>
    <w:rsid w:val="00267212"/>
    <w:rsid w:val="00267464"/>
    <w:rsid w:val="002676C0"/>
    <w:rsid w:val="00270269"/>
    <w:rsid w:val="002709A1"/>
    <w:rsid w:val="00271D77"/>
    <w:rsid w:val="002723D7"/>
    <w:rsid w:val="00272819"/>
    <w:rsid w:val="00272DBE"/>
    <w:rsid w:val="00272EEB"/>
    <w:rsid w:val="00273580"/>
    <w:rsid w:val="0027362B"/>
    <w:rsid w:val="00273C64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77F17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3DB6"/>
    <w:rsid w:val="002845DA"/>
    <w:rsid w:val="00284BDF"/>
    <w:rsid w:val="00284FEF"/>
    <w:rsid w:val="00285684"/>
    <w:rsid w:val="0028575C"/>
    <w:rsid w:val="002858C0"/>
    <w:rsid w:val="002862FA"/>
    <w:rsid w:val="002866A2"/>
    <w:rsid w:val="00286824"/>
    <w:rsid w:val="00286E93"/>
    <w:rsid w:val="0028728C"/>
    <w:rsid w:val="002872C8"/>
    <w:rsid w:val="00287662"/>
    <w:rsid w:val="00287A59"/>
    <w:rsid w:val="00287ADD"/>
    <w:rsid w:val="00287FFC"/>
    <w:rsid w:val="0029027D"/>
    <w:rsid w:val="00290422"/>
    <w:rsid w:val="00290BF0"/>
    <w:rsid w:val="00291109"/>
    <w:rsid w:val="002911B9"/>
    <w:rsid w:val="00291A99"/>
    <w:rsid w:val="00292061"/>
    <w:rsid w:val="00292B35"/>
    <w:rsid w:val="00292CE6"/>
    <w:rsid w:val="00294CB5"/>
    <w:rsid w:val="00295354"/>
    <w:rsid w:val="00295621"/>
    <w:rsid w:val="00295657"/>
    <w:rsid w:val="00295F7F"/>
    <w:rsid w:val="00296583"/>
    <w:rsid w:val="00296665"/>
    <w:rsid w:val="00296EAE"/>
    <w:rsid w:val="00297124"/>
    <w:rsid w:val="0029731C"/>
    <w:rsid w:val="00297CCD"/>
    <w:rsid w:val="002A074F"/>
    <w:rsid w:val="002A1838"/>
    <w:rsid w:val="002A1897"/>
    <w:rsid w:val="002A1A06"/>
    <w:rsid w:val="002A1CD8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8FC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9F1"/>
    <w:rsid w:val="002B2FEF"/>
    <w:rsid w:val="002B3467"/>
    <w:rsid w:val="002B371E"/>
    <w:rsid w:val="002B42BE"/>
    <w:rsid w:val="002B4564"/>
    <w:rsid w:val="002B4751"/>
    <w:rsid w:val="002B4E6B"/>
    <w:rsid w:val="002B5093"/>
    <w:rsid w:val="002B5630"/>
    <w:rsid w:val="002B5713"/>
    <w:rsid w:val="002B5C9B"/>
    <w:rsid w:val="002B5D84"/>
    <w:rsid w:val="002B5DAE"/>
    <w:rsid w:val="002B5FC3"/>
    <w:rsid w:val="002B669B"/>
    <w:rsid w:val="002B6BD8"/>
    <w:rsid w:val="002B6BEC"/>
    <w:rsid w:val="002B738E"/>
    <w:rsid w:val="002B774A"/>
    <w:rsid w:val="002B79AC"/>
    <w:rsid w:val="002B7FD9"/>
    <w:rsid w:val="002C007A"/>
    <w:rsid w:val="002C025D"/>
    <w:rsid w:val="002C0784"/>
    <w:rsid w:val="002C1197"/>
    <w:rsid w:val="002C165B"/>
    <w:rsid w:val="002C21B7"/>
    <w:rsid w:val="002C2420"/>
    <w:rsid w:val="002C29CD"/>
    <w:rsid w:val="002C2D03"/>
    <w:rsid w:val="002C3375"/>
    <w:rsid w:val="002C3C6A"/>
    <w:rsid w:val="002C4344"/>
    <w:rsid w:val="002C4779"/>
    <w:rsid w:val="002C52CB"/>
    <w:rsid w:val="002C55CC"/>
    <w:rsid w:val="002C55ED"/>
    <w:rsid w:val="002C58F8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D94"/>
    <w:rsid w:val="002D3E6B"/>
    <w:rsid w:val="002D449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07B"/>
    <w:rsid w:val="002E0724"/>
    <w:rsid w:val="002E09EA"/>
    <w:rsid w:val="002E0AD3"/>
    <w:rsid w:val="002E0B50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20B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1302"/>
    <w:rsid w:val="002F21F2"/>
    <w:rsid w:val="002F22B3"/>
    <w:rsid w:val="002F2E4B"/>
    <w:rsid w:val="002F3183"/>
    <w:rsid w:val="002F34CD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31B"/>
    <w:rsid w:val="002F7611"/>
    <w:rsid w:val="002F7636"/>
    <w:rsid w:val="002F763C"/>
    <w:rsid w:val="002F7AEE"/>
    <w:rsid w:val="003013A8"/>
    <w:rsid w:val="003013DF"/>
    <w:rsid w:val="0030166B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597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8C5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4AE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1F8C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A5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A19"/>
    <w:rsid w:val="00341C69"/>
    <w:rsid w:val="00341F22"/>
    <w:rsid w:val="0034205B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1FDB"/>
    <w:rsid w:val="003539FC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B67"/>
    <w:rsid w:val="00360F2F"/>
    <w:rsid w:val="00361246"/>
    <w:rsid w:val="003612E0"/>
    <w:rsid w:val="003614DF"/>
    <w:rsid w:val="003617AE"/>
    <w:rsid w:val="00361DF2"/>
    <w:rsid w:val="00362A57"/>
    <w:rsid w:val="00362EDA"/>
    <w:rsid w:val="00363D04"/>
    <w:rsid w:val="003644E6"/>
    <w:rsid w:val="003660CB"/>
    <w:rsid w:val="003661B5"/>
    <w:rsid w:val="0036651A"/>
    <w:rsid w:val="00366811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24D"/>
    <w:rsid w:val="00373561"/>
    <w:rsid w:val="0037361C"/>
    <w:rsid w:val="003737CC"/>
    <w:rsid w:val="003740CF"/>
    <w:rsid w:val="003748C0"/>
    <w:rsid w:val="00374A13"/>
    <w:rsid w:val="00374BFC"/>
    <w:rsid w:val="00374DA8"/>
    <w:rsid w:val="00374DF2"/>
    <w:rsid w:val="00374F34"/>
    <w:rsid w:val="00374F9F"/>
    <w:rsid w:val="00375177"/>
    <w:rsid w:val="00375279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9A"/>
    <w:rsid w:val="00382449"/>
    <w:rsid w:val="0038249C"/>
    <w:rsid w:val="003831E3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EF0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4A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5DA"/>
    <w:rsid w:val="003A46A8"/>
    <w:rsid w:val="003A48E5"/>
    <w:rsid w:val="003A4BD4"/>
    <w:rsid w:val="003A4BF7"/>
    <w:rsid w:val="003A4C9B"/>
    <w:rsid w:val="003A55C8"/>
    <w:rsid w:val="003A580C"/>
    <w:rsid w:val="003A59B0"/>
    <w:rsid w:val="003A635B"/>
    <w:rsid w:val="003A67FA"/>
    <w:rsid w:val="003A6A76"/>
    <w:rsid w:val="003A7593"/>
    <w:rsid w:val="003A7664"/>
    <w:rsid w:val="003A7A0C"/>
    <w:rsid w:val="003B0E94"/>
    <w:rsid w:val="003B136B"/>
    <w:rsid w:val="003B2091"/>
    <w:rsid w:val="003B2FEF"/>
    <w:rsid w:val="003B31D2"/>
    <w:rsid w:val="003B31DD"/>
    <w:rsid w:val="003B3850"/>
    <w:rsid w:val="003B3966"/>
    <w:rsid w:val="003B3FC1"/>
    <w:rsid w:val="003B4272"/>
    <w:rsid w:val="003B4880"/>
    <w:rsid w:val="003B49B2"/>
    <w:rsid w:val="003B4B86"/>
    <w:rsid w:val="003B50ED"/>
    <w:rsid w:val="003B62DC"/>
    <w:rsid w:val="003B65F1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2F44"/>
    <w:rsid w:val="003C315C"/>
    <w:rsid w:val="003C31B0"/>
    <w:rsid w:val="003C3925"/>
    <w:rsid w:val="003C39AC"/>
    <w:rsid w:val="003C3AAE"/>
    <w:rsid w:val="003C3BCB"/>
    <w:rsid w:val="003C3DCB"/>
    <w:rsid w:val="003C41F7"/>
    <w:rsid w:val="003C42B8"/>
    <w:rsid w:val="003C51BA"/>
    <w:rsid w:val="003C5234"/>
    <w:rsid w:val="003C5E84"/>
    <w:rsid w:val="003C61E1"/>
    <w:rsid w:val="003C6252"/>
    <w:rsid w:val="003C6467"/>
    <w:rsid w:val="003C6844"/>
    <w:rsid w:val="003D0EEE"/>
    <w:rsid w:val="003D1493"/>
    <w:rsid w:val="003D20A3"/>
    <w:rsid w:val="003D22F8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A35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3DF"/>
    <w:rsid w:val="003F24A1"/>
    <w:rsid w:val="003F259C"/>
    <w:rsid w:val="003F2650"/>
    <w:rsid w:val="003F359A"/>
    <w:rsid w:val="003F3780"/>
    <w:rsid w:val="003F4136"/>
    <w:rsid w:val="003F499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2A79"/>
    <w:rsid w:val="004034A3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5C99"/>
    <w:rsid w:val="00405D87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0F86"/>
    <w:rsid w:val="00411439"/>
    <w:rsid w:val="00411A80"/>
    <w:rsid w:val="004124F9"/>
    <w:rsid w:val="00412DC5"/>
    <w:rsid w:val="00412F5C"/>
    <w:rsid w:val="0041315B"/>
    <w:rsid w:val="004132EE"/>
    <w:rsid w:val="004138FE"/>
    <w:rsid w:val="004140FC"/>
    <w:rsid w:val="00414969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5A3"/>
    <w:rsid w:val="00417A05"/>
    <w:rsid w:val="00417A9D"/>
    <w:rsid w:val="00417B67"/>
    <w:rsid w:val="004201D3"/>
    <w:rsid w:val="004201DE"/>
    <w:rsid w:val="004201F6"/>
    <w:rsid w:val="00420459"/>
    <w:rsid w:val="004205D4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2AA"/>
    <w:rsid w:val="00426BD1"/>
    <w:rsid w:val="00426E9F"/>
    <w:rsid w:val="00426F22"/>
    <w:rsid w:val="00426F28"/>
    <w:rsid w:val="00427101"/>
    <w:rsid w:val="004274E9"/>
    <w:rsid w:val="00427E3E"/>
    <w:rsid w:val="0043034C"/>
    <w:rsid w:val="0043056C"/>
    <w:rsid w:val="004306FC"/>
    <w:rsid w:val="00430DA9"/>
    <w:rsid w:val="00431108"/>
    <w:rsid w:val="00431588"/>
    <w:rsid w:val="00431625"/>
    <w:rsid w:val="0043203E"/>
    <w:rsid w:val="0043251B"/>
    <w:rsid w:val="0043342D"/>
    <w:rsid w:val="004334C2"/>
    <w:rsid w:val="00433796"/>
    <w:rsid w:val="00433A47"/>
    <w:rsid w:val="004343F3"/>
    <w:rsid w:val="00434E06"/>
    <w:rsid w:val="00434E91"/>
    <w:rsid w:val="004357E5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2DA"/>
    <w:rsid w:val="004437BE"/>
    <w:rsid w:val="00443D28"/>
    <w:rsid w:val="0044452A"/>
    <w:rsid w:val="00444597"/>
    <w:rsid w:val="00445000"/>
    <w:rsid w:val="004451AA"/>
    <w:rsid w:val="004456F6"/>
    <w:rsid w:val="00445B2F"/>
    <w:rsid w:val="00445EF7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52F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8C0"/>
    <w:rsid w:val="0046494C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70712"/>
    <w:rsid w:val="00470AE3"/>
    <w:rsid w:val="00470AF4"/>
    <w:rsid w:val="00470C8B"/>
    <w:rsid w:val="00470CEE"/>
    <w:rsid w:val="00470E47"/>
    <w:rsid w:val="0047149E"/>
    <w:rsid w:val="0047191A"/>
    <w:rsid w:val="00471D71"/>
    <w:rsid w:val="0047296D"/>
    <w:rsid w:val="00472D7C"/>
    <w:rsid w:val="00472DAE"/>
    <w:rsid w:val="004730AF"/>
    <w:rsid w:val="004734F1"/>
    <w:rsid w:val="0047397A"/>
    <w:rsid w:val="004739EF"/>
    <w:rsid w:val="00474423"/>
    <w:rsid w:val="00474D85"/>
    <w:rsid w:val="004750AF"/>
    <w:rsid w:val="0047543B"/>
    <w:rsid w:val="00476217"/>
    <w:rsid w:val="004762BF"/>
    <w:rsid w:val="0047652F"/>
    <w:rsid w:val="0047721A"/>
    <w:rsid w:val="0047746C"/>
    <w:rsid w:val="00477D36"/>
    <w:rsid w:val="00477FAE"/>
    <w:rsid w:val="0048067E"/>
    <w:rsid w:val="004812BA"/>
    <w:rsid w:val="00481DDB"/>
    <w:rsid w:val="0048258B"/>
    <w:rsid w:val="004827D6"/>
    <w:rsid w:val="00482D9E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BFB"/>
    <w:rsid w:val="00487F30"/>
    <w:rsid w:val="0049029E"/>
    <w:rsid w:val="00490CAF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087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49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3E5C"/>
    <w:rsid w:val="004A45AB"/>
    <w:rsid w:val="004A4795"/>
    <w:rsid w:val="004A47B1"/>
    <w:rsid w:val="004A47F6"/>
    <w:rsid w:val="004A498A"/>
    <w:rsid w:val="004A5229"/>
    <w:rsid w:val="004A5F01"/>
    <w:rsid w:val="004A6835"/>
    <w:rsid w:val="004A6AD8"/>
    <w:rsid w:val="004A6F5B"/>
    <w:rsid w:val="004A7288"/>
    <w:rsid w:val="004A746D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435B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1C9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3B3"/>
    <w:rsid w:val="004D3476"/>
    <w:rsid w:val="004D4382"/>
    <w:rsid w:val="004D4AB1"/>
    <w:rsid w:val="004D4E10"/>
    <w:rsid w:val="004D5AE5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0B2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E6E"/>
    <w:rsid w:val="004F1FA2"/>
    <w:rsid w:val="004F3006"/>
    <w:rsid w:val="004F4A4D"/>
    <w:rsid w:val="004F4B44"/>
    <w:rsid w:val="004F4C74"/>
    <w:rsid w:val="004F5057"/>
    <w:rsid w:val="004F538E"/>
    <w:rsid w:val="004F54E5"/>
    <w:rsid w:val="004F554C"/>
    <w:rsid w:val="004F5FB9"/>
    <w:rsid w:val="004F5FE4"/>
    <w:rsid w:val="004F602D"/>
    <w:rsid w:val="004F699A"/>
    <w:rsid w:val="004F69A7"/>
    <w:rsid w:val="004F6A8B"/>
    <w:rsid w:val="004F6C59"/>
    <w:rsid w:val="004F7089"/>
    <w:rsid w:val="004F72DF"/>
    <w:rsid w:val="004F7372"/>
    <w:rsid w:val="004F7454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133"/>
    <w:rsid w:val="00503E94"/>
    <w:rsid w:val="0050403C"/>
    <w:rsid w:val="00504360"/>
    <w:rsid w:val="00504A54"/>
    <w:rsid w:val="0050529B"/>
    <w:rsid w:val="005056FC"/>
    <w:rsid w:val="00505A16"/>
    <w:rsid w:val="005061F5"/>
    <w:rsid w:val="00506869"/>
    <w:rsid w:val="00506905"/>
    <w:rsid w:val="00506D0C"/>
    <w:rsid w:val="00507FDD"/>
    <w:rsid w:val="005101C5"/>
    <w:rsid w:val="00510530"/>
    <w:rsid w:val="0051062B"/>
    <w:rsid w:val="00510647"/>
    <w:rsid w:val="00510653"/>
    <w:rsid w:val="00510C46"/>
    <w:rsid w:val="00511C74"/>
    <w:rsid w:val="00511ED1"/>
    <w:rsid w:val="00511F01"/>
    <w:rsid w:val="00511F1A"/>
    <w:rsid w:val="005123F3"/>
    <w:rsid w:val="00512917"/>
    <w:rsid w:val="00512938"/>
    <w:rsid w:val="00512B6A"/>
    <w:rsid w:val="00512D69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5BE"/>
    <w:rsid w:val="0051763A"/>
    <w:rsid w:val="00517D7E"/>
    <w:rsid w:val="00517F1F"/>
    <w:rsid w:val="00520073"/>
    <w:rsid w:val="00520950"/>
    <w:rsid w:val="005209B1"/>
    <w:rsid w:val="00520C20"/>
    <w:rsid w:val="005212A2"/>
    <w:rsid w:val="0052186B"/>
    <w:rsid w:val="005218A1"/>
    <w:rsid w:val="00521A2B"/>
    <w:rsid w:val="005224FC"/>
    <w:rsid w:val="005228B0"/>
    <w:rsid w:val="00523DD5"/>
    <w:rsid w:val="00524CC9"/>
    <w:rsid w:val="00524D32"/>
    <w:rsid w:val="005252FB"/>
    <w:rsid w:val="00525614"/>
    <w:rsid w:val="00525666"/>
    <w:rsid w:val="00525B8A"/>
    <w:rsid w:val="00525E06"/>
    <w:rsid w:val="00525F83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00"/>
    <w:rsid w:val="00532301"/>
    <w:rsid w:val="005328F0"/>
    <w:rsid w:val="0053290C"/>
    <w:rsid w:val="00533ECE"/>
    <w:rsid w:val="00534837"/>
    <w:rsid w:val="005348FC"/>
    <w:rsid w:val="00535028"/>
    <w:rsid w:val="00535330"/>
    <w:rsid w:val="005365D9"/>
    <w:rsid w:val="005369E5"/>
    <w:rsid w:val="0053713D"/>
    <w:rsid w:val="00537510"/>
    <w:rsid w:val="00541579"/>
    <w:rsid w:val="00541698"/>
    <w:rsid w:val="00541C4B"/>
    <w:rsid w:val="00541CBE"/>
    <w:rsid w:val="0054219A"/>
    <w:rsid w:val="005428B1"/>
    <w:rsid w:val="005429D9"/>
    <w:rsid w:val="00542C07"/>
    <w:rsid w:val="00542FDD"/>
    <w:rsid w:val="00543264"/>
    <w:rsid w:val="0054347C"/>
    <w:rsid w:val="00543505"/>
    <w:rsid w:val="00543CB3"/>
    <w:rsid w:val="00543CB5"/>
    <w:rsid w:val="005448AD"/>
    <w:rsid w:val="005452C8"/>
    <w:rsid w:val="0054530C"/>
    <w:rsid w:val="0054556E"/>
    <w:rsid w:val="00546028"/>
    <w:rsid w:val="0054648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92C"/>
    <w:rsid w:val="00551F87"/>
    <w:rsid w:val="005522A4"/>
    <w:rsid w:val="005522D6"/>
    <w:rsid w:val="00552626"/>
    <w:rsid w:val="00553102"/>
    <w:rsid w:val="00553A56"/>
    <w:rsid w:val="00553FF0"/>
    <w:rsid w:val="005541E0"/>
    <w:rsid w:val="0055468C"/>
    <w:rsid w:val="005546FD"/>
    <w:rsid w:val="00554A4C"/>
    <w:rsid w:val="00554A86"/>
    <w:rsid w:val="00554EEF"/>
    <w:rsid w:val="00555575"/>
    <w:rsid w:val="00555B82"/>
    <w:rsid w:val="00555F96"/>
    <w:rsid w:val="00556132"/>
    <w:rsid w:val="005561A4"/>
    <w:rsid w:val="00556467"/>
    <w:rsid w:val="00557713"/>
    <w:rsid w:val="005578AA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5C62"/>
    <w:rsid w:val="00566FDB"/>
    <w:rsid w:val="005672B5"/>
    <w:rsid w:val="005673EE"/>
    <w:rsid w:val="00567ADE"/>
    <w:rsid w:val="00567B96"/>
    <w:rsid w:val="0057023D"/>
    <w:rsid w:val="005706FC"/>
    <w:rsid w:val="00570822"/>
    <w:rsid w:val="00570DBF"/>
    <w:rsid w:val="00571193"/>
    <w:rsid w:val="0057201F"/>
    <w:rsid w:val="00573516"/>
    <w:rsid w:val="00573568"/>
    <w:rsid w:val="005736B7"/>
    <w:rsid w:val="00573987"/>
    <w:rsid w:val="005739D9"/>
    <w:rsid w:val="00573C6F"/>
    <w:rsid w:val="00573DEC"/>
    <w:rsid w:val="00573E23"/>
    <w:rsid w:val="005755E5"/>
    <w:rsid w:val="00575753"/>
    <w:rsid w:val="00575E21"/>
    <w:rsid w:val="00575E5E"/>
    <w:rsid w:val="0057612A"/>
    <w:rsid w:val="00576D2B"/>
    <w:rsid w:val="00577075"/>
    <w:rsid w:val="0057716A"/>
    <w:rsid w:val="00577C38"/>
    <w:rsid w:val="00577E06"/>
    <w:rsid w:val="00580530"/>
    <w:rsid w:val="00581E67"/>
    <w:rsid w:val="00582678"/>
    <w:rsid w:val="0058268A"/>
    <w:rsid w:val="00582DC8"/>
    <w:rsid w:val="0058314A"/>
    <w:rsid w:val="00583612"/>
    <w:rsid w:val="00583F43"/>
    <w:rsid w:val="00584634"/>
    <w:rsid w:val="0058483E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5DD"/>
    <w:rsid w:val="00596AF0"/>
    <w:rsid w:val="00596DF3"/>
    <w:rsid w:val="005973D3"/>
    <w:rsid w:val="00597C57"/>
    <w:rsid w:val="005A0E1A"/>
    <w:rsid w:val="005A141E"/>
    <w:rsid w:val="005A14FC"/>
    <w:rsid w:val="005A1A5E"/>
    <w:rsid w:val="005A1EDD"/>
    <w:rsid w:val="005A2091"/>
    <w:rsid w:val="005A3945"/>
    <w:rsid w:val="005A3D50"/>
    <w:rsid w:val="005A3D99"/>
    <w:rsid w:val="005A40FD"/>
    <w:rsid w:val="005A4881"/>
    <w:rsid w:val="005A5046"/>
    <w:rsid w:val="005A5237"/>
    <w:rsid w:val="005A5631"/>
    <w:rsid w:val="005A5F04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2B44"/>
    <w:rsid w:val="005B3689"/>
    <w:rsid w:val="005B40EC"/>
    <w:rsid w:val="005B4215"/>
    <w:rsid w:val="005B4640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0CC"/>
    <w:rsid w:val="005C2211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2F1C"/>
    <w:rsid w:val="005D300F"/>
    <w:rsid w:val="005D35B1"/>
    <w:rsid w:val="005D4264"/>
    <w:rsid w:val="005D45E3"/>
    <w:rsid w:val="005D4610"/>
    <w:rsid w:val="005D4938"/>
    <w:rsid w:val="005D4FB7"/>
    <w:rsid w:val="005D50E8"/>
    <w:rsid w:val="005D51A5"/>
    <w:rsid w:val="005D5FF6"/>
    <w:rsid w:val="005D6393"/>
    <w:rsid w:val="005D6641"/>
    <w:rsid w:val="005D6DC7"/>
    <w:rsid w:val="005D6FB9"/>
    <w:rsid w:val="005D70D6"/>
    <w:rsid w:val="005D7566"/>
    <w:rsid w:val="005D7B9A"/>
    <w:rsid w:val="005E00CD"/>
    <w:rsid w:val="005E03C3"/>
    <w:rsid w:val="005E06F7"/>
    <w:rsid w:val="005E0EA3"/>
    <w:rsid w:val="005E0ECD"/>
    <w:rsid w:val="005E102E"/>
    <w:rsid w:val="005E1351"/>
    <w:rsid w:val="005E1CCA"/>
    <w:rsid w:val="005E1E23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13B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60003E"/>
    <w:rsid w:val="00600126"/>
    <w:rsid w:val="006003DD"/>
    <w:rsid w:val="00600551"/>
    <w:rsid w:val="00600610"/>
    <w:rsid w:val="006008B9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2D83"/>
    <w:rsid w:val="0060341B"/>
    <w:rsid w:val="006035C5"/>
    <w:rsid w:val="00603892"/>
    <w:rsid w:val="006038C7"/>
    <w:rsid w:val="00603DBA"/>
    <w:rsid w:val="006040F6"/>
    <w:rsid w:val="0060432B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42B"/>
    <w:rsid w:val="00611566"/>
    <w:rsid w:val="006118B8"/>
    <w:rsid w:val="006124A4"/>
    <w:rsid w:val="00612554"/>
    <w:rsid w:val="00612BB3"/>
    <w:rsid w:val="00612BB5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1CA"/>
    <w:rsid w:val="006149A3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5886"/>
    <w:rsid w:val="00626280"/>
    <w:rsid w:val="00626829"/>
    <w:rsid w:val="0062739E"/>
    <w:rsid w:val="006276AF"/>
    <w:rsid w:val="00627E25"/>
    <w:rsid w:val="0063026E"/>
    <w:rsid w:val="006303A5"/>
    <w:rsid w:val="00633055"/>
    <w:rsid w:val="006331BB"/>
    <w:rsid w:val="006333AC"/>
    <w:rsid w:val="00633516"/>
    <w:rsid w:val="00633C95"/>
    <w:rsid w:val="00633F18"/>
    <w:rsid w:val="006342B8"/>
    <w:rsid w:val="00634331"/>
    <w:rsid w:val="006344F2"/>
    <w:rsid w:val="00634BEF"/>
    <w:rsid w:val="0063520F"/>
    <w:rsid w:val="0063567A"/>
    <w:rsid w:val="006358C9"/>
    <w:rsid w:val="00635DA9"/>
    <w:rsid w:val="006365A3"/>
    <w:rsid w:val="006369DA"/>
    <w:rsid w:val="006371DB"/>
    <w:rsid w:val="0063777E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1C2"/>
    <w:rsid w:val="006432F7"/>
    <w:rsid w:val="0064353C"/>
    <w:rsid w:val="006436D2"/>
    <w:rsid w:val="00643BDD"/>
    <w:rsid w:val="00643FB7"/>
    <w:rsid w:val="006445CB"/>
    <w:rsid w:val="00644614"/>
    <w:rsid w:val="00644975"/>
    <w:rsid w:val="00645266"/>
    <w:rsid w:val="0064549E"/>
    <w:rsid w:val="00645921"/>
    <w:rsid w:val="00645954"/>
    <w:rsid w:val="0064598F"/>
    <w:rsid w:val="0064688D"/>
    <w:rsid w:val="00646DD3"/>
    <w:rsid w:val="00646F85"/>
    <w:rsid w:val="006477F2"/>
    <w:rsid w:val="006478AF"/>
    <w:rsid w:val="00647ABF"/>
    <w:rsid w:val="0065026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552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0F7"/>
    <w:rsid w:val="00666AB7"/>
    <w:rsid w:val="00666F45"/>
    <w:rsid w:val="0066720A"/>
    <w:rsid w:val="00667B8D"/>
    <w:rsid w:val="006701C1"/>
    <w:rsid w:val="0067020E"/>
    <w:rsid w:val="006703FF"/>
    <w:rsid w:val="00670F66"/>
    <w:rsid w:val="0067106D"/>
    <w:rsid w:val="00671934"/>
    <w:rsid w:val="00672425"/>
    <w:rsid w:val="00672B5B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151"/>
    <w:rsid w:val="00677A3D"/>
    <w:rsid w:val="00677AF2"/>
    <w:rsid w:val="006804CC"/>
    <w:rsid w:val="0068071F"/>
    <w:rsid w:val="00680A87"/>
    <w:rsid w:val="006812B2"/>
    <w:rsid w:val="0068145D"/>
    <w:rsid w:val="00681F1E"/>
    <w:rsid w:val="00681F94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413"/>
    <w:rsid w:val="00693F75"/>
    <w:rsid w:val="00694066"/>
    <w:rsid w:val="006940F4"/>
    <w:rsid w:val="00694164"/>
    <w:rsid w:val="0069474C"/>
    <w:rsid w:val="0069483F"/>
    <w:rsid w:val="00695611"/>
    <w:rsid w:val="00695761"/>
    <w:rsid w:val="00695FDF"/>
    <w:rsid w:val="006961ED"/>
    <w:rsid w:val="00696325"/>
    <w:rsid w:val="00697113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71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B25"/>
    <w:rsid w:val="006B3EE3"/>
    <w:rsid w:val="006B4BF9"/>
    <w:rsid w:val="006B5404"/>
    <w:rsid w:val="006B55F3"/>
    <w:rsid w:val="006B5631"/>
    <w:rsid w:val="006B59AD"/>
    <w:rsid w:val="006B5B7E"/>
    <w:rsid w:val="006B5C06"/>
    <w:rsid w:val="006B628E"/>
    <w:rsid w:val="006B65B8"/>
    <w:rsid w:val="006B6DC3"/>
    <w:rsid w:val="006B6F53"/>
    <w:rsid w:val="006B73E2"/>
    <w:rsid w:val="006B7653"/>
    <w:rsid w:val="006B7C4A"/>
    <w:rsid w:val="006B7E1B"/>
    <w:rsid w:val="006C00C7"/>
    <w:rsid w:val="006C0456"/>
    <w:rsid w:val="006C0789"/>
    <w:rsid w:val="006C0AE3"/>
    <w:rsid w:val="006C0B33"/>
    <w:rsid w:val="006C1CC4"/>
    <w:rsid w:val="006C222B"/>
    <w:rsid w:val="006C255E"/>
    <w:rsid w:val="006C2ADA"/>
    <w:rsid w:val="006C2D38"/>
    <w:rsid w:val="006C2E93"/>
    <w:rsid w:val="006C3205"/>
    <w:rsid w:val="006C356F"/>
    <w:rsid w:val="006C4230"/>
    <w:rsid w:val="006C4BB1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103F"/>
    <w:rsid w:val="006D12A1"/>
    <w:rsid w:val="006D21B3"/>
    <w:rsid w:val="006D22D0"/>
    <w:rsid w:val="006D2E1B"/>
    <w:rsid w:val="006D2E5C"/>
    <w:rsid w:val="006D3785"/>
    <w:rsid w:val="006D3A44"/>
    <w:rsid w:val="006D45CD"/>
    <w:rsid w:val="006D4957"/>
    <w:rsid w:val="006D4A79"/>
    <w:rsid w:val="006D4B7F"/>
    <w:rsid w:val="006D6A3C"/>
    <w:rsid w:val="006D709B"/>
    <w:rsid w:val="006D719C"/>
    <w:rsid w:val="006D7437"/>
    <w:rsid w:val="006D751F"/>
    <w:rsid w:val="006E0184"/>
    <w:rsid w:val="006E04CC"/>
    <w:rsid w:val="006E05D3"/>
    <w:rsid w:val="006E070C"/>
    <w:rsid w:val="006E07E1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194A"/>
    <w:rsid w:val="006F2705"/>
    <w:rsid w:val="006F28EB"/>
    <w:rsid w:val="006F2AB4"/>
    <w:rsid w:val="006F2EFA"/>
    <w:rsid w:val="006F2F11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387"/>
    <w:rsid w:val="0070246E"/>
    <w:rsid w:val="007025E7"/>
    <w:rsid w:val="00702CB5"/>
    <w:rsid w:val="0070360F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4C9"/>
    <w:rsid w:val="0071077E"/>
    <w:rsid w:val="007107B5"/>
    <w:rsid w:val="00710C63"/>
    <w:rsid w:val="00710CF1"/>
    <w:rsid w:val="00710FDF"/>
    <w:rsid w:val="0071107C"/>
    <w:rsid w:val="007110ED"/>
    <w:rsid w:val="00711279"/>
    <w:rsid w:val="00711614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5CDC"/>
    <w:rsid w:val="007160DB"/>
    <w:rsid w:val="0071653F"/>
    <w:rsid w:val="00716FF2"/>
    <w:rsid w:val="007170F2"/>
    <w:rsid w:val="0071750E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3EB6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AB0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8E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3CEF"/>
    <w:rsid w:val="0074469C"/>
    <w:rsid w:val="00744BC7"/>
    <w:rsid w:val="00745364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4DA"/>
    <w:rsid w:val="00747ECB"/>
    <w:rsid w:val="007502D9"/>
    <w:rsid w:val="00750432"/>
    <w:rsid w:val="00750462"/>
    <w:rsid w:val="00750550"/>
    <w:rsid w:val="007511F9"/>
    <w:rsid w:val="0075138B"/>
    <w:rsid w:val="00751544"/>
    <w:rsid w:val="00751B8B"/>
    <w:rsid w:val="00751D16"/>
    <w:rsid w:val="007522CE"/>
    <w:rsid w:val="0075238E"/>
    <w:rsid w:val="0075249B"/>
    <w:rsid w:val="0075266B"/>
    <w:rsid w:val="007529E4"/>
    <w:rsid w:val="00752C5A"/>
    <w:rsid w:val="00753409"/>
    <w:rsid w:val="007537A8"/>
    <w:rsid w:val="00753A5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88B"/>
    <w:rsid w:val="00756DFC"/>
    <w:rsid w:val="00756ED9"/>
    <w:rsid w:val="007571A0"/>
    <w:rsid w:val="00757D1D"/>
    <w:rsid w:val="00760553"/>
    <w:rsid w:val="00761671"/>
    <w:rsid w:val="00761677"/>
    <w:rsid w:val="00761DD2"/>
    <w:rsid w:val="00761EF7"/>
    <w:rsid w:val="0076264A"/>
    <w:rsid w:val="00762AC1"/>
    <w:rsid w:val="00763461"/>
    <w:rsid w:val="00763751"/>
    <w:rsid w:val="00763AFE"/>
    <w:rsid w:val="00763E1B"/>
    <w:rsid w:val="0076411B"/>
    <w:rsid w:val="00764218"/>
    <w:rsid w:val="00764C88"/>
    <w:rsid w:val="00764CBA"/>
    <w:rsid w:val="00764DD0"/>
    <w:rsid w:val="007656F6"/>
    <w:rsid w:val="00765F62"/>
    <w:rsid w:val="0076683A"/>
    <w:rsid w:val="00766D56"/>
    <w:rsid w:val="00766F52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2F9"/>
    <w:rsid w:val="0077399C"/>
    <w:rsid w:val="00773DB3"/>
    <w:rsid w:val="0077453B"/>
    <w:rsid w:val="00774965"/>
    <w:rsid w:val="00774D2C"/>
    <w:rsid w:val="00775103"/>
    <w:rsid w:val="00775277"/>
    <w:rsid w:val="00775451"/>
    <w:rsid w:val="007756E0"/>
    <w:rsid w:val="0077573B"/>
    <w:rsid w:val="00776520"/>
    <w:rsid w:val="00776C54"/>
    <w:rsid w:val="00776CDC"/>
    <w:rsid w:val="00777402"/>
    <w:rsid w:val="007774A6"/>
    <w:rsid w:val="00777BEE"/>
    <w:rsid w:val="00777EAA"/>
    <w:rsid w:val="00780E79"/>
    <w:rsid w:val="007811CD"/>
    <w:rsid w:val="00781320"/>
    <w:rsid w:val="00781BC7"/>
    <w:rsid w:val="00781D30"/>
    <w:rsid w:val="0078211D"/>
    <w:rsid w:val="00782165"/>
    <w:rsid w:val="00782478"/>
    <w:rsid w:val="00782A4E"/>
    <w:rsid w:val="00782CA1"/>
    <w:rsid w:val="00782DF0"/>
    <w:rsid w:val="00783361"/>
    <w:rsid w:val="007836D6"/>
    <w:rsid w:val="00783771"/>
    <w:rsid w:val="00783B06"/>
    <w:rsid w:val="00783B3C"/>
    <w:rsid w:val="00783E7F"/>
    <w:rsid w:val="007843C1"/>
    <w:rsid w:val="00784A57"/>
    <w:rsid w:val="00784EFD"/>
    <w:rsid w:val="007855CF"/>
    <w:rsid w:val="00785B82"/>
    <w:rsid w:val="00785BE5"/>
    <w:rsid w:val="00786100"/>
    <w:rsid w:val="00786147"/>
    <w:rsid w:val="00786E3D"/>
    <w:rsid w:val="0078734C"/>
    <w:rsid w:val="007875C7"/>
    <w:rsid w:val="00787832"/>
    <w:rsid w:val="00787844"/>
    <w:rsid w:val="007905E5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B6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D0F"/>
    <w:rsid w:val="00796FC4"/>
    <w:rsid w:val="0079726F"/>
    <w:rsid w:val="007972A8"/>
    <w:rsid w:val="00797B5F"/>
    <w:rsid w:val="00797ED7"/>
    <w:rsid w:val="007A0A16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7A5"/>
    <w:rsid w:val="007A2AB8"/>
    <w:rsid w:val="007A2E09"/>
    <w:rsid w:val="007A33CC"/>
    <w:rsid w:val="007A349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A7A86"/>
    <w:rsid w:val="007B01D6"/>
    <w:rsid w:val="007B0E3A"/>
    <w:rsid w:val="007B1442"/>
    <w:rsid w:val="007B16B7"/>
    <w:rsid w:val="007B1B6A"/>
    <w:rsid w:val="007B2052"/>
    <w:rsid w:val="007B2159"/>
    <w:rsid w:val="007B23A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B7B91"/>
    <w:rsid w:val="007C0534"/>
    <w:rsid w:val="007C0638"/>
    <w:rsid w:val="007C0BF1"/>
    <w:rsid w:val="007C0EEB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1ECA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70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313"/>
    <w:rsid w:val="007E475A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555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14"/>
    <w:rsid w:val="007F5C63"/>
    <w:rsid w:val="007F5FDE"/>
    <w:rsid w:val="007F6288"/>
    <w:rsid w:val="007F64B4"/>
    <w:rsid w:val="007F7B67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567"/>
    <w:rsid w:val="00810759"/>
    <w:rsid w:val="00811EC0"/>
    <w:rsid w:val="008123D5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F25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C27"/>
    <w:rsid w:val="00822C9D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77B"/>
    <w:rsid w:val="00835C57"/>
    <w:rsid w:val="00836053"/>
    <w:rsid w:val="008360DA"/>
    <w:rsid w:val="008363D5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0FD"/>
    <w:rsid w:val="008412A7"/>
    <w:rsid w:val="00841374"/>
    <w:rsid w:val="008414EE"/>
    <w:rsid w:val="00841598"/>
    <w:rsid w:val="00841E89"/>
    <w:rsid w:val="0084246E"/>
    <w:rsid w:val="008428B1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1F5F"/>
    <w:rsid w:val="008622FA"/>
    <w:rsid w:val="00862402"/>
    <w:rsid w:val="00862BE0"/>
    <w:rsid w:val="00862D6E"/>
    <w:rsid w:val="00862F80"/>
    <w:rsid w:val="00863424"/>
    <w:rsid w:val="0086381F"/>
    <w:rsid w:val="008638B1"/>
    <w:rsid w:val="00863E15"/>
    <w:rsid w:val="00863F6E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573"/>
    <w:rsid w:val="00874711"/>
    <w:rsid w:val="0087489D"/>
    <w:rsid w:val="00874925"/>
    <w:rsid w:val="00874A10"/>
    <w:rsid w:val="00874D22"/>
    <w:rsid w:val="00875037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3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19"/>
    <w:rsid w:val="00891454"/>
    <w:rsid w:val="00891A01"/>
    <w:rsid w:val="00891FDA"/>
    <w:rsid w:val="00892311"/>
    <w:rsid w:val="00892645"/>
    <w:rsid w:val="008928FB"/>
    <w:rsid w:val="00892F1F"/>
    <w:rsid w:val="00893412"/>
    <w:rsid w:val="00893576"/>
    <w:rsid w:val="00893756"/>
    <w:rsid w:val="008937F1"/>
    <w:rsid w:val="00893992"/>
    <w:rsid w:val="00893F2A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8BC"/>
    <w:rsid w:val="008A527D"/>
    <w:rsid w:val="008A64DA"/>
    <w:rsid w:val="008A6D25"/>
    <w:rsid w:val="008A767E"/>
    <w:rsid w:val="008B04C1"/>
    <w:rsid w:val="008B09AE"/>
    <w:rsid w:val="008B0F7F"/>
    <w:rsid w:val="008B0FD0"/>
    <w:rsid w:val="008B16D1"/>
    <w:rsid w:val="008B182C"/>
    <w:rsid w:val="008B1C61"/>
    <w:rsid w:val="008B2865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6F19"/>
    <w:rsid w:val="008B7175"/>
    <w:rsid w:val="008B7270"/>
    <w:rsid w:val="008B7475"/>
    <w:rsid w:val="008B7630"/>
    <w:rsid w:val="008B7789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695E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A8"/>
    <w:rsid w:val="008D6BE4"/>
    <w:rsid w:val="008D6CAD"/>
    <w:rsid w:val="008D6F83"/>
    <w:rsid w:val="008D7B63"/>
    <w:rsid w:val="008E0FD8"/>
    <w:rsid w:val="008E13CF"/>
    <w:rsid w:val="008E1E32"/>
    <w:rsid w:val="008E2315"/>
    <w:rsid w:val="008E2433"/>
    <w:rsid w:val="008E253D"/>
    <w:rsid w:val="008E3108"/>
    <w:rsid w:val="008E36A8"/>
    <w:rsid w:val="008E3B7C"/>
    <w:rsid w:val="008E4191"/>
    <w:rsid w:val="008E4980"/>
    <w:rsid w:val="008E52A2"/>
    <w:rsid w:val="008E52A3"/>
    <w:rsid w:val="008E5427"/>
    <w:rsid w:val="008E54D4"/>
    <w:rsid w:val="008E65F1"/>
    <w:rsid w:val="008E66F1"/>
    <w:rsid w:val="008E6EDC"/>
    <w:rsid w:val="008E7318"/>
    <w:rsid w:val="008E737B"/>
    <w:rsid w:val="008E74B3"/>
    <w:rsid w:val="008E79A6"/>
    <w:rsid w:val="008E7DB5"/>
    <w:rsid w:val="008E7E18"/>
    <w:rsid w:val="008F004D"/>
    <w:rsid w:val="008F05CE"/>
    <w:rsid w:val="008F09B2"/>
    <w:rsid w:val="008F0AA5"/>
    <w:rsid w:val="008F0B9C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23A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6F89"/>
    <w:rsid w:val="0090743A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5E06"/>
    <w:rsid w:val="0091620E"/>
    <w:rsid w:val="00916423"/>
    <w:rsid w:val="00916AC3"/>
    <w:rsid w:val="00916D58"/>
    <w:rsid w:val="0091790D"/>
    <w:rsid w:val="00917AEA"/>
    <w:rsid w:val="00917EE5"/>
    <w:rsid w:val="00917FFE"/>
    <w:rsid w:val="00920002"/>
    <w:rsid w:val="009205C5"/>
    <w:rsid w:val="00920684"/>
    <w:rsid w:val="00921867"/>
    <w:rsid w:val="00922012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21C"/>
    <w:rsid w:val="009408E1"/>
    <w:rsid w:val="00941656"/>
    <w:rsid w:val="009416BB"/>
    <w:rsid w:val="00942453"/>
    <w:rsid w:val="00942E3E"/>
    <w:rsid w:val="00943021"/>
    <w:rsid w:val="0094331B"/>
    <w:rsid w:val="00943A33"/>
    <w:rsid w:val="00943C92"/>
    <w:rsid w:val="0094406B"/>
    <w:rsid w:val="009440DD"/>
    <w:rsid w:val="009456DF"/>
    <w:rsid w:val="009473E1"/>
    <w:rsid w:val="009474BC"/>
    <w:rsid w:val="009479FA"/>
    <w:rsid w:val="00947B45"/>
    <w:rsid w:val="009504AC"/>
    <w:rsid w:val="009516C8"/>
    <w:rsid w:val="00952260"/>
    <w:rsid w:val="0095236A"/>
    <w:rsid w:val="0095240A"/>
    <w:rsid w:val="00952979"/>
    <w:rsid w:val="00952B4B"/>
    <w:rsid w:val="009531C2"/>
    <w:rsid w:val="00953784"/>
    <w:rsid w:val="009545BE"/>
    <w:rsid w:val="00954A77"/>
    <w:rsid w:val="00954C4C"/>
    <w:rsid w:val="00954C6A"/>
    <w:rsid w:val="00954DF5"/>
    <w:rsid w:val="009555E2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161"/>
    <w:rsid w:val="00961709"/>
    <w:rsid w:val="009619FF"/>
    <w:rsid w:val="00961A89"/>
    <w:rsid w:val="009630DD"/>
    <w:rsid w:val="00963287"/>
    <w:rsid w:val="009632BB"/>
    <w:rsid w:val="009632D2"/>
    <w:rsid w:val="00963789"/>
    <w:rsid w:val="0096391A"/>
    <w:rsid w:val="0096395A"/>
    <w:rsid w:val="00964417"/>
    <w:rsid w:val="009655D2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8A3"/>
    <w:rsid w:val="0097193F"/>
    <w:rsid w:val="00971D2B"/>
    <w:rsid w:val="00972701"/>
    <w:rsid w:val="00972BDA"/>
    <w:rsid w:val="00972D75"/>
    <w:rsid w:val="00972DA0"/>
    <w:rsid w:val="00972DAE"/>
    <w:rsid w:val="00972FC3"/>
    <w:rsid w:val="0097329B"/>
    <w:rsid w:val="00973A8E"/>
    <w:rsid w:val="00973AE7"/>
    <w:rsid w:val="00974BD4"/>
    <w:rsid w:val="00975087"/>
    <w:rsid w:val="00975146"/>
    <w:rsid w:val="00975365"/>
    <w:rsid w:val="0097566D"/>
    <w:rsid w:val="009758FD"/>
    <w:rsid w:val="00975B13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22F3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7C3"/>
    <w:rsid w:val="009859FA"/>
    <w:rsid w:val="009859FD"/>
    <w:rsid w:val="00985DB3"/>
    <w:rsid w:val="00985F51"/>
    <w:rsid w:val="0098635E"/>
    <w:rsid w:val="00986DF3"/>
    <w:rsid w:val="00986EE4"/>
    <w:rsid w:val="00987465"/>
    <w:rsid w:val="00987D94"/>
    <w:rsid w:val="00990AB1"/>
    <w:rsid w:val="00991BB7"/>
    <w:rsid w:val="00991EA0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0CB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126"/>
    <w:rsid w:val="009C5FEB"/>
    <w:rsid w:val="009C6133"/>
    <w:rsid w:val="009C6AB8"/>
    <w:rsid w:val="009C6FE1"/>
    <w:rsid w:val="009C728D"/>
    <w:rsid w:val="009C757C"/>
    <w:rsid w:val="009D0BC8"/>
    <w:rsid w:val="009D10FC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B5E"/>
    <w:rsid w:val="009E0DC3"/>
    <w:rsid w:val="009E17FE"/>
    <w:rsid w:val="009E1BA5"/>
    <w:rsid w:val="009E25B8"/>
    <w:rsid w:val="009E3327"/>
    <w:rsid w:val="009E33E6"/>
    <w:rsid w:val="009E421A"/>
    <w:rsid w:val="009E480D"/>
    <w:rsid w:val="009E5096"/>
    <w:rsid w:val="009E5CA0"/>
    <w:rsid w:val="009E5F6B"/>
    <w:rsid w:val="009E6E67"/>
    <w:rsid w:val="009E73B5"/>
    <w:rsid w:val="009E77DC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3C12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329"/>
    <w:rsid w:val="00A1177E"/>
    <w:rsid w:val="00A11D0E"/>
    <w:rsid w:val="00A11D7C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17"/>
    <w:rsid w:val="00A16088"/>
    <w:rsid w:val="00A160A7"/>
    <w:rsid w:val="00A16885"/>
    <w:rsid w:val="00A16E2C"/>
    <w:rsid w:val="00A171BF"/>
    <w:rsid w:val="00A17A7B"/>
    <w:rsid w:val="00A20371"/>
    <w:rsid w:val="00A209D7"/>
    <w:rsid w:val="00A20A31"/>
    <w:rsid w:val="00A20C83"/>
    <w:rsid w:val="00A210A6"/>
    <w:rsid w:val="00A211B0"/>
    <w:rsid w:val="00A213AB"/>
    <w:rsid w:val="00A218CA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B53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B9A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762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194"/>
    <w:rsid w:val="00A5185A"/>
    <w:rsid w:val="00A519BC"/>
    <w:rsid w:val="00A51D4C"/>
    <w:rsid w:val="00A51FF3"/>
    <w:rsid w:val="00A5217C"/>
    <w:rsid w:val="00A52195"/>
    <w:rsid w:val="00A5222E"/>
    <w:rsid w:val="00A52287"/>
    <w:rsid w:val="00A52403"/>
    <w:rsid w:val="00A52674"/>
    <w:rsid w:val="00A527C8"/>
    <w:rsid w:val="00A52BDD"/>
    <w:rsid w:val="00A535EE"/>
    <w:rsid w:val="00A538FC"/>
    <w:rsid w:val="00A53FB6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2F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4B5"/>
    <w:rsid w:val="00A6450C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5B0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5C3"/>
    <w:rsid w:val="00A8491D"/>
    <w:rsid w:val="00A84C75"/>
    <w:rsid w:val="00A850EA"/>
    <w:rsid w:val="00A860AF"/>
    <w:rsid w:val="00A86BFA"/>
    <w:rsid w:val="00A86C7C"/>
    <w:rsid w:val="00A871F5"/>
    <w:rsid w:val="00A87958"/>
    <w:rsid w:val="00A879B2"/>
    <w:rsid w:val="00A87E15"/>
    <w:rsid w:val="00A90442"/>
    <w:rsid w:val="00A90A86"/>
    <w:rsid w:val="00A91859"/>
    <w:rsid w:val="00A9194D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388"/>
    <w:rsid w:val="00A959B3"/>
    <w:rsid w:val="00A95E97"/>
    <w:rsid w:val="00A9660A"/>
    <w:rsid w:val="00A96EA1"/>
    <w:rsid w:val="00A9707E"/>
    <w:rsid w:val="00A97317"/>
    <w:rsid w:val="00AA00FB"/>
    <w:rsid w:val="00AA0720"/>
    <w:rsid w:val="00AA0FD9"/>
    <w:rsid w:val="00AA1087"/>
    <w:rsid w:val="00AA1235"/>
    <w:rsid w:val="00AA1565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1DE"/>
    <w:rsid w:val="00AB44A5"/>
    <w:rsid w:val="00AB4564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295C"/>
    <w:rsid w:val="00AC309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1F63"/>
    <w:rsid w:val="00AD210A"/>
    <w:rsid w:val="00AD2A70"/>
    <w:rsid w:val="00AD2D03"/>
    <w:rsid w:val="00AD2E9A"/>
    <w:rsid w:val="00AD395A"/>
    <w:rsid w:val="00AD3C6D"/>
    <w:rsid w:val="00AD3C9B"/>
    <w:rsid w:val="00AD42CD"/>
    <w:rsid w:val="00AD4DB6"/>
    <w:rsid w:val="00AD4F1B"/>
    <w:rsid w:val="00AD4F87"/>
    <w:rsid w:val="00AD5069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7DF"/>
    <w:rsid w:val="00AD7AAF"/>
    <w:rsid w:val="00AE010A"/>
    <w:rsid w:val="00AE0E23"/>
    <w:rsid w:val="00AE11F0"/>
    <w:rsid w:val="00AE12E1"/>
    <w:rsid w:val="00AE15DF"/>
    <w:rsid w:val="00AE273C"/>
    <w:rsid w:val="00AE2899"/>
    <w:rsid w:val="00AE2906"/>
    <w:rsid w:val="00AE3A07"/>
    <w:rsid w:val="00AE3C93"/>
    <w:rsid w:val="00AE3CB8"/>
    <w:rsid w:val="00AE428D"/>
    <w:rsid w:val="00AE503D"/>
    <w:rsid w:val="00AE5607"/>
    <w:rsid w:val="00AE5696"/>
    <w:rsid w:val="00AE56C5"/>
    <w:rsid w:val="00AE6386"/>
    <w:rsid w:val="00AE6816"/>
    <w:rsid w:val="00AE6D8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799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EDF"/>
    <w:rsid w:val="00B13EE9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840"/>
    <w:rsid w:val="00B25B09"/>
    <w:rsid w:val="00B25B73"/>
    <w:rsid w:val="00B25F79"/>
    <w:rsid w:val="00B261E6"/>
    <w:rsid w:val="00B263D6"/>
    <w:rsid w:val="00B266C6"/>
    <w:rsid w:val="00B26A4A"/>
    <w:rsid w:val="00B26AD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58D"/>
    <w:rsid w:val="00B35F26"/>
    <w:rsid w:val="00B364F0"/>
    <w:rsid w:val="00B366CB"/>
    <w:rsid w:val="00B3703E"/>
    <w:rsid w:val="00B37A29"/>
    <w:rsid w:val="00B4048F"/>
    <w:rsid w:val="00B40694"/>
    <w:rsid w:val="00B40AFA"/>
    <w:rsid w:val="00B40EA9"/>
    <w:rsid w:val="00B415F2"/>
    <w:rsid w:val="00B41D57"/>
    <w:rsid w:val="00B41EDF"/>
    <w:rsid w:val="00B41F16"/>
    <w:rsid w:val="00B4239C"/>
    <w:rsid w:val="00B4290E"/>
    <w:rsid w:val="00B429FD"/>
    <w:rsid w:val="00B42BF5"/>
    <w:rsid w:val="00B42F42"/>
    <w:rsid w:val="00B4341F"/>
    <w:rsid w:val="00B439E4"/>
    <w:rsid w:val="00B43E5F"/>
    <w:rsid w:val="00B43E6D"/>
    <w:rsid w:val="00B44028"/>
    <w:rsid w:val="00B442B6"/>
    <w:rsid w:val="00B4462D"/>
    <w:rsid w:val="00B44C56"/>
    <w:rsid w:val="00B45AFA"/>
    <w:rsid w:val="00B45AFC"/>
    <w:rsid w:val="00B45E48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731"/>
    <w:rsid w:val="00B51990"/>
    <w:rsid w:val="00B52742"/>
    <w:rsid w:val="00B52AEF"/>
    <w:rsid w:val="00B52B0C"/>
    <w:rsid w:val="00B534BF"/>
    <w:rsid w:val="00B5352B"/>
    <w:rsid w:val="00B538CF"/>
    <w:rsid w:val="00B53BFA"/>
    <w:rsid w:val="00B540C6"/>
    <w:rsid w:val="00B5416D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6F4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746"/>
    <w:rsid w:val="00B66E83"/>
    <w:rsid w:val="00B672B4"/>
    <w:rsid w:val="00B67649"/>
    <w:rsid w:val="00B67A34"/>
    <w:rsid w:val="00B67BD5"/>
    <w:rsid w:val="00B67E02"/>
    <w:rsid w:val="00B704D2"/>
    <w:rsid w:val="00B707A5"/>
    <w:rsid w:val="00B70C29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81C"/>
    <w:rsid w:val="00B80D07"/>
    <w:rsid w:val="00B80F04"/>
    <w:rsid w:val="00B81550"/>
    <w:rsid w:val="00B81A76"/>
    <w:rsid w:val="00B81FEA"/>
    <w:rsid w:val="00B82AD1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02E"/>
    <w:rsid w:val="00B91194"/>
    <w:rsid w:val="00B9120C"/>
    <w:rsid w:val="00B930E1"/>
    <w:rsid w:val="00B93177"/>
    <w:rsid w:val="00B931FE"/>
    <w:rsid w:val="00B9390A"/>
    <w:rsid w:val="00B93B0F"/>
    <w:rsid w:val="00B94A8F"/>
    <w:rsid w:val="00B94C46"/>
    <w:rsid w:val="00B95E87"/>
    <w:rsid w:val="00B962CB"/>
    <w:rsid w:val="00B967A4"/>
    <w:rsid w:val="00B968E8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88E"/>
    <w:rsid w:val="00BA09A1"/>
    <w:rsid w:val="00BA0C79"/>
    <w:rsid w:val="00BA0F43"/>
    <w:rsid w:val="00BA0F52"/>
    <w:rsid w:val="00BA10B2"/>
    <w:rsid w:val="00BA2321"/>
    <w:rsid w:val="00BA2C5D"/>
    <w:rsid w:val="00BA3486"/>
    <w:rsid w:val="00BA37A7"/>
    <w:rsid w:val="00BA38F5"/>
    <w:rsid w:val="00BA3D63"/>
    <w:rsid w:val="00BA3DC2"/>
    <w:rsid w:val="00BA40D5"/>
    <w:rsid w:val="00BA4193"/>
    <w:rsid w:val="00BA4304"/>
    <w:rsid w:val="00BA538D"/>
    <w:rsid w:val="00BA561B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0BDC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023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6D7"/>
    <w:rsid w:val="00BB7A1F"/>
    <w:rsid w:val="00BB7A22"/>
    <w:rsid w:val="00BB7AB1"/>
    <w:rsid w:val="00BC02EE"/>
    <w:rsid w:val="00BC0BA5"/>
    <w:rsid w:val="00BC0E77"/>
    <w:rsid w:val="00BC18EF"/>
    <w:rsid w:val="00BC1B83"/>
    <w:rsid w:val="00BC1BA0"/>
    <w:rsid w:val="00BC2474"/>
    <w:rsid w:val="00BC3B05"/>
    <w:rsid w:val="00BC3BDE"/>
    <w:rsid w:val="00BC3CD6"/>
    <w:rsid w:val="00BC4129"/>
    <w:rsid w:val="00BC49A0"/>
    <w:rsid w:val="00BC4B97"/>
    <w:rsid w:val="00BC4D2F"/>
    <w:rsid w:val="00BC58CA"/>
    <w:rsid w:val="00BC5E24"/>
    <w:rsid w:val="00BC611F"/>
    <w:rsid w:val="00BC62BE"/>
    <w:rsid w:val="00BC63D2"/>
    <w:rsid w:val="00BC6627"/>
    <w:rsid w:val="00BC71DD"/>
    <w:rsid w:val="00BC7385"/>
    <w:rsid w:val="00BC7B55"/>
    <w:rsid w:val="00BC7B79"/>
    <w:rsid w:val="00BD07B4"/>
    <w:rsid w:val="00BD098A"/>
    <w:rsid w:val="00BD0C69"/>
    <w:rsid w:val="00BD1393"/>
    <w:rsid w:val="00BD15A1"/>
    <w:rsid w:val="00BD193E"/>
    <w:rsid w:val="00BD1F86"/>
    <w:rsid w:val="00BD2069"/>
    <w:rsid w:val="00BD2C94"/>
    <w:rsid w:val="00BD3262"/>
    <w:rsid w:val="00BD41FC"/>
    <w:rsid w:val="00BD45A5"/>
    <w:rsid w:val="00BD4671"/>
    <w:rsid w:val="00BD478C"/>
    <w:rsid w:val="00BD4A72"/>
    <w:rsid w:val="00BD4A99"/>
    <w:rsid w:val="00BD530F"/>
    <w:rsid w:val="00BD5AF2"/>
    <w:rsid w:val="00BD643F"/>
    <w:rsid w:val="00BD72BF"/>
    <w:rsid w:val="00BD7BC8"/>
    <w:rsid w:val="00BD7EE4"/>
    <w:rsid w:val="00BD7EE5"/>
    <w:rsid w:val="00BE0474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5C48"/>
    <w:rsid w:val="00BE602A"/>
    <w:rsid w:val="00BE644D"/>
    <w:rsid w:val="00BE74D4"/>
    <w:rsid w:val="00BE7BBC"/>
    <w:rsid w:val="00BE7FAA"/>
    <w:rsid w:val="00BF0058"/>
    <w:rsid w:val="00BF06EF"/>
    <w:rsid w:val="00BF09B1"/>
    <w:rsid w:val="00BF13A4"/>
    <w:rsid w:val="00BF2CD8"/>
    <w:rsid w:val="00BF2DA4"/>
    <w:rsid w:val="00BF353B"/>
    <w:rsid w:val="00BF4374"/>
    <w:rsid w:val="00BF4A55"/>
    <w:rsid w:val="00BF515B"/>
    <w:rsid w:val="00BF55D0"/>
    <w:rsid w:val="00BF5B2F"/>
    <w:rsid w:val="00BF6C6D"/>
    <w:rsid w:val="00BF6EC2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7B7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A86"/>
    <w:rsid w:val="00C15B4A"/>
    <w:rsid w:val="00C161D6"/>
    <w:rsid w:val="00C162EB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E26"/>
    <w:rsid w:val="00C25F01"/>
    <w:rsid w:val="00C25F96"/>
    <w:rsid w:val="00C26527"/>
    <w:rsid w:val="00C26D1A"/>
    <w:rsid w:val="00C27D8C"/>
    <w:rsid w:val="00C306B8"/>
    <w:rsid w:val="00C30FCC"/>
    <w:rsid w:val="00C312BC"/>
    <w:rsid w:val="00C31F8E"/>
    <w:rsid w:val="00C32484"/>
    <w:rsid w:val="00C32637"/>
    <w:rsid w:val="00C328C2"/>
    <w:rsid w:val="00C3290A"/>
    <w:rsid w:val="00C32E45"/>
    <w:rsid w:val="00C32EDF"/>
    <w:rsid w:val="00C330F3"/>
    <w:rsid w:val="00C338F2"/>
    <w:rsid w:val="00C33ABF"/>
    <w:rsid w:val="00C34046"/>
    <w:rsid w:val="00C34450"/>
    <w:rsid w:val="00C34453"/>
    <w:rsid w:val="00C34644"/>
    <w:rsid w:val="00C34647"/>
    <w:rsid w:val="00C34CA3"/>
    <w:rsid w:val="00C3515F"/>
    <w:rsid w:val="00C35573"/>
    <w:rsid w:val="00C35867"/>
    <w:rsid w:val="00C36027"/>
    <w:rsid w:val="00C36410"/>
    <w:rsid w:val="00C36C57"/>
    <w:rsid w:val="00C37155"/>
    <w:rsid w:val="00C371E5"/>
    <w:rsid w:val="00C37A8F"/>
    <w:rsid w:val="00C401AE"/>
    <w:rsid w:val="00C40860"/>
    <w:rsid w:val="00C40CCC"/>
    <w:rsid w:val="00C41253"/>
    <w:rsid w:val="00C41304"/>
    <w:rsid w:val="00C4141A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55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6A1E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0A6"/>
    <w:rsid w:val="00C67170"/>
    <w:rsid w:val="00C671F4"/>
    <w:rsid w:val="00C67290"/>
    <w:rsid w:val="00C677A9"/>
    <w:rsid w:val="00C67FF6"/>
    <w:rsid w:val="00C70129"/>
    <w:rsid w:val="00C705EE"/>
    <w:rsid w:val="00C70F92"/>
    <w:rsid w:val="00C713DB"/>
    <w:rsid w:val="00C71514"/>
    <w:rsid w:val="00C71E2E"/>
    <w:rsid w:val="00C73907"/>
    <w:rsid w:val="00C73FEC"/>
    <w:rsid w:val="00C7430E"/>
    <w:rsid w:val="00C74914"/>
    <w:rsid w:val="00C74B3A"/>
    <w:rsid w:val="00C74D93"/>
    <w:rsid w:val="00C74F32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6EC"/>
    <w:rsid w:val="00C80D8B"/>
    <w:rsid w:val="00C81D57"/>
    <w:rsid w:val="00C82231"/>
    <w:rsid w:val="00C829E1"/>
    <w:rsid w:val="00C82C85"/>
    <w:rsid w:val="00C8316C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4C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208"/>
    <w:rsid w:val="00C943D2"/>
    <w:rsid w:val="00C9465F"/>
    <w:rsid w:val="00C94700"/>
    <w:rsid w:val="00C94B8E"/>
    <w:rsid w:val="00C9512F"/>
    <w:rsid w:val="00C95840"/>
    <w:rsid w:val="00C95FF1"/>
    <w:rsid w:val="00C9639D"/>
    <w:rsid w:val="00C9656F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DF6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1766"/>
    <w:rsid w:val="00CB1984"/>
    <w:rsid w:val="00CB1F44"/>
    <w:rsid w:val="00CB22A8"/>
    <w:rsid w:val="00CB26AD"/>
    <w:rsid w:val="00CB2B7D"/>
    <w:rsid w:val="00CB362F"/>
    <w:rsid w:val="00CB37DE"/>
    <w:rsid w:val="00CB3AC6"/>
    <w:rsid w:val="00CB3BCD"/>
    <w:rsid w:val="00CB3EA7"/>
    <w:rsid w:val="00CB3EC1"/>
    <w:rsid w:val="00CB3FC3"/>
    <w:rsid w:val="00CB41E8"/>
    <w:rsid w:val="00CB4D1F"/>
    <w:rsid w:val="00CB4E10"/>
    <w:rsid w:val="00CB4FDF"/>
    <w:rsid w:val="00CB52FB"/>
    <w:rsid w:val="00CB5403"/>
    <w:rsid w:val="00CB5837"/>
    <w:rsid w:val="00CB624A"/>
    <w:rsid w:val="00CB694E"/>
    <w:rsid w:val="00CB6F82"/>
    <w:rsid w:val="00CB71F8"/>
    <w:rsid w:val="00CB742E"/>
    <w:rsid w:val="00CB78E7"/>
    <w:rsid w:val="00CB7E75"/>
    <w:rsid w:val="00CC004B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9F3"/>
    <w:rsid w:val="00CC5A74"/>
    <w:rsid w:val="00CC5F94"/>
    <w:rsid w:val="00CC615A"/>
    <w:rsid w:val="00CC6988"/>
    <w:rsid w:val="00CC6A7F"/>
    <w:rsid w:val="00CC6D4B"/>
    <w:rsid w:val="00CC7C64"/>
    <w:rsid w:val="00CD007A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1BA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FD6"/>
    <w:rsid w:val="00CE5147"/>
    <w:rsid w:val="00CE529E"/>
    <w:rsid w:val="00CE54B2"/>
    <w:rsid w:val="00CE61BC"/>
    <w:rsid w:val="00CE6966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5A"/>
    <w:rsid w:val="00CF26C4"/>
    <w:rsid w:val="00CF2740"/>
    <w:rsid w:val="00CF2B38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8F1"/>
    <w:rsid w:val="00D01B68"/>
    <w:rsid w:val="00D01C5A"/>
    <w:rsid w:val="00D01F07"/>
    <w:rsid w:val="00D03BE2"/>
    <w:rsid w:val="00D03E0F"/>
    <w:rsid w:val="00D03FC0"/>
    <w:rsid w:val="00D04843"/>
    <w:rsid w:val="00D048CC"/>
    <w:rsid w:val="00D04A31"/>
    <w:rsid w:val="00D0679B"/>
    <w:rsid w:val="00D0695C"/>
    <w:rsid w:val="00D112E0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9BC"/>
    <w:rsid w:val="00D14497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3CE"/>
    <w:rsid w:val="00D16752"/>
    <w:rsid w:val="00D1792E"/>
    <w:rsid w:val="00D17E56"/>
    <w:rsid w:val="00D201BF"/>
    <w:rsid w:val="00D2022F"/>
    <w:rsid w:val="00D20D63"/>
    <w:rsid w:val="00D210C2"/>
    <w:rsid w:val="00D210EA"/>
    <w:rsid w:val="00D214E7"/>
    <w:rsid w:val="00D21C3E"/>
    <w:rsid w:val="00D2258B"/>
    <w:rsid w:val="00D225B1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C01"/>
    <w:rsid w:val="00D26D3B"/>
    <w:rsid w:val="00D26E21"/>
    <w:rsid w:val="00D275A8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7A7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195E"/>
    <w:rsid w:val="00D42254"/>
    <w:rsid w:val="00D42303"/>
    <w:rsid w:val="00D425B9"/>
    <w:rsid w:val="00D42704"/>
    <w:rsid w:val="00D42DDD"/>
    <w:rsid w:val="00D432FD"/>
    <w:rsid w:val="00D4427C"/>
    <w:rsid w:val="00D446B2"/>
    <w:rsid w:val="00D44781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C05"/>
    <w:rsid w:val="00D47E86"/>
    <w:rsid w:val="00D47FB3"/>
    <w:rsid w:val="00D50037"/>
    <w:rsid w:val="00D500AB"/>
    <w:rsid w:val="00D50208"/>
    <w:rsid w:val="00D50D7B"/>
    <w:rsid w:val="00D51050"/>
    <w:rsid w:val="00D51281"/>
    <w:rsid w:val="00D51321"/>
    <w:rsid w:val="00D518C0"/>
    <w:rsid w:val="00D51D8C"/>
    <w:rsid w:val="00D51E24"/>
    <w:rsid w:val="00D51F52"/>
    <w:rsid w:val="00D51F98"/>
    <w:rsid w:val="00D52142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6D48"/>
    <w:rsid w:val="00D575D6"/>
    <w:rsid w:val="00D600B5"/>
    <w:rsid w:val="00D6017A"/>
    <w:rsid w:val="00D617B1"/>
    <w:rsid w:val="00D61FFC"/>
    <w:rsid w:val="00D62E88"/>
    <w:rsid w:val="00D641D4"/>
    <w:rsid w:val="00D64B9E"/>
    <w:rsid w:val="00D651AA"/>
    <w:rsid w:val="00D652BD"/>
    <w:rsid w:val="00D6563F"/>
    <w:rsid w:val="00D6591F"/>
    <w:rsid w:val="00D6597C"/>
    <w:rsid w:val="00D65B35"/>
    <w:rsid w:val="00D65EB8"/>
    <w:rsid w:val="00D66224"/>
    <w:rsid w:val="00D66B7B"/>
    <w:rsid w:val="00D67587"/>
    <w:rsid w:val="00D67B13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77DE7"/>
    <w:rsid w:val="00D801F5"/>
    <w:rsid w:val="00D8051B"/>
    <w:rsid w:val="00D80FAF"/>
    <w:rsid w:val="00D810D3"/>
    <w:rsid w:val="00D814FF"/>
    <w:rsid w:val="00D815FC"/>
    <w:rsid w:val="00D81BF6"/>
    <w:rsid w:val="00D81C4C"/>
    <w:rsid w:val="00D81C58"/>
    <w:rsid w:val="00D81C66"/>
    <w:rsid w:val="00D82471"/>
    <w:rsid w:val="00D82662"/>
    <w:rsid w:val="00D83C92"/>
    <w:rsid w:val="00D83E6B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DB"/>
    <w:rsid w:val="00D90FF3"/>
    <w:rsid w:val="00D914A5"/>
    <w:rsid w:val="00D91945"/>
    <w:rsid w:val="00D91A9B"/>
    <w:rsid w:val="00D92657"/>
    <w:rsid w:val="00D9269D"/>
    <w:rsid w:val="00D926A0"/>
    <w:rsid w:val="00D926CF"/>
    <w:rsid w:val="00D9324F"/>
    <w:rsid w:val="00D939B3"/>
    <w:rsid w:val="00D94323"/>
    <w:rsid w:val="00D95882"/>
    <w:rsid w:val="00D95923"/>
    <w:rsid w:val="00D95E7F"/>
    <w:rsid w:val="00D96378"/>
    <w:rsid w:val="00D96B2A"/>
    <w:rsid w:val="00D96CB7"/>
    <w:rsid w:val="00D96D7C"/>
    <w:rsid w:val="00D96E0F"/>
    <w:rsid w:val="00DA0068"/>
    <w:rsid w:val="00DA081E"/>
    <w:rsid w:val="00DA0A56"/>
    <w:rsid w:val="00DA0B49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B9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4D"/>
    <w:rsid w:val="00DB089C"/>
    <w:rsid w:val="00DB0E01"/>
    <w:rsid w:val="00DB121F"/>
    <w:rsid w:val="00DB20F0"/>
    <w:rsid w:val="00DB22B9"/>
    <w:rsid w:val="00DB2C56"/>
    <w:rsid w:val="00DB2E8C"/>
    <w:rsid w:val="00DB32FC"/>
    <w:rsid w:val="00DB372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49D"/>
    <w:rsid w:val="00DB74C6"/>
    <w:rsid w:val="00DB75E6"/>
    <w:rsid w:val="00DC00BB"/>
    <w:rsid w:val="00DC0431"/>
    <w:rsid w:val="00DC0686"/>
    <w:rsid w:val="00DC07FA"/>
    <w:rsid w:val="00DC0AEC"/>
    <w:rsid w:val="00DC12AC"/>
    <w:rsid w:val="00DC14A8"/>
    <w:rsid w:val="00DC1897"/>
    <w:rsid w:val="00DC2384"/>
    <w:rsid w:val="00DC2A35"/>
    <w:rsid w:val="00DC2B93"/>
    <w:rsid w:val="00DC2BCC"/>
    <w:rsid w:val="00DC3324"/>
    <w:rsid w:val="00DC399A"/>
    <w:rsid w:val="00DC40E5"/>
    <w:rsid w:val="00DC518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9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4DFF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E0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02B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15D"/>
    <w:rsid w:val="00DE7216"/>
    <w:rsid w:val="00DE73FE"/>
    <w:rsid w:val="00DF0172"/>
    <w:rsid w:val="00DF0A29"/>
    <w:rsid w:val="00DF0AE5"/>
    <w:rsid w:val="00DF0F22"/>
    <w:rsid w:val="00DF1560"/>
    <w:rsid w:val="00DF164C"/>
    <w:rsid w:val="00DF1A17"/>
    <w:rsid w:val="00DF20E2"/>
    <w:rsid w:val="00DF2C44"/>
    <w:rsid w:val="00DF2E7F"/>
    <w:rsid w:val="00DF3045"/>
    <w:rsid w:val="00DF3E65"/>
    <w:rsid w:val="00DF4B4F"/>
    <w:rsid w:val="00DF4F04"/>
    <w:rsid w:val="00DF4FC8"/>
    <w:rsid w:val="00DF53EC"/>
    <w:rsid w:val="00DF5AD2"/>
    <w:rsid w:val="00DF5E28"/>
    <w:rsid w:val="00DF66C3"/>
    <w:rsid w:val="00DF68B5"/>
    <w:rsid w:val="00E00008"/>
    <w:rsid w:val="00E0015B"/>
    <w:rsid w:val="00E00180"/>
    <w:rsid w:val="00E0028F"/>
    <w:rsid w:val="00E0041E"/>
    <w:rsid w:val="00E00C31"/>
    <w:rsid w:val="00E0155B"/>
    <w:rsid w:val="00E01DE4"/>
    <w:rsid w:val="00E02468"/>
    <w:rsid w:val="00E0283D"/>
    <w:rsid w:val="00E02BC2"/>
    <w:rsid w:val="00E02E30"/>
    <w:rsid w:val="00E0391C"/>
    <w:rsid w:val="00E040B5"/>
    <w:rsid w:val="00E046C4"/>
    <w:rsid w:val="00E046E5"/>
    <w:rsid w:val="00E04BF2"/>
    <w:rsid w:val="00E04EB7"/>
    <w:rsid w:val="00E0506C"/>
    <w:rsid w:val="00E05736"/>
    <w:rsid w:val="00E05C6F"/>
    <w:rsid w:val="00E06005"/>
    <w:rsid w:val="00E06096"/>
    <w:rsid w:val="00E06378"/>
    <w:rsid w:val="00E06529"/>
    <w:rsid w:val="00E0698D"/>
    <w:rsid w:val="00E06A0C"/>
    <w:rsid w:val="00E06B19"/>
    <w:rsid w:val="00E06B1D"/>
    <w:rsid w:val="00E06B59"/>
    <w:rsid w:val="00E07248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3BBD"/>
    <w:rsid w:val="00E13CDD"/>
    <w:rsid w:val="00E1448C"/>
    <w:rsid w:val="00E145CF"/>
    <w:rsid w:val="00E14823"/>
    <w:rsid w:val="00E154E6"/>
    <w:rsid w:val="00E159FD"/>
    <w:rsid w:val="00E16145"/>
    <w:rsid w:val="00E16260"/>
    <w:rsid w:val="00E166BE"/>
    <w:rsid w:val="00E16B28"/>
    <w:rsid w:val="00E205CF"/>
    <w:rsid w:val="00E2075B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0FE"/>
    <w:rsid w:val="00E24284"/>
    <w:rsid w:val="00E24BC7"/>
    <w:rsid w:val="00E24F5B"/>
    <w:rsid w:val="00E25A60"/>
    <w:rsid w:val="00E25AF0"/>
    <w:rsid w:val="00E26E69"/>
    <w:rsid w:val="00E26FCB"/>
    <w:rsid w:val="00E2715E"/>
    <w:rsid w:val="00E27881"/>
    <w:rsid w:val="00E317B0"/>
    <w:rsid w:val="00E317C4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70E8"/>
    <w:rsid w:val="00E371C7"/>
    <w:rsid w:val="00E37849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076"/>
    <w:rsid w:val="00E44D3E"/>
    <w:rsid w:val="00E45284"/>
    <w:rsid w:val="00E455B2"/>
    <w:rsid w:val="00E45853"/>
    <w:rsid w:val="00E47F5D"/>
    <w:rsid w:val="00E5006C"/>
    <w:rsid w:val="00E50B7E"/>
    <w:rsid w:val="00E510D7"/>
    <w:rsid w:val="00E514CE"/>
    <w:rsid w:val="00E516D1"/>
    <w:rsid w:val="00E52301"/>
    <w:rsid w:val="00E53895"/>
    <w:rsid w:val="00E53972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57153"/>
    <w:rsid w:val="00E60426"/>
    <w:rsid w:val="00E6054F"/>
    <w:rsid w:val="00E60B74"/>
    <w:rsid w:val="00E6146F"/>
    <w:rsid w:val="00E6212E"/>
    <w:rsid w:val="00E622FB"/>
    <w:rsid w:val="00E62609"/>
    <w:rsid w:val="00E62791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6E02"/>
    <w:rsid w:val="00E670EC"/>
    <w:rsid w:val="00E67F9C"/>
    <w:rsid w:val="00E70403"/>
    <w:rsid w:val="00E7047B"/>
    <w:rsid w:val="00E70756"/>
    <w:rsid w:val="00E70B97"/>
    <w:rsid w:val="00E70EDD"/>
    <w:rsid w:val="00E713C3"/>
    <w:rsid w:val="00E716C9"/>
    <w:rsid w:val="00E7214E"/>
    <w:rsid w:val="00E72159"/>
    <w:rsid w:val="00E7270A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01"/>
    <w:rsid w:val="00E822DC"/>
    <w:rsid w:val="00E82809"/>
    <w:rsid w:val="00E83860"/>
    <w:rsid w:val="00E83AF9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751"/>
    <w:rsid w:val="00EA1A2C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306"/>
    <w:rsid w:val="00EA68CF"/>
    <w:rsid w:val="00EA6BAA"/>
    <w:rsid w:val="00EA6DA4"/>
    <w:rsid w:val="00EA6E4C"/>
    <w:rsid w:val="00EA6FC8"/>
    <w:rsid w:val="00EA72C8"/>
    <w:rsid w:val="00EA78A1"/>
    <w:rsid w:val="00EA79A9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4CF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02"/>
    <w:rsid w:val="00EB4F6F"/>
    <w:rsid w:val="00EB5479"/>
    <w:rsid w:val="00EB555A"/>
    <w:rsid w:val="00EB574D"/>
    <w:rsid w:val="00EB58CE"/>
    <w:rsid w:val="00EB6474"/>
    <w:rsid w:val="00EB6BBD"/>
    <w:rsid w:val="00EB7886"/>
    <w:rsid w:val="00EC0CEC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4A4"/>
    <w:rsid w:val="00EC469E"/>
    <w:rsid w:val="00EC4A82"/>
    <w:rsid w:val="00EC4E95"/>
    <w:rsid w:val="00EC5531"/>
    <w:rsid w:val="00EC58F2"/>
    <w:rsid w:val="00EC593D"/>
    <w:rsid w:val="00EC59BB"/>
    <w:rsid w:val="00EC5A9D"/>
    <w:rsid w:val="00EC5BD6"/>
    <w:rsid w:val="00EC60D5"/>
    <w:rsid w:val="00EC6D18"/>
    <w:rsid w:val="00EC6DFF"/>
    <w:rsid w:val="00EC7066"/>
    <w:rsid w:val="00EC71EC"/>
    <w:rsid w:val="00EC73D0"/>
    <w:rsid w:val="00EC761C"/>
    <w:rsid w:val="00EC7C8A"/>
    <w:rsid w:val="00ED04E9"/>
    <w:rsid w:val="00ED0CEC"/>
    <w:rsid w:val="00ED0DCC"/>
    <w:rsid w:val="00ED0F67"/>
    <w:rsid w:val="00ED1235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7312"/>
    <w:rsid w:val="00ED774A"/>
    <w:rsid w:val="00ED77E9"/>
    <w:rsid w:val="00ED7D78"/>
    <w:rsid w:val="00EE01B9"/>
    <w:rsid w:val="00EE0408"/>
    <w:rsid w:val="00EE095E"/>
    <w:rsid w:val="00EE0B95"/>
    <w:rsid w:val="00EE0DBA"/>
    <w:rsid w:val="00EE0E95"/>
    <w:rsid w:val="00EE10CA"/>
    <w:rsid w:val="00EE15BA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89E"/>
    <w:rsid w:val="00EE4AF0"/>
    <w:rsid w:val="00EE4E6F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608"/>
    <w:rsid w:val="00EF2747"/>
    <w:rsid w:val="00EF2D2F"/>
    <w:rsid w:val="00EF31FF"/>
    <w:rsid w:val="00EF362E"/>
    <w:rsid w:val="00EF3909"/>
    <w:rsid w:val="00EF391F"/>
    <w:rsid w:val="00EF40B9"/>
    <w:rsid w:val="00EF474F"/>
    <w:rsid w:val="00EF47A5"/>
    <w:rsid w:val="00EF4BFC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79D"/>
    <w:rsid w:val="00F03A7F"/>
    <w:rsid w:val="00F04931"/>
    <w:rsid w:val="00F049D2"/>
    <w:rsid w:val="00F04C64"/>
    <w:rsid w:val="00F04F87"/>
    <w:rsid w:val="00F055D0"/>
    <w:rsid w:val="00F0561E"/>
    <w:rsid w:val="00F05A0D"/>
    <w:rsid w:val="00F05C2F"/>
    <w:rsid w:val="00F05C5C"/>
    <w:rsid w:val="00F05E86"/>
    <w:rsid w:val="00F060CC"/>
    <w:rsid w:val="00F061E0"/>
    <w:rsid w:val="00F0662F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873"/>
    <w:rsid w:val="00F15930"/>
    <w:rsid w:val="00F16538"/>
    <w:rsid w:val="00F16541"/>
    <w:rsid w:val="00F1687F"/>
    <w:rsid w:val="00F179C9"/>
    <w:rsid w:val="00F17D9F"/>
    <w:rsid w:val="00F17DD3"/>
    <w:rsid w:val="00F17E59"/>
    <w:rsid w:val="00F17EF7"/>
    <w:rsid w:val="00F205D2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AA3"/>
    <w:rsid w:val="00F24C14"/>
    <w:rsid w:val="00F24C99"/>
    <w:rsid w:val="00F24D04"/>
    <w:rsid w:val="00F258A4"/>
    <w:rsid w:val="00F25A63"/>
    <w:rsid w:val="00F25BD9"/>
    <w:rsid w:val="00F260BD"/>
    <w:rsid w:val="00F26510"/>
    <w:rsid w:val="00F26694"/>
    <w:rsid w:val="00F2680A"/>
    <w:rsid w:val="00F27102"/>
    <w:rsid w:val="00F2757C"/>
    <w:rsid w:val="00F27C3A"/>
    <w:rsid w:val="00F27E84"/>
    <w:rsid w:val="00F27F2C"/>
    <w:rsid w:val="00F30137"/>
    <w:rsid w:val="00F305C1"/>
    <w:rsid w:val="00F305EA"/>
    <w:rsid w:val="00F30744"/>
    <w:rsid w:val="00F3115A"/>
    <w:rsid w:val="00F316B0"/>
    <w:rsid w:val="00F3178E"/>
    <w:rsid w:val="00F31E4F"/>
    <w:rsid w:val="00F31E9D"/>
    <w:rsid w:val="00F32165"/>
    <w:rsid w:val="00F32737"/>
    <w:rsid w:val="00F330C0"/>
    <w:rsid w:val="00F3360E"/>
    <w:rsid w:val="00F33A2F"/>
    <w:rsid w:val="00F344CF"/>
    <w:rsid w:val="00F349C6"/>
    <w:rsid w:val="00F35380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49E"/>
    <w:rsid w:val="00F415AD"/>
    <w:rsid w:val="00F41B21"/>
    <w:rsid w:val="00F41CAF"/>
    <w:rsid w:val="00F42046"/>
    <w:rsid w:val="00F421A0"/>
    <w:rsid w:val="00F4246F"/>
    <w:rsid w:val="00F425AC"/>
    <w:rsid w:val="00F42AB1"/>
    <w:rsid w:val="00F42AFA"/>
    <w:rsid w:val="00F42CFA"/>
    <w:rsid w:val="00F444BB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1FD1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615B"/>
    <w:rsid w:val="00F56347"/>
    <w:rsid w:val="00F565C4"/>
    <w:rsid w:val="00F572B1"/>
    <w:rsid w:val="00F579FC"/>
    <w:rsid w:val="00F57E06"/>
    <w:rsid w:val="00F60901"/>
    <w:rsid w:val="00F60963"/>
    <w:rsid w:val="00F612CC"/>
    <w:rsid w:val="00F61797"/>
    <w:rsid w:val="00F618DD"/>
    <w:rsid w:val="00F61BF9"/>
    <w:rsid w:val="00F62261"/>
    <w:rsid w:val="00F62F03"/>
    <w:rsid w:val="00F6320F"/>
    <w:rsid w:val="00F63477"/>
    <w:rsid w:val="00F63759"/>
    <w:rsid w:val="00F63DC5"/>
    <w:rsid w:val="00F64632"/>
    <w:rsid w:val="00F64645"/>
    <w:rsid w:val="00F64E9E"/>
    <w:rsid w:val="00F65A04"/>
    <w:rsid w:val="00F65C3E"/>
    <w:rsid w:val="00F6603D"/>
    <w:rsid w:val="00F660F0"/>
    <w:rsid w:val="00F664E1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28E"/>
    <w:rsid w:val="00F814EB"/>
    <w:rsid w:val="00F82359"/>
    <w:rsid w:val="00F826F6"/>
    <w:rsid w:val="00F831CF"/>
    <w:rsid w:val="00F8320D"/>
    <w:rsid w:val="00F832D0"/>
    <w:rsid w:val="00F837C3"/>
    <w:rsid w:val="00F83915"/>
    <w:rsid w:val="00F83947"/>
    <w:rsid w:val="00F84283"/>
    <w:rsid w:val="00F84321"/>
    <w:rsid w:val="00F844BC"/>
    <w:rsid w:val="00F846E9"/>
    <w:rsid w:val="00F84A03"/>
    <w:rsid w:val="00F85739"/>
    <w:rsid w:val="00F85867"/>
    <w:rsid w:val="00F860CA"/>
    <w:rsid w:val="00F8715B"/>
    <w:rsid w:val="00F87911"/>
    <w:rsid w:val="00F87C01"/>
    <w:rsid w:val="00F87F45"/>
    <w:rsid w:val="00F900E6"/>
    <w:rsid w:val="00F901F2"/>
    <w:rsid w:val="00F9082E"/>
    <w:rsid w:val="00F90EB5"/>
    <w:rsid w:val="00F91812"/>
    <w:rsid w:val="00F91D00"/>
    <w:rsid w:val="00F91E49"/>
    <w:rsid w:val="00F92085"/>
    <w:rsid w:val="00F93054"/>
    <w:rsid w:val="00F93108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617"/>
    <w:rsid w:val="00FA0831"/>
    <w:rsid w:val="00FA0D4A"/>
    <w:rsid w:val="00FA0E1F"/>
    <w:rsid w:val="00FA0F50"/>
    <w:rsid w:val="00FA1C78"/>
    <w:rsid w:val="00FA1E02"/>
    <w:rsid w:val="00FA1E5B"/>
    <w:rsid w:val="00FA3517"/>
    <w:rsid w:val="00FA4701"/>
    <w:rsid w:val="00FA4B7D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0A49"/>
    <w:rsid w:val="00FD100F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69C"/>
    <w:rsid w:val="00FD4704"/>
    <w:rsid w:val="00FD48AB"/>
    <w:rsid w:val="00FD4978"/>
    <w:rsid w:val="00FD4A28"/>
    <w:rsid w:val="00FD53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798"/>
    <w:rsid w:val="00FE5BDA"/>
    <w:rsid w:val="00FE6033"/>
    <w:rsid w:val="00FE66B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DA1"/>
    <w:rsid w:val="00FF2FB3"/>
    <w:rsid w:val="00FF3AB0"/>
    <w:rsid w:val="00FF3F77"/>
    <w:rsid w:val="00FF4143"/>
    <w:rsid w:val="00FF4B07"/>
    <w:rsid w:val="00FF6116"/>
    <w:rsid w:val="00FF639E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6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paragraph" w:customStyle="1" w:styleId="BodyText21">
    <w:name w:val="Body Text 21"/>
    <w:basedOn w:val="Normal"/>
    <w:rsid w:val="00D14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2247</TotalTime>
  <Pages>16</Pages>
  <Words>5258</Words>
  <Characters>23013</Characters>
  <Application>Microsoft Office Word</Application>
  <DocSecurity>0</DocSecurity>
  <Lines>191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82</cp:revision>
  <cp:lastPrinted>2025-05-14T03:36:00Z</cp:lastPrinted>
  <dcterms:created xsi:type="dcterms:W3CDTF">2025-04-23T06:58:00Z</dcterms:created>
  <dcterms:modified xsi:type="dcterms:W3CDTF">2025-05-14T08:29:00Z</dcterms:modified>
</cp:coreProperties>
</file>