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3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188"/>
        <w:gridCol w:w="8345"/>
      </w:tblGrid>
      <w:tr w:rsidR="00E807EC" w:rsidRPr="009566C2" w14:paraId="29C7FE15" w14:textId="77777777" w:rsidTr="00E37BB8">
        <w:tc>
          <w:tcPr>
            <w:tcW w:w="1188" w:type="dxa"/>
          </w:tcPr>
          <w:p w14:paraId="39FA3D2F" w14:textId="533F49D0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45" w:type="dxa"/>
          </w:tcPr>
          <w:p w14:paraId="5009F9FB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5777E7" w:rsidRPr="009566C2" w14:paraId="434308BC" w14:textId="77777777" w:rsidTr="00E37BB8">
        <w:tc>
          <w:tcPr>
            <w:tcW w:w="1188" w:type="dxa"/>
          </w:tcPr>
          <w:p w14:paraId="786B34AE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45" w:type="dxa"/>
          </w:tcPr>
          <w:p w14:paraId="43D0FB3C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07EC" w:rsidRPr="009566C2" w14:paraId="7C5D7A88" w14:textId="77777777" w:rsidTr="00E37BB8">
        <w:tc>
          <w:tcPr>
            <w:tcW w:w="1188" w:type="dxa"/>
          </w:tcPr>
          <w:p w14:paraId="7DB2E943" w14:textId="6E03C920" w:rsidR="00E807EC" w:rsidRPr="00463144" w:rsidRDefault="00AD7D23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345" w:type="dxa"/>
          </w:tcPr>
          <w:p w14:paraId="53ABAECB" w14:textId="77777777" w:rsidR="00E807EC" w:rsidRPr="00463144" w:rsidRDefault="007C7811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 w:rsidR="00D20EC0" w:rsidRPr="00463144">
              <w:rPr>
                <w:rFonts w:ascii="Angsana New" w:hAnsi="Angsana New"/>
                <w:sz w:val="30"/>
                <w:szCs w:val="30"/>
                <w:cs/>
              </w:rPr>
              <w:t>ทั่วไป</w:t>
            </w:r>
          </w:p>
        </w:tc>
      </w:tr>
      <w:tr w:rsidR="00E807EC" w:rsidRPr="009566C2" w14:paraId="030372B2" w14:textId="77777777" w:rsidTr="00E37BB8">
        <w:tc>
          <w:tcPr>
            <w:tcW w:w="1188" w:type="dxa"/>
          </w:tcPr>
          <w:p w14:paraId="2932BCFA" w14:textId="1EDD7C18" w:rsidR="00AD7733" w:rsidRPr="00463144" w:rsidRDefault="00AD7D23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345" w:type="dxa"/>
          </w:tcPr>
          <w:p w14:paraId="1A88892E" w14:textId="77777777" w:rsidR="00AD7733" w:rsidRPr="00463144" w:rsidRDefault="00D20EC0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C32F07" w:rsidRPr="00463144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136421" w:rsidRPr="009566C2" w14:paraId="4D95BC83" w14:textId="77777777" w:rsidTr="00E37BB8">
        <w:tc>
          <w:tcPr>
            <w:tcW w:w="1188" w:type="dxa"/>
          </w:tcPr>
          <w:p w14:paraId="20559E16" w14:textId="3D16B17A" w:rsidR="00136421" w:rsidRPr="00463144" w:rsidRDefault="00AD7D23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345" w:type="dxa"/>
          </w:tcPr>
          <w:p w14:paraId="0F9E7907" w14:textId="77777777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737E2" w:rsidRPr="009566C2" w14:paraId="01ABF178" w14:textId="77777777" w:rsidTr="00E37BB8">
        <w:tc>
          <w:tcPr>
            <w:tcW w:w="1188" w:type="dxa"/>
          </w:tcPr>
          <w:p w14:paraId="65563BAE" w14:textId="668CD12B" w:rsidR="005737E2" w:rsidRPr="00463144" w:rsidRDefault="00AD7D23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45" w:type="dxa"/>
          </w:tcPr>
          <w:p w14:paraId="383C7046" w14:textId="7FE4BDE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="005E04C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5E04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6314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46314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5737E2" w:rsidRPr="009566C2" w14:paraId="6A4E8F49" w14:textId="77777777" w:rsidTr="00E37BB8">
        <w:tc>
          <w:tcPr>
            <w:tcW w:w="1188" w:type="dxa"/>
          </w:tcPr>
          <w:p w14:paraId="3270A8F3" w14:textId="12AD04D2" w:rsidR="005737E2" w:rsidRPr="00463144" w:rsidRDefault="00AD7D23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45" w:type="dxa"/>
          </w:tcPr>
          <w:p w14:paraId="270E4A8B" w14:textId="0A6D93EC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5737E2" w:rsidRPr="009566C2" w14:paraId="2C507E7C" w14:textId="77777777" w:rsidTr="00E37BB8">
        <w:tc>
          <w:tcPr>
            <w:tcW w:w="1188" w:type="dxa"/>
          </w:tcPr>
          <w:p w14:paraId="6F7EF7BE" w14:textId="580C9B09" w:rsidR="005737E2" w:rsidRPr="00463144" w:rsidRDefault="00AD7D23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345" w:type="dxa"/>
          </w:tcPr>
          <w:p w14:paraId="74F313EE" w14:textId="3FFA768A" w:rsidR="00782815" w:rsidRPr="00463144" w:rsidRDefault="004E4569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04CBA" w:rsidRPr="009566C2" w14:paraId="10AAAD15" w14:textId="77777777" w:rsidTr="00E37BB8">
        <w:tc>
          <w:tcPr>
            <w:tcW w:w="1188" w:type="dxa"/>
          </w:tcPr>
          <w:p w14:paraId="685703AA" w14:textId="53DD8E53" w:rsidR="00404CBA" w:rsidRDefault="00AD7D23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345" w:type="dxa"/>
          </w:tcPr>
          <w:p w14:paraId="6D347649" w14:textId="099E0416" w:rsidR="009A2A7B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04CBA" w:rsidRPr="009566C2" w14:paraId="4EA119E7" w14:textId="77777777" w:rsidTr="00E37BB8">
        <w:tc>
          <w:tcPr>
            <w:tcW w:w="1188" w:type="dxa"/>
          </w:tcPr>
          <w:p w14:paraId="2711199D" w14:textId="57C78C36" w:rsidR="00404CBA" w:rsidRPr="00463144" w:rsidRDefault="00AD7D23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345" w:type="dxa"/>
          </w:tcPr>
          <w:p w14:paraId="56106936" w14:textId="0222AD1A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A2A7B" w:rsidRPr="009566C2" w14:paraId="2E0FF94F" w14:textId="77777777" w:rsidTr="00E37BB8">
        <w:tc>
          <w:tcPr>
            <w:tcW w:w="1188" w:type="dxa"/>
          </w:tcPr>
          <w:p w14:paraId="5FE11C6E" w14:textId="78C40CF8" w:rsidR="009A2A7B" w:rsidRDefault="00AD7D23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345" w:type="dxa"/>
          </w:tcPr>
          <w:p w14:paraId="5A0C89D1" w14:textId="21C636EA" w:rsidR="009A2A7B" w:rsidRPr="00463144" w:rsidRDefault="009A2A7B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6F82399" w14:textId="77777777" w:rsidR="00547DEC" w:rsidRDefault="00547D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6469A1B2" w14:textId="77777777" w:rsidR="00547DEC" w:rsidRDefault="00547D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  <w:sectPr w:rsidR="00547DEC" w:rsidSect="00D75033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45"/>
        </w:sectPr>
      </w:pPr>
    </w:p>
    <w:p w14:paraId="6250A5B5" w14:textId="77777777" w:rsidR="00547DEC" w:rsidRPr="00537948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3794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AF1F60E" w14:textId="77777777" w:rsidR="00547DEC" w:rsidRPr="00537948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F79671B" w14:textId="6E51A638" w:rsidR="00547DEC" w:rsidRPr="002F7D36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ja-JP"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Pr="00537948">
        <w:rPr>
          <w:rFonts w:ascii="Angsana New" w:hAnsi="Angsana New" w:hint="cs"/>
          <w:sz w:val="30"/>
          <w:szCs w:val="30"/>
          <w:cs/>
        </w:rPr>
        <w:t xml:space="preserve">่ </w:t>
      </w:r>
      <w:r w:rsidR="00AD7D23" w:rsidRPr="00AD7D23">
        <w:rPr>
          <w:rFonts w:ascii="Angsana New" w:hAnsi="Angsana New"/>
          <w:sz w:val="30"/>
          <w:szCs w:val="30"/>
        </w:rPr>
        <w:t>9</w:t>
      </w:r>
      <w:r w:rsidR="005C2DEE">
        <w:rPr>
          <w:rFonts w:ascii="Angsana New" w:hAnsi="Angsana New"/>
          <w:sz w:val="30"/>
          <w:szCs w:val="30"/>
        </w:rPr>
        <w:t xml:space="preserve"> </w:t>
      </w:r>
      <w:r w:rsidR="005C2DE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AD7D23" w:rsidRPr="00AD7D23">
        <w:rPr>
          <w:rFonts w:ascii="Angsana New" w:hAnsi="Angsana New"/>
          <w:sz w:val="30"/>
          <w:szCs w:val="30"/>
        </w:rPr>
        <w:t>2568</w:t>
      </w:r>
    </w:p>
    <w:p w14:paraId="2F753F7E" w14:textId="77777777" w:rsidR="00547DEC" w:rsidRPr="00102274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0117F98" w14:textId="2E4EAD18" w:rsidR="00547DEC" w:rsidRPr="00537948" w:rsidRDefault="00AD7D23" w:rsidP="00547DE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AD7D23">
        <w:rPr>
          <w:rFonts w:ascii="Angsana New" w:hAnsi="Angsana New" w:cs="Angsana New"/>
          <w:b/>
          <w:bCs/>
          <w:lang w:val="en-US"/>
        </w:rPr>
        <w:t>1</w:t>
      </w:r>
      <w:r w:rsidR="00547DEC" w:rsidRPr="00537948">
        <w:rPr>
          <w:rFonts w:ascii="Angsana New" w:hAnsi="Angsana New" w:cs="Angsana New"/>
          <w:b/>
          <w:bCs/>
          <w:cs/>
        </w:rPr>
        <w:tab/>
        <w:t>ข้อมูลทั่วไป</w:t>
      </w:r>
    </w:p>
    <w:p w14:paraId="7A58B43F" w14:textId="77777777" w:rsidR="00547DEC" w:rsidRPr="00537948" w:rsidRDefault="00547DEC" w:rsidP="00547DE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807C069" w14:textId="39EBAF09" w:rsidR="00547DEC" w:rsidRDefault="00547DEC" w:rsidP="00547DE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E77D79">
        <w:rPr>
          <w:rFonts w:ascii="Angsana New" w:hAnsi="Angsana New" w:cs="Angsana New" w:hint="cs"/>
          <w:cs/>
        </w:rPr>
        <w:t>กลุ่ม</w:t>
      </w:r>
      <w:r w:rsidRPr="00537948">
        <w:rPr>
          <w:rFonts w:ascii="Angsana New" w:hAnsi="Angsana New" w:cs="Angsana New"/>
          <w:cs/>
        </w:rPr>
        <w:t>บริษัทดำเนินธุรกิจหลักเกี่ยวกับการ</w:t>
      </w:r>
      <w:r w:rsidRPr="006D076A">
        <w:rPr>
          <w:rFonts w:ascii="Angsana New" w:hAnsi="Angsana New" w:cs="Angsana New"/>
          <w:cs/>
        </w:rPr>
        <w:t>ผลิตเพลา</w:t>
      </w:r>
      <w:r w:rsidRPr="006D076A">
        <w:rPr>
          <w:rFonts w:ascii="Angsana New" w:hAnsi="Angsana New" w:cs="Angsana New" w:hint="cs"/>
          <w:cs/>
        </w:rPr>
        <w:t>ข้าง</w:t>
      </w:r>
      <w:r w:rsidRPr="006D076A">
        <w:rPr>
          <w:rFonts w:ascii="Angsana New" w:hAnsi="Angsana New" w:cs="Angsana New"/>
          <w:cs/>
        </w:rPr>
        <w:t>และ</w:t>
      </w:r>
      <w:r w:rsidRPr="006D076A">
        <w:rPr>
          <w:rFonts w:ascii="Angsana New" w:hAnsi="Angsana New" w:cs="Angsana New" w:hint="cs"/>
          <w:cs/>
        </w:rPr>
        <w:t>เพลา</w:t>
      </w:r>
      <w:r w:rsidRPr="006D076A">
        <w:rPr>
          <w:rFonts w:ascii="Angsana New" w:hAnsi="Angsana New" w:cs="Angsana New"/>
          <w:cs/>
        </w:rPr>
        <w:t>รองแหนบ รายละ</w:t>
      </w:r>
      <w:r w:rsidRPr="00537948">
        <w:rPr>
          <w:rFonts w:ascii="Angsana New" w:hAnsi="Angsana New" w:cs="Angsana New"/>
          <w:cs/>
        </w:rPr>
        <w:t>เอียดของบริษัทย่อย</w:t>
      </w:r>
      <w:r w:rsidRPr="00537948">
        <w:rPr>
          <w:rFonts w:ascii="Angsana New" w:hAnsi="Angsana New" w:cs="Angsana New" w:hint="cs"/>
          <w:cs/>
        </w:rPr>
        <w:t xml:space="preserve"> บริษัทร่วม และการร่วมค้า</w:t>
      </w:r>
      <w:r w:rsidRPr="00537948">
        <w:rPr>
          <w:rFonts w:ascii="Angsana New" w:hAnsi="Angsana New" w:cs="Angsana New"/>
          <w:cs/>
        </w:rPr>
        <w:t xml:space="preserve"> ณ </w:t>
      </w:r>
      <w:r w:rsidRPr="00537948">
        <w:rPr>
          <w:rFonts w:ascii="Angsana New" w:hAnsi="Angsana New" w:cs="Angsana New" w:hint="cs"/>
          <w:cs/>
        </w:rPr>
        <w:t xml:space="preserve">วันที่ </w:t>
      </w:r>
      <w:r w:rsidR="00AD7D23" w:rsidRPr="00AD7D23">
        <w:rPr>
          <w:rFonts w:ascii="Angsana New" w:hAnsi="Angsana New" w:cs="Angsana New"/>
          <w:lang w:val="en-US"/>
        </w:rPr>
        <w:t>31</w:t>
      </w:r>
      <w:r w:rsidR="005C2DEE">
        <w:rPr>
          <w:rFonts w:ascii="Angsana New" w:hAnsi="Angsana New" w:cs="Angsana New"/>
          <w:lang w:val="en-US"/>
        </w:rPr>
        <w:t xml:space="preserve"> </w:t>
      </w:r>
      <w:r w:rsidR="005C2DEE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AD7D23" w:rsidRPr="00AD7D23">
        <w:rPr>
          <w:rFonts w:ascii="Angsana New" w:hAnsi="Angsana New" w:cs="Angsana New"/>
          <w:lang w:val="en-US"/>
        </w:rPr>
        <w:t>2568</w:t>
      </w:r>
      <w:r w:rsidRPr="00537948">
        <w:rPr>
          <w:rFonts w:ascii="Angsana New" w:hAnsi="Angsana New" w:cs="Angsana New" w:hint="cs"/>
          <w:cs/>
          <w:lang w:val="en-US"/>
        </w:rPr>
        <w:t xml:space="preserve"> </w:t>
      </w:r>
      <w:r w:rsidRPr="00537948">
        <w:rPr>
          <w:rFonts w:ascii="Angsana New" w:hAnsi="Angsana New" w:cs="Angsana New" w:hint="cs"/>
          <w:cs/>
        </w:rPr>
        <w:t>และ</w:t>
      </w:r>
      <w:r>
        <w:rPr>
          <w:rFonts w:ascii="Angsana New" w:hAnsi="Angsana New" w:cs="Angsana New" w:hint="cs"/>
          <w:cs/>
        </w:rPr>
        <w:t xml:space="preserve"> </w:t>
      </w:r>
      <w:r w:rsidR="00AD7D23" w:rsidRPr="00AD7D23">
        <w:rPr>
          <w:rFonts w:ascii="Angsana New" w:hAnsi="Angsana New" w:cs="Angsana New"/>
          <w:lang w:val="en-US"/>
        </w:rPr>
        <w:t>31</w:t>
      </w:r>
      <w:r w:rsidRPr="00537948">
        <w:rPr>
          <w:rFonts w:ascii="Angsana New" w:hAnsi="Angsana New" w:cs="Angsana New"/>
          <w:cs/>
        </w:rPr>
        <w:t xml:space="preserve"> ธันวาค</w:t>
      </w:r>
      <w:r w:rsidRPr="00537948">
        <w:rPr>
          <w:rFonts w:ascii="Angsana New" w:hAnsi="Angsana New" w:cs="Angsana New" w:hint="cs"/>
          <w:cs/>
        </w:rPr>
        <w:t xml:space="preserve">ม </w:t>
      </w:r>
      <w:r w:rsidR="00AD7D23" w:rsidRPr="00AD7D23">
        <w:rPr>
          <w:rFonts w:ascii="Angsana New" w:hAnsi="Angsana New" w:cs="Angsana New"/>
          <w:lang w:val="en-US"/>
        </w:rPr>
        <w:t>2567</w:t>
      </w:r>
      <w:r w:rsidRPr="00537948">
        <w:rPr>
          <w:rFonts w:ascii="Angsana New" w:hAnsi="Angsana New" w:cs="Angsana New"/>
          <w:cs/>
        </w:rPr>
        <w:t xml:space="preserve"> </w:t>
      </w:r>
      <w:r w:rsidRPr="00537948">
        <w:rPr>
          <w:rFonts w:ascii="Angsana New" w:hAnsi="Angsana New" w:cs="Angsana New" w:hint="cs"/>
          <w:cs/>
        </w:rPr>
        <w:t xml:space="preserve">ได้เปิดเผยไว้ในหมายเหตุประกอบงบการเงินข้อ </w:t>
      </w:r>
      <w:r w:rsidR="00AD7D23" w:rsidRPr="00AD7D23">
        <w:rPr>
          <w:rFonts w:ascii="Angsana New" w:hAnsi="Angsana New" w:cs="Angsana New"/>
          <w:lang w:val="en-US"/>
        </w:rPr>
        <w:t>4</w:t>
      </w:r>
    </w:p>
    <w:p w14:paraId="1C6D48CC" w14:textId="77777777" w:rsidR="00547DEC" w:rsidRPr="00102274" w:rsidRDefault="00547DEC" w:rsidP="00547DE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78E8CFB" w14:textId="716759FA" w:rsidR="00547DEC" w:rsidRPr="00537948" w:rsidRDefault="00AD7D23" w:rsidP="00547DE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AD7D23">
        <w:rPr>
          <w:rFonts w:ascii="Angsana New" w:hAnsi="Angsana New" w:cs="Angsana New"/>
          <w:b/>
          <w:bCs/>
          <w:lang w:val="en-US"/>
        </w:rPr>
        <w:t>2</w:t>
      </w:r>
      <w:r w:rsidR="00547DEC" w:rsidRPr="00537948">
        <w:rPr>
          <w:rFonts w:ascii="Angsana New" w:hAnsi="Angsana New" w:cs="Angsana New"/>
          <w:b/>
          <w:bCs/>
          <w:cs/>
        </w:rPr>
        <w:tab/>
        <w:t>เกณฑ์การจัดทำงบการเงินระหว่างกาล</w:t>
      </w:r>
    </w:p>
    <w:p w14:paraId="22C34EFB" w14:textId="77777777" w:rsidR="00547DEC" w:rsidRPr="00E77D79" w:rsidRDefault="00547DEC" w:rsidP="00547DEC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4"/>
          <w:szCs w:val="24"/>
        </w:rPr>
      </w:pPr>
    </w:p>
    <w:p w14:paraId="39B9A5D6" w14:textId="16B8BE5C" w:rsidR="00547DEC" w:rsidRPr="000C6BA7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82511">
        <w:rPr>
          <w:rFonts w:ascii="Angsana New" w:hAnsi="Angsana New" w:hint="cs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</w:t>
      </w:r>
      <w:r w:rsidRPr="00E82511">
        <w:rPr>
          <w:rFonts w:ascii="Angsana New" w:hAnsi="Angsana New"/>
          <w:spacing w:val="-6"/>
          <w:sz w:val="30"/>
          <w:szCs w:val="30"/>
        </w:rPr>
        <w:t xml:space="preserve"> </w:t>
      </w:r>
      <w:r w:rsidRPr="00E82511">
        <w:rPr>
          <w:rFonts w:ascii="Angsana New" w:hAnsi="Angsana New" w:hint="cs"/>
          <w:spacing w:val="-6"/>
          <w:sz w:val="30"/>
          <w:szCs w:val="30"/>
          <w:cs/>
        </w:rPr>
        <w:t>และจัดทำหมายเหตุ</w:t>
      </w:r>
      <w:r w:rsidRPr="00537948">
        <w:rPr>
          <w:rFonts w:ascii="Angsana New" w:hAnsi="Angsana New" w:hint="cs"/>
          <w:cs/>
        </w:rPr>
        <w:t xml:space="preserve">    </w:t>
      </w:r>
      <w:r w:rsidRPr="00537948">
        <w:rPr>
          <w:rFonts w:ascii="Angsana New" w:hAnsi="Angsana New"/>
          <w:cs/>
        </w:rPr>
        <w:br/>
      </w:r>
      <w:r w:rsidRPr="00537948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ประกอบงบการเงินระหว่างกาลในรูปแบบย่อ (</w:t>
      </w:r>
      <w:r w:rsidRPr="00537948">
        <w:rPr>
          <w:rFonts w:ascii="Angsana New" w:hAnsi="Angsana New"/>
          <w:sz w:val="30"/>
          <w:szCs w:val="30"/>
        </w:rPr>
        <w:t>“</w:t>
      </w:r>
      <w:r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537948">
        <w:rPr>
          <w:rFonts w:ascii="Angsana New" w:hAnsi="Angsana New"/>
          <w:sz w:val="30"/>
          <w:szCs w:val="30"/>
        </w:rPr>
        <w:t>”</w:t>
      </w:r>
      <w:r w:rsidRPr="00537948">
        <w:rPr>
          <w:rFonts w:ascii="Angsana New" w:hAnsi="Angsana New" w:hint="cs"/>
          <w:sz w:val="30"/>
          <w:szCs w:val="30"/>
          <w:cs/>
        </w:rPr>
        <w:t>) ตามมาตรฐานการบัญชี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ฉบับที่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="00AD7D23" w:rsidRPr="00AD7D23">
        <w:rPr>
          <w:rFonts w:ascii="Angsana New" w:hAnsi="Angsana New"/>
          <w:sz w:val="30"/>
          <w:szCs w:val="30"/>
        </w:rPr>
        <w:t>34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เรื่อง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37948">
        <w:rPr>
          <w:rFonts w:ascii="Angsana New" w:hAnsi="Angsana New"/>
          <w:sz w:val="30"/>
          <w:szCs w:val="30"/>
        </w:rPr>
        <w:t xml:space="preserve"> </w:t>
      </w:r>
      <w:r w:rsidRPr="00537948">
        <w:rPr>
          <w:rFonts w:ascii="Angsana New" w:hAnsi="Angsana New"/>
          <w:sz w:val="30"/>
          <w:szCs w:val="30"/>
          <w:cs/>
        </w:rPr>
        <w:t>งบการเงิน</w:t>
      </w:r>
      <w:r w:rsidRPr="0053794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77D79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7D79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เพื่อไม่ให้ซ้ำซ้อนกับข้อมูลที่ได้เคยนำเสนอไปแล้ว</w:t>
      </w:r>
      <w:r w:rsidRPr="00E77D79">
        <w:rPr>
          <w:rFonts w:ascii="Angsana New" w:hAnsi="Angsana New" w:hint="cs"/>
          <w:sz w:val="30"/>
          <w:szCs w:val="30"/>
          <w:cs/>
        </w:rPr>
        <w:t>ใน</w:t>
      </w:r>
      <w:r w:rsidRPr="00E77D79">
        <w:rPr>
          <w:rFonts w:ascii="Angsana New" w:hAnsi="Angsana New" w:hint="cs"/>
          <w:cs/>
        </w:rPr>
        <w:t xml:space="preserve">    </w:t>
      </w:r>
      <w:r w:rsidRPr="00E77D79">
        <w:rPr>
          <w:rFonts w:ascii="Angsana New" w:hAnsi="Angsana New"/>
          <w:cs/>
        </w:rPr>
        <w:br/>
      </w:r>
      <w:r w:rsidRPr="00E77D79">
        <w:rPr>
          <w:rFonts w:ascii="Angsana New" w:hAnsi="Angsana New" w:hint="cs"/>
          <w:sz w:val="30"/>
          <w:szCs w:val="30"/>
          <w:cs/>
        </w:rPr>
        <w:t>งบการเงินประจำปี</w:t>
      </w:r>
      <w:r w:rsidRPr="00E77D79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</w:t>
      </w:r>
      <w:r w:rsidRPr="00537948">
        <w:rPr>
          <w:rFonts w:ascii="Angsana New" w:hAnsi="Angsana New"/>
          <w:sz w:val="30"/>
          <w:szCs w:val="30"/>
          <w:cs/>
        </w:rPr>
        <w:t xml:space="preserve">ย่อยสำหรับปีสิ้นสุดวันที่ </w:t>
      </w:r>
      <w:r w:rsidR="00AD7D23" w:rsidRPr="00AD7D23">
        <w:rPr>
          <w:rFonts w:ascii="Angsana New" w:hAnsi="Angsana New"/>
          <w:sz w:val="30"/>
          <w:szCs w:val="30"/>
        </w:rPr>
        <w:t>31</w:t>
      </w:r>
      <w:r w:rsidRPr="0053794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D7D23" w:rsidRPr="00AD7D23">
        <w:rPr>
          <w:rFonts w:ascii="Angsana New" w:hAnsi="Angsana New"/>
          <w:sz w:val="30"/>
          <w:szCs w:val="30"/>
        </w:rPr>
        <w:t>2567</w:t>
      </w:r>
    </w:p>
    <w:p w14:paraId="221BD47E" w14:textId="77777777" w:rsidR="00547DEC" w:rsidRPr="00EA4BDC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0B39FC5" w14:textId="5E41D1F8" w:rsidR="00547DEC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867C2">
        <w:rPr>
          <w:rFonts w:ascii="Angsana New" w:hAnsi="Angsana New"/>
          <w:sz w:val="30"/>
          <w:szCs w:val="30"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ทั้งนี้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="00AD7D23" w:rsidRPr="00AD7D23">
        <w:rPr>
          <w:rFonts w:ascii="Angsana New" w:hAnsi="Angsana New"/>
          <w:sz w:val="30"/>
          <w:szCs w:val="30"/>
        </w:rPr>
        <w:t>31</w:t>
      </w:r>
      <w:r w:rsidRPr="00E867C2">
        <w:rPr>
          <w:rFonts w:ascii="Angsana New" w:hAnsi="Angsana New"/>
          <w:sz w:val="30"/>
          <w:szCs w:val="30"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ธันวาคม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="00AD7D23" w:rsidRPr="00AD7D23">
        <w:rPr>
          <w:rFonts w:ascii="Angsana New" w:hAnsi="Angsana New"/>
          <w:sz w:val="30"/>
          <w:szCs w:val="30"/>
        </w:rPr>
        <w:t>2567</w:t>
      </w:r>
      <w:r w:rsidRPr="00E867C2">
        <w:rPr>
          <w:rFonts w:ascii="Angsana New" w:hAnsi="Angsana New"/>
          <w:sz w:val="30"/>
          <w:szCs w:val="30"/>
        </w:rPr>
        <w:t xml:space="preserve"> </w:t>
      </w:r>
    </w:p>
    <w:p w14:paraId="72027C5B" w14:textId="77777777" w:rsidR="00547DEC" w:rsidRDefault="00547D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54BA65F0" w14:textId="77777777" w:rsidR="0091427E" w:rsidRDefault="0091427E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91427E" w:rsidSect="00FF316E">
          <w:footerReference w:type="default" r:id="rId14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67E73983" w14:textId="51CE6494" w:rsidR="0091427E" w:rsidRDefault="00AD7D23" w:rsidP="0091427E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</w:rPr>
      </w:pPr>
      <w:r w:rsidRPr="00AD7D23">
        <w:rPr>
          <w:rFonts w:ascii="Angsana New" w:hAnsi="Angsana New" w:cs="Angsana New" w:hint="cs"/>
          <w:b/>
          <w:bCs/>
          <w:lang w:val="en-US"/>
        </w:rPr>
        <w:lastRenderedPageBreak/>
        <w:t>3</w:t>
      </w:r>
      <w:r w:rsidR="0091427E" w:rsidRPr="00886800">
        <w:rPr>
          <w:rFonts w:ascii="Angsana New" w:hAnsi="Angsana New" w:cs="Angsana New"/>
          <w:b/>
          <w:bCs/>
          <w:cs/>
        </w:rPr>
        <w:tab/>
        <w:t>บุคคลหรือกิจการที่เกี่ยวข้องกัน</w:t>
      </w:r>
    </w:p>
    <w:p w14:paraId="2C963F0B" w14:textId="77777777" w:rsidR="0091427E" w:rsidRPr="00767F88" w:rsidRDefault="0091427E" w:rsidP="00914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61"/>
        <w:gridCol w:w="990"/>
        <w:gridCol w:w="279"/>
        <w:gridCol w:w="1080"/>
        <w:gridCol w:w="270"/>
        <w:gridCol w:w="1071"/>
      </w:tblGrid>
      <w:tr w:rsidR="0091427E" w:rsidRPr="008733FB" w14:paraId="6EA09518" w14:textId="77777777" w:rsidTr="003C517F">
        <w:trPr>
          <w:trHeight w:val="87"/>
          <w:tblHeader/>
        </w:trPr>
        <w:tc>
          <w:tcPr>
            <w:tcW w:w="4230" w:type="dxa"/>
          </w:tcPr>
          <w:p w14:paraId="1AFD446B" w14:textId="77777777" w:rsidR="0091427E" w:rsidRPr="006F0709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4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31" w:type="dxa"/>
            <w:gridSpan w:val="3"/>
          </w:tcPr>
          <w:p w14:paraId="013671ED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0BD354A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15B22776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2DEE" w:rsidRPr="008733FB" w14:paraId="581C9A63" w14:textId="77777777" w:rsidTr="003C517F">
        <w:trPr>
          <w:tblHeader/>
        </w:trPr>
        <w:tc>
          <w:tcPr>
            <w:tcW w:w="4230" w:type="dxa"/>
          </w:tcPr>
          <w:p w14:paraId="2184BD42" w14:textId="602FC1D5" w:rsidR="005C2DEE" w:rsidRPr="006F0709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D7D23" w:rsidRPr="00AD7D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7C5D4EAF" w14:textId="12EBD5CD" w:rsidR="005C2DEE" w:rsidRPr="008733FB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1" w:type="dxa"/>
          </w:tcPr>
          <w:p w14:paraId="22A09B3E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70632F" w14:textId="7220C2F9" w:rsidR="005C2DEE" w:rsidRPr="008733FB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9" w:type="dxa"/>
          </w:tcPr>
          <w:p w14:paraId="2099A465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447183" w14:textId="4D69E1C7" w:rsidR="005C2DEE" w:rsidRPr="008733FB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9C3789E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F730EB" w14:textId="7DCF40AC" w:rsidR="005C2DEE" w:rsidRPr="008733FB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C2DEE" w:rsidRPr="008733FB" w14:paraId="2F5935C9" w14:textId="77777777" w:rsidTr="003C517F">
        <w:trPr>
          <w:tblHeader/>
        </w:trPr>
        <w:tc>
          <w:tcPr>
            <w:tcW w:w="4230" w:type="dxa"/>
          </w:tcPr>
          <w:p w14:paraId="5C5B9AD6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1" w:type="dxa"/>
            <w:gridSpan w:val="7"/>
          </w:tcPr>
          <w:p w14:paraId="414FD989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C2DEE" w:rsidRPr="008733FB" w14:paraId="0CC31887" w14:textId="77777777" w:rsidTr="003C517F">
        <w:tc>
          <w:tcPr>
            <w:tcW w:w="4230" w:type="dxa"/>
          </w:tcPr>
          <w:p w14:paraId="0C7131C5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D8F0C8F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3E1BA6B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B96713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4B41353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5645AD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BAE40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618B420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2DEE" w:rsidRPr="008733FB" w14:paraId="68F8E284" w14:textId="77777777" w:rsidTr="003C517F">
        <w:tc>
          <w:tcPr>
            <w:tcW w:w="4230" w:type="dxa"/>
          </w:tcPr>
          <w:p w14:paraId="319703E1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097CAF53" w14:textId="27D544F4" w:rsidR="005C2DEE" w:rsidRPr="008733FB" w:rsidRDefault="00ED6EAA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F5EBBCD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57673D" w14:textId="0A618E74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42058BD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932BD" w14:textId="2DF644F4" w:rsidR="005C2DEE" w:rsidRPr="008733FB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E1C3BAD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C2A2C79" w14:textId="708CD253" w:rsidR="005C2DEE" w:rsidRPr="008733FB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C2DEE" w:rsidRPr="008733FB" w14:paraId="65BD9C44" w14:textId="77777777" w:rsidTr="003C517F">
        <w:tc>
          <w:tcPr>
            <w:tcW w:w="4230" w:type="dxa"/>
          </w:tcPr>
          <w:p w14:paraId="2F16C383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  <w:vAlign w:val="bottom"/>
          </w:tcPr>
          <w:p w14:paraId="17573F1A" w14:textId="3BC313EA" w:rsidR="005C2DEE" w:rsidRPr="001D6932" w:rsidRDefault="00ED6EAA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091C7901" w14:textId="77777777" w:rsidR="005C2DEE" w:rsidRPr="001D693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5AC374" w14:textId="5BA2A83E" w:rsidR="005C2DEE" w:rsidRPr="001D693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4908F36F" w14:textId="77777777" w:rsidR="005C2DEE" w:rsidRPr="001D693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6FCF4C" w14:textId="55BFD8C8" w:rsidR="005C2DEE" w:rsidRPr="001D6932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  <w:vAlign w:val="bottom"/>
          </w:tcPr>
          <w:p w14:paraId="17709EFB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68FCD23" w14:textId="73C4925D" w:rsidR="005C2DEE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5C2DEE" w:rsidRPr="008733FB" w14:paraId="7EC83F32" w14:textId="77777777" w:rsidTr="003C517F">
        <w:tc>
          <w:tcPr>
            <w:tcW w:w="4230" w:type="dxa"/>
          </w:tcPr>
          <w:p w14:paraId="3620D3C4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468D1BC" w14:textId="45DFD897" w:rsidR="005C2DEE" w:rsidRPr="001D6932" w:rsidRDefault="00ED6EAA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442D05E" w14:textId="77777777" w:rsidR="005C2DEE" w:rsidRPr="001D693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409364" w14:textId="1FC254DA" w:rsidR="005C2DEE" w:rsidRPr="001D693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2635D16" w14:textId="77777777" w:rsidR="005C2DEE" w:rsidRPr="001D693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F6F547" w14:textId="3AC46723" w:rsidR="005C2DEE" w:rsidRPr="001D6932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2C67EE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39BE5B6" w14:textId="7E99D378" w:rsidR="005C2DEE" w:rsidRPr="008733FB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C2DEE" w:rsidRPr="008733FB" w14:paraId="647A8BED" w14:textId="77777777" w:rsidTr="003C517F">
        <w:tc>
          <w:tcPr>
            <w:tcW w:w="4230" w:type="dxa"/>
          </w:tcPr>
          <w:p w14:paraId="632D5753" w14:textId="77777777" w:rsidR="005C2DEE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5D7BF639" w14:textId="3784F7DE" w:rsidR="005C2DEE" w:rsidRPr="001D6932" w:rsidRDefault="00ED6EAA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77A1D832" w14:textId="77777777" w:rsidR="005C2DEE" w:rsidRPr="001D693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F00129" w14:textId="7D3DEC8F" w:rsidR="005C2DEE" w:rsidRPr="001D693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0693347" w14:textId="77777777" w:rsidR="005C2DEE" w:rsidRPr="001D693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0D2CE" w14:textId="698062C0" w:rsidR="005C2DEE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2040287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EE1B8C7" w14:textId="65420DA9" w:rsidR="005C2DEE" w:rsidRPr="001D6932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C2DEE" w:rsidRPr="008733FB" w14:paraId="3CC917DB" w14:textId="77777777" w:rsidTr="003C517F">
        <w:tc>
          <w:tcPr>
            <w:tcW w:w="4230" w:type="dxa"/>
          </w:tcPr>
          <w:p w14:paraId="490416B2" w14:textId="0DF20E79" w:rsidR="005C2DEE" w:rsidRPr="005A2056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1080" w:type="dxa"/>
          </w:tcPr>
          <w:p w14:paraId="3CE777CC" w14:textId="0325BF6B" w:rsidR="005C2DEE" w:rsidRPr="001D6932" w:rsidRDefault="00ED6EAA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6EBB27D" w14:textId="77777777" w:rsidR="005C2DEE" w:rsidRPr="001D693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2B3608" w14:textId="3D314489" w:rsidR="005C2DEE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3C4BBD3" w14:textId="77777777" w:rsidR="005C2DEE" w:rsidRPr="001D693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6695A5" w14:textId="2D5329DB" w:rsidR="005C2DEE" w:rsidRDefault="009352F7" w:rsidP="009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87CEDB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C178153" w14:textId="1DAA0E94" w:rsidR="005C2DEE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C2DEE" w:rsidRPr="00636712" w14:paraId="0B8058CE" w14:textId="77777777" w:rsidTr="003C517F">
        <w:tc>
          <w:tcPr>
            <w:tcW w:w="4230" w:type="dxa"/>
          </w:tcPr>
          <w:p w14:paraId="0DF23861" w14:textId="77777777" w:rsidR="005C2DEE" w:rsidRPr="0063671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699072" w14:textId="77777777" w:rsidR="005C2DEE" w:rsidRPr="001D693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0CD72987" w14:textId="77777777" w:rsidR="005C2DEE" w:rsidRPr="001D693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0D7CA" w14:textId="77777777" w:rsidR="005C2DEE" w:rsidRPr="001D693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F433F9D" w14:textId="77777777" w:rsidR="005C2DEE" w:rsidRPr="001D693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C6512" w14:textId="77777777" w:rsidR="005C2DEE" w:rsidRPr="001D693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E20C1" w14:textId="77777777" w:rsidR="005C2DEE" w:rsidRPr="0063671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E6B7550" w14:textId="77777777" w:rsidR="005C2DEE" w:rsidRPr="0063671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2DEE" w:rsidRPr="008733FB" w14:paraId="5174FE2C" w14:textId="77777777" w:rsidTr="003C517F">
        <w:tc>
          <w:tcPr>
            <w:tcW w:w="4230" w:type="dxa"/>
          </w:tcPr>
          <w:p w14:paraId="55DB8909" w14:textId="77777777" w:rsidR="005C2DEE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22512EE" w14:textId="77777777" w:rsidR="005C2DEE" w:rsidRPr="001D693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43542D8C" w14:textId="77777777" w:rsidR="005C2DEE" w:rsidRPr="001D693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641BB8" w14:textId="77777777" w:rsidR="005C2DEE" w:rsidRPr="001D693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E881CBE" w14:textId="77777777" w:rsidR="005C2DEE" w:rsidRPr="001D693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C34FA9" w14:textId="77777777" w:rsidR="005C2DEE" w:rsidRPr="001D693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3C76E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096BA47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2DEE" w:rsidRPr="008733FB" w14:paraId="2F760137" w14:textId="77777777" w:rsidTr="003C517F">
        <w:tc>
          <w:tcPr>
            <w:tcW w:w="4230" w:type="dxa"/>
          </w:tcPr>
          <w:p w14:paraId="16905E60" w14:textId="77777777" w:rsidR="005C2DEE" w:rsidRPr="004F014A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014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B814844" w14:textId="7069D002" w:rsidR="005C2DEE" w:rsidRPr="004F014A" w:rsidRDefault="00AD7D23" w:rsidP="0081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69BE25CD" w14:textId="77777777" w:rsidR="005C2DEE" w:rsidRPr="004F014A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BD2627" w14:textId="76B86D3F" w:rsidR="005C2DEE" w:rsidRPr="004F014A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796D8998" w14:textId="77777777" w:rsidR="005C2DEE" w:rsidRPr="004F014A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448DD7" w14:textId="78389234" w:rsidR="005C2DEE" w:rsidRPr="004F014A" w:rsidRDefault="00AD7D23" w:rsidP="009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027A9A" w14:textId="77777777" w:rsidR="005C2DEE" w:rsidRPr="004F014A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126256A" w14:textId="1A2C1720" w:rsidR="005C2DEE" w:rsidRPr="00E8449B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C2DEE" w:rsidRPr="008733FB" w14:paraId="39CAA7EB" w14:textId="77777777" w:rsidTr="003C517F">
        <w:tc>
          <w:tcPr>
            <w:tcW w:w="4230" w:type="dxa"/>
          </w:tcPr>
          <w:p w14:paraId="1553DA6F" w14:textId="77777777" w:rsidR="005C2DEE" w:rsidRDefault="005C2DEE" w:rsidP="005C2DE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4CEF93CA" w14:textId="4C28DEBF" w:rsidR="005C2DEE" w:rsidRPr="00E37BB8" w:rsidRDefault="00817979" w:rsidP="0081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E058074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1DB456" w14:textId="4F0C6484" w:rsidR="005C2DEE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129C2B0D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2C431B" w14:textId="4027505D" w:rsidR="005C2DEE" w:rsidRDefault="009352F7" w:rsidP="009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170AD3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406F3FB" w14:textId="43EAC567" w:rsidR="005C2DEE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C2DEE" w:rsidRPr="00636712" w14:paraId="5FC6EC77" w14:textId="77777777" w:rsidTr="003C517F">
        <w:tc>
          <w:tcPr>
            <w:tcW w:w="4230" w:type="dxa"/>
          </w:tcPr>
          <w:p w14:paraId="667D108B" w14:textId="77777777" w:rsidR="005C2DEE" w:rsidRDefault="005C2DEE" w:rsidP="005C2DE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F090D7" w14:textId="77777777" w:rsidR="005C2DEE" w:rsidRPr="0063671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5F17AF9" w14:textId="77777777" w:rsidR="005C2DEE" w:rsidRPr="0063671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076765" w14:textId="77777777" w:rsidR="005C2DEE" w:rsidRPr="0063671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316455E" w14:textId="77777777" w:rsidR="005C2DEE" w:rsidRPr="0063671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6FD90D" w14:textId="77777777" w:rsidR="005C2DEE" w:rsidRPr="0063671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E6A083" w14:textId="77777777" w:rsidR="005C2DEE" w:rsidRPr="0063671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BA8A4CC" w14:textId="77777777" w:rsidR="005C2DEE" w:rsidRPr="0063671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2DEE" w:rsidRPr="008733FB" w14:paraId="79116DC3" w14:textId="77777777" w:rsidTr="003C517F">
        <w:tc>
          <w:tcPr>
            <w:tcW w:w="4230" w:type="dxa"/>
          </w:tcPr>
          <w:p w14:paraId="330058EC" w14:textId="77777777" w:rsidR="005C2DEE" w:rsidRDefault="005C2DEE" w:rsidP="005C2DE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F6015F3" w14:textId="77777777" w:rsidR="005C2DEE" w:rsidRPr="00E37BB8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436D84E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4F7B0" w14:textId="77777777" w:rsidR="005C2DEE" w:rsidRPr="00E41F7D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1A6EDC21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FF9284" w14:textId="77777777" w:rsidR="005C2DEE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49217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08568C6" w14:textId="77777777" w:rsidR="005C2DEE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2DEE" w:rsidRPr="008733FB" w14:paraId="3B3BA232" w14:textId="77777777" w:rsidTr="003C517F">
        <w:tc>
          <w:tcPr>
            <w:tcW w:w="4230" w:type="dxa"/>
          </w:tcPr>
          <w:p w14:paraId="2CACB905" w14:textId="77777777" w:rsidR="005C2DEE" w:rsidRPr="008733FB" w:rsidRDefault="005C2DEE" w:rsidP="005C2DE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104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7942ACEF" w14:textId="5A15C878" w:rsidR="005C2DEE" w:rsidRPr="00E37BB8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1" w:type="dxa"/>
          </w:tcPr>
          <w:p w14:paraId="0DF14EE7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6CB3FA" w14:textId="223F04AE" w:rsidR="005C2DEE" w:rsidRPr="00E41F7D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9" w:type="dxa"/>
          </w:tcPr>
          <w:p w14:paraId="4E4189A3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A09F5" w14:textId="5C7FC92A" w:rsidR="005C2DEE" w:rsidRDefault="009352F7" w:rsidP="009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6CCA62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A9CC4EE" w14:textId="6B6E6B1C" w:rsidR="005C2DEE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C2DEE" w:rsidRPr="00636712" w14:paraId="7DA4EA55" w14:textId="77777777" w:rsidTr="003C517F">
        <w:tc>
          <w:tcPr>
            <w:tcW w:w="4230" w:type="dxa"/>
            <w:shd w:val="clear" w:color="auto" w:fill="auto"/>
          </w:tcPr>
          <w:p w14:paraId="79CA39CB" w14:textId="77777777" w:rsidR="005C2DEE" w:rsidRPr="00636712" w:rsidRDefault="005C2DEE" w:rsidP="005C2DE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181495" w14:textId="77777777" w:rsidR="005C2DEE" w:rsidRPr="0063671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5CDA9170" w14:textId="77777777" w:rsidR="005C2DEE" w:rsidRPr="0063671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0A5273" w14:textId="77777777" w:rsidR="005C2DEE" w:rsidRPr="0063671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14:paraId="4F09DAAC" w14:textId="77777777" w:rsidR="005C2DEE" w:rsidRPr="0063671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16CA9B" w14:textId="77777777" w:rsidR="005C2DEE" w:rsidRPr="0063671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677925" w14:textId="77777777" w:rsidR="005C2DEE" w:rsidRPr="0063671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59F5C4D" w14:textId="77777777" w:rsidR="005C2DEE" w:rsidRPr="00636712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2DEE" w:rsidRPr="008733FB" w14:paraId="3AEABD4F" w14:textId="77777777" w:rsidTr="003C517F">
        <w:tc>
          <w:tcPr>
            <w:tcW w:w="4230" w:type="dxa"/>
          </w:tcPr>
          <w:p w14:paraId="3ABEC287" w14:textId="77777777" w:rsidR="005C2DEE" w:rsidRPr="008733FB" w:rsidRDefault="005C2DEE" w:rsidP="005C2DE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1A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4339946D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2FFFC35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7B323B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E42C504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8D2484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E96EC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9B0B3B3" w14:textId="77777777" w:rsidR="005C2DEE" w:rsidRPr="008733FB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2DEE" w:rsidRPr="008733FB" w14:paraId="02BC9BFB" w14:textId="77777777" w:rsidTr="003C517F">
        <w:tc>
          <w:tcPr>
            <w:tcW w:w="4230" w:type="dxa"/>
          </w:tcPr>
          <w:p w14:paraId="5A6D4D06" w14:textId="77777777" w:rsidR="005C2DEE" w:rsidRPr="006D4613" w:rsidRDefault="005C2DEE" w:rsidP="005C2DE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2E30CA67" w14:textId="77777777" w:rsidR="005C2DEE" w:rsidRPr="006D4613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0D1A87D" w14:textId="77777777" w:rsidR="005C2DEE" w:rsidRPr="006D4613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39796F" w14:textId="77777777" w:rsidR="005C2DEE" w:rsidRPr="006D4613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5F46FBE" w14:textId="77777777" w:rsidR="005C2DEE" w:rsidRPr="006D4613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6F8C64" w14:textId="77777777" w:rsidR="005C2DEE" w:rsidRPr="006D4613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98CEE" w14:textId="77777777" w:rsidR="005C2DEE" w:rsidRPr="006D4613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504D91" w14:textId="77777777" w:rsidR="005C2DEE" w:rsidRPr="006D4613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2DEE" w:rsidRPr="008733FB" w14:paraId="2AFD938D" w14:textId="77777777" w:rsidTr="003C517F">
        <w:tc>
          <w:tcPr>
            <w:tcW w:w="4230" w:type="dxa"/>
          </w:tcPr>
          <w:p w14:paraId="18B899AB" w14:textId="77777777" w:rsidR="005C2DEE" w:rsidRPr="006D4613" w:rsidRDefault="005C2DEE" w:rsidP="005C2DE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080" w:type="dxa"/>
          </w:tcPr>
          <w:p w14:paraId="7CEBF269" w14:textId="676DC708" w:rsidR="005C2DEE" w:rsidRPr="006D4613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61" w:type="dxa"/>
          </w:tcPr>
          <w:p w14:paraId="02BFAD52" w14:textId="77777777" w:rsidR="005C2DEE" w:rsidRPr="006D4613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68C9FB" w14:textId="1D02BBD9" w:rsidR="005C2DEE" w:rsidRPr="006D4613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9" w:type="dxa"/>
          </w:tcPr>
          <w:p w14:paraId="65195596" w14:textId="77777777" w:rsidR="005C2DEE" w:rsidRPr="006D4613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53D34" w14:textId="40DA1888" w:rsidR="005C2DEE" w:rsidRPr="006D4613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3639A1F9" w14:textId="77777777" w:rsidR="005C2DEE" w:rsidRPr="006D4613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C079C21" w14:textId="01600F7F" w:rsidR="005C2DEE" w:rsidRPr="006D4613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5C2DEE" w:rsidRPr="008733FB" w14:paraId="37D13F2B" w14:textId="77777777" w:rsidTr="003C517F">
        <w:tc>
          <w:tcPr>
            <w:tcW w:w="4230" w:type="dxa"/>
          </w:tcPr>
          <w:p w14:paraId="5D1261D6" w14:textId="77777777" w:rsidR="005C2DEE" w:rsidRPr="006D4613" w:rsidRDefault="005C2DEE" w:rsidP="005C2DE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4031E0" w14:textId="520F40C7" w:rsidR="005C2DEE" w:rsidRPr="006D4613" w:rsidRDefault="00AD7D23" w:rsidP="0081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2AC61DC4" w14:textId="77777777" w:rsidR="005C2DEE" w:rsidRPr="006D4613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70B54F" w14:textId="5C88BE40" w:rsidR="005C2DEE" w:rsidRPr="006D4613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7E847A7" w14:textId="77777777" w:rsidR="005C2DEE" w:rsidRPr="006D4613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11B519" w14:textId="3EA44DEA" w:rsidR="005C2DEE" w:rsidRPr="006D4613" w:rsidRDefault="00AD7D23" w:rsidP="00ED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35D5B58" w14:textId="77777777" w:rsidR="005C2DEE" w:rsidRPr="006D4613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F8621F3" w14:textId="1EFEDE61" w:rsidR="005C2DEE" w:rsidRPr="006D4613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C2DEE" w:rsidRPr="008733FB" w14:paraId="5580EC1E" w14:textId="77777777" w:rsidTr="003C517F">
        <w:tc>
          <w:tcPr>
            <w:tcW w:w="4230" w:type="dxa"/>
          </w:tcPr>
          <w:p w14:paraId="717130EE" w14:textId="77777777" w:rsidR="005C2DEE" w:rsidRPr="006D4613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6F1246" w14:textId="42752CE0" w:rsidR="005C2DEE" w:rsidRPr="00531D14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61" w:type="dxa"/>
          </w:tcPr>
          <w:p w14:paraId="261CCBFE" w14:textId="77777777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CA8A78" w14:textId="5A931E3A" w:rsidR="005C2DEE" w:rsidRPr="0078413C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9" w:type="dxa"/>
          </w:tcPr>
          <w:p w14:paraId="2A2EE41A" w14:textId="77777777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F1905C" w14:textId="630A523F" w:rsidR="005C2DEE" w:rsidRPr="00531D14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53C0E3C" w14:textId="77777777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BFAF475" w14:textId="422D008C" w:rsidR="005C2DEE" w:rsidRPr="0078413C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</w:tr>
      <w:tr w:rsidR="005C2DEE" w:rsidRPr="008733FB" w14:paraId="1809CEAC" w14:textId="77777777" w:rsidTr="00B54873">
        <w:tc>
          <w:tcPr>
            <w:tcW w:w="4230" w:type="dxa"/>
          </w:tcPr>
          <w:p w14:paraId="6C0C963B" w14:textId="77777777" w:rsidR="005C2DEE" w:rsidRPr="006D4613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9EC4C58" w14:textId="77777777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939B000" w14:textId="77777777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521B648" w14:textId="77777777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295AD088" w14:textId="77777777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BFECC4C" w14:textId="77777777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F03FC0" w14:textId="77777777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53CA6ECF" w14:textId="77777777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2DEE" w:rsidRPr="008733FB" w14:paraId="34ED439F" w14:textId="77777777" w:rsidTr="003C517F">
        <w:tc>
          <w:tcPr>
            <w:tcW w:w="4230" w:type="dxa"/>
          </w:tcPr>
          <w:p w14:paraId="5163806C" w14:textId="390F1CBC" w:rsidR="005C2DEE" w:rsidRPr="006D4613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7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71429F79" w14:textId="77777777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23ECE8E8" w14:textId="77777777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2AFE12D" w14:textId="77777777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05E4D78" w14:textId="77777777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CED16D" w14:textId="77777777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4544D3" w14:textId="77777777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D6E20CD" w14:textId="77777777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2DEE" w:rsidRPr="008733FB" w14:paraId="301B65C2" w14:textId="77777777" w:rsidTr="003C517F">
        <w:tc>
          <w:tcPr>
            <w:tcW w:w="4230" w:type="dxa"/>
          </w:tcPr>
          <w:p w14:paraId="79DB86EF" w14:textId="13CE3B21" w:rsidR="005C2DEE" w:rsidRPr="006D4613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33E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5D4676C" w14:textId="1969D5E3" w:rsidR="005C2DEE" w:rsidRPr="00B24181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709089F3" w14:textId="77777777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40928E2" w14:textId="496EA935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E725ED0" w14:textId="77777777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AC1D04" w14:textId="7E0C4CD6" w:rsidR="005C2DEE" w:rsidRPr="006C0A7A" w:rsidRDefault="009352F7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E1F8EB" w14:textId="77777777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D1740BC" w14:textId="04618747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2DEE" w:rsidRPr="004F014A" w14:paraId="1A4B28AB" w14:textId="77777777" w:rsidTr="003C517F">
        <w:tc>
          <w:tcPr>
            <w:tcW w:w="4230" w:type="dxa"/>
          </w:tcPr>
          <w:p w14:paraId="1C238930" w14:textId="5063D53A" w:rsidR="005C2DEE" w:rsidRPr="004F014A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014A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1A52B801" w14:textId="6FC01846" w:rsidR="005C2DEE" w:rsidRPr="004F014A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7269AF5D" w14:textId="77777777" w:rsidR="005C2DEE" w:rsidRPr="004F014A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B797B0B" w14:textId="66BDB9E9" w:rsidR="005C2DEE" w:rsidRPr="004F014A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5E72435D" w14:textId="77777777" w:rsidR="005C2DEE" w:rsidRPr="004F014A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8F35FA" w14:textId="38ECB1B1" w:rsidR="005C2DEE" w:rsidRPr="004F014A" w:rsidRDefault="009352F7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16A6F0" w14:textId="77777777" w:rsidR="005C2DEE" w:rsidRPr="004F014A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0F2D57" w14:textId="2C8F66EA" w:rsidR="005C2DEE" w:rsidRPr="004F014A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2DEE" w:rsidRPr="008733FB" w14:paraId="3D45E931" w14:textId="77777777" w:rsidTr="003C517F">
        <w:tc>
          <w:tcPr>
            <w:tcW w:w="4230" w:type="dxa"/>
          </w:tcPr>
          <w:p w14:paraId="122FD7F5" w14:textId="3E0FC375" w:rsidR="005C2DEE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ค่าธรรมเนียมในการบริหารจัดการ</w:t>
            </w:r>
          </w:p>
        </w:tc>
        <w:tc>
          <w:tcPr>
            <w:tcW w:w="1080" w:type="dxa"/>
          </w:tcPr>
          <w:p w14:paraId="507C89AD" w14:textId="07740415" w:rsidR="005C2DEE" w:rsidRPr="00B24181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14:paraId="54BA8A1D" w14:textId="77777777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515354" w14:textId="49E55605" w:rsidR="005C2DEE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9" w:type="dxa"/>
          </w:tcPr>
          <w:p w14:paraId="31F67A5C" w14:textId="77777777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C0E1C7" w14:textId="73807805" w:rsidR="005C2DEE" w:rsidRPr="006C0A7A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DA27EA4" w14:textId="77777777" w:rsidR="005C2DEE" w:rsidRPr="00531D14" w:rsidRDefault="005C2DEE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DE109E7" w14:textId="07ACA477" w:rsidR="005C2DEE" w:rsidRDefault="00AD7D23" w:rsidP="005C2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4F8A7866" w14:textId="77777777" w:rsidR="003C517F" w:rsidRPr="003C517F" w:rsidRDefault="003C517F" w:rsidP="003C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22" w:type="dxa"/>
        <w:tblInd w:w="458" w:type="dxa"/>
        <w:tblLayout w:type="fixed"/>
        <w:tblLook w:val="01E0" w:firstRow="1" w:lastRow="1" w:firstColumn="1" w:lastColumn="1" w:noHBand="0" w:noVBand="0"/>
      </w:tblPr>
      <w:tblGrid>
        <w:gridCol w:w="4488"/>
        <w:gridCol w:w="1080"/>
        <w:gridCol w:w="270"/>
        <w:gridCol w:w="1080"/>
        <w:gridCol w:w="274"/>
        <w:gridCol w:w="1080"/>
        <w:gridCol w:w="270"/>
        <w:gridCol w:w="1080"/>
      </w:tblGrid>
      <w:tr w:rsidR="00886800" w:rsidRPr="00D26778" w14:paraId="32E1E33E" w14:textId="77777777" w:rsidTr="000D2B60">
        <w:trPr>
          <w:tblHeader/>
        </w:trPr>
        <w:tc>
          <w:tcPr>
            <w:tcW w:w="4488" w:type="dxa"/>
          </w:tcPr>
          <w:p w14:paraId="16B75FA8" w14:textId="7DB4FB65" w:rsidR="00886800" w:rsidRPr="000931C3" w:rsidRDefault="004F5C56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lastRenderedPageBreak/>
              <w:t xml:space="preserve"> </w:t>
            </w:r>
          </w:p>
        </w:tc>
        <w:tc>
          <w:tcPr>
            <w:tcW w:w="2430" w:type="dxa"/>
            <w:gridSpan w:val="3"/>
          </w:tcPr>
          <w:p w14:paraId="13DD6BAD" w14:textId="77777777" w:rsidR="00886800" w:rsidRPr="00B045D4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B045D4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4" w:type="dxa"/>
          </w:tcPr>
          <w:p w14:paraId="307895CE" w14:textId="77777777" w:rsidR="00886800" w:rsidRPr="00B045D4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D17BE07" w14:textId="77777777" w:rsidR="00886800" w:rsidRPr="00B045D4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045D4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B422C1" w:rsidRPr="00D26778" w14:paraId="6FFFA5BC" w14:textId="77777777" w:rsidTr="000D2B60">
        <w:trPr>
          <w:tblHeader/>
        </w:trPr>
        <w:tc>
          <w:tcPr>
            <w:tcW w:w="4488" w:type="dxa"/>
          </w:tcPr>
          <w:p w14:paraId="7C83ED32" w14:textId="624131E0" w:rsidR="00B422C1" w:rsidRPr="00392458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2F95DE" w14:textId="2B77FA9B" w:rsidR="00B422C1" w:rsidRPr="00001C43" w:rsidRDefault="00AD7D23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31</w:t>
            </w:r>
            <w:r w:rsidR="00B422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22C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895457B" w14:textId="77777777" w:rsidR="00B422C1" w:rsidRPr="00001C43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9765D0" w14:textId="08C66134" w:rsidR="00B422C1" w:rsidRPr="00001C43" w:rsidRDefault="00AD7D23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31</w:t>
            </w:r>
            <w:r w:rsidR="00B422C1" w:rsidRPr="00001C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22C1"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7829A637" w14:textId="77777777" w:rsidR="00B422C1" w:rsidRPr="00001C43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A7B06" w14:textId="327ACF86" w:rsidR="00B422C1" w:rsidRPr="00001C43" w:rsidRDefault="00AD7D23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31</w:t>
            </w:r>
            <w:r w:rsidR="00B422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22C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8AE7684" w14:textId="77777777" w:rsidR="00B422C1" w:rsidRPr="00001C43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557A2" w14:textId="14D37DB6" w:rsidR="00B422C1" w:rsidRPr="00001C43" w:rsidRDefault="00AD7D23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31</w:t>
            </w:r>
            <w:r w:rsidR="00B422C1" w:rsidRPr="00001C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22C1"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422C1" w:rsidRPr="00D26778" w14:paraId="4608C84A" w14:textId="77777777" w:rsidTr="000D2B60">
        <w:trPr>
          <w:tblHeader/>
        </w:trPr>
        <w:tc>
          <w:tcPr>
            <w:tcW w:w="4488" w:type="dxa"/>
          </w:tcPr>
          <w:p w14:paraId="1ED78D0E" w14:textId="1BC7CF30" w:rsidR="00B422C1" w:rsidRPr="00982858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982858"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4E4B0928" w14:textId="2159A93B" w:rsidR="00B422C1" w:rsidRPr="00B045D4" w:rsidRDefault="00AD7D23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7D2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FAB30C7" w14:textId="77777777" w:rsidR="00B422C1" w:rsidRPr="00B045D4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7B15B0" w14:textId="50EA94DA" w:rsidR="00B422C1" w:rsidRPr="00B045D4" w:rsidRDefault="00AD7D23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7D2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6DFBE125" w14:textId="77777777" w:rsidR="00B422C1" w:rsidRPr="00B045D4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F92AF8" w14:textId="1D16CA68" w:rsidR="00B422C1" w:rsidRPr="00B045D4" w:rsidRDefault="00AD7D23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7D2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BF266E6" w14:textId="77777777" w:rsidR="00B422C1" w:rsidRPr="00B045D4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627AAA" w14:textId="639BE3D7" w:rsidR="00B422C1" w:rsidRPr="00B045D4" w:rsidRDefault="00AD7D23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7D2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422C1" w:rsidRPr="00D26778" w14:paraId="7264E13F" w14:textId="77777777" w:rsidTr="000D2B60">
        <w:trPr>
          <w:tblHeader/>
        </w:trPr>
        <w:tc>
          <w:tcPr>
            <w:tcW w:w="4488" w:type="dxa"/>
          </w:tcPr>
          <w:p w14:paraId="59F89486" w14:textId="77777777" w:rsidR="00B422C1" w:rsidRPr="00B045D4" w:rsidRDefault="00B422C1" w:rsidP="00B422C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4" w:type="dxa"/>
            <w:gridSpan w:val="7"/>
          </w:tcPr>
          <w:p w14:paraId="3066CA1F" w14:textId="77777777" w:rsidR="00B422C1" w:rsidRPr="00B045D4" w:rsidRDefault="00B422C1" w:rsidP="00B4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22C1" w:rsidRPr="00D26778" w14:paraId="29089184" w14:textId="77777777" w:rsidTr="00726245">
        <w:tc>
          <w:tcPr>
            <w:tcW w:w="4488" w:type="dxa"/>
          </w:tcPr>
          <w:p w14:paraId="232233DC" w14:textId="77777777" w:rsidR="00B422C1" w:rsidRPr="00B045D4" w:rsidRDefault="00B422C1" w:rsidP="00B422C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34" w:type="dxa"/>
            <w:gridSpan w:val="7"/>
          </w:tcPr>
          <w:p w14:paraId="722C5011" w14:textId="77777777" w:rsidR="00B422C1" w:rsidRPr="00B045D4" w:rsidRDefault="00B422C1" w:rsidP="00B4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26245" w:rsidRPr="00D26778" w14:paraId="07D979E4" w14:textId="77777777" w:rsidTr="00726245">
        <w:tc>
          <w:tcPr>
            <w:tcW w:w="4488" w:type="dxa"/>
          </w:tcPr>
          <w:p w14:paraId="5C43890B" w14:textId="7D2EC0D0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5ED528D" w14:textId="34DBA714" w:rsidR="00726245" w:rsidRDefault="00ED6EAA" w:rsidP="00ED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849FC0" w14:textId="77777777" w:rsidR="00726245" w:rsidRPr="004C5619" w:rsidRDefault="00726245" w:rsidP="00726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F148E4" w14:textId="28E987E6" w:rsidR="00726245" w:rsidRPr="00683D6C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4" w:type="dxa"/>
          </w:tcPr>
          <w:p w14:paraId="118618E4" w14:textId="77777777" w:rsidR="00726245" w:rsidRPr="004C5619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758FEF" w14:textId="382E3BCD" w:rsidR="00726245" w:rsidRPr="004C5619" w:rsidRDefault="00ED6EAA" w:rsidP="00ED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1FAB01" w14:textId="77777777" w:rsidR="00726245" w:rsidRPr="004C5619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EFFD68" w14:textId="0945EE3B" w:rsidR="00726245" w:rsidRPr="00722C2D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6245" w:rsidRPr="00D26778" w14:paraId="655485E3" w14:textId="77777777" w:rsidTr="00726245">
        <w:tc>
          <w:tcPr>
            <w:tcW w:w="4488" w:type="dxa"/>
          </w:tcPr>
          <w:p w14:paraId="5E49E89D" w14:textId="05A7EF5E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6DC4F9" w14:textId="01664258" w:rsidR="00726245" w:rsidRDefault="00AD7D23" w:rsidP="00ED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</w:t>
            </w:r>
            <w:r w:rsidR="00ED6EAA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122A5A8E" w14:textId="77777777" w:rsidR="00726245" w:rsidRPr="004C5619" w:rsidRDefault="00726245" w:rsidP="00726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E0A1BE" w14:textId="7CB32D4D" w:rsidR="00726245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26245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274" w:type="dxa"/>
          </w:tcPr>
          <w:p w14:paraId="2DAA0404" w14:textId="77777777" w:rsidR="00726245" w:rsidRPr="004C5619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68C905" w14:textId="60B90402" w:rsidR="00726245" w:rsidRPr="004C5619" w:rsidRDefault="00ED6EAA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F4AE2A" w14:textId="77777777" w:rsidR="00726245" w:rsidRPr="004C5619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CA6A14" w14:textId="5AD0F631" w:rsidR="00726245" w:rsidRPr="00722C2D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6245" w:rsidRPr="00D26778" w14:paraId="2D9BA885" w14:textId="77777777" w:rsidTr="000D2B60">
        <w:tc>
          <w:tcPr>
            <w:tcW w:w="4488" w:type="dxa"/>
          </w:tcPr>
          <w:p w14:paraId="212CC654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C13E6F" w14:textId="201BBD06" w:rsidR="00726245" w:rsidRPr="00B045D4" w:rsidRDefault="00AD7D23" w:rsidP="00ED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D6E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098511D4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99BE6" w14:textId="3B68F947" w:rsidR="00726245" w:rsidRPr="00B045D4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26245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274" w:type="dxa"/>
          </w:tcPr>
          <w:p w14:paraId="78AEB4FF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6290CC" w14:textId="127A69E0" w:rsidR="00726245" w:rsidRPr="00B61AC6" w:rsidRDefault="00ED6EAA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59CD2F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214D35" w14:textId="131C2274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26245" w:rsidRPr="00D26778" w14:paraId="414E3CD0" w14:textId="77777777" w:rsidTr="000D2B60">
        <w:tc>
          <w:tcPr>
            <w:tcW w:w="4488" w:type="dxa"/>
          </w:tcPr>
          <w:p w14:paraId="479CCDFB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9703F4" w14:textId="77777777" w:rsidR="00726245" w:rsidRPr="00B045D4" w:rsidRDefault="00726245" w:rsidP="00726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F8573" w14:textId="77777777" w:rsidR="00726245" w:rsidRPr="00B045D4" w:rsidRDefault="00726245" w:rsidP="00726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F7680" w14:textId="77777777" w:rsidR="00726245" w:rsidRPr="00B045D4" w:rsidRDefault="00726245" w:rsidP="00726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7E1F1BA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03559F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88191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8F521F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6245" w:rsidRPr="00D26778" w14:paraId="50A3388F" w14:textId="77777777" w:rsidTr="000D2B60">
        <w:tc>
          <w:tcPr>
            <w:tcW w:w="4488" w:type="dxa"/>
          </w:tcPr>
          <w:p w14:paraId="717FD153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4F8E4E38" w14:textId="77777777" w:rsidR="00726245" w:rsidRPr="00B045D4" w:rsidRDefault="00726245" w:rsidP="00726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5B97EE" w14:textId="77777777" w:rsidR="00726245" w:rsidRPr="00B045D4" w:rsidRDefault="00726245" w:rsidP="00726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05A47" w14:textId="77777777" w:rsidR="00726245" w:rsidRPr="00B045D4" w:rsidRDefault="00726245" w:rsidP="00726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6F44750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6082A9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814286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E1B9D7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6245" w:rsidRPr="00D26778" w14:paraId="3F044D90" w14:textId="77777777" w:rsidTr="000D2B60">
        <w:tc>
          <w:tcPr>
            <w:tcW w:w="4488" w:type="dxa"/>
          </w:tcPr>
          <w:p w14:paraId="20BD9C6B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5267FE0" w14:textId="25FDB558" w:rsidR="00726245" w:rsidRPr="00B045D4" w:rsidRDefault="00ED6EAA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48765" w14:textId="77777777" w:rsidR="00726245" w:rsidRPr="00B045D4" w:rsidRDefault="00726245" w:rsidP="00726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B116C" w14:textId="3685F322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A682D02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3783A" w14:textId="57D2ECAF" w:rsidR="00726245" w:rsidRPr="00B045D4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81</w:t>
            </w:r>
            <w:r w:rsidR="00ED6EAA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085</w:t>
            </w:r>
          </w:p>
        </w:tc>
        <w:tc>
          <w:tcPr>
            <w:tcW w:w="270" w:type="dxa"/>
          </w:tcPr>
          <w:p w14:paraId="4977FC05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C3970" w14:textId="0F792060" w:rsidR="00726245" w:rsidRPr="00B045D4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726245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</w:tr>
      <w:tr w:rsidR="00726245" w:rsidRPr="00D26778" w14:paraId="5D13DE3C" w14:textId="77777777" w:rsidTr="000D2B60">
        <w:tc>
          <w:tcPr>
            <w:tcW w:w="4488" w:type="dxa"/>
          </w:tcPr>
          <w:p w14:paraId="232058EB" w14:textId="77777777" w:rsidR="00726245" w:rsidRPr="00B045D4" w:rsidRDefault="00726245" w:rsidP="00726245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AFFED6A" w14:textId="03616DAD" w:rsidR="00726245" w:rsidRPr="00B045D4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5</w:t>
            </w:r>
            <w:r w:rsidR="00A61AA4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14:paraId="3743BE45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730D6" w14:textId="1BF89567" w:rsidR="00726245" w:rsidRPr="00B045D4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26245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274" w:type="dxa"/>
          </w:tcPr>
          <w:p w14:paraId="0C495E6F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B86FE2" w14:textId="6EE6DA6C" w:rsidR="00726245" w:rsidRPr="00B045D4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2</w:t>
            </w:r>
            <w:r w:rsidR="00ED6EAA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270" w:type="dxa"/>
          </w:tcPr>
          <w:p w14:paraId="3FA92DB5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4B554A" w14:textId="060366AB" w:rsidR="00726245" w:rsidRPr="00B045D4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26245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</w:tr>
      <w:tr w:rsidR="00726245" w:rsidRPr="00D26778" w14:paraId="4866F767" w14:textId="77777777" w:rsidTr="000D2B60">
        <w:tc>
          <w:tcPr>
            <w:tcW w:w="4488" w:type="dxa"/>
          </w:tcPr>
          <w:p w14:paraId="5E418248" w14:textId="77777777" w:rsidR="00726245" w:rsidRPr="00B045D4" w:rsidRDefault="00726245" w:rsidP="00726245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2FDFDF" w14:textId="0624CE1B" w:rsidR="00726245" w:rsidRPr="00B045D4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</w:t>
            </w:r>
            <w:r w:rsidR="00A61AA4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4</w:t>
            </w:r>
            <w:r w:rsidR="004B0D46">
              <w:rPr>
                <w:rFonts w:ascii="Angsana New" w:hAnsi="Angsana New"/>
                <w:sz w:val="30"/>
                <w:szCs w:val="30"/>
              </w:rPr>
              <w:t>5</w:t>
            </w:r>
            <w:r w:rsidRPr="00AD7D2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1AC2E13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70745B" w14:textId="695D6C72" w:rsidR="00726245" w:rsidRPr="00B045D4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74" w:type="dxa"/>
          </w:tcPr>
          <w:p w14:paraId="562C9EA6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CF2D1C" w14:textId="2E9F6C73" w:rsidR="00726245" w:rsidRPr="00B045D4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F0246BE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60AA02" w14:textId="51B11ABE" w:rsidR="00726245" w:rsidRPr="00B045D4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26245" w:rsidRPr="00D26778" w14:paraId="1274E15A" w14:textId="77777777" w:rsidTr="000D2B60">
        <w:tc>
          <w:tcPr>
            <w:tcW w:w="4488" w:type="dxa"/>
          </w:tcPr>
          <w:p w14:paraId="312DFABE" w14:textId="77777777" w:rsidR="00726245" w:rsidRPr="00B045D4" w:rsidRDefault="00726245" w:rsidP="00726245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F91A13" w14:textId="7AD1597A" w:rsidR="00726245" w:rsidRPr="00B045D4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D6E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607</w:t>
            </w:r>
          </w:p>
        </w:tc>
        <w:tc>
          <w:tcPr>
            <w:tcW w:w="270" w:type="dxa"/>
          </w:tcPr>
          <w:p w14:paraId="2E6A1695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F11724" w14:textId="32F84F90" w:rsidR="00726245" w:rsidRPr="00B045D4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26245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274" w:type="dxa"/>
          </w:tcPr>
          <w:p w14:paraId="5A117EB8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372CFC" w14:textId="4D44A474" w:rsidR="00726245" w:rsidRPr="00B045D4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  <w:r w:rsidR="00ED6E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270" w:type="dxa"/>
          </w:tcPr>
          <w:p w14:paraId="1BC5BF14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401BBD" w14:textId="0A935DAE" w:rsidR="00726245" w:rsidRPr="00B045D4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726245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</w:p>
        </w:tc>
      </w:tr>
    </w:tbl>
    <w:p w14:paraId="3BD4A912" w14:textId="77777777" w:rsidR="00B02E92" w:rsidRPr="004F5C56" w:rsidRDefault="00B02E92">
      <w:pPr>
        <w:rPr>
          <w:sz w:val="30"/>
          <w:szCs w:val="30"/>
        </w:rPr>
      </w:pPr>
    </w:p>
    <w:tbl>
      <w:tblPr>
        <w:tblW w:w="9622" w:type="dxa"/>
        <w:tblInd w:w="458" w:type="dxa"/>
        <w:tblLayout w:type="fixed"/>
        <w:tblLook w:val="01E0" w:firstRow="1" w:lastRow="1" w:firstColumn="1" w:lastColumn="1" w:noHBand="0" w:noVBand="0"/>
      </w:tblPr>
      <w:tblGrid>
        <w:gridCol w:w="4488"/>
        <w:gridCol w:w="1080"/>
        <w:gridCol w:w="270"/>
        <w:gridCol w:w="1080"/>
        <w:gridCol w:w="274"/>
        <w:gridCol w:w="1080"/>
        <w:gridCol w:w="270"/>
        <w:gridCol w:w="1080"/>
      </w:tblGrid>
      <w:tr w:rsidR="00B422C1" w:rsidRPr="00D26778" w14:paraId="5D6FB275" w14:textId="77777777" w:rsidTr="000D2B60">
        <w:tc>
          <w:tcPr>
            <w:tcW w:w="4488" w:type="dxa"/>
          </w:tcPr>
          <w:p w14:paraId="6AA5F6CC" w14:textId="33CD9173" w:rsidR="00B422C1" w:rsidRPr="00B045D4" w:rsidRDefault="00B422C1" w:rsidP="00B422C1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80" w:type="dxa"/>
          </w:tcPr>
          <w:p w14:paraId="7BF9D08A" w14:textId="77777777" w:rsidR="00B422C1" w:rsidRPr="00B045D4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23592" w14:textId="77777777" w:rsidR="00B422C1" w:rsidRPr="00B045D4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8DEA31" w14:textId="77777777" w:rsidR="00B422C1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15E56EE" w14:textId="77777777" w:rsidR="00B422C1" w:rsidRPr="00B045D4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39CF56" w14:textId="77777777" w:rsidR="00B422C1" w:rsidRPr="00B045D4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3FF24" w14:textId="77777777" w:rsidR="00B422C1" w:rsidRPr="00B045D4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FED4F" w14:textId="77777777" w:rsidR="00B422C1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6245" w:rsidRPr="00D26778" w14:paraId="14AFC3A9" w14:textId="77777777" w:rsidTr="000D2B60">
        <w:tc>
          <w:tcPr>
            <w:tcW w:w="4488" w:type="dxa"/>
          </w:tcPr>
          <w:p w14:paraId="64D1237D" w14:textId="39F7B2E7" w:rsidR="00726245" w:rsidRPr="00B045D4" w:rsidRDefault="00726245" w:rsidP="00726245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0FB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64B5132" w14:textId="33A274EC" w:rsidR="00726245" w:rsidRPr="00E0000B" w:rsidRDefault="00ED6EAA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76BC63" w14:textId="77777777" w:rsidR="00726245" w:rsidRPr="00E0000B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5F7E9" w14:textId="63491C76" w:rsidR="00726245" w:rsidRPr="00E0000B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BA4663C" w14:textId="77777777" w:rsidR="00726245" w:rsidRPr="00E0000B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F2D54E" w14:textId="2E4DBFD5" w:rsidR="00726245" w:rsidRPr="00E0000B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120</w:t>
            </w:r>
            <w:r w:rsidR="00ED6EAA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AEDCC14" w14:textId="77777777" w:rsidR="00726245" w:rsidRPr="00E0000B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B04B1" w14:textId="59C79323" w:rsidR="00726245" w:rsidRPr="00E0000B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="00726245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726245" w:rsidRPr="00D26778" w14:paraId="502AD2F5" w14:textId="77777777" w:rsidTr="000D2B60">
        <w:tc>
          <w:tcPr>
            <w:tcW w:w="4488" w:type="dxa"/>
          </w:tcPr>
          <w:p w14:paraId="11B53E06" w14:textId="1584D324" w:rsidR="00726245" w:rsidRPr="00590FB8" w:rsidRDefault="00726245" w:rsidP="00726245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1192426" w14:textId="5A9B2DBD" w:rsidR="00726245" w:rsidRPr="00E0000B" w:rsidRDefault="00AD7D23" w:rsidP="00ED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7</w:t>
            </w:r>
            <w:r w:rsidR="00ED6EAA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C8CB9F1" w14:textId="77777777" w:rsidR="00726245" w:rsidRPr="00E0000B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6415E" w14:textId="05F10EC6" w:rsidR="00726245" w:rsidRPr="00E0000B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26245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4" w:type="dxa"/>
          </w:tcPr>
          <w:p w14:paraId="69C6A5DD" w14:textId="77777777" w:rsidR="00726245" w:rsidRPr="00E0000B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D5ECBA" w14:textId="2A3D8EF3" w:rsidR="00726245" w:rsidRPr="00E0000B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7</w:t>
            </w:r>
            <w:r w:rsidR="00ED6EAA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DE73C17" w14:textId="77777777" w:rsidR="00726245" w:rsidRPr="00E0000B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F911C0" w14:textId="1255774C" w:rsidR="00726245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26245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726245" w:rsidRPr="00D26778" w14:paraId="1B90B22B" w14:textId="77777777" w:rsidTr="000D2B60">
        <w:tc>
          <w:tcPr>
            <w:tcW w:w="4488" w:type="dxa"/>
          </w:tcPr>
          <w:p w14:paraId="27E5D509" w14:textId="34709704" w:rsidR="00726245" w:rsidRPr="00B045D4" w:rsidRDefault="00726245" w:rsidP="00726245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2A94A2" w14:textId="4A40C6C7" w:rsidR="00726245" w:rsidRPr="00CF1738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ED6E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794E6EF" w14:textId="77777777" w:rsidR="00726245" w:rsidRPr="00CF1738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6C6818" w14:textId="794F6CA9" w:rsidR="00726245" w:rsidRPr="00726245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726245" w:rsidRPr="007262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4" w:type="dxa"/>
          </w:tcPr>
          <w:p w14:paraId="27E23191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946124" w14:textId="7B5243AB" w:rsidR="00726245" w:rsidRPr="00B045D4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127</w:t>
            </w:r>
            <w:r w:rsidR="00ED6E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65F7745" w14:textId="77777777" w:rsidR="00726245" w:rsidRPr="00B045D4" w:rsidRDefault="00726245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6F8010" w14:textId="0069CFB4" w:rsidR="00726245" w:rsidRDefault="00AD7D23" w:rsidP="0072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  <w:r w:rsidR="00726245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6B842233" w14:textId="77777777" w:rsidR="00CE3788" w:rsidRPr="0041175B" w:rsidRDefault="00CE3788" w:rsidP="00AA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C0E85F" w14:textId="6F64E05D" w:rsidR="00886800" w:rsidRDefault="00D82ADE" w:rsidP="00411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เงินให้กู้ย</w:t>
      </w:r>
      <w:r w:rsidR="00EB04F2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ืมระยะสั้นแก่</w:t>
      </w:r>
      <w:r w:rsidR="004F014A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กิจการ</w:t>
      </w:r>
      <w:r w:rsidR="00EB04F2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ที่เกี่ยวข้อง</w:t>
      </w:r>
      <w:r w:rsidR="00861772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กัน</w:t>
      </w:r>
      <w:r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คิดดอกเบี้ยในอัตราร้อยละ MMR</w:t>
      </w:r>
      <w:r w:rsidRPr="00861772">
        <w:rPr>
          <w:rFonts w:ascii="Angsana New" w:hAnsi="Angsana New" w:hint="cs"/>
          <w:spacing w:val="4"/>
          <w:sz w:val="30"/>
          <w:szCs w:val="30"/>
        </w:rPr>
        <w:t xml:space="preserve"> (Money Market Rate)</w:t>
      </w:r>
      <w:r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ต่อปี</w:t>
      </w:r>
      <w:r w:rsidR="0086418F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</w:t>
      </w:r>
      <w:r w:rsidR="0086418F" w:rsidRPr="00861772">
        <w:rPr>
          <w:rFonts w:asciiTheme="majorBidi" w:hAnsiTheme="majorBidi" w:cstheme="majorBidi" w:hint="cs"/>
          <w:spacing w:val="4"/>
          <w:sz w:val="30"/>
          <w:szCs w:val="30"/>
          <w:cs/>
          <w:lang w:val="th-TH"/>
        </w:rPr>
        <w:t>แล</w:t>
      </w:r>
      <w:r w:rsidR="0041175B">
        <w:rPr>
          <w:rFonts w:asciiTheme="majorBidi" w:hAnsiTheme="majorBidi" w:cstheme="majorBidi" w:hint="cs"/>
          <w:spacing w:val="4"/>
          <w:sz w:val="30"/>
          <w:szCs w:val="30"/>
          <w:cs/>
        </w:rPr>
        <w:t>ะ</w:t>
      </w:r>
      <w:r w:rsidR="0041175B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="0086418F" w:rsidRPr="0067549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มีกำหนดชำระเงินภายใน </w:t>
      </w:r>
      <w:r w:rsidR="00AD7D23" w:rsidRPr="00AD7D23">
        <w:rPr>
          <w:rFonts w:asciiTheme="majorBidi" w:hAnsiTheme="majorBidi" w:cstheme="majorBidi"/>
          <w:sz w:val="30"/>
          <w:szCs w:val="30"/>
        </w:rPr>
        <w:t>3</w:t>
      </w:r>
      <w:r w:rsidR="0086418F" w:rsidRPr="00975ADC">
        <w:rPr>
          <w:rFonts w:asciiTheme="majorBidi" w:hAnsiTheme="majorBidi" w:cstheme="majorBidi"/>
          <w:sz w:val="30"/>
          <w:szCs w:val="30"/>
        </w:rPr>
        <w:t xml:space="preserve"> - </w:t>
      </w:r>
      <w:r w:rsidR="00AD7D23" w:rsidRPr="00AD7D23">
        <w:rPr>
          <w:rFonts w:asciiTheme="majorBidi" w:hAnsiTheme="majorBidi" w:cstheme="majorBidi"/>
          <w:sz w:val="30"/>
          <w:szCs w:val="30"/>
        </w:rPr>
        <w:t>12</w:t>
      </w:r>
      <w:r w:rsidR="0086418F" w:rsidRPr="00675495">
        <w:rPr>
          <w:rFonts w:asciiTheme="majorBidi" w:hAnsiTheme="majorBidi" w:cstheme="majorBidi"/>
          <w:sz w:val="30"/>
          <w:szCs w:val="30"/>
        </w:rPr>
        <w:t xml:space="preserve"> </w:t>
      </w:r>
      <w:r w:rsidR="0086418F" w:rsidRPr="00675495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2D451C9C" w14:textId="77777777" w:rsidR="00AA657B" w:rsidRPr="0041175B" w:rsidRDefault="00AA657B" w:rsidP="00AA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61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82"/>
        <w:gridCol w:w="1080"/>
        <w:gridCol w:w="270"/>
        <w:gridCol w:w="1080"/>
        <w:gridCol w:w="270"/>
        <w:gridCol w:w="1080"/>
        <w:gridCol w:w="270"/>
        <w:gridCol w:w="1080"/>
      </w:tblGrid>
      <w:tr w:rsidR="00886800" w:rsidRPr="00AC0AF3" w14:paraId="5044D575" w14:textId="77777777" w:rsidTr="000D2B60">
        <w:trPr>
          <w:tblHeader/>
        </w:trPr>
        <w:tc>
          <w:tcPr>
            <w:tcW w:w="4482" w:type="dxa"/>
          </w:tcPr>
          <w:p w14:paraId="389F610D" w14:textId="50956ED6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5AEFB6" w14:textId="77777777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AAF79B" w14:textId="77777777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5E9AAA8" w14:textId="77777777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22C1" w:rsidRPr="00AC0AF3" w14:paraId="77149990" w14:textId="77777777" w:rsidTr="000D2B60">
        <w:trPr>
          <w:tblHeader/>
        </w:trPr>
        <w:tc>
          <w:tcPr>
            <w:tcW w:w="4482" w:type="dxa"/>
          </w:tcPr>
          <w:p w14:paraId="3208A099" w14:textId="3E2E07F8" w:rsidR="00B422C1" w:rsidRPr="00AC0AF3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5D1B2" w14:textId="0303AEEB" w:rsidR="00B422C1" w:rsidRPr="00001C43" w:rsidRDefault="00AD7D23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31</w:t>
            </w:r>
            <w:r w:rsidR="00B422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22C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A4A5169" w14:textId="77777777" w:rsidR="00B422C1" w:rsidRPr="00001C43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220861" w14:textId="01E13D08" w:rsidR="00B422C1" w:rsidRPr="00001C43" w:rsidRDefault="00AD7D23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31</w:t>
            </w:r>
            <w:r w:rsidR="00B422C1" w:rsidRPr="00001C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22C1"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4A845E8" w14:textId="77777777" w:rsidR="00B422C1" w:rsidRPr="00001C43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EB8DC" w14:textId="48A09815" w:rsidR="00B422C1" w:rsidRPr="00001C43" w:rsidRDefault="00AD7D23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31</w:t>
            </w:r>
            <w:r w:rsidR="00B422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22C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C56B91F" w14:textId="77777777" w:rsidR="00B422C1" w:rsidRPr="00001C43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08B4FF" w14:textId="4F11DD03" w:rsidR="00B422C1" w:rsidRPr="00001C43" w:rsidRDefault="00AD7D23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31</w:t>
            </w:r>
            <w:r w:rsidR="00B422C1" w:rsidRPr="00001C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22C1"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422C1" w:rsidRPr="00AC0AF3" w14:paraId="2A20C196" w14:textId="77777777" w:rsidTr="000D2B60">
        <w:trPr>
          <w:tblHeader/>
        </w:trPr>
        <w:tc>
          <w:tcPr>
            <w:tcW w:w="4482" w:type="dxa"/>
          </w:tcPr>
          <w:p w14:paraId="7BBDCEF4" w14:textId="7B43BCB1" w:rsidR="00B422C1" w:rsidRPr="00982858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</w:pP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982858"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3BB96498" w14:textId="23BDDAD1" w:rsidR="00B422C1" w:rsidRPr="00AC0AF3" w:rsidRDefault="00AD7D23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7D2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2550218" w14:textId="77777777" w:rsidR="00B422C1" w:rsidRPr="00AC0AF3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3E3B9F" w14:textId="29DA68A6" w:rsidR="00B422C1" w:rsidRPr="00AC0AF3" w:rsidRDefault="00AD7D23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7D2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88201A0" w14:textId="77777777" w:rsidR="00B422C1" w:rsidRPr="00AC0AF3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85402D" w14:textId="66FEEC5E" w:rsidR="00B422C1" w:rsidRPr="00AC0AF3" w:rsidRDefault="00AD7D23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7D2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8FBCB27" w14:textId="77777777" w:rsidR="00B422C1" w:rsidRPr="00AC0AF3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AD519E" w14:textId="40B88461" w:rsidR="00B422C1" w:rsidRPr="00AC0AF3" w:rsidRDefault="00AD7D23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D7D2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422C1" w:rsidRPr="00AC0AF3" w14:paraId="5C64DFB8" w14:textId="77777777" w:rsidTr="000D2B60">
        <w:trPr>
          <w:tblHeader/>
        </w:trPr>
        <w:tc>
          <w:tcPr>
            <w:tcW w:w="4482" w:type="dxa"/>
          </w:tcPr>
          <w:p w14:paraId="45AF7142" w14:textId="77777777" w:rsidR="00B422C1" w:rsidRPr="00AC0AF3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698BBAD" w14:textId="77777777" w:rsidR="00B422C1" w:rsidRPr="00AC0AF3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22C1" w:rsidRPr="00AC0AF3" w14:paraId="0C6209CB" w14:textId="77777777" w:rsidTr="000D2B60">
        <w:tc>
          <w:tcPr>
            <w:tcW w:w="4482" w:type="dxa"/>
          </w:tcPr>
          <w:p w14:paraId="24E78A0F" w14:textId="77777777" w:rsidR="00B422C1" w:rsidRPr="00AC0AF3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130" w:type="dxa"/>
            <w:gridSpan w:val="7"/>
          </w:tcPr>
          <w:p w14:paraId="61A830B9" w14:textId="77777777" w:rsidR="00B422C1" w:rsidRPr="00AC0AF3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75ADC" w:rsidRPr="00AC0AF3" w14:paraId="74F7ACBF" w14:textId="77777777" w:rsidTr="000D2B60">
        <w:tc>
          <w:tcPr>
            <w:tcW w:w="4482" w:type="dxa"/>
          </w:tcPr>
          <w:p w14:paraId="108E2D9B" w14:textId="60B6343C" w:rsidR="00975ADC" w:rsidRPr="00AC0AF3" w:rsidRDefault="00975ADC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9786043" w14:textId="3499B4A6" w:rsidR="00975ADC" w:rsidRPr="006E6E6E" w:rsidRDefault="00AD7D23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9</w:t>
            </w:r>
            <w:r w:rsidR="00ED6EAA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270" w:type="dxa"/>
          </w:tcPr>
          <w:p w14:paraId="5A11B2B8" w14:textId="77777777" w:rsidR="00975ADC" w:rsidRPr="006E6E6E" w:rsidRDefault="00975ADC" w:rsidP="00975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022883" w14:textId="1BDB636F" w:rsidR="00975ADC" w:rsidRPr="00975ADC" w:rsidRDefault="00AD7D23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7</w:t>
            </w:r>
            <w:r w:rsidR="00975ADC" w:rsidRPr="00975ADC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876</w:t>
            </w:r>
          </w:p>
        </w:tc>
        <w:tc>
          <w:tcPr>
            <w:tcW w:w="270" w:type="dxa"/>
          </w:tcPr>
          <w:p w14:paraId="11D92A78" w14:textId="77777777" w:rsidR="00975ADC" w:rsidRPr="00AC0AF3" w:rsidRDefault="00975ADC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3F0141" w14:textId="45C6D67C" w:rsidR="00975ADC" w:rsidRPr="00AC0AF3" w:rsidRDefault="00ED6EAA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1FF547" w14:textId="77777777" w:rsidR="00975ADC" w:rsidRPr="00AC0AF3" w:rsidRDefault="00975ADC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117663" w14:textId="7E82FD0B" w:rsidR="00975ADC" w:rsidRPr="00722C2D" w:rsidRDefault="00975ADC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5ADC" w:rsidRPr="00AC0AF3" w14:paraId="45424B8D" w14:textId="77777777" w:rsidTr="003238E1">
        <w:trPr>
          <w:trHeight w:val="43"/>
        </w:trPr>
        <w:tc>
          <w:tcPr>
            <w:tcW w:w="4482" w:type="dxa"/>
          </w:tcPr>
          <w:p w14:paraId="7FCA7C76" w14:textId="77777777" w:rsidR="00975ADC" w:rsidRPr="00AC0AF3" w:rsidRDefault="00975ADC" w:rsidP="00975ADC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5C7A9" w14:textId="1FFBB0E6" w:rsidR="00975ADC" w:rsidRPr="00AC0AF3" w:rsidRDefault="00AD7D23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ED6E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270" w:type="dxa"/>
          </w:tcPr>
          <w:p w14:paraId="5C995D8F" w14:textId="77777777" w:rsidR="00975ADC" w:rsidRPr="00AC0AF3" w:rsidRDefault="00975ADC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A71583" w14:textId="082753D7" w:rsidR="00975ADC" w:rsidRPr="00975ADC" w:rsidRDefault="00AD7D23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75ADC" w:rsidRPr="00975AD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270" w:type="dxa"/>
            <w:vAlign w:val="bottom"/>
          </w:tcPr>
          <w:p w14:paraId="5EF0FEE8" w14:textId="77777777" w:rsidR="00975ADC" w:rsidRPr="00AC0AF3" w:rsidRDefault="00975ADC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FEC97" w14:textId="54435C3F" w:rsidR="00975ADC" w:rsidRPr="00AC0AF3" w:rsidRDefault="00ED6EAA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D43354" w14:textId="77777777" w:rsidR="00975ADC" w:rsidRPr="00AC0AF3" w:rsidRDefault="00975ADC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1C229" w14:textId="02327AE6" w:rsidR="00975ADC" w:rsidRPr="00AC0AF3" w:rsidRDefault="00975ADC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422C1" w:rsidRPr="00AC0AF3" w14:paraId="199C45CE" w14:textId="77777777" w:rsidTr="000D2B60">
        <w:tc>
          <w:tcPr>
            <w:tcW w:w="4482" w:type="dxa"/>
          </w:tcPr>
          <w:p w14:paraId="050333DE" w14:textId="77777777" w:rsidR="00B422C1" w:rsidRDefault="00B422C1" w:rsidP="00B422C1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B5943F4" w14:textId="77777777" w:rsidR="004F5C56" w:rsidRPr="00AC0AF3" w:rsidRDefault="004F5C56" w:rsidP="00B422C1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90B86A" w14:textId="77777777" w:rsidR="00B422C1" w:rsidRPr="00AC0AF3" w:rsidRDefault="00B422C1" w:rsidP="00B422C1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F8D01" w14:textId="77777777" w:rsidR="00B422C1" w:rsidRPr="00AC0AF3" w:rsidRDefault="00B422C1" w:rsidP="00B422C1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138AD" w14:textId="77777777" w:rsidR="00B422C1" w:rsidRPr="00AC0AF3" w:rsidRDefault="00B422C1" w:rsidP="00B422C1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83279" w14:textId="77777777" w:rsidR="00B422C1" w:rsidRPr="00AC0AF3" w:rsidRDefault="00B422C1" w:rsidP="00B422C1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4F578" w14:textId="77777777" w:rsidR="00B422C1" w:rsidRPr="00AC0AF3" w:rsidRDefault="00B422C1" w:rsidP="00B422C1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9C832" w14:textId="77777777" w:rsidR="00B422C1" w:rsidRPr="00AC0AF3" w:rsidRDefault="00B422C1" w:rsidP="00B422C1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20A91" w14:textId="77777777" w:rsidR="00B422C1" w:rsidRPr="00AC0AF3" w:rsidRDefault="00B422C1" w:rsidP="00B422C1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22C1" w:rsidRPr="00AC0AF3" w14:paraId="39F609C8" w14:textId="77777777" w:rsidTr="000D2B60">
        <w:tc>
          <w:tcPr>
            <w:tcW w:w="4482" w:type="dxa"/>
          </w:tcPr>
          <w:p w14:paraId="1B2E9D52" w14:textId="77777777" w:rsidR="00B422C1" w:rsidRPr="00AC0AF3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1080" w:type="dxa"/>
          </w:tcPr>
          <w:p w14:paraId="66561014" w14:textId="77777777" w:rsidR="00B422C1" w:rsidRPr="006E6E6E" w:rsidRDefault="00B422C1" w:rsidP="00B4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3BF70" w14:textId="77777777" w:rsidR="00B422C1" w:rsidRPr="006E6E6E" w:rsidRDefault="00B422C1" w:rsidP="00B4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3DBF2" w14:textId="77777777" w:rsidR="00B422C1" w:rsidRPr="00AC0AF3" w:rsidRDefault="00B422C1" w:rsidP="00B422C1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9857E" w14:textId="77777777" w:rsidR="00B422C1" w:rsidRPr="00AC0AF3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2FD8C" w14:textId="77777777" w:rsidR="00B422C1" w:rsidRPr="00AC0AF3" w:rsidRDefault="00B422C1" w:rsidP="00B422C1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25EEB3" w14:textId="77777777" w:rsidR="00B422C1" w:rsidRPr="00AC0AF3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433931" w14:textId="77777777" w:rsidR="00B422C1" w:rsidRPr="00AC0AF3" w:rsidRDefault="00B422C1" w:rsidP="00B42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5ADC" w:rsidRPr="00AC0AF3" w14:paraId="15DAEDB9" w14:textId="77777777" w:rsidTr="000D2B60">
        <w:tc>
          <w:tcPr>
            <w:tcW w:w="4482" w:type="dxa"/>
          </w:tcPr>
          <w:p w14:paraId="2EE21699" w14:textId="77777777" w:rsidR="00975ADC" w:rsidRPr="00AC0AF3" w:rsidRDefault="00975ADC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289B65D" w14:textId="3736B78D" w:rsidR="00975ADC" w:rsidRPr="006E6E6E" w:rsidRDefault="00ED6EAA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5CBE6" w14:textId="77777777" w:rsidR="00975ADC" w:rsidRPr="006E6E6E" w:rsidRDefault="00975ADC" w:rsidP="00975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C26A7" w14:textId="06D62261" w:rsidR="00975ADC" w:rsidRPr="00975ADC" w:rsidRDefault="00975ADC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5A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337DF5" w14:textId="77777777" w:rsidR="00975ADC" w:rsidRPr="00AC0AF3" w:rsidRDefault="00975ADC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73D6B4" w14:textId="3C7C16B8" w:rsidR="00975ADC" w:rsidRPr="00FC6767" w:rsidRDefault="00AD7D23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2</w:t>
            </w:r>
            <w:r w:rsidR="00ED6EAA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756</w:t>
            </w:r>
          </w:p>
        </w:tc>
        <w:tc>
          <w:tcPr>
            <w:tcW w:w="270" w:type="dxa"/>
            <w:shd w:val="clear" w:color="auto" w:fill="auto"/>
          </w:tcPr>
          <w:p w14:paraId="170081CC" w14:textId="77777777" w:rsidR="00975ADC" w:rsidRPr="00AC0AF3" w:rsidRDefault="00975ADC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030C0" w14:textId="3C87CA86" w:rsidR="00975ADC" w:rsidRPr="00F95C7D" w:rsidRDefault="00AD7D23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3</w:t>
            </w:r>
            <w:r w:rsidR="00975ADC" w:rsidRPr="00975ADC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013</w:t>
            </w:r>
          </w:p>
        </w:tc>
      </w:tr>
      <w:tr w:rsidR="00975ADC" w:rsidRPr="00AC0AF3" w14:paraId="0B82C0C6" w14:textId="77777777" w:rsidTr="000D2B60">
        <w:tc>
          <w:tcPr>
            <w:tcW w:w="4482" w:type="dxa"/>
          </w:tcPr>
          <w:p w14:paraId="0ADE9FFC" w14:textId="77777777" w:rsidR="00975ADC" w:rsidRPr="00AC0AF3" w:rsidRDefault="00975ADC" w:rsidP="00975ADC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9AC4EDB" w14:textId="178A1A8D" w:rsidR="00975ADC" w:rsidRPr="006E6E6E" w:rsidRDefault="00AD7D23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270" w:type="dxa"/>
          </w:tcPr>
          <w:p w14:paraId="0259E5E7" w14:textId="77777777" w:rsidR="00975ADC" w:rsidRPr="006E6E6E" w:rsidRDefault="00975ADC" w:rsidP="00975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58730" w14:textId="542B2702" w:rsidR="00975ADC" w:rsidRPr="00975ADC" w:rsidRDefault="00AD7D23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3B02617" w14:textId="77777777" w:rsidR="00975ADC" w:rsidRPr="00AC0AF3" w:rsidRDefault="00975ADC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20F2E" w14:textId="00F5D6D7" w:rsidR="00975ADC" w:rsidRPr="00F16A55" w:rsidRDefault="00AD7D23" w:rsidP="00A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34FD34D9" w14:textId="77777777" w:rsidR="00975ADC" w:rsidRPr="00AC0AF3" w:rsidRDefault="00975ADC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E13A34" w14:textId="7E007099" w:rsidR="00975ADC" w:rsidRPr="00975ADC" w:rsidRDefault="00975ADC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5A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5ADC" w:rsidRPr="00AC0AF3" w14:paraId="5023837D" w14:textId="77777777" w:rsidTr="000D2B60">
        <w:tc>
          <w:tcPr>
            <w:tcW w:w="4482" w:type="dxa"/>
          </w:tcPr>
          <w:p w14:paraId="322A245A" w14:textId="77777777" w:rsidR="00975ADC" w:rsidRPr="00AC0AF3" w:rsidRDefault="00975ADC" w:rsidP="00975ADC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5C161EC" w14:textId="5178FEFC" w:rsidR="00975ADC" w:rsidRPr="006E6E6E" w:rsidRDefault="00AD7D23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70" w:type="dxa"/>
          </w:tcPr>
          <w:p w14:paraId="36D64A51" w14:textId="77777777" w:rsidR="00975ADC" w:rsidRPr="006E6E6E" w:rsidRDefault="00975ADC" w:rsidP="00975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EDC603" w14:textId="7BC8F5E8" w:rsidR="00975ADC" w:rsidRPr="00975ADC" w:rsidRDefault="00AD7D23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270" w:type="dxa"/>
          </w:tcPr>
          <w:p w14:paraId="1DD250F6" w14:textId="77777777" w:rsidR="00975ADC" w:rsidRPr="00AC0AF3" w:rsidRDefault="00975ADC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8A81D" w14:textId="2B42789A" w:rsidR="00A61AA4" w:rsidRPr="00F16A55" w:rsidRDefault="00A61AA4" w:rsidP="00A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D62399" w14:textId="77777777" w:rsidR="00975ADC" w:rsidRPr="00AC0AF3" w:rsidRDefault="00975ADC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206DDD" w14:textId="1AA519D7" w:rsidR="00975ADC" w:rsidRPr="00975ADC" w:rsidRDefault="00975ADC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5A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5ADC" w:rsidRPr="00AC0AF3" w14:paraId="2C1A41AC" w14:textId="77777777" w:rsidTr="00A61AA4">
        <w:tc>
          <w:tcPr>
            <w:tcW w:w="4482" w:type="dxa"/>
          </w:tcPr>
          <w:p w14:paraId="7D7821D5" w14:textId="77777777" w:rsidR="00975ADC" w:rsidRPr="00AC0AF3" w:rsidRDefault="00975ADC" w:rsidP="00975ADC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B6D6E7" w14:textId="6C4EEB60" w:rsidR="00975ADC" w:rsidRPr="006E6E6E" w:rsidRDefault="00AD7D23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</w:t>
            </w:r>
            <w:r w:rsidR="00ED6EAA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755F0C65" w14:textId="77777777" w:rsidR="00975ADC" w:rsidRPr="006E6E6E" w:rsidRDefault="00975ADC" w:rsidP="00975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6B6C89" w14:textId="26587488" w:rsidR="00975ADC" w:rsidRPr="00975ADC" w:rsidRDefault="00AD7D23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</w:t>
            </w:r>
            <w:r w:rsidR="00975ADC" w:rsidRPr="00975ADC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662FA8B2" w14:textId="77777777" w:rsidR="00975ADC" w:rsidRPr="00AC0AF3" w:rsidRDefault="00975ADC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67A834" w14:textId="555E9AF8" w:rsidR="00975ADC" w:rsidRPr="00F16A55" w:rsidRDefault="00AD7D23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D6E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1CACB02E" w14:textId="77777777" w:rsidR="00975ADC" w:rsidRPr="00AC0AF3" w:rsidRDefault="00975ADC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EF8DA9" w14:textId="2FCEEC17" w:rsidR="00975ADC" w:rsidRPr="00975ADC" w:rsidRDefault="00AD7D23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</w:t>
            </w:r>
            <w:r w:rsidR="00975ADC" w:rsidRPr="00975ADC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  <w:tr w:rsidR="00975ADC" w:rsidRPr="00AC0AF3" w14:paraId="764C17F8" w14:textId="77777777" w:rsidTr="00A61AA4">
        <w:trPr>
          <w:trHeight w:val="70"/>
        </w:trPr>
        <w:tc>
          <w:tcPr>
            <w:tcW w:w="4482" w:type="dxa"/>
          </w:tcPr>
          <w:p w14:paraId="06561C95" w14:textId="77777777" w:rsidR="00975ADC" w:rsidRPr="00AC0AF3" w:rsidRDefault="00975ADC" w:rsidP="00975ADC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34357" w14:textId="6DDAF21A" w:rsidR="00975ADC" w:rsidRPr="00AC0AF3" w:rsidRDefault="00AD7D23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D6E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032</w:t>
            </w:r>
          </w:p>
        </w:tc>
        <w:tc>
          <w:tcPr>
            <w:tcW w:w="270" w:type="dxa"/>
          </w:tcPr>
          <w:p w14:paraId="1C8B37D3" w14:textId="77777777" w:rsidR="00975ADC" w:rsidRPr="00AC0AF3" w:rsidRDefault="00975ADC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E95D9D" w14:textId="4E6EB1D5" w:rsidR="00975ADC" w:rsidRPr="00ED6EAA" w:rsidRDefault="00AD7D23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75ADC" w:rsidRPr="00ED6E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70" w:type="dxa"/>
          </w:tcPr>
          <w:p w14:paraId="4AB92035" w14:textId="77777777" w:rsidR="00975ADC" w:rsidRPr="00AC0AF3" w:rsidRDefault="00975ADC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1578BB" w14:textId="65B0A6DC" w:rsidR="00975ADC" w:rsidRPr="00FC6767" w:rsidRDefault="00AD7D23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D6E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41C571DA" w14:textId="77777777" w:rsidR="00975ADC" w:rsidRPr="00AC0AF3" w:rsidRDefault="00975ADC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ADA2D1" w14:textId="67F500E4" w:rsidR="00975ADC" w:rsidRPr="00ED6EAA" w:rsidRDefault="00AD7D23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75ADC" w:rsidRPr="00ED6E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350</w:t>
            </w:r>
          </w:p>
        </w:tc>
      </w:tr>
      <w:tr w:rsidR="00A61AA4" w:rsidRPr="00AC0AF3" w14:paraId="5B4AD56C" w14:textId="77777777" w:rsidTr="00A61AA4">
        <w:trPr>
          <w:trHeight w:val="70"/>
        </w:trPr>
        <w:tc>
          <w:tcPr>
            <w:tcW w:w="4482" w:type="dxa"/>
          </w:tcPr>
          <w:p w14:paraId="2C9E8AF5" w14:textId="77777777" w:rsidR="00A61AA4" w:rsidRPr="00AC0AF3" w:rsidRDefault="00A61AA4" w:rsidP="00975ADC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459C23" w14:textId="77777777" w:rsidR="00A61AA4" w:rsidRDefault="00A61AA4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3E153" w14:textId="77777777" w:rsidR="00A61AA4" w:rsidRPr="00AC0AF3" w:rsidRDefault="00A61AA4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4681B9A" w14:textId="77777777" w:rsidR="00A61AA4" w:rsidRPr="00ED6EAA" w:rsidRDefault="00A61AA4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78C62" w14:textId="77777777" w:rsidR="00A61AA4" w:rsidRPr="00AC0AF3" w:rsidRDefault="00A61AA4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BD1503D" w14:textId="77777777" w:rsidR="00A61AA4" w:rsidRDefault="00A61AA4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FFF652" w14:textId="77777777" w:rsidR="00A61AA4" w:rsidRPr="00AC0AF3" w:rsidRDefault="00A61AA4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999089" w14:textId="77777777" w:rsidR="00A61AA4" w:rsidRPr="00ED6EAA" w:rsidRDefault="00A61AA4" w:rsidP="009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1AA4" w:rsidRPr="00AC0AF3" w14:paraId="24BB16D0" w14:textId="77777777" w:rsidTr="00A61AA4">
        <w:trPr>
          <w:trHeight w:val="70"/>
        </w:trPr>
        <w:tc>
          <w:tcPr>
            <w:tcW w:w="4482" w:type="dxa"/>
          </w:tcPr>
          <w:p w14:paraId="2195904C" w14:textId="03B812ED" w:rsidR="00A61AA4" w:rsidRPr="00AC0AF3" w:rsidRDefault="00A61AA4" w:rsidP="00A61AA4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2F1C8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01CD8117" w14:textId="77777777" w:rsidR="00A61AA4" w:rsidRDefault="00A61AA4" w:rsidP="00A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DFBCA" w14:textId="77777777" w:rsidR="00A61AA4" w:rsidRPr="00AC0AF3" w:rsidRDefault="00A61AA4" w:rsidP="00A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114336" w14:textId="77777777" w:rsidR="00A61AA4" w:rsidRPr="00ED6EAA" w:rsidRDefault="00A61AA4" w:rsidP="00A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4C3C64" w14:textId="77777777" w:rsidR="00A61AA4" w:rsidRPr="00AC0AF3" w:rsidRDefault="00A61AA4" w:rsidP="00A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B5B6FF" w14:textId="77777777" w:rsidR="00A61AA4" w:rsidRDefault="00A61AA4" w:rsidP="00A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3A3957" w14:textId="77777777" w:rsidR="00A61AA4" w:rsidRPr="00AC0AF3" w:rsidRDefault="00A61AA4" w:rsidP="00A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B69D3E" w14:textId="77777777" w:rsidR="00A61AA4" w:rsidRPr="00ED6EAA" w:rsidRDefault="00A61AA4" w:rsidP="00A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1AA4" w:rsidRPr="00AC0AF3" w14:paraId="68B8202F" w14:textId="77777777" w:rsidTr="002F1C89">
        <w:trPr>
          <w:trHeight w:val="70"/>
        </w:trPr>
        <w:tc>
          <w:tcPr>
            <w:tcW w:w="4482" w:type="dxa"/>
          </w:tcPr>
          <w:p w14:paraId="345A49B8" w14:textId="59072CA0" w:rsidR="00A61AA4" w:rsidRPr="00AC0AF3" w:rsidRDefault="002F1C89" w:rsidP="00A61AA4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CADF08" w14:textId="6A9A966F" w:rsidR="00A61AA4" w:rsidRDefault="00AD7D23" w:rsidP="00A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3</w:t>
            </w:r>
            <w:r w:rsidR="002F1C89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2FDAD873" w14:textId="77777777" w:rsidR="00A61AA4" w:rsidRPr="00AC0AF3" w:rsidRDefault="00A61AA4" w:rsidP="00A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AE837F" w14:textId="692EAA5A" w:rsidR="00A61AA4" w:rsidRPr="00ED6EAA" w:rsidRDefault="006D506B" w:rsidP="006D5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F7A988" w14:textId="77777777" w:rsidR="00A61AA4" w:rsidRPr="00AC0AF3" w:rsidRDefault="00A61AA4" w:rsidP="00A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2F8CC3" w14:textId="22CD4B37" w:rsidR="00A61AA4" w:rsidRDefault="00A61AA4" w:rsidP="006D5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38042E" w14:textId="77777777" w:rsidR="00A61AA4" w:rsidRPr="00AC0AF3" w:rsidRDefault="00A61AA4" w:rsidP="00A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0555C3" w14:textId="38CB4AC2" w:rsidR="00A61AA4" w:rsidRPr="00ED6EAA" w:rsidRDefault="00A61AA4" w:rsidP="006D5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1AA4" w:rsidRPr="00AC0AF3" w14:paraId="1D132EF7" w14:textId="77777777" w:rsidTr="002F1C89">
        <w:trPr>
          <w:trHeight w:val="70"/>
        </w:trPr>
        <w:tc>
          <w:tcPr>
            <w:tcW w:w="4482" w:type="dxa"/>
          </w:tcPr>
          <w:p w14:paraId="3241B08C" w14:textId="03FD6CB0" w:rsidR="00A61AA4" w:rsidRPr="00AC0AF3" w:rsidRDefault="00A61AA4" w:rsidP="00A61AA4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1EACE0" w14:textId="156876C0" w:rsidR="00A61AA4" w:rsidRDefault="00AD7D23" w:rsidP="00A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D50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3CDAD8D4" w14:textId="77777777" w:rsidR="00A61AA4" w:rsidRPr="00AC0AF3" w:rsidRDefault="00A61AA4" w:rsidP="00A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BD137C" w14:textId="0EAF09A2" w:rsidR="00A61AA4" w:rsidRPr="00975ADC" w:rsidRDefault="006D506B" w:rsidP="006D5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AA1470D" w14:textId="77777777" w:rsidR="00A61AA4" w:rsidRPr="00AC0AF3" w:rsidRDefault="00A61AA4" w:rsidP="00A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F90BE" w14:textId="4F0A9437" w:rsidR="00A61AA4" w:rsidRDefault="00A61AA4" w:rsidP="006D5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D0ACC2" w14:textId="77777777" w:rsidR="00A61AA4" w:rsidRPr="00AC0AF3" w:rsidRDefault="00A61AA4" w:rsidP="00A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038E3" w14:textId="63E4E662" w:rsidR="00A61AA4" w:rsidRPr="00722C2D" w:rsidRDefault="00A61AA4" w:rsidP="006D5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D1DBF20" w14:textId="793A2096" w:rsidR="0088680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6012556" w14:textId="77777777" w:rsidR="0088680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12DDEE1" w14:textId="77777777" w:rsidR="0088680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F3C482" w14:textId="6416C60E" w:rsidR="001540FE" w:rsidRDefault="001540FE" w:rsidP="00E96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  <w:sectPr w:rsidR="001540FE" w:rsidSect="00D75033">
          <w:footerReference w:type="default" r:id="rId15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4E119FF8" w14:textId="4404A625" w:rsidR="007A27FA" w:rsidRDefault="00AD7D23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D7D23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E96AEE" w:rsidRPr="0055493F">
        <w:rPr>
          <w:rFonts w:ascii="Angsana New" w:hAnsi="Angsana New"/>
          <w:b/>
          <w:bCs/>
          <w:sz w:val="30"/>
          <w:szCs w:val="30"/>
        </w:rPr>
        <w:tab/>
      </w:r>
      <w:r w:rsidR="00E96AEE" w:rsidRPr="004F5C56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023ADA" w:rsidRPr="004F5C56">
        <w:rPr>
          <w:rFonts w:ascii="Angsana New" w:hAnsi="Angsana New"/>
          <w:b/>
          <w:bCs/>
          <w:sz w:val="30"/>
          <w:szCs w:val="30"/>
          <w:cs/>
          <w:lang w:val="th-TH"/>
        </w:rPr>
        <w:t>ในบริษัทย่อย บริษัทร่วมและการร่วมค้</w:t>
      </w:r>
      <w:r w:rsidR="00023ADA" w:rsidRPr="004F5C56">
        <w:rPr>
          <w:rFonts w:ascii="Angsana New" w:hAnsi="Angsana New" w:hint="cs"/>
          <w:b/>
          <w:bCs/>
          <w:sz w:val="30"/>
          <w:szCs w:val="30"/>
          <w:cs/>
          <w:lang w:val="th-TH"/>
        </w:rPr>
        <w:t>า</w:t>
      </w:r>
    </w:p>
    <w:p w14:paraId="2214F1C8" w14:textId="39BE2B1D" w:rsidR="00582590" w:rsidRPr="002D615B" w:rsidRDefault="00963ECA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63ECA">
        <w:rPr>
          <w:rFonts w:ascii="Angsana New" w:hAnsi="Angsana New"/>
          <w:noProof/>
          <w:sz w:val="30"/>
          <w:szCs w:val="30"/>
        </w:rPr>
        <w:drawing>
          <wp:anchor distT="0" distB="0" distL="114300" distR="114300" simplePos="0" relativeHeight="251658240" behindDoc="1" locked="0" layoutInCell="1" allowOverlap="1" wp14:anchorId="2B3AF7C7" wp14:editId="4BDF1910">
            <wp:simplePos x="0" y="0"/>
            <wp:positionH relativeFrom="margin">
              <wp:align>left</wp:align>
            </wp:positionH>
            <wp:positionV relativeFrom="paragraph">
              <wp:posOffset>134620</wp:posOffset>
            </wp:positionV>
            <wp:extent cx="9226550" cy="4625975"/>
            <wp:effectExtent l="0" t="0" r="0" b="3175"/>
            <wp:wrapNone/>
            <wp:docPr id="6360036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003628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6550" cy="4625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7E7D09" w14:textId="64EB80EF" w:rsidR="002F042D" w:rsidRDefault="002F042D" w:rsidP="00A5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  <w:cs/>
        </w:rPr>
        <w:sectPr w:rsidR="002F042D" w:rsidSect="00700418"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409C6BCE" w14:textId="6DBEF7AA" w:rsidR="00395F76" w:rsidRPr="0050551C" w:rsidRDefault="00AD7D23" w:rsidP="009D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D7D23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9D5A92">
        <w:rPr>
          <w:rFonts w:ascii="Angsana New" w:hAnsi="Angsana New"/>
          <w:b/>
          <w:bCs/>
          <w:sz w:val="30"/>
          <w:szCs w:val="30"/>
        </w:rPr>
        <w:tab/>
      </w:r>
      <w:r w:rsidR="00395F76" w:rsidRPr="0050551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CC312D" w:rsidRPr="0050551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BE0999F" w14:textId="77777777" w:rsidR="008D753C" w:rsidRPr="0031771F" w:rsidRDefault="008D753C" w:rsidP="00F40476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</w:p>
    <w:p w14:paraId="02725629" w14:textId="7A17F89A" w:rsidR="0098013D" w:rsidRDefault="0098013D" w:rsidP="009D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013D">
        <w:rPr>
          <w:rFonts w:ascii="Angsana New" w:hAnsi="Angsana New"/>
          <w:b/>
          <w:sz w:val="30"/>
          <w:szCs w:val="30"/>
          <w:cs/>
        </w:rPr>
        <w:t>ก</w:t>
      </w:r>
      <w:r w:rsidRPr="0098013D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</w:t>
      </w:r>
      <w:r w:rsidRPr="007420CC">
        <w:rPr>
          <w:rFonts w:ascii="Angsana New" w:hAnsi="Angsana New"/>
          <w:sz w:val="30"/>
          <w:szCs w:val="30"/>
          <w:cs/>
        </w:rPr>
        <w:t>อุปกรณ์</w:t>
      </w:r>
      <w:r w:rsidR="00304B21">
        <w:rPr>
          <w:rFonts w:ascii="Angsana New" w:hAnsi="Angsana New" w:hint="cs"/>
          <w:sz w:val="30"/>
          <w:szCs w:val="30"/>
          <w:cs/>
        </w:rPr>
        <w:t>และ</w:t>
      </w:r>
      <w:r w:rsidR="006A51E1" w:rsidRPr="007420CC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7420CC">
        <w:rPr>
          <w:rFonts w:ascii="Angsana New" w:hAnsi="Angsana New"/>
          <w:sz w:val="30"/>
          <w:szCs w:val="30"/>
          <w:cs/>
        </w:rPr>
        <w:t>ระหว่าง</w:t>
      </w:r>
      <w:r w:rsidRPr="0098013D">
        <w:rPr>
          <w:rFonts w:ascii="Angsana New" w:hAnsi="Angsana New"/>
          <w:sz w:val="30"/>
          <w:szCs w:val="30"/>
          <w:cs/>
        </w:rPr>
        <w:t>งวด</w:t>
      </w:r>
      <w:r w:rsidR="00B422C1">
        <w:rPr>
          <w:rFonts w:ascii="Angsana New" w:hAnsi="Angsana New" w:hint="cs"/>
          <w:sz w:val="30"/>
          <w:szCs w:val="30"/>
          <w:cs/>
        </w:rPr>
        <w:t>สาม</w:t>
      </w:r>
      <w:r w:rsidR="00F66E89">
        <w:rPr>
          <w:rFonts w:ascii="Angsana New" w:hAnsi="Angsana New" w:hint="cs"/>
          <w:sz w:val="30"/>
          <w:szCs w:val="30"/>
          <w:cs/>
        </w:rPr>
        <w:t>เดือน</w:t>
      </w:r>
      <w:r w:rsidRPr="0098013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D7D23" w:rsidRPr="00AD7D23">
        <w:rPr>
          <w:rFonts w:ascii="Angsana New" w:hAnsi="Angsana New"/>
          <w:sz w:val="30"/>
          <w:szCs w:val="30"/>
        </w:rPr>
        <w:t>31</w:t>
      </w:r>
      <w:r w:rsidR="008301E3">
        <w:rPr>
          <w:rFonts w:ascii="Angsana New" w:hAnsi="Angsana New"/>
          <w:sz w:val="30"/>
          <w:szCs w:val="30"/>
        </w:rPr>
        <w:t xml:space="preserve"> </w:t>
      </w:r>
      <w:r w:rsidR="00B422C1">
        <w:rPr>
          <w:rFonts w:ascii="Angsana New" w:hAnsi="Angsana New" w:hint="cs"/>
          <w:sz w:val="30"/>
          <w:szCs w:val="30"/>
          <w:cs/>
        </w:rPr>
        <w:t>มีนาคม</w:t>
      </w:r>
      <w:r w:rsidR="008301E3">
        <w:rPr>
          <w:rFonts w:ascii="Angsana New" w:hAnsi="Angsana New" w:hint="cs"/>
          <w:sz w:val="30"/>
          <w:szCs w:val="30"/>
          <w:cs/>
        </w:rPr>
        <w:t xml:space="preserve"> </w:t>
      </w:r>
      <w:r w:rsidR="00AD7D23" w:rsidRPr="00AD7D23">
        <w:rPr>
          <w:rFonts w:ascii="Angsana New" w:hAnsi="Angsana New"/>
          <w:sz w:val="30"/>
          <w:szCs w:val="30"/>
        </w:rPr>
        <w:t>2568</w:t>
      </w:r>
      <w:r w:rsidR="00D67E16">
        <w:rPr>
          <w:rFonts w:ascii="Angsana New" w:hAnsi="Angsana New"/>
          <w:sz w:val="30"/>
          <w:szCs w:val="30"/>
        </w:rPr>
        <w:t xml:space="preserve"> </w:t>
      </w:r>
      <w:r w:rsidRPr="0098013D">
        <w:rPr>
          <w:rFonts w:ascii="Angsana New" w:hAnsi="Angsana New"/>
          <w:sz w:val="30"/>
          <w:szCs w:val="30"/>
          <w:cs/>
        </w:rPr>
        <w:t>มีดังนี้</w:t>
      </w:r>
    </w:p>
    <w:p w14:paraId="77601DDC" w14:textId="77777777" w:rsidR="006A51E1" w:rsidRDefault="006A51E1" w:rsidP="0049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4"/>
        <w:gridCol w:w="1621"/>
        <w:gridCol w:w="270"/>
        <w:gridCol w:w="1527"/>
        <w:gridCol w:w="270"/>
        <w:gridCol w:w="1442"/>
        <w:gridCol w:w="270"/>
        <w:gridCol w:w="1445"/>
        <w:gridCol w:w="270"/>
        <w:gridCol w:w="1530"/>
        <w:gridCol w:w="270"/>
        <w:gridCol w:w="1701"/>
      </w:tblGrid>
      <w:tr w:rsidR="00BC03F4" w:rsidRPr="0098013D" w14:paraId="68972967" w14:textId="77777777" w:rsidTr="002408E7">
        <w:trPr>
          <w:trHeight w:val="362"/>
          <w:tblHeader/>
        </w:trPr>
        <w:tc>
          <w:tcPr>
            <w:tcW w:w="1267" w:type="pct"/>
          </w:tcPr>
          <w:p w14:paraId="69276342" w14:textId="77777777" w:rsidR="00BC03F4" w:rsidRPr="0081246E" w:rsidRDefault="00BC03F4" w:rsidP="001F241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3" w:type="pct"/>
            <w:gridSpan w:val="11"/>
            <w:vAlign w:val="bottom"/>
          </w:tcPr>
          <w:p w14:paraId="471415DA" w14:textId="66D4A2CD" w:rsidR="00BC03F4" w:rsidRPr="0081246E" w:rsidRDefault="00BC03F4" w:rsidP="001F241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2408E7" w:rsidRPr="0098013D" w14:paraId="011C11AC" w14:textId="77777777" w:rsidTr="002408E7">
        <w:trPr>
          <w:trHeight w:val="1289"/>
          <w:tblHeader/>
        </w:trPr>
        <w:tc>
          <w:tcPr>
            <w:tcW w:w="1267" w:type="pct"/>
          </w:tcPr>
          <w:p w14:paraId="65B2527A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131021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5E747D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  <w:hideMark/>
          </w:tcPr>
          <w:p w14:paraId="0DA7C996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78ED41BA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</w:p>
          <w:p w14:paraId="40FF6C4A" w14:textId="6A687008" w:rsidR="00BC03F4" w:rsidRPr="0081246E" w:rsidRDefault="00AD7D23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</w:t>
            </w:r>
            <w:r w:rsidR="00BC03F4"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C03F4" w:rsidRPr="008124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="00BC03F4"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D7D23">
              <w:rPr>
                <w:rFonts w:ascii="Angsana New" w:hAnsi="Angsana New"/>
                <w:sz w:val="30"/>
                <w:szCs w:val="30"/>
              </w:rPr>
              <w:t>25</w:t>
            </w:r>
            <w:r w:rsidRPr="00AD7D2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D7D2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5" w:type="pct"/>
          </w:tcPr>
          <w:p w14:paraId="6C721052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59AC05FC" w14:textId="4133E77F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376E7CA0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  <w:p w14:paraId="5BC0E344" w14:textId="24AFC511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5" w:type="pct"/>
          </w:tcPr>
          <w:p w14:paraId="21EA2621" w14:textId="4968FD0E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vAlign w:val="bottom"/>
            <w:hideMark/>
          </w:tcPr>
          <w:p w14:paraId="6C803511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58F0115E" w14:textId="0D80B421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5" w:type="pct"/>
            <w:vAlign w:val="bottom"/>
          </w:tcPr>
          <w:p w14:paraId="0CD73844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  <w:hideMark/>
          </w:tcPr>
          <w:p w14:paraId="689D17B0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  <w:p w14:paraId="1902A8B9" w14:textId="6DA2A4CF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5" w:type="pct"/>
            <w:vAlign w:val="bottom"/>
          </w:tcPr>
          <w:p w14:paraId="160F7E5A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1C28B92D" w14:textId="254A347F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5" w:type="pct"/>
          </w:tcPr>
          <w:p w14:paraId="51B510D0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  <w:vAlign w:val="bottom"/>
            <w:hideMark/>
          </w:tcPr>
          <w:p w14:paraId="075740EA" w14:textId="68499A8F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บัญชี ณ วันที่</w:t>
            </w:r>
          </w:p>
          <w:p w14:paraId="396209BB" w14:textId="3D56CA91" w:rsidR="00BC03F4" w:rsidRPr="0081246E" w:rsidRDefault="00AD7D23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31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22C1" w:rsidRPr="00B422C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B422C1" w:rsidRPr="00B422C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D7D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BC03F4" w:rsidRPr="0098013D" w14:paraId="7C356A5C" w14:textId="13998C4B" w:rsidTr="002408E7">
        <w:trPr>
          <w:trHeight w:val="389"/>
          <w:tblHeader/>
        </w:trPr>
        <w:tc>
          <w:tcPr>
            <w:tcW w:w="1267" w:type="pct"/>
          </w:tcPr>
          <w:p w14:paraId="04ED880E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3" w:type="pct"/>
            <w:gridSpan w:val="11"/>
          </w:tcPr>
          <w:p w14:paraId="1565C4A3" w14:textId="11DB9819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7662" w:rsidRPr="0098013D" w14:paraId="1690AE0C" w14:textId="77777777" w:rsidTr="002408E7">
        <w:trPr>
          <w:tblHeader/>
        </w:trPr>
        <w:tc>
          <w:tcPr>
            <w:tcW w:w="1267" w:type="pct"/>
            <w:hideMark/>
          </w:tcPr>
          <w:p w14:paraId="4E5CB38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70" w:type="pct"/>
          </w:tcPr>
          <w:p w14:paraId="555F9130" w14:textId="44D6F2AA" w:rsidR="008E7662" w:rsidRPr="008C0CA5" w:rsidRDefault="00AD7D2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539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95" w:type="pct"/>
          </w:tcPr>
          <w:p w14:paraId="306ADD68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6F6A859" w14:textId="469BD1E0" w:rsidR="008E7662" w:rsidRPr="00F0534A" w:rsidRDefault="00005534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4E51CE28" w14:textId="70506319" w:rsidR="008E7662" w:rsidRPr="00F0534A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</w:tcPr>
          <w:p w14:paraId="335EA7B4" w14:textId="62CF476E" w:rsidR="008E7662" w:rsidRPr="00B002F0" w:rsidRDefault="00005534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1546FB1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2F4DC832" w14:textId="44F4249F" w:rsidR="008E7662" w:rsidRPr="00B002F0" w:rsidRDefault="00005534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605F969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3E036B" w14:textId="409F4F3F" w:rsidR="008E7662" w:rsidRPr="00B002F0" w:rsidRDefault="00005534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469DE46B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EE371C7" w14:textId="715D4472" w:rsidR="008E7662" w:rsidRPr="0081246E" w:rsidRDefault="00AD7D2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539</w:t>
            </w:r>
            <w:r w:rsidR="00005534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428</w:t>
            </w:r>
          </w:p>
        </w:tc>
      </w:tr>
      <w:tr w:rsidR="008E7662" w:rsidRPr="0098013D" w14:paraId="78636232" w14:textId="77777777" w:rsidTr="002408E7">
        <w:trPr>
          <w:tblHeader/>
        </w:trPr>
        <w:tc>
          <w:tcPr>
            <w:tcW w:w="1267" w:type="pct"/>
            <w:hideMark/>
          </w:tcPr>
          <w:p w14:paraId="4771B22A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0" w:type="pct"/>
          </w:tcPr>
          <w:p w14:paraId="6FCCCAC0" w14:textId="3335FFE0" w:rsidR="008E7662" w:rsidRPr="008C0CA5" w:rsidRDefault="00AD7D2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602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946</w:t>
            </w:r>
          </w:p>
        </w:tc>
        <w:tc>
          <w:tcPr>
            <w:tcW w:w="95" w:type="pct"/>
          </w:tcPr>
          <w:p w14:paraId="78D85F5F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06E8167" w14:textId="3341A4D2" w:rsidR="008E7662" w:rsidRPr="0081246E" w:rsidRDefault="00AD7D23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2</w:t>
            </w:r>
            <w:r w:rsidR="006C0CFD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95" w:type="pct"/>
          </w:tcPr>
          <w:p w14:paraId="1E8B0B42" w14:textId="4FA53852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573B9ED8" w14:textId="46763214" w:rsidR="008E7662" w:rsidRPr="008E7662" w:rsidRDefault="006C0CFD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D7D23" w:rsidRPr="00AD7D2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2549A354" w14:textId="77777777" w:rsidR="008E7662" w:rsidRPr="008E7662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6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150BA5B6" w14:textId="2EE72EE9" w:rsidR="008E7662" w:rsidRPr="002408E7" w:rsidRDefault="006C0CFD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D7D23" w:rsidRPr="00AD7D23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D7D23" w:rsidRPr="00AD7D23">
              <w:rPr>
                <w:rFonts w:ascii="Angsana New" w:hAnsi="Angsana New"/>
                <w:sz w:val="30"/>
                <w:szCs w:val="30"/>
              </w:rPr>
              <w:t>550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7AE0E293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06108BB" w14:textId="3AB00BD0" w:rsidR="008E7662" w:rsidRPr="00B002F0" w:rsidRDefault="00005534" w:rsidP="0000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D0B3AF6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E3DEABF" w14:textId="2CEE1DEC" w:rsidR="008E7662" w:rsidRPr="0081246E" w:rsidRDefault="00AD7D2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581</w:t>
            </w:r>
            <w:r w:rsidR="006C0CFD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641</w:t>
            </w:r>
          </w:p>
        </w:tc>
      </w:tr>
      <w:tr w:rsidR="008E7662" w:rsidRPr="0098013D" w14:paraId="07B676D5" w14:textId="77777777" w:rsidTr="002408E7">
        <w:trPr>
          <w:tblHeader/>
        </w:trPr>
        <w:tc>
          <w:tcPr>
            <w:tcW w:w="1267" w:type="pct"/>
            <w:hideMark/>
          </w:tcPr>
          <w:p w14:paraId="17BB1CF1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570" w:type="pct"/>
          </w:tcPr>
          <w:p w14:paraId="0051F7F0" w14:textId="1D798063" w:rsidR="008E7662" w:rsidRPr="008C0CA5" w:rsidRDefault="00AD7D2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494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95" w:type="pct"/>
          </w:tcPr>
          <w:p w14:paraId="7DAD5BCF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B2654DD" w14:textId="09759A3C" w:rsidR="008E7662" w:rsidRPr="0081246E" w:rsidRDefault="00AD7D23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66</w:t>
            </w:r>
            <w:r w:rsidR="006C0CFD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95" w:type="pct"/>
          </w:tcPr>
          <w:p w14:paraId="63A15002" w14:textId="7A66F733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3E8741CF" w14:textId="58348453" w:rsidR="008E7662" w:rsidRPr="003D1A54" w:rsidRDefault="006C0CFD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D7D23" w:rsidRPr="00AD7D23">
              <w:rPr>
                <w:rFonts w:ascii="Angsana New" w:hAnsi="Angsana New"/>
                <w:sz w:val="30"/>
                <w:szCs w:val="30"/>
              </w:rPr>
              <w:t>876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65F46555" w14:textId="77777777" w:rsidR="008E7662" w:rsidRPr="003D1A54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6BE0647D" w14:textId="5E5088C7" w:rsidR="008E7662" w:rsidRPr="002408E7" w:rsidRDefault="006C0CFD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D7D23" w:rsidRPr="00AD7D23">
              <w:rPr>
                <w:rFonts w:ascii="Angsana New" w:hAnsi="Angsana New"/>
                <w:sz w:val="30"/>
                <w:szCs w:val="30"/>
              </w:rPr>
              <w:t>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D7D23" w:rsidRPr="00AD7D23">
              <w:rPr>
                <w:rFonts w:ascii="Angsana New" w:hAnsi="Angsana New"/>
                <w:sz w:val="30"/>
                <w:szCs w:val="30"/>
              </w:rPr>
              <w:t>149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1A7BFDDB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1C68A82" w14:textId="0EC201EF" w:rsidR="008E7662" w:rsidRPr="00B002F0" w:rsidRDefault="00005534" w:rsidP="0000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7C94750A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019C564" w14:textId="17C7E46D" w:rsidR="008E7662" w:rsidRPr="0081246E" w:rsidRDefault="00AD7D2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</w:t>
            </w:r>
            <w:r w:rsidR="006C0CFD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465</w:t>
            </w:r>
            <w:r w:rsidR="006C0CFD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276</w:t>
            </w:r>
          </w:p>
        </w:tc>
      </w:tr>
      <w:tr w:rsidR="008E7662" w:rsidRPr="0098013D" w14:paraId="38CF34F9" w14:textId="77777777" w:rsidTr="00FB3D57">
        <w:trPr>
          <w:tblHeader/>
        </w:trPr>
        <w:tc>
          <w:tcPr>
            <w:tcW w:w="1267" w:type="pct"/>
            <w:hideMark/>
          </w:tcPr>
          <w:p w14:paraId="7DF9734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0" w:type="pct"/>
          </w:tcPr>
          <w:p w14:paraId="65C7BFC8" w14:textId="4CD37EF3" w:rsidR="008E7662" w:rsidRPr="008C0CA5" w:rsidRDefault="00AD7D2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23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95" w:type="pct"/>
          </w:tcPr>
          <w:p w14:paraId="13488C8B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94B8B4B" w14:textId="0ABBE25C" w:rsidR="008E7662" w:rsidRPr="0081246E" w:rsidRDefault="00AD7D23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95" w:type="pct"/>
          </w:tcPr>
          <w:p w14:paraId="3B1551F8" w14:textId="68928D81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3BF669AA" w14:textId="3DB01F8A" w:rsidR="008E7662" w:rsidRPr="00FB3D57" w:rsidRDefault="006C0CFD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D7D23" w:rsidRPr="00AD7D23">
              <w:rPr>
                <w:rFonts w:ascii="Angsana New" w:hAnsi="Angsana New"/>
                <w:sz w:val="30"/>
                <w:szCs w:val="30"/>
              </w:rPr>
              <w:t>124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77407F0A" w14:textId="77777777" w:rsidR="008E7662" w:rsidRPr="00AF5659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08" w:type="pct"/>
          </w:tcPr>
          <w:p w14:paraId="00568C23" w14:textId="437C3A12" w:rsidR="008E7662" w:rsidRPr="002408E7" w:rsidRDefault="006C0CFD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D7D23" w:rsidRPr="00AD7D2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D7D23" w:rsidRPr="00AD7D23">
              <w:rPr>
                <w:rFonts w:ascii="Angsana New" w:hAnsi="Angsana New"/>
                <w:sz w:val="30"/>
                <w:szCs w:val="30"/>
              </w:rPr>
              <w:t>986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134AC49A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6651007" w14:textId="43D0D95C" w:rsidR="008E7662" w:rsidRPr="00B002F0" w:rsidRDefault="00005534" w:rsidP="0000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4DFC4F50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21B9FD3" w14:textId="22CCEA52" w:rsidR="008E7662" w:rsidRPr="0081246E" w:rsidRDefault="00AD7D2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21</w:t>
            </w:r>
            <w:r w:rsidR="006C0CFD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172</w:t>
            </w:r>
          </w:p>
        </w:tc>
      </w:tr>
      <w:tr w:rsidR="008E7662" w:rsidRPr="0098013D" w14:paraId="7E73E3EE" w14:textId="77777777" w:rsidTr="00FB3D57">
        <w:trPr>
          <w:tblHeader/>
        </w:trPr>
        <w:tc>
          <w:tcPr>
            <w:tcW w:w="1267" w:type="pct"/>
            <w:hideMark/>
          </w:tcPr>
          <w:p w14:paraId="00300DB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0" w:type="pct"/>
          </w:tcPr>
          <w:p w14:paraId="4E8A4C51" w14:textId="60C389FD" w:rsidR="008E7662" w:rsidRPr="008C0CA5" w:rsidRDefault="00AD7D2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21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023</w:t>
            </w:r>
          </w:p>
        </w:tc>
        <w:tc>
          <w:tcPr>
            <w:tcW w:w="95" w:type="pct"/>
          </w:tcPr>
          <w:p w14:paraId="16CAA3FF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D8B5745" w14:textId="4D87ABEB" w:rsidR="008E7662" w:rsidRPr="0081246E" w:rsidRDefault="00AD7D23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3</w:t>
            </w:r>
            <w:r w:rsidR="006C0CFD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95" w:type="pct"/>
          </w:tcPr>
          <w:p w14:paraId="2A9E936C" w14:textId="422B98A2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208A6FDA" w14:textId="3926B26D" w:rsidR="008E7662" w:rsidRPr="00FB3D57" w:rsidRDefault="006C0CFD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D7D23" w:rsidRPr="00AD7D23">
              <w:rPr>
                <w:rFonts w:ascii="Angsana New" w:hAnsi="Angsana New"/>
                <w:sz w:val="30"/>
                <w:szCs w:val="30"/>
              </w:rPr>
              <w:t>3</w:t>
            </w:r>
            <w:r w:rsidR="00653098">
              <w:rPr>
                <w:rFonts w:ascii="Angsana New" w:hAnsi="Angsana New"/>
                <w:sz w:val="30"/>
                <w:szCs w:val="30"/>
              </w:rPr>
              <w:t>,</w:t>
            </w:r>
            <w:r w:rsidR="00AD7D23" w:rsidRPr="00AD7D23">
              <w:rPr>
                <w:rFonts w:ascii="Angsana New" w:hAnsi="Angsana New"/>
                <w:sz w:val="30"/>
                <w:szCs w:val="30"/>
              </w:rPr>
              <w:t>592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79F1BAF5" w14:textId="77777777" w:rsidR="008E7662" w:rsidRPr="00AF5659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08" w:type="pct"/>
          </w:tcPr>
          <w:p w14:paraId="499E551F" w14:textId="0740874F" w:rsidR="008E7662" w:rsidRPr="002408E7" w:rsidRDefault="00653098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D7D23" w:rsidRPr="00AD7D2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D7D23" w:rsidRPr="00AD7D23">
              <w:rPr>
                <w:rFonts w:ascii="Angsana New" w:hAnsi="Angsana New"/>
                <w:sz w:val="30"/>
                <w:szCs w:val="30"/>
              </w:rPr>
              <w:t>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5A345383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474ACD9" w14:textId="3E2F665A" w:rsidR="008E7662" w:rsidRPr="00B002F0" w:rsidRDefault="00005534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17C4B94E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7A0CA0B" w14:textId="083E3235" w:rsidR="008E7662" w:rsidRPr="0081246E" w:rsidRDefault="00AD7D2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18</w:t>
            </w:r>
            <w:r w:rsidR="006C0CFD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934</w:t>
            </w:r>
          </w:p>
        </w:tc>
      </w:tr>
      <w:tr w:rsidR="008E7662" w:rsidRPr="0098013D" w14:paraId="4AE5E101" w14:textId="77777777" w:rsidTr="002408E7">
        <w:trPr>
          <w:tblHeader/>
        </w:trPr>
        <w:tc>
          <w:tcPr>
            <w:tcW w:w="1267" w:type="pct"/>
            <w:hideMark/>
          </w:tcPr>
          <w:p w14:paraId="3EFC1CCB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0" w:type="pct"/>
          </w:tcPr>
          <w:p w14:paraId="68E970FC" w14:textId="177F02A4" w:rsidR="008E7662" w:rsidRPr="008C0CA5" w:rsidRDefault="00AD7D2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340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95" w:type="pct"/>
          </w:tcPr>
          <w:p w14:paraId="27CE666F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A8D00EC" w14:textId="35C51654" w:rsidR="008E7662" w:rsidRPr="004758A2" w:rsidRDefault="00AD7D23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17</w:t>
            </w:r>
            <w:r w:rsidR="006C0CFD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95" w:type="pct"/>
          </w:tcPr>
          <w:p w14:paraId="5EA05A32" w14:textId="059FB26F" w:rsidR="008E7662" w:rsidRPr="004758A2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48B12A86" w14:textId="383626A7" w:rsidR="008E7662" w:rsidRPr="004758A2" w:rsidRDefault="006C0CFD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D7D23" w:rsidRPr="00AD7D23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D7D23" w:rsidRPr="00AD7D23">
              <w:rPr>
                <w:rFonts w:ascii="Angsana New" w:hAnsi="Angsana New"/>
                <w:sz w:val="30"/>
                <w:szCs w:val="30"/>
              </w:rPr>
              <w:t>066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4FB921E8" w14:textId="77777777" w:rsidR="008E7662" w:rsidRPr="004758A2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0C56A936" w14:textId="5705F5DD" w:rsidR="008E7662" w:rsidRPr="004758A2" w:rsidRDefault="006C0CFD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73A62D9E" w14:textId="77777777" w:rsidR="008E7662" w:rsidRPr="004758A2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930FEA8" w14:textId="3B7672EC" w:rsidR="008E7662" w:rsidRPr="004758A2" w:rsidRDefault="00005534" w:rsidP="0000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009E7FE6" w14:textId="77777777" w:rsidR="008E7662" w:rsidRPr="004758A2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4F37540" w14:textId="7484B967" w:rsidR="008E7662" w:rsidRPr="004758A2" w:rsidRDefault="00AD7D2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327</w:t>
            </w:r>
            <w:r w:rsidR="006C0CFD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246</w:t>
            </w:r>
          </w:p>
        </w:tc>
      </w:tr>
      <w:tr w:rsidR="008E7662" w:rsidRPr="0098013D" w14:paraId="65928F22" w14:textId="77777777" w:rsidTr="002408E7">
        <w:trPr>
          <w:tblHeader/>
        </w:trPr>
        <w:tc>
          <w:tcPr>
            <w:tcW w:w="1267" w:type="pct"/>
            <w:hideMark/>
          </w:tcPr>
          <w:p w14:paraId="6FF5CB8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570" w:type="pct"/>
          </w:tcPr>
          <w:p w14:paraId="438D4CDD" w14:textId="0AC92487" w:rsidR="008E7662" w:rsidRPr="008C0CA5" w:rsidRDefault="00AD7D2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107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95" w:type="pct"/>
          </w:tcPr>
          <w:p w14:paraId="0DC76A6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5876F231" w14:textId="2C73BF6C" w:rsidR="008E7662" w:rsidRPr="0061654D" w:rsidRDefault="00AD7D23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7</w:t>
            </w:r>
            <w:r w:rsidR="006C0CFD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092</w:t>
            </w:r>
          </w:p>
        </w:tc>
        <w:tc>
          <w:tcPr>
            <w:tcW w:w="95" w:type="pct"/>
          </w:tcPr>
          <w:p w14:paraId="1ECA7FE5" w14:textId="6E694B34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59994437" w14:textId="4325B749" w:rsidR="008E7662" w:rsidRPr="0061654D" w:rsidRDefault="006C0CFD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D7D23" w:rsidRPr="00AD7D23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D7D23" w:rsidRPr="00AD7D23">
              <w:rPr>
                <w:rFonts w:ascii="Angsana New" w:hAnsi="Angsana New"/>
                <w:sz w:val="30"/>
                <w:szCs w:val="30"/>
              </w:rPr>
              <w:t>925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67DACB85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4FBE897A" w14:textId="1AB5F827" w:rsidR="008E7662" w:rsidRPr="0061654D" w:rsidRDefault="006C0CFD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BACF731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59405E5" w14:textId="402F6135" w:rsidR="008E7662" w:rsidRPr="0061654D" w:rsidRDefault="00005534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3E4E48FE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69BBD2CA" w14:textId="1CF607AF" w:rsidR="008E7662" w:rsidRPr="0061654D" w:rsidRDefault="00AD7D2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106</w:t>
            </w:r>
            <w:r w:rsidR="006C0CFD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654</w:t>
            </w:r>
          </w:p>
        </w:tc>
      </w:tr>
      <w:tr w:rsidR="008E7662" w:rsidRPr="0098013D" w14:paraId="46F9FC3F" w14:textId="77777777" w:rsidTr="002408E7">
        <w:trPr>
          <w:tblHeader/>
        </w:trPr>
        <w:tc>
          <w:tcPr>
            <w:tcW w:w="1267" w:type="pct"/>
            <w:hideMark/>
          </w:tcPr>
          <w:p w14:paraId="4289FFF1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C8C4E" w14:textId="4467B3F7" w:rsidR="008E7662" w:rsidRPr="008C0CA5" w:rsidRDefault="00AD7D2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422C1" w:rsidRPr="00B422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  <w:r w:rsidR="00B422C1" w:rsidRPr="00B422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954</w:t>
            </w:r>
          </w:p>
        </w:tc>
        <w:tc>
          <w:tcPr>
            <w:tcW w:w="95" w:type="pct"/>
          </w:tcPr>
          <w:p w14:paraId="2BC17A4B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93E99" w14:textId="5B8BBBCE" w:rsidR="008E7662" w:rsidRPr="0061654D" w:rsidRDefault="00AD7D23" w:rsidP="00080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  <w:r w:rsidR="006C0C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047</w:t>
            </w:r>
          </w:p>
        </w:tc>
        <w:tc>
          <w:tcPr>
            <w:tcW w:w="95" w:type="pct"/>
          </w:tcPr>
          <w:p w14:paraId="1F0F5851" w14:textId="663615A5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BD5F2" w14:textId="7BBA26DF" w:rsidR="008E7662" w:rsidRPr="0061654D" w:rsidRDefault="006C0CFD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D7D23" w:rsidRPr="00AD7D23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D7D23" w:rsidRPr="00AD7D23">
              <w:rPr>
                <w:rFonts w:ascii="Angsana New" w:hAnsi="Angsana New"/>
                <w:b/>
                <w:bCs/>
                <w:sz w:val="30"/>
                <w:szCs w:val="30"/>
              </w:rPr>
              <w:t>591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030B7970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E6CF7" w14:textId="05A4AEF4" w:rsidR="008E7662" w:rsidRPr="0061654D" w:rsidRDefault="006C0CFD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D7D23" w:rsidRPr="00AD7D23">
              <w:rPr>
                <w:rFonts w:ascii="Angsana New" w:hAnsi="Angsana New"/>
                <w:b/>
                <w:bCs/>
                <w:sz w:val="30"/>
                <w:szCs w:val="30"/>
              </w:rPr>
              <w:t>124</w:t>
            </w:r>
            <w:r w:rsidR="00653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D7D23" w:rsidRPr="00AD7D23">
              <w:rPr>
                <w:rFonts w:ascii="Angsana New" w:hAnsi="Angsana New"/>
                <w:b/>
                <w:bCs/>
                <w:sz w:val="30"/>
                <w:szCs w:val="30"/>
              </w:rPr>
              <w:t>059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77E7312C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655F9" w14:textId="74B10864" w:rsidR="008E7662" w:rsidRPr="0061654D" w:rsidRDefault="00005534" w:rsidP="0000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7810698B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877D4" w14:textId="51D94218" w:rsidR="008E7662" w:rsidRPr="0061654D" w:rsidRDefault="00AD7D23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055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060</w:t>
            </w:r>
            <w:r w:rsidR="000055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</w:p>
        </w:tc>
      </w:tr>
    </w:tbl>
    <w:p w14:paraId="3088D253" w14:textId="77777777" w:rsidR="0091427E" w:rsidRDefault="0091427E" w:rsidP="0098013D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  <w:sectPr w:rsidR="0091427E" w:rsidSect="00E37BB8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2"/>
        <w:gridCol w:w="1710"/>
        <w:gridCol w:w="361"/>
        <w:gridCol w:w="1527"/>
        <w:gridCol w:w="358"/>
        <w:gridCol w:w="1891"/>
        <w:gridCol w:w="361"/>
        <w:gridCol w:w="1547"/>
        <w:gridCol w:w="341"/>
        <w:gridCol w:w="1712"/>
      </w:tblGrid>
      <w:tr w:rsidR="005A3247" w:rsidRPr="00071097" w14:paraId="1498F320" w14:textId="77777777" w:rsidTr="00E31076">
        <w:trPr>
          <w:trHeight w:val="272"/>
          <w:tblHeader/>
        </w:trPr>
        <w:tc>
          <w:tcPr>
            <w:tcW w:w="1551" w:type="pct"/>
          </w:tcPr>
          <w:p w14:paraId="4E03918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49" w:type="pct"/>
            <w:gridSpan w:val="9"/>
            <w:vAlign w:val="bottom"/>
          </w:tcPr>
          <w:p w14:paraId="44308632" w14:textId="6ACC7ACA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94985" w:rsidRPr="00071097" w14:paraId="65B81DF0" w14:textId="77777777" w:rsidTr="00E30E3F">
        <w:trPr>
          <w:trHeight w:val="1289"/>
          <w:tblHeader/>
        </w:trPr>
        <w:tc>
          <w:tcPr>
            <w:tcW w:w="1551" w:type="pct"/>
          </w:tcPr>
          <w:p w14:paraId="139BEBC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FDC1F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9C7404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  <w:hideMark/>
          </w:tcPr>
          <w:p w14:paraId="251BA6B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</w:t>
            </w:r>
          </w:p>
          <w:p w14:paraId="30D80F5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</w:p>
          <w:p w14:paraId="6BD1CB1B" w14:textId="6E82347E" w:rsidR="005A3247" w:rsidRPr="005223D9" w:rsidRDefault="00AD7D23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1</w:t>
            </w:r>
            <w:r w:rsidR="00B422C1"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22C1" w:rsidRPr="008124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="00B422C1"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D7D23">
              <w:rPr>
                <w:rFonts w:ascii="Angsana New" w:hAnsi="Angsana New"/>
                <w:sz w:val="30"/>
                <w:szCs w:val="30"/>
              </w:rPr>
              <w:t>25</w:t>
            </w:r>
            <w:r w:rsidRPr="00AD7D2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D7D2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6A69BBB9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vAlign w:val="bottom"/>
            <w:hideMark/>
          </w:tcPr>
          <w:p w14:paraId="75539E37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3E9A768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  <w:p w14:paraId="55C80B55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  <w:vAlign w:val="bottom"/>
          </w:tcPr>
          <w:p w14:paraId="7667B1D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  <w:hideMark/>
          </w:tcPr>
          <w:p w14:paraId="031D750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C1F0F6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  <w:vAlign w:val="bottom"/>
          </w:tcPr>
          <w:p w14:paraId="6E9F441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6F048E2E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  <w:p w14:paraId="1CCF7AE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0" w:type="pct"/>
          </w:tcPr>
          <w:p w14:paraId="5EAB34C1" w14:textId="298E5B15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  <w:hideMark/>
          </w:tcPr>
          <w:p w14:paraId="546745F0" w14:textId="77777777" w:rsidR="00E31076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332BFF3C" w14:textId="424461C3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365DC10" w14:textId="60140D6D" w:rsidR="005A3247" w:rsidRPr="005223D9" w:rsidRDefault="00AD7D23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31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22C1" w:rsidRPr="00B422C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B422C1" w:rsidRPr="00B422C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D7D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5A3247" w:rsidRPr="00071097" w14:paraId="1F745165" w14:textId="77777777" w:rsidTr="00E31076">
        <w:trPr>
          <w:tblHeader/>
        </w:trPr>
        <w:tc>
          <w:tcPr>
            <w:tcW w:w="1551" w:type="pct"/>
          </w:tcPr>
          <w:p w14:paraId="41D34EF7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49" w:type="pct"/>
            <w:gridSpan w:val="9"/>
          </w:tcPr>
          <w:p w14:paraId="5CD2D64E" w14:textId="17498811" w:rsidR="005A3247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B1036" w:rsidRPr="00071097" w14:paraId="742B2F0C" w14:textId="77777777" w:rsidTr="00E30E3F">
        <w:trPr>
          <w:tblHeader/>
        </w:trPr>
        <w:tc>
          <w:tcPr>
            <w:tcW w:w="1551" w:type="pct"/>
            <w:hideMark/>
          </w:tcPr>
          <w:p w14:paraId="78A62E82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01" w:type="pct"/>
          </w:tcPr>
          <w:p w14:paraId="1A532EBC" w14:textId="57D4A687" w:rsidR="006B1036" w:rsidRPr="006B1036" w:rsidRDefault="00AD7D23" w:rsidP="0035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516E3" w:rsidRPr="00D516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  <w:tc>
          <w:tcPr>
            <w:tcW w:w="127" w:type="pct"/>
          </w:tcPr>
          <w:p w14:paraId="04349F5E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1D28E0C" w14:textId="138810EE" w:rsidR="006B1036" w:rsidRPr="005223D9" w:rsidRDefault="008453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5A04557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090F27F" w14:textId="0C2E9671" w:rsidR="006B1036" w:rsidRPr="00D273A3" w:rsidRDefault="008453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3B3CE73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403E33A" w14:textId="192454AC" w:rsidR="006B1036" w:rsidRPr="005223D9" w:rsidRDefault="008453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7430EC8D" w14:textId="300D6525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3EFDE2D" w14:textId="30052EE0" w:rsidR="006B1036" w:rsidRPr="005223D9" w:rsidRDefault="00AD7D23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845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</w:tr>
      <w:tr w:rsidR="006B1036" w:rsidRPr="00071097" w14:paraId="65631C64" w14:textId="77777777" w:rsidTr="00E93D81">
        <w:trPr>
          <w:tblHeader/>
        </w:trPr>
        <w:tc>
          <w:tcPr>
            <w:tcW w:w="1551" w:type="pct"/>
            <w:hideMark/>
          </w:tcPr>
          <w:p w14:paraId="37B8E33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01" w:type="pct"/>
          </w:tcPr>
          <w:p w14:paraId="4AF242A6" w14:textId="3E8F4E3E" w:rsidR="006B1036" w:rsidRPr="006B1036" w:rsidRDefault="00AD7D23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D516E3" w:rsidRPr="00D516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127" w:type="pct"/>
          </w:tcPr>
          <w:p w14:paraId="4AF3A994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0BD735A" w14:textId="65FE3354" w:rsidR="006B1036" w:rsidRPr="005223D9" w:rsidRDefault="008453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EFEFC56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17237BBD" w14:textId="724E2FE2" w:rsidR="006B1036" w:rsidRPr="00D273A3" w:rsidRDefault="008453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74EB07D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0D59968" w14:textId="0519D6AF" w:rsidR="006B1036" w:rsidRPr="005223D9" w:rsidRDefault="008453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D7D23" w:rsidRPr="00AD7D2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D7D23" w:rsidRPr="00AD7D23">
              <w:rPr>
                <w:rFonts w:asciiTheme="majorBidi" w:hAnsiTheme="majorBidi" w:cstheme="majorBidi"/>
                <w:sz w:val="30"/>
                <w:szCs w:val="30"/>
              </w:rPr>
              <w:t>749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0D6AF723" w14:textId="210845CD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B97B0B6" w14:textId="330E602F" w:rsidR="006B1036" w:rsidRPr="005223D9" w:rsidRDefault="00AD7D23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845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</w:tr>
      <w:tr w:rsidR="006B1036" w:rsidRPr="00071097" w14:paraId="081E1603" w14:textId="77777777" w:rsidTr="00E30E3F">
        <w:trPr>
          <w:tblHeader/>
        </w:trPr>
        <w:tc>
          <w:tcPr>
            <w:tcW w:w="1551" w:type="pct"/>
            <w:hideMark/>
          </w:tcPr>
          <w:p w14:paraId="26452636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01" w:type="pct"/>
          </w:tcPr>
          <w:p w14:paraId="45D79F16" w14:textId="56DD675F" w:rsidR="006B1036" w:rsidRPr="006B1036" w:rsidRDefault="00AD7D23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516E3" w:rsidRPr="00D516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  <w:tc>
          <w:tcPr>
            <w:tcW w:w="127" w:type="pct"/>
          </w:tcPr>
          <w:p w14:paraId="7BFEF50B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F0B8FF8" w14:textId="6404188C" w:rsidR="006B1036" w:rsidRPr="005223D9" w:rsidRDefault="00845336" w:rsidP="00845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99F095D" w14:textId="77777777" w:rsidR="006B1036" w:rsidRPr="005223D9" w:rsidRDefault="006B1036" w:rsidP="00845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53720C1" w14:textId="7E8FF58E" w:rsidR="006B1036" w:rsidRPr="0049001C" w:rsidRDefault="00845336" w:rsidP="00845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D7D23" w:rsidRPr="00AD7D23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0EF08294" w14:textId="77777777" w:rsidR="006B1036" w:rsidRPr="005223D9" w:rsidRDefault="006B1036" w:rsidP="0049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BCE21E9" w14:textId="7E240830" w:rsidR="006B1036" w:rsidRPr="005223D9" w:rsidRDefault="00845336" w:rsidP="0049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D7D23" w:rsidRPr="00AD7D23">
              <w:rPr>
                <w:rFonts w:asciiTheme="majorBidi" w:hAnsiTheme="majorBidi" w:cstheme="majorBidi"/>
                <w:sz w:val="30"/>
                <w:szCs w:val="30"/>
              </w:rPr>
              <w:t>538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6DF7BFAF" w14:textId="74396610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48186D2" w14:textId="4F082557" w:rsidR="006B1036" w:rsidRPr="005223D9" w:rsidRDefault="00AD7D23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45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</w:tr>
      <w:tr w:rsidR="006B1036" w:rsidRPr="00071097" w14:paraId="361DD322" w14:textId="77777777" w:rsidTr="00E30E3F">
        <w:trPr>
          <w:tblHeader/>
        </w:trPr>
        <w:tc>
          <w:tcPr>
            <w:tcW w:w="1551" w:type="pct"/>
            <w:hideMark/>
          </w:tcPr>
          <w:p w14:paraId="053F1DE7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01" w:type="pct"/>
          </w:tcPr>
          <w:p w14:paraId="616ACBDB" w14:textId="7A4EA428" w:rsidR="006B1036" w:rsidRPr="006B1036" w:rsidRDefault="00AD7D23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516E3" w:rsidRPr="00D516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127" w:type="pct"/>
          </w:tcPr>
          <w:p w14:paraId="591B7F74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EF55864" w14:textId="63031A7B" w:rsidR="006B1036" w:rsidRPr="005223D9" w:rsidRDefault="00AD7D23" w:rsidP="00FF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26" w:type="pct"/>
          </w:tcPr>
          <w:p w14:paraId="754CA03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17AC0893" w14:textId="3C8FF234" w:rsidR="006B1036" w:rsidRPr="00D273A3" w:rsidRDefault="00845336" w:rsidP="00845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DD19CB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D76AE04" w14:textId="0BA04997" w:rsidR="006B1036" w:rsidRPr="005223D9" w:rsidRDefault="008453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D7D23" w:rsidRPr="00AD7D23">
              <w:rPr>
                <w:rFonts w:asciiTheme="majorBidi" w:hAnsiTheme="majorBidi" w:cstheme="majorBidi"/>
                <w:sz w:val="30"/>
                <w:szCs w:val="30"/>
              </w:rPr>
              <w:t>866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3CFEA180" w14:textId="7342998B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F86815F" w14:textId="05BB873D" w:rsidR="006B1036" w:rsidRPr="005223D9" w:rsidRDefault="00AD7D23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45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</w:tr>
      <w:tr w:rsidR="006B1036" w:rsidRPr="00071097" w14:paraId="4012F6EF" w14:textId="77777777" w:rsidTr="00E30E3F">
        <w:trPr>
          <w:tblHeader/>
        </w:trPr>
        <w:tc>
          <w:tcPr>
            <w:tcW w:w="1551" w:type="pct"/>
            <w:hideMark/>
          </w:tcPr>
          <w:p w14:paraId="31398CFA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01" w:type="pct"/>
          </w:tcPr>
          <w:p w14:paraId="07E2338E" w14:textId="0360AE1D" w:rsidR="006B1036" w:rsidRPr="006B1036" w:rsidRDefault="00AD7D23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516E3" w:rsidRPr="00D516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127" w:type="pct"/>
          </w:tcPr>
          <w:p w14:paraId="0BE0952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41C77082" w14:textId="7C98786B" w:rsidR="006B1036" w:rsidRPr="005223D9" w:rsidRDefault="00AD7D23" w:rsidP="00FF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45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126" w:type="pct"/>
          </w:tcPr>
          <w:p w14:paraId="1B33F58F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3360299F" w14:textId="794B8D87" w:rsidR="006B1036" w:rsidRPr="00D273A3" w:rsidRDefault="008453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B2974D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5074C2F5" w14:textId="34EA3F08" w:rsidR="006B1036" w:rsidRPr="005223D9" w:rsidRDefault="008453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D7D23" w:rsidRPr="00AD7D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D7D23" w:rsidRPr="00AD7D23">
              <w:rPr>
                <w:rFonts w:asciiTheme="majorBidi" w:hAnsiTheme="majorBidi" w:cstheme="majorBidi"/>
                <w:sz w:val="30"/>
                <w:szCs w:val="30"/>
              </w:rPr>
              <w:t>068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2A682332" w14:textId="4BCCF97F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81B081B" w14:textId="7FA024E7" w:rsidR="006B1036" w:rsidRPr="005223D9" w:rsidRDefault="00AD7D23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45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  <w:tr w:rsidR="006B1036" w:rsidRPr="00071097" w14:paraId="4B51F62B" w14:textId="77777777" w:rsidTr="00E30E3F">
        <w:trPr>
          <w:tblHeader/>
        </w:trPr>
        <w:tc>
          <w:tcPr>
            <w:tcW w:w="1551" w:type="pct"/>
            <w:hideMark/>
          </w:tcPr>
          <w:p w14:paraId="329803DE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01" w:type="pct"/>
          </w:tcPr>
          <w:p w14:paraId="0CD93BB6" w14:textId="32E3A14B" w:rsidR="006B1036" w:rsidRPr="006B1036" w:rsidRDefault="00AD7D23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516E3" w:rsidRPr="00D516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127" w:type="pct"/>
          </w:tcPr>
          <w:p w14:paraId="04D4635A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2F429F1" w14:textId="0C7D223F" w:rsidR="006B1036" w:rsidRPr="005223D9" w:rsidRDefault="00AD7D23" w:rsidP="00247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854</w:t>
            </w:r>
          </w:p>
        </w:tc>
        <w:tc>
          <w:tcPr>
            <w:tcW w:w="126" w:type="pct"/>
          </w:tcPr>
          <w:p w14:paraId="4BF9EFDF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4E741860" w14:textId="62816FAC" w:rsidR="006B1036" w:rsidRPr="00845336" w:rsidRDefault="00845336" w:rsidP="00845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453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6D7F6F6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62A1E46" w14:textId="5FF9B364" w:rsidR="006B1036" w:rsidRPr="005223D9" w:rsidRDefault="008453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08D83448" w14:textId="51F40F58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95A6141" w14:textId="31BE7660" w:rsidR="006B1036" w:rsidRPr="005223D9" w:rsidRDefault="00AD7D23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45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</w:tr>
      <w:tr w:rsidR="006B1036" w:rsidRPr="00071097" w14:paraId="7920C6B8" w14:textId="77777777" w:rsidTr="00E93D81">
        <w:trPr>
          <w:tblHeader/>
        </w:trPr>
        <w:tc>
          <w:tcPr>
            <w:tcW w:w="1551" w:type="pct"/>
            <w:hideMark/>
          </w:tcPr>
          <w:p w14:paraId="013A3560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1E4991" w14:textId="06EBDF75" w:rsidR="006B1036" w:rsidRPr="006B1036" w:rsidRDefault="00AD7D23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D516E3" w:rsidRPr="00D516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768</w:t>
            </w:r>
          </w:p>
        </w:tc>
        <w:tc>
          <w:tcPr>
            <w:tcW w:w="127" w:type="pct"/>
          </w:tcPr>
          <w:p w14:paraId="71F90129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E8427" w14:textId="660CE89D" w:rsidR="006B1036" w:rsidRPr="005223D9" w:rsidRDefault="00AD7D23" w:rsidP="00FF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453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</w:t>
            </w:r>
          </w:p>
        </w:tc>
        <w:tc>
          <w:tcPr>
            <w:tcW w:w="126" w:type="pct"/>
          </w:tcPr>
          <w:p w14:paraId="5A10D74F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0D760" w14:textId="51D4EEDC" w:rsidR="006B1036" w:rsidRPr="005223D9" w:rsidRDefault="00845336" w:rsidP="00845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D7D23"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2DF36A5F" w14:textId="77777777" w:rsidR="006B1036" w:rsidRPr="005223D9" w:rsidRDefault="006B1036" w:rsidP="00845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4498F3" w14:textId="78436FCF" w:rsidR="006B1036" w:rsidRPr="005223D9" w:rsidRDefault="008453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D7D23"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D7D23"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58AC8555" w14:textId="6394DAB3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3ECD0" w14:textId="1689A07B" w:rsidR="006B1036" w:rsidRPr="005223D9" w:rsidRDefault="00AD7D23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0803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</w:t>
            </w:r>
          </w:p>
        </w:tc>
      </w:tr>
    </w:tbl>
    <w:p w14:paraId="57AA4D65" w14:textId="77777777" w:rsidR="006C20E7" w:rsidRDefault="006C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0095FA6" w14:textId="77777777" w:rsidR="00F66E89" w:rsidRDefault="00F66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F9AC0F5" w14:textId="3B68015F" w:rsidR="00F66E89" w:rsidRDefault="00F66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F66E89" w:rsidSect="00E37BB8">
          <w:foot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A3014C7" w14:textId="0E0BF173" w:rsidR="0077345D" w:rsidRDefault="00AD7D23" w:rsidP="002E7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D7D23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DA7237" w:rsidRPr="00D60095">
        <w:rPr>
          <w:rFonts w:ascii="Angsana New" w:hAnsi="Angsana New"/>
          <w:b/>
          <w:bCs/>
          <w:sz w:val="30"/>
          <w:szCs w:val="30"/>
        </w:rPr>
        <w:tab/>
      </w:r>
      <w:r w:rsidR="00FB3DB4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tbl>
      <w:tblPr>
        <w:tblW w:w="14634" w:type="dxa"/>
        <w:tblInd w:w="486" w:type="dxa"/>
        <w:tblLayout w:type="fixed"/>
        <w:tblLook w:val="00A0" w:firstRow="1" w:lastRow="0" w:firstColumn="1" w:lastColumn="0" w:noHBand="0" w:noVBand="0"/>
      </w:tblPr>
      <w:tblGrid>
        <w:gridCol w:w="3744"/>
        <w:gridCol w:w="900"/>
        <w:gridCol w:w="270"/>
        <w:gridCol w:w="810"/>
        <w:gridCol w:w="270"/>
        <w:gridCol w:w="900"/>
        <w:gridCol w:w="270"/>
        <w:gridCol w:w="954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781"/>
        <w:gridCol w:w="270"/>
        <w:gridCol w:w="785"/>
      </w:tblGrid>
      <w:tr w:rsidR="00525C41" w:rsidRPr="001619C7" w14:paraId="38B7B288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A31C00A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10890" w:type="dxa"/>
            <w:gridSpan w:val="19"/>
            <w:tcBorders>
              <w:top w:val="nil"/>
              <w:left w:val="nil"/>
              <w:bottom w:val="nil"/>
            </w:tcBorders>
          </w:tcPr>
          <w:p w14:paraId="21A10132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25C41" w:rsidRPr="001619C7" w14:paraId="7B665578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A48DD4D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5EC144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ผลิตภัณฑ์เพลาข้างและ</w:t>
            </w:r>
          </w:p>
          <w:p w14:paraId="462935EE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เพลารองแหนบ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6B857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DAA305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ผลิตภัณฑ์ชิ้นส่วนอะไหล่</w:t>
            </w:r>
          </w:p>
          <w:p w14:paraId="70ACC03E" w14:textId="3718B723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ยานยนต์อื่น</w:t>
            </w:r>
            <w:r w:rsidR="00F672B8"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ๆ</w:t>
            </w: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และอื่น</w:t>
            </w:r>
            <w:r w:rsidR="00F672B8"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580B07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02ABD2CE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14C2D259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10C6BF1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2495AB3C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1CD6D67E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78EF745D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gridSpan w:val="3"/>
          </w:tcPr>
          <w:p w14:paraId="155016C3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C85FDCC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D516E3" w:rsidRPr="001619C7" w14:paraId="30D4E35C" w14:textId="77777777" w:rsidTr="00782815">
        <w:tc>
          <w:tcPr>
            <w:tcW w:w="37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E9DF0C" w14:textId="476B5CB4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344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สาม</w:t>
            </w:r>
            <w:r w:rsidRPr="001619C7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เดือนสิ้นสุดวันที่</w:t>
            </w:r>
            <w:r w:rsidRPr="001619C7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AD7D23" w:rsidRPr="00AD7D23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1E8BF9" w14:textId="469DA1DE" w:rsidR="00D516E3" w:rsidRPr="001619C7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99" w:hanging="75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ECCDA3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99BB90" w14:textId="64B790A3" w:rsidR="00D516E3" w:rsidRPr="001619C7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BD3285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47DC6E" w14:textId="42EC67FB" w:rsidR="00D516E3" w:rsidRPr="001619C7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E01FB5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C2D41FC" w14:textId="0D709946" w:rsidR="00D516E3" w:rsidRPr="001619C7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495B94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4B207E" w14:textId="65F71A63" w:rsidR="00D516E3" w:rsidRPr="001619C7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2A78FD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703517" w14:textId="3952A45E" w:rsidR="00D516E3" w:rsidRPr="001619C7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24B16928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1BE70B" w14:textId="73DCBF56" w:rsidR="00D516E3" w:rsidRPr="001619C7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7B5DB9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C75C0C" w14:textId="53809D30" w:rsidR="00D516E3" w:rsidRPr="001619C7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00230A09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B44AE4B" w14:textId="3A6A592B" w:rsidR="00D516E3" w:rsidRPr="001619C7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DF67D5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399F56E2" w14:textId="10BAC6EB" w:rsidR="00D516E3" w:rsidRPr="001619C7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516E3" w:rsidRPr="001619C7" w14:paraId="7A2F9F18" w14:textId="77777777" w:rsidTr="00782815">
        <w:trPr>
          <w:trHeight w:hRule="exact" w:val="326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223104B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0" w:type="dxa"/>
            <w:gridSpan w:val="19"/>
            <w:tcBorders>
              <w:top w:val="nil"/>
              <w:left w:val="nil"/>
              <w:bottom w:val="nil"/>
            </w:tcBorders>
          </w:tcPr>
          <w:p w14:paraId="4634FF36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1619C7">
              <w:rPr>
                <w:rFonts w:ascii="Angsana New" w:hAnsi="Angsana New" w:hint="cs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ล้านบาท)</w:t>
            </w:r>
          </w:p>
        </w:tc>
      </w:tr>
      <w:tr w:rsidR="00D516E3" w:rsidRPr="001619C7" w14:paraId="2813D10B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FF74BD1" w14:textId="5B786406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344" w:hanging="148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รายได้จากการขายและค่าธรรมเนียมในการบริหาร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จัดการจากลูกค้าภายนอก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D243A37" w14:textId="356C347C" w:rsidR="00D516E3" w:rsidRPr="00B7279D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DA06AE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43F0B9D" w14:textId="4A474959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793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AD6E09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5632D9A" w14:textId="3F15EDD8" w:rsidR="00D516E3" w:rsidRPr="00B7279D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7279D" w:rsidRPr="00B7279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047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D96116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366E514D" w14:textId="2DAB75CD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D516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252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31B550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B059CB3" w14:textId="036F49DB" w:rsidR="00D516E3" w:rsidRPr="00B7279D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7279D" w:rsidRPr="00B7279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594251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51D540" w14:textId="3E2DFC8A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D516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045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6EB816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991AE7" w14:textId="6648117B" w:rsidR="00D516E3" w:rsidRPr="00B7279D" w:rsidRDefault="00B7279D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A9F3DF" w14:textId="77777777" w:rsidR="00D516E3" w:rsidRPr="00B7279D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FD97B1" w14:textId="045EF33D" w:rsidR="00D516E3" w:rsidRPr="00B7279D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79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B1276F" w14:textId="77777777" w:rsidR="00D516E3" w:rsidRPr="00B7279D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442A7C4" w14:textId="0B8CF01F" w:rsidR="00D516E3" w:rsidRPr="00B7279D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7279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270" w:type="dxa"/>
            <w:vAlign w:val="bottom"/>
          </w:tcPr>
          <w:p w14:paraId="5C2AC6E5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701D1DF9" w14:textId="3BA7B113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D516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045</w:t>
            </w:r>
          </w:p>
        </w:tc>
      </w:tr>
      <w:tr w:rsidR="00D516E3" w:rsidRPr="001619C7" w14:paraId="42A27259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B4768F1" w14:textId="462E9848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110" w:hanging="148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รายได้จากการขายและค่าธรรมเนียมในการบริหาร จัดการระหว่างส่วนงาน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1A624" w14:textId="39C1090E" w:rsidR="00D516E3" w:rsidRPr="00B7279D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9F7C94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B413D" w14:textId="3AEF39FF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828438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1747FD" w14:textId="77AB6D2D" w:rsidR="00D516E3" w:rsidRPr="00B7279D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503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31811C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3304F6" w14:textId="3509EB33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602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7521986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3AA0073" w14:textId="5FC2FDF9" w:rsidR="00D516E3" w:rsidRPr="00B7279D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545</w:t>
            </w:r>
          </w:p>
        </w:tc>
        <w:tc>
          <w:tcPr>
            <w:tcW w:w="270" w:type="dxa"/>
            <w:vAlign w:val="bottom"/>
          </w:tcPr>
          <w:p w14:paraId="7BDFFC4A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ADE8BC8" w14:textId="01AA0ED6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653</w:t>
            </w:r>
          </w:p>
        </w:tc>
        <w:tc>
          <w:tcPr>
            <w:tcW w:w="270" w:type="dxa"/>
            <w:vAlign w:val="bottom"/>
          </w:tcPr>
          <w:p w14:paraId="26A55CE3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E93327" w14:textId="74EA13C5" w:rsidR="00D516E3" w:rsidRPr="00B7279D" w:rsidRDefault="00B7279D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D7D23" w:rsidRPr="00AD7D23">
              <w:rPr>
                <w:rFonts w:ascii="Angsana New" w:hAnsi="Angsana New"/>
                <w:color w:val="000000"/>
                <w:sz w:val="28"/>
                <w:szCs w:val="28"/>
              </w:rPr>
              <w:t>545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D5C2BF7" w14:textId="77777777" w:rsidR="00D516E3" w:rsidRPr="00B7279D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0FA9E6" w14:textId="6966C810" w:rsidR="00D516E3" w:rsidRPr="00B7279D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79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D7D23" w:rsidRPr="00AD7D23">
              <w:rPr>
                <w:rFonts w:ascii="Angsana New" w:hAnsi="Angsana New"/>
                <w:color w:val="000000"/>
                <w:sz w:val="28"/>
                <w:szCs w:val="28"/>
              </w:rPr>
              <w:t>653</w:t>
            </w:r>
            <w:r w:rsidRPr="00B7279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7F5D077" w14:textId="77777777" w:rsidR="00D516E3" w:rsidRPr="00B7279D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2C4B655C" w14:textId="1FD0B7EF" w:rsidR="00D516E3" w:rsidRPr="00B7279D" w:rsidRDefault="00B7279D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37C4546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317A79E1" w14:textId="4953678B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516E3" w:rsidRPr="001619C7" w14:paraId="0056C706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D09905A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F3CC9A" w14:textId="338F3EA0" w:rsidR="00D516E3" w:rsidRPr="00B7279D" w:rsidRDefault="00AD7D23" w:rsidP="00B72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D7D2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FCE5D1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0973C4" w14:textId="6AD7C4C8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AB1553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DD2F0" w14:textId="455BB56B" w:rsidR="00D516E3" w:rsidRPr="00B7279D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7D2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B7279D" w:rsidRPr="00B7279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AD7D2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F722D76" w14:textId="77777777" w:rsidR="00D516E3" w:rsidRPr="00B7279D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46CD66" w14:textId="45270C23" w:rsidR="00D516E3" w:rsidRPr="00B7279D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7D2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D516E3" w:rsidRPr="00B7279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AD7D2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942B17A" w14:textId="77777777" w:rsidR="00D516E3" w:rsidRPr="00B7279D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F4C9E" w14:textId="5CC041BB" w:rsidR="00D516E3" w:rsidRPr="00B7279D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7D2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B7279D" w:rsidRPr="00B7279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AD7D2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372</w:t>
            </w:r>
          </w:p>
        </w:tc>
        <w:tc>
          <w:tcPr>
            <w:tcW w:w="270" w:type="dxa"/>
            <w:vAlign w:val="bottom"/>
          </w:tcPr>
          <w:p w14:paraId="304B2530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E6978" w14:textId="43432BBF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D516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AD7D2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698</w:t>
            </w:r>
          </w:p>
        </w:tc>
        <w:tc>
          <w:tcPr>
            <w:tcW w:w="270" w:type="dxa"/>
          </w:tcPr>
          <w:p w14:paraId="688101EC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3B910" w14:textId="06F9860F" w:rsidR="00D516E3" w:rsidRPr="00B7279D" w:rsidRDefault="00B7279D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AD7D23" w:rsidRPr="00AD7D2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545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34F7E18" w14:textId="77777777" w:rsidR="00D516E3" w:rsidRPr="00B7279D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52C0C" w14:textId="20A2C3A2" w:rsidR="00D516E3" w:rsidRPr="00B7279D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7279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AD7D23" w:rsidRPr="00AD7D2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653</w:t>
            </w:r>
            <w:r w:rsidRPr="00B7279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A978D38" w14:textId="77777777" w:rsidR="00D516E3" w:rsidRPr="00B7279D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1746A" w14:textId="0CB422EE" w:rsidR="00D516E3" w:rsidRPr="00B7279D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7D2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B7279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AD7D2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827</w:t>
            </w:r>
          </w:p>
        </w:tc>
        <w:tc>
          <w:tcPr>
            <w:tcW w:w="270" w:type="dxa"/>
            <w:vAlign w:val="bottom"/>
          </w:tcPr>
          <w:p w14:paraId="4FABBC88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C85D4" w14:textId="7510550D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D516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AD7D2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045</w:t>
            </w:r>
          </w:p>
        </w:tc>
      </w:tr>
      <w:tr w:rsidR="00D516E3" w:rsidRPr="001619C7" w14:paraId="5C710F01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C1DDCB7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A9206A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4D52C2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6CA48F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F1D1C0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087762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D8D320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285B60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46492A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471C18C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2B1B0A47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7660748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14:paraId="3032258E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ED78E9B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14:paraId="7E8697DD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C7CE509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2E6B458A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64578C9B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0DBA0F79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35F03D6B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</w:tr>
      <w:tr w:rsidR="00D516E3" w:rsidRPr="001619C7" w14:paraId="2DDAC69C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A296CB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กำไรจากกิจกรรมดำเนินงานตามส่วนงาน</w:t>
            </w:r>
          </w:p>
          <w:p w14:paraId="62EE7709" w14:textId="327F8BD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   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1596F01" w14:textId="3F8DE556" w:rsidR="00D516E3" w:rsidRPr="00B7279D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F04784C" w14:textId="77777777" w:rsidR="00D516E3" w:rsidRPr="00B7279D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987A3B2" w14:textId="08E1F682" w:rsidR="00D516E3" w:rsidRPr="00B7279D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9FC453" w14:textId="77777777" w:rsidR="00D516E3" w:rsidRPr="00B7279D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33B63C4" w14:textId="14CE2EE2" w:rsidR="00D516E3" w:rsidRPr="00B7279D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86F3835" w14:textId="77777777" w:rsidR="00D516E3" w:rsidRPr="00B7279D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3DCC3992" w14:textId="7EC5BC19" w:rsidR="00D516E3" w:rsidRPr="00B7279D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C97A97" w14:textId="77777777" w:rsidR="00D516E3" w:rsidRPr="00B7279D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270E9EA" w14:textId="43D93108" w:rsidR="00D516E3" w:rsidRPr="00B7279D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270" w:type="dxa"/>
            <w:vAlign w:val="bottom"/>
          </w:tcPr>
          <w:p w14:paraId="70CAA7E5" w14:textId="77777777" w:rsidR="00D516E3" w:rsidRPr="00B7279D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997FFFE" w14:textId="074D4DE2" w:rsidR="00D516E3" w:rsidRPr="00B7279D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188</w:t>
            </w:r>
          </w:p>
        </w:tc>
        <w:tc>
          <w:tcPr>
            <w:tcW w:w="270" w:type="dxa"/>
          </w:tcPr>
          <w:p w14:paraId="47447A3B" w14:textId="77777777" w:rsidR="00D516E3" w:rsidRPr="00B7279D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1203CD" w14:textId="4A55DD44" w:rsidR="00D516E3" w:rsidRPr="00B7279D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3288533" w14:textId="77777777" w:rsidR="00D516E3" w:rsidRPr="00B7279D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8AB212" w14:textId="4355A07C" w:rsidR="00D516E3" w:rsidRPr="00B7279D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7DE2D63" w14:textId="77777777" w:rsidR="00D516E3" w:rsidRPr="00B7279D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3180086E" w14:textId="356F4727" w:rsidR="00D516E3" w:rsidRPr="00B7279D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207</w:t>
            </w:r>
          </w:p>
        </w:tc>
        <w:tc>
          <w:tcPr>
            <w:tcW w:w="270" w:type="dxa"/>
            <w:vAlign w:val="bottom"/>
          </w:tcPr>
          <w:p w14:paraId="17D03928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2A2D7B2A" w14:textId="1E6705EC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195</w:t>
            </w:r>
          </w:p>
        </w:tc>
      </w:tr>
      <w:tr w:rsidR="00D516E3" w:rsidRPr="001619C7" w14:paraId="7387DB67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439A0D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B79BAAA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FAF2B6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13DF9A0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9E29DF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BB91312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1D8930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36249C6D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91DEF6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38234348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BD8F8AC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DC8BE52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693A0F7A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370A44B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435BBD71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317F7CFB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02EA765D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1" w:type="dxa"/>
            <w:vAlign w:val="bottom"/>
          </w:tcPr>
          <w:p w14:paraId="77CB84B4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5AEF310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5" w:type="dxa"/>
            <w:vAlign w:val="bottom"/>
          </w:tcPr>
          <w:p w14:paraId="33AF9F87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</w:tr>
      <w:tr w:rsidR="00D516E3" w:rsidRPr="001619C7" w14:paraId="360D1E86" w14:textId="77777777" w:rsidTr="00C7260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27718" w14:textId="3C16F04F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จำนวนที่ไม่ได้ปันส่วน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3EFA504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9A675D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D7C3D9D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54A047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395A160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5CDB0E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5B4C999A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AD89E8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903E68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8B6ED4E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CBA94CB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EADFD9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99A7934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286CA0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7DBFA75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244D85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</w:tcPr>
          <w:p w14:paraId="64BEBA2F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3F9993C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19784573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516E3" w:rsidRPr="001619C7" w14:paraId="48035254" w14:textId="77777777" w:rsidTr="00C7260F"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8863D" w14:textId="0782B0ED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ส่วนแบ่งกำไรของการร่วมค้าและบริษัทร่วมที่ใช้วิธีส่วนได้เสีย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828629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661AEFB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82B617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2D906134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EDE15C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EEB3541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066C63E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1D02B3D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17A086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775F498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3542BD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D4E0620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4E060B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0D4A96C3" w14:textId="042E67CB" w:rsidR="00D516E3" w:rsidRPr="00B7279D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70" w:type="dxa"/>
            <w:vAlign w:val="bottom"/>
          </w:tcPr>
          <w:p w14:paraId="01866440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1BC0A193" w14:textId="23693519" w:rsidR="00D516E3" w:rsidRPr="00D516E3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</w:tr>
      <w:tr w:rsidR="00D516E3" w:rsidRPr="001619C7" w14:paraId="149B11FA" w14:textId="77777777" w:rsidTr="00A07D0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E163F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C98377F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95B6FD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899D60F" w14:textId="00985F96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B5E899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DA905D5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518475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6A5372AA" w14:textId="04CE7CDA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62CED5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A58A82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CBF81DC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9E58639" w14:textId="6F680681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5B2679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4DFF435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A85FA8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C6A9807" w14:textId="365ED6ED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057493E" w14:textId="4CC1ADB4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double" w:sz="4" w:space="0" w:color="auto"/>
            </w:tcBorders>
            <w:vAlign w:val="bottom"/>
          </w:tcPr>
          <w:p w14:paraId="4FA19D60" w14:textId="481F74AA" w:rsidR="00D516E3" w:rsidRPr="00B7279D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D7D2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220</w:t>
            </w:r>
          </w:p>
        </w:tc>
        <w:tc>
          <w:tcPr>
            <w:tcW w:w="270" w:type="dxa"/>
            <w:vAlign w:val="bottom"/>
          </w:tcPr>
          <w:p w14:paraId="061F3B27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  <w:vAlign w:val="bottom"/>
          </w:tcPr>
          <w:p w14:paraId="772D0162" w14:textId="44E771F7" w:rsidR="00D516E3" w:rsidRPr="001619C7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213</w:t>
            </w:r>
          </w:p>
        </w:tc>
      </w:tr>
      <w:tr w:rsidR="00D516E3" w:rsidRPr="001619C7" w14:paraId="1C86A96E" w14:textId="77777777" w:rsidTr="00C7260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8D6EA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89B8A8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7DE35F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0885AEC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4FE67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709A1F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D575E5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3C18BBD7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EB0571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23C8DD4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819C653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FDA1C7E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4D83EC68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9113B6E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0521C926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C2E76A4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1D8A687E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1" w:type="dxa"/>
            <w:tcBorders>
              <w:top w:val="double" w:sz="4" w:space="0" w:color="auto"/>
            </w:tcBorders>
            <w:vAlign w:val="bottom"/>
          </w:tcPr>
          <w:p w14:paraId="61D76770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FA82056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  <w:vAlign w:val="bottom"/>
          </w:tcPr>
          <w:p w14:paraId="0FED4542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</w:tr>
      <w:tr w:rsidR="00D516E3" w:rsidRPr="001619C7" w14:paraId="06C2EA77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06940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สินทรัพย์ส่วนงาน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28C33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C95319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85C65E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17C749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50BC4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E14CA7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464C40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E82C2F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F3E75C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FF77A2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9D5911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A6ECB7F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81BDC0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5936D6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99592E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9FEFE59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16705E7F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E5F085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3491BF8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516E3" w:rsidRPr="001619C7" w14:paraId="17973ECA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983E2" w14:textId="64F8BB18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D7D23" w:rsidRPr="00AD7D23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="00AD7D23" w:rsidRPr="00AD7D2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มีนาคม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/ </w:t>
            </w:r>
            <w:r w:rsidR="00AD7D23" w:rsidRPr="00AD7D23">
              <w:rPr>
                <w:rFonts w:ascii="Angsana New" w:hAnsi="Angsana New" w:hint="cs"/>
                <w:color w:val="000000"/>
                <w:sz w:val="26"/>
                <w:szCs w:val="26"/>
              </w:rPr>
              <w:t>31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57F32" w14:textId="0B5695AD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B7279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D7203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BB68D" w14:textId="00A72328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D516E3" w:rsidRPr="00D516E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653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73AC7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6D24A" w14:textId="30846E58" w:rsidR="00D516E3" w:rsidRPr="00D516E3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="00B7279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970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E2D3C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A3429" w14:textId="6794F1AB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="00D516E3" w:rsidRPr="00D516E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834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FC8D0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B784B8" w14:textId="3F7541E4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 w:rsidR="00B7279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6B4BD1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D485F43" w14:textId="4AF176C1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 w:rsidR="00D516E3" w:rsidRPr="00D516E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270" w:type="dxa"/>
            <w:shd w:val="clear" w:color="auto" w:fill="auto"/>
          </w:tcPr>
          <w:p w14:paraId="5C7B76BA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8696AA" w14:textId="5263B868" w:rsidR="00D516E3" w:rsidRPr="001506F0" w:rsidRDefault="00B7279D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AD7D23" w:rsidRPr="00AD7D2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AD7D23" w:rsidRPr="00AD7D23">
              <w:rPr>
                <w:rFonts w:ascii="Angsana New" w:hAnsi="Angsana New"/>
                <w:color w:val="000000"/>
                <w:sz w:val="26"/>
                <w:szCs w:val="26"/>
              </w:rPr>
              <w:t>483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14EAA1C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1E0D068" w14:textId="56DA8612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516E3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AD7D23" w:rsidRPr="00AD7D2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D516E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AD7D23" w:rsidRPr="00AD7D23">
              <w:rPr>
                <w:rFonts w:ascii="Angsana New" w:hAnsi="Angsana New"/>
                <w:color w:val="000000"/>
                <w:sz w:val="26"/>
                <w:szCs w:val="26"/>
              </w:rPr>
              <w:t>430</w:t>
            </w:r>
            <w:r w:rsidRPr="00D516E3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A816A0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2378C0BC" w14:textId="40E79771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="00B7279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86A025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49BA9FF4" w14:textId="794C9F59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="00D516E3" w:rsidRPr="00D516E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057</w:t>
            </w:r>
          </w:p>
        </w:tc>
      </w:tr>
      <w:tr w:rsidR="00D516E3" w:rsidRPr="001619C7" w14:paraId="46A32958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09B7C" w14:textId="77777777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99E31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695D8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60F435B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7C344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ACCF1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E6BC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03148216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F2A8F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A07C01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C20ADA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273AE5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00B13AB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FE74F7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3DA0CAA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F247CA5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CEAA33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34641B5A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7A27B4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0C5226B2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516E3" w:rsidRPr="001619C7" w14:paraId="37D0E67A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5F506" w14:textId="5D633E5E" w:rsidR="00D516E3" w:rsidRPr="001619C7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D7D23" w:rsidRPr="00AD7D23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="00AD7D23" w:rsidRPr="00AD7D2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มีนาคม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/ </w:t>
            </w:r>
            <w:r w:rsidR="00AD7D23" w:rsidRPr="00AD7D23">
              <w:rPr>
                <w:rFonts w:ascii="Angsana New" w:hAnsi="Angsana New" w:hint="cs"/>
                <w:color w:val="000000"/>
                <w:sz w:val="26"/>
                <w:szCs w:val="26"/>
              </w:rPr>
              <w:t>31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5E223" w14:textId="47F23382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773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13567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A7E59" w14:textId="3DC532D9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651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DCC35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01015" w14:textId="48F7717D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B7279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5BA31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4A4FF" w14:textId="1E0C1507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D516E3" w:rsidRPr="00D516E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A9126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55DF0F5B" w14:textId="3589589C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B7279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95D0ADF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176EDAC" w14:textId="74E22DF5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D516E3" w:rsidRPr="00D516E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222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889F19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264C6417" w14:textId="0C12B402" w:rsidR="00D516E3" w:rsidRPr="001506F0" w:rsidRDefault="00B7279D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AD7D23" w:rsidRPr="00AD7D23">
              <w:rPr>
                <w:rFonts w:ascii="Angsana New" w:hAnsi="Angsana New"/>
                <w:color w:val="000000"/>
                <w:sz w:val="26"/>
                <w:szCs w:val="26"/>
              </w:rPr>
              <w:t>553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A8904F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CB50B40" w14:textId="23D2A0F5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516E3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AD7D23" w:rsidRPr="00AD7D23">
              <w:rPr>
                <w:rFonts w:ascii="Angsana New" w:hAnsi="Angsana New"/>
                <w:color w:val="000000"/>
                <w:sz w:val="26"/>
                <w:szCs w:val="26"/>
              </w:rPr>
              <w:t>494</w:t>
            </w:r>
            <w:r w:rsidRPr="00D516E3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87D8D4F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nil"/>
            </w:tcBorders>
            <w:shd w:val="clear" w:color="auto" w:fill="auto"/>
            <w:vAlign w:val="bottom"/>
          </w:tcPr>
          <w:p w14:paraId="03A301AB" w14:textId="6DF4DC53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B7279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F83BB3D" w14:textId="77777777" w:rsidR="00D516E3" w:rsidRPr="001506F0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1BB2DCE4" w14:textId="774CA6E1" w:rsidR="00D516E3" w:rsidRPr="001506F0" w:rsidRDefault="00AD7D2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D516E3" w:rsidRPr="00D516E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D7D23">
              <w:rPr>
                <w:rFonts w:ascii="Angsana New" w:hAnsi="Angsana New"/>
                <w:color w:val="000000"/>
                <w:sz w:val="26"/>
                <w:szCs w:val="26"/>
              </w:rPr>
              <w:t>728</w:t>
            </w:r>
          </w:p>
        </w:tc>
      </w:tr>
    </w:tbl>
    <w:p w14:paraId="1AC6ECEE" w14:textId="77777777" w:rsidR="00AA4583" w:rsidRPr="00DE60BD" w:rsidRDefault="00243B59" w:rsidP="00F35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DE60BD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กลุ่มบริษัทดำเนินธุรกิจเฉพาะในประเทศเท่านั้น</w:t>
      </w:r>
      <w:r w:rsidRPr="00DE60BD"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t xml:space="preserve"> </w:t>
      </w:r>
      <w:r w:rsidRPr="00DE60BD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1041778E" w14:textId="77777777" w:rsidR="00782815" w:rsidRPr="00DE60BD" w:rsidRDefault="00782815" w:rsidP="00336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sectPr w:rsidR="00782815" w:rsidRPr="00DE60BD" w:rsidSect="001717B8">
          <w:footerReference w:type="defaul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4733361" w14:textId="598D3A6B" w:rsidR="00856DCD" w:rsidRDefault="00AD7D23" w:rsidP="00D51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D7D23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336235" w:rsidRPr="00D60095">
        <w:rPr>
          <w:rFonts w:ascii="Angsana New" w:hAnsi="Angsana New"/>
          <w:b/>
          <w:bCs/>
          <w:sz w:val="30"/>
          <w:szCs w:val="30"/>
        </w:rPr>
        <w:tab/>
      </w:r>
      <w:r w:rsidR="0033623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4D118B0" w14:textId="77777777" w:rsidR="00654639" w:rsidRPr="00D13EB7" w:rsidRDefault="00654639" w:rsidP="00D13E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5C23E186" w14:textId="2B5AA0C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546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8FB8DB" w14:textId="77777777" w:rsidR="00654639" w:rsidRPr="00D13EB7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2DB0C37D" w14:textId="43DFA899" w:rsidR="00455C0E" w:rsidRDefault="00654639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63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37248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F2EE8">
        <w:rPr>
          <w:rFonts w:ascii="Angsana New" w:hAnsi="Angsana New" w:hint="cs"/>
          <w:sz w:val="30"/>
          <w:szCs w:val="30"/>
          <w:cs/>
        </w:rPr>
        <w:t>วัด</w:t>
      </w:r>
      <w:r w:rsidR="00372480">
        <w:rPr>
          <w:rFonts w:ascii="Angsana New" w:hAnsi="Angsana New" w:hint="cs"/>
          <w:sz w:val="30"/>
          <w:szCs w:val="30"/>
          <w:cs/>
        </w:rPr>
        <w:t>มูลค่าด้วยราคาทุนตัดจำหน่าย</w:t>
      </w:r>
      <w:r w:rsidR="0019408B" w:rsidRPr="0019408B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653CFCB" w14:textId="77777777" w:rsidR="00BB04F2" w:rsidRDefault="00BB04F2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36"/>
        <w:gridCol w:w="1564"/>
        <w:gridCol w:w="236"/>
        <w:gridCol w:w="1384"/>
        <w:gridCol w:w="270"/>
        <w:gridCol w:w="1260"/>
        <w:gridCol w:w="270"/>
        <w:gridCol w:w="1260"/>
        <w:gridCol w:w="270"/>
        <w:gridCol w:w="1260"/>
      </w:tblGrid>
      <w:tr w:rsidR="004F3C96" w:rsidRPr="00CD50A9" w14:paraId="53A479E4" w14:textId="77777777" w:rsidTr="00BB04F2">
        <w:trPr>
          <w:trHeight w:val="261"/>
          <w:tblHeader/>
        </w:trPr>
        <w:tc>
          <w:tcPr>
            <w:tcW w:w="2067" w:type="dxa"/>
            <w:vAlign w:val="bottom"/>
          </w:tcPr>
          <w:p w14:paraId="50410253" w14:textId="77777777" w:rsidR="004F3C96" w:rsidRPr="005D44F8" w:rsidRDefault="004F3C96" w:rsidP="004E2D3C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9031825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36C23628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0272A5" w:rsidRPr="00CD50A9" w14:paraId="3020B59A" w14:textId="77777777" w:rsidTr="00BB04F2">
        <w:trPr>
          <w:trHeight w:val="261"/>
          <w:tblHeader/>
        </w:trPr>
        <w:tc>
          <w:tcPr>
            <w:tcW w:w="2067" w:type="dxa"/>
            <w:vAlign w:val="bottom"/>
          </w:tcPr>
          <w:p w14:paraId="67E5061A" w14:textId="77777777" w:rsidR="000272A5" w:rsidRPr="005D44F8" w:rsidRDefault="000272A5" w:rsidP="004E2D3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8281153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5DA3E094" w14:textId="103FCC0D" w:rsidR="000272A5" w:rsidRPr="005D44F8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2EB7311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74" w:type="dxa"/>
            <w:gridSpan w:val="7"/>
          </w:tcPr>
          <w:p w14:paraId="142D7CFD" w14:textId="4F5FE40E" w:rsidR="000272A5" w:rsidRPr="005D44F8" w:rsidRDefault="00D11809" w:rsidP="00D11809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751D9" w:rsidRPr="00CD50A9" w14:paraId="787F4147" w14:textId="77777777" w:rsidTr="00BB04F2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71E3978E" w14:textId="214526E7" w:rsidR="00141E6E" w:rsidRPr="005D44F8" w:rsidRDefault="00141E6E" w:rsidP="000272A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433A0EC8" w14:textId="7417F51A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AD2C267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2555F396" w14:textId="3278D0AC" w:rsidR="00141E6E" w:rsidRPr="005D44F8" w:rsidRDefault="00141E6E" w:rsidP="000272A5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D6E8EAA" w14:textId="0476C8D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45641368" w14:textId="24F662A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B495C2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6199DD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3588EA0" w14:textId="5AC07932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476453B6" w14:textId="532854CB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69DA275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1243DCC" w14:textId="20252A7F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AD7D23" w:rsidRPr="00AD7D23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1663AB5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8B1796F" w14:textId="033D53B8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AD7D23" w:rsidRPr="00AD7D23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B8C53B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1747CC1" w14:textId="00F5810A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AD7D23" w:rsidRPr="00AD7D23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CE2D9D2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EEC40CF" w14:textId="5662C8A1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6193E" w:rsidRPr="00CD50A9" w14:paraId="5E3F57AD" w14:textId="77777777" w:rsidTr="00BB04F2">
        <w:trPr>
          <w:trHeight w:val="261"/>
          <w:tblHeader/>
        </w:trPr>
        <w:tc>
          <w:tcPr>
            <w:tcW w:w="2067" w:type="dxa"/>
            <w:hideMark/>
          </w:tcPr>
          <w:p w14:paraId="13C5867A" w14:textId="6887990F" w:rsidR="0096193E" w:rsidRPr="005D44F8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C4C06D" w14:textId="77777777" w:rsidR="0096193E" w:rsidRPr="005D44F8" w:rsidRDefault="0096193E" w:rsidP="009619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2576EBC3" w14:textId="1F166CF3" w:rsidR="0096193E" w:rsidRPr="005D44F8" w:rsidRDefault="0096193E" w:rsidP="009619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E24BB5" w:rsidRPr="00CD50A9" w14:paraId="5B7193E1" w14:textId="77777777" w:rsidTr="00B751D9">
        <w:trPr>
          <w:trHeight w:val="261"/>
        </w:trPr>
        <w:tc>
          <w:tcPr>
            <w:tcW w:w="2067" w:type="dxa"/>
          </w:tcPr>
          <w:p w14:paraId="07CA1B80" w14:textId="395B2E9F" w:rsidR="00E24BB5" w:rsidRPr="005D44F8" w:rsidRDefault="00E24BB5" w:rsidP="00E24BB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D7D23" w:rsidRPr="00AD7D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="00AD7D23" w:rsidRPr="00AD7D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6F8DB2C5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A103564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DD00B0" w14:textId="77777777" w:rsidR="00E24BB5" w:rsidRPr="005D44F8" w:rsidRDefault="00E24BB5" w:rsidP="00E24BB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B704518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176570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459B4A9C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718A231A" w14:textId="77777777" w:rsidR="00E24BB5" w:rsidRPr="005D44F8" w:rsidRDefault="00E24BB5" w:rsidP="00E24BB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4BB5" w:rsidRPr="00CD50A9" w14:paraId="752A14E6" w14:textId="77777777" w:rsidTr="00B751D9">
        <w:trPr>
          <w:trHeight w:val="261"/>
        </w:trPr>
        <w:tc>
          <w:tcPr>
            <w:tcW w:w="2067" w:type="dxa"/>
          </w:tcPr>
          <w:p w14:paraId="0C1C8E31" w14:textId="3507CDAF" w:rsidR="00E24BB5" w:rsidRPr="005D44F8" w:rsidRDefault="00E24BB5" w:rsidP="00E24BB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E87954A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2770727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5A6A1D" w14:textId="77777777" w:rsidR="00E24BB5" w:rsidRPr="005D44F8" w:rsidRDefault="00E24BB5" w:rsidP="00E24BB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6A5B99F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CECF7F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EFB0099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6E52AFAB" w14:textId="77777777" w:rsidR="00E24BB5" w:rsidRPr="005D44F8" w:rsidRDefault="00E24BB5" w:rsidP="00E24BB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4BB5" w14:paraId="1E28BD01" w14:textId="77777777" w:rsidTr="00B751D9">
        <w:trPr>
          <w:trHeight w:val="261"/>
        </w:trPr>
        <w:tc>
          <w:tcPr>
            <w:tcW w:w="2067" w:type="dxa"/>
          </w:tcPr>
          <w:p w14:paraId="02E84772" w14:textId="77777777" w:rsidR="00E24BB5" w:rsidRPr="005D44F8" w:rsidRDefault="00E24BB5" w:rsidP="00E24BB5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4099551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1EB2010C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DEF1D1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CEFAB34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87C048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7FE8748D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13CC42BB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E24BB5" w14:paraId="60B92483" w14:textId="77777777" w:rsidTr="00B64865">
        <w:trPr>
          <w:trHeight w:val="261"/>
        </w:trPr>
        <w:tc>
          <w:tcPr>
            <w:tcW w:w="2067" w:type="dxa"/>
          </w:tcPr>
          <w:p w14:paraId="465AC972" w14:textId="57BC55A8" w:rsidR="00E24BB5" w:rsidRPr="005D44F8" w:rsidRDefault="00E24BB5" w:rsidP="00E24BB5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23EF06FD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23EBD2F5" w14:textId="09A467AD" w:rsidR="00E24BB5" w:rsidRPr="001F16D0" w:rsidRDefault="00AD7D23" w:rsidP="00E24BB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D7D23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E24BB5" w:rsidRPr="00DD770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="Angsana New" w:hAnsi="Angsana New"/>
                <w:sz w:val="24"/>
                <w:szCs w:val="24"/>
                <w:lang w:val="en-US" w:bidi="th-TH"/>
              </w:rPr>
              <w:t>195</w:t>
            </w:r>
            <w:r w:rsidR="00E24BB5" w:rsidRPr="00DD770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="Angsana New" w:hAnsi="Angsana New"/>
                <w:sz w:val="24"/>
                <w:szCs w:val="24"/>
                <w:lang w:val="en-US" w:bidi="th-TH"/>
              </w:rPr>
              <w:t>153</w:t>
            </w:r>
          </w:p>
        </w:tc>
        <w:tc>
          <w:tcPr>
            <w:tcW w:w="270" w:type="dxa"/>
            <w:vAlign w:val="bottom"/>
          </w:tcPr>
          <w:p w14:paraId="2908B994" w14:textId="5C03D8E3" w:rsidR="00E24BB5" w:rsidRPr="001F16D0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EC41B90" w14:textId="60B3F45D" w:rsidR="00E24BB5" w:rsidRPr="00F55F20" w:rsidRDefault="00E24BB5" w:rsidP="00E24BB5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623103" w14:textId="0096C8F4" w:rsidR="00E24BB5" w:rsidRPr="00F55F20" w:rsidRDefault="00E24BB5" w:rsidP="00E24BB5">
            <w:pPr>
              <w:pStyle w:val="acctfourfigures"/>
              <w:tabs>
                <w:tab w:val="clear" w:pos="765"/>
                <w:tab w:val="decimal" w:pos="251"/>
                <w:tab w:val="decimal" w:pos="130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55FF27CA" w14:textId="7DE78D7F" w:rsidR="00E24BB5" w:rsidRPr="00E17ECF" w:rsidRDefault="00AD7D23" w:rsidP="00E24BB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24BB5" w:rsidRPr="00DD770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195</w:t>
            </w:r>
            <w:r w:rsidR="00E24BB5" w:rsidRPr="00DD770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153</w:t>
            </w:r>
          </w:p>
        </w:tc>
        <w:tc>
          <w:tcPr>
            <w:tcW w:w="236" w:type="dxa"/>
            <w:vAlign w:val="bottom"/>
          </w:tcPr>
          <w:p w14:paraId="118B9C09" w14:textId="77777777" w:rsidR="00E24BB5" w:rsidRPr="00E17ECF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242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33EDAFE8" w14:textId="448E68FE" w:rsidR="00E24BB5" w:rsidRPr="001F16D0" w:rsidRDefault="00E24BB5" w:rsidP="00E24BB5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821852" w14:textId="77777777" w:rsidR="00E24BB5" w:rsidRPr="001F16D0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9EBCEBD" w14:textId="350AAF5B" w:rsidR="00E24BB5" w:rsidRPr="001F16D0" w:rsidRDefault="00AD7D23" w:rsidP="00E24BB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D7D23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E24BB5" w:rsidRPr="00DD770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="Angsana New" w:hAnsi="Angsana New"/>
                <w:sz w:val="24"/>
                <w:szCs w:val="24"/>
                <w:lang w:val="en-US" w:bidi="th-TH"/>
              </w:rPr>
              <w:t>195</w:t>
            </w:r>
            <w:r w:rsidR="00E24BB5" w:rsidRPr="00DD770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="Angsana New" w:hAnsi="Angsana New"/>
                <w:sz w:val="24"/>
                <w:szCs w:val="24"/>
                <w:lang w:val="en-US" w:bidi="th-TH"/>
              </w:rPr>
              <w:t>153</w:t>
            </w:r>
          </w:p>
        </w:tc>
        <w:tc>
          <w:tcPr>
            <w:tcW w:w="270" w:type="dxa"/>
            <w:vAlign w:val="bottom"/>
          </w:tcPr>
          <w:p w14:paraId="46671767" w14:textId="77777777" w:rsidR="00E24BB5" w:rsidRPr="001F16D0" w:rsidRDefault="00E24BB5" w:rsidP="00E24BB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BF9B616" w14:textId="19489B31" w:rsidR="00E24BB5" w:rsidRPr="001F16D0" w:rsidRDefault="00E24BB5" w:rsidP="00E24BB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CB6ADF" w14:textId="77777777" w:rsidR="00E24BB5" w:rsidRPr="001F16D0" w:rsidRDefault="00E24BB5" w:rsidP="00E24BB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8A65935" w14:textId="784EC472" w:rsidR="00E24BB5" w:rsidRPr="001F16D0" w:rsidRDefault="00AD7D23" w:rsidP="00E24BB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D7D23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E24BB5" w:rsidRPr="00DD770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="Angsana New" w:hAnsi="Angsana New"/>
                <w:sz w:val="24"/>
                <w:szCs w:val="24"/>
                <w:lang w:val="en-US" w:bidi="th-TH"/>
              </w:rPr>
              <w:t>195</w:t>
            </w:r>
            <w:r w:rsidR="00E24BB5" w:rsidRPr="00DD770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="Angsana New" w:hAnsi="Angsana New"/>
                <w:sz w:val="24"/>
                <w:szCs w:val="24"/>
                <w:lang w:val="en-US" w:bidi="th-TH"/>
              </w:rPr>
              <w:t>153</w:t>
            </w:r>
          </w:p>
        </w:tc>
      </w:tr>
      <w:tr w:rsidR="00E24BB5" w14:paraId="5D10C039" w14:textId="77777777" w:rsidTr="00B70493">
        <w:trPr>
          <w:trHeight w:val="261"/>
        </w:trPr>
        <w:tc>
          <w:tcPr>
            <w:tcW w:w="2067" w:type="dxa"/>
          </w:tcPr>
          <w:p w14:paraId="0FF25CE6" w14:textId="03381D64" w:rsidR="00E24BB5" w:rsidRPr="005D44F8" w:rsidRDefault="00E24BB5" w:rsidP="00E24BB5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Pr="00046BA5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5FE29382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241C5A9" w14:textId="08FB7339" w:rsidR="00E24BB5" w:rsidRPr="00722025" w:rsidRDefault="00E24BB5" w:rsidP="00E24BB5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48994C" w14:textId="66F3C85E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C2DB539" w14:textId="4146ABFA" w:rsidR="00E24BB5" w:rsidRPr="00F55F20" w:rsidRDefault="00AD7D23" w:rsidP="00E24BB5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  <w:r w:rsidR="00E24B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  <w:tc>
          <w:tcPr>
            <w:tcW w:w="236" w:type="dxa"/>
            <w:vAlign w:val="bottom"/>
          </w:tcPr>
          <w:p w14:paraId="008E49E4" w14:textId="66756DE9" w:rsidR="00E24BB5" w:rsidRPr="00F55F20" w:rsidRDefault="00E24BB5" w:rsidP="00E24BB5">
            <w:pPr>
              <w:pStyle w:val="acctfourfigures"/>
              <w:tabs>
                <w:tab w:val="clear" w:pos="765"/>
                <w:tab w:val="decimal" w:pos="251"/>
                <w:tab w:val="decimal" w:pos="151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6DB56D31" w14:textId="77811296" w:rsidR="00E24BB5" w:rsidRPr="00E17ECF" w:rsidRDefault="00AD7D23" w:rsidP="00E24BB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  <w:r w:rsidR="00E24B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  <w:tc>
          <w:tcPr>
            <w:tcW w:w="236" w:type="dxa"/>
          </w:tcPr>
          <w:p w14:paraId="048EA3FF" w14:textId="77777777" w:rsidR="00E24BB5" w:rsidRPr="00E17ECF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242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6F36163F" w14:textId="0A7A74BE" w:rsidR="00E24BB5" w:rsidRPr="005D44F8" w:rsidRDefault="00E24BB5" w:rsidP="00E24BB5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90059F7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87FB92" w14:textId="16DD42F1" w:rsidR="00E24BB5" w:rsidRPr="005D44F8" w:rsidRDefault="00E24BB5" w:rsidP="00E24BB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4CAFBA4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246FC2" w14:textId="4618C5CF" w:rsidR="00E24BB5" w:rsidRPr="005D44F8" w:rsidRDefault="00AD7D23" w:rsidP="00E24BB5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  <w:r w:rsidR="00E24B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  <w:tc>
          <w:tcPr>
            <w:tcW w:w="270" w:type="dxa"/>
          </w:tcPr>
          <w:p w14:paraId="72E0539E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2AE7F0" w14:textId="4C9CCE8D" w:rsidR="00E24BB5" w:rsidRPr="005D44F8" w:rsidRDefault="00AD7D23" w:rsidP="00E24BB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  <w:r w:rsidR="00E24B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</w:tr>
      <w:tr w:rsidR="00E24BB5" w14:paraId="713D81DE" w14:textId="77777777" w:rsidTr="00B64865">
        <w:trPr>
          <w:trHeight w:val="261"/>
        </w:trPr>
        <w:tc>
          <w:tcPr>
            <w:tcW w:w="2067" w:type="dxa"/>
          </w:tcPr>
          <w:p w14:paraId="4DB5E1EA" w14:textId="3DBAE931" w:rsidR="00E24BB5" w:rsidRPr="005D44F8" w:rsidRDefault="00E24BB5" w:rsidP="00E24BB5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55A8AFCA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436CB3CC" w14:textId="33EF1967" w:rsidR="00E24BB5" w:rsidRPr="00722025" w:rsidRDefault="00E24BB5" w:rsidP="00E24BB5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3A63AA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70E4055" w14:textId="23E3C3DD" w:rsidR="00E24BB5" w:rsidRPr="00F55F20" w:rsidRDefault="00AD7D23" w:rsidP="00E24BB5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114</w:t>
            </w:r>
            <w:r w:rsidR="00E24B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512</w:t>
            </w:r>
          </w:p>
        </w:tc>
        <w:tc>
          <w:tcPr>
            <w:tcW w:w="236" w:type="dxa"/>
            <w:vAlign w:val="bottom"/>
          </w:tcPr>
          <w:p w14:paraId="68C6D2F8" w14:textId="77777777" w:rsidR="00E24BB5" w:rsidRPr="00F55F20" w:rsidRDefault="00E24BB5" w:rsidP="00E24BB5">
            <w:pPr>
              <w:pStyle w:val="acctfourfigures"/>
              <w:tabs>
                <w:tab w:val="clear" w:pos="765"/>
                <w:tab w:val="decimal" w:pos="251"/>
                <w:tab w:val="decimal" w:pos="151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E9868FC" w14:textId="1BC239F1" w:rsidR="00E24BB5" w:rsidRPr="00E17ECF" w:rsidRDefault="00AD7D23" w:rsidP="00E24BB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114</w:t>
            </w:r>
            <w:r w:rsidR="00E24B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512</w:t>
            </w:r>
          </w:p>
        </w:tc>
        <w:tc>
          <w:tcPr>
            <w:tcW w:w="236" w:type="dxa"/>
          </w:tcPr>
          <w:p w14:paraId="28004CD0" w14:textId="77777777" w:rsidR="00E24BB5" w:rsidRPr="00E17ECF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242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E8F830F" w14:textId="05AC08DE" w:rsidR="00E24BB5" w:rsidRPr="005D44F8" w:rsidRDefault="00E24BB5" w:rsidP="00E24BB5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2A39277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36CC06" w14:textId="74B665EE" w:rsidR="00E24BB5" w:rsidRPr="005D44F8" w:rsidRDefault="00AD7D23" w:rsidP="00E24BB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AD7D23">
              <w:rPr>
                <w:rFonts w:ascii="Angsana New" w:hAnsi="Angsana New"/>
                <w:sz w:val="24"/>
                <w:szCs w:val="24"/>
                <w:lang w:val="en-US"/>
              </w:rPr>
              <w:t>114</w:t>
            </w:r>
            <w:r w:rsidR="00E24BB5" w:rsidRPr="00B26233">
              <w:rPr>
                <w:rFonts w:ascii="Angsana New" w:hAnsi="Angsana New"/>
                <w:sz w:val="24"/>
                <w:szCs w:val="24"/>
              </w:rPr>
              <w:t>,</w:t>
            </w:r>
            <w:r w:rsidRPr="00AD7D23">
              <w:rPr>
                <w:rFonts w:ascii="Angsana New" w:hAnsi="Angsana New"/>
                <w:sz w:val="24"/>
                <w:szCs w:val="24"/>
                <w:lang w:val="en-US"/>
              </w:rPr>
              <w:t>512</w:t>
            </w:r>
          </w:p>
        </w:tc>
        <w:tc>
          <w:tcPr>
            <w:tcW w:w="270" w:type="dxa"/>
          </w:tcPr>
          <w:p w14:paraId="193DF87F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72CC57" w14:textId="3C3E5569" w:rsidR="00E24BB5" w:rsidRPr="005D44F8" w:rsidRDefault="00E24BB5" w:rsidP="00E24BB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4162C40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AC7CD3" w14:textId="5CF00DD4" w:rsidR="00E24BB5" w:rsidRPr="005D44F8" w:rsidRDefault="00AD7D23" w:rsidP="00E24BB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AD7D23">
              <w:rPr>
                <w:rFonts w:ascii="Angsana New" w:hAnsi="Angsana New"/>
                <w:sz w:val="24"/>
                <w:szCs w:val="24"/>
                <w:lang w:val="en-US"/>
              </w:rPr>
              <w:t>114</w:t>
            </w:r>
            <w:r w:rsidR="00E24BB5" w:rsidRPr="00B26233">
              <w:rPr>
                <w:rFonts w:ascii="Angsana New" w:hAnsi="Angsana New"/>
                <w:sz w:val="24"/>
                <w:szCs w:val="24"/>
              </w:rPr>
              <w:t>,</w:t>
            </w:r>
            <w:r w:rsidRPr="00AD7D23">
              <w:rPr>
                <w:rFonts w:ascii="Angsana New" w:hAnsi="Angsana New"/>
                <w:sz w:val="24"/>
                <w:szCs w:val="24"/>
                <w:lang w:val="en-US"/>
              </w:rPr>
              <w:t>512</w:t>
            </w:r>
          </w:p>
        </w:tc>
      </w:tr>
      <w:tr w:rsidR="00E24BB5" w:rsidRPr="00CD50A9" w14:paraId="1628A720" w14:textId="77777777" w:rsidTr="00B751D9">
        <w:trPr>
          <w:trHeight w:val="261"/>
        </w:trPr>
        <w:tc>
          <w:tcPr>
            <w:tcW w:w="2067" w:type="dxa"/>
            <w:hideMark/>
          </w:tcPr>
          <w:p w14:paraId="66AB22F8" w14:textId="77777777" w:rsidR="00E24BB5" w:rsidRPr="005D44F8" w:rsidRDefault="00E24BB5" w:rsidP="00E24BB5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E69833F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CEB18" w14:textId="213BA933" w:rsidR="00E24BB5" w:rsidRPr="00785982" w:rsidRDefault="00AD7D23" w:rsidP="00E24BB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D7D2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E24BB5" w:rsidRPr="00DD770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195</w:t>
            </w:r>
            <w:r w:rsidR="00E24BB5" w:rsidRPr="00DD770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33BE13" w14:textId="3F966D07" w:rsidR="00E24BB5" w:rsidRPr="001F16D0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A0FCE3F" w14:textId="77388383" w:rsidR="00E24BB5" w:rsidRPr="00E17ECF" w:rsidRDefault="00AD7D23" w:rsidP="00E24BB5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208</w:t>
            </w:r>
            <w:r w:rsidR="00E24B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280</w:t>
            </w:r>
          </w:p>
        </w:tc>
        <w:tc>
          <w:tcPr>
            <w:tcW w:w="236" w:type="dxa"/>
          </w:tcPr>
          <w:p w14:paraId="0B681DBB" w14:textId="360D9E72" w:rsidR="00E24BB5" w:rsidRPr="00E17ECF" w:rsidRDefault="00E24BB5" w:rsidP="00E24BB5">
            <w:pPr>
              <w:pStyle w:val="acctfourfigures"/>
              <w:tabs>
                <w:tab w:val="clear" w:pos="765"/>
                <w:tab w:val="decimal" w:pos="796"/>
                <w:tab w:val="decimal" w:pos="881"/>
                <w:tab w:val="decimal" w:pos="1516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3449566B" w14:textId="5EB3F8E8" w:rsidR="00E24BB5" w:rsidRPr="00E17ECF" w:rsidRDefault="00AD7D23" w:rsidP="00E24BB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E24B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403</w:t>
            </w:r>
            <w:r w:rsidR="00E24B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433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EDCD5C" w14:textId="77777777" w:rsidR="00E24BB5" w:rsidRPr="00E17ECF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242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C4507" w14:textId="7710B4DD" w:rsidR="00E24BB5" w:rsidRPr="001F16D0" w:rsidRDefault="00E24BB5" w:rsidP="00E24BB5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20C1BC" w14:textId="77777777" w:rsidR="00E24BB5" w:rsidRPr="001F16D0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B518DE" w14:textId="53537A17" w:rsidR="00E24BB5" w:rsidRPr="001F16D0" w:rsidRDefault="00AD7D23" w:rsidP="00E24BB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D7D2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E24BB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309</w:t>
            </w:r>
            <w:r w:rsidR="00E24BB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87F91B" w14:textId="77777777" w:rsidR="00E24BB5" w:rsidRPr="001F16D0" w:rsidRDefault="00E24BB5" w:rsidP="00E24BB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C4F68" w14:textId="3A0A6614" w:rsidR="00E24BB5" w:rsidRPr="001109A8" w:rsidRDefault="00AD7D23" w:rsidP="00E24BB5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93</w:t>
            </w:r>
            <w:r w:rsidR="00E24BB5" w:rsidRPr="001109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F375F" w14:textId="77777777" w:rsidR="00E24BB5" w:rsidRPr="001F16D0" w:rsidRDefault="00E24BB5" w:rsidP="00E24BB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50548" w14:textId="6F888E76" w:rsidR="00E24BB5" w:rsidRPr="00D36210" w:rsidRDefault="00AD7D23" w:rsidP="00E24BB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E24B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403</w:t>
            </w:r>
            <w:r w:rsidR="00E24B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433</w:t>
            </w:r>
          </w:p>
        </w:tc>
      </w:tr>
      <w:tr w:rsidR="00E24BB5" w:rsidRPr="00BB04F2" w14:paraId="47F1373D" w14:textId="77777777" w:rsidTr="00BB04F2">
        <w:trPr>
          <w:trHeight w:val="40"/>
        </w:trPr>
        <w:tc>
          <w:tcPr>
            <w:tcW w:w="2067" w:type="dxa"/>
          </w:tcPr>
          <w:p w14:paraId="30A035CA" w14:textId="77777777" w:rsidR="00E24BB5" w:rsidRPr="00BB04F2" w:rsidRDefault="00E24BB5" w:rsidP="00E24BB5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0D3C64F2" w14:textId="77777777" w:rsidR="00E24BB5" w:rsidRPr="00BB04F2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60F9543B" w14:textId="77777777" w:rsidR="00E24BB5" w:rsidRPr="00BB04F2" w:rsidRDefault="00E24BB5" w:rsidP="00E24B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213DBD" w14:textId="77777777" w:rsidR="00E24BB5" w:rsidRPr="00BB04F2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E4A617E" w14:textId="77777777" w:rsidR="00E24BB5" w:rsidRPr="00BB04F2" w:rsidRDefault="00E24BB5" w:rsidP="00E24B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68ACC7B" w14:textId="77777777" w:rsidR="00E24BB5" w:rsidRPr="00BB04F2" w:rsidRDefault="00E24BB5" w:rsidP="00E24B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25D35CE2" w14:textId="77777777" w:rsidR="00E24BB5" w:rsidRPr="00BB04F2" w:rsidRDefault="00E24BB5" w:rsidP="00E24B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389F078B" w14:textId="77777777" w:rsidR="00E24BB5" w:rsidRPr="00BB04F2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24BB5" w:rsidRPr="00BB04F2" w14:paraId="19128944" w14:textId="77777777" w:rsidTr="00BB04F2">
        <w:trPr>
          <w:trHeight w:val="40"/>
        </w:trPr>
        <w:tc>
          <w:tcPr>
            <w:tcW w:w="2067" w:type="dxa"/>
          </w:tcPr>
          <w:p w14:paraId="7FC72FF9" w14:textId="77777777" w:rsidR="00E24BB5" w:rsidRPr="00BB04F2" w:rsidRDefault="00E24BB5" w:rsidP="00E24BB5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7884D42" w14:textId="77777777" w:rsidR="00E24BB5" w:rsidRPr="00BB04F2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6308A2BC" w14:textId="77777777" w:rsidR="00E24BB5" w:rsidRPr="00BB04F2" w:rsidRDefault="00E24BB5" w:rsidP="00E24B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57E441" w14:textId="77777777" w:rsidR="00E24BB5" w:rsidRPr="00BB04F2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FDC8947" w14:textId="77777777" w:rsidR="00E24BB5" w:rsidRPr="00BB04F2" w:rsidRDefault="00E24BB5" w:rsidP="00E24B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8B1F58" w14:textId="77777777" w:rsidR="00E24BB5" w:rsidRPr="00BB04F2" w:rsidRDefault="00E24BB5" w:rsidP="00E24B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663E2F6F" w14:textId="77777777" w:rsidR="00E24BB5" w:rsidRPr="00BB04F2" w:rsidRDefault="00E24BB5" w:rsidP="00E24B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7AAEA590" w14:textId="77777777" w:rsidR="00E24BB5" w:rsidRPr="00BB04F2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24BB5" w:rsidRPr="00BB04F2" w14:paraId="1C36C16C" w14:textId="77777777" w:rsidTr="00BB04F2">
        <w:trPr>
          <w:trHeight w:val="40"/>
        </w:trPr>
        <w:tc>
          <w:tcPr>
            <w:tcW w:w="2067" w:type="dxa"/>
          </w:tcPr>
          <w:p w14:paraId="0076A1DC" w14:textId="77777777" w:rsidR="00E24BB5" w:rsidRPr="00BB04F2" w:rsidRDefault="00E24BB5" w:rsidP="00E24BB5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22C1AAF" w14:textId="77777777" w:rsidR="00E24BB5" w:rsidRPr="00BB04F2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51089A65" w14:textId="77777777" w:rsidR="00E24BB5" w:rsidRPr="00BB04F2" w:rsidRDefault="00E24BB5" w:rsidP="00E24B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17EC6F" w14:textId="77777777" w:rsidR="00E24BB5" w:rsidRPr="00BB04F2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7AD62CB2" w14:textId="77777777" w:rsidR="00E24BB5" w:rsidRPr="00BB04F2" w:rsidRDefault="00E24BB5" w:rsidP="00E24B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57DA8B8" w14:textId="77777777" w:rsidR="00E24BB5" w:rsidRPr="00BB04F2" w:rsidRDefault="00E24BB5" w:rsidP="00E24B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40BE5EA7" w14:textId="77777777" w:rsidR="00E24BB5" w:rsidRPr="00BB04F2" w:rsidRDefault="00E24BB5" w:rsidP="00E24B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62421544" w14:textId="77777777" w:rsidR="00E24BB5" w:rsidRPr="00BB04F2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303B960A" w14:textId="77777777" w:rsidR="00A5450B" w:rsidRDefault="00A5450B" w:rsidP="00F00472">
      <w:pPr>
        <w:ind w:left="161" w:right="-90" w:hanging="180"/>
        <w:rPr>
          <w:rFonts w:ascii="Angsana New" w:hAnsi="Angsana New"/>
          <w:b/>
          <w:bCs/>
          <w:sz w:val="24"/>
          <w:szCs w:val="24"/>
          <w:lang w:val="en-GB"/>
        </w:rPr>
        <w:sectPr w:rsidR="00A5450B" w:rsidSect="0008252F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36"/>
        <w:gridCol w:w="1564"/>
        <w:gridCol w:w="236"/>
        <w:gridCol w:w="1384"/>
        <w:gridCol w:w="270"/>
        <w:gridCol w:w="1260"/>
        <w:gridCol w:w="270"/>
        <w:gridCol w:w="1260"/>
        <w:gridCol w:w="135"/>
        <w:gridCol w:w="135"/>
        <w:gridCol w:w="1260"/>
      </w:tblGrid>
      <w:tr w:rsidR="00C5115B" w:rsidRPr="00BB04F2" w14:paraId="12248812" w14:textId="77777777" w:rsidTr="00E86982">
        <w:trPr>
          <w:trHeight w:val="40"/>
        </w:trPr>
        <w:tc>
          <w:tcPr>
            <w:tcW w:w="2067" w:type="dxa"/>
          </w:tcPr>
          <w:p w14:paraId="40C073EA" w14:textId="77777777" w:rsidR="00C5115B" w:rsidRPr="00BB04F2" w:rsidRDefault="00C5115B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322BA449" w14:textId="77777777" w:rsidR="00C5115B" w:rsidRPr="00BB04F2" w:rsidRDefault="00C5115B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4"/>
          </w:tcPr>
          <w:p w14:paraId="4CEF4485" w14:textId="3BEB80F2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5115B" w:rsidRPr="00BB04F2" w14:paraId="779D2188" w14:textId="77777777" w:rsidTr="008657A5">
        <w:trPr>
          <w:trHeight w:val="40"/>
        </w:trPr>
        <w:tc>
          <w:tcPr>
            <w:tcW w:w="2067" w:type="dxa"/>
          </w:tcPr>
          <w:p w14:paraId="3F669508" w14:textId="77777777" w:rsidR="00C5115B" w:rsidRPr="00BB04F2" w:rsidRDefault="00C5115B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D702773" w14:textId="77777777" w:rsidR="00C5115B" w:rsidRPr="00BB04F2" w:rsidRDefault="00C5115B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15129EB1" w14:textId="03C06522" w:rsidR="00C5115B" w:rsidRPr="00BB04F2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135FAC" w14:textId="77777777" w:rsidR="00C5115B" w:rsidRPr="00BB04F2" w:rsidRDefault="00C5115B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gridSpan w:val="8"/>
            <w:tcBorders>
              <w:left w:val="nil"/>
              <w:right w:val="nil"/>
            </w:tcBorders>
            <w:vAlign w:val="bottom"/>
          </w:tcPr>
          <w:p w14:paraId="065EA2ED" w14:textId="25263CC9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5115B" w:rsidRPr="00BB04F2" w14:paraId="445D6158" w14:textId="77777777" w:rsidTr="00E935C5">
        <w:trPr>
          <w:trHeight w:val="40"/>
        </w:trPr>
        <w:tc>
          <w:tcPr>
            <w:tcW w:w="2067" w:type="dxa"/>
          </w:tcPr>
          <w:p w14:paraId="14393B6A" w14:textId="77777777" w:rsidR="00C5115B" w:rsidRPr="00BB04F2" w:rsidRDefault="00C5115B" w:rsidP="00C5115B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2A918FD" w14:textId="77777777" w:rsidR="00C5115B" w:rsidRPr="00BB04F2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50160AB1" w14:textId="77777777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45049DCB" w14:textId="77777777" w:rsidR="008C18CA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</w:t>
            </w:r>
          </w:p>
          <w:p w14:paraId="5C3086B0" w14:textId="2F9367DF" w:rsidR="00C5115B" w:rsidRPr="00BB04F2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ABF39D" w14:textId="77777777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7BADBA87" w14:textId="1508D7D1" w:rsidR="00C5115B" w:rsidRPr="00BB04F2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2D9CDD8" w14:textId="77777777" w:rsidR="00C5115B" w:rsidRPr="00BB04F2" w:rsidRDefault="00C5115B" w:rsidP="00C51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08BABA9A" w14:textId="3177169A" w:rsidR="00C5115B" w:rsidRPr="00BB04F2" w:rsidRDefault="00C5115B" w:rsidP="00C5115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F016E4" w14:textId="77777777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vAlign w:val="bottom"/>
          </w:tcPr>
          <w:p w14:paraId="1F0BD831" w14:textId="528F9AF5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AD7D23" w:rsidRPr="00AD7D23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71A466" w14:textId="77777777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6BC934E" w14:textId="32AFBAB1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AD7D23" w:rsidRPr="00AD7D23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6BDE4A" w14:textId="77777777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left w:val="nil"/>
              <w:right w:val="nil"/>
            </w:tcBorders>
            <w:vAlign w:val="bottom"/>
          </w:tcPr>
          <w:p w14:paraId="623CE454" w14:textId="3E5E6980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AD7D23" w:rsidRPr="00AD7D23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395" w:type="dxa"/>
            <w:gridSpan w:val="2"/>
            <w:tcBorders>
              <w:left w:val="nil"/>
              <w:right w:val="nil"/>
            </w:tcBorders>
            <w:vAlign w:val="bottom"/>
          </w:tcPr>
          <w:p w14:paraId="7E956555" w14:textId="640618B4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5115B" w:rsidRPr="00BB04F2" w14:paraId="45ED0A7A" w14:textId="77777777" w:rsidTr="009A632D">
        <w:trPr>
          <w:trHeight w:val="40"/>
        </w:trPr>
        <w:tc>
          <w:tcPr>
            <w:tcW w:w="2067" w:type="dxa"/>
          </w:tcPr>
          <w:p w14:paraId="03D0890B" w14:textId="77777777" w:rsidR="00C5115B" w:rsidRPr="00BB04F2" w:rsidRDefault="00C5115B" w:rsidP="00C5115B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2260AD6" w14:textId="77777777" w:rsidR="00C5115B" w:rsidRPr="00BB04F2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4"/>
          </w:tcPr>
          <w:p w14:paraId="13EEA999" w14:textId="0110F1B1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C5115B" w:rsidRPr="00CD50A9" w14:paraId="3BD3429E" w14:textId="77777777" w:rsidTr="00C5115B">
        <w:trPr>
          <w:trHeight w:val="261"/>
        </w:trPr>
        <w:tc>
          <w:tcPr>
            <w:tcW w:w="2067" w:type="dxa"/>
          </w:tcPr>
          <w:p w14:paraId="0BE0ED8A" w14:textId="02313D52" w:rsidR="00C5115B" w:rsidRPr="005D44F8" w:rsidRDefault="00C5115B" w:rsidP="00C5115B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D7D23" w:rsidRPr="00AD7D2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AD7D23" w:rsidRPr="00AD7D2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AD7D23" w:rsidRPr="00AD7D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4F057A75" w14:textId="77777777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2037C49B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7E2994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10DE03F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C607D53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6CB4819D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CFE412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gridSpan w:val="8"/>
            <w:tcBorders>
              <w:left w:val="nil"/>
              <w:right w:val="nil"/>
            </w:tcBorders>
          </w:tcPr>
          <w:p w14:paraId="63DD4CAC" w14:textId="096F8863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5115B" w:rsidRPr="00007010" w14:paraId="65044021" w14:textId="77777777" w:rsidTr="00C5115B">
        <w:trPr>
          <w:trHeight w:val="261"/>
        </w:trPr>
        <w:tc>
          <w:tcPr>
            <w:tcW w:w="2067" w:type="dxa"/>
          </w:tcPr>
          <w:p w14:paraId="32AF82F6" w14:textId="5FA2A336" w:rsidR="00C5115B" w:rsidRPr="0033264C" w:rsidRDefault="00C5115B" w:rsidP="00C5115B">
            <w:pPr>
              <w:ind w:left="-14" w:right="-90"/>
              <w:rPr>
                <w:rFonts w:ascii="Angsana New" w:hAnsi="Angsana New"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23FEFDC" w14:textId="4B04B968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39E19241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B49E75" w14:textId="4DCCF5F6" w:rsidR="00C5115B" w:rsidRPr="005D44F8" w:rsidRDefault="00C5115B" w:rsidP="00C5115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52FB5FD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2656954" w14:textId="43844FA2" w:rsidR="00C5115B" w:rsidRPr="005D44F8" w:rsidRDefault="00C5115B" w:rsidP="00C5115B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7867AC2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5B378AF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74" w:type="dxa"/>
            <w:gridSpan w:val="8"/>
            <w:tcBorders>
              <w:left w:val="nil"/>
              <w:right w:val="nil"/>
            </w:tcBorders>
          </w:tcPr>
          <w:p w14:paraId="4D2023A5" w14:textId="38D104D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15B" w:rsidRPr="00CD50A9" w14:paraId="1BC09D3F" w14:textId="77777777" w:rsidTr="00C5115B">
        <w:trPr>
          <w:trHeight w:val="261"/>
        </w:trPr>
        <w:tc>
          <w:tcPr>
            <w:tcW w:w="2067" w:type="dxa"/>
          </w:tcPr>
          <w:p w14:paraId="6F1D22AE" w14:textId="58236D27" w:rsidR="00C5115B" w:rsidRPr="005D44F8" w:rsidRDefault="00C5115B" w:rsidP="00C5115B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BC84E3E" w14:textId="77777777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5E6E830D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68474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1F344436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3299EF0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5EC3366D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90E18A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gridSpan w:val="8"/>
            <w:tcBorders>
              <w:left w:val="nil"/>
              <w:right w:val="nil"/>
            </w:tcBorders>
          </w:tcPr>
          <w:p w14:paraId="020BDA41" w14:textId="28B46B9B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516E3" w:rsidRPr="00CD50A9" w14:paraId="36401A29" w14:textId="77777777" w:rsidTr="005E15F1">
        <w:trPr>
          <w:trHeight w:val="261"/>
        </w:trPr>
        <w:tc>
          <w:tcPr>
            <w:tcW w:w="2067" w:type="dxa"/>
          </w:tcPr>
          <w:p w14:paraId="25DF79BA" w14:textId="0F93A1BA" w:rsidR="00D516E3" w:rsidRPr="005D44F8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094D99E2" w14:textId="4B6D4A09" w:rsidR="00D516E3" w:rsidRPr="005D44F8" w:rsidRDefault="00D516E3" w:rsidP="00D516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01152741" w14:textId="32FBDABE" w:rsidR="00D516E3" w:rsidRPr="00492E20" w:rsidRDefault="00AD7D23" w:rsidP="00D516E3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091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70" w:type="dxa"/>
            <w:vAlign w:val="bottom"/>
          </w:tcPr>
          <w:p w14:paraId="238FAC47" w14:textId="759AB70C" w:rsidR="00D516E3" w:rsidRPr="00492E20" w:rsidRDefault="00D516E3" w:rsidP="00D516E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9D0D418" w14:textId="73887E25" w:rsidR="00D516E3" w:rsidRPr="00492E20" w:rsidRDefault="00D516E3" w:rsidP="00D516E3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6579D1" w14:textId="45EFD9FC" w:rsidR="00D516E3" w:rsidRPr="00492E20" w:rsidRDefault="00D516E3" w:rsidP="00D516E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3EFF2809" w14:textId="38FBA4BC" w:rsidR="00D516E3" w:rsidRPr="00492E20" w:rsidRDefault="00AD7D23" w:rsidP="00D51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091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36" w:type="dxa"/>
            <w:vAlign w:val="bottom"/>
          </w:tcPr>
          <w:p w14:paraId="0646A0E1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E9684D8" w14:textId="2C50B450" w:rsidR="00D516E3" w:rsidRPr="00492E20" w:rsidRDefault="00D516E3" w:rsidP="00D516E3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F7339A5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774D5B" w14:textId="6F68B1B3" w:rsidR="00D516E3" w:rsidRPr="00492E20" w:rsidRDefault="00AD7D23" w:rsidP="00D516E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091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70" w:type="dxa"/>
            <w:vAlign w:val="bottom"/>
          </w:tcPr>
          <w:p w14:paraId="05DF4A71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37953C" w14:textId="4AD0D46A" w:rsidR="00D516E3" w:rsidRPr="00492E20" w:rsidRDefault="00D516E3" w:rsidP="00D516E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96503E1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DAFA454" w14:textId="3471AC99" w:rsidR="00D516E3" w:rsidRPr="00492E20" w:rsidRDefault="00AD7D23" w:rsidP="00D516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091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</w:tr>
      <w:tr w:rsidR="00D516E3" w:rsidRPr="00CD50A9" w14:paraId="00CB8EF0" w14:textId="77777777" w:rsidTr="005E15F1">
        <w:trPr>
          <w:trHeight w:val="261"/>
        </w:trPr>
        <w:tc>
          <w:tcPr>
            <w:tcW w:w="2067" w:type="dxa"/>
          </w:tcPr>
          <w:p w14:paraId="61BAF0E4" w14:textId="2DB01272" w:rsidR="00D516E3" w:rsidRPr="00EF5798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5BB84C45" w14:textId="77777777" w:rsidR="00D516E3" w:rsidRPr="005D44F8" w:rsidRDefault="00D516E3" w:rsidP="00D516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4852CD0E" w14:textId="501ABA6D" w:rsidR="00D516E3" w:rsidRPr="00492E20" w:rsidRDefault="00D516E3" w:rsidP="00D516E3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B9171B2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5C38AD1" w14:textId="722CF2D7" w:rsidR="00D516E3" w:rsidRPr="00492E20" w:rsidRDefault="00AD7D23" w:rsidP="00D516E3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  <w:tc>
          <w:tcPr>
            <w:tcW w:w="236" w:type="dxa"/>
            <w:vAlign w:val="bottom"/>
          </w:tcPr>
          <w:p w14:paraId="39B11C8A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5AA09ED7" w14:textId="134B5C8E" w:rsidR="00D516E3" w:rsidRPr="00492E20" w:rsidRDefault="00AD7D23" w:rsidP="00D51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  <w:tc>
          <w:tcPr>
            <w:tcW w:w="236" w:type="dxa"/>
          </w:tcPr>
          <w:p w14:paraId="5EFA8D99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D170B36" w14:textId="512E7C1A" w:rsidR="00D516E3" w:rsidRPr="00492E20" w:rsidRDefault="00D516E3" w:rsidP="00D516E3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15EE49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632DED" w14:textId="7F5BD492" w:rsidR="00D516E3" w:rsidRPr="00492E20" w:rsidRDefault="00D516E3" w:rsidP="00D516E3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E5BAE9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404001" w14:textId="6FA3B844" w:rsidR="00D516E3" w:rsidRPr="00492E20" w:rsidRDefault="00AD7D23" w:rsidP="00D516E3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  <w:tc>
          <w:tcPr>
            <w:tcW w:w="270" w:type="dxa"/>
            <w:gridSpan w:val="2"/>
          </w:tcPr>
          <w:p w14:paraId="0EE44B85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31E92F" w14:textId="2F427EEF" w:rsidR="00D516E3" w:rsidRPr="00492E20" w:rsidRDefault="00AD7D23" w:rsidP="00D516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</w:tr>
      <w:tr w:rsidR="00D516E3" w:rsidRPr="00CD50A9" w14:paraId="62BD1C52" w14:textId="77777777" w:rsidTr="005E15F1">
        <w:trPr>
          <w:trHeight w:val="261"/>
        </w:trPr>
        <w:tc>
          <w:tcPr>
            <w:tcW w:w="2067" w:type="dxa"/>
          </w:tcPr>
          <w:p w14:paraId="67A9C5CD" w14:textId="2EAB3ECC" w:rsidR="00D516E3" w:rsidRPr="005D44F8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771645ED" w14:textId="77777777" w:rsidR="00D516E3" w:rsidRPr="005D44F8" w:rsidRDefault="00D516E3" w:rsidP="00D516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C8589FD" w14:textId="1BF0D4EA" w:rsidR="00D516E3" w:rsidRPr="00492E20" w:rsidRDefault="00D516E3" w:rsidP="00D516E3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0B702D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3DB29D7" w14:textId="333E7F47" w:rsidR="00D516E3" w:rsidRPr="00492E20" w:rsidRDefault="00AD7D23" w:rsidP="00D516E3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405</w:t>
            </w:r>
          </w:p>
        </w:tc>
        <w:tc>
          <w:tcPr>
            <w:tcW w:w="236" w:type="dxa"/>
            <w:vAlign w:val="bottom"/>
          </w:tcPr>
          <w:p w14:paraId="49E0FF7C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57B624D7" w14:textId="10B41128" w:rsidR="00D516E3" w:rsidRPr="00492E20" w:rsidRDefault="00AD7D23" w:rsidP="00D51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405</w:t>
            </w:r>
          </w:p>
        </w:tc>
        <w:tc>
          <w:tcPr>
            <w:tcW w:w="236" w:type="dxa"/>
          </w:tcPr>
          <w:p w14:paraId="01B0426C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1F0D571" w14:textId="4469727C" w:rsidR="00D516E3" w:rsidRPr="00492E20" w:rsidRDefault="00D516E3" w:rsidP="00D516E3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393055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002D63" w14:textId="736EAA31" w:rsidR="00D516E3" w:rsidRPr="00492E20" w:rsidRDefault="00AD7D23" w:rsidP="00D516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405</w:t>
            </w:r>
          </w:p>
        </w:tc>
        <w:tc>
          <w:tcPr>
            <w:tcW w:w="270" w:type="dxa"/>
          </w:tcPr>
          <w:p w14:paraId="21D9CFDC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07FACC" w14:textId="3BFF63DD" w:rsidR="00D516E3" w:rsidRPr="00492E20" w:rsidRDefault="00D516E3" w:rsidP="00D516E3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192D3D80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9D25B9" w14:textId="1DD5D8EE" w:rsidR="00D516E3" w:rsidRPr="00492E20" w:rsidRDefault="00AD7D23" w:rsidP="00D516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405</w:t>
            </w:r>
          </w:p>
        </w:tc>
      </w:tr>
      <w:tr w:rsidR="00D516E3" w:rsidRPr="00CD50A9" w14:paraId="198BA58D" w14:textId="77777777" w:rsidTr="00D157EA">
        <w:trPr>
          <w:trHeight w:val="261"/>
        </w:trPr>
        <w:tc>
          <w:tcPr>
            <w:tcW w:w="2067" w:type="dxa"/>
          </w:tcPr>
          <w:p w14:paraId="54386318" w14:textId="7FFE2D58" w:rsidR="00D516E3" w:rsidRPr="005D44F8" w:rsidRDefault="00D516E3" w:rsidP="00D516E3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79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23E8582" w14:textId="77777777" w:rsidR="00D516E3" w:rsidRPr="005D44F8" w:rsidRDefault="00D516E3" w:rsidP="00D516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49463" w14:textId="1F4565FB" w:rsidR="00D516E3" w:rsidRPr="00492E20" w:rsidRDefault="00AD7D23" w:rsidP="00D516E3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091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0D4A5E" w14:textId="57BE781A" w:rsidR="00D516E3" w:rsidRPr="00492E20" w:rsidRDefault="00D516E3" w:rsidP="00D516E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6EADF06" w14:textId="346C772E" w:rsidR="00D516E3" w:rsidRPr="00492E20" w:rsidRDefault="00AD7D23" w:rsidP="00D516E3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257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173</w:t>
            </w:r>
          </w:p>
        </w:tc>
        <w:tc>
          <w:tcPr>
            <w:tcW w:w="236" w:type="dxa"/>
          </w:tcPr>
          <w:p w14:paraId="2B7AD228" w14:textId="1D8A741D" w:rsidR="00D516E3" w:rsidRPr="00492E20" w:rsidRDefault="00D516E3" w:rsidP="00D516E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21DD0E71" w14:textId="33F5AA13" w:rsidR="00D516E3" w:rsidRPr="00492E20" w:rsidRDefault="00AD7D23" w:rsidP="00D51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348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FC53D8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9405D" w14:textId="3D228C77" w:rsidR="00D516E3" w:rsidRPr="00E17ECF" w:rsidRDefault="00D516E3" w:rsidP="00D516E3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9700C8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05E010" w14:textId="62E8A607" w:rsidR="00D516E3" w:rsidRPr="00492E20" w:rsidRDefault="00AD7D23" w:rsidP="00D516E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254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16C66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873CD" w14:textId="095B3EDA" w:rsidR="00D516E3" w:rsidRPr="00492E20" w:rsidRDefault="00AD7D23" w:rsidP="00D516E3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35F44C8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FCA96" w14:textId="03979D74" w:rsidR="00D516E3" w:rsidRPr="00492E20" w:rsidRDefault="00AD7D23" w:rsidP="00D516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348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524</w:t>
            </w:r>
          </w:p>
        </w:tc>
      </w:tr>
    </w:tbl>
    <w:p w14:paraId="49DD6EE1" w14:textId="77777777" w:rsidR="00C5115B" w:rsidRDefault="00C5115B" w:rsidP="00FD4094">
      <w:pPr>
        <w:ind w:left="-19" w:right="-90"/>
        <w:rPr>
          <w:rFonts w:ascii="Angsana New" w:hAnsi="Angsana New"/>
          <w:i/>
          <w:iCs/>
          <w:sz w:val="24"/>
          <w:szCs w:val="24"/>
        </w:rPr>
        <w:sectPr w:rsidR="00C5115B" w:rsidSect="0008252F">
          <w:footerReference w:type="default" r:id="rId2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page" w:tblpX="1614" w:tblpY="-121"/>
        <w:tblW w:w="1449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70"/>
        <w:gridCol w:w="1530"/>
        <w:gridCol w:w="270"/>
        <w:gridCol w:w="1350"/>
        <w:gridCol w:w="270"/>
        <w:gridCol w:w="1260"/>
        <w:gridCol w:w="270"/>
        <w:gridCol w:w="1260"/>
        <w:gridCol w:w="270"/>
        <w:gridCol w:w="1260"/>
      </w:tblGrid>
      <w:tr w:rsidR="00FD4094" w:rsidRPr="00CD50A9" w14:paraId="7C3AF286" w14:textId="77777777" w:rsidTr="00FD4094">
        <w:trPr>
          <w:trHeight w:val="261"/>
          <w:tblHeader/>
        </w:trPr>
        <w:tc>
          <w:tcPr>
            <w:tcW w:w="2067" w:type="dxa"/>
            <w:vAlign w:val="bottom"/>
          </w:tcPr>
          <w:p w14:paraId="29D6C7D4" w14:textId="77777777" w:rsidR="00FD4094" w:rsidRPr="005D44F8" w:rsidRDefault="00FD4094" w:rsidP="00FD4094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FBCCA89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78B2BE49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D4094" w:rsidRPr="00CD50A9" w14:paraId="24383C09" w14:textId="77777777" w:rsidTr="00FD4094">
        <w:trPr>
          <w:trHeight w:val="261"/>
          <w:tblHeader/>
        </w:trPr>
        <w:tc>
          <w:tcPr>
            <w:tcW w:w="2067" w:type="dxa"/>
            <w:vAlign w:val="bottom"/>
          </w:tcPr>
          <w:p w14:paraId="7C76F031" w14:textId="77777777" w:rsidR="00FD4094" w:rsidRPr="005D44F8" w:rsidRDefault="00FD4094" w:rsidP="00FD409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9E98F31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102753B3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FC2A81C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40" w:type="dxa"/>
            <w:gridSpan w:val="7"/>
          </w:tcPr>
          <w:p w14:paraId="79B808D8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D4094" w:rsidRPr="00CD50A9" w14:paraId="38937477" w14:textId="77777777" w:rsidTr="00755D99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1C63D899" w14:textId="77777777" w:rsidR="00FD4094" w:rsidRPr="005D44F8" w:rsidRDefault="00FD4094" w:rsidP="00FD409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D792951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C32EA0E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84A0EEC" w14:textId="77777777" w:rsidR="00FD4094" w:rsidRPr="005D44F8" w:rsidRDefault="00FD4094" w:rsidP="00FD4094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4C2B6D0B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39031BD5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74F963E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3439686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2F26FE4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9BB562C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72E58F60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BBA5B52" w14:textId="4D9AD8E3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AD7D23" w:rsidRPr="00AD7D23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74E45F5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DEBADF" w14:textId="16E1D65B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AD7D23" w:rsidRPr="00AD7D23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3BB3C1F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A243EF2" w14:textId="64ACCB9C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AD7D23" w:rsidRPr="00AD7D23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B8FC88B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0D5570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D4094" w:rsidRPr="00CD50A9" w14:paraId="52C4E7BE" w14:textId="77777777" w:rsidTr="00FD4094">
        <w:trPr>
          <w:trHeight w:val="261"/>
        </w:trPr>
        <w:tc>
          <w:tcPr>
            <w:tcW w:w="2067" w:type="dxa"/>
            <w:hideMark/>
          </w:tcPr>
          <w:p w14:paraId="0BE7DDB6" w14:textId="77777777" w:rsidR="00FD4094" w:rsidRPr="005D44F8" w:rsidRDefault="00FD4094" w:rsidP="00FD409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93158D8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552A4C7B" w14:textId="77777777" w:rsidR="00FD4094" w:rsidRPr="005D44F8" w:rsidRDefault="00FD4094" w:rsidP="00FD40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E24BB5" w:rsidRPr="00CD50A9" w14:paraId="22ACD17E" w14:textId="77777777" w:rsidTr="00FD4094">
        <w:trPr>
          <w:trHeight w:val="261"/>
        </w:trPr>
        <w:tc>
          <w:tcPr>
            <w:tcW w:w="2067" w:type="dxa"/>
          </w:tcPr>
          <w:p w14:paraId="66FB54CA" w14:textId="6F622925" w:rsidR="00E24BB5" w:rsidRPr="005D44F8" w:rsidRDefault="00E24BB5" w:rsidP="00E24BB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D7D23" w:rsidRPr="00AD7D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="00AD7D23" w:rsidRPr="00AD7D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52F0B162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6D1DAEF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C8F6F6" w14:textId="77777777" w:rsidR="00E24BB5" w:rsidRPr="005D44F8" w:rsidRDefault="00E24BB5" w:rsidP="00E24BB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7B72A30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DA3FCA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7CE05BF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55BF304D" w14:textId="77777777" w:rsidR="00E24BB5" w:rsidRPr="005D44F8" w:rsidRDefault="00E24BB5" w:rsidP="00E24BB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4BB5" w:rsidRPr="00CD50A9" w14:paraId="28977E81" w14:textId="77777777" w:rsidTr="00982845">
        <w:trPr>
          <w:trHeight w:val="261"/>
        </w:trPr>
        <w:tc>
          <w:tcPr>
            <w:tcW w:w="2067" w:type="dxa"/>
          </w:tcPr>
          <w:p w14:paraId="5AED883E" w14:textId="77777777" w:rsidR="00E24BB5" w:rsidRPr="005D44F8" w:rsidRDefault="00E24BB5" w:rsidP="00E24BB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5909893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73A2860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2BD713" w14:textId="77777777" w:rsidR="00E24BB5" w:rsidRPr="005D44F8" w:rsidRDefault="00E24BB5" w:rsidP="00E24BB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5E6B277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5972C5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894CCDB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6F83A680" w14:textId="77777777" w:rsidR="00E24BB5" w:rsidRPr="005D44F8" w:rsidRDefault="00E24BB5" w:rsidP="00E24BB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4BB5" w14:paraId="2CDC440D" w14:textId="77777777" w:rsidTr="00755D99">
        <w:trPr>
          <w:trHeight w:val="261"/>
        </w:trPr>
        <w:tc>
          <w:tcPr>
            <w:tcW w:w="2067" w:type="dxa"/>
          </w:tcPr>
          <w:p w14:paraId="56DCD408" w14:textId="5A5E2084" w:rsidR="00E24BB5" w:rsidRPr="005D44F8" w:rsidRDefault="00E24BB5" w:rsidP="00E24BB5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0BF2772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705939DF" w14:textId="65331D94" w:rsidR="00E24BB5" w:rsidRPr="005D44F8" w:rsidRDefault="00E24BB5" w:rsidP="00E24BB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0E0AC9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7C094B6" w14:textId="13DE8341" w:rsidR="00E24BB5" w:rsidRPr="005D44F8" w:rsidRDefault="00E24BB5" w:rsidP="00E24BB5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160633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</w:tcPr>
          <w:p w14:paraId="11F8A494" w14:textId="126EBA4D" w:rsidR="00E24BB5" w:rsidRPr="005D44F8" w:rsidRDefault="00E24BB5" w:rsidP="00E24BB5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14:paraId="3B71B5A7" w14:textId="50742C90" w:rsidR="00E24BB5" w:rsidRPr="009F555B" w:rsidRDefault="00E24BB5" w:rsidP="00E24BB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07EACD3E" w14:textId="690DC60F" w:rsidR="00E24BB5" w:rsidRPr="009F555B" w:rsidRDefault="00E24BB5" w:rsidP="00E24BB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530" w:type="dxa"/>
            <w:gridSpan w:val="2"/>
          </w:tcPr>
          <w:p w14:paraId="3DCB2AC2" w14:textId="06E3B7C5" w:rsidR="00E24BB5" w:rsidRPr="00822FDA" w:rsidRDefault="00E24BB5" w:rsidP="00E24BB5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248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0ACE7146" w14:textId="18476B15" w:rsidR="00E24BB5" w:rsidRPr="00822FDA" w:rsidRDefault="00E24BB5" w:rsidP="00E24BB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</w:tr>
      <w:tr w:rsidR="00E24BB5" w14:paraId="44F3F1FA" w14:textId="77777777" w:rsidTr="004C30C5">
        <w:trPr>
          <w:trHeight w:val="261"/>
        </w:trPr>
        <w:tc>
          <w:tcPr>
            <w:tcW w:w="2067" w:type="dxa"/>
          </w:tcPr>
          <w:p w14:paraId="7343B5A2" w14:textId="4981F5DB" w:rsidR="00E24BB5" w:rsidRPr="005D44F8" w:rsidRDefault="00E24BB5" w:rsidP="00E24BB5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D2677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D2677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270" w:type="dxa"/>
          </w:tcPr>
          <w:p w14:paraId="079BEFEE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04503C7B" w14:textId="070B5B3E" w:rsidR="00E24BB5" w:rsidRPr="006E1318" w:rsidRDefault="00AD7D23" w:rsidP="00E24BB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AD7D23">
              <w:rPr>
                <w:rFonts w:ascii="Angsana New" w:hAnsi="Angsana New"/>
                <w:sz w:val="24"/>
                <w:szCs w:val="24"/>
                <w:lang w:val="en-US" w:bidi="th-TH"/>
              </w:rPr>
              <w:t>571</w:t>
            </w:r>
            <w:r w:rsidR="00E24BB5" w:rsidRPr="00DD770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AD7D23">
              <w:rPr>
                <w:rFonts w:ascii="Angsana New" w:hAnsi="Angsana New"/>
                <w:sz w:val="24"/>
                <w:szCs w:val="24"/>
                <w:lang w:val="en-US" w:bidi="th-TH"/>
              </w:rPr>
              <w:t>58</w:t>
            </w:r>
            <w:r w:rsidR="00A91309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152CE4F2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657DC78" w14:textId="5AEB11AD" w:rsidR="00E24BB5" w:rsidRPr="005D44F8" w:rsidRDefault="00E24BB5" w:rsidP="00E24BB5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7625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B1EF84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C3E619B" w14:textId="12204CC5" w:rsidR="00E24BB5" w:rsidRPr="005D44F8" w:rsidRDefault="00AD7D23" w:rsidP="00E24BB5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 w:rsidRPr="00AD7D23">
              <w:rPr>
                <w:rFonts w:ascii="Angsana New" w:hAnsi="Angsana New"/>
                <w:sz w:val="24"/>
                <w:szCs w:val="24"/>
                <w:lang w:val="en-US"/>
              </w:rPr>
              <w:t>571</w:t>
            </w:r>
            <w:r w:rsidR="00E24BB5" w:rsidRPr="00DD7701">
              <w:rPr>
                <w:rFonts w:ascii="Angsana New" w:hAnsi="Angsana New"/>
                <w:sz w:val="24"/>
                <w:szCs w:val="24"/>
              </w:rPr>
              <w:t>,</w:t>
            </w:r>
            <w:r w:rsidRPr="00AD7D23">
              <w:rPr>
                <w:rFonts w:ascii="Angsana New" w:hAnsi="Angsana New"/>
                <w:sz w:val="24"/>
                <w:szCs w:val="24"/>
                <w:lang w:val="en-US"/>
              </w:rPr>
              <w:t>58</w:t>
            </w:r>
            <w:r w:rsidR="00A91309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70" w:type="dxa"/>
          </w:tcPr>
          <w:p w14:paraId="00338288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233B66" w14:textId="5AFA27DA" w:rsidR="00E24BB5" w:rsidRPr="005D44F8" w:rsidRDefault="00E24BB5" w:rsidP="00E24BB5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9AAA767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E4D921" w14:textId="6DF35FBA" w:rsidR="00E24BB5" w:rsidRPr="005D44F8" w:rsidRDefault="00AD7D23" w:rsidP="00E24BB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AD7D23">
              <w:rPr>
                <w:rFonts w:ascii="Angsana New" w:hAnsi="Angsana New"/>
                <w:sz w:val="24"/>
                <w:szCs w:val="24"/>
                <w:lang w:val="en-US"/>
              </w:rPr>
              <w:t>571</w:t>
            </w:r>
            <w:r w:rsidR="00E24BB5" w:rsidRPr="00DD7701">
              <w:rPr>
                <w:rFonts w:ascii="Angsana New" w:hAnsi="Angsana New"/>
                <w:sz w:val="24"/>
                <w:szCs w:val="24"/>
              </w:rPr>
              <w:t>,</w:t>
            </w:r>
            <w:r w:rsidRPr="00AD7D23">
              <w:rPr>
                <w:rFonts w:ascii="Angsana New" w:hAnsi="Angsana New"/>
                <w:sz w:val="24"/>
                <w:szCs w:val="24"/>
                <w:lang w:val="en-US"/>
              </w:rPr>
              <w:t>58</w:t>
            </w:r>
            <w:r w:rsidR="00A91309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70" w:type="dxa"/>
          </w:tcPr>
          <w:p w14:paraId="506AC877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995247" w14:textId="755A9A7A" w:rsidR="00E24BB5" w:rsidRPr="005D44F8" w:rsidRDefault="00E24BB5" w:rsidP="00E24BB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3F6277D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55BB02" w14:textId="2E04FF3B" w:rsidR="00E24BB5" w:rsidRPr="005D44F8" w:rsidRDefault="00AD7D23" w:rsidP="00E24BB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D7D23">
              <w:rPr>
                <w:rFonts w:ascii="Angsana New" w:hAnsi="Angsana New"/>
                <w:sz w:val="24"/>
                <w:szCs w:val="24"/>
                <w:lang w:val="en-US" w:bidi="th-TH"/>
              </w:rPr>
              <w:t>571</w:t>
            </w:r>
            <w:r w:rsidR="00E24BB5" w:rsidRPr="00DD770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AD7D23">
              <w:rPr>
                <w:rFonts w:ascii="Angsana New" w:hAnsi="Angsana New"/>
                <w:sz w:val="24"/>
                <w:szCs w:val="24"/>
                <w:lang w:val="en-US" w:bidi="th-TH"/>
              </w:rPr>
              <w:t>58</w:t>
            </w:r>
            <w:r w:rsidR="00A91309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</w:p>
        </w:tc>
      </w:tr>
      <w:tr w:rsidR="00E24BB5" w14:paraId="1F83CE0E" w14:textId="77777777" w:rsidTr="004C30C5">
        <w:trPr>
          <w:trHeight w:val="261"/>
        </w:trPr>
        <w:tc>
          <w:tcPr>
            <w:tcW w:w="2067" w:type="dxa"/>
          </w:tcPr>
          <w:p w14:paraId="15E4A8CA" w14:textId="056EE1B2" w:rsidR="00E24BB5" w:rsidRPr="005D44F8" w:rsidRDefault="00E24BB5" w:rsidP="00E24BB5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Pr="0019408B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002BFF11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32E4CCB3" w14:textId="082856AD" w:rsidR="00E24BB5" w:rsidRPr="00AB2DA6" w:rsidRDefault="00E24BB5" w:rsidP="00E24BB5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8DB83D" w14:textId="7C8E4021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DE1A96A" w14:textId="349D1B63" w:rsidR="00E24BB5" w:rsidRPr="00E17ECF" w:rsidRDefault="00AD7D23" w:rsidP="00E24BB5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E24BB5"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052D3CA0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37B7601" w14:textId="7F780DC8" w:rsidR="00E24BB5" w:rsidRDefault="00AD7D23" w:rsidP="00E24BB5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E24BB5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</w:tcPr>
          <w:p w14:paraId="226AE0D4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93FDE08" w14:textId="6EEFEFE4" w:rsidR="00E24BB5" w:rsidRDefault="00E24BB5" w:rsidP="00E24BB5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235E1E1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2729B7" w14:textId="05D2F0D9" w:rsidR="00E24BB5" w:rsidRDefault="00E24BB5" w:rsidP="00E24BB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1781510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CD00DF" w14:textId="46524133" w:rsidR="00E24BB5" w:rsidRDefault="00AD7D23" w:rsidP="00E24BB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E24BB5" w:rsidRPr="007762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</w:tcPr>
          <w:p w14:paraId="11A740BC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6B17FB" w14:textId="6DC40072" w:rsidR="00E24BB5" w:rsidRDefault="00AD7D23" w:rsidP="00E24BB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E24BB5" w:rsidRPr="007762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</w:tr>
      <w:tr w:rsidR="00E24BB5" w14:paraId="39ABECE1" w14:textId="77777777" w:rsidTr="00B64865">
        <w:trPr>
          <w:trHeight w:val="261"/>
        </w:trPr>
        <w:tc>
          <w:tcPr>
            <w:tcW w:w="2067" w:type="dxa"/>
          </w:tcPr>
          <w:p w14:paraId="0D98F1E3" w14:textId="5870CDE4" w:rsidR="00E24BB5" w:rsidRPr="005D44F8" w:rsidRDefault="00E24BB5" w:rsidP="00E24BB5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F843941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4E953766" w14:textId="3429B7F6" w:rsidR="00E24BB5" w:rsidRDefault="00E24BB5" w:rsidP="00E24BB5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7B1427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5C0FCAE" w14:textId="4BA767AA" w:rsidR="00E24BB5" w:rsidRDefault="00AD7D23" w:rsidP="00E24BB5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D7D23">
              <w:rPr>
                <w:rFonts w:ascii="Angsana New" w:hAnsi="Angsana New"/>
                <w:sz w:val="24"/>
                <w:szCs w:val="24"/>
                <w:lang w:val="en-US" w:bidi="th-TH"/>
              </w:rPr>
              <w:t>54</w:t>
            </w:r>
            <w:r w:rsidR="00E24BB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="Angsana New" w:hAnsi="Angsana New"/>
                <w:sz w:val="24"/>
                <w:szCs w:val="24"/>
                <w:lang w:val="en-US" w:bidi="th-TH"/>
              </w:rPr>
              <w:t>240</w:t>
            </w:r>
          </w:p>
        </w:tc>
        <w:tc>
          <w:tcPr>
            <w:tcW w:w="270" w:type="dxa"/>
            <w:vAlign w:val="bottom"/>
          </w:tcPr>
          <w:p w14:paraId="57AA50E3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EDFEB7" w14:textId="7F865D9F" w:rsidR="00E24BB5" w:rsidRDefault="00AD7D23" w:rsidP="00E24BB5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 w:rsidRPr="00AD7D23">
              <w:rPr>
                <w:rFonts w:ascii="Angsana New" w:hAnsi="Angsana New"/>
                <w:sz w:val="24"/>
                <w:szCs w:val="24"/>
                <w:lang w:val="en-US" w:bidi="th-TH"/>
              </w:rPr>
              <w:t>54</w:t>
            </w:r>
            <w:r w:rsidR="00E24BB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="Angsana New" w:hAnsi="Angsana New"/>
                <w:sz w:val="24"/>
                <w:szCs w:val="24"/>
                <w:lang w:val="en-US" w:bidi="th-TH"/>
              </w:rPr>
              <w:t>240</w:t>
            </w:r>
          </w:p>
        </w:tc>
        <w:tc>
          <w:tcPr>
            <w:tcW w:w="270" w:type="dxa"/>
          </w:tcPr>
          <w:p w14:paraId="34517BB0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02D42C" w14:textId="301E7EC0" w:rsidR="00E24BB5" w:rsidRDefault="00E24BB5" w:rsidP="00E24BB5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8926F87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CD7C30" w14:textId="230CD880" w:rsidR="00E24BB5" w:rsidRDefault="00AD7D23" w:rsidP="00E24BB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AD7D23">
              <w:rPr>
                <w:rFonts w:ascii="Angsana New" w:hAnsi="Angsana New"/>
                <w:sz w:val="24"/>
                <w:szCs w:val="24"/>
                <w:lang w:val="en-US" w:bidi="th-TH"/>
              </w:rPr>
              <w:t>54</w:t>
            </w:r>
            <w:r w:rsidR="00E24BB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="Angsana New" w:hAnsi="Angsana New"/>
                <w:sz w:val="24"/>
                <w:szCs w:val="24"/>
                <w:lang w:val="en-US" w:bidi="th-TH"/>
              </w:rPr>
              <w:t>240</w:t>
            </w:r>
          </w:p>
        </w:tc>
        <w:tc>
          <w:tcPr>
            <w:tcW w:w="270" w:type="dxa"/>
          </w:tcPr>
          <w:p w14:paraId="4A2217BA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F50FB1" w14:textId="720CF7F5" w:rsidR="00E24BB5" w:rsidRDefault="00E24BB5" w:rsidP="00E24BB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C67B9F8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560935" w14:textId="5B66EA39" w:rsidR="00E24BB5" w:rsidRDefault="00AD7D23" w:rsidP="00E24BB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AD7D23">
              <w:rPr>
                <w:rFonts w:ascii="Angsana New" w:hAnsi="Angsana New"/>
                <w:sz w:val="24"/>
                <w:szCs w:val="24"/>
                <w:lang w:val="en-US" w:bidi="th-TH"/>
              </w:rPr>
              <w:t>54</w:t>
            </w:r>
            <w:r w:rsidR="00E24BB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="Angsana New" w:hAnsi="Angsana New"/>
                <w:sz w:val="24"/>
                <w:szCs w:val="24"/>
                <w:lang w:val="en-US" w:bidi="th-TH"/>
              </w:rPr>
              <w:t>240</w:t>
            </w:r>
          </w:p>
        </w:tc>
      </w:tr>
      <w:tr w:rsidR="00E24BB5" w:rsidRPr="00CD50A9" w14:paraId="170BAA2E" w14:textId="77777777" w:rsidTr="00755D99">
        <w:trPr>
          <w:trHeight w:val="261"/>
        </w:trPr>
        <w:tc>
          <w:tcPr>
            <w:tcW w:w="2067" w:type="dxa"/>
            <w:hideMark/>
          </w:tcPr>
          <w:p w14:paraId="5D96CAC7" w14:textId="77777777" w:rsidR="00E24BB5" w:rsidRPr="005D44F8" w:rsidRDefault="00E24BB5" w:rsidP="00E24BB5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CEE0EA7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51F1E" w14:textId="03143EFB" w:rsidR="00E24BB5" w:rsidRPr="005D44F8" w:rsidRDefault="00AD7D23" w:rsidP="00E24BB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D7D2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571</w:t>
            </w:r>
            <w:r w:rsidR="00E24BB5" w:rsidRPr="00DD770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58</w:t>
            </w:r>
            <w:r w:rsidR="00A9130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77A4E0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6FD238F" w14:textId="1593E175" w:rsidR="00E24BB5" w:rsidRPr="005D44F8" w:rsidRDefault="00AD7D23" w:rsidP="00E24BB5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D7D2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99</w:t>
            </w:r>
            <w:r w:rsidR="00E24BB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348</w:t>
            </w:r>
          </w:p>
        </w:tc>
        <w:tc>
          <w:tcPr>
            <w:tcW w:w="270" w:type="dxa"/>
          </w:tcPr>
          <w:p w14:paraId="0849D3EF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542708" w14:textId="09076DFE" w:rsidR="00E24BB5" w:rsidRPr="005D44F8" w:rsidRDefault="00AD7D23" w:rsidP="00E24BB5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D7D2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670</w:t>
            </w:r>
            <w:r w:rsidR="00E24BB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93</w:t>
            </w:r>
            <w:r w:rsidR="00A913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6A2205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7D190" w14:textId="3827C5D5" w:rsidR="00E24BB5" w:rsidRPr="005D44F8" w:rsidRDefault="00E24BB5" w:rsidP="00E24BB5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1F608D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7AF88" w14:textId="68904321" w:rsidR="00E24BB5" w:rsidRPr="005D44F8" w:rsidRDefault="00AD7D23" w:rsidP="00E24BB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AD7D2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625</w:t>
            </w:r>
            <w:r w:rsidR="00E24BB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82</w:t>
            </w:r>
            <w:r w:rsidR="00A913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A5B19F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C09F6" w14:textId="2D05CA83" w:rsidR="00E24BB5" w:rsidRPr="00AF6E16" w:rsidRDefault="00AD7D23" w:rsidP="00E24BB5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D7D2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45</w:t>
            </w:r>
            <w:r w:rsidR="00E24BB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36FD1B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8CD61" w14:textId="3A79E09E" w:rsidR="00E24BB5" w:rsidRPr="005D44F8" w:rsidRDefault="00AD7D23" w:rsidP="00E24BB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D7D2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670</w:t>
            </w:r>
            <w:r w:rsidR="00E24BB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93</w:t>
            </w:r>
            <w:r w:rsidR="00A9130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</w:tr>
      <w:tr w:rsidR="00E24BB5" w:rsidRPr="00183739" w14:paraId="279EB5D2" w14:textId="77777777" w:rsidTr="00FD4094">
        <w:trPr>
          <w:trHeight w:val="40"/>
        </w:trPr>
        <w:tc>
          <w:tcPr>
            <w:tcW w:w="2067" w:type="dxa"/>
          </w:tcPr>
          <w:p w14:paraId="358C5312" w14:textId="77777777" w:rsidR="00E24BB5" w:rsidRPr="00183739" w:rsidRDefault="00E24BB5" w:rsidP="00E24BB5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35BA165" w14:textId="77777777" w:rsidR="00E24BB5" w:rsidRPr="00183739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4D4B80F3" w14:textId="77777777" w:rsidR="00E24BB5" w:rsidRPr="00183739" w:rsidRDefault="00E24BB5" w:rsidP="00E24B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9EBB46" w14:textId="77777777" w:rsidR="00E24BB5" w:rsidRPr="00183739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388353D5" w14:textId="77777777" w:rsidR="00E24BB5" w:rsidRPr="00183739" w:rsidRDefault="00E24BB5" w:rsidP="00E24B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133DF55" w14:textId="77777777" w:rsidR="00E24BB5" w:rsidRPr="00183739" w:rsidRDefault="00E24BB5" w:rsidP="00E24B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E0B8842" w14:textId="77777777" w:rsidR="00E24BB5" w:rsidRPr="00183739" w:rsidRDefault="00E24BB5" w:rsidP="00E24B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7B7737A5" w14:textId="77777777" w:rsidR="00E24BB5" w:rsidRPr="00183739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24BB5" w:rsidRPr="00CD50A9" w14:paraId="663BF005" w14:textId="77777777" w:rsidTr="004C45BC">
        <w:trPr>
          <w:trHeight w:val="261"/>
        </w:trPr>
        <w:tc>
          <w:tcPr>
            <w:tcW w:w="2067" w:type="dxa"/>
          </w:tcPr>
          <w:p w14:paraId="0EB1FCF4" w14:textId="4286713B" w:rsidR="00E24BB5" w:rsidRPr="005D44F8" w:rsidRDefault="00E24BB5" w:rsidP="00E24BB5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D7D23" w:rsidRPr="00AD7D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AD7D23" w:rsidRPr="00AD7D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5D41D0F0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40F97F26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FA73A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280F2E6B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748A3F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36E888C0" w14:textId="77777777" w:rsidR="00E24BB5" w:rsidRPr="00E42153" w:rsidRDefault="00E24BB5" w:rsidP="00E24B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11D2FCE1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24BB5" w:rsidRPr="00007010" w14:paraId="095F04E6" w14:textId="77777777" w:rsidTr="004C45BC">
        <w:trPr>
          <w:trHeight w:val="261"/>
        </w:trPr>
        <w:tc>
          <w:tcPr>
            <w:tcW w:w="2067" w:type="dxa"/>
          </w:tcPr>
          <w:p w14:paraId="2473D712" w14:textId="1FB37163" w:rsidR="00E24BB5" w:rsidRPr="005D44F8" w:rsidRDefault="00E24BB5" w:rsidP="00E24BB5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B0E8C8F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4832F435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CF802D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4751FE7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C55CDC9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2C4954E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4AA0796C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4BB5" w:rsidRPr="00CD50A9" w14:paraId="6C6E74CB" w14:textId="77777777" w:rsidTr="004C45BC">
        <w:trPr>
          <w:trHeight w:val="261"/>
        </w:trPr>
        <w:tc>
          <w:tcPr>
            <w:tcW w:w="2067" w:type="dxa"/>
          </w:tcPr>
          <w:p w14:paraId="1D4B9BD0" w14:textId="3BC7708E" w:rsidR="00E24BB5" w:rsidRPr="005D44F8" w:rsidRDefault="00E24BB5" w:rsidP="00E24BB5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D2677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8A52D23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73C188DB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AC1E2F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00EEF2F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7FA8616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40F6D3AF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5823B1F2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24BB5" w:rsidRPr="00CD50A9" w14:paraId="19DB3454" w14:textId="77777777" w:rsidTr="0006721B">
        <w:trPr>
          <w:trHeight w:val="261"/>
        </w:trPr>
        <w:tc>
          <w:tcPr>
            <w:tcW w:w="2067" w:type="dxa"/>
          </w:tcPr>
          <w:p w14:paraId="64836E74" w14:textId="0A35F8A1" w:rsidR="00E24BB5" w:rsidRPr="005D44F8" w:rsidRDefault="00E24BB5" w:rsidP="00E24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213148C3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AC11489" w14:textId="6654B695" w:rsidR="00E24BB5" w:rsidRPr="00492E20" w:rsidRDefault="00AD7D23" w:rsidP="00E24BB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  <w:r w:rsidR="00E24BB5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</w:p>
        </w:tc>
        <w:tc>
          <w:tcPr>
            <w:tcW w:w="270" w:type="dxa"/>
            <w:vAlign w:val="bottom"/>
          </w:tcPr>
          <w:p w14:paraId="5C3DD8B5" w14:textId="77777777" w:rsidR="00E24BB5" w:rsidRPr="00492E20" w:rsidRDefault="00E24BB5" w:rsidP="00E24BB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BAF8B38" w14:textId="789FC23E" w:rsidR="00E24BB5" w:rsidRPr="00492E20" w:rsidRDefault="00E24BB5" w:rsidP="00E24BB5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7CB9AA" w14:textId="77777777" w:rsidR="00E24BB5" w:rsidRPr="00492E20" w:rsidRDefault="00E24BB5" w:rsidP="00E24BB5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53EB6BD3" w14:textId="5CE436A0" w:rsidR="00E24BB5" w:rsidRPr="00492E20" w:rsidRDefault="00AD7D23" w:rsidP="00E24BB5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610</w:t>
            </w:r>
            <w:r w:rsidR="00E24BB5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138</w:t>
            </w:r>
          </w:p>
        </w:tc>
        <w:tc>
          <w:tcPr>
            <w:tcW w:w="270" w:type="dxa"/>
          </w:tcPr>
          <w:p w14:paraId="099458EB" w14:textId="77777777" w:rsidR="00E24BB5" w:rsidRPr="00492E20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23EBFE" w14:textId="230FD18C" w:rsidR="00E24BB5" w:rsidRPr="00492E20" w:rsidRDefault="00E24BB5" w:rsidP="00E24BB5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2120BA" w14:textId="77777777" w:rsidR="00E24BB5" w:rsidRPr="00492E20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F154EA" w14:textId="271B7DEF" w:rsidR="00E24BB5" w:rsidRPr="00492E20" w:rsidRDefault="00AD7D23" w:rsidP="00E24BB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610</w:t>
            </w:r>
            <w:r w:rsidR="00E24BB5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138</w:t>
            </w:r>
          </w:p>
        </w:tc>
        <w:tc>
          <w:tcPr>
            <w:tcW w:w="270" w:type="dxa"/>
          </w:tcPr>
          <w:p w14:paraId="1E536A94" w14:textId="77777777" w:rsidR="00E24BB5" w:rsidRPr="00492E20" w:rsidRDefault="00E24BB5" w:rsidP="00E24BB5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2C73E1" w14:textId="1F1AA7C8" w:rsidR="00E24BB5" w:rsidRPr="00492E20" w:rsidRDefault="00E24BB5" w:rsidP="00E24BB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66367D" w14:textId="77777777" w:rsidR="00E24BB5" w:rsidRPr="00492E20" w:rsidRDefault="00E24BB5" w:rsidP="00E24BB5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451248" w14:textId="762DC69A" w:rsidR="00E24BB5" w:rsidRPr="00492E20" w:rsidRDefault="00AD7D23" w:rsidP="00E24BB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610</w:t>
            </w:r>
            <w:r w:rsidR="00E24BB5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138</w:t>
            </w:r>
          </w:p>
        </w:tc>
      </w:tr>
      <w:tr w:rsidR="00E24BB5" w:rsidRPr="00CD50A9" w14:paraId="6FC897FB" w14:textId="77777777" w:rsidTr="00755D99">
        <w:trPr>
          <w:trHeight w:val="261"/>
        </w:trPr>
        <w:tc>
          <w:tcPr>
            <w:tcW w:w="2067" w:type="dxa"/>
          </w:tcPr>
          <w:p w14:paraId="09734659" w14:textId="50F51014" w:rsidR="00E24BB5" w:rsidRPr="005D44F8" w:rsidRDefault="00E24BB5" w:rsidP="00E24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265E70EB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01E9DC6" w14:textId="01892292" w:rsidR="00E24BB5" w:rsidRPr="00492E20" w:rsidRDefault="00E24BB5" w:rsidP="00E24BB5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976377" w14:textId="77777777" w:rsidR="00E24BB5" w:rsidRPr="00492E20" w:rsidRDefault="00E24BB5" w:rsidP="00E24BB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7CF77FE" w14:textId="1FCE8E5E" w:rsidR="00E24BB5" w:rsidRPr="00492E20" w:rsidRDefault="00AD7D23" w:rsidP="00E24BB5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E24BB5"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5D3B01BF" w14:textId="77777777" w:rsidR="00E24BB5" w:rsidRPr="00492E20" w:rsidRDefault="00E24BB5" w:rsidP="00E24BB5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3BBEE3C0" w14:textId="587FA5DF" w:rsidR="00E24BB5" w:rsidRPr="00492E20" w:rsidRDefault="00AD7D23" w:rsidP="00E24BB5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E24BB5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</w:tcPr>
          <w:p w14:paraId="2534195D" w14:textId="77777777" w:rsidR="00E24BB5" w:rsidRPr="00492E20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BDCBBE" w14:textId="1CED26F7" w:rsidR="00E24BB5" w:rsidRPr="00492E20" w:rsidRDefault="00E24BB5" w:rsidP="00E24BB5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3E1263" w14:textId="77777777" w:rsidR="00E24BB5" w:rsidRPr="00492E20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543C0D" w14:textId="50FC9CE2" w:rsidR="00E24BB5" w:rsidRPr="00492E20" w:rsidRDefault="00E24BB5" w:rsidP="00E24BB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90A1A1" w14:textId="77777777" w:rsidR="00E24BB5" w:rsidRPr="00492E20" w:rsidRDefault="00E24BB5" w:rsidP="00E24BB5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956E56" w14:textId="306DB7B8" w:rsidR="00E24BB5" w:rsidRPr="00492E20" w:rsidRDefault="00AD7D23" w:rsidP="00E24BB5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E24BB5" w:rsidRPr="007762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</w:tcPr>
          <w:p w14:paraId="7AB6B2B4" w14:textId="77777777" w:rsidR="00E24BB5" w:rsidRPr="00492E20" w:rsidRDefault="00E24BB5" w:rsidP="00E24BB5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F29EF2" w14:textId="041604AE" w:rsidR="00E24BB5" w:rsidRPr="00492E20" w:rsidRDefault="00AD7D23" w:rsidP="00E24BB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E24BB5" w:rsidRPr="007762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</w:tr>
      <w:tr w:rsidR="00E24BB5" w:rsidRPr="00CD50A9" w14:paraId="7624281E" w14:textId="77777777" w:rsidTr="00755D99">
        <w:trPr>
          <w:trHeight w:val="261"/>
        </w:trPr>
        <w:tc>
          <w:tcPr>
            <w:tcW w:w="2067" w:type="dxa"/>
          </w:tcPr>
          <w:p w14:paraId="5CE42859" w14:textId="6476A834" w:rsidR="00E24BB5" w:rsidRPr="00D26778" w:rsidRDefault="00E24BB5" w:rsidP="00E24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7ECCEF3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2CC1A58" w14:textId="0C0F3DB7" w:rsidR="00E24BB5" w:rsidRPr="00492E20" w:rsidRDefault="00E24BB5" w:rsidP="00E24BB5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B1B622F" w14:textId="77777777" w:rsidR="00E24BB5" w:rsidRPr="00492E20" w:rsidRDefault="00E24BB5" w:rsidP="00E24BB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492721A" w14:textId="294EE119" w:rsidR="00E24BB5" w:rsidRPr="00492E20" w:rsidRDefault="00AD7D23" w:rsidP="00E24BB5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</w:t>
            </w:r>
            <w:r w:rsidR="00E24BB5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270" w:type="dxa"/>
            <w:vAlign w:val="bottom"/>
          </w:tcPr>
          <w:p w14:paraId="21301ECC" w14:textId="77777777" w:rsidR="00E24BB5" w:rsidRPr="00492E20" w:rsidRDefault="00E24BB5" w:rsidP="00E24BB5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E1A394C" w14:textId="6DD672CE" w:rsidR="00E24BB5" w:rsidRPr="00492E20" w:rsidRDefault="00AD7D23" w:rsidP="00E24BB5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</w:t>
            </w:r>
            <w:r w:rsidR="00E24BB5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270" w:type="dxa"/>
          </w:tcPr>
          <w:p w14:paraId="5F14F37F" w14:textId="77777777" w:rsidR="00E24BB5" w:rsidRPr="00492E20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CE35A4" w14:textId="1EDD4B3B" w:rsidR="00E24BB5" w:rsidRPr="00492E20" w:rsidRDefault="00E24BB5" w:rsidP="00E24BB5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EC9AA3" w14:textId="77777777" w:rsidR="00E24BB5" w:rsidRPr="00492E20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F532AF" w14:textId="181DF35A" w:rsidR="00E24BB5" w:rsidRPr="00492E20" w:rsidRDefault="00AD7D23" w:rsidP="00E24BB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</w:t>
            </w:r>
            <w:r w:rsidR="00E24BB5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270" w:type="dxa"/>
          </w:tcPr>
          <w:p w14:paraId="5AA64AC0" w14:textId="77777777" w:rsidR="00E24BB5" w:rsidRPr="00492E20" w:rsidRDefault="00E24BB5" w:rsidP="00E24BB5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8E863C" w14:textId="3A57EADF" w:rsidR="00E24BB5" w:rsidRPr="00492E20" w:rsidRDefault="00E24BB5" w:rsidP="00E24B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C08782" w14:textId="77777777" w:rsidR="00E24BB5" w:rsidRPr="00492E20" w:rsidRDefault="00E24BB5" w:rsidP="00E24BB5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1B6CA7" w14:textId="30F7B545" w:rsidR="00E24BB5" w:rsidRPr="00492E20" w:rsidRDefault="00AD7D23" w:rsidP="00E24BB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</w:t>
            </w:r>
            <w:r w:rsidR="00E24BB5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</w:p>
        </w:tc>
      </w:tr>
      <w:tr w:rsidR="00E24BB5" w:rsidRPr="00CD50A9" w14:paraId="4A3DB5F6" w14:textId="77777777" w:rsidTr="0006721B">
        <w:trPr>
          <w:trHeight w:val="261"/>
        </w:trPr>
        <w:tc>
          <w:tcPr>
            <w:tcW w:w="2067" w:type="dxa"/>
          </w:tcPr>
          <w:p w14:paraId="7D7B71DD" w14:textId="5FF340AC" w:rsidR="00E24BB5" w:rsidRPr="005D44F8" w:rsidRDefault="00E24BB5" w:rsidP="00E24BB5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3CC2AE4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62D31" w14:textId="3D483797" w:rsidR="00E24BB5" w:rsidRPr="00492E20" w:rsidRDefault="00AD7D23" w:rsidP="00E24BB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610</w:t>
            </w:r>
            <w:r w:rsidR="00E24BB5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508BC3" w14:textId="77777777" w:rsidR="00E24BB5" w:rsidRPr="00492E20" w:rsidRDefault="00E24BB5" w:rsidP="00E24BB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30EA54F" w14:textId="565CC9AA" w:rsidR="00E24BB5" w:rsidRPr="00492E20" w:rsidRDefault="00AD7D23" w:rsidP="00E24BB5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148</w:t>
            </w:r>
            <w:r w:rsidR="00E24BB5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333</w:t>
            </w:r>
          </w:p>
        </w:tc>
        <w:tc>
          <w:tcPr>
            <w:tcW w:w="270" w:type="dxa"/>
          </w:tcPr>
          <w:p w14:paraId="13E8B014" w14:textId="77777777" w:rsidR="00E24BB5" w:rsidRPr="00492E20" w:rsidRDefault="00E24BB5" w:rsidP="00E24BB5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B7A3CA" w14:textId="71894CC2" w:rsidR="00E24BB5" w:rsidRPr="00492E20" w:rsidRDefault="00AD7D23" w:rsidP="00E24BB5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758</w:t>
            </w:r>
            <w:r w:rsidR="00E24BB5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1362E4" w14:textId="77777777" w:rsidR="00E24BB5" w:rsidRPr="00492E20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56487" w14:textId="64441106" w:rsidR="00E24BB5" w:rsidRPr="00492E20" w:rsidRDefault="00E24BB5" w:rsidP="00E24BB5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E3C26" w14:textId="77777777" w:rsidR="00E24BB5" w:rsidRPr="00492E20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4672A3" w14:textId="506941D4" w:rsidR="00E24BB5" w:rsidRPr="00492E20" w:rsidRDefault="00AD7D23" w:rsidP="00E24BB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713</w:t>
            </w:r>
            <w:r w:rsidR="00E24BB5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8B002" w14:textId="77777777" w:rsidR="00E24BB5" w:rsidRPr="00492E20" w:rsidRDefault="00E24BB5" w:rsidP="00E24BB5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74F993" w14:textId="30C8B29B" w:rsidR="00E24BB5" w:rsidRPr="00492E20" w:rsidRDefault="00AD7D23" w:rsidP="00E24BB5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</w:t>
            </w:r>
            <w:r w:rsidR="00E24BB5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971C66" w14:textId="77777777" w:rsidR="00E24BB5" w:rsidRPr="00492E20" w:rsidRDefault="00E24BB5" w:rsidP="00E24BB5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93E08" w14:textId="3037B7BE" w:rsidR="00E24BB5" w:rsidRPr="00492E20" w:rsidRDefault="00AD7D23" w:rsidP="00E24BB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758</w:t>
            </w:r>
            <w:r w:rsidR="00E24BB5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D7D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471</w:t>
            </w:r>
          </w:p>
        </w:tc>
      </w:tr>
    </w:tbl>
    <w:p w14:paraId="21D322B6" w14:textId="69C1EC6F" w:rsidR="000072A1" w:rsidRDefault="000072A1" w:rsidP="00007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5B317C" w14:textId="11ADC6D2" w:rsidR="0008252F" w:rsidRDefault="0008252F" w:rsidP="00082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sectPr w:rsidR="0008252F" w:rsidSect="0008252F">
          <w:footerReference w:type="default" r:id="rId2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4B63005" w14:textId="3FAC942B" w:rsidR="00A74FAB" w:rsidRDefault="00A74FAB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726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0CAC2FE6" w14:textId="3341F933" w:rsidR="00A74FAB" w:rsidRPr="00983179" w:rsidRDefault="00A74FA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36"/>
        <w:gridCol w:w="4084"/>
      </w:tblGrid>
      <w:tr w:rsidR="00A74FAB" w:rsidRPr="00E25ABB" w14:paraId="40C1C03D" w14:textId="77777777" w:rsidTr="00332AC9">
        <w:trPr>
          <w:tblHeader/>
        </w:trPr>
        <w:tc>
          <w:tcPr>
            <w:tcW w:w="5040" w:type="dxa"/>
          </w:tcPr>
          <w:p w14:paraId="37078D24" w14:textId="77777777" w:rsidR="00A74FAB" w:rsidRPr="00AC15F0" w:rsidRDefault="00A74FAB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BE6842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1EB27F13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74FAB" w:rsidRPr="00E25ABB" w14:paraId="7401CDE9" w14:textId="77777777" w:rsidTr="00332AC9">
        <w:tc>
          <w:tcPr>
            <w:tcW w:w="5040" w:type="dxa"/>
          </w:tcPr>
          <w:p w14:paraId="63F8B0CF" w14:textId="52397D35" w:rsidR="00A74FAB" w:rsidRPr="00AC15F0" w:rsidRDefault="00A74FAB" w:rsidP="00760FEA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0B34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กอง</w:t>
            </w: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ทุน</w:t>
            </w:r>
            <w:r w:rsidR="000B34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236" w:type="dxa"/>
          </w:tcPr>
          <w:p w14:paraId="56A3EE6F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69FEEE1D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CA10E2" w:rsidRPr="00E25ABB" w14:paraId="43A8762D" w14:textId="77777777" w:rsidTr="00332AC9">
        <w:tc>
          <w:tcPr>
            <w:tcW w:w="5040" w:type="dxa"/>
          </w:tcPr>
          <w:p w14:paraId="492A2714" w14:textId="1F721DBA" w:rsidR="00CA10E2" w:rsidRPr="00AC15F0" w:rsidRDefault="00CA10E2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เงินลงทุนในตราสารทุน</w:t>
            </w:r>
            <w:r w:rsidR="00466A47"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ที่ไม่ได้อยู่</w:t>
            </w: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712A1689" w14:textId="77777777" w:rsidR="00CA10E2" w:rsidRPr="00E25ABB" w:rsidRDefault="00CA10E2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76AF71AA" w14:textId="323CA3D4" w:rsidR="00CA10E2" w:rsidRPr="00E25ABB" w:rsidRDefault="00466A47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มูลค่าสินทรัพย์สุทธิที่ถูกปรับปรุง ณ วันที่รายงาน</w:t>
            </w:r>
          </w:p>
        </w:tc>
      </w:tr>
      <w:tr w:rsidR="00492697" w:rsidRPr="00E25ABB" w14:paraId="5C67B097" w14:textId="77777777" w:rsidTr="00332AC9">
        <w:tc>
          <w:tcPr>
            <w:tcW w:w="5040" w:type="dxa"/>
          </w:tcPr>
          <w:p w14:paraId="56C49768" w14:textId="4A2919AB" w:rsidR="00492697" w:rsidRPr="00AC15F0" w:rsidRDefault="00492697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236" w:type="dxa"/>
          </w:tcPr>
          <w:p w14:paraId="4EF14ED1" w14:textId="77777777" w:rsidR="00492697" w:rsidRPr="007C4D71" w:rsidRDefault="00492697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4084" w:type="dxa"/>
          </w:tcPr>
          <w:p w14:paraId="1A698032" w14:textId="6BF8E084" w:rsidR="00492697" w:rsidRPr="00C91A40" w:rsidRDefault="00431DDE" w:rsidP="00DB2483">
            <w:pPr>
              <w:pStyle w:val="block"/>
              <w:spacing w:after="0" w:line="240" w:lineRule="auto"/>
              <w:ind w:left="160" w:right="-108" w:hanging="23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ราคาซื้อขายที่ประกาศอยู่ในสมาคมตลาด</w:t>
            </w:r>
            <w:r w:rsidR="00DB2483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ตราสารหนี้ไทย</w:t>
            </w:r>
            <w:r w:rsidR="00DB2483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โดยใช้ราคาปิด</w:t>
            </w:r>
            <w:r w:rsidRPr="00431DD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431DD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วันสิ้นรอบระยะเวลารายงาน</w:t>
            </w:r>
          </w:p>
        </w:tc>
      </w:tr>
    </w:tbl>
    <w:p w14:paraId="372FCCF8" w14:textId="60C201BF" w:rsidR="003D0C6A" w:rsidRDefault="003D0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A7D4C4B" w14:textId="6AC25156" w:rsidR="00417033" w:rsidRDefault="00AD7D23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D7D23">
        <w:rPr>
          <w:rFonts w:ascii="Angsana New" w:hAnsi="Angsana New"/>
          <w:b/>
          <w:bCs/>
          <w:sz w:val="30"/>
          <w:szCs w:val="30"/>
        </w:rPr>
        <w:t>8</w:t>
      </w:r>
      <w:r w:rsidR="00E549DC">
        <w:rPr>
          <w:rFonts w:ascii="Angsana New" w:hAnsi="Angsana New"/>
          <w:b/>
          <w:bCs/>
          <w:sz w:val="30"/>
          <w:szCs w:val="30"/>
          <w:cs/>
        </w:rPr>
        <w:tab/>
      </w:r>
      <w:r w:rsidR="00417033" w:rsidRPr="0066450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398E540" w14:textId="4877241D" w:rsidR="00E34829" w:rsidRPr="00983179" w:rsidRDefault="00E2420E" w:rsidP="000C73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983179">
        <w:rPr>
          <w:rFonts w:ascii="Angsana New" w:hAnsi="Angsana New"/>
          <w:b/>
          <w:bCs/>
          <w:sz w:val="24"/>
          <w:szCs w:val="24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53"/>
        <w:gridCol w:w="270"/>
        <w:gridCol w:w="1348"/>
      </w:tblGrid>
      <w:tr w:rsidR="000C730E" w:rsidRPr="009566C2" w14:paraId="625CF16C" w14:textId="77777777" w:rsidTr="001F241A">
        <w:tc>
          <w:tcPr>
            <w:tcW w:w="3382" w:type="pct"/>
            <w:vAlign w:val="bottom"/>
          </w:tcPr>
          <w:p w14:paraId="7B4AA835" w14:textId="02CC94A2" w:rsidR="000C730E" w:rsidRPr="007B354C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D7D23" w:rsidRPr="00AD7D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3B4B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B4B2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AD7D23" w:rsidRPr="00AD7D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37" w:type="pct"/>
          </w:tcPr>
          <w:p w14:paraId="7A240165" w14:textId="77777777" w:rsidR="000C730E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56818B" w14:textId="77777777" w:rsidR="000C730E" w:rsidRPr="000C7259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BB48317" w14:textId="77777777" w:rsidR="000C730E" w:rsidRPr="000C7259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76B8925D" w14:textId="77777777" w:rsidR="00C14E57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</w:p>
          <w:p w14:paraId="37160224" w14:textId="354016D4" w:rsidR="000C730E" w:rsidRPr="000C7259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C730E" w:rsidRPr="009566C2" w14:paraId="48575BEA" w14:textId="77777777" w:rsidTr="001F241A">
        <w:tc>
          <w:tcPr>
            <w:tcW w:w="3382" w:type="pct"/>
          </w:tcPr>
          <w:p w14:paraId="22A6ADFA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6F6D1F51" w14:textId="4971AE69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662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730E" w:rsidRPr="009566C2" w14:paraId="36F2D46F" w14:textId="77777777" w:rsidTr="00B93E33">
        <w:tc>
          <w:tcPr>
            <w:tcW w:w="3382" w:type="pct"/>
          </w:tcPr>
          <w:p w14:paraId="5A6DF2A7" w14:textId="77777777" w:rsidR="000C730E" w:rsidRPr="007C1C52" w:rsidRDefault="000C730E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C1C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พันรายจ่ายฝ่ายทุน</w:t>
            </w:r>
          </w:p>
        </w:tc>
        <w:tc>
          <w:tcPr>
            <w:tcW w:w="737" w:type="pct"/>
          </w:tcPr>
          <w:p w14:paraId="4702D7EB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2237C0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62C1915F" w14:textId="739CBDD7" w:rsidR="000C730E" w:rsidRPr="009566C2" w:rsidRDefault="000C730E" w:rsidP="006F75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E33" w:rsidRPr="009566C2" w14:paraId="6C88726C" w14:textId="77777777" w:rsidTr="00D66440">
        <w:tc>
          <w:tcPr>
            <w:tcW w:w="3382" w:type="pct"/>
          </w:tcPr>
          <w:p w14:paraId="462EE8B4" w14:textId="31D98E08" w:rsidR="00B93E33" w:rsidRDefault="00B93E33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737" w:type="pct"/>
          </w:tcPr>
          <w:p w14:paraId="10A217C9" w14:textId="3A83B1BC" w:rsidR="00B93E33" w:rsidRPr="00B93E33" w:rsidRDefault="00AD7D23" w:rsidP="009F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3</w:t>
            </w:r>
            <w:r w:rsidR="006F753E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147" w:type="pct"/>
          </w:tcPr>
          <w:p w14:paraId="35773E0E" w14:textId="77777777" w:rsidR="00B93E33" w:rsidRPr="00B93E33" w:rsidRDefault="00B93E33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3A94763A" w14:textId="15126FA4" w:rsidR="00B93E33" w:rsidRPr="00B93E33" w:rsidRDefault="006F753E" w:rsidP="006F75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3E33" w:rsidRPr="009566C2" w14:paraId="3F93C0E0" w14:textId="77777777" w:rsidTr="00D66440">
        <w:tc>
          <w:tcPr>
            <w:tcW w:w="3382" w:type="pct"/>
          </w:tcPr>
          <w:p w14:paraId="5C67B9DC" w14:textId="32C6FE0F" w:rsidR="00B93E33" w:rsidRDefault="0033391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37" w:type="pct"/>
          </w:tcPr>
          <w:p w14:paraId="125216CC" w14:textId="47AA9610" w:rsidR="00B93E33" w:rsidRPr="00B93E33" w:rsidRDefault="00AD7D23" w:rsidP="009F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26</w:t>
            </w:r>
            <w:r w:rsidR="000F46D3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147" w:type="pct"/>
          </w:tcPr>
          <w:p w14:paraId="72415CD5" w14:textId="77777777" w:rsidR="00B93E33" w:rsidRPr="00B93E33" w:rsidRDefault="00B93E33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50935795" w14:textId="3A4C1D72" w:rsidR="00B93E33" w:rsidRPr="00B93E33" w:rsidRDefault="006F753E" w:rsidP="006F75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6440" w:rsidRPr="006F753E" w14:paraId="37EB8134" w14:textId="77777777" w:rsidTr="00D66440">
        <w:tc>
          <w:tcPr>
            <w:tcW w:w="3382" w:type="pct"/>
          </w:tcPr>
          <w:p w14:paraId="2C8F8C91" w14:textId="400A19B7" w:rsidR="00D66440" w:rsidRDefault="0033391E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1A10540B" w14:textId="49691D77" w:rsidR="00D66440" w:rsidRDefault="00AD7D23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27</w:t>
            </w:r>
            <w:r w:rsidR="006F753E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147" w:type="pct"/>
          </w:tcPr>
          <w:p w14:paraId="7F74FAC4" w14:textId="77777777" w:rsidR="00D66440" w:rsidRPr="00B93E33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45C52A10" w14:textId="56C27564" w:rsidR="00D66440" w:rsidRDefault="00AD7D23" w:rsidP="006F7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2</w:t>
            </w:r>
            <w:r w:rsidR="006F753E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785</w:t>
            </w:r>
          </w:p>
        </w:tc>
      </w:tr>
      <w:tr w:rsidR="00D66440" w:rsidRPr="009566C2" w14:paraId="6ACFB799" w14:textId="77777777" w:rsidTr="00B93E33">
        <w:tc>
          <w:tcPr>
            <w:tcW w:w="3382" w:type="pct"/>
          </w:tcPr>
          <w:p w14:paraId="6CE2AF89" w14:textId="4FD7404D" w:rsidR="00D66440" w:rsidRPr="00B93E33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E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4F751C2C" w14:textId="1B721CBA" w:rsidR="00D66440" w:rsidRDefault="00AD7D23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0F46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985</w:t>
            </w:r>
          </w:p>
        </w:tc>
        <w:tc>
          <w:tcPr>
            <w:tcW w:w="147" w:type="pct"/>
          </w:tcPr>
          <w:p w14:paraId="5AC69222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0EE10D81" w14:textId="0123B9B1" w:rsidR="00D66440" w:rsidRDefault="00AD7D23" w:rsidP="006F7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F75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785</w:t>
            </w:r>
          </w:p>
        </w:tc>
      </w:tr>
      <w:tr w:rsidR="00D66440" w:rsidRPr="009566C2" w14:paraId="12CF1E27" w14:textId="77777777" w:rsidTr="001F241A">
        <w:tc>
          <w:tcPr>
            <w:tcW w:w="3382" w:type="pct"/>
          </w:tcPr>
          <w:p w14:paraId="1C7E5F41" w14:textId="77777777" w:rsidR="00D66440" w:rsidRPr="009566C2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3718FC42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9239EE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08C54405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6440" w:rsidRPr="003C6288" w14:paraId="273C86DB" w14:textId="77777777" w:rsidTr="001F241A">
        <w:tc>
          <w:tcPr>
            <w:tcW w:w="3382" w:type="pct"/>
          </w:tcPr>
          <w:p w14:paraId="2EC489B2" w14:textId="370B38A2" w:rsidR="00D66440" w:rsidRPr="003C6288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C6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7" w:type="pct"/>
          </w:tcPr>
          <w:p w14:paraId="44E34F1A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5E5F53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427BECE9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3ED3" w:rsidRPr="003C6288" w14:paraId="012C5BF2" w14:textId="77777777" w:rsidTr="001F241A">
        <w:tc>
          <w:tcPr>
            <w:tcW w:w="3382" w:type="pct"/>
          </w:tcPr>
          <w:p w14:paraId="3306A072" w14:textId="3DD6FD16" w:rsidR="00AF3ED3" w:rsidRPr="00AF3ED3" w:rsidRDefault="00AF3ED3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7" w:type="pct"/>
          </w:tcPr>
          <w:p w14:paraId="2045F628" w14:textId="128857CF" w:rsidR="00AF3ED3" w:rsidRPr="00621089" w:rsidRDefault="00AD7D23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8</w:t>
            </w:r>
            <w:r w:rsidR="00AF3ED3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47" w:type="pct"/>
          </w:tcPr>
          <w:p w14:paraId="37010D9C" w14:textId="77777777" w:rsidR="00AF3ED3" w:rsidRPr="00621089" w:rsidRDefault="00AF3ED3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3E73F28A" w14:textId="275DA46C" w:rsidR="00AF3ED3" w:rsidRPr="00621089" w:rsidRDefault="00AF3ED3" w:rsidP="00AF3ED3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6440" w:rsidRPr="003C6288" w14:paraId="473DD93F" w14:textId="77777777" w:rsidTr="001E3F3F">
        <w:trPr>
          <w:trHeight w:val="263"/>
        </w:trPr>
        <w:tc>
          <w:tcPr>
            <w:tcW w:w="3382" w:type="pct"/>
          </w:tcPr>
          <w:p w14:paraId="3B25B642" w14:textId="2CC3CADF" w:rsidR="0033391E" w:rsidRPr="003C6288" w:rsidRDefault="00D66440" w:rsidP="006F7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7" w:type="pct"/>
          </w:tcPr>
          <w:p w14:paraId="30CDE5A2" w14:textId="580E3039" w:rsidR="006F753E" w:rsidRPr="004B7B6D" w:rsidRDefault="00AD7D23" w:rsidP="006F7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35</w:t>
            </w:r>
            <w:r w:rsidR="000F46D3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147" w:type="pct"/>
          </w:tcPr>
          <w:p w14:paraId="65EF41A7" w14:textId="77777777" w:rsidR="00D66440" w:rsidRPr="004B7B6D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6B6A0A6" w14:textId="14FC0CE5" w:rsidR="00D66440" w:rsidRPr="004B7B6D" w:rsidRDefault="00AD7D23" w:rsidP="006F7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5</w:t>
            </w:r>
            <w:r w:rsidR="002F1C89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034</w:t>
            </w:r>
          </w:p>
        </w:tc>
      </w:tr>
      <w:tr w:rsidR="006F753E" w:rsidRPr="003C6288" w14:paraId="0C0D2B85" w14:textId="77777777" w:rsidTr="001E3F3F">
        <w:trPr>
          <w:trHeight w:val="263"/>
        </w:trPr>
        <w:tc>
          <w:tcPr>
            <w:tcW w:w="3382" w:type="pct"/>
          </w:tcPr>
          <w:p w14:paraId="5CB46852" w14:textId="620AA254" w:rsidR="006F753E" w:rsidRDefault="006F753E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37" w:type="pct"/>
          </w:tcPr>
          <w:p w14:paraId="1012EACF" w14:textId="2FD06ACA" w:rsidR="006F753E" w:rsidRDefault="00AD7D23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147" w:type="pct"/>
          </w:tcPr>
          <w:p w14:paraId="40C6B295" w14:textId="77777777" w:rsidR="006F753E" w:rsidRPr="004B7B6D" w:rsidRDefault="006F753E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1BDDE7D" w14:textId="0A65DB7E" w:rsidR="006F753E" w:rsidRDefault="00EB4927" w:rsidP="00EB4927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6440" w:rsidRPr="003C6288" w14:paraId="4CE64CBE" w14:textId="77777777" w:rsidTr="001E3F3F">
        <w:tc>
          <w:tcPr>
            <w:tcW w:w="3382" w:type="pct"/>
          </w:tcPr>
          <w:p w14:paraId="01C8A7DA" w14:textId="77777777" w:rsidR="00D66440" w:rsidRPr="003C6288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09DC1729" w14:textId="5C7039B5" w:rsidR="00D66440" w:rsidRPr="004B7B6D" w:rsidRDefault="00AD7D23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96</w:t>
            </w:r>
            <w:r w:rsidR="006F753E">
              <w:rPr>
                <w:rFonts w:ascii="Angsana New" w:hAnsi="Angsana New"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147" w:type="pct"/>
          </w:tcPr>
          <w:p w14:paraId="5B7145E1" w14:textId="77777777" w:rsidR="00D66440" w:rsidRPr="004B7B6D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2392AC3C" w14:textId="4090BC2A" w:rsidR="00D66440" w:rsidRPr="004B7B6D" w:rsidRDefault="00AD7D23" w:rsidP="006F7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7D23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D66440" w:rsidRPr="009566C2" w14:paraId="6B0D0B83" w14:textId="77777777" w:rsidTr="001F241A">
        <w:tc>
          <w:tcPr>
            <w:tcW w:w="3382" w:type="pct"/>
          </w:tcPr>
          <w:p w14:paraId="3A1AF1C9" w14:textId="77777777" w:rsidR="00D66440" w:rsidRPr="003C6288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36BA80EA" w14:textId="4AE1AA68" w:rsidR="00D66440" w:rsidRPr="00621089" w:rsidRDefault="00AD7D23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140</w:t>
            </w:r>
            <w:r w:rsidR="000F46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 w:rsidR="003D732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BF06321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4017C5D3" w14:textId="0444C8E7" w:rsidR="00D66440" w:rsidRPr="00621089" w:rsidRDefault="00AD7D23" w:rsidP="00EB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B49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D7D23"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</w:p>
        </w:tc>
      </w:tr>
    </w:tbl>
    <w:p w14:paraId="190F243B" w14:textId="77777777" w:rsidR="0033391E" w:rsidRDefault="0033391E" w:rsidP="00333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713931" w14:textId="77777777" w:rsidR="0033391E" w:rsidRDefault="0033391E" w:rsidP="00333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DC51564" w14:textId="77777777" w:rsidR="0033391E" w:rsidRDefault="0033391E" w:rsidP="00333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3322746" w14:textId="77777777" w:rsidR="0033391E" w:rsidRDefault="0033391E" w:rsidP="00333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D1220E7" w14:textId="77777777" w:rsidR="0033391E" w:rsidRDefault="0033391E" w:rsidP="00333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4EDAEA4" w14:textId="5C5D36A7" w:rsidR="0033391E" w:rsidRDefault="00AD7D23" w:rsidP="003339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D7D23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33391E">
        <w:rPr>
          <w:rFonts w:ascii="Angsana New" w:hAnsi="Angsana New"/>
          <w:b/>
          <w:bCs/>
          <w:sz w:val="30"/>
          <w:szCs w:val="30"/>
          <w:cs/>
        </w:rPr>
        <w:tab/>
      </w:r>
      <w:r w:rsidR="0033391E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E6E94D9" w14:textId="77777777" w:rsidR="0033391E" w:rsidRDefault="0033391E" w:rsidP="003339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A1F9E7" w14:textId="64FF2A7F" w:rsidR="00A024DC" w:rsidRPr="0033391E" w:rsidRDefault="0033391E" w:rsidP="003339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 w:rsidRPr="00554A46">
        <w:rPr>
          <w:rFonts w:ascii="Angsana New" w:hAnsi="Angsana New" w:hint="cs"/>
          <w:sz w:val="30"/>
          <w:szCs w:val="30"/>
          <w:cs/>
        </w:rPr>
        <w:t>ในที่ประชุมสามัญผู้ถือหุ้นของบริษัทเมื่อวันที่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="00AD7D23" w:rsidRPr="00AD7D23">
        <w:rPr>
          <w:rFonts w:ascii="Angsana New" w:hAnsi="Angsana New"/>
          <w:sz w:val="30"/>
          <w:szCs w:val="30"/>
        </w:rPr>
        <w:t>28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Pr="00554A46">
        <w:rPr>
          <w:rFonts w:ascii="Angsana New" w:hAnsi="Angsana New" w:hint="cs"/>
          <w:sz w:val="30"/>
          <w:szCs w:val="30"/>
          <w:cs/>
        </w:rPr>
        <w:t>เมษายน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="00AD7D23" w:rsidRPr="00AD7D23">
        <w:rPr>
          <w:rFonts w:ascii="Angsana New" w:hAnsi="Angsana New"/>
          <w:sz w:val="30"/>
          <w:szCs w:val="30"/>
        </w:rPr>
        <w:t>2568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Pr="00554A46">
        <w:rPr>
          <w:rFonts w:ascii="Angsana New" w:hAnsi="Angsana New" w:hint="cs"/>
          <w:sz w:val="30"/>
          <w:szCs w:val="30"/>
          <w:cs/>
        </w:rPr>
        <w:t>ผู้ถือหุ้นมีมติอนุมัติจ่ายปันผลประจำปี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="00AD7D23" w:rsidRPr="00AD7D23">
        <w:rPr>
          <w:rFonts w:ascii="Angsana New" w:hAnsi="Angsana New"/>
          <w:sz w:val="30"/>
          <w:szCs w:val="30"/>
        </w:rPr>
        <w:t>2567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Pr="00554A46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="00AD7D23" w:rsidRPr="00AD7D23">
        <w:rPr>
          <w:rFonts w:ascii="Angsana New" w:hAnsi="Angsana New"/>
          <w:sz w:val="30"/>
          <w:szCs w:val="30"/>
        </w:rPr>
        <w:t>1</w:t>
      </w:r>
      <w:r w:rsidRPr="00554A46">
        <w:rPr>
          <w:rFonts w:ascii="Angsana New" w:hAnsi="Angsana New"/>
          <w:sz w:val="30"/>
          <w:szCs w:val="30"/>
          <w:cs/>
        </w:rPr>
        <w:t>.</w:t>
      </w:r>
      <w:r w:rsidR="00AD7D23" w:rsidRPr="00AD7D23">
        <w:rPr>
          <w:rFonts w:ascii="Angsana New" w:hAnsi="Angsana New"/>
          <w:sz w:val="30"/>
          <w:szCs w:val="30"/>
        </w:rPr>
        <w:t>50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Pr="00554A46">
        <w:rPr>
          <w:rFonts w:ascii="Angsana New" w:hAnsi="Angsana New" w:hint="cs"/>
          <w:sz w:val="30"/>
          <w:szCs w:val="30"/>
          <w:cs/>
        </w:rPr>
        <w:t>บาท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Pr="00554A46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="00AD7D23" w:rsidRPr="00AD7D23">
        <w:rPr>
          <w:rFonts w:ascii="Angsana New" w:hAnsi="Angsana New"/>
          <w:sz w:val="30"/>
          <w:szCs w:val="30"/>
        </w:rPr>
        <w:t>638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Pr="00554A46">
        <w:rPr>
          <w:rFonts w:ascii="Angsana New" w:hAnsi="Angsana New" w:hint="cs"/>
          <w:sz w:val="30"/>
          <w:szCs w:val="30"/>
          <w:cs/>
        </w:rPr>
        <w:t>ล้านบาท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Pr="00554A46">
        <w:rPr>
          <w:rFonts w:ascii="Angsana New" w:hAnsi="Angsana New" w:hint="cs"/>
          <w:sz w:val="30"/>
          <w:szCs w:val="30"/>
          <w:cs/>
        </w:rPr>
        <w:t>ซึ่งเป็นการจ่ายผลการดำเนินงานของปี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="00AD7D23" w:rsidRPr="00AD7D23">
        <w:rPr>
          <w:rFonts w:ascii="Angsana New" w:hAnsi="Angsana New"/>
          <w:sz w:val="30"/>
          <w:szCs w:val="30"/>
        </w:rPr>
        <w:t>2567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Pr="00554A46">
        <w:rPr>
          <w:rFonts w:ascii="Angsana New" w:hAnsi="Angsana New" w:hint="cs"/>
          <w:sz w:val="30"/>
          <w:szCs w:val="30"/>
          <w:cs/>
        </w:rPr>
        <w:t>ทั้งจำนวน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Pr="00554A46">
        <w:rPr>
          <w:rFonts w:ascii="Angsana New" w:hAnsi="Angsana New" w:hint="cs"/>
          <w:sz w:val="30"/>
          <w:szCs w:val="30"/>
          <w:cs/>
        </w:rPr>
        <w:t>ทั้งนี้เงินปันผลระหว่างกาลปี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="00AD7D23" w:rsidRPr="00AD7D23">
        <w:rPr>
          <w:rFonts w:ascii="Angsana New" w:hAnsi="Angsana New"/>
          <w:sz w:val="30"/>
          <w:szCs w:val="30"/>
        </w:rPr>
        <w:t>2567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Pr="00554A46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="00AD7D23" w:rsidRPr="00AD7D23">
        <w:rPr>
          <w:rFonts w:ascii="Angsana New" w:hAnsi="Angsana New"/>
          <w:sz w:val="30"/>
          <w:szCs w:val="30"/>
        </w:rPr>
        <w:t>0</w:t>
      </w:r>
      <w:r w:rsidRPr="00554A46">
        <w:rPr>
          <w:rFonts w:ascii="Angsana New" w:hAnsi="Angsana New"/>
          <w:sz w:val="30"/>
          <w:szCs w:val="30"/>
          <w:cs/>
        </w:rPr>
        <w:t>.</w:t>
      </w:r>
      <w:r w:rsidR="00AD7D23" w:rsidRPr="00AD7D23">
        <w:rPr>
          <w:rFonts w:ascii="Angsana New" w:hAnsi="Angsana New"/>
          <w:sz w:val="30"/>
          <w:szCs w:val="30"/>
        </w:rPr>
        <w:t>26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Pr="00554A46">
        <w:rPr>
          <w:rFonts w:ascii="Angsana New" w:hAnsi="Angsana New" w:hint="cs"/>
          <w:sz w:val="30"/>
          <w:szCs w:val="30"/>
          <w:cs/>
        </w:rPr>
        <w:t>บาท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Pr="00554A46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="00AD7D23" w:rsidRPr="00AD7D23">
        <w:rPr>
          <w:rFonts w:ascii="Angsana New" w:hAnsi="Angsana New"/>
          <w:sz w:val="30"/>
          <w:szCs w:val="30"/>
        </w:rPr>
        <w:t>111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Pr="00554A46">
        <w:rPr>
          <w:rFonts w:ascii="Angsana New" w:hAnsi="Angsana New" w:hint="cs"/>
          <w:sz w:val="30"/>
          <w:szCs w:val="30"/>
          <w:cs/>
        </w:rPr>
        <w:t>ล้านบาท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Pr="00554A46">
        <w:rPr>
          <w:rFonts w:ascii="Angsana New" w:hAnsi="Angsana New" w:hint="cs"/>
          <w:sz w:val="30"/>
          <w:szCs w:val="30"/>
          <w:cs/>
        </w:rPr>
        <w:t>ได้จ่ายให้แก่ผู้ถือหุ้นในเดือนกันยายน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="00AD7D23" w:rsidRPr="00AD7D23">
        <w:rPr>
          <w:rFonts w:ascii="Angsana New" w:hAnsi="Angsana New"/>
          <w:sz w:val="30"/>
          <w:szCs w:val="30"/>
        </w:rPr>
        <w:t>2567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Pr="00554A46">
        <w:rPr>
          <w:rFonts w:ascii="Angsana New" w:hAnsi="Angsana New" w:hint="cs"/>
          <w:sz w:val="30"/>
          <w:szCs w:val="30"/>
          <w:cs/>
        </w:rPr>
        <w:t>ดังนั้นเงินปันผลส่วนที่คงเหลือในอัตราหุ้นละ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="00AD7D23" w:rsidRPr="00AD7D23">
        <w:rPr>
          <w:rFonts w:ascii="Angsana New" w:hAnsi="Angsana New"/>
          <w:sz w:val="30"/>
          <w:szCs w:val="30"/>
        </w:rPr>
        <w:t>1</w:t>
      </w:r>
      <w:r w:rsidRPr="00554A46">
        <w:rPr>
          <w:rFonts w:ascii="Angsana New" w:hAnsi="Angsana New"/>
          <w:sz w:val="30"/>
          <w:szCs w:val="30"/>
          <w:cs/>
        </w:rPr>
        <w:t>.</w:t>
      </w:r>
      <w:r w:rsidR="00AD7D23" w:rsidRPr="00AD7D23">
        <w:rPr>
          <w:rFonts w:ascii="Angsana New" w:hAnsi="Angsana New"/>
          <w:sz w:val="30"/>
          <w:szCs w:val="30"/>
        </w:rPr>
        <w:t>24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Pr="00554A46">
        <w:rPr>
          <w:rFonts w:ascii="Angsana New" w:hAnsi="Angsana New" w:hint="cs"/>
          <w:sz w:val="30"/>
          <w:szCs w:val="30"/>
          <w:cs/>
        </w:rPr>
        <w:t>บาท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Pr="00554A46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="00AD7D23" w:rsidRPr="00AD7D23">
        <w:rPr>
          <w:rFonts w:ascii="Angsana New" w:hAnsi="Angsana New"/>
          <w:sz w:val="30"/>
          <w:szCs w:val="30"/>
        </w:rPr>
        <w:t>527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Pr="00554A46">
        <w:rPr>
          <w:rFonts w:ascii="Angsana New" w:hAnsi="Angsana New" w:hint="cs"/>
          <w:sz w:val="30"/>
          <w:szCs w:val="30"/>
          <w:cs/>
        </w:rPr>
        <w:t>ล้านบาทมีกำหนดจ่ายให้แก่ผู้ถือหุ้นใน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Pr="00554A46">
        <w:rPr>
          <w:rFonts w:ascii="Angsana New" w:hAnsi="Angsana New" w:hint="cs"/>
          <w:sz w:val="30"/>
          <w:szCs w:val="30"/>
          <w:cs/>
        </w:rPr>
        <w:t>ณ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Pr="00554A46">
        <w:rPr>
          <w:rFonts w:ascii="Angsana New" w:hAnsi="Angsana New" w:hint="cs"/>
          <w:sz w:val="30"/>
          <w:szCs w:val="30"/>
          <w:cs/>
        </w:rPr>
        <w:t>วันที่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="00986C8F">
        <w:rPr>
          <w:rFonts w:ascii="Angsana New" w:hAnsi="Angsana New"/>
          <w:sz w:val="30"/>
          <w:szCs w:val="30"/>
        </w:rPr>
        <w:t>7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Pr="00554A46">
        <w:rPr>
          <w:rFonts w:ascii="Angsana New" w:hAnsi="Angsana New" w:hint="cs"/>
          <w:sz w:val="30"/>
          <w:szCs w:val="30"/>
          <w:cs/>
        </w:rPr>
        <w:t>พฤษภาคม</w:t>
      </w:r>
      <w:r w:rsidRPr="00554A46">
        <w:rPr>
          <w:rFonts w:ascii="Angsana New" w:hAnsi="Angsana New"/>
          <w:sz w:val="30"/>
          <w:szCs w:val="30"/>
          <w:cs/>
        </w:rPr>
        <w:t xml:space="preserve"> </w:t>
      </w:r>
      <w:r w:rsidR="00AD7D23" w:rsidRPr="00AD7D23">
        <w:rPr>
          <w:rFonts w:ascii="Angsana New" w:hAnsi="Angsana New"/>
          <w:sz w:val="30"/>
          <w:szCs w:val="30"/>
        </w:rPr>
        <w:t>2568</w:t>
      </w:r>
    </w:p>
    <w:sectPr w:rsidR="00A024DC" w:rsidRPr="0033391E" w:rsidSect="0008252F">
      <w:footerReference w:type="default" r:id="rId2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69503" w14:textId="77777777" w:rsidR="00A7019E" w:rsidRDefault="00A7019E">
      <w:r>
        <w:separator/>
      </w:r>
    </w:p>
  </w:endnote>
  <w:endnote w:type="continuationSeparator" w:id="0">
    <w:p w14:paraId="5123389C" w14:textId="77777777" w:rsidR="00A7019E" w:rsidRDefault="00A70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3E7D7" w14:textId="77B78A4C" w:rsidR="00365C9A" w:rsidRPr="00FF316E" w:rsidRDefault="00AD7D23">
    <w:pPr>
      <w:pStyle w:val="Footer"/>
      <w:jc w:val="center"/>
      <w:rPr>
        <w:rFonts w:ascii="Angsana New" w:hAnsi="Angsana New"/>
        <w:sz w:val="30"/>
        <w:szCs w:val="30"/>
      </w:rPr>
    </w:pPr>
    <w:r w:rsidRPr="00AD7D23">
      <w:rPr>
        <w:rFonts w:ascii="Angsana New" w:hAnsi="Angsana New"/>
        <w:sz w:val="30"/>
        <w:szCs w:val="30"/>
      </w:rPr>
      <w:t>12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80540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689A59" w14:textId="06F6D1C1" w:rsidR="00A5450B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D7D23" w:rsidRPr="00AD7D2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2455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37A760" w14:textId="39FB1BE5" w:rsidR="00C5115B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D7D23" w:rsidRPr="00AD7D2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6616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21C24F" w14:textId="0A958BFA" w:rsidR="00365C9A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D7D23" w:rsidRPr="00AD7D2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AE80D" w14:textId="38308BB5" w:rsidR="00365C9A" w:rsidRPr="003C3524" w:rsidRDefault="00365C9A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AD7D23" w:rsidRPr="00AD7D23">
      <w:rPr>
        <w:rStyle w:val="PageNumber"/>
        <w:rFonts w:ascii="Angsana New" w:hAnsi="Angsana New"/>
        <w:noProof/>
        <w:sz w:val="30"/>
        <w:szCs w:val="30"/>
      </w:rPr>
      <w:t>6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0250D5F" w14:textId="77E4227B" w:rsidR="00365C9A" w:rsidRPr="001D2470" w:rsidRDefault="00365C9A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94678D">
      <w:rPr>
        <w:rFonts w:ascii="Angsana New" w:hAnsi="Angsana New"/>
        <w:noProof/>
        <w:sz w:val="30"/>
        <w:szCs w:val="30"/>
      </w:rPr>
      <w:t>SAT TH 1Q25 NFS.docx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143F8" w14:textId="2BE9CBF8" w:rsidR="00FF316E" w:rsidRPr="00FF316E" w:rsidRDefault="00AD7D23" w:rsidP="00FF316E">
    <w:pPr>
      <w:pStyle w:val="Footer"/>
      <w:jc w:val="center"/>
      <w:rPr>
        <w:rFonts w:ascii="Angsana New" w:hAnsi="Angsana New"/>
        <w:sz w:val="30"/>
        <w:szCs w:val="30"/>
      </w:rPr>
    </w:pPr>
    <w:r w:rsidRPr="00AD7D23">
      <w:rPr>
        <w:rFonts w:ascii="Angsana New" w:hAnsi="Angsana New"/>
        <w:sz w:val="30"/>
        <w:szCs w:val="30"/>
      </w:rPr>
      <w:t>13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79045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7B5BA7" w14:textId="5788358A" w:rsidR="00580B49" w:rsidRDefault="00580B49" w:rsidP="00580B49">
        <w:pPr>
          <w:pStyle w:val="Footer"/>
          <w:jc w:val="center"/>
        </w:pPr>
        <w:r w:rsidRPr="00580B49">
          <w:rPr>
            <w:rFonts w:ascii="Angsana New" w:hAnsi="Angsana New"/>
            <w:sz w:val="30"/>
            <w:szCs w:val="30"/>
          </w:rPr>
          <w:fldChar w:fldCharType="begin"/>
        </w:r>
        <w:r w:rsidRPr="00580B49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80B49">
          <w:rPr>
            <w:rFonts w:ascii="Angsana New" w:hAnsi="Angsana New"/>
            <w:sz w:val="30"/>
            <w:szCs w:val="30"/>
          </w:rPr>
          <w:fldChar w:fldCharType="separate"/>
        </w:r>
        <w:r w:rsidR="00AD7D23" w:rsidRPr="00AD7D23">
          <w:rPr>
            <w:rFonts w:ascii="Angsana New" w:hAnsi="Angsana New"/>
            <w:sz w:val="30"/>
            <w:szCs w:val="30"/>
          </w:rPr>
          <w:t>2</w:t>
        </w:r>
        <w:r w:rsidRPr="00580B49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/>
      </w:rPr>
      <w:id w:val="7533248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20284C70" w14:textId="596472E5" w:rsidR="00365C9A" w:rsidRPr="00580B49" w:rsidRDefault="00580B49" w:rsidP="00580B49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="00AD7D23" w:rsidRPr="00AD7D2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01601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FD368D" w14:textId="77BF845D" w:rsidR="0091427E" w:rsidRPr="00580B49" w:rsidRDefault="00580B49" w:rsidP="00580B4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D7D23" w:rsidRPr="00AD7D2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53745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24DC9CC" w14:textId="2D62DEA2" w:rsidR="0091427E" w:rsidRPr="00580B49" w:rsidRDefault="00580B49" w:rsidP="00580B4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D7D23" w:rsidRPr="00AD7D2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noProof/>
        <w:sz w:val="30"/>
        <w:szCs w:val="30"/>
      </w:rPr>
      <w:id w:val="703520442"/>
      <w:docPartObj>
        <w:docPartGallery w:val="Page Numbers (Bottom of Page)"/>
        <w:docPartUnique/>
      </w:docPartObj>
    </w:sdtPr>
    <w:sdtEndPr/>
    <w:sdtContent>
      <w:p w14:paraId="41157665" w14:textId="656CF93D" w:rsidR="00365C9A" w:rsidRPr="00580B49" w:rsidRDefault="00580B49" w:rsidP="00580B49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="00AD7D23" w:rsidRPr="00AD7D2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48647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581DC3" w14:textId="0C6813C4" w:rsidR="0008252F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D7D23" w:rsidRPr="00AD7D2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61CDD" w14:textId="77777777" w:rsidR="00A7019E" w:rsidRDefault="00A7019E">
      <w:r>
        <w:separator/>
      </w:r>
    </w:p>
  </w:footnote>
  <w:footnote w:type="continuationSeparator" w:id="0">
    <w:p w14:paraId="670A69D2" w14:textId="77777777" w:rsidR="00A7019E" w:rsidRDefault="00A70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487D8" w14:textId="77777777" w:rsidR="00365C9A" w:rsidRPr="00774FEB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05C6A45" w14:textId="77777777" w:rsidR="00365C9A" w:rsidRPr="009D0D6C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5FA31CA" w14:textId="20739797" w:rsidR="00102274" w:rsidRPr="009D0D6C" w:rsidRDefault="00102274" w:rsidP="00102274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สำหรับงวดสามเดือนสิ้นสุดวันที่ </w:t>
    </w:r>
    <w:r w:rsidR="00AD7D23" w:rsidRPr="00AD7D23">
      <w:rPr>
        <w:rFonts w:asciiTheme="majorBidi" w:hAnsiTheme="majorBidi" w:cstheme="majorBidi"/>
        <w:b/>
        <w:bCs/>
        <w:sz w:val="32"/>
        <w:szCs w:val="32"/>
        <w:lang w:eastAsia="x-none"/>
      </w:rPr>
      <w:t>31</w:t>
    </w:r>
    <w:r w:rsidR="005C2DEE"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 </w:t>
    </w:r>
    <w:r w:rsidR="005C2DEE"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 xml:space="preserve">มีนาคม </w:t>
    </w:r>
    <w:r w:rsidR="00AD7D23" w:rsidRPr="00AD7D23">
      <w:rPr>
        <w:rFonts w:asciiTheme="majorBidi" w:hAnsiTheme="majorBidi" w:cstheme="majorBidi"/>
        <w:b/>
        <w:bCs/>
        <w:sz w:val="32"/>
        <w:szCs w:val="32"/>
        <w:lang w:eastAsia="x-none"/>
      </w:rPr>
      <w:t>2568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0D571727" w14:textId="77777777" w:rsidR="00365C9A" w:rsidRDefault="00365C9A" w:rsidP="006E777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BA284" w14:textId="77777777" w:rsidR="00365C9A" w:rsidRPr="00774FEB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B0676C5" w14:textId="77777777" w:rsidR="00365C9A" w:rsidRPr="009D0D6C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4A16830" w14:textId="2F3F0614" w:rsidR="00BE7407" w:rsidRPr="007505E7" w:rsidRDefault="00BE7407" w:rsidP="00BE7407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สำหรับงวดสามเดือนสิ้นสุดวันที่ </w:t>
    </w:r>
    <w:r w:rsidR="00AD7D23" w:rsidRPr="00AD7D23">
      <w:rPr>
        <w:rFonts w:asciiTheme="majorBidi" w:hAnsiTheme="majorBidi" w:cstheme="majorBidi"/>
        <w:b/>
        <w:bCs/>
        <w:sz w:val="32"/>
        <w:szCs w:val="32"/>
        <w:lang w:eastAsia="x-none"/>
      </w:rPr>
      <w:t>31</w:t>
    </w:r>
    <w:r w:rsidR="00D516E3"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 </w:t>
    </w:r>
    <w:r w:rsidR="00D516E3"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 xml:space="preserve">มีนาคม </w:t>
    </w:r>
    <w:r w:rsidR="00AD7D23" w:rsidRPr="00AD7D23">
      <w:rPr>
        <w:rFonts w:asciiTheme="majorBidi" w:hAnsiTheme="majorBidi" w:cstheme="majorBidi"/>
        <w:b/>
        <w:bCs/>
        <w:sz w:val="32"/>
        <w:szCs w:val="32"/>
        <w:lang w:eastAsia="x-none"/>
      </w:rPr>
      <w:t>2568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42F38A8C" w14:textId="77777777" w:rsidR="00365C9A" w:rsidRPr="006E020C" w:rsidRDefault="00365C9A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82463" w14:textId="77777777" w:rsidR="00A5450B" w:rsidRPr="00774FEB" w:rsidRDefault="00A5450B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1E8B99E" w14:textId="77777777" w:rsidR="00A5450B" w:rsidRPr="009D0D6C" w:rsidRDefault="00A5450B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8259918" w14:textId="627F9929" w:rsidR="00A5450B" w:rsidRPr="007505E7" w:rsidRDefault="00A5450B" w:rsidP="00BE7407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สำหรับงวดสามเดือนสิ้นสุดวันที่ </w:t>
    </w:r>
    <w:r w:rsidR="00AD7D23" w:rsidRPr="00AD7D23">
      <w:rPr>
        <w:rFonts w:asciiTheme="majorBidi" w:hAnsiTheme="majorBidi" w:cstheme="majorBidi"/>
        <w:b/>
        <w:bCs/>
        <w:sz w:val="32"/>
        <w:szCs w:val="32"/>
        <w:lang w:eastAsia="x-none"/>
      </w:rPr>
      <w:t>31</w:t>
    </w:r>
    <w:r w:rsidR="00D516E3"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 </w:t>
    </w:r>
    <w:r w:rsidR="00D516E3"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 xml:space="preserve">มีนาคม </w:t>
    </w:r>
    <w:r w:rsidR="00AD7D23" w:rsidRPr="00AD7D23">
      <w:rPr>
        <w:rFonts w:asciiTheme="majorBidi" w:hAnsiTheme="majorBidi" w:cstheme="majorBidi"/>
        <w:b/>
        <w:bCs/>
        <w:sz w:val="32"/>
        <w:szCs w:val="32"/>
        <w:lang w:eastAsia="x-none"/>
      </w:rPr>
      <w:t>2568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556F1E7C" w14:textId="77777777" w:rsidR="00A5450B" w:rsidRPr="006E020C" w:rsidRDefault="00A5450B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33174973">
    <w:abstractNumId w:val="6"/>
  </w:num>
  <w:num w:numId="2" w16cid:durableId="1178035613">
    <w:abstractNumId w:val="5"/>
  </w:num>
  <w:num w:numId="3" w16cid:durableId="2027051166">
    <w:abstractNumId w:val="9"/>
  </w:num>
  <w:num w:numId="4" w16cid:durableId="83386388">
    <w:abstractNumId w:val="7"/>
  </w:num>
  <w:num w:numId="5" w16cid:durableId="560137841">
    <w:abstractNumId w:val="8"/>
  </w:num>
  <w:num w:numId="6" w16cid:durableId="1650086802">
    <w:abstractNumId w:val="3"/>
  </w:num>
  <w:num w:numId="7" w16cid:durableId="2112384737">
    <w:abstractNumId w:val="2"/>
  </w:num>
  <w:num w:numId="8" w16cid:durableId="1726834039">
    <w:abstractNumId w:val="0"/>
  </w:num>
  <w:num w:numId="9" w16cid:durableId="1013843023">
    <w:abstractNumId w:val="1"/>
  </w:num>
  <w:num w:numId="10" w16cid:durableId="792020042">
    <w:abstractNumId w:val="4"/>
  </w:num>
  <w:num w:numId="11" w16cid:durableId="1488017235">
    <w:abstractNumId w:val="22"/>
  </w:num>
  <w:num w:numId="12" w16cid:durableId="1964341333">
    <w:abstractNumId w:val="17"/>
  </w:num>
  <w:num w:numId="13" w16cid:durableId="630021776">
    <w:abstractNumId w:val="33"/>
  </w:num>
  <w:num w:numId="14" w16cid:durableId="491458431">
    <w:abstractNumId w:val="21"/>
  </w:num>
  <w:num w:numId="15" w16cid:durableId="2050260826">
    <w:abstractNumId w:val="23"/>
  </w:num>
  <w:num w:numId="16" w16cid:durableId="482281373">
    <w:abstractNumId w:val="35"/>
  </w:num>
  <w:num w:numId="17" w16cid:durableId="1387097577">
    <w:abstractNumId w:val="39"/>
  </w:num>
  <w:num w:numId="18" w16cid:durableId="1391149493">
    <w:abstractNumId w:val="37"/>
  </w:num>
  <w:num w:numId="19" w16cid:durableId="1118766951">
    <w:abstractNumId w:val="31"/>
  </w:num>
  <w:num w:numId="20" w16cid:durableId="135345034">
    <w:abstractNumId w:val="20"/>
  </w:num>
  <w:num w:numId="21" w16cid:durableId="361327166">
    <w:abstractNumId w:val="16"/>
  </w:num>
  <w:num w:numId="22" w16cid:durableId="1393849595">
    <w:abstractNumId w:val="11"/>
  </w:num>
  <w:num w:numId="23" w16cid:durableId="1673604010">
    <w:abstractNumId w:val="14"/>
  </w:num>
  <w:num w:numId="24" w16cid:durableId="68237959">
    <w:abstractNumId w:val="38"/>
  </w:num>
  <w:num w:numId="25" w16cid:durableId="49161416">
    <w:abstractNumId w:val="34"/>
  </w:num>
  <w:num w:numId="26" w16cid:durableId="724719947">
    <w:abstractNumId w:val="27"/>
  </w:num>
  <w:num w:numId="27" w16cid:durableId="1769227136">
    <w:abstractNumId w:val="19"/>
  </w:num>
  <w:num w:numId="28" w16cid:durableId="664212289">
    <w:abstractNumId w:val="29"/>
  </w:num>
  <w:num w:numId="29" w16cid:durableId="16091227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20791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33992693">
    <w:abstractNumId w:val="36"/>
  </w:num>
  <w:num w:numId="32" w16cid:durableId="1612935243">
    <w:abstractNumId w:val="28"/>
  </w:num>
  <w:num w:numId="33" w16cid:durableId="329722707">
    <w:abstractNumId w:val="26"/>
  </w:num>
  <w:num w:numId="34" w16cid:durableId="81147750">
    <w:abstractNumId w:val="24"/>
  </w:num>
  <w:num w:numId="35" w16cid:durableId="13878722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26623532">
    <w:abstractNumId w:val="30"/>
  </w:num>
  <w:num w:numId="37" w16cid:durableId="72170808">
    <w:abstractNumId w:val="13"/>
  </w:num>
  <w:num w:numId="38" w16cid:durableId="55712839">
    <w:abstractNumId w:val="12"/>
  </w:num>
  <w:num w:numId="39" w16cid:durableId="889003437">
    <w:abstractNumId w:val="25"/>
  </w:num>
  <w:num w:numId="40" w16cid:durableId="1016690724">
    <w:abstractNumId w:val="10"/>
  </w:num>
  <w:num w:numId="41" w16cid:durableId="1211696902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10D"/>
    <w:rsid w:val="00000955"/>
    <w:rsid w:val="00000EB8"/>
    <w:rsid w:val="00001450"/>
    <w:rsid w:val="000017BC"/>
    <w:rsid w:val="00001864"/>
    <w:rsid w:val="00001C43"/>
    <w:rsid w:val="0000206B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7FE"/>
    <w:rsid w:val="000039B8"/>
    <w:rsid w:val="000039DA"/>
    <w:rsid w:val="00003EB3"/>
    <w:rsid w:val="00003EBA"/>
    <w:rsid w:val="00003FF5"/>
    <w:rsid w:val="0000410C"/>
    <w:rsid w:val="00004115"/>
    <w:rsid w:val="00004436"/>
    <w:rsid w:val="000047D2"/>
    <w:rsid w:val="000049E5"/>
    <w:rsid w:val="00004C10"/>
    <w:rsid w:val="00004E31"/>
    <w:rsid w:val="00004FA5"/>
    <w:rsid w:val="0000509A"/>
    <w:rsid w:val="00005160"/>
    <w:rsid w:val="00005208"/>
    <w:rsid w:val="00005534"/>
    <w:rsid w:val="0000594C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2A1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1DDD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863"/>
    <w:rsid w:val="0001594F"/>
    <w:rsid w:val="00015DC0"/>
    <w:rsid w:val="000162B6"/>
    <w:rsid w:val="00016332"/>
    <w:rsid w:val="00016338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1F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BDC"/>
    <w:rsid w:val="00027C8A"/>
    <w:rsid w:val="00030919"/>
    <w:rsid w:val="00030C26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1C7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73E"/>
    <w:rsid w:val="00042890"/>
    <w:rsid w:val="00042A4E"/>
    <w:rsid w:val="00042EFC"/>
    <w:rsid w:val="000438B4"/>
    <w:rsid w:val="00043CE8"/>
    <w:rsid w:val="000442E9"/>
    <w:rsid w:val="00044D57"/>
    <w:rsid w:val="00044D9E"/>
    <w:rsid w:val="0004505C"/>
    <w:rsid w:val="00045098"/>
    <w:rsid w:val="000450E5"/>
    <w:rsid w:val="0004539B"/>
    <w:rsid w:val="0004568C"/>
    <w:rsid w:val="000456A7"/>
    <w:rsid w:val="00045715"/>
    <w:rsid w:val="00045948"/>
    <w:rsid w:val="0004623B"/>
    <w:rsid w:val="000465E6"/>
    <w:rsid w:val="00046BA5"/>
    <w:rsid w:val="00046F82"/>
    <w:rsid w:val="000472B4"/>
    <w:rsid w:val="00047F68"/>
    <w:rsid w:val="00050252"/>
    <w:rsid w:val="000505AE"/>
    <w:rsid w:val="00050681"/>
    <w:rsid w:val="00050845"/>
    <w:rsid w:val="00050AF8"/>
    <w:rsid w:val="00050DA2"/>
    <w:rsid w:val="00050F3F"/>
    <w:rsid w:val="00050F49"/>
    <w:rsid w:val="00051126"/>
    <w:rsid w:val="00051AC2"/>
    <w:rsid w:val="00051D70"/>
    <w:rsid w:val="00051D71"/>
    <w:rsid w:val="00051E26"/>
    <w:rsid w:val="00051F0D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8A0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02D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0F2C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38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32D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1E11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09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73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A66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2F4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5CE"/>
    <w:rsid w:val="000A46F3"/>
    <w:rsid w:val="000A51CB"/>
    <w:rsid w:val="000A5278"/>
    <w:rsid w:val="000A533A"/>
    <w:rsid w:val="000A53A4"/>
    <w:rsid w:val="000A55A7"/>
    <w:rsid w:val="000A5686"/>
    <w:rsid w:val="000A5AAA"/>
    <w:rsid w:val="000A5CF4"/>
    <w:rsid w:val="000A6291"/>
    <w:rsid w:val="000A64B6"/>
    <w:rsid w:val="000A6629"/>
    <w:rsid w:val="000A66B6"/>
    <w:rsid w:val="000A66FA"/>
    <w:rsid w:val="000A6818"/>
    <w:rsid w:val="000A6824"/>
    <w:rsid w:val="000A68A7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6B9"/>
    <w:rsid w:val="000B27C3"/>
    <w:rsid w:val="000B287A"/>
    <w:rsid w:val="000B28CF"/>
    <w:rsid w:val="000B2922"/>
    <w:rsid w:val="000B31BB"/>
    <w:rsid w:val="000B3207"/>
    <w:rsid w:val="000B323C"/>
    <w:rsid w:val="000B342D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9E"/>
    <w:rsid w:val="000B5ADB"/>
    <w:rsid w:val="000B5D57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558"/>
    <w:rsid w:val="000C0793"/>
    <w:rsid w:val="000C0B5F"/>
    <w:rsid w:val="000C0DA0"/>
    <w:rsid w:val="000C131A"/>
    <w:rsid w:val="000C1407"/>
    <w:rsid w:val="000C164D"/>
    <w:rsid w:val="000C1BB9"/>
    <w:rsid w:val="000C1D48"/>
    <w:rsid w:val="000C3256"/>
    <w:rsid w:val="000C326F"/>
    <w:rsid w:val="000C3357"/>
    <w:rsid w:val="000C3AF0"/>
    <w:rsid w:val="000C3BE8"/>
    <w:rsid w:val="000C41C0"/>
    <w:rsid w:val="000C49B6"/>
    <w:rsid w:val="000C4F02"/>
    <w:rsid w:val="000C525E"/>
    <w:rsid w:val="000C5309"/>
    <w:rsid w:val="000C5C05"/>
    <w:rsid w:val="000C629A"/>
    <w:rsid w:val="000C646A"/>
    <w:rsid w:val="000C652B"/>
    <w:rsid w:val="000C6574"/>
    <w:rsid w:val="000C65B7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9DD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9CE"/>
    <w:rsid w:val="000D1F2D"/>
    <w:rsid w:val="000D2731"/>
    <w:rsid w:val="000D2771"/>
    <w:rsid w:val="000D2886"/>
    <w:rsid w:val="000D2A33"/>
    <w:rsid w:val="000D2B60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9EA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699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472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3D9"/>
    <w:rsid w:val="000E7471"/>
    <w:rsid w:val="000E76BE"/>
    <w:rsid w:val="000E7764"/>
    <w:rsid w:val="000E7C8D"/>
    <w:rsid w:val="000E7E1E"/>
    <w:rsid w:val="000F0036"/>
    <w:rsid w:val="000F025C"/>
    <w:rsid w:val="000F049E"/>
    <w:rsid w:val="000F04EE"/>
    <w:rsid w:val="000F07FE"/>
    <w:rsid w:val="000F096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7EC"/>
    <w:rsid w:val="000F2842"/>
    <w:rsid w:val="000F2976"/>
    <w:rsid w:val="000F2E8F"/>
    <w:rsid w:val="000F2EE8"/>
    <w:rsid w:val="000F3484"/>
    <w:rsid w:val="000F3540"/>
    <w:rsid w:val="000F35F6"/>
    <w:rsid w:val="000F38DD"/>
    <w:rsid w:val="000F3C9B"/>
    <w:rsid w:val="000F3CAC"/>
    <w:rsid w:val="000F3DBD"/>
    <w:rsid w:val="000F3E7F"/>
    <w:rsid w:val="000F402C"/>
    <w:rsid w:val="000F405F"/>
    <w:rsid w:val="000F4210"/>
    <w:rsid w:val="000F46D3"/>
    <w:rsid w:val="000F4D64"/>
    <w:rsid w:val="000F4F39"/>
    <w:rsid w:val="000F509B"/>
    <w:rsid w:val="000F5225"/>
    <w:rsid w:val="000F5578"/>
    <w:rsid w:val="000F5A77"/>
    <w:rsid w:val="000F5F73"/>
    <w:rsid w:val="000F5FDA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7A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274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09A8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50B"/>
    <w:rsid w:val="001168DC"/>
    <w:rsid w:val="00116D0B"/>
    <w:rsid w:val="00116D82"/>
    <w:rsid w:val="00116E25"/>
    <w:rsid w:val="0011735D"/>
    <w:rsid w:val="00117783"/>
    <w:rsid w:val="00117A03"/>
    <w:rsid w:val="00117CD4"/>
    <w:rsid w:val="00117E15"/>
    <w:rsid w:val="00117F23"/>
    <w:rsid w:val="00117FD2"/>
    <w:rsid w:val="00120485"/>
    <w:rsid w:val="00120611"/>
    <w:rsid w:val="00120684"/>
    <w:rsid w:val="0012079E"/>
    <w:rsid w:val="00122120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86A"/>
    <w:rsid w:val="00126BA0"/>
    <w:rsid w:val="001275AB"/>
    <w:rsid w:val="00127827"/>
    <w:rsid w:val="0012784D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B56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0"/>
    <w:rsid w:val="0014194A"/>
    <w:rsid w:val="00141BB5"/>
    <w:rsid w:val="00141D02"/>
    <w:rsid w:val="00141E6E"/>
    <w:rsid w:val="00141FEE"/>
    <w:rsid w:val="00142943"/>
    <w:rsid w:val="00142B22"/>
    <w:rsid w:val="00142B65"/>
    <w:rsid w:val="00142C2E"/>
    <w:rsid w:val="00143075"/>
    <w:rsid w:val="00143515"/>
    <w:rsid w:val="00143A91"/>
    <w:rsid w:val="00143F5B"/>
    <w:rsid w:val="00143F5F"/>
    <w:rsid w:val="00144346"/>
    <w:rsid w:val="001444EA"/>
    <w:rsid w:val="001446AF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6F0"/>
    <w:rsid w:val="001508DA"/>
    <w:rsid w:val="00150AEB"/>
    <w:rsid w:val="00150CA7"/>
    <w:rsid w:val="00150CC8"/>
    <w:rsid w:val="00150FE9"/>
    <w:rsid w:val="001513DA"/>
    <w:rsid w:val="001518F4"/>
    <w:rsid w:val="00151945"/>
    <w:rsid w:val="00151B94"/>
    <w:rsid w:val="00151BAC"/>
    <w:rsid w:val="00152120"/>
    <w:rsid w:val="001524AE"/>
    <w:rsid w:val="00152798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5AD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9C7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274"/>
    <w:rsid w:val="00167EFE"/>
    <w:rsid w:val="001702F6"/>
    <w:rsid w:val="00170338"/>
    <w:rsid w:val="00170630"/>
    <w:rsid w:val="00170B07"/>
    <w:rsid w:val="00170D73"/>
    <w:rsid w:val="00170EF2"/>
    <w:rsid w:val="0017121A"/>
    <w:rsid w:val="001712F0"/>
    <w:rsid w:val="001717B8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632"/>
    <w:rsid w:val="001747D7"/>
    <w:rsid w:val="001747DF"/>
    <w:rsid w:val="00174A18"/>
    <w:rsid w:val="00174B21"/>
    <w:rsid w:val="0017553D"/>
    <w:rsid w:val="00175915"/>
    <w:rsid w:val="00175992"/>
    <w:rsid w:val="00175EC4"/>
    <w:rsid w:val="00175FCC"/>
    <w:rsid w:val="00176129"/>
    <w:rsid w:val="0017636E"/>
    <w:rsid w:val="00176494"/>
    <w:rsid w:val="001764AD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381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739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273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08B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817"/>
    <w:rsid w:val="00195BC9"/>
    <w:rsid w:val="00195E6A"/>
    <w:rsid w:val="00195F8C"/>
    <w:rsid w:val="0019611D"/>
    <w:rsid w:val="00196601"/>
    <w:rsid w:val="0019704E"/>
    <w:rsid w:val="0019721F"/>
    <w:rsid w:val="001975EC"/>
    <w:rsid w:val="0019765D"/>
    <w:rsid w:val="001977DC"/>
    <w:rsid w:val="001978F3"/>
    <w:rsid w:val="00197DB4"/>
    <w:rsid w:val="00197E90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73E"/>
    <w:rsid w:val="001A27F8"/>
    <w:rsid w:val="001A2897"/>
    <w:rsid w:val="001A28BB"/>
    <w:rsid w:val="001A2950"/>
    <w:rsid w:val="001A296A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0E59"/>
    <w:rsid w:val="001B12EE"/>
    <w:rsid w:val="001B14AD"/>
    <w:rsid w:val="001B1638"/>
    <w:rsid w:val="001B186A"/>
    <w:rsid w:val="001B1BF5"/>
    <w:rsid w:val="001B1C43"/>
    <w:rsid w:val="001B2175"/>
    <w:rsid w:val="001B2276"/>
    <w:rsid w:val="001B25F6"/>
    <w:rsid w:val="001B26AE"/>
    <w:rsid w:val="001B29DC"/>
    <w:rsid w:val="001B2D5E"/>
    <w:rsid w:val="001B3424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E11"/>
    <w:rsid w:val="001B4F34"/>
    <w:rsid w:val="001B50D9"/>
    <w:rsid w:val="001B50E7"/>
    <w:rsid w:val="001B51DE"/>
    <w:rsid w:val="001B52F0"/>
    <w:rsid w:val="001B5778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BA2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2E1C"/>
    <w:rsid w:val="001C2E90"/>
    <w:rsid w:val="001C32C7"/>
    <w:rsid w:val="001C41DE"/>
    <w:rsid w:val="001C4511"/>
    <w:rsid w:val="001C4595"/>
    <w:rsid w:val="001C479F"/>
    <w:rsid w:val="001C4ACC"/>
    <w:rsid w:val="001C537E"/>
    <w:rsid w:val="001C555C"/>
    <w:rsid w:val="001C556A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AD2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9EA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3F3F"/>
    <w:rsid w:val="001E40B0"/>
    <w:rsid w:val="001E443B"/>
    <w:rsid w:val="001E5244"/>
    <w:rsid w:val="001E527C"/>
    <w:rsid w:val="001E5470"/>
    <w:rsid w:val="001E58A5"/>
    <w:rsid w:val="001E594F"/>
    <w:rsid w:val="001E599A"/>
    <w:rsid w:val="001E59A0"/>
    <w:rsid w:val="001E5EAB"/>
    <w:rsid w:val="001E600B"/>
    <w:rsid w:val="001E604F"/>
    <w:rsid w:val="001E6138"/>
    <w:rsid w:val="001E622A"/>
    <w:rsid w:val="001E622D"/>
    <w:rsid w:val="001E6291"/>
    <w:rsid w:val="001E62DC"/>
    <w:rsid w:val="001E6893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B66"/>
    <w:rsid w:val="001F0DFC"/>
    <w:rsid w:val="001F0FF3"/>
    <w:rsid w:val="001F1125"/>
    <w:rsid w:val="001F16D0"/>
    <w:rsid w:val="001F1ABB"/>
    <w:rsid w:val="001F2131"/>
    <w:rsid w:val="001F2364"/>
    <w:rsid w:val="001F241A"/>
    <w:rsid w:val="001F25C3"/>
    <w:rsid w:val="001F2655"/>
    <w:rsid w:val="001F2E9D"/>
    <w:rsid w:val="001F2FCF"/>
    <w:rsid w:val="001F31DC"/>
    <w:rsid w:val="001F3357"/>
    <w:rsid w:val="001F33CF"/>
    <w:rsid w:val="001F39CC"/>
    <w:rsid w:val="001F3A4D"/>
    <w:rsid w:val="001F3CF2"/>
    <w:rsid w:val="001F45F2"/>
    <w:rsid w:val="001F4D4F"/>
    <w:rsid w:val="001F4FBA"/>
    <w:rsid w:val="001F5227"/>
    <w:rsid w:val="001F556F"/>
    <w:rsid w:val="001F58C9"/>
    <w:rsid w:val="001F5CE0"/>
    <w:rsid w:val="001F5CF9"/>
    <w:rsid w:val="001F5FF1"/>
    <w:rsid w:val="001F6080"/>
    <w:rsid w:val="001F6227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4F5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38D6"/>
    <w:rsid w:val="00203A2E"/>
    <w:rsid w:val="002043B1"/>
    <w:rsid w:val="00204547"/>
    <w:rsid w:val="00204C2D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0F3C"/>
    <w:rsid w:val="0021155F"/>
    <w:rsid w:val="002118C4"/>
    <w:rsid w:val="00211FBA"/>
    <w:rsid w:val="00211FE3"/>
    <w:rsid w:val="00212190"/>
    <w:rsid w:val="0021272B"/>
    <w:rsid w:val="00212A59"/>
    <w:rsid w:val="00212A8A"/>
    <w:rsid w:val="002131B2"/>
    <w:rsid w:val="002134EC"/>
    <w:rsid w:val="002137CA"/>
    <w:rsid w:val="002138C4"/>
    <w:rsid w:val="002139FD"/>
    <w:rsid w:val="00214134"/>
    <w:rsid w:val="00214281"/>
    <w:rsid w:val="00214363"/>
    <w:rsid w:val="0021464A"/>
    <w:rsid w:val="0021478E"/>
    <w:rsid w:val="00214CFB"/>
    <w:rsid w:val="00214EAE"/>
    <w:rsid w:val="00214FA7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404"/>
    <w:rsid w:val="00223CA2"/>
    <w:rsid w:val="00223E67"/>
    <w:rsid w:val="002244AB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354"/>
    <w:rsid w:val="00231471"/>
    <w:rsid w:val="002315F2"/>
    <w:rsid w:val="0023176D"/>
    <w:rsid w:val="0023283F"/>
    <w:rsid w:val="00232975"/>
    <w:rsid w:val="00232B3F"/>
    <w:rsid w:val="00232B97"/>
    <w:rsid w:val="00232F64"/>
    <w:rsid w:val="00232FD6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8E7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0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47F4E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0B2"/>
    <w:rsid w:val="00253C3B"/>
    <w:rsid w:val="00253E86"/>
    <w:rsid w:val="00253EBB"/>
    <w:rsid w:val="00254803"/>
    <w:rsid w:val="00254F8A"/>
    <w:rsid w:val="0025516B"/>
    <w:rsid w:val="0025520F"/>
    <w:rsid w:val="00255358"/>
    <w:rsid w:val="00255363"/>
    <w:rsid w:val="00255EF3"/>
    <w:rsid w:val="00255F8D"/>
    <w:rsid w:val="00256025"/>
    <w:rsid w:val="002561F7"/>
    <w:rsid w:val="002564E9"/>
    <w:rsid w:val="00256C80"/>
    <w:rsid w:val="00256EA6"/>
    <w:rsid w:val="00257142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60E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70C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BD4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1DC"/>
    <w:rsid w:val="00270612"/>
    <w:rsid w:val="002707F8"/>
    <w:rsid w:val="00270CC0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2BCF"/>
    <w:rsid w:val="0027308C"/>
    <w:rsid w:val="002731F6"/>
    <w:rsid w:val="0027399F"/>
    <w:rsid w:val="00274167"/>
    <w:rsid w:val="0027419A"/>
    <w:rsid w:val="002741F2"/>
    <w:rsid w:val="002747B0"/>
    <w:rsid w:val="002751E3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4F"/>
    <w:rsid w:val="0028298B"/>
    <w:rsid w:val="0028299B"/>
    <w:rsid w:val="00282FA6"/>
    <w:rsid w:val="00283079"/>
    <w:rsid w:val="002838D9"/>
    <w:rsid w:val="0028393D"/>
    <w:rsid w:val="00283A5C"/>
    <w:rsid w:val="00283C06"/>
    <w:rsid w:val="00283C52"/>
    <w:rsid w:val="00283E9F"/>
    <w:rsid w:val="0028437E"/>
    <w:rsid w:val="002848FA"/>
    <w:rsid w:val="0028496C"/>
    <w:rsid w:val="002849E7"/>
    <w:rsid w:val="00284B63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3CF"/>
    <w:rsid w:val="002926F1"/>
    <w:rsid w:val="0029287A"/>
    <w:rsid w:val="00292C23"/>
    <w:rsid w:val="00293488"/>
    <w:rsid w:val="002934F0"/>
    <w:rsid w:val="00293C25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B9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109"/>
    <w:rsid w:val="002B12C7"/>
    <w:rsid w:val="002B14C9"/>
    <w:rsid w:val="002B17BF"/>
    <w:rsid w:val="002B1ADB"/>
    <w:rsid w:val="002B1D0F"/>
    <w:rsid w:val="002B1F9A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5BD3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167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18F"/>
    <w:rsid w:val="002C32F3"/>
    <w:rsid w:val="002C347B"/>
    <w:rsid w:val="002C3615"/>
    <w:rsid w:val="002C3A51"/>
    <w:rsid w:val="002C3B59"/>
    <w:rsid w:val="002C41B8"/>
    <w:rsid w:val="002C42E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298D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15B"/>
    <w:rsid w:val="002D64BF"/>
    <w:rsid w:val="002D69F0"/>
    <w:rsid w:val="002D6E4F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3D"/>
    <w:rsid w:val="002E70CD"/>
    <w:rsid w:val="002E753F"/>
    <w:rsid w:val="002E79FB"/>
    <w:rsid w:val="002F0070"/>
    <w:rsid w:val="002F042D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1C89"/>
    <w:rsid w:val="002F2548"/>
    <w:rsid w:val="002F2714"/>
    <w:rsid w:val="002F2721"/>
    <w:rsid w:val="002F2BA2"/>
    <w:rsid w:val="002F3224"/>
    <w:rsid w:val="002F3639"/>
    <w:rsid w:val="002F37E2"/>
    <w:rsid w:val="002F39FE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4B6"/>
    <w:rsid w:val="002F5503"/>
    <w:rsid w:val="002F6441"/>
    <w:rsid w:val="002F664D"/>
    <w:rsid w:val="002F669D"/>
    <w:rsid w:val="002F66C9"/>
    <w:rsid w:val="002F6760"/>
    <w:rsid w:val="002F68FA"/>
    <w:rsid w:val="002F6AB2"/>
    <w:rsid w:val="002F7252"/>
    <w:rsid w:val="002F728A"/>
    <w:rsid w:val="002F78F5"/>
    <w:rsid w:val="002F79EE"/>
    <w:rsid w:val="002F7D36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21A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AA5"/>
    <w:rsid w:val="00306EF7"/>
    <w:rsid w:val="00306FB3"/>
    <w:rsid w:val="0030723E"/>
    <w:rsid w:val="00307294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37E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C7E"/>
    <w:rsid w:val="00321D9E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2FB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4C"/>
    <w:rsid w:val="003326D6"/>
    <w:rsid w:val="00332784"/>
    <w:rsid w:val="003327EB"/>
    <w:rsid w:val="00332859"/>
    <w:rsid w:val="00332AC9"/>
    <w:rsid w:val="00332C2D"/>
    <w:rsid w:val="00332F33"/>
    <w:rsid w:val="0033391E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5F2A"/>
    <w:rsid w:val="00336235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A1E"/>
    <w:rsid w:val="00341B5F"/>
    <w:rsid w:val="00341BE3"/>
    <w:rsid w:val="00341E82"/>
    <w:rsid w:val="0034211B"/>
    <w:rsid w:val="003426F6"/>
    <w:rsid w:val="00342A83"/>
    <w:rsid w:val="00343091"/>
    <w:rsid w:val="00343123"/>
    <w:rsid w:val="0034314B"/>
    <w:rsid w:val="00343249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6AF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7E6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A98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89"/>
    <w:rsid w:val="003714FA"/>
    <w:rsid w:val="0037154D"/>
    <w:rsid w:val="003717EE"/>
    <w:rsid w:val="003718D6"/>
    <w:rsid w:val="00371C8B"/>
    <w:rsid w:val="00371E71"/>
    <w:rsid w:val="00372382"/>
    <w:rsid w:val="00372480"/>
    <w:rsid w:val="00372956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005"/>
    <w:rsid w:val="00381452"/>
    <w:rsid w:val="003814F1"/>
    <w:rsid w:val="0038162B"/>
    <w:rsid w:val="00381743"/>
    <w:rsid w:val="0038195D"/>
    <w:rsid w:val="00381B5D"/>
    <w:rsid w:val="00381DDF"/>
    <w:rsid w:val="00381FF2"/>
    <w:rsid w:val="003825D3"/>
    <w:rsid w:val="003832BC"/>
    <w:rsid w:val="00383407"/>
    <w:rsid w:val="00383449"/>
    <w:rsid w:val="00383469"/>
    <w:rsid w:val="00383B78"/>
    <w:rsid w:val="00383D40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0E78"/>
    <w:rsid w:val="00390E98"/>
    <w:rsid w:val="00391412"/>
    <w:rsid w:val="00391541"/>
    <w:rsid w:val="0039188B"/>
    <w:rsid w:val="003918F4"/>
    <w:rsid w:val="00391E39"/>
    <w:rsid w:val="00392458"/>
    <w:rsid w:val="0039246D"/>
    <w:rsid w:val="003924A1"/>
    <w:rsid w:val="0039293F"/>
    <w:rsid w:val="00392F99"/>
    <w:rsid w:val="0039306A"/>
    <w:rsid w:val="003930C9"/>
    <w:rsid w:val="00393529"/>
    <w:rsid w:val="0039368B"/>
    <w:rsid w:val="00393ABB"/>
    <w:rsid w:val="00393F34"/>
    <w:rsid w:val="0039433D"/>
    <w:rsid w:val="003947CD"/>
    <w:rsid w:val="00394B2B"/>
    <w:rsid w:val="00395109"/>
    <w:rsid w:val="00395158"/>
    <w:rsid w:val="0039540B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5B2"/>
    <w:rsid w:val="003A1AB3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05E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B26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5BE"/>
    <w:rsid w:val="003B6DF1"/>
    <w:rsid w:val="003B727B"/>
    <w:rsid w:val="003B7B94"/>
    <w:rsid w:val="003C009A"/>
    <w:rsid w:val="003C0180"/>
    <w:rsid w:val="003C059D"/>
    <w:rsid w:val="003C08A8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17F"/>
    <w:rsid w:val="003C53CA"/>
    <w:rsid w:val="003C5496"/>
    <w:rsid w:val="003C5548"/>
    <w:rsid w:val="003C58F9"/>
    <w:rsid w:val="003C5960"/>
    <w:rsid w:val="003C5E01"/>
    <w:rsid w:val="003C6288"/>
    <w:rsid w:val="003C6704"/>
    <w:rsid w:val="003C6C35"/>
    <w:rsid w:val="003C6ED2"/>
    <w:rsid w:val="003C6EF4"/>
    <w:rsid w:val="003C77DA"/>
    <w:rsid w:val="003C784F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62"/>
    <w:rsid w:val="003D69F1"/>
    <w:rsid w:val="003D6FE4"/>
    <w:rsid w:val="003D7295"/>
    <w:rsid w:val="003D732F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F4"/>
    <w:rsid w:val="003E13BD"/>
    <w:rsid w:val="003E1434"/>
    <w:rsid w:val="003E17FA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3923"/>
    <w:rsid w:val="003E4300"/>
    <w:rsid w:val="003E47F2"/>
    <w:rsid w:val="003E52FD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04A"/>
    <w:rsid w:val="003F44E3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63"/>
    <w:rsid w:val="003F587A"/>
    <w:rsid w:val="003F58B3"/>
    <w:rsid w:val="003F58E5"/>
    <w:rsid w:val="003F5AB3"/>
    <w:rsid w:val="003F5BD7"/>
    <w:rsid w:val="003F5CF2"/>
    <w:rsid w:val="003F5DEA"/>
    <w:rsid w:val="003F6717"/>
    <w:rsid w:val="003F6E01"/>
    <w:rsid w:val="003F6F19"/>
    <w:rsid w:val="003F7034"/>
    <w:rsid w:val="003F709E"/>
    <w:rsid w:val="003F715C"/>
    <w:rsid w:val="003F7400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4E0"/>
    <w:rsid w:val="004058D2"/>
    <w:rsid w:val="004059E9"/>
    <w:rsid w:val="00405D70"/>
    <w:rsid w:val="00405E6C"/>
    <w:rsid w:val="00406293"/>
    <w:rsid w:val="00406508"/>
    <w:rsid w:val="00406A48"/>
    <w:rsid w:val="00406A59"/>
    <w:rsid w:val="00406F9B"/>
    <w:rsid w:val="0040716D"/>
    <w:rsid w:val="004073A3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75B"/>
    <w:rsid w:val="0041185A"/>
    <w:rsid w:val="00411E9E"/>
    <w:rsid w:val="004122C8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6D2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5E7"/>
    <w:rsid w:val="00416711"/>
    <w:rsid w:val="00416737"/>
    <w:rsid w:val="00416EE3"/>
    <w:rsid w:val="00416F08"/>
    <w:rsid w:val="00417033"/>
    <w:rsid w:val="00417238"/>
    <w:rsid w:val="00417455"/>
    <w:rsid w:val="0041763B"/>
    <w:rsid w:val="00417A96"/>
    <w:rsid w:val="00420874"/>
    <w:rsid w:val="00420A82"/>
    <w:rsid w:val="00420C2D"/>
    <w:rsid w:val="00420D18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632"/>
    <w:rsid w:val="0042474D"/>
    <w:rsid w:val="00424C63"/>
    <w:rsid w:val="00424E3E"/>
    <w:rsid w:val="00424FBF"/>
    <w:rsid w:val="004251CE"/>
    <w:rsid w:val="0042522B"/>
    <w:rsid w:val="00425410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62F"/>
    <w:rsid w:val="004277B7"/>
    <w:rsid w:val="004277E0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0E6A"/>
    <w:rsid w:val="00431151"/>
    <w:rsid w:val="004312D6"/>
    <w:rsid w:val="00431417"/>
    <w:rsid w:val="00431AEE"/>
    <w:rsid w:val="00431DDE"/>
    <w:rsid w:val="00432048"/>
    <w:rsid w:val="0043217F"/>
    <w:rsid w:val="004321C1"/>
    <w:rsid w:val="004322CF"/>
    <w:rsid w:val="00432651"/>
    <w:rsid w:val="004328C8"/>
    <w:rsid w:val="00432B98"/>
    <w:rsid w:val="00432CAE"/>
    <w:rsid w:val="00432FB7"/>
    <w:rsid w:val="0043371B"/>
    <w:rsid w:val="0043374C"/>
    <w:rsid w:val="0043380F"/>
    <w:rsid w:val="00433845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37BAB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8D1"/>
    <w:rsid w:val="00442AAB"/>
    <w:rsid w:val="00442ECD"/>
    <w:rsid w:val="00443BCE"/>
    <w:rsid w:val="00443C70"/>
    <w:rsid w:val="00443CC2"/>
    <w:rsid w:val="00443CD0"/>
    <w:rsid w:val="00443DAB"/>
    <w:rsid w:val="004445AC"/>
    <w:rsid w:val="00444600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244"/>
    <w:rsid w:val="00447EA8"/>
    <w:rsid w:val="00447F9B"/>
    <w:rsid w:val="004500C7"/>
    <w:rsid w:val="00450570"/>
    <w:rsid w:val="004505BD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9C"/>
    <w:rsid w:val="00456EF4"/>
    <w:rsid w:val="0045706E"/>
    <w:rsid w:val="004570C9"/>
    <w:rsid w:val="004573CB"/>
    <w:rsid w:val="00457685"/>
    <w:rsid w:val="0045773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C8"/>
    <w:rsid w:val="004634E3"/>
    <w:rsid w:val="0046354B"/>
    <w:rsid w:val="00463885"/>
    <w:rsid w:val="00464506"/>
    <w:rsid w:val="00464543"/>
    <w:rsid w:val="00464DD0"/>
    <w:rsid w:val="00464EFD"/>
    <w:rsid w:val="00464FED"/>
    <w:rsid w:val="004650E7"/>
    <w:rsid w:val="00465104"/>
    <w:rsid w:val="0046573F"/>
    <w:rsid w:val="00465768"/>
    <w:rsid w:val="00465871"/>
    <w:rsid w:val="004659A0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38"/>
    <w:rsid w:val="004675A4"/>
    <w:rsid w:val="00467A02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6C8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0A8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13"/>
    <w:rsid w:val="00475836"/>
    <w:rsid w:val="004758A2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4A9"/>
    <w:rsid w:val="004807C8"/>
    <w:rsid w:val="00480859"/>
    <w:rsid w:val="004808FA"/>
    <w:rsid w:val="00480A1F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7FE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9B1"/>
    <w:rsid w:val="00487B13"/>
    <w:rsid w:val="00487B98"/>
    <w:rsid w:val="00487FA1"/>
    <w:rsid w:val="0049001C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97"/>
    <w:rsid w:val="004926E2"/>
    <w:rsid w:val="00492715"/>
    <w:rsid w:val="004929B6"/>
    <w:rsid w:val="00492D0F"/>
    <w:rsid w:val="00492D27"/>
    <w:rsid w:val="00492DD9"/>
    <w:rsid w:val="00492E20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1DC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0CD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422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D46"/>
    <w:rsid w:val="004B0E0B"/>
    <w:rsid w:val="004B0FBF"/>
    <w:rsid w:val="004B1F02"/>
    <w:rsid w:val="004B1F57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B6D"/>
    <w:rsid w:val="004B7D1C"/>
    <w:rsid w:val="004B7EA4"/>
    <w:rsid w:val="004B7F3D"/>
    <w:rsid w:val="004C0E9E"/>
    <w:rsid w:val="004C0EDA"/>
    <w:rsid w:val="004C1223"/>
    <w:rsid w:val="004C131E"/>
    <w:rsid w:val="004C171A"/>
    <w:rsid w:val="004C1A84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19"/>
    <w:rsid w:val="004C56E1"/>
    <w:rsid w:val="004C5DD2"/>
    <w:rsid w:val="004C5F5C"/>
    <w:rsid w:val="004C60EF"/>
    <w:rsid w:val="004C654B"/>
    <w:rsid w:val="004C68E7"/>
    <w:rsid w:val="004C6CA2"/>
    <w:rsid w:val="004C752A"/>
    <w:rsid w:val="004C7973"/>
    <w:rsid w:val="004C7B6B"/>
    <w:rsid w:val="004C7D42"/>
    <w:rsid w:val="004C7D6D"/>
    <w:rsid w:val="004D02D3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7E4"/>
    <w:rsid w:val="004D5C93"/>
    <w:rsid w:val="004D5CD4"/>
    <w:rsid w:val="004D5EF9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5D6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894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14A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5C56"/>
    <w:rsid w:val="004F61CB"/>
    <w:rsid w:val="004F6F40"/>
    <w:rsid w:val="004F703F"/>
    <w:rsid w:val="004F734D"/>
    <w:rsid w:val="004F7808"/>
    <w:rsid w:val="004F7D31"/>
    <w:rsid w:val="005003BE"/>
    <w:rsid w:val="00500B37"/>
    <w:rsid w:val="00500DC1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344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07EF8"/>
    <w:rsid w:val="005100D5"/>
    <w:rsid w:val="005103A8"/>
    <w:rsid w:val="005103A9"/>
    <w:rsid w:val="0051071A"/>
    <w:rsid w:val="005109A1"/>
    <w:rsid w:val="005109F0"/>
    <w:rsid w:val="00510AA5"/>
    <w:rsid w:val="00510DF4"/>
    <w:rsid w:val="00511039"/>
    <w:rsid w:val="005113A2"/>
    <w:rsid w:val="00511525"/>
    <w:rsid w:val="00513184"/>
    <w:rsid w:val="00513741"/>
    <w:rsid w:val="005138A7"/>
    <w:rsid w:val="00513B59"/>
    <w:rsid w:val="00514162"/>
    <w:rsid w:val="00514595"/>
    <w:rsid w:val="005146BF"/>
    <w:rsid w:val="0051480A"/>
    <w:rsid w:val="005148D4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80F"/>
    <w:rsid w:val="00516CC3"/>
    <w:rsid w:val="00516D93"/>
    <w:rsid w:val="00516DC9"/>
    <w:rsid w:val="00516E99"/>
    <w:rsid w:val="00516EB2"/>
    <w:rsid w:val="0051726E"/>
    <w:rsid w:val="005177D5"/>
    <w:rsid w:val="00517EF9"/>
    <w:rsid w:val="00520129"/>
    <w:rsid w:val="00520889"/>
    <w:rsid w:val="00520B40"/>
    <w:rsid w:val="00520C41"/>
    <w:rsid w:val="00520C74"/>
    <w:rsid w:val="00520DDF"/>
    <w:rsid w:val="00521320"/>
    <w:rsid w:val="0052144A"/>
    <w:rsid w:val="005216E6"/>
    <w:rsid w:val="00521A6E"/>
    <w:rsid w:val="005220BF"/>
    <w:rsid w:val="00522275"/>
    <w:rsid w:val="00522328"/>
    <w:rsid w:val="005223D9"/>
    <w:rsid w:val="00522656"/>
    <w:rsid w:val="005229CA"/>
    <w:rsid w:val="00522FF8"/>
    <w:rsid w:val="005230E3"/>
    <w:rsid w:val="005235AE"/>
    <w:rsid w:val="00523950"/>
    <w:rsid w:val="00523ABC"/>
    <w:rsid w:val="00523B7F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5C41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5D5"/>
    <w:rsid w:val="005275FF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14"/>
    <w:rsid w:val="00531DCA"/>
    <w:rsid w:val="0053229A"/>
    <w:rsid w:val="0053291E"/>
    <w:rsid w:val="0053292B"/>
    <w:rsid w:val="00532B90"/>
    <w:rsid w:val="00532C04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8C2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3AB"/>
    <w:rsid w:val="00540591"/>
    <w:rsid w:val="0054065E"/>
    <w:rsid w:val="00540AE9"/>
    <w:rsid w:val="00540D2B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369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6B1"/>
    <w:rsid w:val="00547DA1"/>
    <w:rsid w:val="00547DEC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C08"/>
    <w:rsid w:val="00550F5B"/>
    <w:rsid w:val="0055104D"/>
    <w:rsid w:val="005510FA"/>
    <w:rsid w:val="00551764"/>
    <w:rsid w:val="00551851"/>
    <w:rsid w:val="005519B0"/>
    <w:rsid w:val="00551A8C"/>
    <w:rsid w:val="00552538"/>
    <w:rsid w:val="005527AC"/>
    <w:rsid w:val="00552921"/>
    <w:rsid w:val="0055292F"/>
    <w:rsid w:val="005529D9"/>
    <w:rsid w:val="00552EF5"/>
    <w:rsid w:val="00553170"/>
    <w:rsid w:val="00553538"/>
    <w:rsid w:val="00553621"/>
    <w:rsid w:val="005537A5"/>
    <w:rsid w:val="00553D26"/>
    <w:rsid w:val="00554351"/>
    <w:rsid w:val="005543DF"/>
    <w:rsid w:val="0055477B"/>
    <w:rsid w:val="0055493F"/>
    <w:rsid w:val="00554A46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6755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EA1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2D47"/>
    <w:rsid w:val="00563172"/>
    <w:rsid w:val="00563200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DE3"/>
    <w:rsid w:val="00566E43"/>
    <w:rsid w:val="00567029"/>
    <w:rsid w:val="0056795E"/>
    <w:rsid w:val="005679D0"/>
    <w:rsid w:val="00567A38"/>
    <w:rsid w:val="00567F64"/>
    <w:rsid w:val="0057059B"/>
    <w:rsid w:val="005705B5"/>
    <w:rsid w:val="00571668"/>
    <w:rsid w:val="0057176B"/>
    <w:rsid w:val="005717BC"/>
    <w:rsid w:val="00571A4B"/>
    <w:rsid w:val="00571E3C"/>
    <w:rsid w:val="00571EF5"/>
    <w:rsid w:val="00571FBA"/>
    <w:rsid w:val="005720EE"/>
    <w:rsid w:val="005726E6"/>
    <w:rsid w:val="00572EC3"/>
    <w:rsid w:val="005737E2"/>
    <w:rsid w:val="00573839"/>
    <w:rsid w:val="005738A6"/>
    <w:rsid w:val="00573B61"/>
    <w:rsid w:val="00573B8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6D4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6EA5"/>
    <w:rsid w:val="00577472"/>
    <w:rsid w:val="005777E7"/>
    <w:rsid w:val="00577878"/>
    <w:rsid w:val="00577B89"/>
    <w:rsid w:val="00580170"/>
    <w:rsid w:val="00580283"/>
    <w:rsid w:val="005802FE"/>
    <w:rsid w:val="00580530"/>
    <w:rsid w:val="0058067D"/>
    <w:rsid w:val="00580B49"/>
    <w:rsid w:val="00581306"/>
    <w:rsid w:val="00581668"/>
    <w:rsid w:val="005817E5"/>
    <w:rsid w:val="0058185D"/>
    <w:rsid w:val="005821E2"/>
    <w:rsid w:val="0058232A"/>
    <w:rsid w:val="00582492"/>
    <w:rsid w:val="00582590"/>
    <w:rsid w:val="00582646"/>
    <w:rsid w:val="00582A05"/>
    <w:rsid w:val="00582D4D"/>
    <w:rsid w:val="005830E4"/>
    <w:rsid w:val="00583596"/>
    <w:rsid w:val="00583925"/>
    <w:rsid w:val="00583B93"/>
    <w:rsid w:val="005840BC"/>
    <w:rsid w:val="005840E5"/>
    <w:rsid w:val="005842A6"/>
    <w:rsid w:val="0058453E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33"/>
    <w:rsid w:val="00586971"/>
    <w:rsid w:val="00586A5D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3C06"/>
    <w:rsid w:val="005945DB"/>
    <w:rsid w:val="005949B1"/>
    <w:rsid w:val="00594ED2"/>
    <w:rsid w:val="00594F75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8B3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D6D"/>
    <w:rsid w:val="005A3D84"/>
    <w:rsid w:val="005A3D8D"/>
    <w:rsid w:val="005A3DC7"/>
    <w:rsid w:val="005A3E0E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02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2F1B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63E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487"/>
    <w:rsid w:val="005C2511"/>
    <w:rsid w:val="005C2DA4"/>
    <w:rsid w:val="005C2DEE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49E"/>
    <w:rsid w:val="005D0843"/>
    <w:rsid w:val="005D092B"/>
    <w:rsid w:val="005D0944"/>
    <w:rsid w:val="005D0A5C"/>
    <w:rsid w:val="005D0B62"/>
    <w:rsid w:val="005D0F50"/>
    <w:rsid w:val="005D151C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5F8"/>
    <w:rsid w:val="005D3D5E"/>
    <w:rsid w:val="005D44F8"/>
    <w:rsid w:val="005D4A60"/>
    <w:rsid w:val="005D4AC9"/>
    <w:rsid w:val="005D4C95"/>
    <w:rsid w:val="005D4D29"/>
    <w:rsid w:val="005D4DA4"/>
    <w:rsid w:val="005D4F97"/>
    <w:rsid w:val="005D55B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B48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64"/>
    <w:rsid w:val="005E0CF0"/>
    <w:rsid w:val="005E0F14"/>
    <w:rsid w:val="005E10C4"/>
    <w:rsid w:val="005E1196"/>
    <w:rsid w:val="005E13AB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979"/>
    <w:rsid w:val="005E4B00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CC6"/>
    <w:rsid w:val="005E6ED0"/>
    <w:rsid w:val="005E6EEB"/>
    <w:rsid w:val="005E6FB6"/>
    <w:rsid w:val="005E71A2"/>
    <w:rsid w:val="005E78C8"/>
    <w:rsid w:val="005E7E60"/>
    <w:rsid w:val="005F0366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9AB"/>
    <w:rsid w:val="005F3A0D"/>
    <w:rsid w:val="005F3D38"/>
    <w:rsid w:val="005F4074"/>
    <w:rsid w:val="005F49E9"/>
    <w:rsid w:val="005F4BFC"/>
    <w:rsid w:val="005F4C68"/>
    <w:rsid w:val="005F4F1B"/>
    <w:rsid w:val="005F5343"/>
    <w:rsid w:val="005F550A"/>
    <w:rsid w:val="005F550B"/>
    <w:rsid w:val="005F5531"/>
    <w:rsid w:val="005F56C0"/>
    <w:rsid w:val="005F5715"/>
    <w:rsid w:val="005F5773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6A73"/>
    <w:rsid w:val="00607239"/>
    <w:rsid w:val="0060725F"/>
    <w:rsid w:val="0060797C"/>
    <w:rsid w:val="00607B79"/>
    <w:rsid w:val="00607BF1"/>
    <w:rsid w:val="00610285"/>
    <w:rsid w:val="0061032A"/>
    <w:rsid w:val="00610530"/>
    <w:rsid w:val="0061061C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76D"/>
    <w:rsid w:val="006121C4"/>
    <w:rsid w:val="006121D8"/>
    <w:rsid w:val="00612424"/>
    <w:rsid w:val="00612488"/>
    <w:rsid w:val="00612FD4"/>
    <w:rsid w:val="00613303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214"/>
    <w:rsid w:val="006163ED"/>
    <w:rsid w:val="0061654D"/>
    <w:rsid w:val="0061685C"/>
    <w:rsid w:val="00616AE4"/>
    <w:rsid w:val="00617196"/>
    <w:rsid w:val="00617B34"/>
    <w:rsid w:val="00617C76"/>
    <w:rsid w:val="00617C77"/>
    <w:rsid w:val="00620020"/>
    <w:rsid w:val="00620461"/>
    <w:rsid w:val="00620546"/>
    <w:rsid w:val="0062057F"/>
    <w:rsid w:val="00620AB0"/>
    <w:rsid w:val="00620C13"/>
    <w:rsid w:val="00621089"/>
    <w:rsid w:val="00621761"/>
    <w:rsid w:val="0062178F"/>
    <w:rsid w:val="00621B93"/>
    <w:rsid w:val="00621C8C"/>
    <w:rsid w:val="00621E2E"/>
    <w:rsid w:val="00621E2F"/>
    <w:rsid w:val="006220E2"/>
    <w:rsid w:val="00622291"/>
    <w:rsid w:val="00622A58"/>
    <w:rsid w:val="00622E15"/>
    <w:rsid w:val="00623178"/>
    <w:rsid w:val="006239FD"/>
    <w:rsid w:val="00623AC3"/>
    <w:rsid w:val="0062404B"/>
    <w:rsid w:val="0062467E"/>
    <w:rsid w:val="00624984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B8D"/>
    <w:rsid w:val="00631C7A"/>
    <w:rsid w:val="00631F40"/>
    <w:rsid w:val="00632BDB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C27"/>
    <w:rsid w:val="00635FEA"/>
    <w:rsid w:val="006366D8"/>
    <w:rsid w:val="00636712"/>
    <w:rsid w:val="00636730"/>
    <w:rsid w:val="00636CBB"/>
    <w:rsid w:val="00637426"/>
    <w:rsid w:val="00637741"/>
    <w:rsid w:val="00637A4F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8B5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4A2"/>
    <w:rsid w:val="00652B75"/>
    <w:rsid w:val="00653098"/>
    <w:rsid w:val="0065331F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8C7"/>
    <w:rsid w:val="00656A36"/>
    <w:rsid w:val="00657040"/>
    <w:rsid w:val="006571B7"/>
    <w:rsid w:val="0065720D"/>
    <w:rsid w:val="006576EB"/>
    <w:rsid w:val="00657989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475"/>
    <w:rsid w:val="006625FF"/>
    <w:rsid w:val="0066264A"/>
    <w:rsid w:val="006626E7"/>
    <w:rsid w:val="0066271E"/>
    <w:rsid w:val="00662977"/>
    <w:rsid w:val="00663383"/>
    <w:rsid w:val="006633AA"/>
    <w:rsid w:val="00663C95"/>
    <w:rsid w:val="00663E3A"/>
    <w:rsid w:val="0066420A"/>
    <w:rsid w:val="0066450B"/>
    <w:rsid w:val="00664997"/>
    <w:rsid w:val="006649CA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1D20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495"/>
    <w:rsid w:val="00675531"/>
    <w:rsid w:val="00675853"/>
    <w:rsid w:val="0067587F"/>
    <w:rsid w:val="00675941"/>
    <w:rsid w:val="00675CC4"/>
    <w:rsid w:val="006762BE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353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0D0"/>
    <w:rsid w:val="006831C2"/>
    <w:rsid w:val="00683D91"/>
    <w:rsid w:val="00683E81"/>
    <w:rsid w:val="00684488"/>
    <w:rsid w:val="00684DEE"/>
    <w:rsid w:val="00684E46"/>
    <w:rsid w:val="00684FAD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676"/>
    <w:rsid w:val="00687894"/>
    <w:rsid w:val="0068794D"/>
    <w:rsid w:val="00687AF0"/>
    <w:rsid w:val="00687C77"/>
    <w:rsid w:val="00687DA3"/>
    <w:rsid w:val="00687E95"/>
    <w:rsid w:val="00687E96"/>
    <w:rsid w:val="0069001B"/>
    <w:rsid w:val="00690367"/>
    <w:rsid w:val="00690467"/>
    <w:rsid w:val="0069046E"/>
    <w:rsid w:val="006909BE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1FDA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0A99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9D0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AEB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036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C73"/>
    <w:rsid w:val="006C0845"/>
    <w:rsid w:val="006C0A7A"/>
    <w:rsid w:val="006C0CFD"/>
    <w:rsid w:val="006C11A9"/>
    <w:rsid w:val="006C11DA"/>
    <w:rsid w:val="006C17A6"/>
    <w:rsid w:val="006C17CA"/>
    <w:rsid w:val="006C1920"/>
    <w:rsid w:val="006C1E08"/>
    <w:rsid w:val="006C20DF"/>
    <w:rsid w:val="006C20E7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D42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506B"/>
    <w:rsid w:val="006D50A2"/>
    <w:rsid w:val="006D51B6"/>
    <w:rsid w:val="006D51B7"/>
    <w:rsid w:val="006D529A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4A6"/>
    <w:rsid w:val="006E482B"/>
    <w:rsid w:val="006E4C2B"/>
    <w:rsid w:val="006E4FE7"/>
    <w:rsid w:val="006E50ED"/>
    <w:rsid w:val="006E5390"/>
    <w:rsid w:val="006E55C1"/>
    <w:rsid w:val="006E5759"/>
    <w:rsid w:val="006E5AC4"/>
    <w:rsid w:val="006E5E79"/>
    <w:rsid w:val="006E5EF4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11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3FAE"/>
    <w:rsid w:val="006F4082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53E"/>
    <w:rsid w:val="006F7C7E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975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771"/>
    <w:rsid w:val="00712A54"/>
    <w:rsid w:val="00712C9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67F"/>
    <w:rsid w:val="00715A27"/>
    <w:rsid w:val="00715AC3"/>
    <w:rsid w:val="00715C12"/>
    <w:rsid w:val="0071609F"/>
    <w:rsid w:val="0071617E"/>
    <w:rsid w:val="007168A7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3A4"/>
    <w:rsid w:val="007245DB"/>
    <w:rsid w:val="00724C28"/>
    <w:rsid w:val="00725161"/>
    <w:rsid w:val="00725237"/>
    <w:rsid w:val="0072599C"/>
    <w:rsid w:val="00725BEA"/>
    <w:rsid w:val="00725DB0"/>
    <w:rsid w:val="00726245"/>
    <w:rsid w:val="00726542"/>
    <w:rsid w:val="0072679C"/>
    <w:rsid w:val="0072689D"/>
    <w:rsid w:val="00726CC0"/>
    <w:rsid w:val="00726E25"/>
    <w:rsid w:val="0072712A"/>
    <w:rsid w:val="00727171"/>
    <w:rsid w:val="00727BBF"/>
    <w:rsid w:val="00727C6C"/>
    <w:rsid w:val="00727E50"/>
    <w:rsid w:val="0073019A"/>
    <w:rsid w:val="0073023D"/>
    <w:rsid w:val="00730C90"/>
    <w:rsid w:val="00730E9F"/>
    <w:rsid w:val="00731027"/>
    <w:rsid w:val="00731044"/>
    <w:rsid w:val="00731434"/>
    <w:rsid w:val="00731703"/>
    <w:rsid w:val="0073173D"/>
    <w:rsid w:val="00731773"/>
    <w:rsid w:val="00731C0A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9B0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37FD3"/>
    <w:rsid w:val="007400A9"/>
    <w:rsid w:val="007404CA"/>
    <w:rsid w:val="00740543"/>
    <w:rsid w:val="00740D3F"/>
    <w:rsid w:val="00740E99"/>
    <w:rsid w:val="00740F25"/>
    <w:rsid w:val="007411ED"/>
    <w:rsid w:val="00741429"/>
    <w:rsid w:val="0074175C"/>
    <w:rsid w:val="00741B1D"/>
    <w:rsid w:val="00741CC5"/>
    <w:rsid w:val="00741DFC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DA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13"/>
    <w:rsid w:val="00746CCB"/>
    <w:rsid w:val="00746E89"/>
    <w:rsid w:val="00746EA1"/>
    <w:rsid w:val="007473D9"/>
    <w:rsid w:val="00747640"/>
    <w:rsid w:val="00747BEE"/>
    <w:rsid w:val="00747F91"/>
    <w:rsid w:val="007501BD"/>
    <w:rsid w:val="00750209"/>
    <w:rsid w:val="007505E7"/>
    <w:rsid w:val="00750AE5"/>
    <w:rsid w:val="00750BB7"/>
    <w:rsid w:val="007510D9"/>
    <w:rsid w:val="007514C1"/>
    <w:rsid w:val="00751A5B"/>
    <w:rsid w:val="00751AEF"/>
    <w:rsid w:val="00751E6E"/>
    <w:rsid w:val="00751E8E"/>
    <w:rsid w:val="007520A6"/>
    <w:rsid w:val="00752187"/>
    <w:rsid w:val="00752568"/>
    <w:rsid w:val="00752CFA"/>
    <w:rsid w:val="0075358D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D99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0FEA"/>
    <w:rsid w:val="007613CF"/>
    <w:rsid w:val="007618BA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7A0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67F88"/>
    <w:rsid w:val="0077041A"/>
    <w:rsid w:val="007706EF"/>
    <w:rsid w:val="00770739"/>
    <w:rsid w:val="0077073A"/>
    <w:rsid w:val="00770831"/>
    <w:rsid w:val="0077083E"/>
    <w:rsid w:val="00770875"/>
    <w:rsid w:val="00770FBE"/>
    <w:rsid w:val="007710B6"/>
    <w:rsid w:val="00771219"/>
    <w:rsid w:val="00771285"/>
    <w:rsid w:val="007713A0"/>
    <w:rsid w:val="0077192C"/>
    <w:rsid w:val="00771CF0"/>
    <w:rsid w:val="00771D2F"/>
    <w:rsid w:val="00771F12"/>
    <w:rsid w:val="007720CC"/>
    <w:rsid w:val="007727F7"/>
    <w:rsid w:val="00772B81"/>
    <w:rsid w:val="00772EDB"/>
    <w:rsid w:val="007730D7"/>
    <w:rsid w:val="00773382"/>
    <w:rsid w:val="0077345D"/>
    <w:rsid w:val="00773906"/>
    <w:rsid w:val="00773BC6"/>
    <w:rsid w:val="00773CB2"/>
    <w:rsid w:val="00773CE7"/>
    <w:rsid w:val="00773E18"/>
    <w:rsid w:val="007746D6"/>
    <w:rsid w:val="00774836"/>
    <w:rsid w:val="00774899"/>
    <w:rsid w:val="0077495E"/>
    <w:rsid w:val="00774AEF"/>
    <w:rsid w:val="00774B54"/>
    <w:rsid w:val="00774FEB"/>
    <w:rsid w:val="0077528A"/>
    <w:rsid w:val="00775438"/>
    <w:rsid w:val="00775BB2"/>
    <w:rsid w:val="00775DAE"/>
    <w:rsid w:val="00775EAE"/>
    <w:rsid w:val="00776DFF"/>
    <w:rsid w:val="0077701A"/>
    <w:rsid w:val="007770A7"/>
    <w:rsid w:val="007771CC"/>
    <w:rsid w:val="007773B0"/>
    <w:rsid w:val="0077767B"/>
    <w:rsid w:val="007779BC"/>
    <w:rsid w:val="007779F3"/>
    <w:rsid w:val="00777BC4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815"/>
    <w:rsid w:val="00782900"/>
    <w:rsid w:val="00783207"/>
    <w:rsid w:val="00783811"/>
    <w:rsid w:val="00783858"/>
    <w:rsid w:val="0078413C"/>
    <w:rsid w:val="00784188"/>
    <w:rsid w:val="007842CA"/>
    <w:rsid w:val="00784391"/>
    <w:rsid w:val="0078463D"/>
    <w:rsid w:val="007849BB"/>
    <w:rsid w:val="00784D14"/>
    <w:rsid w:val="0078547F"/>
    <w:rsid w:val="00785970"/>
    <w:rsid w:val="00785982"/>
    <w:rsid w:val="0078646A"/>
    <w:rsid w:val="00786740"/>
    <w:rsid w:val="00786D16"/>
    <w:rsid w:val="00786D41"/>
    <w:rsid w:val="0078702E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C35"/>
    <w:rsid w:val="00792F71"/>
    <w:rsid w:val="00792FE1"/>
    <w:rsid w:val="00793AB5"/>
    <w:rsid w:val="00793DDA"/>
    <w:rsid w:val="00793EAF"/>
    <w:rsid w:val="00793EE7"/>
    <w:rsid w:val="0079404A"/>
    <w:rsid w:val="00794061"/>
    <w:rsid w:val="00795407"/>
    <w:rsid w:val="0079578C"/>
    <w:rsid w:val="00795B41"/>
    <w:rsid w:val="00795C1E"/>
    <w:rsid w:val="00795C24"/>
    <w:rsid w:val="00796112"/>
    <w:rsid w:val="00796699"/>
    <w:rsid w:val="007967D9"/>
    <w:rsid w:val="00796D79"/>
    <w:rsid w:val="007973A6"/>
    <w:rsid w:val="00797446"/>
    <w:rsid w:val="00797568"/>
    <w:rsid w:val="00797B19"/>
    <w:rsid w:val="00797E16"/>
    <w:rsid w:val="00797F17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7FA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0F77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4A4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A8A"/>
    <w:rsid w:val="007C1C52"/>
    <w:rsid w:val="007C2852"/>
    <w:rsid w:val="007C2F7F"/>
    <w:rsid w:val="007C3477"/>
    <w:rsid w:val="007C38DF"/>
    <w:rsid w:val="007C3D4B"/>
    <w:rsid w:val="007C3F5A"/>
    <w:rsid w:val="007C3FDD"/>
    <w:rsid w:val="007C447F"/>
    <w:rsid w:val="007C4ACC"/>
    <w:rsid w:val="007C4BB6"/>
    <w:rsid w:val="007C4BB7"/>
    <w:rsid w:val="007C4CE7"/>
    <w:rsid w:val="007C4D71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1AD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85B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7C1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85D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B9E"/>
    <w:rsid w:val="007F0F57"/>
    <w:rsid w:val="007F116E"/>
    <w:rsid w:val="007F1507"/>
    <w:rsid w:val="007F1758"/>
    <w:rsid w:val="007F17BD"/>
    <w:rsid w:val="007F194C"/>
    <w:rsid w:val="007F1AF3"/>
    <w:rsid w:val="007F2092"/>
    <w:rsid w:val="007F2422"/>
    <w:rsid w:val="007F2A03"/>
    <w:rsid w:val="007F2AE2"/>
    <w:rsid w:val="007F2CED"/>
    <w:rsid w:val="007F2CF4"/>
    <w:rsid w:val="007F2ECE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AF4"/>
    <w:rsid w:val="007F4B88"/>
    <w:rsid w:val="007F4CB9"/>
    <w:rsid w:val="007F514B"/>
    <w:rsid w:val="007F5DB1"/>
    <w:rsid w:val="007F61C6"/>
    <w:rsid w:val="007F6261"/>
    <w:rsid w:val="007F63C3"/>
    <w:rsid w:val="007F6ACD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B26"/>
    <w:rsid w:val="00806C16"/>
    <w:rsid w:val="00806C68"/>
    <w:rsid w:val="00807302"/>
    <w:rsid w:val="00807675"/>
    <w:rsid w:val="0080768B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1661"/>
    <w:rsid w:val="008116E5"/>
    <w:rsid w:val="00812193"/>
    <w:rsid w:val="0081246E"/>
    <w:rsid w:val="008124EF"/>
    <w:rsid w:val="008124F4"/>
    <w:rsid w:val="008126C4"/>
    <w:rsid w:val="008127AF"/>
    <w:rsid w:val="00812E13"/>
    <w:rsid w:val="008136C7"/>
    <w:rsid w:val="00813AD1"/>
    <w:rsid w:val="00813B3A"/>
    <w:rsid w:val="00813C99"/>
    <w:rsid w:val="00813CA5"/>
    <w:rsid w:val="00813FBC"/>
    <w:rsid w:val="00814390"/>
    <w:rsid w:val="00814564"/>
    <w:rsid w:val="00814785"/>
    <w:rsid w:val="00814812"/>
    <w:rsid w:val="008148C3"/>
    <w:rsid w:val="00814961"/>
    <w:rsid w:val="008153F6"/>
    <w:rsid w:val="008154C8"/>
    <w:rsid w:val="00815746"/>
    <w:rsid w:val="00815802"/>
    <w:rsid w:val="0081597F"/>
    <w:rsid w:val="00815B0D"/>
    <w:rsid w:val="00815B53"/>
    <w:rsid w:val="00815E39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17979"/>
    <w:rsid w:val="00820097"/>
    <w:rsid w:val="008204C4"/>
    <w:rsid w:val="00820846"/>
    <w:rsid w:val="00820D63"/>
    <w:rsid w:val="00821278"/>
    <w:rsid w:val="0082130F"/>
    <w:rsid w:val="00821535"/>
    <w:rsid w:val="0082186A"/>
    <w:rsid w:val="0082195D"/>
    <w:rsid w:val="00821993"/>
    <w:rsid w:val="00821A59"/>
    <w:rsid w:val="00821D69"/>
    <w:rsid w:val="00822057"/>
    <w:rsid w:val="008220CE"/>
    <w:rsid w:val="0082219A"/>
    <w:rsid w:val="008224DF"/>
    <w:rsid w:val="00822643"/>
    <w:rsid w:val="00822996"/>
    <w:rsid w:val="00822C9A"/>
    <w:rsid w:val="00822EDC"/>
    <w:rsid w:val="00822FDA"/>
    <w:rsid w:val="00823421"/>
    <w:rsid w:val="0082342B"/>
    <w:rsid w:val="008234AA"/>
    <w:rsid w:val="00823676"/>
    <w:rsid w:val="008236AC"/>
    <w:rsid w:val="00823840"/>
    <w:rsid w:val="0082385A"/>
    <w:rsid w:val="00823ABE"/>
    <w:rsid w:val="00823B24"/>
    <w:rsid w:val="00824054"/>
    <w:rsid w:val="00824420"/>
    <w:rsid w:val="00824551"/>
    <w:rsid w:val="008246AD"/>
    <w:rsid w:val="0082491D"/>
    <w:rsid w:val="00824AF0"/>
    <w:rsid w:val="00824BFB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6F8D"/>
    <w:rsid w:val="0082710A"/>
    <w:rsid w:val="008273B3"/>
    <w:rsid w:val="008276CD"/>
    <w:rsid w:val="00827785"/>
    <w:rsid w:val="008278E9"/>
    <w:rsid w:val="00827C3F"/>
    <w:rsid w:val="00827DF4"/>
    <w:rsid w:val="008301E3"/>
    <w:rsid w:val="00830728"/>
    <w:rsid w:val="00830809"/>
    <w:rsid w:val="008308E8"/>
    <w:rsid w:val="00830AE4"/>
    <w:rsid w:val="00830E9E"/>
    <w:rsid w:val="008310B0"/>
    <w:rsid w:val="008310C5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22D"/>
    <w:rsid w:val="0083444B"/>
    <w:rsid w:val="0083499A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D1B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336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6C7"/>
    <w:rsid w:val="0085279F"/>
    <w:rsid w:val="008529DF"/>
    <w:rsid w:val="00852C96"/>
    <w:rsid w:val="008532A2"/>
    <w:rsid w:val="00853CC6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772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18F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4D01"/>
    <w:rsid w:val="0086507E"/>
    <w:rsid w:val="008650F0"/>
    <w:rsid w:val="0086529A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AB3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6C6"/>
    <w:rsid w:val="0087594D"/>
    <w:rsid w:val="00875A78"/>
    <w:rsid w:val="00876053"/>
    <w:rsid w:val="00876116"/>
    <w:rsid w:val="0087639E"/>
    <w:rsid w:val="00876701"/>
    <w:rsid w:val="008768DA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421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3BE7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6800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97DD7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CEC"/>
    <w:rsid w:val="008A2E71"/>
    <w:rsid w:val="008A2EB9"/>
    <w:rsid w:val="008A2FA4"/>
    <w:rsid w:val="008A30E0"/>
    <w:rsid w:val="008A3233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D2C"/>
    <w:rsid w:val="008A63DB"/>
    <w:rsid w:val="008A64DD"/>
    <w:rsid w:val="008A6920"/>
    <w:rsid w:val="008A6C2C"/>
    <w:rsid w:val="008A6D08"/>
    <w:rsid w:val="008A6D83"/>
    <w:rsid w:val="008A6F09"/>
    <w:rsid w:val="008A7033"/>
    <w:rsid w:val="008A731D"/>
    <w:rsid w:val="008A73EB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0D0C"/>
    <w:rsid w:val="008B11FC"/>
    <w:rsid w:val="008B174D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6F7"/>
    <w:rsid w:val="008B49CC"/>
    <w:rsid w:val="008B4E3B"/>
    <w:rsid w:val="008B4ECA"/>
    <w:rsid w:val="008B56CB"/>
    <w:rsid w:val="008B5A33"/>
    <w:rsid w:val="008B5E5C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CA5"/>
    <w:rsid w:val="008C0D2B"/>
    <w:rsid w:val="008C0FCE"/>
    <w:rsid w:val="008C1209"/>
    <w:rsid w:val="008C13A9"/>
    <w:rsid w:val="008C14CC"/>
    <w:rsid w:val="008C18CA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7A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8B1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B1D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D41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662"/>
    <w:rsid w:val="008E77C7"/>
    <w:rsid w:val="008E795A"/>
    <w:rsid w:val="008E7DAD"/>
    <w:rsid w:val="008E7E57"/>
    <w:rsid w:val="008F0074"/>
    <w:rsid w:val="008F0AF7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5FF"/>
    <w:rsid w:val="008F6CF0"/>
    <w:rsid w:val="008F6DA5"/>
    <w:rsid w:val="008F7310"/>
    <w:rsid w:val="008F77CB"/>
    <w:rsid w:val="008F7D3C"/>
    <w:rsid w:val="008F7D44"/>
    <w:rsid w:val="009011FD"/>
    <w:rsid w:val="00901259"/>
    <w:rsid w:val="00901288"/>
    <w:rsid w:val="009014A1"/>
    <w:rsid w:val="0090231C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5BD"/>
    <w:rsid w:val="00907869"/>
    <w:rsid w:val="00907A25"/>
    <w:rsid w:val="00907C72"/>
    <w:rsid w:val="00907DEA"/>
    <w:rsid w:val="009101AE"/>
    <w:rsid w:val="0091049D"/>
    <w:rsid w:val="00910690"/>
    <w:rsid w:val="009106E7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27E"/>
    <w:rsid w:val="009145BC"/>
    <w:rsid w:val="00914977"/>
    <w:rsid w:val="00914F49"/>
    <w:rsid w:val="00914FDF"/>
    <w:rsid w:val="00915005"/>
    <w:rsid w:val="009150E7"/>
    <w:rsid w:val="0091533F"/>
    <w:rsid w:val="009159FC"/>
    <w:rsid w:val="00915BCA"/>
    <w:rsid w:val="00915FE1"/>
    <w:rsid w:val="00916153"/>
    <w:rsid w:val="00916C8B"/>
    <w:rsid w:val="00917321"/>
    <w:rsid w:val="009174D2"/>
    <w:rsid w:val="0091752D"/>
    <w:rsid w:val="00917558"/>
    <w:rsid w:val="009178DA"/>
    <w:rsid w:val="009178F5"/>
    <w:rsid w:val="00917BB6"/>
    <w:rsid w:val="00917BC3"/>
    <w:rsid w:val="0092049E"/>
    <w:rsid w:val="00920525"/>
    <w:rsid w:val="0092055F"/>
    <w:rsid w:val="0092062B"/>
    <w:rsid w:val="009208AC"/>
    <w:rsid w:val="00920CC3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7A9"/>
    <w:rsid w:val="0092583C"/>
    <w:rsid w:val="0092584B"/>
    <w:rsid w:val="0092598F"/>
    <w:rsid w:val="00925A15"/>
    <w:rsid w:val="00926065"/>
    <w:rsid w:val="00926143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866"/>
    <w:rsid w:val="00933930"/>
    <w:rsid w:val="00933A2D"/>
    <w:rsid w:val="009341D5"/>
    <w:rsid w:val="00934205"/>
    <w:rsid w:val="009342AF"/>
    <w:rsid w:val="0093439B"/>
    <w:rsid w:val="00934646"/>
    <w:rsid w:val="00934972"/>
    <w:rsid w:val="00934D68"/>
    <w:rsid w:val="00934EBA"/>
    <w:rsid w:val="00934FA2"/>
    <w:rsid w:val="009352F7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7BD"/>
    <w:rsid w:val="00945CE0"/>
    <w:rsid w:val="00945EC4"/>
    <w:rsid w:val="009465F7"/>
    <w:rsid w:val="00946628"/>
    <w:rsid w:val="0094678D"/>
    <w:rsid w:val="009469D6"/>
    <w:rsid w:val="00946B43"/>
    <w:rsid w:val="00946C47"/>
    <w:rsid w:val="009470F8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65B"/>
    <w:rsid w:val="00951D20"/>
    <w:rsid w:val="00951F9F"/>
    <w:rsid w:val="00953477"/>
    <w:rsid w:val="00953992"/>
    <w:rsid w:val="00953BB6"/>
    <w:rsid w:val="0095427F"/>
    <w:rsid w:val="0095456C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512"/>
    <w:rsid w:val="00962B38"/>
    <w:rsid w:val="00962C6C"/>
    <w:rsid w:val="00963197"/>
    <w:rsid w:val="009634DF"/>
    <w:rsid w:val="00963639"/>
    <w:rsid w:val="009636EB"/>
    <w:rsid w:val="00963BB3"/>
    <w:rsid w:val="00963ECA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B64"/>
    <w:rsid w:val="00966E2D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ADC"/>
    <w:rsid w:val="00975BFC"/>
    <w:rsid w:val="00975CA4"/>
    <w:rsid w:val="009768CC"/>
    <w:rsid w:val="00976AD5"/>
    <w:rsid w:val="00976C38"/>
    <w:rsid w:val="00977606"/>
    <w:rsid w:val="00977767"/>
    <w:rsid w:val="009777AD"/>
    <w:rsid w:val="009777D5"/>
    <w:rsid w:val="0097798D"/>
    <w:rsid w:val="00977DE8"/>
    <w:rsid w:val="00977F6C"/>
    <w:rsid w:val="0098013D"/>
    <w:rsid w:val="00980547"/>
    <w:rsid w:val="009808A4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2C6"/>
    <w:rsid w:val="00982696"/>
    <w:rsid w:val="00982845"/>
    <w:rsid w:val="00982858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CA8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C8F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D52"/>
    <w:rsid w:val="00992EC6"/>
    <w:rsid w:val="0099333D"/>
    <w:rsid w:val="009937DF"/>
    <w:rsid w:val="00993984"/>
    <w:rsid w:val="00993A06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229"/>
    <w:rsid w:val="0099536F"/>
    <w:rsid w:val="00995690"/>
    <w:rsid w:val="009956B3"/>
    <w:rsid w:val="009957C7"/>
    <w:rsid w:val="00995A42"/>
    <w:rsid w:val="00995B88"/>
    <w:rsid w:val="009962BC"/>
    <w:rsid w:val="009967A5"/>
    <w:rsid w:val="0099710F"/>
    <w:rsid w:val="0099741A"/>
    <w:rsid w:val="0099757F"/>
    <w:rsid w:val="00997708"/>
    <w:rsid w:val="00997B0B"/>
    <w:rsid w:val="00997E49"/>
    <w:rsid w:val="009A00D0"/>
    <w:rsid w:val="009A056E"/>
    <w:rsid w:val="009A0C7C"/>
    <w:rsid w:val="009A0CC8"/>
    <w:rsid w:val="009A0DA9"/>
    <w:rsid w:val="009A0F46"/>
    <w:rsid w:val="009A105D"/>
    <w:rsid w:val="009A11D2"/>
    <w:rsid w:val="009A1387"/>
    <w:rsid w:val="009A1C08"/>
    <w:rsid w:val="009A1E66"/>
    <w:rsid w:val="009A1ED1"/>
    <w:rsid w:val="009A2095"/>
    <w:rsid w:val="009A22A3"/>
    <w:rsid w:val="009A2301"/>
    <w:rsid w:val="009A26E0"/>
    <w:rsid w:val="009A26F5"/>
    <w:rsid w:val="009A289A"/>
    <w:rsid w:val="009A2A7B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600"/>
    <w:rsid w:val="009A5825"/>
    <w:rsid w:val="009A5957"/>
    <w:rsid w:val="009A595F"/>
    <w:rsid w:val="009A6065"/>
    <w:rsid w:val="009A629F"/>
    <w:rsid w:val="009A6735"/>
    <w:rsid w:val="009A68A5"/>
    <w:rsid w:val="009A7714"/>
    <w:rsid w:val="009A7D66"/>
    <w:rsid w:val="009A7E6A"/>
    <w:rsid w:val="009A7ED7"/>
    <w:rsid w:val="009B007A"/>
    <w:rsid w:val="009B021B"/>
    <w:rsid w:val="009B02D4"/>
    <w:rsid w:val="009B02E5"/>
    <w:rsid w:val="009B03C4"/>
    <w:rsid w:val="009B04AA"/>
    <w:rsid w:val="009B0578"/>
    <w:rsid w:val="009B08F1"/>
    <w:rsid w:val="009B0AD5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7DD"/>
    <w:rsid w:val="009B69AB"/>
    <w:rsid w:val="009B6B05"/>
    <w:rsid w:val="009B6D0F"/>
    <w:rsid w:val="009B7424"/>
    <w:rsid w:val="009B75AA"/>
    <w:rsid w:val="009B75CC"/>
    <w:rsid w:val="009B7B4C"/>
    <w:rsid w:val="009B7B7F"/>
    <w:rsid w:val="009C0025"/>
    <w:rsid w:val="009C0111"/>
    <w:rsid w:val="009C05CF"/>
    <w:rsid w:val="009C0725"/>
    <w:rsid w:val="009C0AA6"/>
    <w:rsid w:val="009C0DC1"/>
    <w:rsid w:val="009C0DFA"/>
    <w:rsid w:val="009C0FFF"/>
    <w:rsid w:val="009C1087"/>
    <w:rsid w:val="009C131E"/>
    <w:rsid w:val="009C141E"/>
    <w:rsid w:val="009C1552"/>
    <w:rsid w:val="009C1DD8"/>
    <w:rsid w:val="009C243A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3E16"/>
    <w:rsid w:val="009C405E"/>
    <w:rsid w:val="009C42EF"/>
    <w:rsid w:val="009C4745"/>
    <w:rsid w:val="009C4C83"/>
    <w:rsid w:val="009C4CFF"/>
    <w:rsid w:val="009C583B"/>
    <w:rsid w:val="009C5B46"/>
    <w:rsid w:val="009C5B48"/>
    <w:rsid w:val="009C5D2B"/>
    <w:rsid w:val="009C5DFF"/>
    <w:rsid w:val="009C6033"/>
    <w:rsid w:val="009C625F"/>
    <w:rsid w:val="009C6338"/>
    <w:rsid w:val="009C6ED3"/>
    <w:rsid w:val="009C746D"/>
    <w:rsid w:val="009C76B4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02B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D2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6F6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375"/>
    <w:rsid w:val="009F082A"/>
    <w:rsid w:val="009F0990"/>
    <w:rsid w:val="009F0B1A"/>
    <w:rsid w:val="009F0D27"/>
    <w:rsid w:val="009F0E93"/>
    <w:rsid w:val="009F0ED1"/>
    <w:rsid w:val="009F1150"/>
    <w:rsid w:val="009F13FE"/>
    <w:rsid w:val="009F14C1"/>
    <w:rsid w:val="009F187B"/>
    <w:rsid w:val="009F1C17"/>
    <w:rsid w:val="009F1D38"/>
    <w:rsid w:val="009F1DEB"/>
    <w:rsid w:val="009F1E02"/>
    <w:rsid w:val="009F1E1F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A8C"/>
    <w:rsid w:val="009F3C3F"/>
    <w:rsid w:val="009F404F"/>
    <w:rsid w:val="009F4171"/>
    <w:rsid w:val="009F42A2"/>
    <w:rsid w:val="009F42AB"/>
    <w:rsid w:val="009F43A2"/>
    <w:rsid w:val="009F4503"/>
    <w:rsid w:val="009F4C50"/>
    <w:rsid w:val="009F4E2B"/>
    <w:rsid w:val="009F52EE"/>
    <w:rsid w:val="009F5316"/>
    <w:rsid w:val="009F555B"/>
    <w:rsid w:val="009F5834"/>
    <w:rsid w:val="009F5B54"/>
    <w:rsid w:val="009F5BBF"/>
    <w:rsid w:val="009F63A9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9F7F8D"/>
    <w:rsid w:val="00A002A8"/>
    <w:rsid w:val="00A00D3A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4DC"/>
    <w:rsid w:val="00A025C9"/>
    <w:rsid w:val="00A0260A"/>
    <w:rsid w:val="00A0261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4D19"/>
    <w:rsid w:val="00A058E0"/>
    <w:rsid w:val="00A05B4F"/>
    <w:rsid w:val="00A05CED"/>
    <w:rsid w:val="00A05D56"/>
    <w:rsid w:val="00A060DC"/>
    <w:rsid w:val="00A061B3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213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51C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9E4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663"/>
    <w:rsid w:val="00A2586E"/>
    <w:rsid w:val="00A260F6"/>
    <w:rsid w:val="00A26268"/>
    <w:rsid w:val="00A26318"/>
    <w:rsid w:val="00A26428"/>
    <w:rsid w:val="00A26731"/>
    <w:rsid w:val="00A26823"/>
    <w:rsid w:val="00A26B9D"/>
    <w:rsid w:val="00A26BD5"/>
    <w:rsid w:val="00A26BF3"/>
    <w:rsid w:val="00A26CEC"/>
    <w:rsid w:val="00A26D7F"/>
    <w:rsid w:val="00A26E40"/>
    <w:rsid w:val="00A2724B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571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8C3"/>
    <w:rsid w:val="00A41924"/>
    <w:rsid w:val="00A41A5E"/>
    <w:rsid w:val="00A41F9F"/>
    <w:rsid w:val="00A420C9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796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50B"/>
    <w:rsid w:val="00A546F8"/>
    <w:rsid w:val="00A54730"/>
    <w:rsid w:val="00A54859"/>
    <w:rsid w:val="00A549F3"/>
    <w:rsid w:val="00A54C1E"/>
    <w:rsid w:val="00A54DCE"/>
    <w:rsid w:val="00A54F92"/>
    <w:rsid w:val="00A5500E"/>
    <w:rsid w:val="00A55045"/>
    <w:rsid w:val="00A55047"/>
    <w:rsid w:val="00A550DE"/>
    <w:rsid w:val="00A5531A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AA4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D78"/>
    <w:rsid w:val="00A67F9F"/>
    <w:rsid w:val="00A7016B"/>
    <w:rsid w:val="00A7019E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20A"/>
    <w:rsid w:val="00A74330"/>
    <w:rsid w:val="00A74D74"/>
    <w:rsid w:val="00A74F9F"/>
    <w:rsid w:val="00A74FAB"/>
    <w:rsid w:val="00A7519F"/>
    <w:rsid w:val="00A75236"/>
    <w:rsid w:val="00A753E2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16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3FE0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C54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09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583"/>
    <w:rsid w:val="00AA47D7"/>
    <w:rsid w:val="00AA4A75"/>
    <w:rsid w:val="00AA4D28"/>
    <w:rsid w:val="00AA5351"/>
    <w:rsid w:val="00AA5592"/>
    <w:rsid w:val="00AA5C60"/>
    <w:rsid w:val="00AA5D5A"/>
    <w:rsid w:val="00AA6119"/>
    <w:rsid w:val="00AA61C9"/>
    <w:rsid w:val="00AA6343"/>
    <w:rsid w:val="00AA657B"/>
    <w:rsid w:val="00AA6589"/>
    <w:rsid w:val="00AA66C2"/>
    <w:rsid w:val="00AA6A70"/>
    <w:rsid w:val="00AA6ED8"/>
    <w:rsid w:val="00AA7214"/>
    <w:rsid w:val="00AA75CF"/>
    <w:rsid w:val="00AA7E2C"/>
    <w:rsid w:val="00AB0289"/>
    <w:rsid w:val="00AB1192"/>
    <w:rsid w:val="00AB15DE"/>
    <w:rsid w:val="00AB1630"/>
    <w:rsid w:val="00AB197F"/>
    <w:rsid w:val="00AB1BE6"/>
    <w:rsid w:val="00AB1D98"/>
    <w:rsid w:val="00AB2411"/>
    <w:rsid w:val="00AB2CAB"/>
    <w:rsid w:val="00AB2DA6"/>
    <w:rsid w:val="00AB303F"/>
    <w:rsid w:val="00AB30AA"/>
    <w:rsid w:val="00AB33A5"/>
    <w:rsid w:val="00AB3728"/>
    <w:rsid w:val="00AB3A34"/>
    <w:rsid w:val="00AB3A3D"/>
    <w:rsid w:val="00AB3BA5"/>
    <w:rsid w:val="00AB3CD7"/>
    <w:rsid w:val="00AB3CF0"/>
    <w:rsid w:val="00AB43AF"/>
    <w:rsid w:val="00AB485D"/>
    <w:rsid w:val="00AB48EC"/>
    <w:rsid w:val="00AB4920"/>
    <w:rsid w:val="00AB4AFE"/>
    <w:rsid w:val="00AB4B0A"/>
    <w:rsid w:val="00AB4C79"/>
    <w:rsid w:val="00AB4F4D"/>
    <w:rsid w:val="00AB51F4"/>
    <w:rsid w:val="00AB5B96"/>
    <w:rsid w:val="00AB5C28"/>
    <w:rsid w:val="00AB5C5B"/>
    <w:rsid w:val="00AB5CF2"/>
    <w:rsid w:val="00AB5E6B"/>
    <w:rsid w:val="00AB5E94"/>
    <w:rsid w:val="00AB5FA5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5F0"/>
    <w:rsid w:val="00AC1AF9"/>
    <w:rsid w:val="00AC1B15"/>
    <w:rsid w:val="00AC279D"/>
    <w:rsid w:val="00AC2994"/>
    <w:rsid w:val="00AC36E4"/>
    <w:rsid w:val="00AC392D"/>
    <w:rsid w:val="00AC3AF6"/>
    <w:rsid w:val="00AC3C7A"/>
    <w:rsid w:val="00AC3F74"/>
    <w:rsid w:val="00AC3FE1"/>
    <w:rsid w:val="00AC43FF"/>
    <w:rsid w:val="00AC4924"/>
    <w:rsid w:val="00AC4AC9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4E9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6EA6"/>
    <w:rsid w:val="00AD70B0"/>
    <w:rsid w:val="00AD718E"/>
    <w:rsid w:val="00AD7733"/>
    <w:rsid w:val="00AD7B3C"/>
    <w:rsid w:val="00AD7BC6"/>
    <w:rsid w:val="00AD7D23"/>
    <w:rsid w:val="00AD7D4F"/>
    <w:rsid w:val="00AE05FE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982"/>
    <w:rsid w:val="00AE1CA1"/>
    <w:rsid w:val="00AE29AF"/>
    <w:rsid w:val="00AE2B00"/>
    <w:rsid w:val="00AE2BAF"/>
    <w:rsid w:val="00AE2D48"/>
    <w:rsid w:val="00AE3068"/>
    <w:rsid w:val="00AE31D4"/>
    <w:rsid w:val="00AE3270"/>
    <w:rsid w:val="00AE3712"/>
    <w:rsid w:val="00AE38BD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5F3F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3ED3"/>
    <w:rsid w:val="00AF4172"/>
    <w:rsid w:val="00AF429B"/>
    <w:rsid w:val="00AF42F5"/>
    <w:rsid w:val="00AF46D1"/>
    <w:rsid w:val="00AF47B1"/>
    <w:rsid w:val="00AF4AF8"/>
    <w:rsid w:val="00AF5659"/>
    <w:rsid w:val="00AF6168"/>
    <w:rsid w:val="00AF62DE"/>
    <w:rsid w:val="00AF6303"/>
    <w:rsid w:val="00AF63C1"/>
    <w:rsid w:val="00AF680A"/>
    <w:rsid w:val="00AF6A26"/>
    <w:rsid w:val="00AF6CB6"/>
    <w:rsid w:val="00AF6CF4"/>
    <w:rsid w:val="00AF6E16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1BC"/>
    <w:rsid w:val="00B0294C"/>
    <w:rsid w:val="00B02C3C"/>
    <w:rsid w:val="00B02E92"/>
    <w:rsid w:val="00B031DB"/>
    <w:rsid w:val="00B03205"/>
    <w:rsid w:val="00B032FB"/>
    <w:rsid w:val="00B0343C"/>
    <w:rsid w:val="00B03446"/>
    <w:rsid w:val="00B03FA9"/>
    <w:rsid w:val="00B044A3"/>
    <w:rsid w:val="00B0466B"/>
    <w:rsid w:val="00B04674"/>
    <w:rsid w:val="00B05061"/>
    <w:rsid w:val="00B050CA"/>
    <w:rsid w:val="00B056C2"/>
    <w:rsid w:val="00B056D7"/>
    <w:rsid w:val="00B056FA"/>
    <w:rsid w:val="00B0575F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B2C"/>
    <w:rsid w:val="00B07C0E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4CD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5F12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59F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566"/>
    <w:rsid w:val="00B239A0"/>
    <w:rsid w:val="00B23B61"/>
    <w:rsid w:val="00B23BD6"/>
    <w:rsid w:val="00B23D96"/>
    <w:rsid w:val="00B24072"/>
    <w:rsid w:val="00B24181"/>
    <w:rsid w:val="00B241CB"/>
    <w:rsid w:val="00B2435C"/>
    <w:rsid w:val="00B24362"/>
    <w:rsid w:val="00B24525"/>
    <w:rsid w:val="00B24A71"/>
    <w:rsid w:val="00B24DEC"/>
    <w:rsid w:val="00B25205"/>
    <w:rsid w:val="00B2521D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0FDC"/>
    <w:rsid w:val="00B310BD"/>
    <w:rsid w:val="00B31324"/>
    <w:rsid w:val="00B31359"/>
    <w:rsid w:val="00B31374"/>
    <w:rsid w:val="00B3180D"/>
    <w:rsid w:val="00B321B1"/>
    <w:rsid w:val="00B321B5"/>
    <w:rsid w:val="00B326D9"/>
    <w:rsid w:val="00B327B6"/>
    <w:rsid w:val="00B32B8E"/>
    <w:rsid w:val="00B32C8F"/>
    <w:rsid w:val="00B32D7D"/>
    <w:rsid w:val="00B33007"/>
    <w:rsid w:val="00B33377"/>
    <w:rsid w:val="00B33626"/>
    <w:rsid w:val="00B33653"/>
    <w:rsid w:val="00B336B6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138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191"/>
    <w:rsid w:val="00B422C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78F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348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2FD1"/>
    <w:rsid w:val="00B53247"/>
    <w:rsid w:val="00B533AE"/>
    <w:rsid w:val="00B5382E"/>
    <w:rsid w:val="00B53AEE"/>
    <w:rsid w:val="00B53D0B"/>
    <w:rsid w:val="00B54636"/>
    <w:rsid w:val="00B54873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7CC"/>
    <w:rsid w:val="00B62A83"/>
    <w:rsid w:val="00B62BAB"/>
    <w:rsid w:val="00B62BC5"/>
    <w:rsid w:val="00B62E0E"/>
    <w:rsid w:val="00B62EE4"/>
    <w:rsid w:val="00B630F2"/>
    <w:rsid w:val="00B6315D"/>
    <w:rsid w:val="00B63267"/>
    <w:rsid w:val="00B632C1"/>
    <w:rsid w:val="00B63315"/>
    <w:rsid w:val="00B63355"/>
    <w:rsid w:val="00B633BB"/>
    <w:rsid w:val="00B63725"/>
    <w:rsid w:val="00B63CB2"/>
    <w:rsid w:val="00B63F4B"/>
    <w:rsid w:val="00B64062"/>
    <w:rsid w:val="00B64224"/>
    <w:rsid w:val="00B64276"/>
    <w:rsid w:val="00B64567"/>
    <w:rsid w:val="00B64865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38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3B3"/>
    <w:rsid w:val="00B7279D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2A6"/>
    <w:rsid w:val="00B76626"/>
    <w:rsid w:val="00B76937"/>
    <w:rsid w:val="00B76B31"/>
    <w:rsid w:val="00B777A9"/>
    <w:rsid w:val="00B77A6C"/>
    <w:rsid w:val="00B77B4F"/>
    <w:rsid w:val="00B80174"/>
    <w:rsid w:val="00B80239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13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46"/>
    <w:rsid w:val="00B852FE"/>
    <w:rsid w:val="00B853C9"/>
    <w:rsid w:val="00B8555F"/>
    <w:rsid w:val="00B856B2"/>
    <w:rsid w:val="00B85B4A"/>
    <w:rsid w:val="00B85DA4"/>
    <w:rsid w:val="00B85DC6"/>
    <w:rsid w:val="00B867B6"/>
    <w:rsid w:val="00B871CC"/>
    <w:rsid w:val="00B87558"/>
    <w:rsid w:val="00B87657"/>
    <w:rsid w:val="00B876C2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62"/>
    <w:rsid w:val="00B93B8F"/>
    <w:rsid w:val="00B93E33"/>
    <w:rsid w:val="00B93F33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705F"/>
    <w:rsid w:val="00B9743B"/>
    <w:rsid w:val="00B97504"/>
    <w:rsid w:val="00B97CC7"/>
    <w:rsid w:val="00B97DF7"/>
    <w:rsid w:val="00B97E1E"/>
    <w:rsid w:val="00B97EE1"/>
    <w:rsid w:val="00B97FC0"/>
    <w:rsid w:val="00BA0721"/>
    <w:rsid w:val="00BA0821"/>
    <w:rsid w:val="00BA091D"/>
    <w:rsid w:val="00BA0AFF"/>
    <w:rsid w:val="00BA0B72"/>
    <w:rsid w:val="00BA0BD5"/>
    <w:rsid w:val="00BA0CBB"/>
    <w:rsid w:val="00BA0D09"/>
    <w:rsid w:val="00BA1441"/>
    <w:rsid w:val="00BA19A7"/>
    <w:rsid w:val="00BA1D48"/>
    <w:rsid w:val="00BA20A3"/>
    <w:rsid w:val="00BA21A8"/>
    <w:rsid w:val="00BA224A"/>
    <w:rsid w:val="00BA22B4"/>
    <w:rsid w:val="00BA22FB"/>
    <w:rsid w:val="00BA26A7"/>
    <w:rsid w:val="00BA2998"/>
    <w:rsid w:val="00BA2BDB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258"/>
    <w:rsid w:val="00BA776F"/>
    <w:rsid w:val="00BA7BE0"/>
    <w:rsid w:val="00BA7CAC"/>
    <w:rsid w:val="00BA7EDD"/>
    <w:rsid w:val="00BA7FF4"/>
    <w:rsid w:val="00BB00F5"/>
    <w:rsid w:val="00BB039A"/>
    <w:rsid w:val="00BB04F2"/>
    <w:rsid w:val="00BB07E0"/>
    <w:rsid w:val="00BB0EAD"/>
    <w:rsid w:val="00BB0F85"/>
    <w:rsid w:val="00BB11D6"/>
    <w:rsid w:val="00BB18EB"/>
    <w:rsid w:val="00BB1AFF"/>
    <w:rsid w:val="00BB1C22"/>
    <w:rsid w:val="00BB1E8E"/>
    <w:rsid w:val="00BB1EBF"/>
    <w:rsid w:val="00BB2235"/>
    <w:rsid w:val="00BB22D7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3F4"/>
    <w:rsid w:val="00BC04DE"/>
    <w:rsid w:val="00BC06E4"/>
    <w:rsid w:val="00BC0D8C"/>
    <w:rsid w:val="00BC0F24"/>
    <w:rsid w:val="00BC1065"/>
    <w:rsid w:val="00BC148D"/>
    <w:rsid w:val="00BC166E"/>
    <w:rsid w:val="00BC17E9"/>
    <w:rsid w:val="00BC1A76"/>
    <w:rsid w:val="00BC20C3"/>
    <w:rsid w:val="00BC21ED"/>
    <w:rsid w:val="00BC22D8"/>
    <w:rsid w:val="00BC24CC"/>
    <w:rsid w:val="00BC24DD"/>
    <w:rsid w:val="00BC25AC"/>
    <w:rsid w:val="00BC2699"/>
    <w:rsid w:val="00BC2738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CE5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50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0983"/>
    <w:rsid w:val="00BE1277"/>
    <w:rsid w:val="00BE130C"/>
    <w:rsid w:val="00BE13CB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2EB7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07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87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D85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7A1"/>
    <w:rsid w:val="00C06A2A"/>
    <w:rsid w:val="00C06EE7"/>
    <w:rsid w:val="00C0713E"/>
    <w:rsid w:val="00C0718D"/>
    <w:rsid w:val="00C074AC"/>
    <w:rsid w:val="00C077BF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0FD2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6B6"/>
    <w:rsid w:val="00C12862"/>
    <w:rsid w:val="00C12A1A"/>
    <w:rsid w:val="00C12DFF"/>
    <w:rsid w:val="00C12EBB"/>
    <w:rsid w:val="00C12F04"/>
    <w:rsid w:val="00C136FA"/>
    <w:rsid w:val="00C13D02"/>
    <w:rsid w:val="00C140B8"/>
    <w:rsid w:val="00C14E57"/>
    <w:rsid w:val="00C14EDB"/>
    <w:rsid w:val="00C15179"/>
    <w:rsid w:val="00C1540C"/>
    <w:rsid w:val="00C1541F"/>
    <w:rsid w:val="00C15605"/>
    <w:rsid w:val="00C156C6"/>
    <w:rsid w:val="00C159FA"/>
    <w:rsid w:val="00C15AB8"/>
    <w:rsid w:val="00C16583"/>
    <w:rsid w:val="00C168D5"/>
    <w:rsid w:val="00C16ED1"/>
    <w:rsid w:val="00C1716B"/>
    <w:rsid w:val="00C1738E"/>
    <w:rsid w:val="00C17490"/>
    <w:rsid w:val="00C178E8"/>
    <w:rsid w:val="00C17E1C"/>
    <w:rsid w:val="00C17F63"/>
    <w:rsid w:val="00C208CE"/>
    <w:rsid w:val="00C2097B"/>
    <w:rsid w:val="00C20BAD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7E6"/>
    <w:rsid w:val="00C22EE2"/>
    <w:rsid w:val="00C22F59"/>
    <w:rsid w:val="00C2301A"/>
    <w:rsid w:val="00C23503"/>
    <w:rsid w:val="00C236AA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27F7A"/>
    <w:rsid w:val="00C30005"/>
    <w:rsid w:val="00C30211"/>
    <w:rsid w:val="00C30867"/>
    <w:rsid w:val="00C3096C"/>
    <w:rsid w:val="00C30E2D"/>
    <w:rsid w:val="00C3120F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7C"/>
    <w:rsid w:val="00C34EAE"/>
    <w:rsid w:val="00C35346"/>
    <w:rsid w:val="00C3579E"/>
    <w:rsid w:val="00C35829"/>
    <w:rsid w:val="00C35A81"/>
    <w:rsid w:val="00C35AE1"/>
    <w:rsid w:val="00C35AE2"/>
    <w:rsid w:val="00C35B61"/>
    <w:rsid w:val="00C36BD4"/>
    <w:rsid w:val="00C36DE4"/>
    <w:rsid w:val="00C36E7B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9A9"/>
    <w:rsid w:val="00C42EC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5FC3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5F1"/>
    <w:rsid w:val="00C50D86"/>
    <w:rsid w:val="00C50E74"/>
    <w:rsid w:val="00C50EB3"/>
    <w:rsid w:val="00C510C0"/>
    <w:rsid w:val="00C5115B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35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1A1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4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AB8"/>
    <w:rsid w:val="00C71CE8"/>
    <w:rsid w:val="00C71CE9"/>
    <w:rsid w:val="00C71E4D"/>
    <w:rsid w:val="00C723A7"/>
    <w:rsid w:val="00C7260F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5E1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82D"/>
    <w:rsid w:val="00C80D52"/>
    <w:rsid w:val="00C812C5"/>
    <w:rsid w:val="00C813EB"/>
    <w:rsid w:val="00C815A9"/>
    <w:rsid w:val="00C8183B"/>
    <w:rsid w:val="00C81C22"/>
    <w:rsid w:val="00C81C5E"/>
    <w:rsid w:val="00C82793"/>
    <w:rsid w:val="00C827FF"/>
    <w:rsid w:val="00C82AE1"/>
    <w:rsid w:val="00C82BEB"/>
    <w:rsid w:val="00C8317A"/>
    <w:rsid w:val="00C831A7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5D0"/>
    <w:rsid w:val="00C90A3B"/>
    <w:rsid w:val="00C90A80"/>
    <w:rsid w:val="00C90B4D"/>
    <w:rsid w:val="00C90BEA"/>
    <w:rsid w:val="00C90C92"/>
    <w:rsid w:val="00C90E45"/>
    <w:rsid w:val="00C90F6C"/>
    <w:rsid w:val="00C9163B"/>
    <w:rsid w:val="00C91A40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724"/>
    <w:rsid w:val="00C9691D"/>
    <w:rsid w:val="00C9695E"/>
    <w:rsid w:val="00C96AC0"/>
    <w:rsid w:val="00C96E2B"/>
    <w:rsid w:val="00C96FE4"/>
    <w:rsid w:val="00C97518"/>
    <w:rsid w:val="00C97671"/>
    <w:rsid w:val="00C976F7"/>
    <w:rsid w:val="00C97727"/>
    <w:rsid w:val="00C97847"/>
    <w:rsid w:val="00C97891"/>
    <w:rsid w:val="00C97F39"/>
    <w:rsid w:val="00CA0326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784"/>
    <w:rsid w:val="00CA3990"/>
    <w:rsid w:val="00CA423E"/>
    <w:rsid w:val="00CA47CC"/>
    <w:rsid w:val="00CA4AA7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3E6"/>
    <w:rsid w:val="00CC2443"/>
    <w:rsid w:val="00CC24CC"/>
    <w:rsid w:val="00CC2635"/>
    <w:rsid w:val="00CC267F"/>
    <w:rsid w:val="00CC2919"/>
    <w:rsid w:val="00CC2983"/>
    <w:rsid w:val="00CC2B39"/>
    <w:rsid w:val="00CC2B9F"/>
    <w:rsid w:val="00CC2CEA"/>
    <w:rsid w:val="00CC3114"/>
    <w:rsid w:val="00CC3117"/>
    <w:rsid w:val="00CC312D"/>
    <w:rsid w:val="00CC324B"/>
    <w:rsid w:val="00CC33AC"/>
    <w:rsid w:val="00CC45CD"/>
    <w:rsid w:val="00CC4780"/>
    <w:rsid w:val="00CC49B4"/>
    <w:rsid w:val="00CC4ED3"/>
    <w:rsid w:val="00CC4F51"/>
    <w:rsid w:val="00CC5352"/>
    <w:rsid w:val="00CC573B"/>
    <w:rsid w:val="00CC5C80"/>
    <w:rsid w:val="00CC619F"/>
    <w:rsid w:val="00CC653F"/>
    <w:rsid w:val="00CC6756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8AA"/>
    <w:rsid w:val="00CD1ADF"/>
    <w:rsid w:val="00CD1C44"/>
    <w:rsid w:val="00CD1D93"/>
    <w:rsid w:val="00CD1E4D"/>
    <w:rsid w:val="00CD1E70"/>
    <w:rsid w:val="00CD20D4"/>
    <w:rsid w:val="00CD20D9"/>
    <w:rsid w:val="00CD21D0"/>
    <w:rsid w:val="00CD238C"/>
    <w:rsid w:val="00CD23AE"/>
    <w:rsid w:val="00CD2775"/>
    <w:rsid w:val="00CD3020"/>
    <w:rsid w:val="00CD31EA"/>
    <w:rsid w:val="00CD3252"/>
    <w:rsid w:val="00CD3448"/>
    <w:rsid w:val="00CD36BA"/>
    <w:rsid w:val="00CD3C9F"/>
    <w:rsid w:val="00CD40CD"/>
    <w:rsid w:val="00CD4511"/>
    <w:rsid w:val="00CD4588"/>
    <w:rsid w:val="00CD4A49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3A7"/>
    <w:rsid w:val="00CE34CC"/>
    <w:rsid w:val="00CE3788"/>
    <w:rsid w:val="00CE465B"/>
    <w:rsid w:val="00CE46C7"/>
    <w:rsid w:val="00CE46D3"/>
    <w:rsid w:val="00CE47E8"/>
    <w:rsid w:val="00CE48B2"/>
    <w:rsid w:val="00CE497B"/>
    <w:rsid w:val="00CE4BA8"/>
    <w:rsid w:val="00CE4D9A"/>
    <w:rsid w:val="00CE4E16"/>
    <w:rsid w:val="00CE5179"/>
    <w:rsid w:val="00CE5899"/>
    <w:rsid w:val="00CE5930"/>
    <w:rsid w:val="00CE5E4C"/>
    <w:rsid w:val="00CE60DB"/>
    <w:rsid w:val="00CE6557"/>
    <w:rsid w:val="00CE65D3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738"/>
    <w:rsid w:val="00CF193D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31D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374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7A9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6EB"/>
    <w:rsid w:val="00D0781C"/>
    <w:rsid w:val="00D079E9"/>
    <w:rsid w:val="00D079EF"/>
    <w:rsid w:val="00D07F95"/>
    <w:rsid w:val="00D1010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C9E"/>
    <w:rsid w:val="00D12D9C"/>
    <w:rsid w:val="00D12EEB"/>
    <w:rsid w:val="00D1391D"/>
    <w:rsid w:val="00D13EB7"/>
    <w:rsid w:val="00D13F71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6AEF"/>
    <w:rsid w:val="00D17179"/>
    <w:rsid w:val="00D174D6"/>
    <w:rsid w:val="00D17516"/>
    <w:rsid w:val="00D179E9"/>
    <w:rsid w:val="00D17D71"/>
    <w:rsid w:val="00D17F58"/>
    <w:rsid w:val="00D17F60"/>
    <w:rsid w:val="00D2024F"/>
    <w:rsid w:val="00D2063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164"/>
    <w:rsid w:val="00D222D6"/>
    <w:rsid w:val="00D2266E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605"/>
    <w:rsid w:val="00D2579A"/>
    <w:rsid w:val="00D25E9C"/>
    <w:rsid w:val="00D25ECF"/>
    <w:rsid w:val="00D2615F"/>
    <w:rsid w:val="00D26195"/>
    <w:rsid w:val="00D26278"/>
    <w:rsid w:val="00D2643A"/>
    <w:rsid w:val="00D265D3"/>
    <w:rsid w:val="00D267EC"/>
    <w:rsid w:val="00D2698D"/>
    <w:rsid w:val="00D273A3"/>
    <w:rsid w:val="00D273CD"/>
    <w:rsid w:val="00D27D83"/>
    <w:rsid w:val="00D27E88"/>
    <w:rsid w:val="00D27EF0"/>
    <w:rsid w:val="00D30287"/>
    <w:rsid w:val="00D30377"/>
    <w:rsid w:val="00D307A2"/>
    <w:rsid w:val="00D30C71"/>
    <w:rsid w:val="00D30C79"/>
    <w:rsid w:val="00D311BB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4FFF"/>
    <w:rsid w:val="00D353E1"/>
    <w:rsid w:val="00D35AFE"/>
    <w:rsid w:val="00D3614C"/>
    <w:rsid w:val="00D36210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AF5"/>
    <w:rsid w:val="00D40FBF"/>
    <w:rsid w:val="00D410C5"/>
    <w:rsid w:val="00D410D7"/>
    <w:rsid w:val="00D41227"/>
    <w:rsid w:val="00D41940"/>
    <w:rsid w:val="00D41A7D"/>
    <w:rsid w:val="00D420E6"/>
    <w:rsid w:val="00D42567"/>
    <w:rsid w:val="00D4315D"/>
    <w:rsid w:val="00D434F7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26C"/>
    <w:rsid w:val="00D475B3"/>
    <w:rsid w:val="00D477D6"/>
    <w:rsid w:val="00D47A08"/>
    <w:rsid w:val="00D47DF1"/>
    <w:rsid w:val="00D504FA"/>
    <w:rsid w:val="00D5060C"/>
    <w:rsid w:val="00D50855"/>
    <w:rsid w:val="00D51220"/>
    <w:rsid w:val="00D516E3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256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20"/>
    <w:rsid w:val="00D60066"/>
    <w:rsid w:val="00D60095"/>
    <w:rsid w:val="00D601CD"/>
    <w:rsid w:val="00D6034F"/>
    <w:rsid w:val="00D60FCF"/>
    <w:rsid w:val="00D6120B"/>
    <w:rsid w:val="00D61491"/>
    <w:rsid w:val="00D61887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94"/>
    <w:rsid w:val="00D638E6"/>
    <w:rsid w:val="00D63E0B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440"/>
    <w:rsid w:val="00D6653B"/>
    <w:rsid w:val="00D66644"/>
    <w:rsid w:val="00D667A0"/>
    <w:rsid w:val="00D667E0"/>
    <w:rsid w:val="00D66A4C"/>
    <w:rsid w:val="00D66D10"/>
    <w:rsid w:val="00D66D1F"/>
    <w:rsid w:val="00D671A8"/>
    <w:rsid w:val="00D67AE7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09"/>
    <w:rsid w:val="00D72740"/>
    <w:rsid w:val="00D729D6"/>
    <w:rsid w:val="00D72CFD"/>
    <w:rsid w:val="00D7392B"/>
    <w:rsid w:val="00D739A4"/>
    <w:rsid w:val="00D73A21"/>
    <w:rsid w:val="00D74359"/>
    <w:rsid w:val="00D74773"/>
    <w:rsid w:val="00D747B2"/>
    <w:rsid w:val="00D74864"/>
    <w:rsid w:val="00D749B8"/>
    <w:rsid w:val="00D74D04"/>
    <w:rsid w:val="00D75033"/>
    <w:rsid w:val="00D7523F"/>
    <w:rsid w:val="00D75409"/>
    <w:rsid w:val="00D75542"/>
    <w:rsid w:val="00D75867"/>
    <w:rsid w:val="00D759E0"/>
    <w:rsid w:val="00D75FCA"/>
    <w:rsid w:val="00D761AE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301"/>
    <w:rsid w:val="00D81482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19C8"/>
    <w:rsid w:val="00D9281E"/>
    <w:rsid w:val="00D92CAA"/>
    <w:rsid w:val="00D92DB0"/>
    <w:rsid w:val="00D92EB0"/>
    <w:rsid w:val="00D9381C"/>
    <w:rsid w:val="00D94090"/>
    <w:rsid w:val="00D9418B"/>
    <w:rsid w:val="00D94326"/>
    <w:rsid w:val="00D94337"/>
    <w:rsid w:val="00D94E44"/>
    <w:rsid w:val="00D95080"/>
    <w:rsid w:val="00D951C5"/>
    <w:rsid w:val="00D954E3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B5E"/>
    <w:rsid w:val="00D97D38"/>
    <w:rsid w:val="00D97E89"/>
    <w:rsid w:val="00D97E9F"/>
    <w:rsid w:val="00DA00A4"/>
    <w:rsid w:val="00DA01A9"/>
    <w:rsid w:val="00DA04D2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45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48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483"/>
    <w:rsid w:val="00DB268F"/>
    <w:rsid w:val="00DB2C66"/>
    <w:rsid w:val="00DB3449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558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29D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173"/>
    <w:rsid w:val="00DC758A"/>
    <w:rsid w:val="00DC7636"/>
    <w:rsid w:val="00DC79F9"/>
    <w:rsid w:val="00DC7B5A"/>
    <w:rsid w:val="00DC7E51"/>
    <w:rsid w:val="00DD006C"/>
    <w:rsid w:val="00DD0EFA"/>
    <w:rsid w:val="00DD11ED"/>
    <w:rsid w:val="00DD14EC"/>
    <w:rsid w:val="00DD1996"/>
    <w:rsid w:val="00DD2179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B13"/>
    <w:rsid w:val="00DD6DD4"/>
    <w:rsid w:val="00DD6F42"/>
    <w:rsid w:val="00DD718A"/>
    <w:rsid w:val="00DD71FF"/>
    <w:rsid w:val="00DD7391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353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0BD"/>
    <w:rsid w:val="00DE6325"/>
    <w:rsid w:val="00DE73E5"/>
    <w:rsid w:val="00DE73FB"/>
    <w:rsid w:val="00DE75B6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20"/>
    <w:rsid w:val="00DF0EAD"/>
    <w:rsid w:val="00DF1124"/>
    <w:rsid w:val="00DF13BC"/>
    <w:rsid w:val="00DF1BCC"/>
    <w:rsid w:val="00DF1D55"/>
    <w:rsid w:val="00DF1D6E"/>
    <w:rsid w:val="00DF2334"/>
    <w:rsid w:val="00DF2F4D"/>
    <w:rsid w:val="00DF2FFB"/>
    <w:rsid w:val="00DF31D0"/>
    <w:rsid w:val="00DF3632"/>
    <w:rsid w:val="00DF3680"/>
    <w:rsid w:val="00DF3CB1"/>
    <w:rsid w:val="00DF3DF5"/>
    <w:rsid w:val="00DF3EFA"/>
    <w:rsid w:val="00DF407C"/>
    <w:rsid w:val="00DF412A"/>
    <w:rsid w:val="00DF4200"/>
    <w:rsid w:val="00DF43F8"/>
    <w:rsid w:val="00DF46FA"/>
    <w:rsid w:val="00DF48ED"/>
    <w:rsid w:val="00DF4D57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00B"/>
    <w:rsid w:val="00E001E9"/>
    <w:rsid w:val="00E0047D"/>
    <w:rsid w:val="00E008D7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69B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BBE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377"/>
    <w:rsid w:val="00E13450"/>
    <w:rsid w:val="00E13486"/>
    <w:rsid w:val="00E134CF"/>
    <w:rsid w:val="00E13E08"/>
    <w:rsid w:val="00E13E44"/>
    <w:rsid w:val="00E13EF4"/>
    <w:rsid w:val="00E13F17"/>
    <w:rsid w:val="00E14416"/>
    <w:rsid w:val="00E1460B"/>
    <w:rsid w:val="00E14648"/>
    <w:rsid w:val="00E147C6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ECF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4BB5"/>
    <w:rsid w:val="00E25ABB"/>
    <w:rsid w:val="00E25F44"/>
    <w:rsid w:val="00E25F92"/>
    <w:rsid w:val="00E261AE"/>
    <w:rsid w:val="00E2632A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0BE"/>
    <w:rsid w:val="00E305A8"/>
    <w:rsid w:val="00E30738"/>
    <w:rsid w:val="00E30914"/>
    <w:rsid w:val="00E30BA6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0B4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6C24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301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23EA"/>
    <w:rsid w:val="00E527F6"/>
    <w:rsid w:val="00E52B2B"/>
    <w:rsid w:val="00E52D59"/>
    <w:rsid w:val="00E52E6B"/>
    <w:rsid w:val="00E52FEC"/>
    <w:rsid w:val="00E53150"/>
    <w:rsid w:val="00E53229"/>
    <w:rsid w:val="00E532F1"/>
    <w:rsid w:val="00E53400"/>
    <w:rsid w:val="00E536ED"/>
    <w:rsid w:val="00E538DB"/>
    <w:rsid w:val="00E53941"/>
    <w:rsid w:val="00E53D85"/>
    <w:rsid w:val="00E5443E"/>
    <w:rsid w:val="00E544EC"/>
    <w:rsid w:val="00E545BD"/>
    <w:rsid w:val="00E5477A"/>
    <w:rsid w:val="00E549DC"/>
    <w:rsid w:val="00E54EE2"/>
    <w:rsid w:val="00E550BF"/>
    <w:rsid w:val="00E5513F"/>
    <w:rsid w:val="00E55564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72F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5E3"/>
    <w:rsid w:val="00E627BE"/>
    <w:rsid w:val="00E629D9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4DE"/>
    <w:rsid w:val="00E65500"/>
    <w:rsid w:val="00E65568"/>
    <w:rsid w:val="00E65787"/>
    <w:rsid w:val="00E65B0F"/>
    <w:rsid w:val="00E65F0A"/>
    <w:rsid w:val="00E6600B"/>
    <w:rsid w:val="00E66867"/>
    <w:rsid w:val="00E66965"/>
    <w:rsid w:val="00E671AE"/>
    <w:rsid w:val="00E67357"/>
    <w:rsid w:val="00E67413"/>
    <w:rsid w:val="00E6755F"/>
    <w:rsid w:val="00E67A06"/>
    <w:rsid w:val="00E67C9F"/>
    <w:rsid w:val="00E67F9B"/>
    <w:rsid w:val="00E704F7"/>
    <w:rsid w:val="00E705A5"/>
    <w:rsid w:val="00E70CDA"/>
    <w:rsid w:val="00E70E28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788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23D"/>
    <w:rsid w:val="00E76357"/>
    <w:rsid w:val="00E7663E"/>
    <w:rsid w:val="00E76897"/>
    <w:rsid w:val="00E76B8D"/>
    <w:rsid w:val="00E76C56"/>
    <w:rsid w:val="00E76DC5"/>
    <w:rsid w:val="00E77137"/>
    <w:rsid w:val="00E77330"/>
    <w:rsid w:val="00E7750C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9EF"/>
    <w:rsid w:val="00E81D74"/>
    <w:rsid w:val="00E81D9D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49B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5C6"/>
    <w:rsid w:val="00E9274F"/>
    <w:rsid w:val="00E9294E"/>
    <w:rsid w:val="00E92A1B"/>
    <w:rsid w:val="00E92A90"/>
    <w:rsid w:val="00E92DB5"/>
    <w:rsid w:val="00E92E6F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2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0C"/>
    <w:rsid w:val="00EA679A"/>
    <w:rsid w:val="00EA6F20"/>
    <w:rsid w:val="00EA70CA"/>
    <w:rsid w:val="00EA786F"/>
    <w:rsid w:val="00EA7B1B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9F9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56D"/>
    <w:rsid w:val="00EB3988"/>
    <w:rsid w:val="00EB4015"/>
    <w:rsid w:val="00EB4399"/>
    <w:rsid w:val="00EB45BB"/>
    <w:rsid w:val="00EB4682"/>
    <w:rsid w:val="00EB483A"/>
    <w:rsid w:val="00EB4927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5C1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0A5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7D04"/>
    <w:rsid w:val="00EC7E15"/>
    <w:rsid w:val="00ED0022"/>
    <w:rsid w:val="00ED0774"/>
    <w:rsid w:val="00ED07A4"/>
    <w:rsid w:val="00ED105D"/>
    <w:rsid w:val="00ED11A1"/>
    <w:rsid w:val="00ED1212"/>
    <w:rsid w:val="00ED1454"/>
    <w:rsid w:val="00ED18DE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876"/>
    <w:rsid w:val="00ED49FB"/>
    <w:rsid w:val="00ED4A6D"/>
    <w:rsid w:val="00ED4A8F"/>
    <w:rsid w:val="00ED50E3"/>
    <w:rsid w:val="00ED5516"/>
    <w:rsid w:val="00ED591D"/>
    <w:rsid w:val="00ED5A81"/>
    <w:rsid w:val="00ED5B1A"/>
    <w:rsid w:val="00ED5C6D"/>
    <w:rsid w:val="00ED5D7E"/>
    <w:rsid w:val="00ED61F5"/>
    <w:rsid w:val="00ED6298"/>
    <w:rsid w:val="00ED65FF"/>
    <w:rsid w:val="00ED665D"/>
    <w:rsid w:val="00ED666D"/>
    <w:rsid w:val="00ED6762"/>
    <w:rsid w:val="00ED679C"/>
    <w:rsid w:val="00ED6EAA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225"/>
    <w:rsid w:val="00EE1566"/>
    <w:rsid w:val="00EE17A7"/>
    <w:rsid w:val="00EE1864"/>
    <w:rsid w:val="00EE1F5A"/>
    <w:rsid w:val="00EE1F9F"/>
    <w:rsid w:val="00EE23D4"/>
    <w:rsid w:val="00EE252D"/>
    <w:rsid w:val="00EE2765"/>
    <w:rsid w:val="00EE299F"/>
    <w:rsid w:val="00EE302D"/>
    <w:rsid w:val="00EE303D"/>
    <w:rsid w:val="00EE3463"/>
    <w:rsid w:val="00EE3840"/>
    <w:rsid w:val="00EE3B8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3F03"/>
    <w:rsid w:val="00EF464F"/>
    <w:rsid w:val="00EF4AEB"/>
    <w:rsid w:val="00EF4AFB"/>
    <w:rsid w:val="00EF4D17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5EE7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514"/>
    <w:rsid w:val="00F037DA"/>
    <w:rsid w:val="00F03A95"/>
    <w:rsid w:val="00F040B8"/>
    <w:rsid w:val="00F041DC"/>
    <w:rsid w:val="00F04213"/>
    <w:rsid w:val="00F042F8"/>
    <w:rsid w:val="00F043FC"/>
    <w:rsid w:val="00F0480B"/>
    <w:rsid w:val="00F04A43"/>
    <w:rsid w:val="00F0529B"/>
    <w:rsid w:val="00F0534A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07FED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C13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4BBB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A55"/>
    <w:rsid w:val="00F16C24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6074"/>
    <w:rsid w:val="00F261B5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B4"/>
    <w:rsid w:val="00F31FEB"/>
    <w:rsid w:val="00F320D9"/>
    <w:rsid w:val="00F32528"/>
    <w:rsid w:val="00F3282B"/>
    <w:rsid w:val="00F32878"/>
    <w:rsid w:val="00F32922"/>
    <w:rsid w:val="00F32BFF"/>
    <w:rsid w:val="00F32E8D"/>
    <w:rsid w:val="00F331D4"/>
    <w:rsid w:val="00F336FD"/>
    <w:rsid w:val="00F337F0"/>
    <w:rsid w:val="00F347E5"/>
    <w:rsid w:val="00F34819"/>
    <w:rsid w:val="00F34FFA"/>
    <w:rsid w:val="00F35126"/>
    <w:rsid w:val="00F35575"/>
    <w:rsid w:val="00F35D18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75"/>
    <w:rsid w:val="00F4589C"/>
    <w:rsid w:val="00F45A33"/>
    <w:rsid w:val="00F45A5E"/>
    <w:rsid w:val="00F45CF9"/>
    <w:rsid w:val="00F45DED"/>
    <w:rsid w:val="00F4614F"/>
    <w:rsid w:val="00F463A7"/>
    <w:rsid w:val="00F463E3"/>
    <w:rsid w:val="00F464B5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8CF"/>
    <w:rsid w:val="00F53A68"/>
    <w:rsid w:val="00F53E55"/>
    <w:rsid w:val="00F54774"/>
    <w:rsid w:val="00F54D8F"/>
    <w:rsid w:val="00F55058"/>
    <w:rsid w:val="00F558AF"/>
    <w:rsid w:val="00F55E7E"/>
    <w:rsid w:val="00F55F20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39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6E89"/>
    <w:rsid w:val="00F67137"/>
    <w:rsid w:val="00F671EF"/>
    <w:rsid w:val="00F672B8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25E1"/>
    <w:rsid w:val="00F73256"/>
    <w:rsid w:val="00F7345C"/>
    <w:rsid w:val="00F7380B"/>
    <w:rsid w:val="00F73AB3"/>
    <w:rsid w:val="00F73BCA"/>
    <w:rsid w:val="00F73F39"/>
    <w:rsid w:val="00F746C9"/>
    <w:rsid w:val="00F748BB"/>
    <w:rsid w:val="00F749E5"/>
    <w:rsid w:val="00F74B0E"/>
    <w:rsid w:val="00F753A5"/>
    <w:rsid w:val="00F75A0B"/>
    <w:rsid w:val="00F75F6B"/>
    <w:rsid w:val="00F75FF2"/>
    <w:rsid w:val="00F76117"/>
    <w:rsid w:val="00F7645E"/>
    <w:rsid w:val="00F7660D"/>
    <w:rsid w:val="00F767F7"/>
    <w:rsid w:val="00F76BA8"/>
    <w:rsid w:val="00F7732D"/>
    <w:rsid w:val="00F77B90"/>
    <w:rsid w:val="00F80260"/>
    <w:rsid w:val="00F802FC"/>
    <w:rsid w:val="00F806A9"/>
    <w:rsid w:val="00F807E3"/>
    <w:rsid w:val="00F812B9"/>
    <w:rsid w:val="00F816BF"/>
    <w:rsid w:val="00F81975"/>
    <w:rsid w:val="00F81ADD"/>
    <w:rsid w:val="00F81BA3"/>
    <w:rsid w:val="00F81BCC"/>
    <w:rsid w:val="00F81E68"/>
    <w:rsid w:val="00F820D9"/>
    <w:rsid w:val="00F82311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3E1"/>
    <w:rsid w:val="00F83579"/>
    <w:rsid w:val="00F83588"/>
    <w:rsid w:val="00F8383A"/>
    <w:rsid w:val="00F83940"/>
    <w:rsid w:val="00F83BEF"/>
    <w:rsid w:val="00F840C3"/>
    <w:rsid w:val="00F8472B"/>
    <w:rsid w:val="00F84ADE"/>
    <w:rsid w:val="00F84BAE"/>
    <w:rsid w:val="00F84D48"/>
    <w:rsid w:val="00F84EF3"/>
    <w:rsid w:val="00F84FE7"/>
    <w:rsid w:val="00F850A4"/>
    <w:rsid w:val="00F850A7"/>
    <w:rsid w:val="00F853E3"/>
    <w:rsid w:val="00F85870"/>
    <w:rsid w:val="00F85FBA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05F"/>
    <w:rsid w:val="00F9266F"/>
    <w:rsid w:val="00F92C49"/>
    <w:rsid w:val="00F92D90"/>
    <w:rsid w:val="00F92DBF"/>
    <w:rsid w:val="00F92F91"/>
    <w:rsid w:val="00F9353B"/>
    <w:rsid w:val="00F93593"/>
    <w:rsid w:val="00F936AF"/>
    <w:rsid w:val="00F9394C"/>
    <w:rsid w:val="00F93F95"/>
    <w:rsid w:val="00F94289"/>
    <w:rsid w:val="00F94503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7D"/>
    <w:rsid w:val="00F95C91"/>
    <w:rsid w:val="00F9638A"/>
    <w:rsid w:val="00F965E2"/>
    <w:rsid w:val="00F966C1"/>
    <w:rsid w:val="00F968E5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2E5D"/>
    <w:rsid w:val="00FA3263"/>
    <w:rsid w:val="00FA3718"/>
    <w:rsid w:val="00FA37D0"/>
    <w:rsid w:val="00FA395F"/>
    <w:rsid w:val="00FA3B83"/>
    <w:rsid w:val="00FA3E7B"/>
    <w:rsid w:val="00FA41B0"/>
    <w:rsid w:val="00FA4290"/>
    <w:rsid w:val="00FA4373"/>
    <w:rsid w:val="00FA43C2"/>
    <w:rsid w:val="00FA46AA"/>
    <w:rsid w:val="00FA4AD9"/>
    <w:rsid w:val="00FA4B76"/>
    <w:rsid w:val="00FA4BE2"/>
    <w:rsid w:val="00FA4BE7"/>
    <w:rsid w:val="00FA4CDA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BE9"/>
    <w:rsid w:val="00FA7EB8"/>
    <w:rsid w:val="00FB0030"/>
    <w:rsid w:val="00FB01D4"/>
    <w:rsid w:val="00FB0500"/>
    <w:rsid w:val="00FB0706"/>
    <w:rsid w:val="00FB0B19"/>
    <w:rsid w:val="00FB0DEE"/>
    <w:rsid w:val="00FB0E7D"/>
    <w:rsid w:val="00FB0F32"/>
    <w:rsid w:val="00FB10F6"/>
    <w:rsid w:val="00FB13FB"/>
    <w:rsid w:val="00FB1BA1"/>
    <w:rsid w:val="00FB1E1F"/>
    <w:rsid w:val="00FB1FCE"/>
    <w:rsid w:val="00FB1FD5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57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7CE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361"/>
    <w:rsid w:val="00FC256C"/>
    <w:rsid w:val="00FC269F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B9E"/>
    <w:rsid w:val="00FC5C38"/>
    <w:rsid w:val="00FC5E8B"/>
    <w:rsid w:val="00FC6115"/>
    <w:rsid w:val="00FC61AA"/>
    <w:rsid w:val="00FC62A8"/>
    <w:rsid w:val="00FC65BD"/>
    <w:rsid w:val="00FC6767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17B"/>
    <w:rsid w:val="00FD039B"/>
    <w:rsid w:val="00FD0AA4"/>
    <w:rsid w:val="00FD10E6"/>
    <w:rsid w:val="00FD11D0"/>
    <w:rsid w:val="00FD11D1"/>
    <w:rsid w:val="00FD149F"/>
    <w:rsid w:val="00FD153C"/>
    <w:rsid w:val="00FD1613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094"/>
    <w:rsid w:val="00FD4149"/>
    <w:rsid w:val="00FD4531"/>
    <w:rsid w:val="00FD4B29"/>
    <w:rsid w:val="00FD4B6B"/>
    <w:rsid w:val="00FD4B96"/>
    <w:rsid w:val="00FD4C29"/>
    <w:rsid w:val="00FD4EFF"/>
    <w:rsid w:val="00FD5118"/>
    <w:rsid w:val="00FD52D0"/>
    <w:rsid w:val="00FD565B"/>
    <w:rsid w:val="00FD5729"/>
    <w:rsid w:val="00FD5A38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EC1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A05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0FBB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16E"/>
    <w:rsid w:val="00FF3304"/>
    <w:rsid w:val="00FF360F"/>
    <w:rsid w:val="00FF389B"/>
    <w:rsid w:val="00FF38AA"/>
    <w:rsid w:val="00FF39A7"/>
    <w:rsid w:val="00FF3D0D"/>
    <w:rsid w:val="00FF3F99"/>
    <w:rsid w:val="00FF42D0"/>
    <w:rsid w:val="00FF4508"/>
    <w:rsid w:val="00FF463E"/>
    <w:rsid w:val="00FF4F5B"/>
    <w:rsid w:val="00FF5096"/>
    <w:rsid w:val="00FF5315"/>
    <w:rsid w:val="00FF5696"/>
    <w:rsid w:val="00FF5863"/>
    <w:rsid w:val="00FF59BA"/>
    <w:rsid w:val="00FF5FDD"/>
    <w:rsid w:val="00FF600A"/>
    <w:rsid w:val="00FF63C5"/>
    <w:rsid w:val="00FF6511"/>
    <w:rsid w:val="00FF6DAA"/>
    <w:rsid w:val="00FF7104"/>
    <w:rsid w:val="00FF7150"/>
    <w:rsid w:val="00FF753C"/>
    <w:rsid w:val="00FF7EE0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2.xml"/><Relationship Id="rId26" Type="http://schemas.openxmlformats.org/officeDocument/2006/relationships/footer" Target="footer12.xml"/><Relationship Id="rId3" Type="http://schemas.openxmlformats.org/officeDocument/2006/relationships/customXml" Target="../customXml/item3.xml"/><Relationship Id="rId21" Type="http://schemas.openxmlformats.org/officeDocument/2006/relationships/footer" Target="foot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5" Type="http://schemas.openxmlformats.org/officeDocument/2006/relationships/footer" Target="footer11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10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23" Type="http://schemas.openxmlformats.org/officeDocument/2006/relationships/footer" Target="footer9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9751537-2EC6-409D-95F6-65085D8577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E270C-D396-432A-9D20-CEBB1771B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187DDE-3EB1-4DB2-918A-5068C899F1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0EE3D2-13A6-407D-B74E-8732534BA83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14</Pages>
  <Words>2005</Words>
  <Characters>8873</Characters>
  <Application>Microsoft Office Word</Application>
  <DocSecurity>0</DocSecurity>
  <Lines>73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Somjai, Nigonyanont</cp:lastModifiedBy>
  <cp:revision>2</cp:revision>
  <cp:lastPrinted>2025-05-07T05:02:00Z</cp:lastPrinted>
  <dcterms:created xsi:type="dcterms:W3CDTF">2025-05-09T04:51:00Z</dcterms:created>
  <dcterms:modified xsi:type="dcterms:W3CDTF">2025-05-09T04:51:00Z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