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32E9F" w14:textId="4608B583" w:rsidR="004C264D" w:rsidRPr="009013CB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013CB" w:rsidRDefault="004C264D" w:rsidP="00592E5E">
      <w:pPr>
        <w:pStyle w:val="IndexHeading1"/>
        <w:tabs>
          <w:tab w:val="left" w:pos="2070"/>
        </w:tabs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9013CB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9013CB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9013CB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9013CB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6218F71" w14:textId="2EC0835E" w:rsidR="008D2F8B" w:rsidRPr="009013CB" w:rsidRDefault="008F39F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ACFA6E2" w14:textId="114B6F29" w:rsidR="008D2F8B" w:rsidRPr="009013CB" w:rsidRDefault="007422D2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  <w:r w:rsidR="008D2F8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8B8D982" w14:textId="5719002D" w:rsidR="005731F4" w:rsidRPr="009013CB" w:rsidRDefault="007422D2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2965E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674243" w14:textId="34DE5305" w:rsidR="000E7F9F" w:rsidRPr="009013CB" w:rsidRDefault="007422D2" w:rsidP="000E7F9F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0E7F9F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0E7F9F"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C67B226" w14:textId="66D4CC56" w:rsidR="000E7F9F" w:rsidRPr="009013CB" w:rsidRDefault="000E7F9F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7B4CF62" w14:textId="04AB184E" w:rsidR="0026104A" w:rsidRPr="009013CB" w:rsidRDefault="0026104A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70B1D427" w14:textId="77777777" w:rsidR="00BE7333" w:rsidRPr="009013CB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9013CB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9013C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22"/>
          <w:szCs w:val="22"/>
        </w:rPr>
        <w:br w:type="page"/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013C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013C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3712B4E2" w:rsidR="00982385" w:rsidRPr="009013C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9013CB">
        <w:rPr>
          <w:rFonts w:asciiTheme="majorBidi" w:hAnsiTheme="majorBidi" w:cstheme="majorBidi"/>
          <w:sz w:val="30"/>
          <w:szCs w:val="30"/>
          <w:cs/>
        </w:rPr>
        <w:t>นี้</w:t>
      </w:r>
      <w:r w:rsidRPr="009013C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013CB">
        <w:rPr>
          <w:rFonts w:asciiTheme="majorBidi" w:hAnsiTheme="majorBidi" w:cstheme="majorBidi"/>
          <w:sz w:val="30"/>
          <w:szCs w:val="30"/>
          <w:cs/>
        </w:rPr>
        <w:t>คณะ</w:t>
      </w:r>
      <w:r w:rsidRPr="009013C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F72E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 w:rsidRPr="000F72E6">
        <w:rPr>
          <w:rFonts w:asciiTheme="majorBidi" w:hAnsiTheme="majorBidi" w:cstheme="majorBidi"/>
          <w:sz w:val="30"/>
          <w:szCs w:val="30"/>
        </w:rPr>
        <w:t xml:space="preserve"> </w:t>
      </w:r>
      <w:r w:rsidR="004D2E74" w:rsidRPr="000F72E6">
        <w:rPr>
          <w:rFonts w:asciiTheme="majorBidi" w:hAnsiTheme="majorBidi" w:cstheme="majorBidi"/>
          <w:sz w:val="30"/>
          <w:szCs w:val="30"/>
        </w:rPr>
        <w:t>13</w:t>
      </w:r>
      <w:r w:rsidR="007422D2" w:rsidRPr="000F72E6">
        <w:rPr>
          <w:rFonts w:asciiTheme="majorBidi" w:hAnsiTheme="majorBidi" w:cstheme="majorBidi"/>
          <w:sz w:val="30"/>
          <w:szCs w:val="30"/>
        </w:rPr>
        <w:t xml:space="preserve"> </w:t>
      </w:r>
      <w:r w:rsidR="007422D2" w:rsidRPr="000F72E6">
        <w:rPr>
          <w:rFonts w:asciiTheme="majorBidi" w:hAnsiTheme="majorBidi" w:cstheme="majorBidi" w:hint="cs"/>
          <w:sz w:val="30"/>
          <w:szCs w:val="30"/>
          <w:cs/>
        </w:rPr>
        <w:t>พ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ฤษภาคม </w:t>
      </w:r>
      <w:r w:rsidR="007422D2">
        <w:rPr>
          <w:rFonts w:asciiTheme="majorBidi" w:hAnsiTheme="majorBidi" w:cstheme="majorBidi"/>
          <w:sz w:val="30"/>
          <w:szCs w:val="30"/>
        </w:rPr>
        <w:t>2568</w:t>
      </w:r>
    </w:p>
    <w:p w14:paraId="67CCDF49" w14:textId="77777777" w:rsidR="00C31E08" w:rsidRPr="009013C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9013CB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013CB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6C29FA22" w:rsidR="005F0C7C" w:rsidRPr="009013CB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13CB">
        <w:rPr>
          <w:rFonts w:asciiTheme="majorBidi" w:hAnsiTheme="majorBidi" w:cstheme="majorBidi"/>
          <w:sz w:val="30"/>
          <w:szCs w:val="30"/>
        </w:rPr>
        <w:t xml:space="preserve">34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9013CB">
        <w:rPr>
          <w:rFonts w:asciiTheme="majorBidi" w:hAnsiTheme="majorBidi" w:cstheme="majorBidi"/>
          <w:sz w:val="30"/>
          <w:szCs w:val="30"/>
        </w:rPr>
        <w:br/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9013CB">
        <w:rPr>
          <w:rFonts w:asciiTheme="majorBidi" w:hAnsiTheme="majorBidi" w:cstheme="majorBidi"/>
          <w:sz w:val="30"/>
          <w:szCs w:val="30"/>
        </w:rPr>
        <w:t>256</w:t>
      </w:r>
      <w:r w:rsidR="007422D2">
        <w:rPr>
          <w:rFonts w:asciiTheme="majorBidi" w:hAnsiTheme="majorBidi" w:cstheme="majorBidi"/>
          <w:sz w:val="30"/>
          <w:szCs w:val="30"/>
        </w:rPr>
        <w:t>7</w:t>
      </w:r>
    </w:p>
    <w:p w14:paraId="1E7C1712" w14:textId="77777777" w:rsidR="00063612" w:rsidRPr="009013CB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0E119AB0" w:rsidR="005F0C7C" w:rsidRPr="009013CB" w:rsidRDefault="005F0C7C" w:rsidP="006138A8">
      <w:pPr>
        <w:tabs>
          <w:tab w:val="left" w:pos="936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13C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9013CB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013CB">
        <w:rPr>
          <w:rFonts w:asciiTheme="majorBidi" w:hAnsiTheme="majorBidi" w:cstheme="majorBidi"/>
          <w:bCs/>
          <w:sz w:val="30"/>
          <w:szCs w:val="30"/>
        </w:rPr>
        <w:t>31</w:t>
      </w:r>
      <w:r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9013CB">
        <w:rPr>
          <w:rFonts w:asciiTheme="majorBidi" w:hAnsiTheme="majorBidi" w:cstheme="majorBidi"/>
          <w:bCs/>
          <w:sz w:val="30"/>
          <w:szCs w:val="30"/>
        </w:rPr>
        <w:t>256</w:t>
      </w:r>
      <w:r w:rsidR="007422D2">
        <w:rPr>
          <w:rFonts w:asciiTheme="majorBidi" w:hAnsiTheme="majorBidi" w:cstheme="majorBidi"/>
          <w:bCs/>
          <w:sz w:val="30"/>
          <w:szCs w:val="30"/>
        </w:rPr>
        <w:t>7</w:t>
      </w:r>
    </w:p>
    <w:p w14:paraId="6C32D346" w14:textId="1B1201B1" w:rsidR="00024D7C" w:rsidRPr="009013C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013CB" w:rsidRDefault="008F39F9" w:rsidP="006138A8">
      <w:pPr>
        <w:pStyle w:val="BodyText2"/>
        <w:tabs>
          <w:tab w:val="left" w:pos="540"/>
          <w:tab w:val="left" w:pos="1710"/>
          <w:tab w:val="left" w:pos="1800"/>
          <w:tab w:val="left" w:pos="207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9013CB" w:rsidRDefault="00B07A23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2"/>
        <w:gridCol w:w="236"/>
        <w:gridCol w:w="1069"/>
        <w:gridCol w:w="11"/>
        <w:gridCol w:w="240"/>
        <w:gridCol w:w="1073"/>
        <w:gridCol w:w="236"/>
        <w:gridCol w:w="1121"/>
      </w:tblGrid>
      <w:tr w:rsidR="00A0782B" w:rsidRPr="009013CB" w14:paraId="2A60AB9C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68154C3B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141A640E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37D20C9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025FA59A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8E" w:rsidRPr="009013CB" w14:paraId="14BDC0DE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59A44F06" w14:textId="35500AD9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422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42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422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  <w:shd w:val="clear" w:color="auto" w:fill="auto"/>
          </w:tcPr>
          <w:p w14:paraId="0F787160" w14:textId="6821077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22D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shd w:val="clear" w:color="auto" w:fill="auto"/>
          </w:tcPr>
          <w:p w14:paraId="1AA21B5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7FF7334" w14:textId="01D81A15" w:rsidR="00D7628E" w:rsidRPr="009013CB" w:rsidRDefault="007422D2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7DF37E3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3EB6AB" w14:textId="19A37036" w:rsidR="00D7628E" w:rsidRPr="009013CB" w:rsidRDefault="007422D2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shd w:val="clear" w:color="auto" w:fill="auto"/>
          </w:tcPr>
          <w:p w14:paraId="5DF25CC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5DDB035" w14:textId="558C7A83" w:rsidR="00D7628E" w:rsidRPr="009013CB" w:rsidRDefault="007422D2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628E" w:rsidRPr="009013CB" w14:paraId="4AC8C2AE" w14:textId="77777777">
        <w:trPr>
          <w:tblHeader/>
        </w:trPr>
        <w:tc>
          <w:tcPr>
            <w:tcW w:w="2274" w:type="pct"/>
          </w:tcPr>
          <w:p w14:paraId="4E9CAF6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8"/>
          </w:tcPr>
          <w:p w14:paraId="6C03044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28E" w:rsidRPr="009013CB" w14:paraId="44E71FF4" w14:textId="77777777" w:rsidTr="0054053B">
        <w:tc>
          <w:tcPr>
            <w:tcW w:w="2274" w:type="pct"/>
          </w:tcPr>
          <w:p w14:paraId="12E17CC8" w14:textId="38FE7178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บริษัทใหญ่ของกลุ่มบริษัท</w:t>
            </w:r>
          </w:p>
        </w:tc>
        <w:tc>
          <w:tcPr>
            <w:tcW w:w="582" w:type="pct"/>
          </w:tcPr>
          <w:p w14:paraId="6F7CC9E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5A036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54041B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D26843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AA1CC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1FA58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1D5F8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0D73" w:rsidRPr="009013CB" w14:paraId="4DE61BC7" w14:textId="77777777" w:rsidTr="0054053B">
        <w:tc>
          <w:tcPr>
            <w:tcW w:w="2274" w:type="pct"/>
          </w:tcPr>
          <w:p w14:paraId="71C19FEA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C20D0C4" w14:textId="6F215968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127" w:type="pct"/>
          </w:tcPr>
          <w:p w14:paraId="01F5B35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9ECE22C" w14:textId="2522F4ED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4,149</w:t>
            </w:r>
          </w:p>
        </w:tc>
        <w:tc>
          <w:tcPr>
            <w:tcW w:w="129" w:type="pct"/>
          </w:tcPr>
          <w:p w14:paraId="1FAD913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A8FD04" w14:textId="603B70EA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127" w:type="pct"/>
          </w:tcPr>
          <w:p w14:paraId="4DFF5CF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9E59C1" w14:textId="62AEDCCA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4,149</w:t>
            </w:r>
          </w:p>
        </w:tc>
      </w:tr>
      <w:tr w:rsidR="00280D73" w:rsidRPr="009013CB" w14:paraId="646F4152" w14:textId="77777777" w:rsidTr="0054053B">
        <w:tc>
          <w:tcPr>
            <w:tcW w:w="2274" w:type="pct"/>
          </w:tcPr>
          <w:p w14:paraId="0FC472E5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E78673F" w14:textId="4E38B27E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4,020</w:t>
            </w:r>
          </w:p>
        </w:tc>
        <w:tc>
          <w:tcPr>
            <w:tcW w:w="127" w:type="pct"/>
          </w:tcPr>
          <w:p w14:paraId="6C1DD498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F71BD09" w14:textId="2B572F2C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  <w:tc>
          <w:tcPr>
            <w:tcW w:w="129" w:type="pct"/>
          </w:tcPr>
          <w:p w14:paraId="596DD8CF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237588" w14:textId="6367BC6A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4,020</w:t>
            </w:r>
          </w:p>
        </w:tc>
        <w:tc>
          <w:tcPr>
            <w:tcW w:w="127" w:type="pct"/>
          </w:tcPr>
          <w:p w14:paraId="7960D7AA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3E9F3A" w14:textId="19272ED6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</w:tr>
      <w:tr w:rsidR="00280D73" w:rsidRPr="009013CB" w14:paraId="5335C818" w14:textId="77777777" w:rsidTr="0054053B">
        <w:tc>
          <w:tcPr>
            <w:tcW w:w="2274" w:type="pct"/>
          </w:tcPr>
          <w:p w14:paraId="4CE6E13E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05BDDC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F5784A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B894D25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D6140C3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6FE34C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3BC27B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A0E31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0D73" w:rsidRPr="009013CB" w14:paraId="49088378" w14:textId="77777777" w:rsidTr="0054053B">
        <w:tc>
          <w:tcPr>
            <w:tcW w:w="2274" w:type="pct"/>
          </w:tcPr>
          <w:p w14:paraId="514A2486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468006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E4FD9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FE2235D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736A85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CA51F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3B6A4C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DB52EA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D73" w:rsidRPr="009013CB" w14:paraId="6D05FD48" w14:textId="77777777" w:rsidTr="0054053B">
        <w:tc>
          <w:tcPr>
            <w:tcW w:w="2274" w:type="pct"/>
          </w:tcPr>
          <w:p w14:paraId="66A86FBA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6D32A4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0AD63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0C8DAB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47A828F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EF5BA6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9BD5E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690C3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D73" w:rsidRPr="009013CB" w14:paraId="46E9B15B" w14:textId="77777777" w:rsidTr="0054053B">
        <w:tc>
          <w:tcPr>
            <w:tcW w:w="2274" w:type="pct"/>
          </w:tcPr>
          <w:p w14:paraId="52035B7B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D29D8F" w14:textId="187EC2C9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FF327BA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E47EDE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87F716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C2DF08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06345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9D492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0D079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D73" w:rsidRPr="009013CB" w14:paraId="3774B1C2" w14:textId="77777777" w:rsidTr="0054053B">
        <w:tc>
          <w:tcPr>
            <w:tcW w:w="2274" w:type="pct"/>
          </w:tcPr>
          <w:p w14:paraId="0E45C70E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25F21325" w14:textId="04237EC1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2D5289D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683F563" w14:textId="73363CE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F69B57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62D87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1819D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A40C3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B49" w:rsidRPr="009013CB" w14:paraId="5FD060B7" w14:textId="77777777" w:rsidTr="0054053B">
        <w:tc>
          <w:tcPr>
            <w:tcW w:w="2274" w:type="pct"/>
          </w:tcPr>
          <w:p w14:paraId="12D41FEB" w14:textId="77777777" w:rsidR="005F6B49" w:rsidRPr="009013CB" w:rsidRDefault="005F6B49" w:rsidP="005F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6ED935F0" w14:textId="247E8E59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F7218A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CCE6D99" w14:textId="63C448D3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4F3E7B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1CBB7E" w14:textId="739EA085" w:rsidR="005F6B49" w:rsidRPr="009013CB" w:rsidRDefault="009F6D91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127" w:type="pct"/>
          </w:tcPr>
          <w:p w14:paraId="4E519D33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C0891DC" w14:textId="7FB9AA2F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</w:tr>
      <w:tr w:rsidR="005F6B49" w:rsidRPr="009013CB" w14:paraId="0685B741" w14:textId="77777777" w:rsidTr="0054053B">
        <w:tc>
          <w:tcPr>
            <w:tcW w:w="2274" w:type="pct"/>
          </w:tcPr>
          <w:p w14:paraId="581B245F" w14:textId="77777777" w:rsidR="005F6B49" w:rsidRPr="009013CB" w:rsidRDefault="005F6B49" w:rsidP="005F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244F2CD3" w14:textId="2627AD4C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776C1A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C7AE5EE" w14:textId="0C447D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1D3B60C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1FBDB59" w14:textId="78D47624" w:rsidR="005F6B49" w:rsidRPr="009013CB" w:rsidRDefault="009F6D91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7776">
              <w:rPr>
                <w:rFonts w:asciiTheme="majorBidi" w:hAnsiTheme="majorBidi" w:cstheme="majorBidi"/>
                <w:sz w:val="30"/>
                <w:szCs w:val="30"/>
              </w:rPr>
              <w:t>0,259</w:t>
            </w:r>
          </w:p>
        </w:tc>
        <w:tc>
          <w:tcPr>
            <w:tcW w:w="127" w:type="pct"/>
          </w:tcPr>
          <w:p w14:paraId="161AE23E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661022" w14:textId="1B3E9AA5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13,893</w:t>
            </w:r>
          </w:p>
        </w:tc>
      </w:tr>
      <w:tr w:rsidR="005F6B49" w:rsidRPr="009013CB" w14:paraId="4528C8C3" w14:textId="77777777" w:rsidTr="0054053B">
        <w:tc>
          <w:tcPr>
            <w:tcW w:w="2274" w:type="pct"/>
          </w:tcPr>
          <w:p w14:paraId="52D3F65A" w14:textId="77777777" w:rsidR="005F6B49" w:rsidRPr="009013CB" w:rsidRDefault="005F6B49" w:rsidP="005F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89ECE50" w14:textId="5B30029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5D90F3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8EBBD3" w14:textId="70EC108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C8901A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4D186D" w14:textId="2F2B9920" w:rsidR="005F6B49" w:rsidRPr="009013CB" w:rsidRDefault="005C7776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7" w:type="pct"/>
          </w:tcPr>
          <w:p w14:paraId="3AAEE56A" w14:textId="77777777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2A3E8D9" w14:textId="09B366EA" w:rsidR="005F6B49" w:rsidRPr="009013CB" w:rsidRDefault="005F6B49" w:rsidP="005F6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280D73" w:rsidRPr="009013CB" w14:paraId="47FA42F9" w14:textId="77777777" w:rsidTr="0054053B">
        <w:tc>
          <w:tcPr>
            <w:tcW w:w="2274" w:type="pct"/>
          </w:tcPr>
          <w:p w14:paraId="48AACB50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B469A2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956938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4F25E0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610D7CAB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D74955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C91458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25249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0D73" w:rsidRPr="009013CB" w14:paraId="640197A5" w14:textId="77777777" w:rsidTr="0054053B">
        <w:tc>
          <w:tcPr>
            <w:tcW w:w="2274" w:type="pct"/>
          </w:tcPr>
          <w:p w14:paraId="66E81D2D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1B4359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977DCEF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6638DF8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4A586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2F5F30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636525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2BF27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D73" w:rsidRPr="009013CB" w14:paraId="2FC1754E" w14:textId="77777777" w:rsidTr="0054053B">
        <w:tc>
          <w:tcPr>
            <w:tcW w:w="2274" w:type="pct"/>
          </w:tcPr>
          <w:p w14:paraId="2C237BAB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684C2A15" w14:textId="0E407AE7" w:rsidR="00280D73" w:rsidRPr="009013CB" w:rsidRDefault="005C7776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26,443</w:t>
            </w:r>
          </w:p>
        </w:tc>
        <w:tc>
          <w:tcPr>
            <w:tcW w:w="127" w:type="pct"/>
          </w:tcPr>
          <w:p w14:paraId="4CF7551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888862" w14:textId="463B7FD3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33,152</w:t>
            </w:r>
          </w:p>
        </w:tc>
        <w:tc>
          <w:tcPr>
            <w:tcW w:w="129" w:type="pct"/>
          </w:tcPr>
          <w:p w14:paraId="5BE4EB7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295811" w14:textId="437DC562" w:rsidR="00280D73" w:rsidRPr="009013CB" w:rsidRDefault="00E9675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75E">
              <w:rPr>
                <w:rFonts w:asciiTheme="majorBidi" w:hAnsiTheme="majorBidi" w:cstheme="majorBidi"/>
                <w:sz w:val="30"/>
                <w:szCs w:val="30"/>
              </w:rPr>
              <w:t>26,374</w:t>
            </w:r>
          </w:p>
        </w:tc>
        <w:tc>
          <w:tcPr>
            <w:tcW w:w="127" w:type="pct"/>
          </w:tcPr>
          <w:p w14:paraId="6524745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02AA9" w14:textId="3DD1842D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33,062</w:t>
            </w:r>
          </w:p>
        </w:tc>
      </w:tr>
      <w:tr w:rsidR="00280D73" w:rsidRPr="009013CB" w14:paraId="42BCF77B" w14:textId="77777777" w:rsidTr="0054053B">
        <w:tc>
          <w:tcPr>
            <w:tcW w:w="2274" w:type="pct"/>
          </w:tcPr>
          <w:p w14:paraId="2BBDF7FF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1DFB021" w14:textId="25374309" w:rsidR="00280D73" w:rsidRPr="009013CB" w:rsidRDefault="005C7776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7776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127" w:type="pct"/>
          </w:tcPr>
          <w:p w14:paraId="6D74A83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656792" w14:textId="64A5788F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129" w:type="pct"/>
            <w:shd w:val="clear" w:color="auto" w:fill="auto"/>
          </w:tcPr>
          <w:p w14:paraId="60432AF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D4719F" w14:textId="690E166C" w:rsidR="00280D73" w:rsidRPr="009013CB" w:rsidRDefault="00E9675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75E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127" w:type="pct"/>
            <w:shd w:val="clear" w:color="auto" w:fill="auto"/>
          </w:tcPr>
          <w:p w14:paraId="7017881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1CD0EC8" w14:textId="0B3B9BB2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</w:tr>
      <w:tr w:rsidR="00280D73" w:rsidRPr="009013CB" w14:paraId="4728A39C" w14:textId="77777777" w:rsidTr="0054053B">
        <w:tc>
          <w:tcPr>
            <w:tcW w:w="2274" w:type="pct"/>
          </w:tcPr>
          <w:p w14:paraId="168ED552" w14:textId="5158BBFF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09A622A" w14:textId="762A6A68" w:rsidR="00280D73" w:rsidRPr="009013CB" w:rsidRDefault="00E9675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7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B4A1A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5AA4694" w14:textId="46BD0242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17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06288F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F2C2B9D" w14:textId="6F576C80" w:rsidR="00280D73" w:rsidRPr="009013CB" w:rsidRDefault="0077410E" w:rsidP="00774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1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C920A5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9A48254" w14:textId="474C3BBA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1725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280D73" w:rsidRPr="009013CB" w14:paraId="5444FE34" w14:textId="77777777" w:rsidTr="0054053B">
        <w:tc>
          <w:tcPr>
            <w:tcW w:w="2274" w:type="pct"/>
          </w:tcPr>
          <w:p w14:paraId="666F07F1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C9095B9" w14:textId="0CE39CB3" w:rsidR="00280D73" w:rsidRPr="009013CB" w:rsidRDefault="00E9675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75E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27" w:type="pct"/>
          </w:tcPr>
          <w:p w14:paraId="61CCA6A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0321792F" w14:textId="66A50FDA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129" w:type="pct"/>
            <w:shd w:val="clear" w:color="auto" w:fill="auto"/>
          </w:tcPr>
          <w:p w14:paraId="3632BBD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35E0B8A" w14:textId="7AD2E156" w:rsidR="00280D73" w:rsidRPr="009013CB" w:rsidRDefault="0077410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10E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27" w:type="pct"/>
            <w:shd w:val="clear" w:color="auto" w:fill="auto"/>
          </w:tcPr>
          <w:p w14:paraId="59EDA07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C312429" w14:textId="4B513B1E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</w:tr>
      <w:tr w:rsidR="00280D73" w:rsidRPr="009013CB" w14:paraId="2B2C5092" w14:textId="77777777" w:rsidTr="0054053B">
        <w:tc>
          <w:tcPr>
            <w:tcW w:w="2274" w:type="pct"/>
          </w:tcPr>
          <w:p w14:paraId="75D8EB67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DCBB87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6FA1CA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49E9AF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3AB2A95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88D428F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3F5D23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1FE4E4DA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0D73" w:rsidRPr="009013CB" w14:paraId="5EC0E459" w14:textId="77777777" w:rsidTr="0054053B">
        <w:tc>
          <w:tcPr>
            <w:tcW w:w="2274" w:type="pct"/>
          </w:tcPr>
          <w:p w14:paraId="5E1BAE8E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67045C4B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5599DD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FC8D5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C775E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0338AD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A1EDD5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2DEBE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0D73" w:rsidRPr="009013CB" w14:paraId="525737EE" w14:textId="77777777" w:rsidTr="0054053B">
        <w:tc>
          <w:tcPr>
            <w:tcW w:w="2274" w:type="pct"/>
          </w:tcPr>
          <w:p w14:paraId="290510D6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4263A7CD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2936F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C2DA2BA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C897FB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7B4CED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430AA5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FC410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D73" w:rsidRPr="009013CB" w14:paraId="4221D919" w14:textId="77777777" w:rsidTr="0054053B">
        <w:tc>
          <w:tcPr>
            <w:tcW w:w="2274" w:type="pct"/>
          </w:tcPr>
          <w:p w14:paraId="77097A80" w14:textId="77777777" w:rsidR="00280D73" w:rsidRPr="009013CB" w:rsidRDefault="00280D73" w:rsidP="00280D73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41AD86EC" w14:textId="3A249FEA" w:rsidR="00280D73" w:rsidRPr="009013CB" w:rsidRDefault="0077410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7245A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27" w:type="pct"/>
          </w:tcPr>
          <w:p w14:paraId="391DE07B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A3992DE" w14:textId="654591CC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129" w:type="pct"/>
            <w:shd w:val="clear" w:color="auto" w:fill="auto"/>
          </w:tcPr>
          <w:p w14:paraId="1DC433BB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0141B0" w14:textId="42A1ABDF" w:rsidR="00280D73" w:rsidRPr="009013CB" w:rsidRDefault="0077410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7410E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27" w:type="pct"/>
            <w:shd w:val="clear" w:color="auto" w:fill="auto"/>
          </w:tcPr>
          <w:p w14:paraId="4A41AB9E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61AC75" w14:textId="261E355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</w:tr>
      <w:tr w:rsidR="00280D73" w:rsidRPr="009013CB" w14:paraId="2E5A3C71" w14:textId="77777777" w:rsidTr="0054053B">
        <w:tc>
          <w:tcPr>
            <w:tcW w:w="2274" w:type="pct"/>
          </w:tcPr>
          <w:p w14:paraId="279270B2" w14:textId="77777777" w:rsidR="00280D73" w:rsidRPr="009013CB" w:rsidRDefault="00280D73" w:rsidP="00280D73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FA239F" w14:textId="360B2E6A" w:rsidR="00280D73" w:rsidRPr="009013CB" w:rsidRDefault="0077410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7" w:type="pct"/>
          </w:tcPr>
          <w:p w14:paraId="1235652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558B7" w14:textId="47E3042D" w:rsidR="00280D73" w:rsidRPr="000F72E6" w:rsidRDefault="009810D0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72E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29" w:type="pct"/>
            <w:shd w:val="clear" w:color="auto" w:fill="auto"/>
          </w:tcPr>
          <w:p w14:paraId="21D92106" w14:textId="77777777" w:rsidR="00280D73" w:rsidRPr="000F72E6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1D4B408" w14:textId="6B23EF54" w:rsidR="00280D73" w:rsidRPr="000F72E6" w:rsidRDefault="0077410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72E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7" w:type="pct"/>
            <w:shd w:val="clear" w:color="auto" w:fill="auto"/>
          </w:tcPr>
          <w:p w14:paraId="780B4A0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42303EB" w14:textId="0D97C30D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280D73" w:rsidRPr="009013CB" w14:paraId="12A7AF68" w14:textId="77777777" w:rsidTr="0054053B">
        <w:tc>
          <w:tcPr>
            <w:tcW w:w="2274" w:type="pct"/>
          </w:tcPr>
          <w:p w14:paraId="56CD8E5F" w14:textId="77777777" w:rsidR="00280D73" w:rsidRPr="009013CB" w:rsidRDefault="00280D73" w:rsidP="00280D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DBABC1" w14:textId="1C2DD9C5" w:rsidR="00280D73" w:rsidRPr="009013CB" w:rsidRDefault="0077410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7245A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27" w:type="pct"/>
          </w:tcPr>
          <w:p w14:paraId="5458CB67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00269" w14:textId="14F6969E" w:rsidR="00280D73" w:rsidRPr="000F72E6" w:rsidRDefault="009810D0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72E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0D73" w:rsidRPr="000F7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72E6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29" w:type="pct"/>
            <w:shd w:val="clear" w:color="auto" w:fill="auto"/>
          </w:tcPr>
          <w:p w14:paraId="62E967BC" w14:textId="77777777" w:rsidR="00280D73" w:rsidRPr="000F72E6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7F39" w14:textId="1734C9D2" w:rsidR="00280D73" w:rsidRPr="000F72E6" w:rsidRDefault="0077410E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72E6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  <w:tc>
          <w:tcPr>
            <w:tcW w:w="127" w:type="pct"/>
            <w:shd w:val="clear" w:color="auto" w:fill="auto"/>
          </w:tcPr>
          <w:p w14:paraId="6546851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BFBCC" w14:textId="5138130B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</w:tr>
      <w:tr w:rsidR="00280D73" w:rsidRPr="009013CB" w14:paraId="769E0D35" w14:textId="77777777" w:rsidTr="0054053B">
        <w:tc>
          <w:tcPr>
            <w:tcW w:w="2274" w:type="pct"/>
          </w:tcPr>
          <w:p w14:paraId="4600EAA5" w14:textId="77777777" w:rsidR="00280D73" w:rsidRPr="009013CB" w:rsidRDefault="00280D73" w:rsidP="002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C3688D2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32BA1B4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E73FD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14:paraId="7188356D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1768439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0ABB284C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490597D1" w14:textId="77777777" w:rsidR="00280D73" w:rsidRPr="009013CB" w:rsidRDefault="00280D73" w:rsidP="0028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3E3C3524" w14:textId="60D8061A" w:rsidR="00060D87" w:rsidRPr="009013CB" w:rsidRDefault="00060D87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24"/>
          <w:szCs w:val="24"/>
        </w:rPr>
      </w:pPr>
    </w:p>
    <w:p w14:paraId="2CA11D8F" w14:textId="25642C82" w:rsidR="00B91469" w:rsidRPr="009013CB" w:rsidRDefault="00060D87" w:rsidP="00A76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9013CB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2"/>
        <w:gridCol w:w="236"/>
        <w:gridCol w:w="9"/>
        <w:gridCol w:w="1103"/>
        <w:gridCol w:w="272"/>
        <w:gridCol w:w="1078"/>
        <w:gridCol w:w="272"/>
        <w:gridCol w:w="22"/>
        <w:gridCol w:w="1058"/>
      </w:tblGrid>
      <w:tr w:rsidR="00BB3A61" w:rsidRPr="009013CB" w14:paraId="7B2F734C" w14:textId="77777777" w:rsidTr="009C2EE2">
        <w:trPr>
          <w:tblHeader/>
        </w:trPr>
        <w:tc>
          <w:tcPr>
            <w:tcW w:w="2170" w:type="pct"/>
            <w:shd w:val="clear" w:color="auto" w:fill="auto"/>
          </w:tcPr>
          <w:p w14:paraId="3BF7D18A" w14:textId="77777777" w:rsidR="003D12BA" w:rsidRPr="00035CFE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4"/>
            <w:shd w:val="clear" w:color="auto" w:fill="auto"/>
          </w:tcPr>
          <w:p w14:paraId="2D2E65C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5CFE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6802C061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2" w:type="pct"/>
            <w:gridSpan w:val="4"/>
            <w:shd w:val="clear" w:color="auto" w:fill="auto"/>
          </w:tcPr>
          <w:p w14:paraId="4C9B419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22D2" w:rsidRPr="009013CB" w14:paraId="03B402EA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66673513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6C0D85" w14:textId="53BA5770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6C4F6534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CEA7D71" w14:textId="3DADCE63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</w:tcPr>
          <w:p w14:paraId="0ADB3424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166C05A0" w14:textId="6F8F1C2E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4920759C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4CBB22" w14:textId="047DAE93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2D2" w:rsidRPr="009013CB" w14:paraId="663DB555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2BE06C5A" w14:textId="789B417D" w:rsidR="007422D2" w:rsidRPr="00035CFE" w:rsidRDefault="00035CFE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5C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  <w:shd w:val="clear" w:color="auto" w:fill="auto"/>
          </w:tcPr>
          <w:p w14:paraId="5BA98C04" w14:textId="1299FFCE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126D4EB2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670C2F5" w14:textId="00E1776D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2EF3DEA3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5CB0DE71" w14:textId="3E60F25F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08527CFB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915A2F" w14:textId="126240DD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422D2" w:rsidRPr="009013CB" w14:paraId="092D307F" w14:textId="77777777" w:rsidTr="00BB3A61">
        <w:trPr>
          <w:tblHeader/>
        </w:trPr>
        <w:tc>
          <w:tcPr>
            <w:tcW w:w="2170" w:type="pct"/>
          </w:tcPr>
          <w:p w14:paraId="68626C2C" w14:textId="0F085BA4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9"/>
          </w:tcPr>
          <w:p w14:paraId="22DCBC36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2D2" w:rsidRPr="009013CB" w14:paraId="0956CF10" w14:textId="77777777" w:rsidTr="00580D74">
        <w:tc>
          <w:tcPr>
            <w:tcW w:w="2170" w:type="pct"/>
          </w:tcPr>
          <w:p w14:paraId="5147DD26" w14:textId="2E6BFF9E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0" w:type="pct"/>
          </w:tcPr>
          <w:p w14:paraId="4CFBE6A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CB709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AA992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C37B9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26814E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F70111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7F0BB86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2D2" w:rsidRPr="009013CB" w14:paraId="12F0A090" w14:textId="77777777" w:rsidTr="00580D74">
        <w:tc>
          <w:tcPr>
            <w:tcW w:w="2170" w:type="pct"/>
          </w:tcPr>
          <w:p w14:paraId="25AA398D" w14:textId="07557F12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0" w:type="pct"/>
          </w:tcPr>
          <w:p w14:paraId="0E6E9FA8" w14:textId="45623123" w:rsidR="007422D2" w:rsidRPr="001C1D61" w:rsidRDefault="001C1D6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1C1D61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129" w:type="pct"/>
          </w:tcPr>
          <w:p w14:paraId="44EFA3CF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86C0362" w14:textId="094F1628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49" w:type="pct"/>
          </w:tcPr>
          <w:p w14:paraId="22CA8F8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F03DF3" w14:textId="550F0CAE" w:rsidR="007422D2" w:rsidRPr="009013CB" w:rsidRDefault="00741E4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41E42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49" w:type="pct"/>
          </w:tcPr>
          <w:p w14:paraId="4E85774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13ED7FB" w14:textId="5D50BD8E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7422D2" w:rsidRPr="009013CB" w14:paraId="725F4E9D" w14:textId="77777777" w:rsidTr="00580D74">
        <w:trPr>
          <w:trHeight w:hRule="exact" w:val="371"/>
        </w:trPr>
        <w:tc>
          <w:tcPr>
            <w:tcW w:w="2170" w:type="pct"/>
          </w:tcPr>
          <w:p w14:paraId="344C68D7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25EC03E" w14:textId="64FB1DCF" w:rsidR="007422D2" w:rsidRPr="009013CB" w:rsidRDefault="00741E4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41E42">
              <w:rPr>
                <w:rFonts w:asciiTheme="majorBidi" w:hAnsiTheme="majorBidi" w:cstheme="majorBidi"/>
                <w:sz w:val="30"/>
                <w:szCs w:val="30"/>
              </w:rPr>
              <w:t>22,796</w:t>
            </w:r>
          </w:p>
        </w:tc>
        <w:tc>
          <w:tcPr>
            <w:tcW w:w="129" w:type="pct"/>
          </w:tcPr>
          <w:p w14:paraId="3801F6F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E6B7576" w14:textId="536090F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25,765</w:t>
            </w:r>
          </w:p>
        </w:tc>
        <w:tc>
          <w:tcPr>
            <w:tcW w:w="149" w:type="pct"/>
          </w:tcPr>
          <w:p w14:paraId="3B85F7A6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7A7599" w14:textId="71D600E9" w:rsidR="007422D2" w:rsidRPr="009013CB" w:rsidRDefault="00741E4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41E42">
              <w:rPr>
                <w:rFonts w:asciiTheme="majorBidi" w:hAnsiTheme="majorBidi" w:cstheme="majorBidi"/>
                <w:sz w:val="30"/>
                <w:szCs w:val="30"/>
              </w:rPr>
              <w:t>22,747</w:t>
            </w:r>
          </w:p>
        </w:tc>
        <w:tc>
          <w:tcPr>
            <w:tcW w:w="149" w:type="pct"/>
          </w:tcPr>
          <w:p w14:paraId="7DFE1D5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8B85345" w14:textId="6EF6D3F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25,709</w:t>
            </w:r>
          </w:p>
        </w:tc>
      </w:tr>
      <w:tr w:rsidR="007422D2" w:rsidRPr="009013CB" w14:paraId="25D8F1CE" w14:textId="77777777" w:rsidTr="00580D74">
        <w:tc>
          <w:tcPr>
            <w:tcW w:w="2170" w:type="pct"/>
          </w:tcPr>
          <w:p w14:paraId="0C2D3669" w14:textId="118DA74C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53632B91" w:rsidR="007422D2" w:rsidRPr="009013CB" w:rsidRDefault="00741E4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741E4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23,676</w:t>
            </w:r>
          </w:p>
        </w:tc>
        <w:tc>
          <w:tcPr>
            <w:tcW w:w="129" w:type="pct"/>
          </w:tcPr>
          <w:p w14:paraId="6A8C392F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31B6F796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872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49" w:type="pct"/>
          </w:tcPr>
          <w:p w14:paraId="2079F21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31CC9469" w:rsidR="007422D2" w:rsidRPr="009013CB" w:rsidRDefault="00741E4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741E4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23,627</w:t>
            </w:r>
          </w:p>
        </w:tc>
        <w:tc>
          <w:tcPr>
            <w:tcW w:w="149" w:type="pct"/>
          </w:tcPr>
          <w:p w14:paraId="030F9A43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4A982B16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26,430</w:t>
            </w:r>
          </w:p>
        </w:tc>
      </w:tr>
      <w:tr w:rsidR="007422D2" w:rsidRPr="009013CB" w14:paraId="29C5E453" w14:textId="77777777" w:rsidTr="00580D74">
        <w:trPr>
          <w:trHeight w:val="60"/>
        </w:trPr>
        <w:tc>
          <w:tcPr>
            <w:tcW w:w="2170" w:type="pct"/>
          </w:tcPr>
          <w:p w14:paraId="7691F936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59128A3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74C8A7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0E69AD96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0735149C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A64523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5B365B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1E51235A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22D2" w:rsidRPr="009013CB" w14:paraId="3816C38A" w14:textId="77777777" w:rsidTr="00580D74">
        <w:trPr>
          <w:trHeight w:val="60"/>
        </w:trPr>
        <w:tc>
          <w:tcPr>
            <w:tcW w:w="2170" w:type="pct"/>
          </w:tcPr>
          <w:p w14:paraId="34D58CF9" w14:textId="02A0316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7218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0" w:type="pct"/>
          </w:tcPr>
          <w:p w14:paraId="7F8DE938" w14:textId="420551BF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391577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2F91D1E" w14:textId="6337B39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DEEC29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4816865C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2D4A5F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B8AD4EA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2D2" w:rsidRPr="009013CB" w14:paraId="5AEF8F1E" w14:textId="77777777" w:rsidTr="00580D74">
        <w:trPr>
          <w:trHeight w:val="60"/>
        </w:trPr>
        <w:tc>
          <w:tcPr>
            <w:tcW w:w="2170" w:type="pct"/>
          </w:tcPr>
          <w:p w14:paraId="68973F06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0D59A75E" w14:textId="5240163D" w:rsidR="007422D2" w:rsidRPr="009013CB" w:rsidRDefault="00F15F88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15F88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7680F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43F3A76" w14:textId="4996ADB5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B27E7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72AA342E" w14:textId="791A51CC" w:rsidR="007422D2" w:rsidRPr="009013CB" w:rsidRDefault="00F15F88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1,621</w:t>
            </w:r>
          </w:p>
        </w:tc>
        <w:tc>
          <w:tcPr>
            <w:tcW w:w="149" w:type="pct"/>
          </w:tcPr>
          <w:p w14:paraId="06A0B549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E576CA3" w14:textId="65181CA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2,061</w:t>
            </w:r>
          </w:p>
        </w:tc>
      </w:tr>
      <w:tr w:rsidR="007422D2" w:rsidRPr="009013CB" w14:paraId="313E5554" w14:textId="77777777" w:rsidTr="00580D74">
        <w:tc>
          <w:tcPr>
            <w:tcW w:w="2170" w:type="pct"/>
          </w:tcPr>
          <w:p w14:paraId="33524CF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75E6142" w14:textId="0DDB5D02" w:rsidR="007422D2" w:rsidRPr="009013CB" w:rsidRDefault="00F15F88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  <w:tc>
          <w:tcPr>
            <w:tcW w:w="129" w:type="pct"/>
          </w:tcPr>
          <w:p w14:paraId="7AC62B84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F80619D" w14:textId="02B3BFB8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2,407</w:t>
            </w:r>
          </w:p>
        </w:tc>
        <w:tc>
          <w:tcPr>
            <w:tcW w:w="149" w:type="pct"/>
          </w:tcPr>
          <w:p w14:paraId="1B2D84DA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4E573E" w14:textId="15060517" w:rsidR="007422D2" w:rsidRPr="009013CB" w:rsidRDefault="00D85F5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85F51">
              <w:rPr>
                <w:rFonts w:asciiTheme="majorBidi" w:hAnsiTheme="majorBidi" w:cstheme="majorBidi"/>
                <w:sz w:val="30"/>
                <w:szCs w:val="30"/>
              </w:rPr>
              <w:t>2,073</w:t>
            </w:r>
          </w:p>
        </w:tc>
        <w:tc>
          <w:tcPr>
            <w:tcW w:w="149" w:type="pct"/>
          </w:tcPr>
          <w:p w14:paraId="2475BA4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377AD40" w14:textId="49D3A044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2,388</w:t>
            </w:r>
          </w:p>
        </w:tc>
      </w:tr>
      <w:tr w:rsidR="007422D2" w:rsidRPr="009013CB" w14:paraId="178CF938" w14:textId="77777777" w:rsidTr="00580D74">
        <w:tc>
          <w:tcPr>
            <w:tcW w:w="2170" w:type="pct"/>
          </w:tcPr>
          <w:p w14:paraId="3F5C52A1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2030462F" w:rsidR="007422D2" w:rsidRPr="009013CB" w:rsidRDefault="00F15F88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F15F8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2,093</w:t>
            </w:r>
          </w:p>
        </w:tc>
        <w:tc>
          <w:tcPr>
            <w:tcW w:w="129" w:type="pct"/>
          </w:tcPr>
          <w:p w14:paraId="09F2A47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45EF4FB9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2,407</w:t>
            </w:r>
          </w:p>
        </w:tc>
        <w:tc>
          <w:tcPr>
            <w:tcW w:w="149" w:type="pct"/>
          </w:tcPr>
          <w:p w14:paraId="50FCA443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76860450" w:rsidR="007422D2" w:rsidRPr="009013CB" w:rsidRDefault="00D85F5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85F5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3,694</w:t>
            </w:r>
          </w:p>
        </w:tc>
        <w:tc>
          <w:tcPr>
            <w:tcW w:w="149" w:type="pct"/>
          </w:tcPr>
          <w:p w14:paraId="5298ACC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717031B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4,449</w:t>
            </w:r>
          </w:p>
        </w:tc>
      </w:tr>
      <w:tr w:rsidR="007422D2" w:rsidRPr="00964F36" w14:paraId="0846A6F9" w14:textId="77777777" w:rsidTr="00580D74">
        <w:tc>
          <w:tcPr>
            <w:tcW w:w="2170" w:type="pct"/>
          </w:tcPr>
          <w:p w14:paraId="18F931FB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2AFF3364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1B63489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4AE38FD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712B2B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35E7DA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B08515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2924EA8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22D2" w:rsidRPr="009013CB" w14:paraId="4C5EE4C7" w14:textId="77777777" w:rsidTr="00580D74">
        <w:tc>
          <w:tcPr>
            <w:tcW w:w="2170" w:type="pct"/>
          </w:tcPr>
          <w:p w14:paraId="4FBF9F5D" w14:textId="626E4141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0" w:type="pct"/>
          </w:tcPr>
          <w:p w14:paraId="055194F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CBB97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396005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98C13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DF49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37A7E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030D4C1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2D2" w:rsidRPr="009013CB" w14:paraId="62BAB8AF" w14:textId="77777777" w:rsidTr="00580D74">
        <w:tc>
          <w:tcPr>
            <w:tcW w:w="2170" w:type="pct"/>
          </w:tcPr>
          <w:p w14:paraId="449E8664" w14:textId="66C75CE4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0" w:type="pct"/>
          </w:tcPr>
          <w:p w14:paraId="10967B07" w14:textId="5AA9721F" w:rsidR="007422D2" w:rsidRPr="009013CB" w:rsidRDefault="00D85F5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29" w:type="pct"/>
          </w:tcPr>
          <w:p w14:paraId="77FA8711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11C9AF9" w14:textId="47C3DAF5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149" w:type="pct"/>
          </w:tcPr>
          <w:p w14:paraId="21722FC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9FBFA8" w14:textId="5BFE0561" w:rsidR="007422D2" w:rsidRPr="009013CB" w:rsidRDefault="00D85F5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F51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49" w:type="pct"/>
          </w:tcPr>
          <w:p w14:paraId="6F886C1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FA89DCD" w14:textId="1B4F38E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  <w:tr w:rsidR="007422D2" w:rsidRPr="009013CB" w14:paraId="1074C52D" w14:textId="77777777" w:rsidTr="00580D74">
        <w:tc>
          <w:tcPr>
            <w:tcW w:w="2170" w:type="pct"/>
          </w:tcPr>
          <w:p w14:paraId="304BEB0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6B84B3D3" w14:textId="7308AE60" w:rsidR="007422D2" w:rsidRPr="009013CB" w:rsidRDefault="00D85F5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85F51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393A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77413A9" w14:textId="6B9D68CA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F20C5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22F16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936F9B" w14:textId="508B5472" w:rsidR="007422D2" w:rsidRPr="009013CB" w:rsidRDefault="00F24AE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10,977</w:t>
            </w:r>
          </w:p>
        </w:tc>
        <w:tc>
          <w:tcPr>
            <w:tcW w:w="149" w:type="pct"/>
          </w:tcPr>
          <w:p w14:paraId="712D64D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81D27C" w14:textId="556239DB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8,73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2D2" w:rsidRPr="009013CB" w14:paraId="0C17618F" w14:textId="77777777" w:rsidTr="00580D74">
        <w:tc>
          <w:tcPr>
            <w:tcW w:w="2170" w:type="pct"/>
          </w:tcPr>
          <w:p w14:paraId="6ABD190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4DBD3871" w:rsidR="007422D2" w:rsidRPr="009013CB" w:rsidRDefault="00D85F5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D85F5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956</w:t>
            </w:r>
          </w:p>
        </w:tc>
        <w:tc>
          <w:tcPr>
            <w:tcW w:w="129" w:type="pct"/>
          </w:tcPr>
          <w:p w14:paraId="6B28FB2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2F4A89C4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905</w:t>
            </w:r>
          </w:p>
        </w:tc>
        <w:tc>
          <w:tcPr>
            <w:tcW w:w="149" w:type="pct"/>
          </w:tcPr>
          <w:p w14:paraId="06A2672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33A82A36" w:rsidR="007422D2" w:rsidRPr="009013CB" w:rsidRDefault="00CF6A21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6A2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11,933</w:t>
            </w:r>
          </w:p>
        </w:tc>
        <w:tc>
          <w:tcPr>
            <w:tcW w:w="149" w:type="pct"/>
          </w:tcPr>
          <w:p w14:paraId="07C3A6A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575FF9B1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9,640</w:t>
            </w:r>
          </w:p>
        </w:tc>
      </w:tr>
      <w:tr w:rsidR="007422D2" w:rsidRPr="009013CB" w14:paraId="12272451" w14:textId="77777777" w:rsidTr="00580D74">
        <w:tc>
          <w:tcPr>
            <w:tcW w:w="2170" w:type="pct"/>
          </w:tcPr>
          <w:p w14:paraId="732A4A69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3875887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100133D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05" w:type="pct"/>
          </w:tcPr>
          <w:p w14:paraId="192EAD8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C4CA06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E870CD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037017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54EFE4B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22D2" w:rsidRPr="00EF20C5" w14:paraId="4B220DF0" w14:textId="77777777" w:rsidTr="00580D74">
        <w:tc>
          <w:tcPr>
            <w:tcW w:w="2170" w:type="pct"/>
          </w:tcPr>
          <w:p w14:paraId="5F968FE9" w14:textId="2EF1C94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218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0" w:type="pct"/>
          </w:tcPr>
          <w:p w14:paraId="2E1BC77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ABF262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122843F3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C36C5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20F045" w14:textId="4019F9C1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E61A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E534A9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CFE" w:rsidRPr="009013CB" w14:paraId="083B4754" w14:textId="77777777" w:rsidTr="00580D74">
        <w:tc>
          <w:tcPr>
            <w:tcW w:w="2170" w:type="pct"/>
          </w:tcPr>
          <w:p w14:paraId="702E7264" w14:textId="284529EE" w:rsidR="00035CFE" w:rsidRPr="009013CB" w:rsidRDefault="00035CFE" w:rsidP="00CF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40E75273" w14:textId="71DA380D" w:rsidR="00035CFE" w:rsidRPr="00EF20C5" w:rsidRDefault="00035CFE" w:rsidP="00AA0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EF20C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552E3D1" w14:textId="77777777" w:rsidR="00035CFE" w:rsidRPr="009013CB" w:rsidRDefault="00035CFE" w:rsidP="00EF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57FA7AD4" w14:textId="6BF3CBCA" w:rsidR="00035CFE" w:rsidRPr="009013CB" w:rsidRDefault="00035CFE" w:rsidP="00EF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F20C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46EFCE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6A950B" w14:textId="15581A62" w:rsidR="00035CFE" w:rsidRPr="00D4218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49" w:type="pct"/>
          </w:tcPr>
          <w:p w14:paraId="56E48D5A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0FA50B" w14:textId="3B6EC246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035CFE" w:rsidRPr="009013CB" w14:paraId="309D4648" w14:textId="77777777" w:rsidTr="00580D74">
        <w:tc>
          <w:tcPr>
            <w:tcW w:w="2170" w:type="pct"/>
          </w:tcPr>
          <w:p w14:paraId="253EF792" w14:textId="148FAE0E" w:rsidR="00035CFE" w:rsidRPr="009013CB" w:rsidRDefault="00035CFE" w:rsidP="00CF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BAC5235" w14:textId="2D1E53D4" w:rsidR="00035CFE" w:rsidRPr="00D4218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F6A21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34" w:type="pct"/>
            <w:gridSpan w:val="2"/>
          </w:tcPr>
          <w:p w14:paraId="1CDAC7F9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653BB" w14:textId="564C3B79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49" w:type="pct"/>
          </w:tcPr>
          <w:p w14:paraId="0F36F039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AA7287" w14:textId="1D236544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074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49" w:type="pct"/>
          </w:tcPr>
          <w:p w14:paraId="2AF88B3F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C02C070" w14:textId="38CDF265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</w:tr>
      <w:tr w:rsidR="00035CFE" w:rsidRPr="009013CB" w14:paraId="0DDB93A5" w14:textId="77777777" w:rsidTr="00782352">
        <w:tc>
          <w:tcPr>
            <w:tcW w:w="2170" w:type="pct"/>
          </w:tcPr>
          <w:p w14:paraId="1C9DF779" w14:textId="5097AF7D" w:rsidR="00035CFE" w:rsidRPr="009013CB" w:rsidRDefault="00035CFE" w:rsidP="00CF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2BA316" w14:textId="7C2697D4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1,137</w:t>
            </w:r>
          </w:p>
        </w:tc>
        <w:tc>
          <w:tcPr>
            <w:tcW w:w="134" w:type="pct"/>
            <w:gridSpan w:val="2"/>
          </w:tcPr>
          <w:p w14:paraId="6C1C83CB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CF8E5E1" w14:textId="4138CC43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C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1,340</w:t>
            </w:r>
          </w:p>
        </w:tc>
        <w:tc>
          <w:tcPr>
            <w:tcW w:w="149" w:type="pct"/>
          </w:tcPr>
          <w:p w14:paraId="1397A835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C1CA6F6" w14:textId="307C35DE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1,424</w:t>
            </w:r>
          </w:p>
        </w:tc>
        <w:tc>
          <w:tcPr>
            <w:tcW w:w="149" w:type="pct"/>
          </w:tcPr>
          <w:p w14:paraId="323DFD91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5611F" w14:textId="20716D50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1,605</w:t>
            </w:r>
          </w:p>
        </w:tc>
      </w:tr>
    </w:tbl>
    <w:p w14:paraId="3A5B9D65" w14:textId="6067D6A7" w:rsidR="00060D87" w:rsidRPr="009013CB" w:rsidRDefault="00060D87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E03542" w14:textId="1E1D3694" w:rsidR="00A87730" w:rsidRPr="009013CB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8D5CBB" w14:textId="66252725" w:rsidR="00D05D87" w:rsidRPr="009013CB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Pr="009013CB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BE942" w14:textId="5089750D" w:rsidR="00D05D87" w:rsidRPr="009013CB" w:rsidRDefault="00D05D87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  <w:tab w:val="left" w:pos="6570"/>
          <w:tab w:val="left" w:pos="6660"/>
          <w:tab w:val="left" w:pos="9360"/>
          <w:tab w:val="left" w:pos="9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</w:t>
      </w:r>
      <w:r w:rsidRPr="00DD3EB0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F8089F" w:rsidRPr="00DD3EB0">
        <w:rPr>
          <w:rFonts w:asciiTheme="majorBidi" w:hAnsiTheme="majorBidi" w:cstheme="majorBidi"/>
          <w:sz w:val="30"/>
          <w:szCs w:val="30"/>
        </w:rPr>
        <w:t>129</w:t>
      </w:r>
      <w:r w:rsidR="00202B0E" w:rsidRPr="00DD3EB0">
        <w:rPr>
          <w:rFonts w:asciiTheme="majorBidi" w:hAnsiTheme="majorBidi" w:cstheme="majorBidi"/>
          <w:sz w:val="30"/>
          <w:szCs w:val="30"/>
        </w:rPr>
        <w:t xml:space="preserve"> </w:t>
      </w:r>
      <w:r w:rsidRPr="00DD3EB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16B0" w:rsidRPr="00DD3EB0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>และ</w:t>
      </w:r>
      <w:r w:rsidRPr="00DD3EB0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>ริษัทมีวงเงินสินเชื่อที่</w:t>
      </w:r>
      <w:r w:rsidR="003F2895" w:rsidRPr="00DD3EB0">
        <w:rPr>
          <w:rFonts w:asciiTheme="majorBidi" w:hAnsiTheme="majorBidi" w:cstheme="majorBidi"/>
          <w:sz w:val="30"/>
          <w:szCs w:val="30"/>
          <w:cs/>
        </w:rPr>
        <w:t>ยังมิได้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 xml:space="preserve">เบิกใช้เป็นจำนวนเงิน </w:t>
      </w:r>
      <w:r w:rsidR="00F8089F" w:rsidRPr="00DD3EB0">
        <w:rPr>
          <w:rFonts w:asciiTheme="majorBidi" w:hAnsiTheme="majorBidi" w:cstheme="majorBidi"/>
          <w:sz w:val="30"/>
          <w:szCs w:val="30"/>
        </w:rPr>
        <w:t>110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47E74" w:rsidRPr="00DD3E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3EB0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DD3EB0">
        <w:rPr>
          <w:rFonts w:asciiTheme="majorBidi" w:hAnsiTheme="majorBidi" w:cstheme="majorBidi"/>
          <w:sz w:val="30"/>
          <w:szCs w:val="30"/>
          <w:cs/>
        </w:rPr>
        <w:t>ย</w:t>
      </w:r>
      <w:r w:rsidRPr="00DD3EB0">
        <w:rPr>
          <w:rFonts w:asciiTheme="majorBidi" w:hAnsiTheme="majorBidi" w:cstheme="majorBidi"/>
          <w:sz w:val="30"/>
          <w:szCs w:val="30"/>
          <w:cs/>
        </w:rPr>
        <w:t>ที่ดิน รวม</w:t>
      </w:r>
      <w:r w:rsidRPr="009013CB">
        <w:rPr>
          <w:rFonts w:asciiTheme="majorBidi" w:hAnsiTheme="majorBidi" w:cstheme="majorBidi"/>
          <w:sz w:val="30"/>
          <w:szCs w:val="30"/>
          <w:cs/>
        </w:rPr>
        <w:t>ทั้งสิ่งปลูกสร้างที่มีอยู่และที่จะมีขึ้นในอนาคต แล</w:t>
      </w:r>
      <w:r w:rsidR="00DD3EB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9013CB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เครื่องจักรและอุปกรณ์บางส่วนของกลุ่มบริษัทและบริษัท</w:t>
      </w:r>
      <w:r w:rsidR="00C44A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9013CB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9013CB" w14:paraId="0C6EF7E7" w14:textId="77777777" w:rsidTr="00AA554A">
        <w:tc>
          <w:tcPr>
            <w:tcW w:w="3969" w:type="dxa"/>
          </w:tcPr>
          <w:p w14:paraId="27214FD2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2D2" w:rsidRPr="009013CB" w14:paraId="28599875" w14:textId="77777777" w:rsidTr="00AA554A">
        <w:tc>
          <w:tcPr>
            <w:tcW w:w="3969" w:type="dxa"/>
          </w:tcPr>
          <w:p w14:paraId="18290D72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411FA682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9" w:type="dxa"/>
          </w:tcPr>
          <w:p w14:paraId="5C6AA3A4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071A2365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341A3042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0CCF377B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5CD9267F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2D2" w:rsidRPr="009013CB" w14:paraId="011694C2" w14:textId="77777777" w:rsidTr="00AA554A">
        <w:tc>
          <w:tcPr>
            <w:tcW w:w="3969" w:type="dxa"/>
          </w:tcPr>
          <w:p w14:paraId="103A770E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194FB1D2" w:rsidR="007422D2" w:rsidRPr="007422D2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9" w:type="dxa"/>
          </w:tcPr>
          <w:p w14:paraId="53E5E177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4D274541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95979B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474EA6BA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B7E122A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6C97CE36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422D2" w:rsidRPr="009013CB" w14:paraId="38DFC728" w14:textId="77777777" w:rsidTr="00AA554A">
        <w:tc>
          <w:tcPr>
            <w:tcW w:w="3969" w:type="dxa"/>
          </w:tcPr>
          <w:p w14:paraId="5A5577F8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2D2" w:rsidRPr="009013CB" w14:paraId="10C29837" w14:textId="77777777" w:rsidTr="00AA554A">
        <w:tc>
          <w:tcPr>
            <w:tcW w:w="3969" w:type="dxa"/>
          </w:tcPr>
          <w:p w14:paraId="7BE828E9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31D02E00" w:rsidR="007422D2" w:rsidRPr="009013CB" w:rsidRDefault="005F776F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F776F"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79" w:type="dxa"/>
          </w:tcPr>
          <w:p w14:paraId="2071116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5E3444CC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61" w:type="dxa"/>
          </w:tcPr>
          <w:p w14:paraId="1CF2A991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30F13C30" w:rsidR="007422D2" w:rsidRPr="009013CB" w:rsidRDefault="00E73BD8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73BD8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4629D9C0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7422D2" w:rsidRPr="009013CB" w14:paraId="7CBC3DF5" w14:textId="77777777" w:rsidTr="00AA554A">
        <w:tc>
          <w:tcPr>
            <w:tcW w:w="3969" w:type="dxa"/>
          </w:tcPr>
          <w:p w14:paraId="14561D3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333F9CB1" w:rsidR="007422D2" w:rsidRPr="009013CB" w:rsidRDefault="00E73BD8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73BD8">
              <w:rPr>
                <w:rFonts w:asciiTheme="majorBidi" w:hAnsiTheme="majorBidi" w:cstheme="majorBidi"/>
                <w:sz w:val="30"/>
                <w:szCs w:val="30"/>
              </w:rPr>
              <w:t>60,983</w:t>
            </w:r>
          </w:p>
        </w:tc>
        <w:tc>
          <w:tcPr>
            <w:tcW w:w="279" w:type="dxa"/>
          </w:tcPr>
          <w:p w14:paraId="6A8C0E8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38CDF425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60,983</w:t>
            </w:r>
          </w:p>
        </w:tc>
        <w:tc>
          <w:tcPr>
            <w:tcW w:w="261" w:type="dxa"/>
          </w:tcPr>
          <w:p w14:paraId="0E111913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633B1B03" w:rsidR="007422D2" w:rsidRPr="009013CB" w:rsidRDefault="00E73BD8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73BD8">
              <w:rPr>
                <w:rFonts w:asciiTheme="majorBidi" w:hAnsiTheme="majorBidi" w:cstheme="majorBidi"/>
                <w:sz w:val="30"/>
                <w:szCs w:val="30"/>
              </w:rPr>
              <w:t>65,557</w:t>
            </w:r>
          </w:p>
        </w:tc>
        <w:tc>
          <w:tcPr>
            <w:tcW w:w="236" w:type="dxa"/>
          </w:tcPr>
          <w:p w14:paraId="117ECB7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08D5C313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65,557</w:t>
            </w:r>
          </w:p>
        </w:tc>
      </w:tr>
      <w:tr w:rsidR="007422D2" w:rsidRPr="009013CB" w14:paraId="2C1F9548" w14:textId="77777777" w:rsidTr="00AA554A">
        <w:tc>
          <w:tcPr>
            <w:tcW w:w="3969" w:type="dxa"/>
          </w:tcPr>
          <w:p w14:paraId="5CA1D95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0E499AAF" w:rsidR="007422D2" w:rsidRPr="009013CB" w:rsidRDefault="00E73BD8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73BD8">
              <w:rPr>
                <w:rFonts w:asciiTheme="majorBidi" w:hAnsiTheme="majorBidi" w:cstheme="majorBidi"/>
                <w:sz w:val="30"/>
                <w:szCs w:val="30"/>
              </w:rPr>
              <w:t>37,607</w:t>
            </w:r>
          </w:p>
        </w:tc>
        <w:tc>
          <w:tcPr>
            <w:tcW w:w="279" w:type="dxa"/>
          </w:tcPr>
          <w:p w14:paraId="42B4896B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5B586676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61" w:type="dxa"/>
          </w:tcPr>
          <w:p w14:paraId="1C50973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3DE7377F" w:rsidR="007422D2" w:rsidRPr="009013CB" w:rsidRDefault="00E73BD8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BD8">
              <w:rPr>
                <w:rFonts w:asciiTheme="majorBidi" w:hAnsiTheme="majorBidi" w:cstheme="majorBidi"/>
                <w:sz w:val="30"/>
                <w:szCs w:val="30"/>
              </w:rPr>
              <w:t>33,033</w:t>
            </w:r>
          </w:p>
        </w:tc>
        <w:tc>
          <w:tcPr>
            <w:tcW w:w="236" w:type="dxa"/>
          </w:tcPr>
          <w:p w14:paraId="0247321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7EAF16E1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</w:tr>
      <w:tr w:rsidR="007422D2" w:rsidRPr="009013CB" w14:paraId="56E5AEB9" w14:textId="77777777" w:rsidTr="00AA554A">
        <w:tc>
          <w:tcPr>
            <w:tcW w:w="3969" w:type="dxa"/>
          </w:tcPr>
          <w:p w14:paraId="52AEC79D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0F123E1C" w:rsidR="007422D2" w:rsidRPr="009013CB" w:rsidRDefault="00E73BD8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E73BD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9" w:type="dxa"/>
          </w:tcPr>
          <w:p w14:paraId="492F748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14927F01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61" w:type="dxa"/>
          </w:tcPr>
          <w:p w14:paraId="7D52C9F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215680CF" w:rsidR="007422D2" w:rsidRPr="009013CB" w:rsidRDefault="00E73BD8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E73BD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0C606F0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14:paraId="3840AFBE" w14:textId="77777777" w:rsidR="0015135A" w:rsidRPr="009013CB" w:rsidRDefault="0015135A" w:rsidP="0015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49A2A7E" w14:textId="2DB5F339" w:rsidR="001D0CA6" w:rsidRPr="009013CB" w:rsidRDefault="008F39F9" w:rsidP="0015135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233E6124" w:rsidR="00AA7966" w:rsidRPr="009013CB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E7A36" w14:textId="6B3BB0D3" w:rsidR="00A07D3D" w:rsidRPr="009013CB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4C8DA07" w14:textId="55BB7999" w:rsidR="007E7E94" w:rsidRPr="009013CB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431EF7" w14:textId="1916B76B" w:rsidR="00A07D3D" w:rsidRPr="009013C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3807D029" w14:textId="601748A5" w:rsidR="00A07D3D" w:rsidRPr="009013C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AC9C6" w14:textId="228B80B1" w:rsidR="00085901" w:rsidRPr="009013CB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5CD4CCA8" w14:textId="6ABC385F" w:rsidR="0015135A" w:rsidRPr="009013CB" w:rsidRDefault="0015135A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3D7E8" w14:textId="77777777" w:rsidR="00647337" w:rsidRPr="009013CB" w:rsidRDefault="0064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01BD1CB" w14:textId="622A9A6E" w:rsidR="00B10DA2" w:rsidRDefault="00B10DA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62337" behindDoc="1" locked="0" layoutInCell="1" allowOverlap="1" wp14:anchorId="5FA48DD6" wp14:editId="6025677E">
            <wp:simplePos x="0" y="0"/>
            <wp:positionH relativeFrom="column">
              <wp:posOffset>-200160</wp:posOffset>
            </wp:positionH>
            <wp:positionV relativeFrom="paragraph">
              <wp:posOffset>4276090</wp:posOffset>
            </wp:positionV>
            <wp:extent cx="6469380" cy="3639185"/>
            <wp:effectExtent l="0" t="0" r="7620" b="0"/>
            <wp:wrapTight wrapText="bothSides">
              <wp:wrapPolygon edited="0">
                <wp:start x="0" y="0"/>
                <wp:lineTo x="0" y="21483"/>
                <wp:lineTo x="21562" y="21483"/>
                <wp:lineTo x="21562" y="0"/>
                <wp:lineTo x="0" y="0"/>
              </wp:wrapPolygon>
            </wp:wrapTight>
            <wp:docPr id="1755111245" name="Picture 2" descr="A diagram of a ca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111245" name="Picture 2" descr="A diagram of a car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9380" cy="36391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6875"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61313" behindDoc="1" locked="0" layoutInCell="1" allowOverlap="1" wp14:anchorId="44FAD8DE" wp14:editId="73211823">
            <wp:simplePos x="0" y="0"/>
            <wp:positionH relativeFrom="column">
              <wp:posOffset>-201322</wp:posOffset>
            </wp:positionH>
            <wp:positionV relativeFrom="paragraph">
              <wp:posOffset>349085</wp:posOffset>
            </wp:positionV>
            <wp:extent cx="6473825" cy="3640455"/>
            <wp:effectExtent l="0" t="0" r="3175" b="0"/>
            <wp:wrapTight wrapText="bothSides">
              <wp:wrapPolygon edited="0">
                <wp:start x="0" y="0"/>
                <wp:lineTo x="0" y="21476"/>
                <wp:lineTo x="21547" y="21476"/>
                <wp:lineTo x="21547" y="0"/>
                <wp:lineTo x="0" y="0"/>
              </wp:wrapPolygon>
            </wp:wrapTight>
            <wp:docPr id="1653048533" name="Picture 1" descr="A blue and white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048533" name="Picture 1" descr="A blue and white diagram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36404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5901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  <w:r w:rsidR="00E56DEB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D88BAF0" w14:textId="35882B96" w:rsidR="00B77D94" w:rsidRPr="009013CB" w:rsidRDefault="00E14A05" w:rsidP="00B77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757F6DA" w14:textId="06B60504" w:rsidR="002965EB" w:rsidRPr="009013CB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2965EB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ภาษีเงินได้</w:t>
      </w:r>
    </w:p>
    <w:p w14:paraId="64A5F889" w14:textId="77777777" w:rsidR="002965EB" w:rsidRPr="009013C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5991B" w14:textId="59BDAFBC" w:rsidR="00A0782B" w:rsidRPr="009013CB" w:rsidRDefault="00A0782B" w:rsidP="00844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อัตราภาษีเงินได้ที่แท้จริงรวมของกลุ่มบริษัทสำหรับระยะเวลา</w:t>
      </w:r>
      <w:r w:rsidR="003E3F2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422D2">
        <w:rPr>
          <w:rFonts w:asciiTheme="majorBidi" w:hAnsiTheme="majorBidi" w:cstheme="majorBidi"/>
          <w:sz w:val="30"/>
          <w:szCs w:val="30"/>
        </w:rPr>
        <w:t>31</w:t>
      </w:r>
      <w:r w:rsidR="00844912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71620" w:rsidRPr="009013CB">
        <w:rPr>
          <w:rFonts w:asciiTheme="majorBidi" w:hAnsiTheme="majorBidi" w:cstheme="majorBidi"/>
          <w:sz w:val="30"/>
          <w:szCs w:val="30"/>
        </w:rPr>
        <w:t xml:space="preserve"> 256</w:t>
      </w:r>
      <w:r w:rsidR="007422D2">
        <w:rPr>
          <w:rFonts w:asciiTheme="majorBidi" w:hAnsiTheme="majorBidi" w:cstheme="majorBidi"/>
          <w:sz w:val="30"/>
          <w:szCs w:val="30"/>
        </w:rPr>
        <w:t>8</w:t>
      </w:r>
      <w:r w:rsidR="00DD2354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คือร้อยล</w:t>
      </w:r>
      <w:r w:rsidR="00204FE7" w:rsidRPr="009013CB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544203">
        <w:rPr>
          <w:rFonts w:asciiTheme="majorBidi" w:hAnsiTheme="majorBidi" w:cstheme="majorBidi"/>
          <w:sz w:val="30"/>
          <w:szCs w:val="30"/>
        </w:rPr>
        <w:t>19.1</w:t>
      </w:r>
      <w:r w:rsidR="00442F1B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7422D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422D2">
        <w:rPr>
          <w:rFonts w:asciiTheme="majorBidi" w:hAnsiTheme="majorBidi" w:cstheme="majorBidi"/>
          <w:i/>
          <w:iCs/>
          <w:sz w:val="30"/>
          <w:szCs w:val="30"/>
        </w:rPr>
        <w:t>19.1</w:t>
      </w:r>
      <w:r w:rsidR="00136A5F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รวมของกลุ่มบริษัท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มีสาเหตุหลักจากบริษัทย่อยมีการใช้ขาดทุนทางภาษีเดิมที่ไม่ได้บันทึก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และอัตราภาษีเงินได้ที่แท้จริงของบริษัทสำหรับรอบระยะเวลา</w:t>
      </w:r>
      <w:r w:rsidR="003E3F2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013CB" w:rsidRPr="009013CB">
        <w:rPr>
          <w:rFonts w:asciiTheme="majorBidi" w:hAnsiTheme="majorBidi" w:cstheme="majorBidi"/>
          <w:sz w:val="30"/>
          <w:szCs w:val="30"/>
        </w:rPr>
        <w:t>3</w:t>
      </w:r>
      <w:r w:rsidR="007422D2">
        <w:rPr>
          <w:rFonts w:asciiTheme="majorBidi" w:hAnsiTheme="majorBidi" w:cstheme="majorBidi"/>
          <w:sz w:val="30"/>
          <w:szCs w:val="30"/>
        </w:rPr>
        <w:t>1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422D2">
        <w:rPr>
          <w:rFonts w:asciiTheme="majorBidi" w:hAnsiTheme="majorBidi" w:cstheme="majorBidi"/>
          <w:sz w:val="30"/>
          <w:szCs w:val="30"/>
        </w:rPr>
        <w:t>2568</w:t>
      </w:r>
      <w:r w:rsidR="00971620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544203">
        <w:rPr>
          <w:rFonts w:asciiTheme="majorBidi" w:hAnsiTheme="majorBidi" w:cstheme="majorBidi"/>
          <w:sz w:val="30"/>
          <w:szCs w:val="30"/>
        </w:rPr>
        <w:t>19.5</w:t>
      </w:r>
      <w:r w:rsidR="003753E1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0D498A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8D1B46"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/>
          <w:i/>
          <w:iCs/>
          <w:sz w:val="30"/>
          <w:szCs w:val="30"/>
        </w:rPr>
        <w:t>8.4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521B5E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</w:t>
      </w:r>
      <w:r w:rsidR="000D3705" w:rsidRPr="009013CB">
        <w:rPr>
          <w:rFonts w:asciiTheme="majorBidi" w:hAnsiTheme="majorBidi" w:cstheme="majorBidi"/>
          <w:sz w:val="30"/>
          <w:szCs w:val="30"/>
          <w:cs/>
        </w:rPr>
        <w:t>หลักจากเงินปันผลรับซึ่งได้รับยกเว้นในทางภาษี</w:t>
      </w:r>
    </w:p>
    <w:p w14:paraId="3EC7BA42" w14:textId="4733C3DB" w:rsidR="00F636FA" w:rsidRPr="009013CB" w:rsidRDefault="00F636FA" w:rsidP="00060D87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33411807"/>
    </w:p>
    <w:p w14:paraId="360CBAF3" w14:textId="14DF2800" w:rsidR="00C877FE" w:rsidRPr="009013CB" w:rsidRDefault="007422D2" w:rsidP="00F636FA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F636FA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60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F013BF6" w14:textId="77777777" w:rsidR="00F636FA" w:rsidRPr="009013CB" w:rsidRDefault="00F636FA" w:rsidP="00F636FA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216CC27D" w14:textId="77777777" w:rsidR="00C877FE" w:rsidRPr="009013CB" w:rsidRDefault="00C877FE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  </w:t>
      </w:r>
    </w:p>
    <w:p w14:paraId="21DC0B0F" w14:textId="0D45BACC" w:rsidR="002A592D" w:rsidRPr="007422D2" w:rsidRDefault="00C877FE" w:rsidP="0074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</w:t>
      </w:r>
      <w:bookmarkEnd w:id="0"/>
    </w:p>
    <w:p w14:paraId="49C1B95D" w14:textId="77777777" w:rsidR="00564A7E" w:rsidRPr="009013CB" w:rsidRDefault="0056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C5A8B6" w14:textId="4D9F2265" w:rsidR="008109F7" w:rsidRPr="009013CB" w:rsidRDefault="007422D2" w:rsidP="00E7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2C7960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9013CB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AB61FA" w:rsidRPr="009013CB" w14:paraId="3EBBDB67" w14:textId="77777777" w:rsidTr="005B2F38">
        <w:tc>
          <w:tcPr>
            <w:tcW w:w="3302" w:type="pct"/>
            <w:vAlign w:val="bottom"/>
          </w:tcPr>
          <w:p w14:paraId="7774589E" w14:textId="62F296AA" w:rsidR="00AB61FA" w:rsidRPr="009013CB" w:rsidRDefault="00844912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2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422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D2354"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F0830"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22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75" w:type="pct"/>
            <w:vAlign w:val="bottom"/>
          </w:tcPr>
          <w:p w14:paraId="457899C3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EAFAB20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44C9EE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9013CB" w14:paraId="69A49F8B" w14:textId="77777777" w:rsidTr="00AA554A">
        <w:tc>
          <w:tcPr>
            <w:tcW w:w="3302" w:type="pct"/>
          </w:tcPr>
          <w:p w14:paraId="47DCC899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C0868AD" w14:textId="77777777" w:rsidR="00AB61FA" w:rsidRPr="009013C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36362" w:rsidRPr="009013CB" w14:paraId="714EF83A" w14:textId="77777777" w:rsidTr="005B2F38">
        <w:tc>
          <w:tcPr>
            <w:tcW w:w="3302" w:type="pct"/>
          </w:tcPr>
          <w:p w14:paraId="12243F53" w14:textId="0F9C6369" w:rsidR="00F36362" w:rsidRPr="009013CB" w:rsidRDefault="006C45A3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5A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775" w:type="pct"/>
          </w:tcPr>
          <w:p w14:paraId="139E13BE" w14:textId="77777777" w:rsidR="00F36362" w:rsidRPr="009013CB" w:rsidRDefault="00F36362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2682987" w14:textId="77777777" w:rsidR="00F36362" w:rsidRPr="009013CB" w:rsidRDefault="00F36362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610E0126" w14:textId="77777777" w:rsidR="00F36362" w:rsidRPr="009013CB" w:rsidRDefault="00F36362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BDA" w:rsidRPr="009013CB" w14:paraId="4261D0AE" w14:textId="77777777" w:rsidTr="00EF500F">
        <w:tc>
          <w:tcPr>
            <w:tcW w:w="3302" w:type="pct"/>
          </w:tcPr>
          <w:p w14:paraId="143055FE" w14:textId="4E6B2203" w:rsidR="00636BDA" w:rsidRPr="006C45A3" w:rsidRDefault="00636BDA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5A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75" w:type="pct"/>
          </w:tcPr>
          <w:p w14:paraId="1D5FA99F" w14:textId="0695D33D" w:rsidR="00636BDA" w:rsidRPr="00233875" w:rsidRDefault="00636BDA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33" w:type="pct"/>
          </w:tcPr>
          <w:p w14:paraId="79FB0303" w14:textId="77777777" w:rsidR="00636BDA" w:rsidRPr="009013CB" w:rsidRDefault="00636BDA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2DAF8A85" w14:textId="1048AB16" w:rsidR="00636BDA" w:rsidRPr="009013CB" w:rsidRDefault="00636BDA" w:rsidP="00D979F5">
            <w:pPr>
              <w:pStyle w:val="acctfourfigures"/>
              <w:tabs>
                <w:tab w:val="clear" w:pos="765"/>
              </w:tabs>
              <w:spacing w:line="240" w:lineRule="atLeast"/>
              <w:ind w:right="3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36BDA" w:rsidRPr="009013CB" w14:paraId="61563FD8" w14:textId="77777777" w:rsidTr="00EF500F">
        <w:tc>
          <w:tcPr>
            <w:tcW w:w="3302" w:type="pct"/>
          </w:tcPr>
          <w:p w14:paraId="3D8F7E2D" w14:textId="0790BD87" w:rsidR="00636BDA" w:rsidRPr="009013CB" w:rsidRDefault="00636BDA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75" w:type="pct"/>
          </w:tcPr>
          <w:p w14:paraId="44E84B74" w14:textId="5DCBB78F" w:rsidR="00636BDA" w:rsidRPr="009013CB" w:rsidRDefault="00636BDA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79F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3" w:type="pct"/>
          </w:tcPr>
          <w:p w14:paraId="1EA38971" w14:textId="77777777" w:rsidR="00636BDA" w:rsidRPr="009013CB" w:rsidRDefault="00636BDA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02DC87E6" w14:textId="3E54143D" w:rsidR="00636BDA" w:rsidRPr="007F1BAC" w:rsidRDefault="007F1BAC" w:rsidP="007F1BAC">
            <w:pPr>
              <w:pStyle w:val="acctfourfigures"/>
              <w:tabs>
                <w:tab w:val="clear" w:pos="765"/>
              </w:tabs>
              <w:spacing w:line="240" w:lineRule="atLeast"/>
              <w:ind w:right="3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1BAC">
              <w:rPr>
                <w:rFonts w:ascii="Angsana New" w:hAnsi="Angsana New" w:cs="Angsana New"/>
                <w:sz w:val="30"/>
                <w:szCs w:val="30"/>
              </w:rPr>
              <w:t xml:space="preserve">-    </w:t>
            </w:r>
          </w:p>
        </w:tc>
      </w:tr>
      <w:tr w:rsidR="00D979F5" w:rsidRPr="007F1BAC" w14:paraId="507BD32A" w14:textId="77777777" w:rsidTr="0011684A">
        <w:tc>
          <w:tcPr>
            <w:tcW w:w="3302" w:type="pct"/>
          </w:tcPr>
          <w:p w14:paraId="278E1C07" w14:textId="67B67415" w:rsidR="00D979F5" w:rsidRPr="00EF500F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11D5F337" w14:textId="276D088D" w:rsidR="00D979F5" w:rsidRPr="00EF500F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0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33" w:type="pct"/>
          </w:tcPr>
          <w:p w14:paraId="57E04112" w14:textId="77777777" w:rsidR="00D979F5" w:rsidRPr="006C45A3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512D434D" w14:textId="1B1B629F" w:rsidR="00D979F5" w:rsidRPr="007F1BAC" w:rsidRDefault="007F1BAC" w:rsidP="007F1BAC">
            <w:pPr>
              <w:pStyle w:val="acctfourfigures"/>
              <w:tabs>
                <w:tab w:val="clear" w:pos="765"/>
              </w:tabs>
              <w:spacing w:line="240" w:lineRule="atLeast"/>
              <w:ind w:right="3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1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</w:p>
        </w:tc>
      </w:tr>
      <w:tr w:rsidR="00D979F5" w:rsidRPr="009013CB" w14:paraId="0360C878" w14:textId="77777777" w:rsidTr="0011684A">
        <w:tc>
          <w:tcPr>
            <w:tcW w:w="3302" w:type="pct"/>
          </w:tcPr>
          <w:p w14:paraId="7D95B8B6" w14:textId="38B63EF1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73DC10D4" w14:textId="429987F4" w:rsidR="00D979F5" w:rsidRPr="00312FF1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5C7E98D0" w14:textId="77777777" w:rsidR="00D979F5" w:rsidRPr="006C45A3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</w:tcPr>
          <w:p w14:paraId="7FB950E1" w14:textId="170184C5" w:rsidR="00D979F5" w:rsidRPr="006C45A3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9F5" w:rsidRPr="009013CB" w14:paraId="2FA58E34" w14:textId="77777777" w:rsidTr="0011684A">
        <w:tc>
          <w:tcPr>
            <w:tcW w:w="3302" w:type="pct"/>
          </w:tcPr>
          <w:p w14:paraId="32F75978" w14:textId="304F26F9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56301B12" w14:textId="77777777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0E8B7083" w14:textId="77777777" w:rsidR="00D979F5" w:rsidRPr="009013CB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16680571" w14:textId="77777777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9F5" w:rsidRPr="009013CB" w14:paraId="66466A37" w14:textId="77777777" w:rsidTr="0011684A">
        <w:tc>
          <w:tcPr>
            <w:tcW w:w="3302" w:type="pct"/>
          </w:tcPr>
          <w:p w14:paraId="5E17CDD8" w14:textId="262D885E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  <w:vAlign w:val="bottom"/>
          </w:tcPr>
          <w:p w14:paraId="5240C8FC" w14:textId="3BD55464" w:rsidR="00D979F5" w:rsidRPr="009013CB" w:rsidRDefault="00D979F5" w:rsidP="007F1BA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33" w:type="pct"/>
            <w:vAlign w:val="bottom"/>
          </w:tcPr>
          <w:p w14:paraId="1A6B4C82" w14:textId="77777777" w:rsidR="00D979F5" w:rsidRPr="009013CB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2162CC5A" w14:textId="02135CCB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D979F5" w:rsidRPr="009013CB" w14:paraId="10AF8091" w14:textId="77777777" w:rsidTr="0011684A">
        <w:tc>
          <w:tcPr>
            <w:tcW w:w="3302" w:type="pct"/>
          </w:tcPr>
          <w:p w14:paraId="0EECB932" w14:textId="714D91CF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2A8973D4" w14:textId="69B8232A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3" w:type="pct"/>
            <w:vAlign w:val="bottom"/>
          </w:tcPr>
          <w:p w14:paraId="762D5C7C" w14:textId="77777777" w:rsidR="00D979F5" w:rsidRPr="009013CB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5420465" w14:textId="5A380DE1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D979F5" w:rsidRPr="009013CB" w14:paraId="067A7719" w14:textId="77777777" w:rsidTr="0011684A">
        <w:tc>
          <w:tcPr>
            <w:tcW w:w="3302" w:type="pct"/>
          </w:tcPr>
          <w:p w14:paraId="3665B1CC" w14:textId="52D51768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2B593" w14:textId="31AD2264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3,683</w:t>
            </w:r>
          </w:p>
        </w:tc>
        <w:tc>
          <w:tcPr>
            <w:tcW w:w="133" w:type="pct"/>
            <w:vAlign w:val="bottom"/>
          </w:tcPr>
          <w:p w14:paraId="43DCB9C5" w14:textId="77777777" w:rsidR="00D979F5" w:rsidRPr="009013CB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F8DAA" w14:textId="45D5A09D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2,756</w:t>
            </w:r>
          </w:p>
        </w:tc>
      </w:tr>
    </w:tbl>
    <w:p w14:paraId="389F2AFB" w14:textId="64C93B1A" w:rsidR="004B0450" w:rsidRPr="009013CB" w:rsidRDefault="004B0450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E9B3E" w14:textId="46F32F68" w:rsidR="003706A7" w:rsidRPr="009013CB" w:rsidRDefault="00286EB0" w:rsidP="00DF7D6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t>อ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E67B74" w14:textId="77777777" w:rsidR="00605329" w:rsidRPr="009013CB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FA7E" w14:textId="7A6E8624" w:rsidR="00286EB0" w:rsidRPr="009013CB" w:rsidRDefault="00286EB0" w:rsidP="00E7337E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DC79EA"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ED684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="00183FE7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08763B" w14:textId="57C959B6" w:rsidR="00BE2EF0" w:rsidRPr="009013CB" w:rsidRDefault="00BE2EF0" w:rsidP="005B2F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B693E" w14:textId="57AA6FE3" w:rsidR="000E7F9F" w:rsidRPr="00810FE4" w:rsidRDefault="007422D2" w:rsidP="000E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10FE4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E7F9F" w:rsidRPr="00810FE4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  <w:r w:rsidR="00AA2BC2" w:rsidRPr="00810FE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0C0D4AD" w14:textId="77777777" w:rsidR="00CC5469" w:rsidRPr="007422D2" w:rsidRDefault="00CC5469" w:rsidP="008F18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385668A" w14:textId="3A920C1C" w:rsidR="000E7F9F" w:rsidRPr="008F18DC" w:rsidRDefault="008A6B69" w:rsidP="008F18DC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8A6B69">
        <w:rPr>
          <w:rFonts w:asciiTheme="majorBidi" w:hAnsiTheme="majorBidi" w:cstheme="majorBidi" w:hint="cs"/>
          <w:spacing w:val="-4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8A6B69">
        <w:rPr>
          <w:rFonts w:asciiTheme="majorBidi" w:hAnsiTheme="majorBidi" w:cstheme="majorBidi"/>
          <w:spacing w:val="-4"/>
          <w:lang w:val="en-US"/>
        </w:rPr>
        <w:t>2</w:t>
      </w:r>
      <w:r w:rsidR="00063093">
        <w:rPr>
          <w:rFonts w:asciiTheme="majorBidi" w:hAnsiTheme="majorBidi" w:cstheme="majorBidi"/>
          <w:spacing w:val="-4"/>
          <w:lang w:val="en-US"/>
        </w:rPr>
        <w:t>9</w:t>
      </w:r>
      <w:r w:rsidRPr="008A6B69">
        <w:rPr>
          <w:rFonts w:asciiTheme="majorBidi" w:hAnsiTheme="majorBidi" w:cstheme="majorBidi" w:hint="cs"/>
          <w:spacing w:val="-4"/>
          <w:cs/>
          <w:lang w:val="en-US"/>
        </w:rPr>
        <w:t xml:space="preserve"> เมษายน </w:t>
      </w:r>
      <w:r w:rsidRPr="008A6B69">
        <w:rPr>
          <w:rFonts w:asciiTheme="majorBidi" w:hAnsiTheme="majorBidi" w:cstheme="majorBidi"/>
          <w:spacing w:val="-4"/>
          <w:lang w:val="en-US"/>
        </w:rPr>
        <w:t>256</w:t>
      </w:r>
      <w:r w:rsidR="00063093">
        <w:rPr>
          <w:rFonts w:asciiTheme="majorBidi" w:hAnsiTheme="majorBidi" w:cstheme="majorBidi"/>
          <w:spacing w:val="-4"/>
          <w:lang w:val="en-US"/>
        </w:rPr>
        <w:t>8</w:t>
      </w:r>
      <w:r w:rsidRPr="008A6B69">
        <w:rPr>
          <w:rFonts w:asciiTheme="majorBidi" w:hAnsiTheme="majorBidi" w:cstheme="majorBidi"/>
          <w:spacing w:val="-4"/>
          <w:lang w:val="en-US"/>
        </w:rPr>
        <w:t xml:space="preserve"> </w:t>
      </w:r>
      <w:r w:rsidRPr="008A6B69">
        <w:rPr>
          <w:rFonts w:asciiTheme="majorBidi" w:hAnsiTheme="majorBidi" w:cstheme="majorBidi" w:hint="cs"/>
          <w:spacing w:val="-4"/>
          <w:cs/>
          <w:lang w:val="en-US"/>
        </w:rPr>
        <w:t xml:space="preserve">ผู้ถือหุ้นมีมติอนุมัติการจัดสรรกำไรเป็นเงินปันผลสำหรับปี </w:t>
      </w:r>
      <w:r w:rsidRPr="008A6B69">
        <w:rPr>
          <w:rFonts w:asciiTheme="majorBidi" w:hAnsiTheme="majorBidi" w:cstheme="majorBidi"/>
          <w:spacing w:val="-4"/>
          <w:lang w:val="en-US"/>
        </w:rPr>
        <w:t xml:space="preserve">2567 </w:t>
      </w:r>
      <w:r w:rsidR="00CC5469" w:rsidRPr="008A6B69">
        <w:rPr>
          <w:rFonts w:asciiTheme="majorBidi" w:hAnsiTheme="majorBidi" w:cstheme="majorBidi" w:hint="cs"/>
          <w:spacing w:val="2"/>
          <w:cs/>
          <w:lang w:val="en-US"/>
        </w:rPr>
        <w:t xml:space="preserve">ในอัตราหุ้นละ </w:t>
      </w:r>
      <w:r w:rsidR="00CC5469" w:rsidRPr="008A6B69">
        <w:rPr>
          <w:rFonts w:asciiTheme="majorBidi" w:hAnsiTheme="majorBidi" w:cstheme="majorBidi"/>
          <w:spacing w:val="2"/>
          <w:lang w:val="en-US"/>
        </w:rPr>
        <w:t>0.</w:t>
      </w:r>
      <w:r w:rsidR="002C62EE" w:rsidRPr="008A6B69">
        <w:rPr>
          <w:rFonts w:asciiTheme="majorBidi" w:hAnsiTheme="majorBidi" w:cstheme="majorBidi"/>
          <w:spacing w:val="2"/>
          <w:lang w:val="en-US"/>
        </w:rPr>
        <w:t>078</w:t>
      </w:r>
      <w:r w:rsidR="00CC5469" w:rsidRPr="008A6B69">
        <w:rPr>
          <w:rFonts w:asciiTheme="majorBidi" w:hAnsiTheme="majorBidi" w:cstheme="majorBidi"/>
          <w:spacing w:val="2"/>
          <w:lang w:val="en-US"/>
        </w:rPr>
        <w:t xml:space="preserve"> </w:t>
      </w:r>
      <w:r w:rsidR="00CC5469" w:rsidRPr="008A6B69">
        <w:rPr>
          <w:rFonts w:asciiTheme="majorBidi" w:hAnsiTheme="majorBidi" w:cstheme="majorBidi" w:hint="cs"/>
          <w:spacing w:val="2"/>
          <w:cs/>
          <w:lang w:val="en-US"/>
        </w:rPr>
        <w:t>บาท เป็นจำนวนเงินทั้งสิ้น</w:t>
      </w:r>
      <w:r w:rsidR="00CC5469" w:rsidRPr="008A6B69">
        <w:rPr>
          <w:rFonts w:asciiTheme="majorBidi" w:hAnsiTheme="majorBidi" w:cstheme="majorBidi"/>
          <w:lang w:val="en-US"/>
        </w:rPr>
        <w:t xml:space="preserve"> 15</w:t>
      </w:r>
      <w:r w:rsidR="002C62EE" w:rsidRPr="008A6B69">
        <w:rPr>
          <w:rFonts w:asciiTheme="majorBidi" w:hAnsiTheme="majorBidi" w:cstheme="majorBidi"/>
          <w:lang w:val="en-US"/>
        </w:rPr>
        <w:t>.52</w:t>
      </w:r>
      <w:r w:rsidR="00CC5469" w:rsidRPr="008A6B69">
        <w:rPr>
          <w:rFonts w:asciiTheme="majorBidi" w:hAnsiTheme="majorBidi" w:cstheme="majorBidi"/>
          <w:lang w:val="en-US"/>
        </w:rPr>
        <w:t xml:space="preserve"> </w:t>
      </w:r>
      <w:r w:rsidR="00CC5469" w:rsidRPr="008A6B69">
        <w:rPr>
          <w:rFonts w:asciiTheme="majorBidi" w:hAnsiTheme="majorBidi" w:cstheme="majorBidi" w:hint="cs"/>
          <w:cs/>
          <w:lang w:val="en-US"/>
        </w:rPr>
        <w:t xml:space="preserve">ล้านบาท เงินปันผลดังกล่าวจะจ่ายให้แก่ผู้ถือหุ้นในวันที่ </w:t>
      </w:r>
      <w:r w:rsidR="002C62EE" w:rsidRPr="008A6B69">
        <w:rPr>
          <w:rFonts w:asciiTheme="majorBidi" w:hAnsiTheme="majorBidi" w:cstheme="majorBidi"/>
          <w:lang w:val="en-US"/>
        </w:rPr>
        <w:t xml:space="preserve">26 </w:t>
      </w:r>
      <w:r w:rsidR="002C62EE" w:rsidRPr="008A6B69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="002C62EE" w:rsidRPr="008A6B69">
        <w:rPr>
          <w:rFonts w:asciiTheme="majorBidi" w:hAnsiTheme="majorBidi" w:cstheme="majorBidi"/>
          <w:lang w:val="en-US"/>
        </w:rPr>
        <w:t>2568</w:t>
      </w:r>
    </w:p>
    <w:sectPr w:rsidR="000E7F9F" w:rsidRPr="008F18DC" w:rsidSect="00592E5E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2E1C3" w14:textId="77777777" w:rsidR="0093283F" w:rsidRDefault="0093283F">
      <w:r>
        <w:separator/>
      </w:r>
    </w:p>
  </w:endnote>
  <w:endnote w:type="continuationSeparator" w:id="0">
    <w:p w14:paraId="0FBDE734" w14:textId="77777777" w:rsidR="0093283F" w:rsidRDefault="0093283F">
      <w:r>
        <w:continuationSeparator/>
      </w:r>
    </w:p>
  </w:endnote>
  <w:endnote w:type="continuationNotice" w:id="1">
    <w:p w14:paraId="65A6A427" w14:textId="77777777" w:rsidR="0093283F" w:rsidRDefault="009328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0B1F" w14:textId="77777777" w:rsidR="0093283F" w:rsidRDefault="0093283F">
      <w:r>
        <w:separator/>
      </w:r>
    </w:p>
  </w:footnote>
  <w:footnote w:type="continuationSeparator" w:id="0">
    <w:p w14:paraId="7ABD5CFC" w14:textId="77777777" w:rsidR="0093283F" w:rsidRDefault="0093283F">
      <w:r>
        <w:continuationSeparator/>
      </w:r>
    </w:p>
  </w:footnote>
  <w:footnote w:type="continuationNotice" w:id="1">
    <w:p w14:paraId="54765276" w14:textId="77777777" w:rsidR="0093283F" w:rsidRDefault="009328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3B6DC47D" w:rsidR="00685665" w:rsidRDefault="00D7628E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7422D2">
      <w:rPr>
        <w:rFonts w:ascii="Angsana New" w:hAnsi="Angsana New" w:cs="Angsana New"/>
        <w:sz w:val="32"/>
        <w:szCs w:val="32"/>
        <w:lang w:bidi="th-TH"/>
      </w:rPr>
      <w:t xml:space="preserve">31 </w:t>
    </w:r>
    <w:r w:rsidR="007422D2" w:rsidRPr="00035CF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 w:rsidR="007422D2">
      <w:rPr>
        <w:rFonts w:ascii="Angsana New" w:hAnsi="Angsana New" w:cs="Angsana New"/>
        <w:sz w:val="32"/>
        <w:szCs w:val="32"/>
        <w:lang w:val="en-US" w:bidi="th-TH"/>
      </w:rPr>
      <w:t>8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="00685665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CFE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807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208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093"/>
    <w:rsid w:val="00063612"/>
    <w:rsid w:val="00063C95"/>
    <w:rsid w:val="000652EC"/>
    <w:rsid w:val="00066174"/>
    <w:rsid w:val="00066461"/>
    <w:rsid w:val="00066524"/>
    <w:rsid w:val="000667FD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7BA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B7492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98A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1CBD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E7F9F"/>
    <w:rsid w:val="000F0134"/>
    <w:rsid w:val="000F0251"/>
    <w:rsid w:val="000F0E53"/>
    <w:rsid w:val="000F18E1"/>
    <w:rsid w:val="000F2500"/>
    <w:rsid w:val="000F2E40"/>
    <w:rsid w:val="000F3074"/>
    <w:rsid w:val="000F30BE"/>
    <w:rsid w:val="000F72E6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41F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245A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07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28F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1D61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4DBF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242B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75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8CE"/>
    <w:rsid w:val="002539C6"/>
    <w:rsid w:val="002539E7"/>
    <w:rsid w:val="0025486A"/>
    <w:rsid w:val="0025598A"/>
    <w:rsid w:val="00255C1A"/>
    <w:rsid w:val="00256C6E"/>
    <w:rsid w:val="0025705F"/>
    <w:rsid w:val="00260F0D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D73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1D1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1F41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4228"/>
    <w:rsid w:val="002C5027"/>
    <w:rsid w:val="002C55A6"/>
    <w:rsid w:val="002C56BB"/>
    <w:rsid w:val="002C589E"/>
    <w:rsid w:val="002C62E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2F7E2C"/>
    <w:rsid w:val="002F7EBB"/>
    <w:rsid w:val="00300191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2FF1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875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080"/>
    <w:rsid w:val="00330EA8"/>
    <w:rsid w:val="00331012"/>
    <w:rsid w:val="00331639"/>
    <w:rsid w:val="0033195A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A0B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496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4FA6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3F21"/>
    <w:rsid w:val="003E424C"/>
    <w:rsid w:val="003E602B"/>
    <w:rsid w:val="003E6F42"/>
    <w:rsid w:val="003E754E"/>
    <w:rsid w:val="003F06E0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01FA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3FA1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494C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2C76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C781A"/>
    <w:rsid w:val="004D01C2"/>
    <w:rsid w:val="004D1B22"/>
    <w:rsid w:val="004D23DD"/>
    <w:rsid w:val="004D2901"/>
    <w:rsid w:val="004D29F8"/>
    <w:rsid w:val="004D2A09"/>
    <w:rsid w:val="004D2A74"/>
    <w:rsid w:val="004D2A99"/>
    <w:rsid w:val="004D2E74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1363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4203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31E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0909"/>
    <w:rsid w:val="005911EE"/>
    <w:rsid w:val="0059139F"/>
    <w:rsid w:val="00591656"/>
    <w:rsid w:val="00591ED5"/>
    <w:rsid w:val="00592B8D"/>
    <w:rsid w:val="00592E5E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572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776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0DC"/>
    <w:rsid w:val="005D633C"/>
    <w:rsid w:val="005D66FC"/>
    <w:rsid w:val="005D67C4"/>
    <w:rsid w:val="005E1639"/>
    <w:rsid w:val="005E164B"/>
    <w:rsid w:val="005E3254"/>
    <w:rsid w:val="005E3C43"/>
    <w:rsid w:val="005E3D84"/>
    <w:rsid w:val="005E4FDF"/>
    <w:rsid w:val="005E51B1"/>
    <w:rsid w:val="005E548A"/>
    <w:rsid w:val="005E5B12"/>
    <w:rsid w:val="005E5B79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B49"/>
    <w:rsid w:val="005F6C9F"/>
    <w:rsid w:val="005F776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3A5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2DCE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BDA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5A3"/>
    <w:rsid w:val="006C4DE5"/>
    <w:rsid w:val="006C4F56"/>
    <w:rsid w:val="006C5080"/>
    <w:rsid w:val="006C51E9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5C1D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1E8"/>
    <w:rsid w:val="006F48EB"/>
    <w:rsid w:val="006F4F47"/>
    <w:rsid w:val="006F5506"/>
    <w:rsid w:val="006F5B58"/>
    <w:rsid w:val="006F66B2"/>
    <w:rsid w:val="006F6F6F"/>
    <w:rsid w:val="006F7097"/>
    <w:rsid w:val="006F7572"/>
    <w:rsid w:val="0070035A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890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1E42"/>
    <w:rsid w:val="007422D2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67EAC"/>
    <w:rsid w:val="007705A6"/>
    <w:rsid w:val="00770666"/>
    <w:rsid w:val="00771381"/>
    <w:rsid w:val="0077221C"/>
    <w:rsid w:val="00772F04"/>
    <w:rsid w:val="007739E6"/>
    <w:rsid w:val="00773B1F"/>
    <w:rsid w:val="00773B2A"/>
    <w:rsid w:val="0077410E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1F8B"/>
    <w:rsid w:val="00782266"/>
    <w:rsid w:val="007825D0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AAB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1BAC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A5B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0FE4"/>
    <w:rsid w:val="00811102"/>
    <w:rsid w:val="008121BA"/>
    <w:rsid w:val="00812B7B"/>
    <w:rsid w:val="0081331F"/>
    <w:rsid w:val="0081356A"/>
    <w:rsid w:val="0081453D"/>
    <w:rsid w:val="00814A98"/>
    <w:rsid w:val="00814B45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AA5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0452"/>
    <w:rsid w:val="0084112B"/>
    <w:rsid w:val="00841738"/>
    <w:rsid w:val="00843974"/>
    <w:rsid w:val="00843FB4"/>
    <w:rsid w:val="00844912"/>
    <w:rsid w:val="00844E82"/>
    <w:rsid w:val="00844FF3"/>
    <w:rsid w:val="0084559F"/>
    <w:rsid w:val="0084565F"/>
    <w:rsid w:val="00845973"/>
    <w:rsid w:val="00845B17"/>
    <w:rsid w:val="00846506"/>
    <w:rsid w:val="00846FCE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3F1B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33D"/>
    <w:rsid w:val="0088488C"/>
    <w:rsid w:val="00884BC6"/>
    <w:rsid w:val="00884CB9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6B69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A16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18D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0B9"/>
    <w:rsid w:val="00901134"/>
    <w:rsid w:val="009013CB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051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83F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36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0D0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0C6C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540"/>
    <w:rsid w:val="009F6763"/>
    <w:rsid w:val="009F678C"/>
    <w:rsid w:val="009F6D91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321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69A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0FB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DFA"/>
    <w:rsid w:val="00AA0E9C"/>
    <w:rsid w:val="00AA12EC"/>
    <w:rsid w:val="00AA2398"/>
    <w:rsid w:val="00AA25D6"/>
    <w:rsid w:val="00AA2BC2"/>
    <w:rsid w:val="00AA3760"/>
    <w:rsid w:val="00AA3BF1"/>
    <w:rsid w:val="00AA3CA3"/>
    <w:rsid w:val="00AA4FB7"/>
    <w:rsid w:val="00AA554A"/>
    <w:rsid w:val="00AA5791"/>
    <w:rsid w:val="00AA5CF2"/>
    <w:rsid w:val="00AA5ED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0B"/>
    <w:rsid w:val="00AC016B"/>
    <w:rsid w:val="00AC09E6"/>
    <w:rsid w:val="00AC1002"/>
    <w:rsid w:val="00AC17B2"/>
    <w:rsid w:val="00AC1BFD"/>
    <w:rsid w:val="00AC27E6"/>
    <w:rsid w:val="00AC2A2C"/>
    <w:rsid w:val="00AC35D0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A2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B50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3E"/>
    <w:rsid w:val="00B330DB"/>
    <w:rsid w:val="00B33DB9"/>
    <w:rsid w:val="00B35824"/>
    <w:rsid w:val="00B35D32"/>
    <w:rsid w:val="00B3600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77D94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3BCF"/>
    <w:rsid w:val="00BA3CAE"/>
    <w:rsid w:val="00BA4DB2"/>
    <w:rsid w:val="00BA4E9E"/>
    <w:rsid w:val="00BA5BC9"/>
    <w:rsid w:val="00BA6550"/>
    <w:rsid w:val="00BA699B"/>
    <w:rsid w:val="00BA6D76"/>
    <w:rsid w:val="00BA77B9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AD"/>
    <w:rsid w:val="00BC0BF1"/>
    <w:rsid w:val="00BC2665"/>
    <w:rsid w:val="00BC2F42"/>
    <w:rsid w:val="00BC398A"/>
    <w:rsid w:val="00BC3FD1"/>
    <w:rsid w:val="00BC3FF2"/>
    <w:rsid w:val="00BC4A17"/>
    <w:rsid w:val="00BC4C6E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1DF0"/>
    <w:rsid w:val="00BF23EA"/>
    <w:rsid w:val="00BF2463"/>
    <w:rsid w:val="00BF247A"/>
    <w:rsid w:val="00BF285E"/>
    <w:rsid w:val="00BF286B"/>
    <w:rsid w:val="00BF2E15"/>
    <w:rsid w:val="00BF3311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3A73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2D0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4A2A"/>
    <w:rsid w:val="00C4521D"/>
    <w:rsid w:val="00C4537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6ED1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B57"/>
    <w:rsid w:val="00C71C43"/>
    <w:rsid w:val="00C7265A"/>
    <w:rsid w:val="00C72A62"/>
    <w:rsid w:val="00C72F9D"/>
    <w:rsid w:val="00C734BD"/>
    <w:rsid w:val="00C74296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4119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21F"/>
    <w:rsid w:val="00CC53EE"/>
    <w:rsid w:val="00CC5469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D7938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2D8A"/>
    <w:rsid w:val="00CE3D1E"/>
    <w:rsid w:val="00CE3F04"/>
    <w:rsid w:val="00CE4108"/>
    <w:rsid w:val="00CE4624"/>
    <w:rsid w:val="00CE46B6"/>
    <w:rsid w:val="00CE4918"/>
    <w:rsid w:val="00CE51BC"/>
    <w:rsid w:val="00CE59DB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CF6A21"/>
    <w:rsid w:val="00D01312"/>
    <w:rsid w:val="00D0176C"/>
    <w:rsid w:val="00D019DA"/>
    <w:rsid w:val="00D0250B"/>
    <w:rsid w:val="00D03197"/>
    <w:rsid w:val="00D03597"/>
    <w:rsid w:val="00D0364E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1FC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A76"/>
    <w:rsid w:val="00D41E18"/>
    <w:rsid w:val="00D4218B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B45"/>
    <w:rsid w:val="00D575DD"/>
    <w:rsid w:val="00D60F2D"/>
    <w:rsid w:val="00D61151"/>
    <w:rsid w:val="00D615DF"/>
    <w:rsid w:val="00D61724"/>
    <w:rsid w:val="00D62286"/>
    <w:rsid w:val="00D62864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28E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2F85"/>
    <w:rsid w:val="00D8306C"/>
    <w:rsid w:val="00D8369B"/>
    <w:rsid w:val="00D8394C"/>
    <w:rsid w:val="00D84287"/>
    <w:rsid w:val="00D84410"/>
    <w:rsid w:val="00D85D4E"/>
    <w:rsid w:val="00D85F51"/>
    <w:rsid w:val="00D862F2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979F5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44E7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3EB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6E6D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BD8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5E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1D10"/>
    <w:rsid w:val="00ED235C"/>
    <w:rsid w:val="00ED2C3E"/>
    <w:rsid w:val="00ED44A6"/>
    <w:rsid w:val="00ED49C8"/>
    <w:rsid w:val="00ED4FB6"/>
    <w:rsid w:val="00ED51A2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0C5"/>
    <w:rsid w:val="00EF22F3"/>
    <w:rsid w:val="00EF23EE"/>
    <w:rsid w:val="00EF2694"/>
    <w:rsid w:val="00EF2F93"/>
    <w:rsid w:val="00EF3109"/>
    <w:rsid w:val="00EF36B2"/>
    <w:rsid w:val="00EF4406"/>
    <w:rsid w:val="00EF500F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5F88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AEB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362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47D8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089F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B07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7D348C57-9347-4685-93F2-8F22522A1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BD65F29-A1BA-4ACB-B3C0-5B18B33D2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8</Pages>
  <Words>1164</Words>
  <Characters>4894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Sataporn, Benyasrisawat</cp:lastModifiedBy>
  <cp:revision>8</cp:revision>
  <cp:lastPrinted>2025-05-13T02:16:00Z</cp:lastPrinted>
  <dcterms:created xsi:type="dcterms:W3CDTF">2025-05-08T06:54:00Z</dcterms:created>
  <dcterms:modified xsi:type="dcterms:W3CDTF">2025-05-13T02:16:00Z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