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31684" w14:textId="23363D79" w:rsidR="00654E70" w:rsidRPr="00C43471" w:rsidRDefault="00654E70" w:rsidP="00F57E7C">
      <w:pPr>
        <w:pStyle w:val="IndexHeading1"/>
        <w:tabs>
          <w:tab w:val="left" w:pos="3729"/>
        </w:tabs>
        <w:spacing w:after="0" w:line="240" w:lineRule="auto"/>
        <w:ind w:left="993" w:hanging="993"/>
        <w:outlineLvl w:val="0"/>
        <w:rPr>
          <w:rFonts w:asciiTheme="minorBidi" w:eastAsia="Cordia New" w:hAnsiTheme="minorBidi" w:cstheme="minorBidi"/>
          <w:sz w:val="28"/>
          <w:szCs w:val="28"/>
          <w:lang w:val="en-US"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 xml:space="preserve">หมายเหตุ   </w:t>
      </w:r>
      <w:r w:rsidRPr="00C43471">
        <w:rPr>
          <w:rFonts w:asciiTheme="minorBidi" w:eastAsia="Cordia New" w:hAnsiTheme="minorBidi" w:cstheme="minorBidi"/>
          <w:sz w:val="28"/>
          <w:szCs w:val="28"/>
          <w:lang w:bidi="th-TH"/>
        </w:rPr>
        <w:t xml:space="preserve">   </w:t>
      </w: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สารบัญ</w:t>
      </w:r>
      <w:r w:rsidR="00F57E7C"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ab/>
      </w:r>
    </w:p>
    <w:p w14:paraId="7563B897" w14:textId="77777777" w:rsidR="00654E70" w:rsidRPr="00C43471" w:rsidRDefault="00654E70" w:rsidP="00654E70">
      <w:pPr>
        <w:ind w:right="29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</w:p>
    <w:p w14:paraId="0DAD75C4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528B8BE3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E825955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9A9F1DC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07B078EA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6DC046D1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1DECA43" w14:textId="77777777" w:rsidR="00BC5293" w:rsidRPr="00BC5293" w:rsidRDefault="00903604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สินทรัพย์</w:t>
      </w:r>
      <w:r w:rsidR="00E87690"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ต้นทุนของ</w:t>
      </w: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สัญญา</w:t>
      </w:r>
    </w:p>
    <w:p w14:paraId="2AF13AF5" w14:textId="4B72D9F2" w:rsidR="00683B23" w:rsidRPr="00476DEE" w:rsidRDefault="005A416F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>
        <w:rPr>
          <w:rFonts w:asciiTheme="minorBidi" w:eastAsia="Cordia New" w:hAnsiTheme="minorBidi" w:cs="Cordi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0469C42E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897BCC0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เงินปันผล</w:t>
      </w:r>
    </w:p>
    <w:p w14:paraId="66F1F9A4" w14:textId="0B359CDB" w:rsidR="00E16C62" w:rsidRPr="002C228B" w:rsidRDefault="00654E70" w:rsidP="002C228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ACFA99A" w14:textId="37725D97" w:rsidR="005F1ACD" w:rsidRPr="002C228B" w:rsidRDefault="005F1ACD" w:rsidP="002C228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 w:hint="cs"/>
          <w:sz w:val="28"/>
          <w:szCs w:val="28"/>
          <w:cs/>
          <w:lang w:bidi="th-TH"/>
        </w:rPr>
        <w:t>เหตุการณ์ภายหลัง</w:t>
      </w:r>
      <w:r w:rsidR="008B403B">
        <w:rPr>
          <w:rFonts w:asciiTheme="minorBidi" w:eastAsia="Cordia New" w:hAnsiTheme="minorBidi" w:cstheme="minorBidi" w:hint="cs"/>
          <w:sz w:val="28"/>
          <w:szCs w:val="28"/>
          <w:cs/>
          <w:lang w:bidi="th-TH"/>
        </w:rPr>
        <w:t>รอบระยะเวลารายงาน</w:t>
      </w:r>
    </w:p>
    <w:p w14:paraId="5CD12EC4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0059A139" w14:textId="2C8C985B" w:rsidR="00376BC6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F149528" w14:textId="239E0605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33AB018A" w14:textId="4A377EF0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266D516" w14:textId="49B5494A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95148C">
        <w:rPr>
          <w:rFonts w:asciiTheme="minorBidi" w:eastAsia="Cordia New" w:hAnsiTheme="minorBidi" w:cstheme="minorBidi"/>
          <w:sz w:val="28"/>
          <w:szCs w:val="28"/>
        </w:rPr>
        <w:t>8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95148C">
        <w:rPr>
          <w:rFonts w:asciiTheme="minorBidi" w:eastAsia="Cordia New" w:hAnsiTheme="minorBidi" w:cstheme="minorBidi" w:hint="cs"/>
          <w:sz w:val="28"/>
          <w:szCs w:val="28"/>
          <w:cs/>
        </w:rPr>
        <w:t>พฤษภาคม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95148C">
        <w:rPr>
          <w:rFonts w:asciiTheme="minorBidi" w:eastAsia="Cordia New" w:hAnsiTheme="minorBidi" w:cstheme="minorBidi"/>
          <w:sz w:val="28"/>
          <w:szCs w:val="28"/>
        </w:rPr>
        <w:t>8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</w:p>
    <w:p w14:paraId="5C91658F" w14:textId="380407B4" w:rsidR="009F37AC" w:rsidRPr="00C43471" w:rsidRDefault="009F37AC" w:rsidP="00193409">
      <w:pPr>
        <w:rPr>
          <w:rFonts w:asciiTheme="minorBidi" w:eastAsia="Cordia New" w:hAnsiTheme="minorBidi" w:cstheme="minorBidi"/>
          <w:sz w:val="28"/>
          <w:szCs w:val="28"/>
        </w:rPr>
      </w:pPr>
    </w:p>
    <w:p w14:paraId="1317DEF7" w14:textId="5B2604C2" w:rsidR="008D4D4E" w:rsidRPr="00C43471" w:rsidRDefault="0068400E" w:rsidP="007B326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00A549BD" w14:textId="610A5512" w:rsidR="003A2995" w:rsidRPr="00C43471" w:rsidRDefault="003A2995" w:rsidP="0007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บริษัท เอ็ม.ซี.เอส. สตีล จำกัด (มหาชน) “บริษัท” เป็นนิติบุคคลที่จัดตั้งขึ้นในประเทศไทยเมื่อปี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2535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และจดทะเบียนกับตลาดหลักทรัพย์แห่งประเทศไทยเมื่อกุมภาพันธ์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2548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70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หมู่ที่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D04FE4" w:rsidRPr="00C43471">
        <w:rPr>
          <w:rFonts w:asciiTheme="minorBidi" w:eastAsia="Cordia New" w:hAnsiTheme="minorBidi" w:cstheme="minorBidi"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ตำบล</w:t>
      </w:r>
      <w:r w:rsidR="24A7793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ช้า</w:t>
      </w:r>
      <w:r w:rsidR="00636206" w:rsidRPr="00C43471">
        <w:rPr>
          <w:rFonts w:asciiTheme="minorBidi" w:eastAsia="Cordia New" w:hAnsiTheme="minorBidi" w:cstheme="minorBidi"/>
          <w:sz w:val="28"/>
          <w:szCs w:val="28"/>
          <w:cs/>
        </w:rPr>
        <w:t>ง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ใหญ่ อำเภอบางไทร จังหวัดพระนครศรีอยุธยา</w:t>
      </w:r>
    </w:p>
    <w:p w14:paraId="0F77502B" w14:textId="3A4BE5EB" w:rsidR="003A2995" w:rsidRPr="00C43471" w:rsidRDefault="003A2995" w:rsidP="002E2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ผลิตและจำหน่ายสินค้าประเภทโครงเหล็กสำหรับงานก่อสร้างอาคาร</w:t>
      </w:r>
      <w:r w:rsidR="00DE6B13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  <w:cs/>
        </w:rPr>
        <w:t>โดย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รายละ</w:t>
      </w:r>
      <w:r w:rsidR="5DB00C86" w:rsidRPr="00C43471">
        <w:rPr>
          <w:rFonts w:asciiTheme="minorBidi" w:eastAsia="Cordia New" w:hAnsiTheme="minorBidi" w:cstheme="minorBidi"/>
          <w:sz w:val="28"/>
          <w:szCs w:val="28"/>
          <w:cs/>
        </w:rPr>
        <w:t>เ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อียด</w:t>
      </w:r>
      <w:r w:rsidR="0080699B" w:rsidRPr="00C43471">
        <w:rPr>
          <w:rFonts w:asciiTheme="minorBidi" w:eastAsia="Cordia New" w:hAnsiTheme="minorBidi" w:cstheme="minorBidi"/>
          <w:sz w:val="28"/>
          <w:szCs w:val="28"/>
          <w:cs/>
        </w:rPr>
        <w:t>ของบริษัท</w:t>
      </w:r>
      <w:r w:rsidR="00F12FE9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ย่อย ณ วันที่ </w:t>
      </w:r>
      <w:r w:rsidR="00AB14FE" w:rsidRPr="00C43471">
        <w:rPr>
          <w:rFonts w:asciiTheme="minorBidi" w:eastAsia="Cordia New" w:hAnsiTheme="minorBidi" w:cstheme="minorBidi"/>
          <w:sz w:val="28"/>
          <w:szCs w:val="28"/>
        </w:rPr>
        <w:t>3</w:t>
      </w:r>
      <w:r w:rsidR="0095148C">
        <w:rPr>
          <w:rFonts w:asciiTheme="minorBidi" w:eastAsia="Cordia New" w:hAnsiTheme="minorBidi" w:cstheme="minorBidi"/>
          <w:sz w:val="28"/>
          <w:szCs w:val="28"/>
        </w:rPr>
        <w:t>1</w:t>
      </w:r>
      <w:r w:rsidR="00AB14FE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95148C">
        <w:rPr>
          <w:rFonts w:asciiTheme="minorBidi" w:eastAsia="Cordia New" w:hAnsiTheme="minorBidi" w:cstheme="minorBidi" w:hint="cs"/>
          <w:sz w:val="28"/>
          <w:szCs w:val="28"/>
          <w:cs/>
        </w:rPr>
        <w:t>มีนาคม</w:t>
      </w:r>
      <w:r w:rsidR="00AB14FE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AB14FE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95148C">
        <w:rPr>
          <w:rFonts w:asciiTheme="minorBidi" w:eastAsia="Cordia New" w:hAnsiTheme="minorBidi" w:cstheme="minorBidi"/>
          <w:sz w:val="28"/>
          <w:szCs w:val="28"/>
        </w:rPr>
        <w:t>8</w:t>
      </w:r>
      <w:r w:rsidR="00335297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33529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ได้เปิดเผยไว้ในหมายเหตุข้อ </w:t>
      </w:r>
      <w:r w:rsidR="00C10459" w:rsidRPr="00C43471">
        <w:rPr>
          <w:rFonts w:asciiTheme="minorBidi" w:eastAsia="Cordia New" w:hAnsiTheme="minorBidi" w:cstheme="minorBidi"/>
          <w:sz w:val="28"/>
          <w:szCs w:val="28"/>
        </w:rPr>
        <w:t>6</w:t>
      </w:r>
    </w:p>
    <w:p w14:paraId="398EA94F" w14:textId="600A8AAF" w:rsidR="0068400E" w:rsidRPr="00C43471" w:rsidRDefault="0068400E" w:rsidP="26453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</w:p>
    <w:p w14:paraId="62009F4A" w14:textId="237B8C78" w:rsidR="00C11916" w:rsidRPr="00C43471" w:rsidRDefault="00804175" w:rsidP="004E4E0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งบ</w:t>
      </w: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074A7CDA" w14:textId="622F11F7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val="th-TH"/>
        </w:rPr>
        <w:t>(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เกณฑ์การถือปฏิบัติ</w:t>
      </w:r>
    </w:p>
    <w:p w14:paraId="366A0378" w14:textId="6145F396" w:rsidR="009E3087" w:rsidRDefault="004E4E0E" w:rsidP="00AA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bookmarkStart w:id="0" w:name="_Hlk66464858"/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34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เรื่อง </w:t>
      </w:r>
      <w:r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6C712A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bookmarkEnd w:id="0"/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ธันวาคม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256</w:t>
      </w:r>
      <w:r w:rsidR="00FC013B">
        <w:rPr>
          <w:rFonts w:asciiTheme="minorBidi" w:eastAsia="Cordia New" w:hAnsiTheme="minorBidi" w:cstheme="minorBidi"/>
          <w:sz w:val="28"/>
          <w:szCs w:val="28"/>
        </w:rPr>
        <w:t>7</w:t>
      </w:r>
    </w:p>
    <w:p w14:paraId="3BF7D4C5" w14:textId="77777777" w:rsidR="008C3BD3" w:rsidRPr="00E36E38" w:rsidRDefault="008C3BD3" w:rsidP="008C3BD3">
      <w:pPr>
        <w:spacing w:after="240"/>
        <w:ind w:left="540" w:right="-45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A335B4A" w14:textId="0ED1C85C" w:rsidR="008C3BD3" w:rsidRDefault="008C3BD3" w:rsidP="008C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1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มกราคม </w:t>
      </w:r>
      <w:r w:rsidRPr="00E36E38">
        <w:rPr>
          <w:rFonts w:asciiTheme="minorBidi" w:eastAsia="Cordia New" w:hAnsiTheme="minorBidi" w:cstheme="minorBidi"/>
          <w:sz w:val="28"/>
          <w:szCs w:val="28"/>
        </w:rPr>
        <w:t>256</w:t>
      </w:r>
      <w:r>
        <w:rPr>
          <w:rFonts w:asciiTheme="minorBidi" w:eastAsia="Cordia New" w:hAnsiTheme="minorBidi" w:cstheme="minorBidi"/>
          <w:sz w:val="28"/>
          <w:szCs w:val="28"/>
        </w:rPr>
        <w:t>8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มาบังคับใช้ ซึ่งไม่มีผลกระทบที่มีนัยสำคัญต่องบการเงินของกลุ่มบริษัท</w:t>
      </w:r>
    </w:p>
    <w:p w14:paraId="0DC0CA7D" w14:textId="77777777" w:rsidR="009D03EC" w:rsidRDefault="009D03EC" w:rsidP="009D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="Cordia New"/>
          <w:sz w:val="28"/>
          <w:szCs w:val="28"/>
        </w:rPr>
      </w:pPr>
      <w:r w:rsidRPr="005F6564">
        <w:rPr>
          <w:rFonts w:asciiTheme="minorBidi" w:eastAsia="Cordia New" w:hAnsiTheme="minorBidi" w:cs="Cordia New" w:hint="cs"/>
          <w:sz w:val="28"/>
          <w:szCs w:val="28"/>
          <w:cs/>
        </w:rPr>
        <w:t>ทั้งนี้ฝ่ายบริห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2DB18179" w14:textId="261FF66F" w:rsidR="009D03EC" w:rsidRPr="00E36E38" w:rsidRDefault="009D03EC" w:rsidP="009D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 w:hint="cs"/>
          <w:sz w:val="28"/>
          <w:szCs w:val="28"/>
          <w:cs/>
        </w:rPr>
        <w:t>งบการเงินระหว่างกาลฉบับภาษาไทยเป็นงบการเงินที่บริษัทใช้เป็นทางการตามกฏหมาย งบกา</w:t>
      </w:r>
      <w:r w:rsidR="009931BC">
        <w:rPr>
          <w:rFonts w:asciiTheme="minorBidi" w:eastAsia="Cordia New" w:hAnsiTheme="minorBidi" w:cstheme="minorBidi" w:hint="cs"/>
          <w:sz w:val="28"/>
          <w:szCs w:val="28"/>
          <w:cs/>
        </w:rPr>
        <w:t>ร</w:t>
      </w:r>
      <w:r>
        <w:rPr>
          <w:rFonts w:asciiTheme="minorBidi" w:eastAsia="Cordia New" w:hAnsiTheme="minorBidi" w:cstheme="minorBidi" w:hint="cs"/>
          <w:sz w:val="28"/>
          <w:szCs w:val="28"/>
          <w:cs/>
        </w:rPr>
        <w:t>เงินระหว่างกาลฉบับภาษาอังกฤษแปลมาจากงบการเงินระหว่างกาลฉบับภาษาไทยนี้</w:t>
      </w:r>
    </w:p>
    <w:p w14:paraId="17106180" w14:textId="77777777" w:rsidR="008C3BD3" w:rsidRDefault="008C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  <w:r>
        <w:rPr>
          <w:rFonts w:asciiTheme="minorBidi" w:eastAsia="Cordia New" w:hAnsiTheme="minorBidi" w:cstheme="minorBidi"/>
          <w:sz w:val="28"/>
          <w:szCs w:val="28"/>
          <w:cs/>
        </w:rPr>
        <w:br w:type="page"/>
      </w:r>
    </w:p>
    <w:p w14:paraId="741C3A6F" w14:textId="088951B6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(ข)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การใช้วิจารณญาณและการประมาณการ</w:t>
      </w:r>
    </w:p>
    <w:p w14:paraId="1E7F8700" w14:textId="5C15B0E8" w:rsidR="004E4E0E" w:rsidRPr="00C43471" w:rsidRDefault="004E4E0E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ธันวาคม </w:t>
      </w:r>
      <w:r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2B58B3">
        <w:rPr>
          <w:rFonts w:asciiTheme="minorBidi" w:eastAsia="Cordia New" w:hAnsiTheme="minorBidi" w:cstheme="minorBidi"/>
          <w:sz w:val="28"/>
          <w:szCs w:val="28"/>
        </w:rPr>
        <w:t>7</w:t>
      </w:r>
    </w:p>
    <w:p w14:paraId="591E17BF" w14:textId="22401538" w:rsidR="00B560F4" w:rsidRPr="00C43471" w:rsidRDefault="004E4E0E" w:rsidP="00B560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(ค)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09EE8640" w14:textId="77777777" w:rsidR="00B560F4" w:rsidRPr="00C43471" w:rsidRDefault="00B560F4" w:rsidP="008429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inorBidi" w:eastAsia="Cordia New" w:hAnsiTheme="minorBidi" w:cstheme="minorBidi"/>
          <w:szCs w:val="18"/>
        </w:rPr>
      </w:pPr>
    </w:p>
    <w:p w14:paraId="222DCEC3" w14:textId="4741FA00" w:rsidR="00143782" w:rsidRPr="00C43471" w:rsidRDefault="004E4E0E" w:rsidP="00AE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     ที่บริษัทดำเนินงานอยู่ (“สกุลที่ใช้ในการดำเนินงาน”) งบการเงินระหว่างกาลนี้แสดงหน่วยเงินตราเป็นสกุลเงินบาท            ซึ่งต่างจากสกุลเงินที่ใช้ในการดำเนินงานของบริษัท คือ สกุลเงินเยนญี่ปุ่น ซึ่งการนำเสนองบการเงินเป็นหน่วยเงินตรา   สกุลเงินบาทเพื่อให้เป็นไปตามกฎระเบียบของหน่วยงานในประเทศไทย ข้อมูลทางการเงินทั้งหมดที่แสดงด้วย                 สกุลเงินบาทในหมายเหตุประกอบงบการเงินได้มีการปัดเศษเพื่อให้แสดงเป็นหลักพันบาท ยกเว้นที่ระบุไว้เป็นอย่างอื่น           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5A4243" w:rsidRPr="00C43471">
        <w:rPr>
          <w:rFonts w:asciiTheme="minorBidi" w:eastAsia="Cordia New" w:hAnsiTheme="minorBidi" w:cstheme="minorBidi"/>
          <w:sz w:val="28"/>
          <w:szCs w:val="28"/>
        </w:rPr>
        <w:t>1</w:t>
      </w:r>
      <w:r w:rsidR="00556ABE">
        <w:rPr>
          <w:rFonts w:asciiTheme="minorBidi" w:eastAsia="Cordia New" w:hAnsiTheme="minorBidi" w:cstheme="minorBidi"/>
          <w:sz w:val="28"/>
          <w:szCs w:val="28"/>
        </w:rPr>
        <w:t>3</w:t>
      </w:r>
    </w:p>
    <w:p w14:paraId="19A4159F" w14:textId="20DE2008" w:rsidR="00857AEA" w:rsidRPr="007B3263" w:rsidRDefault="00804175" w:rsidP="007B326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470A3EDA" w14:textId="775B896E" w:rsidR="00FA4822" w:rsidRPr="00C43471" w:rsidRDefault="00407CE8" w:rsidP="00FA4822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C43471">
        <w:rPr>
          <w:rFonts w:asciiTheme="minorBidi" w:hAnsiTheme="minorBidi" w:cstheme="minorBidi"/>
          <w:b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="009905C2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1501A4" w14:textId="7A587A4B" w:rsidR="00407CE8" w:rsidRPr="00C43471" w:rsidRDefault="00407CE8" w:rsidP="00FA4822">
      <w:pPr>
        <w:pStyle w:val="BodyText"/>
        <w:spacing w:before="240"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ความสัมพันธ์ที่มีกับบริษัทย่อย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ได้เปิดเผยในหมายเหตุข้อ </w:t>
      </w:r>
      <w:r w:rsidR="00A86FA0" w:rsidRPr="00C43471">
        <w:rPr>
          <w:rFonts w:asciiTheme="minorBidi" w:eastAsia="Cordia New" w:hAnsiTheme="minorBidi" w:cstheme="minorBidi"/>
          <w:sz w:val="28"/>
          <w:szCs w:val="28"/>
        </w:rPr>
        <w:t>6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สำหรับบุคคลหรือกิจการอื่นที่เกี่ยวข้องกันที่ม</w:t>
      </w:r>
      <w:r w:rsidR="0003005B" w:rsidRPr="00C43471">
        <w:rPr>
          <w:rFonts w:asciiTheme="minorBidi" w:eastAsia="Cordia New" w:hAnsiTheme="minorBidi" w:cstheme="minorBidi"/>
          <w:sz w:val="28"/>
          <w:szCs w:val="28"/>
          <w:cs/>
        </w:rPr>
        <w:t>ี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รายการระหว่างกันที่มีนัยสำคัญกับกลุ่มบริษัท ในระหว่าง</w:t>
      </w:r>
      <w:r w:rsidR="00596671" w:rsidRPr="00C43471">
        <w:rPr>
          <w:rFonts w:asciiTheme="minorBidi" w:eastAsia="Cordia New" w:hAnsiTheme="minorBidi" w:cstheme="minorBidi"/>
          <w:sz w:val="28"/>
          <w:szCs w:val="28"/>
          <w:cs/>
        </w:rPr>
        <w:t>งวด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มีดังต่อไปนี้ </w:t>
      </w:r>
    </w:p>
    <w:p w14:paraId="4BECA46E" w14:textId="2F3452F0" w:rsidR="00407CE8" w:rsidRPr="00C43471" w:rsidRDefault="00407CE8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5580"/>
      </w:tblGrid>
      <w:tr w:rsidR="00407CE8" w:rsidRPr="00C43471" w14:paraId="4C6C150C" w14:textId="77777777" w:rsidTr="26453A08">
        <w:trPr>
          <w:trHeight w:val="20"/>
          <w:tblHeader/>
        </w:trPr>
        <w:tc>
          <w:tcPr>
            <w:tcW w:w="2070" w:type="dxa"/>
          </w:tcPr>
          <w:p w14:paraId="506CDE1C" w14:textId="77777777" w:rsidR="00407CE8" w:rsidRPr="00C43471" w:rsidRDefault="00407CE8" w:rsidP="00596671">
            <w:pPr>
              <w:ind w:righ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620" w:type="dxa"/>
          </w:tcPr>
          <w:p w14:paraId="7B91C351" w14:textId="77777777" w:rsidR="00407CE8" w:rsidRPr="00C43471" w:rsidRDefault="00407CE8" w:rsidP="00596671">
            <w:pPr>
              <w:ind w:left="-108"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580" w:type="dxa"/>
          </w:tcPr>
          <w:p w14:paraId="21FEF0E4" w14:textId="77777777" w:rsidR="00407CE8" w:rsidRPr="00C43471" w:rsidRDefault="00407CE8" w:rsidP="00596671">
            <w:pPr>
              <w:ind w:left="252" w:right="-1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07CE8" w:rsidRPr="00C43471" w14:paraId="13991597" w14:textId="77777777" w:rsidTr="26453A08">
        <w:trPr>
          <w:trHeight w:val="20"/>
        </w:trPr>
        <w:tc>
          <w:tcPr>
            <w:tcW w:w="2070" w:type="dxa"/>
          </w:tcPr>
          <w:p w14:paraId="69704C5E" w14:textId="77777777" w:rsidR="00407CE8" w:rsidRPr="00C43471" w:rsidRDefault="00407CE8" w:rsidP="26453A08">
            <w:pPr>
              <w:ind w:right="-108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142E9847" w14:textId="77777777" w:rsidR="00407CE8" w:rsidRPr="00C43471" w:rsidRDefault="00407CE8" w:rsidP="26453A08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หลายสัญชาติ</w:t>
            </w:r>
          </w:p>
        </w:tc>
        <w:tc>
          <w:tcPr>
            <w:tcW w:w="5580" w:type="dxa"/>
          </w:tcPr>
          <w:p w14:paraId="5A94A55F" w14:textId="77777777" w:rsidR="00407CE8" w:rsidRPr="00C43471" w:rsidRDefault="00407CE8" w:rsidP="26453A08">
            <w:pPr>
              <w:ind w:left="434" w:right="-18" w:hanging="182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8E28EC0" w14:textId="7B3D8295" w:rsidR="008C3BD3" w:rsidRDefault="008C3BD3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</w:p>
    <w:p w14:paraId="01C7911C" w14:textId="77777777" w:rsidR="008C3BD3" w:rsidRDefault="008C3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B08CA16" w14:textId="77777777" w:rsidR="00DE39C1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65"/>
        <w:gridCol w:w="1079"/>
        <w:gridCol w:w="270"/>
        <w:gridCol w:w="8"/>
        <w:gridCol w:w="1087"/>
        <w:gridCol w:w="270"/>
        <w:gridCol w:w="1085"/>
        <w:gridCol w:w="270"/>
        <w:gridCol w:w="1150"/>
      </w:tblGrid>
      <w:tr w:rsidR="008509D2" w:rsidRPr="00C43471" w14:paraId="7250B93D" w14:textId="77777777" w:rsidTr="001426AA">
        <w:trPr>
          <w:tblHeader/>
        </w:trPr>
        <w:tc>
          <w:tcPr>
            <w:tcW w:w="2219" w:type="pct"/>
          </w:tcPr>
          <w:p w14:paraId="6E755422" w14:textId="77777777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302" w:type="pct"/>
            <w:gridSpan w:val="4"/>
          </w:tcPr>
          <w:p w14:paraId="262980D5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140352F" w14:textId="07C81620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36" w:type="pct"/>
            <w:gridSpan w:val="3"/>
          </w:tcPr>
          <w:p w14:paraId="374522B1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3C" w:rsidRPr="00C43471" w14:paraId="746C5C64" w14:textId="77777777" w:rsidTr="001426AA">
        <w:trPr>
          <w:tblHeader/>
        </w:trPr>
        <w:tc>
          <w:tcPr>
            <w:tcW w:w="2219" w:type="pct"/>
          </w:tcPr>
          <w:p w14:paraId="1DDF4A4E" w14:textId="58A55A54" w:rsidR="00DB6C55" w:rsidRPr="00C43471" w:rsidRDefault="00F22A61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75" w:type="pct"/>
          </w:tcPr>
          <w:p w14:paraId="1A32509B" w14:textId="4523C4A5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174AFB9D" w14:textId="376029E4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32A37D71" w14:textId="7AADDB55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" w:type="pct"/>
          </w:tcPr>
          <w:p w14:paraId="451035DC" w14:textId="76E901BF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9EF22A6" w14:textId="542F5B69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</w:tcPr>
          <w:p w14:paraId="0610F919" w14:textId="79416347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5430EFCD" w14:textId="2A350502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</w:tr>
      <w:tr w:rsidR="00104204" w:rsidRPr="00C43471" w14:paraId="03EB4DFC" w14:textId="77777777" w:rsidTr="001426AA">
        <w:trPr>
          <w:tblHeader/>
        </w:trPr>
        <w:tc>
          <w:tcPr>
            <w:tcW w:w="2219" w:type="pct"/>
          </w:tcPr>
          <w:p w14:paraId="7C216F1F" w14:textId="3EEECBCA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1" w:type="pct"/>
            <w:gridSpan w:val="8"/>
          </w:tcPr>
          <w:p w14:paraId="29B0EFC6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713C" w:rsidRPr="00C43471" w14:paraId="65666090" w14:textId="77777777" w:rsidTr="001426AA">
        <w:tc>
          <w:tcPr>
            <w:tcW w:w="2219" w:type="pct"/>
          </w:tcPr>
          <w:p w14:paraId="751B61DC" w14:textId="77777777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</w:tcPr>
          <w:p w14:paraId="3686204C" w14:textId="77CBE7D8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5291C253" w14:textId="520EE133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3CD8C544" w14:textId="7F3FC768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31496BF" w14:textId="3CC12DD6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7E7FD72" w14:textId="79EA6DA7" w:rsidR="00104204" w:rsidRPr="00D10E4E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9F2D303" w14:textId="0F6C4A3A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4395D057" w14:textId="4DD673F6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3C14DA" w:rsidRPr="00C43471" w14:paraId="2D577BAF" w14:textId="77777777" w:rsidTr="001426AA">
        <w:tc>
          <w:tcPr>
            <w:tcW w:w="2219" w:type="pct"/>
          </w:tcPr>
          <w:p w14:paraId="23934EAE" w14:textId="1C680CDC" w:rsidR="003C14DA" w:rsidRPr="00C43471" w:rsidRDefault="003C14DA" w:rsidP="003C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75" w:type="pct"/>
          </w:tcPr>
          <w:p w14:paraId="653E1EEF" w14:textId="358056AE" w:rsidR="003C14DA" w:rsidRPr="00C43471" w:rsidRDefault="003C14DA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B3599BB" w14:textId="2CB6F4E7" w:rsidR="003C14DA" w:rsidRPr="00C43471" w:rsidRDefault="003C14DA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72576BC7" w14:textId="587BE813" w:rsidR="003C14DA" w:rsidRPr="00C43471" w:rsidRDefault="003C14DA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ECEB11F" w14:textId="32CF616A" w:rsidR="003C14DA" w:rsidRPr="00C43471" w:rsidRDefault="003C14DA" w:rsidP="003C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7A6DC79A" w14:textId="42EFAA67" w:rsidR="003C14DA" w:rsidRPr="00D10E4E" w:rsidRDefault="00A50B57" w:rsidP="0063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08F5AE0" w14:textId="6A3CA429" w:rsidR="003C14DA" w:rsidRPr="00C43471" w:rsidRDefault="003C14DA" w:rsidP="003C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769E2DFF" w14:textId="22C2EF7B" w:rsidR="003C14DA" w:rsidRPr="00AF107E" w:rsidRDefault="003C14DA" w:rsidP="003C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1,037</w:t>
            </w:r>
          </w:p>
        </w:tc>
      </w:tr>
      <w:tr w:rsidR="003C14DA" w:rsidRPr="00C43471" w14:paraId="4473FF6D" w14:textId="77777777" w:rsidTr="001426AA">
        <w:tc>
          <w:tcPr>
            <w:tcW w:w="2219" w:type="pct"/>
            <w:vAlign w:val="bottom"/>
          </w:tcPr>
          <w:p w14:paraId="6198A6E9" w14:textId="1F8EB668" w:rsidR="003C14DA" w:rsidRPr="00C43471" w:rsidRDefault="003C14DA" w:rsidP="003C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575" w:type="pct"/>
          </w:tcPr>
          <w:p w14:paraId="3848187B" w14:textId="178A14E0" w:rsidR="003C14DA" w:rsidRPr="00C43471" w:rsidRDefault="003C14DA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0DFE65F" w14:textId="54E7A007" w:rsidR="003C14DA" w:rsidRPr="00C43471" w:rsidRDefault="003C14DA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895B37C" w14:textId="1ABF4EAF" w:rsidR="003C14DA" w:rsidRPr="00C43471" w:rsidRDefault="003C14DA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213883E" w14:textId="4D5626EB" w:rsidR="003C14DA" w:rsidRPr="00C43471" w:rsidRDefault="003C14DA" w:rsidP="003C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525E9773" w14:textId="6DD6B9FB" w:rsidR="003C14DA" w:rsidRPr="00D10E4E" w:rsidRDefault="009B24A5" w:rsidP="003C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B24A5">
              <w:rPr>
                <w:rFonts w:asciiTheme="minorBidi" w:eastAsia="Cordia New" w:hAnsiTheme="minorBidi" w:cstheme="minorBidi"/>
                <w:sz w:val="28"/>
                <w:szCs w:val="28"/>
              </w:rPr>
              <w:t>456,732</w:t>
            </w:r>
          </w:p>
        </w:tc>
        <w:tc>
          <w:tcPr>
            <w:tcW w:w="144" w:type="pct"/>
          </w:tcPr>
          <w:p w14:paraId="11E50A52" w14:textId="20BD1552" w:rsidR="003C14DA" w:rsidRPr="00C43471" w:rsidRDefault="003C14DA" w:rsidP="003C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1AC9A2B7" w14:textId="1C3988B2" w:rsidR="003C14DA" w:rsidRPr="00AF107E" w:rsidRDefault="003C14DA" w:rsidP="003C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522,213</w:t>
            </w:r>
          </w:p>
        </w:tc>
      </w:tr>
      <w:tr w:rsidR="003C14DA" w:rsidRPr="00C43471" w14:paraId="5D4B38BD" w14:textId="77777777" w:rsidTr="001426AA">
        <w:tc>
          <w:tcPr>
            <w:tcW w:w="2219" w:type="pct"/>
            <w:vAlign w:val="bottom"/>
          </w:tcPr>
          <w:p w14:paraId="4C6E98E4" w14:textId="5D4B82E5" w:rsidR="003C14DA" w:rsidRPr="00C43471" w:rsidRDefault="003C14DA" w:rsidP="003C1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575" w:type="pct"/>
          </w:tcPr>
          <w:p w14:paraId="49EC3C5E" w14:textId="274F89AD" w:rsidR="003C14DA" w:rsidRPr="00C43471" w:rsidRDefault="003C14DA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6D4BE50" w14:textId="1FFE015C" w:rsidR="003C14DA" w:rsidRPr="00C43471" w:rsidRDefault="003C14DA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2A95C693" w14:textId="2D8410D5" w:rsidR="003C14DA" w:rsidRPr="00C43471" w:rsidRDefault="003C14DA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EEFC221" w14:textId="4A6E61E5" w:rsidR="003C14DA" w:rsidRPr="00C43471" w:rsidRDefault="003C14DA" w:rsidP="003C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5EF745D3" w14:textId="07895EDE" w:rsidR="003C14DA" w:rsidRPr="00D10E4E" w:rsidRDefault="00E14E0F" w:rsidP="003C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14E0F">
              <w:rPr>
                <w:rFonts w:asciiTheme="minorBidi" w:eastAsia="Cordia New" w:hAnsiTheme="minorBidi" w:cstheme="minorBidi"/>
                <w:sz w:val="28"/>
                <w:szCs w:val="28"/>
              </w:rPr>
              <w:t>5,348</w:t>
            </w:r>
          </w:p>
        </w:tc>
        <w:tc>
          <w:tcPr>
            <w:tcW w:w="144" w:type="pct"/>
          </w:tcPr>
          <w:p w14:paraId="4F3EA7B0" w14:textId="0670833A" w:rsidR="003C14DA" w:rsidRPr="00C43471" w:rsidRDefault="003C14DA" w:rsidP="003C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31B3E454" w14:textId="6EDA14B7" w:rsidR="003C14DA" w:rsidRPr="00AF107E" w:rsidRDefault="003C14DA" w:rsidP="003C1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5,772</w:t>
            </w:r>
          </w:p>
        </w:tc>
      </w:tr>
      <w:tr w:rsidR="007D713C" w:rsidRPr="00C43471" w14:paraId="70B26979" w14:textId="77777777" w:rsidTr="001426AA">
        <w:tc>
          <w:tcPr>
            <w:tcW w:w="2219" w:type="pct"/>
            <w:vAlign w:val="bottom"/>
          </w:tcPr>
          <w:p w14:paraId="517B943E" w14:textId="693420DB" w:rsidR="00F22A61" w:rsidRPr="009558A0" w:rsidRDefault="00A77557" w:rsidP="00A7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="Cordia New"/>
                <w:sz w:val="28"/>
                <w:szCs w:val="28"/>
                <w:cs/>
              </w:rPr>
            </w:pPr>
            <w:r w:rsidRPr="00FA5185">
              <w:rPr>
                <w:rFonts w:asciiTheme="minorBidi" w:eastAsia="Cordia New" w:hAnsiTheme="minorBidi" w:cs="Cordia New" w:hint="cs"/>
                <w:sz w:val="28"/>
                <w:szCs w:val="28"/>
                <w:cs/>
              </w:rPr>
              <w:t>กำไรจากการขายเครื่องจักรและอุปกรณ์โรงงาน</w:t>
            </w:r>
          </w:p>
        </w:tc>
        <w:tc>
          <w:tcPr>
            <w:tcW w:w="575" w:type="pct"/>
          </w:tcPr>
          <w:p w14:paraId="0CF2FD92" w14:textId="1999873C" w:rsidR="00A77557" w:rsidRPr="00C43471" w:rsidRDefault="00A77557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0F684DB" w14:textId="2EA12B1C" w:rsidR="00A77557" w:rsidRPr="00C43471" w:rsidRDefault="00A77557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C53B5F3" w14:textId="40595484" w:rsidR="00A77557" w:rsidRPr="00C43471" w:rsidRDefault="00A77557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8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27816CC" w14:textId="27B12E8A" w:rsidR="00A77557" w:rsidRPr="00C43471" w:rsidRDefault="00A77557" w:rsidP="00A7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340F8320" w14:textId="08EA436D" w:rsidR="00A77557" w:rsidRPr="00C43471" w:rsidRDefault="00634141" w:rsidP="00634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34141">
              <w:rPr>
                <w:rFonts w:asciiTheme="minorBidi" w:eastAsia="Cordia New" w:hAnsiTheme="minorBidi" w:cstheme="minorBidi"/>
                <w:sz w:val="28"/>
                <w:szCs w:val="28"/>
              </w:rPr>
              <w:t>2,439</w:t>
            </w:r>
          </w:p>
        </w:tc>
        <w:tc>
          <w:tcPr>
            <w:tcW w:w="144" w:type="pct"/>
          </w:tcPr>
          <w:p w14:paraId="5226357F" w14:textId="0E81CA96" w:rsidR="00A77557" w:rsidRPr="00C43471" w:rsidRDefault="00A77557" w:rsidP="00634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1EDF1EEF" w14:textId="6EC2EC44" w:rsidR="00A77557" w:rsidRPr="00C43471" w:rsidRDefault="004D60BB" w:rsidP="004D6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7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9558A0" w:rsidRPr="00C43471" w14:paraId="0FA07B69" w14:textId="77777777" w:rsidTr="001426AA">
        <w:tc>
          <w:tcPr>
            <w:tcW w:w="2219" w:type="pct"/>
            <w:vAlign w:val="bottom"/>
          </w:tcPr>
          <w:p w14:paraId="02D4E41C" w14:textId="77777777" w:rsidR="009558A0" w:rsidRPr="00C43471" w:rsidRDefault="009558A0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</w:tcPr>
          <w:p w14:paraId="3C3FAF62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23818B2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D184A31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7E3186F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3E2D440C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9986583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167B34AD" w14:textId="77777777" w:rsidR="009558A0" w:rsidRPr="00C43471" w:rsidRDefault="009558A0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D713C" w:rsidRPr="00C43471" w14:paraId="68340BD1" w14:textId="77777777" w:rsidTr="001426AA">
        <w:tc>
          <w:tcPr>
            <w:tcW w:w="2219" w:type="pct"/>
            <w:vAlign w:val="bottom"/>
          </w:tcPr>
          <w:p w14:paraId="2E3A927E" w14:textId="77777777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5" w:type="pct"/>
          </w:tcPr>
          <w:p w14:paraId="1812B38F" w14:textId="4C5468DB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07F28E0" w14:textId="541A49C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94FEE7E" w14:textId="17ED894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A7D3ECD" w14:textId="3CC8D8D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51DF0EF2" w14:textId="09D14BB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54D36E6" w14:textId="77A82B48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2E3FFF5B" w14:textId="59EC83B2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D713C" w:rsidRPr="00C43471" w14:paraId="79CA6891" w14:textId="77777777" w:rsidTr="001426AA">
        <w:tc>
          <w:tcPr>
            <w:tcW w:w="2219" w:type="pct"/>
            <w:vAlign w:val="bottom"/>
          </w:tcPr>
          <w:p w14:paraId="2FB62EE3" w14:textId="77777777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7B318BC2" w14:textId="0DEBEE61" w:rsidR="00BE470D" w:rsidRPr="00C43471" w:rsidRDefault="00BE470D" w:rsidP="004D6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6CB94C0" w14:textId="7EB0FBDB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3B166C95" w14:textId="606F4E13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6505A02" w14:textId="4A710398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3399DC50" w14:textId="62FA11F1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0A5BDE2" w14:textId="57CE6E9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61725241" w14:textId="5CD17EA7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E958AC" w:rsidRPr="00C43471" w14:paraId="04695868" w14:textId="77777777" w:rsidTr="001426AA">
        <w:tc>
          <w:tcPr>
            <w:tcW w:w="2219" w:type="pct"/>
            <w:vAlign w:val="bottom"/>
          </w:tcPr>
          <w:p w14:paraId="651A8486" w14:textId="3E0291D0" w:rsidR="00E958AC" w:rsidRPr="00C43471" w:rsidRDefault="00E958AC" w:rsidP="00E9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75" w:type="pct"/>
            <w:shd w:val="clear" w:color="auto" w:fill="auto"/>
          </w:tcPr>
          <w:p w14:paraId="455B00A4" w14:textId="1525A50B" w:rsidR="00E958AC" w:rsidRPr="00C43471" w:rsidRDefault="006757AD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757AD">
              <w:rPr>
                <w:rFonts w:asciiTheme="minorBidi" w:eastAsia="Cordia New" w:hAnsiTheme="minorBidi" w:cstheme="minorBidi"/>
                <w:sz w:val="28"/>
                <w:szCs w:val="28"/>
              </w:rPr>
              <w:t>12,348</w:t>
            </w:r>
          </w:p>
        </w:tc>
        <w:tc>
          <w:tcPr>
            <w:tcW w:w="144" w:type="pct"/>
            <w:shd w:val="clear" w:color="auto" w:fill="auto"/>
          </w:tcPr>
          <w:p w14:paraId="4F346600" w14:textId="63873B0A" w:rsidR="00E958AC" w:rsidRPr="00C43471" w:rsidRDefault="00E958AC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2839E059" w14:textId="520E2068" w:rsidR="00E958AC" w:rsidRPr="00C43471" w:rsidRDefault="00E958AC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10,669</w:t>
            </w:r>
          </w:p>
        </w:tc>
        <w:tc>
          <w:tcPr>
            <w:tcW w:w="144" w:type="pct"/>
            <w:shd w:val="clear" w:color="auto" w:fill="auto"/>
          </w:tcPr>
          <w:p w14:paraId="4F6081B6" w14:textId="0DCF1FAE" w:rsidR="00E958AC" w:rsidRPr="00C43471" w:rsidRDefault="00E958AC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45CF29E" w14:textId="3624D615" w:rsidR="00E958AC" w:rsidRPr="00E365C1" w:rsidRDefault="004A04DE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4A04DE">
              <w:rPr>
                <w:rFonts w:asciiTheme="minorBidi" w:eastAsia="Cordia New" w:hAnsiTheme="minorBidi" w:cstheme="minorBidi"/>
                <w:sz w:val="28"/>
                <w:szCs w:val="28"/>
              </w:rPr>
              <w:t>10,257</w:t>
            </w:r>
          </w:p>
        </w:tc>
        <w:tc>
          <w:tcPr>
            <w:tcW w:w="144" w:type="pct"/>
            <w:shd w:val="clear" w:color="auto" w:fill="auto"/>
          </w:tcPr>
          <w:p w14:paraId="3CD46686" w14:textId="52AD05F3" w:rsidR="00E958AC" w:rsidRPr="00C43471" w:rsidRDefault="00E958AC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3B6DF554" w14:textId="014C235F" w:rsidR="00E958AC" w:rsidRPr="00C43471" w:rsidRDefault="00E958AC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8,204</w:t>
            </w:r>
          </w:p>
        </w:tc>
      </w:tr>
      <w:tr w:rsidR="00E958AC" w:rsidRPr="00C43471" w14:paraId="7228BBCC" w14:textId="77777777" w:rsidTr="001426AA">
        <w:tc>
          <w:tcPr>
            <w:tcW w:w="2219" w:type="pct"/>
            <w:vAlign w:val="bottom"/>
          </w:tcPr>
          <w:p w14:paraId="58714CCB" w14:textId="44622830" w:rsidR="00E958AC" w:rsidRPr="00C43471" w:rsidRDefault="00E958AC" w:rsidP="00E95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0D9BFEBC" w14:textId="7E0CC405" w:rsidR="00E958AC" w:rsidRPr="00C43471" w:rsidRDefault="006757AD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757AD">
              <w:rPr>
                <w:rFonts w:asciiTheme="minorBidi" w:eastAsia="Cordia New" w:hAnsiTheme="minorBidi" w:cstheme="minorBidi"/>
                <w:sz w:val="28"/>
                <w:szCs w:val="28"/>
              </w:rPr>
              <w:t>55</w:t>
            </w:r>
          </w:p>
        </w:tc>
        <w:tc>
          <w:tcPr>
            <w:tcW w:w="144" w:type="pct"/>
            <w:shd w:val="clear" w:color="auto" w:fill="auto"/>
          </w:tcPr>
          <w:p w14:paraId="348836DB" w14:textId="60CD157A" w:rsidR="00E958AC" w:rsidRPr="00C43471" w:rsidRDefault="00E958AC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AD511D" w14:textId="6A8FB711" w:rsidR="00E958AC" w:rsidRPr="00C43471" w:rsidRDefault="00E958AC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144" w:type="pct"/>
            <w:shd w:val="clear" w:color="auto" w:fill="auto"/>
          </w:tcPr>
          <w:p w14:paraId="5C0DB268" w14:textId="410092EB" w:rsidR="00E958AC" w:rsidRPr="00C43471" w:rsidRDefault="00E958AC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48216B3" w14:textId="6D31AC75" w:rsidR="00E958AC" w:rsidRPr="00E365C1" w:rsidRDefault="006757AD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757AD">
              <w:rPr>
                <w:rFonts w:asciiTheme="minorBidi" w:eastAsia="Cordia New" w:hAnsiTheme="minorBidi" w:cstheme="minorBidi"/>
                <w:sz w:val="28"/>
                <w:szCs w:val="28"/>
              </w:rPr>
              <w:t>55</w:t>
            </w:r>
          </w:p>
        </w:tc>
        <w:tc>
          <w:tcPr>
            <w:tcW w:w="144" w:type="pct"/>
            <w:shd w:val="clear" w:color="auto" w:fill="auto"/>
          </w:tcPr>
          <w:p w14:paraId="5DAD9F7A" w14:textId="4AB864CE" w:rsidR="00E958AC" w:rsidRPr="00C43471" w:rsidRDefault="00E958AC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68CBEBFA" w14:textId="4D6FAE6D" w:rsidR="00E958AC" w:rsidRPr="00C43471" w:rsidRDefault="00E958AC" w:rsidP="00E95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42</w:t>
            </w:r>
          </w:p>
        </w:tc>
      </w:tr>
      <w:tr w:rsidR="006F7E73" w:rsidRPr="00C43471" w14:paraId="3162D737" w14:textId="77777777" w:rsidTr="001426AA">
        <w:tc>
          <w:tcPr>
            <w:tcW w:w="2219" w:type="pct"/>
            <w:vAlign w:val="bottom"/>
          </w:tcPr>
          <w:p w14:paraId="1FB9631E" w14:textId="6C83B1FD" w:rsidR="006F7E73" w:rsidRPr="008E51C2" w:rsidRDefault="006F7E73" w:rsidP="006F7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8E51C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C3FDB" w14:textId="52CC4BEE" w:rsidR="006F7E73" w:rsidRPr="004A601E" w:rsidRDefault="006757AD" w:rsidP="006F7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4A601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12,403</w:t>
            </w:r>
          </w:p>
        </w:tc>
        <w:tc>
          <w:tcPr>
            <w:tcW w:w="144" w:type="pct"/>
            <w:shd w:val="clear" w:color="auto" w:fill="auto"/>
          </w:tcPr>
          <w:p w14:paraId="24CA72C0" w14:textId="20BDBD41" w:rsidR="006F7E73" w:rsidRPr="004A601E" w:rsidRDefault="006F7E73" w:rsidP="006F7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10074" w14:textId="7BB2FBBF" w:rsidR="006F7E73" w:rsidRPr="004A601E" w:rsidRDefault="006F7E73" w:rsidP="006F7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A601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10,711</w:t>
            </w:r>
          </w:p>
        </w:tc>
        <w:tc>
          <w:tcPr>
            <w:tcW w:w="144" w:type="pct"/>
            <w:shd w:val="clear" w:color="auto" w:fill="auto"/>
          </w:tcPr>
          <w:p w14:paraId="0C9B074F" w14:textId="440A6480" w:rsidR="006F7E73" w:rsidRPr="004A601E" w:rsidRDefault="006F7E73" w:rsidP="006F7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418C6" w14:textId="0B831932" w:rsidR="006F7E73" w:rsidRPr="004A601E" w:rsidRDefault="006757AD" w:rsidP="006F7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A601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10,312</w:t>
            </w:r>
          </w:p>
        </w:tc>
        <w:tc>
          <w:tcPr>
            <w:tcW w:w="144" w:type="pct"/>
            <w:shd w:val="clear" w:color="auto" w:fill="auto"/>
          </w:tcPr>
          <w:p w14:paraId="2AE72AD0" w14:textId="36F48F25" w:rsidR="006F7E73" w:rsidRPr="004A601E" w:rsidRDefault="006F7E73" w:rsidP="006F7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240F6" w14:textId="4CC0DBF3" w:rsidR="006F7E73" w:rsidRPr="004A601E" w:rsidRDefault="006F7E73" w:rsidP="006F7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A601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8,246</w:t>
            </w:r>
          </w:p>
        </w:tc>
      </w:tr>
      <w:tr w:rsidR="007D713C" w:rsidRPr="00C43471" w14:paraId="25B32BAB" w14:textId="77777777" w:rsidTr="00C310C1">
        <w:tc>
          <w:tcPr>
            <w:tcW w:w="2219" w:type="pct"/>
            <w:vAlign w:val="bottom"/>
          </w:tcPr>
          <w:p w14:paraId="3D56B95C" w14:textId="77777777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4311D4AA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E185A39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2749F5BB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B64C32D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3A070AF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D0FD385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63328F5F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10D84" w:rsidRPr="00C43471" w14:paraId="68C9462F" w14:textId="77777777" w:rsidTr="00C310C1">
        <w:trPr>
          <w:trHeight w:val="144"/>
          <w:tblHeader/>
        </w:trPr>
        <w:tc>
          <w:tcPr>
            <w:tcW w:w="2219" w:type="pct"/>
            <w:shd w:val="clear" w:color="auto" w:fill="auto"/>
          </w:tcPr>
          <w:p w14:paraId="7A03CF88" w14:textId="77777777" w:rsidR="00910D84" w:rsidRPr="00C43471" w:rsidRDefault="00910D84" w:rsidP="00910D84">
            <w:pPr>
              <w:pStyle w:val="Heading2"/>
              <w:ind w:right="-45"/>
              <w:jc w:val="thaiDistribute"/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02" w:type="pct"/>
            <w:gridSpan w:val="4"/>
            <w:shd w:val="clear" w:color="auto" w:fill="auto"/>
          </w:tcPr>
          <w:p w14:paraId="760572AA" w14:textId="231E10FD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5BCCBF10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4A0CD161" w14:textId="49DB8C8A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3C" w:rsidRPr="00C43471" w14:paraId="7A4ABB5D" w14:textId="77777777" w:rsidTr="00C310C1">
        <w:trPr>
          <w:trHeight w:val="144"/>
          <w:tblHeader/>
        </w:trPr>
        <w:tc>
          <w:tcPr>
            <w:tcW w:w="2219" w:type="pct"/>
            <w:shd w:val="clear" w:color="auto" w:fill="auto"/>
          </w:tcPr>
          <w:p w14:paraId="19D9DB1F" w14:textId="3FDBF26E" w:rsidR="00FC013B" w:rsidRPr="00C43471" w:rsidRDefault="00FC013B" w:rsidP="00FC013B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55B7ED48" w14:textId="22C34E6D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0C16C5C4" w14:textId="2788F8DB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14:paraId="00A6994D" w14:textId="28AE5FC4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78008D0A" w14:textId="77777777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1253CC4F" w14:textId="2A629723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33D1A20E" w14:textId="3B6C8201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0C42D0A3" w14:textId="3FFE2EE3" w:rsidR="00FC013B" w:rsidRPr="00C43471" w:rsidRDefault="00FC013B" w:rsidP="00FC013B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7D713C" w:rsidRPr="00C43471" w14:paraId="495F25F8" w14:textId="77777777" w:rsidTr="00C310C1">
        <w:trPr>
          <w:trHeight w:val="144"/>
          <w:tblHeader/>
        </w:trPr>
        <w:tc>
          <w:tcPr>
            <w:tcW w:w="2219" w:type="pct"/>
            <w:shd w:val="clear" w:color="auto" w:fill="auto"/>
          </w:tcPr>
          <w:p w14:paraId="0C967203" w14:textId="4341FAF0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2A09703" w14:textId="4865DB03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65CE1139" w14:textId="674EEA7A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14:paraId="63675EDF" w14:textId="59CC75EC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A52BBBB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0FAF7E1C" w14:textId="64DBD880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A85BDA1" w14:textId="0EA5C0C3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57C8B1F0" w14:textId="615434FF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</w:t>
            </w:r>
            <w:r w:rsidR="00FC013B">
              <w:rPr>
                <w:rFonts w:asciiTheme="minorBidi" w:eastAsia="Cordia New" w:hAnsiTheme="minorBidi" w:cstheme="minorBidi"/>
                <w:sz w:val="28"/>
                <w:szCs w:val="28"/>
              </w:rPr>
              <w:t>7</w:t>
            </w:r>
          </w:p>
        </w:tc>
      </w:tr>
      <w:tr w:rsidR="00910D84" w:rsidRPr="00C43471" w14:paraId="5364B860" w14:textId="77777777" w:rsidTr="00C310C1">
        <w:trPr>
          <w:trHeight w:val="144"/>
          <w:tblHeader/>
        </w:trPr>
        <w:tc>
          <w:tcPr>
            <w:tcW w:w="2219" w:type="pct"/>
            <w:shd w:val="clear" w:color="auto" w:fill="auto"/>
          </w:tcPr>
          <w:p w14:paraId="7A754575" w14:textId="77777777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81" w:type="pct"/>
            <w:gridSpan w:val="8"/>
            <w:shd w:val="clear" w:color="auto" w:fill="auto"/>
            <w:vAlign w:val="center"/>
          </w:tcPr>
          <w:p w14:paraId="6E948950" w14:textId="321D38B6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(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พันบาท)</w:t>
            </w:r>
          </w:p>
        </w:tc>
      </w:tr>
      <w:tr w:rsidR="007D713C" w:rsidRPr="00C43471" w14:paraId="3AC9098E" w14:textId="77777777" w:rsidTr="001426AA">
        <w:trPr>
          <w:trHeight w:val="144"/>
          <w:tblHeader/>
        </w:trPr>
        <w:tc>
          <w:tcPr>
            <w:tcW w:w="2219" w:type="pct"/>
            <w:shd w:val="clear" w:color="auto" w:fill="auto"/>
          </w:tcPr>
          <w:p w14:paraId="236DB3F2" w14:textId="2B8E1E4F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429D0AE7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1DB81E68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14:paraId="4D30A56A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5E46B8F6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5A328CF5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605679CE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708BB5C4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42632F" w:rsidRPr="00C43471" w14:paraId="25DDB1C3" w14:textId="77777777" w:rsidTr="008027C1">
        <w:trPr>
          <w:trHeight w:val="144"/>
        </w:trPr>
        <w:tc>
          <w:tcPr>
            <w:tcW w:w="2219" w:type="pct"/>
            <w:shd w:val="clear" w:color="auto" w:fill="auto"/>
          </w:tcPr>
          <w:p w14:paraId="6FFF66D4" w14:textId="77777777" w:rsidR="0042632F" w:rsidRPr="00C43471" w:rsidRDefault="0042632F" w:rsidP="0042632F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  <w:shd w:val="clear" w:color="auto" w:fill="auto"/>
          </w:tcPr>
          <w:p w14:paraId="3418B566" w14:textId="520200AF" w:rsidR="0042632F" w:rsidRPr="00C43471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2F3D090" w14:textId="4A7076E6" w:rsidR="0042632F" w:rsidRPr="00C43471" w:rsidRDefault="0042632F" w:rsidP="0080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4476D4E2" w14:textId="3078BEB6" w:rsidR="0042632F" w:rsidRPr="00C43471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DEF2733" w14:textId="6A9437CE" w:rsidR="0042632F" w:rsidRPr="00C43471" w:rsidRDefault="0042632F" w:rsidP="00802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1DD1C2C3" w14:textId="0C3F13B7" w:rsidR="0042632F" w:rsidRPr="00C43471" w:rsidRDefault="00425EBE" w:rsidP="009F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425EBE">
              <w:rPr>
                <w:rFonts w:asciiTheme="minorBidi" w:eastAsia="Cordia New" w:hAnsiTheme="minorBidi" w:cstheme="minorBidi"/>
                <w:sz w:val="28"/>
                <w:szCs w:val="28"/>
              </w:rPr>
              <w:t>178,483</w:t>
            </w:r>
          </w:p>
        </w:tc>
        <w:tc>
          <w:tcPr>
            <w:tcW w:w="144" w:type="pct"/>
            <w:shd w:val="clear" w:color="auto" w:fill="auto"/>
          </w:tcPr>
          <w:p w14:paraId="13297275" w14:textId="1E348BFC" w:rsidR="0042632F" w:rsidRPr="00C43471" w:rsidRDefault="0042632F" w:rsidP="0080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3818AE26" w14:textId="2A916E29" w:rsidR="0042632F" w:rsidRPr="00C43471" w:rsidRDefault="0042632F" w:rsidP="009F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231,653</w:t>
            </w:r>
          </w:p>
        </w:tc>
      </w:tr>
      <w:tr w:rsidR="0042632F" w:rsidRPr="00C43471" w14:paraId="75D25CD2" w14:textId="77777777" w:rsidTr="008027C1">
        <w:trPr>
          <w:trHeight w:val="144"/>
        </w:trPr>
        <w:tc>
          <w:tcPr>
            <w:tcW w:w="2219" w:type="pct"/>
            <w:shd w:val="clear" w:color="auto" w:fill="auto"/>
          </w:tcPr>
          <w:p w14:paraId="44F94408" w14:textId="77777777" w:rsidR="0042632F" w:rsidRPr="00C43471" w:rsidRDefault="0042632F" w:rsidP="0042632F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9B3B79B" w14:textId="31E11117" w:rsidR="0042632F" w:rsidRPr="00C43471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E9780D5" w14:textId="31FCE528" w:rsidR="0042632F" w:rsidRPr="00C43471" w:rsidRDefault="0042632F" w:rsidP="0080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3FEAB" w14:textId="7061F4BF" w:rsidR="0042632F" w:rsidRPr="00C43471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02DF1F7" w14:textId="77777777" w:rsidR="0042632F" w:rsidRPr="00C43471" w:rsidRDefault="0042632F" w:rsidP="008027C1">
            <w:pPr>
              <w:pStyle w:val="BodyText"/>
              <w:tabs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55DC07C" w14:textId="6AE3FC04" w:rsidR="0042632F" w:rsidRPr="004D60BB" w:rsidRDefault="00425EBE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20" w:lineRule="exact"/>
              <w:ind w:right="-454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4D60BB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AE3122" w14:textId="562F1B37" w:rsidR="0042632F" w:rsidRPr="00C43471" w:rsidRDefault="0042632F" w:rsidP="00802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7D9FC841" w14:textId="1B712CC7" w:rsidR="0042632F" w:rsidRPr="00EC6EA3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20" w:lineRule="exact"/>
              <w:ind w:right="-15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42632F" w:rsidRPr="00C43471" w14:paraId="7C6DDD65" w14:textId="77777777" w:rsidTr="001426AA">
        <w:trPr>
          <w:trHeight w:val="144"/>
        </w:trPr>
        <w:tc>
          <w:tcPr>
            <w:tcW w:w="2219" w:type="pct"/>
            <w:shd w:val="clear" w:color="auto" w:fill="auto"/>
          </w:tcPr>
          <w:p w14:paraId="223FE432" w14:textId="77777777" w:rsidR="0042632F" w:rsidRPr="00C43471" w:rsidRDefault="0042632F" w:rsidP="0042632F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22080B" w14:textId="22597F31" w:rsidR="0042632F" w:rsidRPr="009F54AF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F54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1C9B321D" w14:textId="1C0168C5" w:rsidR="0042632F" w:rsidRPr="00C43471" w:rsidRDefault="0042632F" w:rsidP="0042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57E4A" w14:textId="5BEC68C8" w:rsidR="0042632F" w:rsidRPr="009F54AF" w:rsidRDefault="0042632F" w:rsidP="009F5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F54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0784CE8" w14:textId="77777777" w:rsidR="0042632F" w:rsidRPr="00C43471" w:rsidRDefault="0042632F" w:rsidP="0042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AD166" w14:textId="2E328059" w:rsidR="0042632F" w:rsidRPr="00C43471" w:rsidRDefault="00425EBE" w:rsidP="00ED1F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425EB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178,483</w:t>
            </w:r>
          </w:p>
        </w:tc>
        <w:tc>
          <w:tcPr>
            <w:tcW w:w="144" w:type="pct"/>
            <w:shd w:val="clear" w:color="auto" w:fill="auto"/>
          </w:tcPr>
          <w:p w14:paraId="673FFAD6" w14:textId="6D7B2504" w:rsidR="0042632F" w:rsidRPr="00C43471" w:rsidRDefault="0042632F" w:rsidP="0042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6DA35" w14:textId="39D43028" w:rsidR="0042632F" w:rsidRPr="00C43471" w:rsidRDefault="0042632F" w:rsidP="009F5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</w:tr>
      <w:tr w:rsidR="00724B6C" w:rsidRPr="00C43471" w14:paraId="5F8E716A" w14:textId="77777777" w:rsidTr="001426AA">
        <w:trPr>
          <w:tblHeader/>
        </w:trPr>
        <w:tc>
          <w:tcPr>
            <w:tcW w:w="2219" w:type="pct"/>
            <w:shd w:val="clear" w:color="auto" w:fill="auto"/>
          </w:tcPr>
          <w:p w14:paraId="56A4D4CA" w14:textId="1B3010EC" w:rsidR="00A86619" w:rsidRPr="001426AA" w:rsidRDefault="00A86619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C842C4B" w14:textId="39D77F01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  <w:shd w:val="clear" w:color="auto" w:fill="auto"/>
            <w:vAlign w:val="center"/>
          </w:tcPr>
          <w:p w14:paraId="45A3E3BB" w14:textId="3B969E13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3B645666" w14:textId="2551452C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3535C40" w14:textId="07A1ED24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0006CAE3" w14:textId="4058AF7E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14:paraId="1FA20C75" w14:textId="0D30FD03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center"/>
          </w:tcPr>
          <w:p w14:paraId="26C49B81" w14:textId="14B6B55F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24B6C" w:rsidRPr="00C43471" w14:paraId="499BD9A8" w14:textId="77777777" w:rsidTr="001426AA">
        <w:trPr>
          <w:trHeight w:val="144"/>
        </w:trPr>
        <w:tc>
          <w:tcPr>
            <w:tcW w:w="2219" w:type="pct"/>
            <w:shd w:val="clear" w:color="auto" w:fill="auto"/>
          </w:tcPr>
          <w:p w14:paraId="7132BDF9" w14:textId="77777777" w:rsidR="00104204" w:rsidRPr="00C43471" w:rsidRDefault="00104204" w:rsidP="00D823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75" w:type="pct"/>
            <w:shd w:val="clear" w:color="auto" w:fill="auto"/>
          </w:tcPr>
          <w:p w14:paraId="42AEDC70" w14:textId="75AEA0E5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494B8C94" w14:textId="291A8139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725CE613" w14:textId="10E56BB8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0F35EB6" w14:textId="3EF64482" w:rsidR="00104204" w:rsidRPr="00C43471" w:rsidRDefault="00104204" w:rsidP="00D8237A">
            <w:pPr>
              <w:pStyle w:val="BodyText"/>
              <w:spacing w:after="0"/>
              <w:ind w:left="-126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385570A" w14:textId="55827139" w:rsidR="00104204" w:rsidRPr="00C43471" w:rsidRDefault="00104204" w:rsidP="00D8237A">
            <w:pPr>
              <w:pStyle w:val="BodyText"/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D68FC43" w14:textId="7F034846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6FA28A2D" w14:textId="711D929E" w:rsidR="00104204" w:rsidRPr="00C43471" w:rsidRDefault="00104204" w:rsidP="00D8237A">
            <w:pPr>
              <w:pStyle w:val="BodyText"/>
              <w:tabs>
                <w:tab w:val="decimal" w:pos="86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24B6C" w:rsidRPr="00C43471" w14:paraId="5A284AA1" w14:textId="77777777" w:rsidTr="001426AA">
        <w:trPr>
          <w:trHeight w:val="144"/>
        </w:trPr>
        <w:tc>
          <w:tcPr>
            <w:tcW w:w="2219" w:type="pct"/>
            <w:shd w:val="clear" w:color="auto" w:fill="auto"/>
          </w:tcPr>
          <w:p w14:paraId="7AF9DEDD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5EE7C682" w14:textId="6DFFD838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CB75DBD" w14:textId="11008BAD" w:rsidR="00E05ACC" w:rsidRPr="00C43471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219406CF" w14:textId="1CBF0BDF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6D60373" w14:textId="1C91BE47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B4F1ADC" w14:textId="14DB9539" w:rsidR="00E05ACC" w:rsidRPr="00C43471" w:rsidRDefault="0025034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25034C">
              <w:rPr>
                <w:rFonts w:asciiTheme="minorBidi" w:eastAsia="Cordia New" w:hAnsiTheme="minorBidi" w:cstheme="minorBidi"/>
                <w:sz w:val="28"/>
                <w:szCs w:val="28"/>
              </w:rPr>
              <w:t>574,045</w:t>
            </w:r>
          </w:p>
        </w:tc>
        <w:tc>
          <w:tcPr>
            <w:tcW w:w="144" w:type="pct"/>
            <w:shd w:val="clear" w:color="auto" w:fill="auto"/>
          </w:tcPr>
          <w:p w14:paraId="44C639B8" w14:textId="6C60ABEB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03A132D8" w14:textId="4557B3DA" w:rsidR="00E05ACC" w:rsidRPr="00F0678A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402,860</w:t>
            </w:r>
          </w:p>
        </w:tc>
      </w:tr>
      <w:tr w:rsidR="00724B6C" w:rsidRPr="00C43471" w14:paraId="64D040E9" w14:textId="77777777" w:rsidTr="001426AA">
        <w:trPr>
          <w:trHeight w:val="144"/>
        </w:trPr>
        <w:tc>
          <w:tcPr>
            <w:tcW w:w="2219" w:type="pct"/>
            <w:shd w:val="clear" w:color="auto" w:fill="auto"/>
          </w:tcPr>
          <w:p w14:paraId="56C3EB3D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45A74" w14:textId="2ECBA9F1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EAEDF11" w14:textId="32E68AA6" w:rsidR="00E05ACC" w:rsidRPr="00C43471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25B08198" w14:textId="30D9BB29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F6865B4" w14:textId="4DE8C243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6312A126" w14:textId="2872B667" w:rsidR="00E05ACC" w:rsidRPr="00C43471" w:rsidRDefault="002363BD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2363B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574,045</w:t>
            </w:r>
          </w:p>
        </w:tc>
        <w:tc>
          <w:tcPr>
            <w:tcW w:w="144" w:type="pct"/>
            <w:shd w:val="clear" w:color="auto" w:fill="auto"/>
          </w:tcPr>
          <w:p w14:paraId="5CBD2B42" w14:textId="5AF6B872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3177DD" w14:textId="77FC6219" w:rsidR="00E05ACC" w:rsidRPr="00F0678A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402,860</w:t>
            </w:r>
          </w:p>
        </w:tc>
      </w:tr>
      <w:tr w:rsidR="00724B6C" w:rsidRPr="00C43471" w14:paraId="7ED75654" w14:textId="77777777" w:rsidTr="001426AA">
        <w:trPr>
          <w:trHeight w:val="144"/>
        </w:trPr>
        <w:tc>
          <w:tcPr>
            <w:tcW w:w="2219" w:type="pct"/>
            <w:shd w:val="clear" w:color="auto" w:fill="auto"/>
          </w:tcPr>
          <w:p w14:paraId="24570C81" w14:textId="0E83EE30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3A876CE2" w14:textId="6ECA5A00" w:rsidR="00E05ACC" w:rsidRPr="00C43471" w:rsidRDefault="00E05ACC" w:rsidP="00E05ACC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7868E088" w14:textId="756AC583" w:rsidR="00E05ACC" w:rsidRPr="00C43471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6A7AB7B7" w14:textId="2E9336ED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0E6E07E" w14:textId="7F586A4B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343F02AA" w14:textId="069DF297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7055F2C5" w14:textId="74E70122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4F720E" w14:textId="295A9D08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24B6C" w:rsidRPr="00C43471" w14:paraId="33066C1D" w14:textId="77777777" w:rsidTr="001426AA">
        <w:trPr>
          <w:trHeight w:val="144"/>
        </w:trPr>
        <w:tc>
          <w:tcPr>
            <w:tcW w:w="2219" w:type="pct"/>
            <w:shd w:val="clear" w:color="auto" w:fill="auto"/>
          </w:tcPr>
          <w:p w14:paraId="2617CD27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75" w:type="pct"/>
            <w:shd w:val="clear" w:color="auto" w:fill="auto"/>
          </w:tcPr>
          <w:p w14:paraId="7A2615B9" w14:textId="673B8AB9" w:rsidR="00E05ACC" w:rsidRPr="00C43471" w:rsidRDefault="00E05ACC" w:rsidP="00E05ACC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221C6221" w14:textId="77A13ADC" w:rsidR="00E05ACC" w:rsidRPr="00C43471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35ED52A6" w14:textId="4EC9E592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C8868CB" w14:textId="2B2A47E0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8292051" w14:textId="350A2092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CC9A4E8" w14:textId="76BFB51E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EC83E30" w14:textId="2FBD91CD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24B6C" w:rsidRPr="00C43471" w14:paraId="754CAA6E" w14:textId="77777777" w:rsidTr="001426AA">
        <w:trPr>
          <w:trHeight w:val="144"/>
        </w:trPr>
        <w:tc>
          <w:tcPr>
            <w:tcW w:w="2219" w:type="pct"/>
            <w:shd w:val="clear" w:color="auto" w:fill="auto"/>
          </w:tcPr>
          <w:p w14:paraId="186E629D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5DC9DED9" w14:textId="52666A8D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477256B" w14:textId="45987A44" w:rsidR="00E05ACC" w:rsidRPr="00C43471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09E333A5" w14:textId="3395AE88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C40F623" w14:textId="264A9104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32F9B92" w14:textId="10B4E29F" w:rsidR="00E05ACC" w:rsidRPr="00C43471" w:rsidRDefault="00C37310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120</w:t>
            </w:r>
            <w:r w:rsidR="00D73E49" w:rsidRPr="00D73E49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568</w:t>
            </w:r>
          </w:p>
        </w:tc>
        <w:tc>
          <w:tcPr>
            <w:tcW w:w="144" w:type="pct"/>
            <w:shd w:val="clear" w:color="auto" w:fill="auto"/>
          </w:tcPr>
          <w:p w14:paraId="246FF773" w14:textId="006ECC7A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7674AE39" w14:textId="5E442359" w:rsidR="00E05ACC" w:rsidRPr="00E76DD2" w:rsidRDefault="00C37310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126</w:t>
            </w:r>
            <w:r w:rsidR="00E05ACC"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073</w:t>
            </w:r>
          </w:p>
        </w:tc>
      </w:tr>
      <w:tr w:rsidR="00724B6C" w:rsidRPr="00C43471" w14:paraId="3EC49249" w14:textId="77777777" w:rsidTr="001426AA">
        <w:trPr>
          <w:trHeight w:val="144"/>
        </w:trPr>
        <w:tc>
          <w:tcPr>
            <w:tcW w:w="2219" w:type="pct"/>
            <w:shd w:val="clear" w:color="auto" w:fill="auto"/>
          </w:tcPr>
          <w:p w14:paraId="19332331" w14:textId="77777777" w:rsidR="00E05ACC" w:rsidRPr="00C43471" w:rsidRDefault="00E05ACC" w:rsidP="00E05ACC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D190" w14:textId="4C2B5C43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4495516" w14:textId="54298522" w:rsidR="00E05ACC" w:rsidRPr="00C43471" w:rsidRDefault="00E05ACC" w:rsidP="00E05ACC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1E350" w14:textId="44ECE6AE" w:rsidR="00E05ACC" w:rsidRPr="00C43471" w:rsidRDefault="00E05ACC" w:rsidP="00E05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C8A685A" w14:textId="14BA834E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21AEF" w14:textId="6484C623" w:rsidR="00E05ACC" w:rsidRPr="00C43471" w:rsidRDefault="00D73E49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D73E49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120,568</w:t>
            </w:r>
          </w:p>
        </w:tc>
        <w:tc>
          <w:tcPr>
            <w:tcW w:w="144" w:type="pct"/>
            <w:shd w:val="clear" w:color="auto" w:fill="auto"/>
          </w:tcPr>
          <w:p w14:paraId="3B6045A6" w14:textId="5DD04FB5" w:rsidR="00E05ACC" w:rsidRPr="00C43471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5CD0D6" w14:textId="39B4BCE0" w:rsidR="00E05ACC" w:rsidRPr="00E76DD2" w:rsidRDefault="00E05ACC" w:rsidP="00E05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126,073</w:t>
            </w:r>
          </w:p>
        </w:tc>
      </w:tr>
    </w:tbl>
    <w:p w14:paraId="33019901" w14:textId="77777777" w:rsidR="00CA39BE" w:rsidRPr="00C43471" w:rsidRDefault="00CA39BE" w:rsidP="00D03F58">
      <w:pPr>
        <w:spacing w:after="240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32BF800E" w14:textId="77777777" w:rsidR="009558A0" w:rsidRDefault="0095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2A0F02DA" w14:textId="1AAB2537" w:rsidR="00AF754B" w:rsidRPr="00C43471" w:rsidRDefault="00AF754B" w:rsidP="00287AAC">
      <w:pPr>
        <w:spacing w:after="240"/>
        <w:ind w:firstLine="567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5D871C2" w14:textId="5BC40520" w:rsidR="00667036" w:rsidRPr="00C43471" w:rsidRDefault="00667036" w:rsidP="00287AAC">
      <w:pPr>
        <w:tabs>
          <w:tab w:val="clear" w:pos="907"/>
          <w:tab w:val="left" w:pos="540"/>
          <w:tab w:val="left" w:pos="900"/>
        </w:tabs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สัญญาบริการ</w:t>
      </w:r>
    </w:p>
    <w:p w14:paraId="48B5C7AE" w14:textId="467781DF" w:rsidR="00667036" w:rsidRPr="00C43471" w:rsidRDefault="00BB1DEC" w:rsidP="00287AAC">
      <w:pPr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บริษัทได้ทำสัญญาใช้บริการจ้างผลิตชิ้นงานกับบริษัท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theme="minorBidi"/>
          <w:sz w:val="28"/>
          <w:szCs w:val="28"/>
        </w:rPr>
        <w:t xml:space="preserve">M.C.S. Steel (Xiamen) Co., Ltd.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บริษัทต้องชำระเงินล่วงหน้าให้กับบริษัท</w:t>
      </w:r>
      <w:r w:rsidRPr="00BB1DEC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BB1DEC">
        <w:rPr>
          <w:rFonts w:asciiTheme="minorBidi" w:eastAsia="Cordia New" w:hAnsiTheme="minorBidi" w:cstheme="minorBidi"/>
          <w:sz w:val="28"/>
          <w:szCs w:val="28"/>
        </w:rPr>
        <w:t xml:space="preserve">M.C.S. Steel (Xiamen) Co., Ltd. </w:t>
      </w:r>
      <w:r w:rsidRPr="00BB1DEC">
        <w:rPr>
          <w:rFonts w:asciiTheme="minorBidi" w:eastAsia="Cordia New" w:hAnsiTheme="minorBidi" w:cs="Cordia New" w:hint="cs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035878A6" w14:textId="396701AF" w:rsidR="00667036" w:rsidRPr="00C43471" w:rsidRDefault="00667036" w:rsidP="00287AAC">
      <w:pPr>
        <w:tabs>
          <w:tab w:val="clear" w:pos="907"/>
          <w:tab w:val="left" w:pos="900"/>
        </w:tabs>
        <w:spacing w:after="240"/>
        <w:ind w:left="540"/>
        <w:rPr>
          <w:rFonts w:asciiTheme="minorBidi" w:eastAsia="Cordia New" w:hAnsiTheme="minorBidi" w:cstheme="minorBidi"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สัญญาการฝึกอบรมทางเทคนิค</w:t>
      </w:r>
    </w:p>
    <w:p w14:paraId="28C66370" w14:textId="6D055AD8" w:rsidR="00AF754B" w:rsidRPr="00C43471" w:rsidRDefault="00A945CD" w:rsidP="00EC6B46">
      <w:pPr>
        <w:tabs>
          <w:tab w:val="left" w:pos="540"/>
        </w:tabs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บริษัทได้ทำสัญญาการฝึกอบรมทางเทคนิคกับบริษัท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theme="minorBidi"/>
          <w:sz w:val="28"/>
          <w:szCs w:val="28"/>
        </w:rPr>
        <w:t xml:space="preserve">M.C.S. - JAPAN Co., Ltd.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เพื่อรับบริการการฝึกอบรมทาง</w:t>
      </w:r>
      <w:r w:rsidR="00EC6B46">
        <w:rPr>
          <w:rFonts w:asciiTheme="minorBidi" w:eastAsia="Cordia New" w:hAnsiTheme="minorBidi" w:cs="Cordia New"/>
          <w:sz w:val="28"/>
          <w:szCs w:val="28"/>
          <w:cs/>
        </w:rPr>
        <w:br/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ด้านเทคนิคและความชำนาญโดยมีจุดประสงค์ในการปรับปรุงประสิทธิภาพการผลิต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บริษัทมีภาระผูกพันในการจ่ายค่าบริการตามที่ตกลงกันในสัญญา</w:t>
      </w:r>
      <w:r w:rsidRPr="00A945CD">
        <w:rPr>
          <w:rFonts w:asciiTheme="minorBidi" w:eastAsia="Cordia New" w:hAnsiTheme="minorBidi" w:cs="Cordia New"/>
          <w:sz w:val="28"/>
          <w:szCs w:val="28"/>
          <w:cs/>
        </w:rPr>
        <w:t xml:space="preserve"> </w:t>
      </w:r>
      <w:r w:rsidRPr="00A945CD">
        <w:rPr>
          <w:rFonts w:asciiTheme="minorBidi" w:eastAsia="Cordia New" w:hAnsiTheme="minorBidi" w:cs="Cordia New" w:hint="cs"/>
          <w:sz w:val="28"/>
          <w:szCs w:val="28"/>
          <w:cs/>
        </w:rPr>
        <w:t>สัญญามีกำหนดระยะเวลาภายในหนึ่งปีต่อสัญญาโดยอัตโนมัติจนกว่าฝ่ายหนึ่งฝ่ายใดจะบอกยกเลิ</w:t>
      </w:r>
      <w:r w:rsidR="00667036" w:rsidRPr="00C43471">
        <w:rPr>
          <w:rFonts w:asciiTheme="minorBidi" w:eastAsia="Cordia New" w:hAnsiTheme="minorBidi" w:cstheme="minorBidi"/>
          <w:sz w:val="28"/>
          <w:szCs w:val="28"/>
          <w:cs/>
        </w:rPr>
        <w:t>ก</w:t>
      </w:r>
    </w:p>
    <w:p w14:paraId="383B9C33" w14:textId="773CA3BB" w:rsidR="007B3263" w:rsidRPr="00C43471" w:rsidRDefault="007B3263" w:rsidP="007B3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</w:p>
    <w:p w14:paraId="14CAC37D" w14:textId="00E7C072" w:rsidR="00A30598" w:rsidRPr="00C43471" w:rsidRDefault="00BF03CC" w:rsidP="00BE563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ลูกหนี้การค้า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และลูกหนี้</w:t>
      </w:r>
      <w:r w:rsidR="000571E8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หมุนเวียน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อื่น</w:t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A30598" w:rsidRPr="00C43471" w14:paraId="7C3E1F2D" w14:textId="77777777" w:rsidTr="00F003F1">
        <w:trPr>
          <w:trHeight w:val="385"/>
          <w:tblHeader/>
        </w:trPr>
        <w:tc>
          <w:tcPr>
            <w:tcW w:w="3330" w:type="dxa"/>
          </w:tcPr>
          <w:p w14:paraId="41BA42AA" w14:textId="77777777" w:rsidR="00A30598" w:rsidRPr="00C43471" w:rsidRDefault="00A30598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bookmarkStart w:id="1" w:name="_Hlk62201096"/>
          </w:p>
        </w:tc>
        <w:tc>
          <w:tcPr>
            <w:tcW w:w="844" w:type="dxa"/>
          </w:tcPr>
          <w:p w14:paraId="219C4CB3" w14:textId="711577AD" w:rsidR="00A30598" w:rsidRPr="00C43471" w:rsidRDefault="00A30598" w:rsidP="26453A0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043739CF" w14:textId="77777777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55B17850" w14:textId="7F1638C2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14618529" w14:textId="77777777" w:rsidR="00A30598" w:rsidRPr="00C43471" w:rsidRDefault="00A30598" w:rsidP="26453A0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3F32B5" w:rsidRPr="00C43471" w14:paraId="1A004268" w14:textId="77777777" w:rsidTr="00F003F1">
        <w:trPr>
          <w:trHeight w:val="385"/>
          <w:tblHeader/>
        </w:trPr>
        <w:tc>
          <w:tcPr>
            <w:tcW w:w="3330" w:type="dxa"/>
          </w:tcPr>
          <w:p w14:paraId="3AD8FDE4" w14:textId="52327D7E" w:rsidR="003F32B5" w:rsidRPr="00C43471" w:rsidRDefault="003F32B5" w:rsidP="003F32B5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190EC65" w14:textId="7C707855" w:rsidR="003F32B5" w:rsidRPr="00C43471" w:rsidRDefault="003F32B5" w:rsidP="003F32B5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FC9ACFE" w14:textId="6ABD0147" w:rsidR="003F32B5" w:rsidRPr="00C43471" w:rsidRDefault="003F32B5" w:rsidP="003F32B5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16FE5EFF" w14:textId="7A8C14C3" w:rsidR="003F32B5" w:rsidRPr="00C43471" w:rsidRDefault="003F32B5" w:rsidP="003F32B5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378F247E" w14:textId="7A82634B" w:rsidR="003F32B5" w:rsidRPr="00C43471" w:rsidRDefault="003F32B5" w:rsidP="003F32B5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0977D709" w14:textId="3FF0C578" w:rsidR="003F32B5" w:rsidRPr="00C43471" w:rsidRDefault="003F32B5" w:rsidP="003F32B5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55811EE7" w14:textId="3E291BE8" w:rsidR="003F32B5" w:rsidRPr="00C43471" w:rsidRDefault="003F32B5" w:rsidP="003F32B5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vAlign w:val="center"/>
          </w:tcPr>
          <w:p w14:paraId="558B6B51" w14:textId="40CA8D0F" w:rsidR="003F32B5" w:rsidRPr="00C43471" w:rsidRDefault="003F32B5" w:rsidP="003F32B5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60A0F5BD" w14:textId="781CFA22" w:rsidR="003F32B5" w:rsidRPr="00C43471" w:rsidRDefault="003F32B5" w:rsidP="003F32B5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48748A" w:rsidRPr="00C43471" w14:paraId="75519F7B" w14:textId="77777777" w:rsidTr="00F003F1">
        <w:trPr>
          <w:trHeight w:val="385"/>
          <w:tblHeader/>
        </w:trPr>
        <w:tc>
          <w:tcPr>
            <w:tcW w:w="3330" w:type="dxa"/>
          </w:tcPr>
          <w:p w14:paraId="763F04C5" w14:textId="789A3927" w:rsidR="0048748A" w:rsidRPr="00C43471" w:rsidRDefault="0048748A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AA6EA7B" w14:textId="458A5280" w:rsidR="0048748A" w:rsidRPr="00C43471" w:rsidRDefault="0048748A" w:rsidP="26453A0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207E66B3" w14:textId="629EC1DF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F32B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2C3697BA" w14:textId="70B90262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56784F9" w14:textId="006F5DBC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F32B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5" w:type="dxa"/>
          </w:tcPr>
          <w:p w14:paraId="2F652C75" w14:textId="40BA06FD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76762D6" w14:textId="7C700303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F32B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9" w:type="dxa"/>
            <w:vAlign w:val="center"/>
          </w:tcPr>
          <w:p w14:paraId="34479FE2" w14:textId="131126F8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3ACD6968" w14:textId="120247E4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F32B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CC3597" w:rsidRPr="00C43471" w14:paraId="357B03E7" w14:textId="77777777" w:rsidTr="00F003F1">
        <w:trPr>
          <w:trHeight w:val="399"/>
          <w:tblHeader/>
        </w:trPr>
        <w:tc>
          <w:tcPr>
            <w:tcW w:w="3330" w:type="dxa"/>
          </w:tcPr>
          <w:p w14:paraId="576036AE" w14:textId="12A35A01" w:rsidR="00CC3597" w:rsidRPr="00C43471" w:rsidRDefault="00CC3597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211E9AF0" w14:textId="033870A5" w:rsidR="00CC3597" w:rsidRPr="00C43471" w:rsidRDefault="00CC3597" w:rsidP="26453A0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E2AA7FB" w14:textId="77777777" w:rsidR="00CC3597" w:rsidRPr="00C43471" w:rsidRDefault="00CC3597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3597" w:rsidRPr="00C43471" w14:paraId="3FB94D43" w14:textId="77777777" w:rsidTr="26453A08">
        <w:trPr>
          <w:trHeight w:val="399"/>
        </w:trPr>
        <w:tc>
          <w:tcPr>
            <w:tcW w:w="3330" w:type="dxa"/>
          </w:tcPr>
          <w:p w14:paraId="4B5185D7" w14:textId="395805FD" w:rsidR="00CC3597" w:rsidRPr="00C43471" w:rsidRDefault="00CC3597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1188698B" w14:textId="7828A799" w:rsidR="00CC3597" w:rsidRPr="00C43471" w:rsidRDefault="00CC3597" w:rsidP="26453A0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945A435" w14:textId="0C912FD9" w:rsidR="00CC3597" w:rsidRPr="00C43471" w:rsidRDefault="00CC3597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414C04" w:rsidRPr="00C43471" w14:paraId="5B9F4897" w14:textId="77777777" w:rsidTr="26453A08">
        <w:trPr>
          <w:trHeight w:val="399"/>
        </w:trPr>
        <w:tc>
          <w:tcPr>
            <w:tcW w:w="3330" w:type="dxa"/>
          </w:tcPr>
          <w:p w14:paraId="0380AAAB" w14:textId="3B353729" w:rsidR="00414C04" w:rsidRPr="00C43471" w:rsidRDefault="00414C04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7A201A17" w14:textId="77777777" w:rsidR="00414C04" w:rsidRPr="00C43471" w:rsidRDefault="00414C04" w:rsidP="26453A0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C95D87F" w14:textId="77777777" w:rsidR="00414C04" w:rsidRPr="00C43471" w:rsidRDefault="00414C04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001555" w:rsidRPr="00C43471" w14:paraId="596ACFD5" w14:textId="77777777" w:rsidTr="00AA3331">
        <w:trPr>
          <w:trHeight w:val="399"/>
        </w:trPr>
        <w:tc>
          <w:tcPr>
            <w:tcW w:w="3330" w:type="dxa"/>
          </w:tcPr>
          <w:p w14:paraId="3A15C04F" w14:textId="77777777" w:rsidR="00001555" w:rsidRPr="00C43471" w:rsidRDefault="00001555" w:rsidP="00001555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4" w:type="dxa"/>
          </w:tcPr>
          <w:p w14:paraId="6F7F79FA" w14:textId="2057106F" w:rsidR="00001555" w:rsidRPr="00C43471" w:rsidRDefault="00001555" w:rsidP="00001555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8775F83" w14:textId="3761D882" w:rsidR="00001555" w:rsidRPr="00C43471" w:rsidRDefault="005578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557855">
              <w:rPr>
                <w:rFonts w:asciiTheme="minorBidi" w:hAnsiTheme="minorBidi" w:cstheme="minorBidi"/>
                <w:sz w:val="28"/>
                <w:szCs w:val="28"/>
              </w:rPr>
              <w:t>832,784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97E972" w14:textId="515D4DA6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6CE3B7D7" w14:textId="2775B88F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8353B">
              <w:rPr>
                <w:rFonts w:asciiTheme="minorBidi" w:hAnsiTheme="minorBidi" w:cstheme="minorBidi"/>
                <w:sz w:val="28"/>
                <w:szCs w:val="28"/>
              </w:rPr>
              <w:t>1,177,458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710B5DA" w14:textId="4F8A1282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571D6B0C" w14:textId="0604C438" w:rsidR="00001555" w:rsidRPr="00C43471" w:rsidRDefault="00A40AA0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A40AA0">
              <w:rPr>
                <w:rFonts w:asciiTheme="minorBidi" w:eastAsia="Cordia New" w:hAnsiTheme="minorBidi" w:cstheme="minorBidi"/>
                <w:sz w:val="28"/>
                <w:szCs w:val="28"/>
              </w:rPr>
              <w:t>758,848</w:t>
            </w:r>
          </w:p>
        </w:tc>
        <w:tc>
          <w:tcPr>
            <w:tcW w:w="279" w:type="dxa"/>
            <w:vAlign w:val="bottom"/>
          </w:tcPr>
          <w:p w14:paraId="1EA09922" w14:textId="01707890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1F64CD" w14:textId="09B864EF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1,128,454</w:t>
            </w:r>
          </w:p>
        </w:tc>
      </w:tr>
      <w:tr w:rsidR="00001555" w:rsidRPr="00C43471" w14:paraId="3AC37A9F" w14:textId="77777777" w:rsidTr="00AA3331">
        <w:trPr>
          <w:trHeight w:val="399"/>
        </w:trPr>
        <w:tc>
          <w:tcPr>
            <w:tcW w:w="3330" w:type="dxa"/>
          </w:tcPr>
          <w:p w14:paraId="71B40388" w14:textId="77777777" w:rsidR="00001555" w:rsidRPr="00C43471" w:rsidRDefault="00001555" w:rsidP="00001555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bookmarkStart w:id="2" w:name="_Hlk93926467"/>
            <w:bookmarkStart w:id="3" w:name="_Hlk93926472"/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4" w:type="dxa"/>
          </w:tcPr>
          <w:p w14:paraId="21F85A7D" w14:textId="57119331" w:rsidR="00001555" w:rsidRPr="00C43471" w:rsidRDefault="00001555" w:rsidP="00001555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FB43E68" w14:textId="3B0E97EB" w:rsidR="00001555" w:rsidRPr="00C43471" w:rsidRDefault="00001555" w:rsidP="001D5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CB032E" w14:textId="2AEF20CB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1745EF07" w14:textId="51801E13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0EFA7EC" w14:textId="38520B3C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3509F468" w14:textId="010254E9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9F2145E" w14:textId="4B91460D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044B24" w14:textId="6651CD93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001555" w:rsidRPr="00C43471" w14:paraId="561C61E0" w14:textId="77777777" w:rsidTr="002A0E00">
        <w:trPr>
          <w:trHeight w:val="399"/>
        </w:trPr>
        <w:tc>
          <w:tcPr>
            <w:tcW w:w="3330" w:type="dxa"/>
          </w:tcPr>
          <w:p w14:paraId="7843F7BB" w14:textId="77777777" w:rsidR="00001555" w:rsidRPr="00C43471" w:rsidRDefault="00001555" w:rsidP="00001555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น้อยกว่า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6283B632" w14:textId="1CFEFB99" w:rsidR="00001555" w:rsidRPr="00C43471" w:rsidRDefault="00001555" w:rsidP="00001555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71F18057" w14:textId="1099C6D1" w:rsidR="00001555" w:rsidRPr="00C43471" w:rsidRDefault="00557855" w:rsidP="002A0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557855">
              <w:rPr>
                <w:rFonts w:asciiTheme="minorBidi" w:hAnsiTheme="minorBidi" w:cstheme="minorBidi"/>
                <w:sz w:val="28"/>
                <w:szCs w:val="28"/>
              </w:rPr>
              <w:t>507,246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D58430" w14:textId="1CB2E9BF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123D0593" w14:textId="3563889D" w:rsidR="00001555" w:rsidRPr="001D5337" w:rsidRDefault="00001555" w:rsidP="001D5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A0B8D9A" w14:textId="2C4184FD" w:rsidR="00001555" w:rsidRPr="001D5337" w:rsidRDefault="00001555" w:rsidP="001D5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38442570" w14:textId="0D1928C3" w:rsidR="00001555" w:rsidRPr="00C43471" w:rsidRDefault="00A40AA0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A40AA0">
              <w:rPr>
                <w:rFonts w:asciiTheme="minorBidi" w:hAnsiTheme="minorBidi" w:cstheme="minorBidi"/>
                <w:sz w:val="28"/>
                <w:szCs w:val="28"/>
              </w:rPr>
              <w:t>507,246</w:t>
            </w:r>
          </w:p>
        </w:tc>
        <w:tc>
          <w:tcPr>
            <w:tcW w:w="279" w:type="dxa"/>
            <w:vAlign w:val="bottom"/>
          </w:tcPr>
          <w:p w14:paraId="295D0105" w14:textId="1B133F1F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FFCF3A8" w14:textId="10D65D88" w:rsidR="00001555" w:rsidRPr="00453E5E" w:rsidRDefault="00001555" w:rsidP="0045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01555" w:rsidRPr="00C43471" w14:paraId="4C6CD15F" w14:textId="77777777" w:rsidTr="00AA3331">
        <w:trPr>
          <w:trHeight w:val="399"/>
        </w:trPr>
        <w:tc>
          <w:tcPr>
            <w:tcW w:w="3330" w:type="dxa"/>
          </w:tcPr>
          <w:p w14:paraId="174D7615" w14:textId="3F686B93" w:rsidR="00001555" w:rsidRPr="00C43471" w:rsidRDefault="00001555" w:rsidP="00001555">
            <w:pPr>
              <w:ind w:left="163"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- 6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11B7CCFD" w14:textId="1754979D" w:rsidR="00001555" w:rsidRPr="00C43471" w:rsidRDefault="00001555" w:rsidP="00001555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533FB2B7" w14:textId="3BFE8BD5" w:rsidR="00001555" w:rsidRPr="00C43471" w:rsidRDefault="001D5337" w:rsidP="001D5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80825" w14:textId="60942514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281D6256" w14:textId="3A3EE18D" w:rsidR="00001555" w:rsidRPr="00C43471" w:rsidRDefault="00001555" w:rsidP="001D5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A52507E" w14:textId="3EAC71D1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2E69DAF" w14:textId="537831F7" w:rsidR="00001555" w:rsidRPr="00C43471" w:rsidRDefault="00A40AA0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343C06FC" w14:textId="161E0BE1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DE4C52A" w14:textId="40B246C8" w:rsidR="00001555" w:rsidRPr="00453E5E" w:rsidRDefault="00001555" w:rsidP="00453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01555" w:rsidRPr="00C43471" w14:paraId="42BD2796" w14:textId="77777777" w:rsidTr="00AA3331">
        <w:trPr>
          <w:trHeight w:val="399"/>
        </w:trPr>
        <w:tc>
          <w:tcPr>
            <w:tcW w:w="3330" w:type="dxa"/>
          </w:tcPr>
          <w:p w14:paraId="7C48A20A" w14:textId="77777777" w:rsidR="00001555" w:rsidRPr="00C43471" w:rsidRDefault="00001555" w:rsidP="00001555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 -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097D5112" w14:textId="5F856846" w:rsidR="00001555" w:rsidRPr="00C43471" w:rsidRDefault="00001555" w:rsidP="00001555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279BE7B2" w14:textId="2B0A20E9" w:rsidR="00001555" w:rsidRPr="00C43471" w:rsidRDefault="007E2FD0" w:rsidP="002A0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E2FD0">
              <w:rPr>
                <w:rFonts w:asciiTheme="minorBidi" w:hAnsiTheme="minorBidi" w:cstheme="minorBidi"/>
                <w:sz w:val="28"/>
                <w:szCs w:val="28"/>
              </w:rPr>
              <w:t>3,454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146E6F" w14:textId="0D8EACC4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61DD58D6" w14:textId="064DA4B3" w:rsidR="00001555" w:rsidRPr="0027242F" w:rsidRDefault="00001555" w:rsidP="0027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3,269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3A5F2A5" w14:textId="0DF149B0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05A62CF" w14:textId="323F64DA" w:rsidR="00001555" w:rsidRPr="00C43471" w:rsidRDefault="00A40AA0" w:rsidP="00A40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A40AA0">
              <w:rPr>
                <w:rFonts w:asciiTheme="minorBidi" w:hAnsiTheme="minorBidi" w:cstheme="minorBidi"/>
                <w:sz w:val="28"/>
                <w:szCs w:val="28"/>
              </w:rPr>
              <w:t>3,454</w:t>
            </w:r>
          </w:p>
        </w:tc>
        <w:tc>
          <w:tcPr>
            <w:tcW w:w="279" w:type="dxa"/>
            <w:vAlign w:val="bottom"/>
          </w:tcPr>
          <w:p w14:paraId="768D61E2" w14:textId="6179DFE6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8F10E45" w14:textId="76C66DB9" w:rsidR="00001555" w:rsidRPr="00C43471" w:rsidRDefault="00001555" w:rsidP="0027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3,269</w:t>
            </w:r>
          </w:p>
        </w:tc>
      </w:tr>
      <w:tr w:rsidR="00001555" w:rsidRPr="00C43471" w14:paraId="2A28F49E" w14:textId="77777777" w:rsidTr="00AA3331">
        <w:trPr>
          <w:trHeight w:val="399"/>
        </w:trPr>
        <w:tc>
          <w:tcPr>
            <w:tcW w:w="3330" w:type="dxa"/>
          </w:tcPr>
          <w:p w14:paraId="6DA47A02" w14:textId="77777777" w:rsidR="00001555" w:rsidRPr="00C43471" w:rsidRDefault="00001555" w:rsidP="00001555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มากกว่า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59E99ABB" w14:textId="35914106" w:rsidR="00001555" w:rsidRPr="00C43471" w:rsidRDefault="00001555" w:rsidP="00001555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1E1E972" w14:textId="1C62A759" w:rsidR="00001555" w:rsidRPr="00C43471" w:rsidRDefault="00A5784D" w:rsidP="002A0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A5784D">
              <w:rPr>
                <w:rFonts w:asciiTheme="minorBidi" w:hAnsiTheme="minorBidi" w:cstheme="minorBidi"/>
                <w:sz w:val="28"/>
                <w:szCs w:val="28"/>
              </w:rPr>
              <w:t>42,299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C5C1BD" w14:textId="60A60576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77A624EE" w14:textId="7524F2A8" w:rsidR="00001555" w:rsidRPr="002A0E00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563459">
              <w:rPr>
                <w:rFonts w:asciiTheme="minorBidi" w:hAnsiTheme="minorBidi" w:cstheme="minorBidi"/>
                <w:sz w:val="28"/>
                <w:szCs w:val="28"/>
              </w:rPr>
              <w:t>62,589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BE3C449" w14:textId="68DC554D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BEDFECF" w14:textId="39E6EF95" w:rsidR="00001555" w:rsidRPr="00C43471" w:rsidRDefault="00A40AA0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64552051" w14:textId="7B523183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0C5AA74" w14:textId="14F076EF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2"/>
      <w:bookmarkEnd w:id="3"/>
      <w:tr w:rsidR="00001555" w:rsidRPr="00C43471" w14:paraId="76141F6A" w14:textId="77777777" w:rsidTr="00AA3331">
        <w:trPr>
          <w:trHeight w:val="399"/>
        </w:trPr>
        <w:tc>
          <w:tcPr>
            <w:tcW w:w="3330" w:type="dxa"/>
          </w:tcPr>
          <w:p w14:paraId="003D0806" w14:textId="77777777" w:rsidR="00001555" w:rsidRPr="00C43471" w:rsidRDefault="00001555" w:rsidP="00001555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4069919E" w14:textId="50415904" w:rsidR="00001555" w:rsidRPr="00C43471" w:rsidRDefault="00001555" w:rsidP="00001555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42029" w14:textId="29229962" w:rsidR="00001555" w:rsidRPr="00C43471" w:rsidRDefault="007E2FD0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E2FD0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1,385,783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28AE1" w14:textId="73517702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6A63E" w14:textId="6F823F3C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1,243,316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B445D76" w14:textId="05F2C269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22F89" w14:textId="1DDC2E44" w:rsidR="00001555" w:rsidRPr="00C43471" w:rsidRDefault="00A40AA0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A40AA0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1,269,548</w:t>
            </w:r>
          </w:p>
        </w:tc>
        <w:tc>
          <w:tcPr>
            <w:tcW w:w="279" w:type="dxa"/>
            <w:vAlign w:val="bottom"/>
          </w:tcPr>
          <w:p w14:paraId="4CA69966" w14:textId="79AC002E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7B6FF" w14:textId="30F318E1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</w:tr>
      <w:tr w:rsidR="00001555" w:rsidRPr="00C43471" w14:paraId="58AB7963" w14:textId="77777777" w:rsidTr="002A0E00">
        <w:trPr>
          <w:trHeight w:val="399"/>
        </w:trPr>
        <w:tc>
          <w:tcPr>
            <w:tcW w:w="3330" w:type="dxa"/>
          </w:tcPr>
          <w:p w14:paraId="0C5008ED" w14:textId="77777777" w:rsidR="00001555" w:rsidRPr="00C43471" w:rsidRDefault="00001555" w:rsidP="00001555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D0609FC" w14:textId="6F4C99EF" w:rsidR="00001555" w:rsidRPr="00C43471" w:rsidRDefault="00001555" w:rsidP="00001555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B9F8B6" w14:textId="7C5A54EC" w:rsidR="00001555" w:rsidRPr="00C43471" w:rsidRDefault="00001555" w:rsidP="00001555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4AB5959" w14:textId="77777777" w:rsidR="002A0E00" w:rsidRDefault="002A0E00" w:rsidP="002A0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58875B2C" w14:textId="13BAE9E3" w:rsidR="00001555" w:rsidRPr="00C43471" w:rsidRDefault="007E2FD0" w:rsidP="002A0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E2FD0">
              <w:rPr>
                <w:rFonts w:asciiTheme="minorBidi" w:eastAsia="Cordia New" w:hAnsiTheme="minorBidi" w:cstheme="minorBidi"/>
                <w:sz w:val="28"/>
                <w:szCs w:val="28"/>
              </w:rPr>
              <w:t>(99,919)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C186F7" w14:textId="133946B2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68D2D95E" w14:textId="77777777" w:rsidR="00001555" w:rsidRPr="00E36E38" w:rsidRDefault="00001555" w:rsidP="00001555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63A5B9" w14:textId="7BE9DFA9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(99,396)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BD96493" w14:textId="2BE6C6E1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A7FE378" w14:textId="77777777" w:rsidR="00001555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6DF44858" w14:textId="074648D7" w:rsidR="00001555" w:rsidRPr="00C43471" w:rsidRDefault="00A40AA0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4F885C37" w14:textId="4F7E98FB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2497A09" w14:textId="77777777" w:rsidR="00001555" w:rsidRPr="00E36E38" w:rsidRDefault="00001555" w:rsidP="00001555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3D469ABF" w14:textId="47DB8269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001555" w:rsidRPr="00C43471" w14:paraId="031309CA" w14:textId="77777777" w:rsidTr="00AA3331">
        <w:trPr>
          <w:trHeight w:val="399"/>
        </w:trPr>
        <w:tc>
          <w:tcPr>
            <w:tcW w:w="3330" w:type="dxa"/>
          </w:tcPr>
          <w:p w14:paraId="455CA94D" w14:textId="77777777" w:rsidR="00001555" w:rsidRPr="00C43471" w:rsidRDefault="00001555" w:rsidP="00001555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0ED7BCC0" w14:textId="43BD7442" w:rsidR="00001555" w:rsidRPr="00C43471" w:rsidRDefault="00001555" w:rsidP="00001555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0DA0F" w14:textId="23FC7D9E" w:rsidR="00001555" w:rsidRPr="00C43471" w:rsidRDefault="001F3F4F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F3F4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1,285,864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6A2FCA" w14:textId="488E4EC2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83704" w14:textId="7A7D41BE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1,143,920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7237E1A" w14:textId="3CBE5B07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989A1" w14:textId="3CB393FA" w:rsidR="00001555" w:rsidRPr="00C43471" w:rsidRDefault="00A40AA0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A40AA0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1,269,548</w:t>
            </w:r>
          </w:p>
        </w:tc>
        <w:tc>
          <w:tcPr>
            <w:tcW w:w="279" w:type="dxa"/>
            <w:vAlign w:val="bottom"/>
          </w:tcPr>
          <w:p w14:paraId="1E11CBB1" w14:textId="4F30B2AD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015DA" w14:textId="2C72D7CC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</w:tr>
      <w:tr w:rsidR="00001555" w:rsidRPr="00C43471" w14:paraId="50622ED5" w14:textId="77777777" w:rsidTr="00AA3331">
        <w:trPr>
          <w:trHeight w:val="399"/>
        </w:trPr>
        <w:tc>
          <w:tcPr>
            <w:tcW w:w="3330" w:type="dxa"/>
          </w:tcPr>
          <w:p w14:paraId="0C6B49B3" w14:textId="77777777" w:rsidR="00001555" w:rsidRPr="00C43471" w:rsidRDefault="00001555" w:rsidP="00001555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44" w:type="dxa"/>
          </w:tcPr>
          <w:p w14:paraId="0AF71E2B" w14:textId="3843F995" w:rsidR="00001555" w:rsidRPr="00C43471" w:rsidRDefault="00001555" w:rsidP="00001555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FC54" w14:textId="4649DBB1" w:rsidR="00001555" w:rsidRPr="00C43471" w:rsidRDefault="001F3F4F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F3F4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1,285,864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78ED40" w14:textId="1C90C93A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26ED0" w14:textId="42C83F8B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1,143,920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8D2151A" w14:textId="4BBBE08F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063E2" w14:textId="2D2D66DF" w:rsidR="00001555" w:rsidRPr="00C43471" w:rsidRDefault="00A40AA0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40AA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1,269,548</w:t>
            </w:r>
          </w:p>
        </w:tc>
        <w:tc>
          <w:tcPr>
            <w:tcW w:w="279" w:type="dxa"/>
            <w:vAlign w:val="bottom"/>
          </w:tcPr>
          <w:p w14:paraId="6E849BFB" w14:textId="718EC6AE" w:rsidR="00001555" w:rsidRPr="00C43471" w:rsidRDefault="00001555" w:rsidP="0000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E5F0" w14:textId="7FFBF545" w:rsidR="00001555" w:rsidRPr="00C43471" w:rsidRDefault="00001555" w:rsidP="000015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</w:tr>
    </w:tbl>
    <w:p w14:paraId="6F224766" w14:textId="0B10DFB8" w:rsidR="00A30598" w:rsidRPr="00C43471" w:rsidRDefault="00A30598" w:rsidP="26453A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1"/>
        </w:tabs>
        <w:spacing w:after="0"/>
        <w:ind w:right="-150"/>
        <w:rPr>
          <w:rFonts w:asciiTheme="minorBidi" w:eastAsia="Cordia New" w:hAnsiTheme="minorBidi" w:cstheme="minorBidi"/>
          <w:sz w:val="2"/>
          <w:szCs w:val="2"/>
        </w:rPr>
      </w:pPr>
    </w:p>
    <w:p w14:paraId="0D0A3955" w14:textId="393D234A" w:rsidR="00F45566" w:rsidRPr="00C43471" w:rsidRDefault="00400545" w:rsidP="0040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"/>
          <w:szCs w:val="2"/>
        </w:rPr>
      </w:pPr>
      <w:r>
        <w:rPr>
          <w:rFonts w:asciiTheme="minorBidi" w:eastAsia="Cordia New" w:hAnsiTheme="minorBidi" w:cstheme="minorBidi"/>
          <w:sz w:val="2"/>
          <w:szCs w:val="2"/>
        </w:rPr>
        <w:br w:type="page"/>
      </w:r>
    </w:p>
    <w:tbl>
      <w:tblPr>
        <w:tblW w:w="9234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843"/>
        <w:gridCol w:w="1089"/>
        <w:gridCol w:w="239"/>
        <w:gridCol w:w="1058"/>
        <w:gridCol w:w="265"/>
        <w:gridCol w:w="1056"/>
        <w:gridCol w:w="279"/>
        <w:gridCol w:w="1077"/>
      </w:tblGrid>
      <w:tr w:rsidR="004943C7" w:rsidRPr="00C43471" w14:paraId="41D91674" w14:textId="77777777" w:rsidTr="000703C5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7B63A71D" w14:textId="77777777" w:rsidR="004943C7" w:rsidRPr="00C43471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390F022A" w14:textId="77777777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7535D1" w14:textId="0E088629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499E5CA8" w14:textId="77777777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31FD6" w14:textId="780F8DDC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2B5" w:rsidRPr="00C43471" w14:paraId="23A58713" w14:textId="77777777" w:rsidTr="000703C5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1824D84C" w14:textId="77777777" w:rsidR="003F32B5" w:rsidRPr="00C43471" w:rsidRDefault="003F32B5" w:rsidP="003F32B5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588A98C0" w14:textId="77777777" w:rsidR="003F32B5" w:rsidRPr="00C43471" w:rsidRDefault="003F32B5" w:rsidP="003F32B5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2DFFB" w14:textId="616413D1" w:rsidR="003F32B5" w:rsidRPr="00C43471" w:rsidRDefault="003F32B5" w:rsidP="003F32B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7277F0A" w14:textId="77777777" w:rsidR="003F32B5" w:rsidRPr="00C43471" w:rsidRDefault="003F32B5" w:rsidP="003F32B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7141A12F" w14:textId="3F9B8DAE" w:rsidR="003F32B5" w:rsidRPr="00C43471" w:rsidRDefault="003F32B5" w:rsidP="003F32B5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DD18041" w14:textId="77777777" w:rsidR="003F32B5" w:rsidRPr="00C43471" w:rsidRDefault="003F32B5" w:rsidP="003F32B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24B4D" w14:textId="777D5B70" w:rsidR="003F32B5" w:rsidRPr="00C43471" w:rsidRDefault="003F32B5" w:rsidP="003F32B5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497FB565" w14:textId="77777777" w:rsidR="003F32B5" w:rsidRPr="00C43471" w:rsidRDefault="003F32B5" w:rsidP="003F32B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435EB729" w14:textId="3AD22FF0" w:rsidR="003F32B5" w:rsidRPr="00C43471" w:rsidRDefault="003F32B5" w:rsidP="003F32B5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4943C7" w:rsidRPr="00C43471" w14:paraId="66EA457E" w14:textId="77777777" w:rsidTr="000703C5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0B7A9B42" w14:textId="77777777" w:rsidR="004943C7" w:rsidRPr="00C43471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9A2F9C8" w14:textId="77777777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56071" w14:textId="18403C23" w:rsidR="004943C7" w:rsidRPr="00C43471" w:rsidRDefault="004943C7" w:rsidP="004943C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F32B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261D9BE" w14:textId="77777777" w:rsidR="004943C7" w:rsidRPr="00C43471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2EEB3041" w14:textId="59BDFBBE" w:rsidR="004943C7" w:rsidRPr="00C43471" w:rsidRDefault="004943C7" w:rsidP="004943C7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F32B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0FA70C8D" w14:textId="77777777" w:rsidR="004943C7" w:rsidRPr="00C43471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993605" w14:textId="18F84B68" w:rsidR="004943C7" w:rsidRPr="00C43471" w:rsidRDefault="004943C7" w:rsidP="004943C7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F32B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EBA2B85" w14:textId="77777777" w:rsidR="004943C7" w:rsidRPr="00C43471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17244EA8" w14:textId="0A8A2F5A" w:rsidR="004943C7" w:rsidRPr="00C43471" w:rsidRDefault="004943C7" w:rsidP="004943C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F32B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943C7" w:rsidRPr="00C43471" w14:paraId="700795B8" w14:textId="77777777" w:rsidTr="000703C5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B270B63" w14:textId="77777777" w:rsidR="004943C7" w:rsidRPr="00C43471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3ECA30B" w14:textId="77777777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63" w:type="dxa"/>
            <w:gridSpan w:val="7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AF0960" w14:textId="3D47AA46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43C7" w:rsidRPr="00C43471" w14:paraId="6BE59561" w14:textId="77777777" w:rsidTr="003C57F0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4254F79F" w14:textId="52213B25" w:rsidR="004943C7" w:rsidRPr="00C43471" w:rsidRDefault="00F45566" w:rsidP="004943C7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50AC5AD0" w14:textId="7B1A087D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4C569" w14:textId="07756093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0B643E8" w14:textId="193FC3F3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2B57F160" w14:textId="2AA98936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7D3BE66" w14:textId="4AE7F293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C36AE" w14:textId="429415DE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E0A9311" w14:textId="2C6B5005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36B8D58F" w14:textId="7DBAA25E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45566" w:rsidRPr="00C43471" w14:paraId="5740EE2C" w14:textId="77777777" w:rsidTr="003C57F0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  <w:vAlign w:val="center"/>
          </w:tcPr>
          <w:p w14:paraId="68C21966" w14:textId="5FE6E3A4" w:rsidR="00F45566" w:rsidRPr="00C43471" w:rsidRDefault="00F45566" w:rsidP="00F45566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9554680" w14:textId="77777777" w:rsidR="00F45566" w:rsidRPr="00C43471" w:rsidRDefault="00F45566" w:rsidP="00F4556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7EA4A5" w14:textId="77777777" w:rsidR="00F45566" w:rsidRPr="00C43471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07F296E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1965327C" w14:textId="77777777" w:rsidR="00F45566" w:rsidRPr="00C43471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5A4E8A80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426F8" w14:textId="77777777" w:rsidR="00F45566" w:rsidRPr="00C43471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FF7C31A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F04691B" w14:textId="77777777" w:rsidR="00F45566" w:rsidRPr="00C43471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2C09A4" w:rsidRPr="00C43471" w14:paraId="4556ECE6" w14:textId="77777777" w:rsidTr="00AA3331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1A6820F0" w14:textId="0B03B641" w:rsidR="002C09A4" w:rsidRPr="00C43471" w:rsidRDefault="002C09A4" w:rsidP="002C09A4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7C4512F" w14:textId="77777777" w:rsidR="002C09A4" w:rsidRPr="00C43471" w:rsidRDefault="002C09A4" w:rsidP="002C09A4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B422E" w14:textId="1A7DEE8B" w:rsidR="002C09A4" w:rsidRPr="00F45566" w:rsidRDefault="001F3F4F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6AAD6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64C290" w14:textId="7602C2FB" w:rsidR="002C09A4" w:rsidRPr="006B26F2" w:rsidRDefault="002C09A4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8DAA9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39891E" w14:textId="00BE7E36" w:rsidR="002C09A4" w:rsidRPr="00C43471" w:rsidRDefault="00333C23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333C23">
              <w:rPr>
                <w:rFonts w:asciiTheme="minorBidi" w:eastAsia="Cordia New" w:hAnsiTheme="minorBidi" w:cstheme="minorBidi"/>
                <w:sz w:val="28"/>
                <w:szCs w:val="28"/>
              </w:rPr>
              <w:t>176,030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4E2A54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44BA979B" w14:textId="58D97DFF" w:rsidR="002C09A4" w:rsidRPr="009F217D" w:rsidRDefault="002C09A4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231,653</w:t>
            </w:r>
          </w:p>
        </w:tc>
      </w:tr>
      <w:tr w:rsidR="002C09A4" w:rsidRPr="00C43471" w14:paraId="162A9677" w14:textId="77777777" w:rsidTr="00AA3331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0A34F2C4" w14:textId="3C08EBF5" w:rsidR="002C09A4" w:rsidRPr="00C43471" w:rsidRDefault="002C09A4" w:rsidP="002C09A4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C5200E0" w14:textId="77777777" w:rsidR="002C09A4" w:rsidRPr="00C43471" w:rsidRDefault="002C09A4" w:rsidP="002C09A4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F869A4" w14:textId="6C350AC8" w:rsidR="002C09A4" w:rsidRPr="00F45566" w:rsidRDefault="001F3F4F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9915F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4AA65A" w14:textId="61C988C6" w:rsidR="002C09A4" w:rsidRPr="006B26F2" w:rsidRDefault="002C09A4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DCB76A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754CDA" w14:textId="77EB756A" w:rsidR="002C09A4" w:rsidRPr="00C43471" w:rsidRDefault="005F1AC4" w:rsidP="005F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F1AC4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2</w:t>
            </w:r>
            <w:r w:rsidRPr="005F1AC4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5F1AC4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453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121E09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72D1D" w14:textId="2BC6E493" w:rsidR="002C09A4" w:rsidRPr="009F217D" w:rsidRDefault="002C09A4" w:rsidP="00E55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2C09A4" w:rsidRPr="00C43471" w14:paraId="4CB3D3D2" w14:textId="77777777" w:rsidTr="00AA3331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4D90DF86" w14:textId="65067830" w:rsidR="002C09A4" w:rsidRPr="00C43471" w:rsidRDefault="002C09A4" w:rsidP="002C09A4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49DC017A" w14:textId="77777777" w:rsidR="002C09A4" w:rsidRPr="00C43471" w:rsidRDefault="002C09A4" w:rsidP="002C09A4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19172" w14:textId="49EB9504" w:rsidR="002C09A4" w:rsidRPr="006B26F2" w:rsidRDefault="001F3F4F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57A03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69664" w14:textId="0DFDD1D4" w:rsidR="002C09A4" w:rsidRPr="00F45566" w:rsidRDefault="002C09A4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430E0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3E434" w14:textId="7D469143" w:rsidR="002C09A4" w:rsidRPr="009F217D" w:rsidRDefault="00A40AA0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A40AA0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178,483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68F21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DE916" w14:textId="743AAD7D" w:rsidR="002C09A4" w:rsidRPr="009F217D" w:rsidRDefault="002C09A4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</w:tr>
      <w:tr w:rsidR="002C09A4" w:rsidRPr="00C43471" w14:paraId="7E82ADC4" w14:textId="77777777" w:rsidTr="00AA3331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E1BA9EF" w14:textId="77777777" w:rsidR="002C09A4" w:rsidRPr="00C43471" w:rsidRDefault="002C09A4" w:rsidP="002C09A4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66607C19" w14:textId="7652F30A" w:rsidR="002C09A4" w:rsidRPr="00C43471" w:rsidRDefault="002C09A4" w:rsidP="002C09A4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E85BC4D" w14:textId="77777777" w:rsidR="002C09A4" w:rsidRPr="00C43471" w:rsidRDefault="002C09A4" w:rsidP="002C09A4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59B0F" w14:textId="6DC085C1" w:rsidR="002C09A4" w:rsidRPr="00F45566" w:rsidRDefault="001F3F4F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A5410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79379" w14:textId="0460591F" w:rsidR="002C09A4" w:rsidRPr="006B26F2" w:rsidRDefault="002C09A4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16280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C7E4D" w14:textId="5FAACE7A" w:rsidR="002C09A4" w:rsidRPr="00C43471" w:rsidRDefault="00FE0AD9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C6137B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648C6" w14:textId="4F7ABC56" w:rsidR="002C09A4" w:rsidRPr="00C43471" w:rsidRDefault="002C09A4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2C09A4" w:rsidRPr="00C43471" w14:paraId="7A3EBD69" w14:textId="77777777" w:rsidTr="00AA3331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4E94E41C" w14:textId="15F7D9F1" w:rsidR="002C09A4" w:rsidRPr="00C43471" w:rsidRDefault="002C09A4" w:rsidP="002C09A4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40FFDBD1" w14:textId="77777777" w:rsidR="002C09A4" w:rsidRPr="00C43471" w:rsidRDefault="002C09A4" w:rsidP="002C09A4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0AC01" w14:textId="0DD82C03" w:rsidR="002C09A4" w:rsidRPr="006B26F2" w:rsidRDefault="001F3F4F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37C5A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6684F" w14:textId="5D5EC38C" w:rsidR="002C09A4" w:rsidRPr="00F45566" w:rsidRDefault="002C09A4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C497B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BE906" w14:textId="6E96D712" w:rsidR="002C09A4" w:rsidRPr="009F217D" w:rsidRDefault="00AA3331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AA333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178,483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D7500A" w14:textId="77777777" w:rsidR="002C09A4" w:rsidRPr="00C43471" w:rsidRDefault="002C09A4" w:rsidP="002C0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666B3" w14:textId="0FD1C316" w:rsidR="002C09A4" w:rsidRPr="00C43471" w:rsidRDefault="002C09A4" w:rsidP="002C0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</w:tr>
      <w:tr w:rsidR="00F45566" w:rsidRPr="00C43471" w14:paraId="3865D220" w14:textId="77777777" w:rsidTr="00AA3331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7AD3C982" w14:textId="77777777" w:rsidR="00F45566" w:rsidRPr="00C43471" w:rsidRDefault="00F45566" w:rsidP="004943C7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9E68095" w14:textId="77777777" w:rsidR="00F45566" w:rsidRPr="00C43471" w:rsidRDefault="00F45566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DF8D74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424CE5" w14:textId="77777777" w:rsidR="00F45566" w:rsidRPr="00C43471" w:rsidRDefault="00F45566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8CB80C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D6972" w14:textId="77777777" w:rsidR="00F45566" w:rsidRPr="00C43471" w:rsidRDefault="00F45566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430006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4B634" w14:textId="77777777" w:rsidR="00F45566" w:rsidRPr="00C43471" w:rsidRDefault="00F45566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AEC26E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45566" w:rsidRPr="00C43471" w14:paraId="5F2331F7" w14:textId="77777777" w:rsidTr="00AA3331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264C9B5" w14:textId="7B3C3661" w:rsidR="00F45566" w:rsidRPr="00C43471" w:rsidRDefault="00F45566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0F9AF96D" w14:textId="77777777" w:rsidR="00F45566" w:rsidRPr="00C43471" w:rsidRDefault="00F45566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F87D0" w14:textId="1BB51146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A1FC3" w14:textId="77777777" w:rsidR="00F45566" w:rsidRPr="00C43471" w:rsidRDefault="00F45566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D15694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34455" w14:textId="77777777" w:rsidR="00F45566" w:rsidRPr="00C43471" w:rsidRDefault="00F45566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13F2E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319A6E" w14:textId="77777777" w:rsidR="00F45566" w:rsidRPr="00C43471" w:rsidRDefault="00F45566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E5C2E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80558" w:rsidRPr="00C43471" w14:paraId="06F3F0AE" w14:textId="77777777" w:rsidTr="00AA3331">
        <w:trPr>
          <w:trHeight w:val="399"/>
        </w:trPr>
        <w:tc>
          <w:tcPr>
            <w:tcW w:w="3328" w:type="dxa"/>
            <w:tcBorders>
              <w:bottom w:val="nil"/>
            </w:tcBorders>
            <w:vAlign w:val="bottom"/>
          </w:tcPr>
          <w:p w14:paraId="61A0A08C" w14:textId="77777777" w:rsidR="00780558" w:rsidRPr="00C43471" w:rsidRDefault="00780558" w:rsidP="0078055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3" w:type="dxa"/>
            <w:tcBorders>
              <w:bottom w:val="nil"/>
            </w:tcBorders>
          </w:tcPr>
          <w:p w14:paraId="6A3C13DE" w14:textId="38EDE61C" w:rsidR="00780558" w:rsidRPr="00C43471" w:rsidRDefault="00780558" w:rsidP="0078055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312E7" w14:textId="581D644F" w:rsidR="00780558" w:rsidRPr="00C43471" w:rsidRDefault="000F050D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1F3F4F">
              <w:rPr>
                <w:rFonts w:asciiTheme="minorBidi" w:eastAsia="Cordia New" w:hAnsiTheme="minorBidi" w:cstheme="minorBidi"/>
                <w:sz w:val="28"/>
                <w:szCs w:val="28"/>
              </w:rPr>
              <w:t>273,714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bottom"/>
          </w:tcPr>
          <w:p w14:paraId="4588E6EF" w14:textId="54517DB2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14:paraId="30102F73" w14:textId="6FF42486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345,661</w:t>
            </w:r>
          </w:p>
        </w:tc>
        <w:tc>
          <w:tcPr>
            <w:tcW w:w="265" w:type="dxa"/>
            <w:tcBorders>
              <w:bottom w:val="nil"/>
            </w:tcBorders>
            <w:shd w:val="clear" w:color="auto" w:fill="auto"/>
            <w:vAlign w:val="bottom"/>
          </w:tcPr>
          <w:p w14:paraId="77F91355" w14:textId="66D8C0DC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  <w:vAlign w:val="bottom"/>
          </w:tcPr>
          <w:p w14:paraId="2967ABCD" w14:textId="7045D340" w:rsidR="00780558" w:rsidRPr="00C43471" w:rsidRDefault="00AA3331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AA3331">
              <w:rPr>
                <w:rFonts w:asciiTheme="minorBidi" w:eastAsia="Cordia New" w:hAnsiTheme="minorBidi" w:cstheme="minorBidi"/>
                <w:sz w:val="28"/>
                <w:szCs w:val="28"/>
              </w:rPr>
              <w:t>273,714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09369E22" w14:textId="5F000287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0F5D3CD8" w14:textId="543BBEF6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345,661</w:t>
            </w:r>
          </w:p>
        </w:tc>
      </w:tr>
      <w:tr w:rsidR="00780558" w:rsidRPr="00C43471" w14:paraId="719CCD80" w14:textId="77777777" w:rsidTr="00AA3331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460C66CC" w14:textId="77777777" w:rsidR="00780558" w:rsidRPr="00C43471" w:rsidRDefault="00780558" w:rsidP="0078055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3" w:type="dxa"/>
            <w:tcBorders>
              <w:bottom w:val="nil"/>
            </w:tcBorders>
          </w:tcPr>
          <w:p w14:paraId="64D08CC1" w14:textId="65DAFDB4" w:rsidR="00780558" w:rsidRPr="00C43471" w:rsidRDefault="00780558" w:rsidP="0078055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2FB4B07D" w14:textId="1F2BC540" w:rsidR="00780558" w:rsidRPr="00C43471" w:rsidRDefault="000F050D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0F050D">
              <w:rPr>
                <w:rFonts w:asciiTheme="minorBidi" w:hAnsiTheme="minorBidi" w:cstheme="minorBidi"/>
                <w:sz w:val="28"/>
                <w:szCs w:val="28"/>
              </w:rPr>
              <w:t>75,157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bottom"/>
          </w:tcPr>
          <w:p w14:paraId="41E38639" w14:textId="1289B29D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14:paraId="50A1183D" w14:textId="5CDA4107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73,843</w:t>
            </w:r>
          </w:p>
        </w:tc>
        <w:tc>
          <w:tcPr>
            <w:tcW w:w="265" w:type="dxa"/>
            <w:tcBorders>
              <w:bottom w:val="nil"/>
            </w:tcBorders>
            <w:shd w:val="clear" w:color="auto" w:fill="auto"/>
            <w:vAlign w:val="bottom"/>
          </w:tcPr>
          <w:p w14:paraId="4F2BCCB4" w14:textId="245FB2CF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  <w:vAlign w:val="bottom"/>
          </w:tcPr>
          <w:p w14:paraId="5E58E87C" w14:textId="5B503F9A" w:rsidR="00780558" w:rsidRPr="00C43471" w:rsidRDefault="00AA3331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AA3331">
              <w:rPr>
                <w:rFonts w:asciiTheme="minorBidi" w:hAnsiTheme="minorBidi" w:cstheme="minorBidi"/>
                <w:sz w:val="28"/>
                <w:szCs w:val="28"/>
              </w:rPr>
              <w:t>56,773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13DBC7BF" w14:textId="7537F6F4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718AB709" w14:textId="5CA1F5C1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33,067</w:t>
            </w:r>
          </w:p>
        </w:tc>
      </w:tr>
      <w:tr w:rsidR="00780558" w:rsidRPr="00C43471" w14:paraId="1CEA74A5" w14:textId="77777777" w:rsidTr="00AA3331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2784A3CF" w14:textId="77777777" w:rsidR="00780558" w:rsidRPr="00C43471" w:rsidRDefault="00780558" w:rsidP="0078055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3" w:type="dxa"/>
            <w:tcBorders>
              <w:bottom w:val="nil"/>
            </w:tcBorders>
          </w:tcPr>
          <w:p w14:paraId="268CFCDD" w14:textId="3F047ACB" w:rsidR="00780558" w:rsidRPr="00C43471" w:rsidRDefault="00780558" w:rsidP="0078055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09CD7AC3" w14:textId="6D3AE803" w:rsidR="00780558" w:rsidRPr="00C43471" w:rsidRDefault="000F050D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F050D">
              <w:rPr>
                <w:rFonts w:asciiTheme="minorBidi" w:hAnsiTheme="minorBidi" w:cstheme="minorBidi"/>
                <w:sz w:val="28"/>
                <w:szCs w:val="28"/>
              </w:rPr>
              <w:t>73,161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bottom"/>
          </w:tcPr>
          <w:p w14:paraId="2AEB4177" w14:textId="7B586306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14:paraId="1E3B35AB" w14:textId="091EA756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94,721</w:t>
            </w:r>
          </w:p>
        </w:tc>
        <w:tc>
          <w:tcPr>
            <w:tcW w:w="265" w:type="dxa"/>
            <w:tcBorders>
              <w:bottom w:val="nil"/>
            </w:tcBorders>
            <w:shd w:val="clear" w:color="auto" w:fill="auto"/>
            <w:vAlign w:val="bottom"/>
          </w:tcPr>
          <w:p w14:paraId="6086A6E1" w14:textId="52581958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  <w:vAlign w:val="bottom"/>
          </w:tcPr>
          <w:p w14:paraId="28BCE3B3" w14:textId="5EBCDCCE" w:rsidR="00780558" w:rsidRPr="00C43471" w:rsidRDefault="00AA3331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AA3331">
              <w:rPr>
                <w:rFonts w:asciiTheme="minorBidi" w:eastAsia="Cordia New" w:hAnsiTheme="minorBidi" w:cstheme="minorBidi"/>
                <w:sz w:val="28"/>
                <w:szCs w:val="28"/>
              </w:rPr>
              <w:t>56,886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71781B52" w14:textId="46BA6B4E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27BD1C11" w14:textId="4586863A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83,190</w:t>
            </w:r>
          </w:p>
        </w:tc>
      </w:tr>
      <w:tr w:rsidR="00780558" w:rsidRPr="00C43471" w14:paraId="6932B038" w14:textId="77777777" w:rsidTr="00AA3331">
        <w:trPr>
          <w:trHeight w:val="399"/>
        </w:trPr>
        <w:tc>
          <w:tcPr>
            <w:tcW w:w="3328" w:type="dxa"/>
          </w:tcPr>
          <w:p w14:paraId="6989A7D2" w14:textId="46E403D0" w:rsidR="00780558" w:rsidRPr="00C43471" w:rsidRDefault="00780558" w:rsidP="0078055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3" w:type="dxa"/>
          </w:tcPr>
          <w:p w14:paraId="60F800DF" w14:textId="235D9718" w:rsidR="00780558" w:rsidRPr="00C43471" w:rsidRDefault="00780558" w:rsidP="0078055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66632" w14:textId="0CCAF7CC" w:rsidR="00780558" w:rsidRPr="00C43471" w:rsidRDefault="000F050D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F050D">
              <w:rPr>
                <w:rFonts w:asciiTheme="minorBidi" w:eastAsia="Cordia New" w:hAnsiTheme="minorBidi" w:cstheme="minorBidi"/>
                <w:sz w:val="28"/>
                <w:szCs w:val="28"/>
              </w:rPr>
              <w:t>18,941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CB5752" w14:textId="26C35A13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4BE19F62" w14:textId="22986714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18,586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9AC4E17" w14:textId="23355D29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C99E0" w14:textId="21ED450B" w:rsidR="00780558" w:rsidRPr="00C43471" w:rsidRDefault="00AA3331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AA3331">
              <w:rPr>
                <w:rFonts w:asciiTheme="minorBidi" w:eastAsia="Cordia New" w:hAnsiTheme="minorBidi" w:cstheme="minorBidi"/>
                <w:sz w:val="28"/>
                <w:szCs w:val="28"/>
              </w:rPr>
              <w:t>6,105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9E81830" w14:textId="302F2EAD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7F4E644" w14:textId="03CD2E2F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6,602</w:t>
            </w:r>
          </w:p>
        </w:tc>
      </w:tr>
      <w:tr w:rsidR="00780558" w:rsidRPr="00C43471" w14:paraId="45E82D4F" w14:textId="77777777" w:rsidTr="00AA3331">
        <w:trPr>
          <w:trHeight w:val="399"/>
        </w:trPr>
        <w:tc>
          <w:tcPr>
            <w:tcW w:w="3328" w:type="dxa"/>
          </w:tcPr>
          <w:p w14:paraId="589F354D" w14:textId="77777777" w:rsidR="00780558" w:rsidRPr="00C43471" w:rsidRDefault="00780558" w:rsidP="0078055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dxa"/>
          </w:tcPr>
          <w:p w14:paraId="6ECCA675" w14:textId="67E804BA" w:rsidR="00780558" w:rsidRPr="00C43471" w:rsidRDefault="00780558" w:rsidP="0078055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ACE64" w14:textId="56C51DE2" w:rsidR="00780558" w:rsidRPr="00C43471" w:rsidRDefault="000F050D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F050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440,973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6C9DC7" w14:textId="576464E7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DD820" w14:textId="4E7DAB58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532,811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F890EC6" w14:textId="635DB1B2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8C940" w14:textId="4787628B" w:rsidR="00780558" w:rsidRPr="00C43471" w:rsidRDefault="00AA3331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AA333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393,478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41D77E4" w14:textId="497416CE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D1EEC" w14:textId="2B48B799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468,520</w:t>
            </w:r>
          </w:p>
        </w:tc>
      </w:tr>
      <w:tr w:rsidR="00780558" w:rsidRPr="00C43471" w14:paraId="712EA1A5" w14:textId="77777777" w:rsidTr="002A0E00">
        <w:trPr>
          <w:trHeight w:val="399"/>
        </w:trPr>
        <w:tc>
          <w:tcPr>
            <w:tcW w:w="3328" w:type="dxa"/>
          </w:tcPr>
          <w:p w14:paraId="11723A7C" w14:textId="77777777" w:rsidR="00780558" w:rsidRPr="00C43471" w:rsidRDefault="00780558" w:rsidP="00780558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71F06EA" w14:textId="663A6F94" w:rsidR="00780558" w:rsidRPr="00C43471" w:rsidRDefault="00780558" w:rsidP="00780558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จะเกิดขึ้น </w:t>
            </w:r>
          </w:p>
        </w:tc>
        <w:tc>
          <w:tcPr>
            <w:tcW w:w="843" w:type="dxa"/>
          </w:tcPr>
          <w:p w14:paraId="7C592954" w14:textId="09D3930C" w:rsidR="00780558" w:rsidRPr="00C43471" w:rsidRDefault="00780558" w:rsidP="0078055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7788" w14:textId="77777777" w:rsidR="002A0E00" w:rsidRDefault="002A0E00" w:rsidP="002A0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03937222" w14:textId="619979B1" w:rsidR="002A0E00" w:rsidRPr="00C43471" w:rsidRDefault="000F050D" w:rsidP="002A0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F050D">
              <w:rPr>
                <w:rFonts w:asciiTheme="minorBidi" w:eastAsia="Cordia New" w:hAnsiTheme="minorBidi" w:cstheme="minorBidi"/>
                <w:sz w:val="28"/>
                <w:szCs w:val="28"/>
              </w:rPr>
              <w:t>(28,788)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8E2425" w14:textId="5B253A37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8FF93" w14:textId="77777777" w:rsidR="00780558" w:rsidRPr="00E36E38" w:rsidRDefault="00780558" w:rsidP="00780558">
            <w:pPr>
              <w:pStyle w:val="BodyText"/>
              <w:spacing w:after="0"/>
              <w:ind w:right="-5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4A0D7635" w14:textId="189183F2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(29,442)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17CB622" w14:textId="6433A590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99858" w14:textId="77777777" w:rsidR="002A0E00" w:rsidRDefault="002A0E00" w:rsidP="002A0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2863F8E4" w14:textId="3C8F616E" w:rsidR="00780558" w:rsidRPr="00C43471" w:rsidRDefault="00AA3331" w:rsidP="002A0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E5001B2" w14:textId="575C438B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D7B6C" w14:textId="77777777" w:rsidR="00780558" w:rsidRPr="00E36E38" w:rsidRDefault="00780558" w:rsidP="0078055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7E5DD7D9" w14:textId="3804C81C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780558" w:rsidRPr="00C43471" w14:paraId="1689CEF7" w14:textId="77777777" w:rsidTr="00AA3331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24FC1846" w14:textId="77777777" w:rsidR="00780558" w:rsidRPr="00C43471" w:rsidRDefault="00780558" w:rsidP="0078055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763C0D78" w14:textId="2C68C748" w:rsidR="00780558" w:rsidRPr="00C43471" w:rsidRDefault="00780558" w:rsidP="0078055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D9ED7" w14:textId="7147662B" w:rsidR="00780558" w:rsidRPr="00C43471" w:rsidRDefault="000F050D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F050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412,185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bottom"/>
          </w:tcPr>
          <w:p w14:paraId="69238DD2" w14:textId="0FAA8B1E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4AAE7" w14:textId="35DF7FFE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503,369</w:t>
            </w:r>
          </w:p>
        </w:tc>
        <w:tc>
          <w:tcPr>
            <w:tcW w:w="265" w:type="dxa"/>
            <w:tcBorders>
              <w:bottom w:val="nil"/>
            </w:tcBorders>
            <w:shd w:val="clear" w:color="auto" w:fill="auto"/>
            <w:vAlign w:val="bottom"/>
          </w:tcPr>
          <w:p w14:paraId="121D0BD4" w14:textId="5082BFE9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B886C" w14:textId="262254B3" w:rsidR="00780558" w:rsidRPr="00C43471" w:rsidRDefault="00AA3331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AA333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393,478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758D9137" w14:textId="4DFCB068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8E018" w14:textId="317B7F44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468,520</w:t>
            </w:r>
          </w:p>
        </w:tc>
      </w:tr>
      <w:tr w:rsidR="00780558" w:rsidRPr="00C43471" w14:paraId="524FB431" w14:textId="77777777" w:rsidTr="00AA3331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3FD58FD4" w14:textId="77777777" w:rsidR="00780558" w:rsidRPr="00C43471" w:rsidRDefault="00780558" w:rsidP="0078055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7EFB9765" w14:textId="5043B2D6" w:rsidR="00780558" w:rsidRPr="00C43471" w:rsidRDefault="00780558" w:rsidP="0078055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C06AA" w14:textId="2D64EFC0" w:rsidR="00780558" w:rsidRPr="00C43471" w:rsidRDefault="000F050D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F050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412,185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bottom"/>
          </w:tcPr>
          <w:p w14:paraId="3DC85CBC" w14:textId="5AA511E1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A5BE2" w14:textId="1792D9D8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503,369</w:t>
            </w:r>
          </w:p>
        </w:tc>
        <w:tc>
          <w:tcPr>
            <w:tcW w:w="265" w:type="dxa"/>
            <w:tcBorders>
              <w:bottom w:val="nil"/>
            </w:tcBorders>
            <w:shd w:val="clear" w:color="auto" w:fill="auto"/>
            <w:vAlign w:val="bottom"/>
          </w:tcPr>
          <w:p w14:paraId="1EC3C0CC" w14:textId="403E83D3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827D4" w14:textId="7F22D9A8" w:rsidR="00780558" w:rsidRPr="00C43471" w:rsidRDefault="00AA3331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AA333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571,961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57ACC210" w14:textId="23EB8AE6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DB5AF" w14:textId="23DE9461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700,173</w:t>
            </w:r>
          </w:p>
        </w:tc>
      </w:tr>
      <w:tr w:rsidR="00780558" w:rsidRPr="00C43471" w14:paraId="6736B5EB" w14:textId="77777777" w:rsidTr="00AA3331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56C0AFCA" w14:textId="77777777" w:rsidR="00780558" w:rsidRPr="00C43471" w:rsidRDefault="00780558" w:rsidP="00780558">
            <w:pPr>
              <w:ind w:left="165" w:right="-108" w:hanging="16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 xml:space="preserve">- </w:t>
            </w: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3924B91E" w14:textId="16E25084" w:rsidR="00780558" w:rsidRPr="00C43471" w:rsidRDefault="00780558" w:rsidP="0078055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DE7A7B" w14:textId="07293788" w:rsidR="00780558" w:rsidRPr="00C43471" w:rsidRDefault="001D5337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1D5337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1,698,049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bottom"/>
          </w:tcPr>
          <w:p w14:paraId="020D9E93" w14:textId="6117B669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89115E" w14:textId="7D5E51AE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1,647,289</w:t>
            </w:r>
          </w:p>
        </w:tc>
        <w:tc>
          <w:tcPr>
            <w:tcW w:w="265" w:type="dxa"/>
            <w:tcBorders>
              <w:bottom w:val="nil"/>
            </w:tcBorders>
            <w:shd w:val="clear" w:color="auto" w:fill="auto"/>
            <w:vAlign w:val="bottom"/>
          </w:tcPr>
          <w:p w14:paraId="286C242F" w14:textId="2EAA3C49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4F22B" w14:textId="3A2F6D4E" w:rsidR="00780558" w:rsidRPr="00C43471" w:rsidRDefault="00AA3331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A333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1,841,509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53BB4651" w14:textId="74225938" w:rsidR="00780558" w:rsidRPr="00C43471" w:rsidRDefault="00780558" w:rsidP="0078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58471" w14:textId="6B76560F" w:rsidR="00780558" w:rsidRPr="00C43471" w:rsidRDefault="00780558" w:rsidP="00780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1,831,896</w:t>
            </w:r>
          </w:p>
        </w:tc>
      </w:tr>
    </w:tbl>
    <w:p w14:paraId="4B38A2B9" w14:textId="211722B2" w:rsidR="00A30598" w:rsidRPr="00C43471" w:rsidRDefault="00A30598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679CA63C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0D3C90DA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42A94030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785DDADB" w14:textId="77777777" w:rsidR="008B756A" w:rsidRPr="00C43471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265ADCA7" w14:textId="7F721B51" w:rsidR="00B30C51" w:rsidRPr="00C43471" w:rsidRDefault="00B30C51" w:rsidP="1AA827B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สินค้าคงเหลือ</w:t>
      </w:r>
    </w:p>
    <w:p w14:paraId="7BE04783" w14:textId="14D2FCD8" w:rsidR="00A30598" w:rsidRPr="00C43471" w:rsidRDefault="00A30598" w:rsidP="26453A08">
      <w:pPr>
        <w:pStyle w:val="ListParagraph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136"/>
        <w:gridCol w:w="283"/>
        <w:gridCol w:w="1124"/>
        <w:gridCol w:w="263"/>
        <w:gridCol w:w="1080"/>
        <w:gridCol w:w="279"/>
        <w:gridCol w:w="1070"/>
      </w:tblGrid>
      <w:tr w:rsidR="00A30598" w:rsidRPr="00C43471" w14:paraId="6A51B23B" w14:textId="77777777" w:rsidTr="00B11CD2">
        <w:trPr>
          <w:tblHeader/>
        </w:trPr>
        <w:tc>
          <w:tcPr>
            <w:tcW w:w="2149" w:type="pct"/>
          </w:tcPr>
          <w:p w14:paraId="6624715C" w14:textId="5F507243" w:rsidR="00A30598" w:rsidRPr="00C43471" w:rsidRDefault="00A30598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385" w:type="pct"/>
            <w:gridSpan w:val="3"/>
            <w:hideMark/>
          </w:tcPr>
          <w:p w14:paraId="55FC1297" w14:textId="77777777" w:rsidR="00A30598" w:rsidRPr="00C43471" w:rsidRDefault="00A30598" w:rsidP="00B11CD2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2620FEF" w14:textId="2FB9F4ED" w:rsidR="00A30598" w:rsidRPr="00C43471" w:rsidRDefault="00A30598" w:rsidP="00B11CD2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3" w:type="pct"/>
            <w:gridSpan w:val="3"/>
            <w:hideMark/>
          </w:tcPr>
          <w:p w14:paraId="470A1EF0" w14:textId="77777777" w:rsidR="00A30598" w:rsidRPr="00C43471" w:rsidRDefault="00A30598" w:rsidP="00B11CD2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2B5" w:rsidRPr="00C43471" w14:paraId="1E4A5F53" w14:textId="77777777" w:rsidTr="00B11CD2">
        <w:trPr>
          <w:tblHeader/>
        </w:trPr>
        <w:tc>
          <w:tcPr>
            <w:tcW w:w="2149" w:type="pct"/>
          </w:tcPr>
          <w:p w14:paraId="52839014" w14:textId="24DAFD20" w:rsidR="003F32B5" w:rsidRPr="00C43471" w:rsidRDefault="003F32B5" w:rsidP="003F32B5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24FDDE79" w14:textId="2AF784EA" w:rsidR="003F32B5" w:rsidRPr="00C43471" w:rsidRDefault="003F32B5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54" w:type="pct"/>
          </w:tcPr>
          <w:p w14:paraId="3A4C94AF" w14:textId="67CA2180" w:rsidR="003F32B5" w:rsidRPr="00C43471" w:rsidRDefault="003F32B5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6F0D76A" w14:textId="7ECDA6C2" w:rsidR="003F32B5" w:rsidRPr="00C43471" w:rsidRDefault="003F32B5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0084CF2F" w14:textId="41CE72D6" w:rsidR="003F32B5" w:rsidRPr="00C43471" w:rsidRDefault="003F32B5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20CF11B" w14:textId="7495EAAA" w:rsidR="003F32B5" w:rsidRPr="00C43471" w:rsidRDefault="003F32B5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52" w:type="pct"/>
          </w:tcPr>
          <w:p w14:paraId="458A40AC" w14:textId="15BF231D" w:rsidR="003F32B5" w:rsidRPr="00C43471" w:rsidRDefault="003F32B5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63DFDDBC" w14:textId="648DE74D" w:rsidR="003F32B5" w:rsidRPr="00C43471" w:rsidRDefault="003F32B5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F42979" w:rsidRPr="00C43471" w14:paraId="6934C150" w14:textId="77777777" w:rsidTr="00B11CD2">
        <w:trPr>
          <w:tblHeader/>
        </w:trPr>
        <w:tc>
          <w:tcPr>
            <w:tcW w:w="2149" w:type="pct"/>
          </w:tcPr>
          <w:p w14:paraId="5B2F617E" w14:textId="6AD96290" w:rsidR="00F42979" w:rsidRPr="00C43471" w:rsidRDefault="00F42979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hideMark/>
          </w:tcPr>
          <w:p w14:paraId="1C7439C3" w14:textId="583472B1" w:rsidR="00F42979" w:rsidRPr="00C43471" w:rsidRDefault="00F42979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F32B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4" w:type="pct"/>
          </w:tcPr>
          <w:p w14:paraId="31D8B4CC" w14:textId="3D7E3BCD" w:rsidR="00F42979" w:rsidRPr="00C43471" w:rsidRDefault="00F42979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hideMark/>
          </w:tcPr>
          <w:p w14:paraId="619CD079" w14:textId="5B479299" w:rsidR="00F42979" w:rsidRPr="00C43471" w:rsidRDefault="00F42979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F32B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3" w:type="pct"/>
          </w:tcPr>
          <w:p w14:paraId="57F68E0B" w14:textId="2F1F99EA" w:rsidR="00F42979" w:rsidRPr="00C43471" w:rsidRDefault="00F42979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28B41EE7" w14:textId="385C99FE" w:rsidR="00F42979" w:rsidRPr="00C43471" w:rsidRDefault="00F42979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F32B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2" w:type="pct"/>
          </w:tcPr>
          <w:p w14:paraId="211254C5" w14:textId="71F71A93" w:rsidR="00F42979" w:rsidRPr="00C43471" w:rsidRDefault="00F42979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hideMark/>
          </w:tcPr>
          <w:p w14:paraId="574ABCAB" w14:textId="4CC4F1EF" w:rsidR="00F42979" w:rsidRPr="00C43471" w:rsidRDefault="00F42979" w:rsidP="00B1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F32B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E6143" w:rsidRPr="00C43471" w14:paraId="6EDBBDA7" w14:textId="77777777" w:rsidTr="00B11CD2">
        <w:trPr>
          <w:tblHeader/>
        </w:trPr>
        <w:tc>
          <w:tcPr>
            <w:tcW w:w="2149" w:type="pct"/>
          </w:tcPr>
          <w:p w14:paraId="27E9080F" w14:textId="650024D9" w:rsidR="00EE6143" w:rsidRPr="00C43471" w:rsidRDefault="00EE6143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51" w:type="pct"/>
            <w:gridSpan w:val="7"/>
            <w:hideMark/>
          </w:tcPr>
          <w:p w14:paraId="0423DCD6" w14:textId="77777777" w:rsidR="00EE6143" w:rsidRPr="00C43471" w:rsidRDefault="00EE6143" w:rsidP="00B11CD2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2117" w:rsidRPr="00C43471" w14:paraId="665F0C8F" w14:textId="77777777" w:rsidTr="00B028E0">
        <w:tc>
          <w:tcPr>
            <w:tcW w:w="2149" w:type="pct"/>
            <w:hideMark/>
          </w:tcPr>
          <w:p w14:paraId="7F07AD8B" w14:textId="77777777" w:rsidR="00C82117" w:rsidRPr="00C43471" w:rsidRDefault="00C82117" w:rsidP="00B11CD2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สินค้าระหว่างผลิต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619" w:type="pct"/>
            <w:shd w:val="clear" w:color="auto" w:fill="auto"/>
          </w:tcPr>
          <w:p w14:paraId="778F736D" w14:textId="4B02CF3E" w:rsidR="00C82117" w:rsidRPr="00C43471" w:rsidRDefault="00B70BC6" w:rsidP="00B028E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</w:pPr>
            <w:r w:rsidRPr="00B70BC6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952,953</w:t>
            </w:r>
          </w:p>
        </w:tc>
        <w:tc>
          <w:tcPr>
            <w:tcW w:w="154" w:type="pct"/>
            <w:shd w:val="clear" w:color="auto" w:fill="auto"/>
          </w:tcPr>
          <w:p w14:paraId="554C0C8A" w14:textId="41584F1E" w:rsidR="00C82117" w:rsidRPr="00C43471" w:rsidRDefault="00C82117" w:rsidP="00B028E0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shd w:val="clear" w:color="auto" w:fill="auto"/>
          </w:tcPr>
          <w:p w14:paraId="6189F25B" w14:textId="1EBEB1F0" w:rsidR="00C82117" w:rsidRPr="00C43471" w:rsidRDefault="00C82117" w:rsidP="00B028E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864,513</w:t>
            </w:r>
          </w:p>
        </w:tc>
        <w:tc>
          <w:tcPr>
            <w:tcW w:w="143" w:type="pct"/>
            <w:shd w:val="clear" w:color="auto" w:fill="auto"/>
          </w:tcPr>
          <w:p w14:paraId="0423804D" w14:textId="454F115B" w:rsidR="00C82117" w:rsidRPr="00C43471" w:rsidRDefault="00C82117" w:rsidP="00B028E0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60FDCB62" w14:textId="7DC5F37E" w:rsidR="00C82117" w:rsidRPr="00C43471" w:rsidRDefault="003A1BDF" w:rsidP="00B028E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3A1BDF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855,125</w:t>
            </w:r>
          </w:p>
        </w:tc>
        <w:tc>
          <w:tcPr>
            <w:tcW w:w="152" w:type="pct"/>
            <w:shd w:val="clear" w:color="auto" w:fill="auto"/>
          </w:tcPr>
          <w:p w14:paraId="03705E66" w14:textId="1990E1FB" w:rsidR="00C82117" w:rsidRPr="00C43471" w:rsidRDefault="00C82117" w:rsidP="00B028E0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shd w:val="clear" w:color="auto" w:fill="auto"/>
          </w:tcPr>
          <w:p w14:paraId="08E222D5" w14:textId="51AF9BE6" w:rsidR="00C82117" w:rsidRPr="00C43471" w:rsidRDefault="00C82117" w:rsidP="00B028E0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719,940</w:t>
            </w:r>
          </w:p>
        </w:tc>
      </w:tr>
      <w:tr w:rsidR="00C82117" w:rsidRPr="00C43471" w14:paraId="5308AAB6" w14:textId="77777777" w:rsidTr="00B028E0">
        <w:tc>
          <w:tcPr>
            <w:tcW w:w="2149" w:type="pct"/>
            <w:hideMark/>
          </w:tcPr>
          <w:p w14:paraId="6771B937" w14:textId="77777777" w:rsidR="00C82117" w:rsidRPr="00C43471" w:rsidRDefault="00C82117" w:rsidP="00B11CD2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19" w:type="pct"/>
            <w:shd w:val="clear" w:color="auto" w:fill="auto"/>
          </w:tcPr>
          <w:p w14:paraId="4C5A9534" w14:textId="1018AF1C" w:rsidR="00C82117" w:rsidRPr="007F177A" w:rsidRDefault="00B70BC6" w:rsidP="00B028E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val="en-US" w:bidi="th-TH"/>
              </w:rPr>
            </w:pPr>
            <w:r w:rsidRPr="00B70BC6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1,337,674</w:t>
            </w:r>
          </w:p>
        </w:tc>
        <w:tc>
          <w:tcPr>
            <w:tcW w:w="154" w:type="pct"/>
            <w:shd w:val="clear" w:color="auto" w:fill="auto"/>
          </w:tcPr>
          <w:p w14:paraId="4A1AD889" w14:textId="026A5121" w:rsidR="00C82117" w:rsidRPr="00C43471" w:rsidRDefault="00C82117" w:rsidP="00B028E0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shd w:val="clear" w:color="auto" w:fill="auto"/>
          </w:tcPr>
          <w:p w14:paraId="02F1E826" w14:textId="304AE85F" w:rsidR="00C82117" w:rsidRPr="00C43471" w:rsidRDefault="00C82117" w:rsidP="00B028E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1,531,811</w:t>
            </w:r>
          </w:p>
        </w:tc>
        <w:tc>
          <w:tcPr>
            <w:tcW w:w="143" w:type="pct"/>
            <w:shd w:val="clear" w:color="auto" w:fill="auto"/>
          </w:tcPr>
          <w:p w14:paraId="1563AE42" w14:textId="2363096E" w:rsidR="00C82117" w:rsidRPr="00C43471" w:rsidRDefault="00C82117" w:rsidP="00B028E0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2C20D327" w14:textId="4A304A5D" w:rsidR="00C82117" w:rsidRPr="00C43471" w:rsidRDefault="003A1BDF" w:rsidP="00B028E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bidi="th-TH"/>
              </w:rPr>
            </w:pPr>
            <w:r w:rsidRPr="003A1BDF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1,291,086</w:t>
            </w:r>
          </w:p>
        </w:tc>
        <w:tc>
          <w:tcPr>
            <w:tcW w:w="152" w:type="pct"/>
            <w:shd w:val="clear" w:color="auto" w:fill="auto"/>
          </w:tcPr>
          <w:p w14:paraId="025139FE" w14:textId="078BF2A4" w:rsidR="00C82117" w:rsidRPr="00C43471" w:rsidRDefault="00C82117" w:rsidP="00B028E0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shd w:val="clear" w:color="auto" w:fill="auto"/>
          </w:tcPr>
          <w:p w14:paraId="012A68F2" w14:textId="6FC4674C" w:rsidR="00C82117" w:rsidRPr="00C43471" w:rsidRDefault="00C82117" w:rsidP="00B028E0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1,462,855</w:t>
            </w:r>
          </w:p>
        </w:tc>
      </w:tr>
      <w:tr w:rsidR="00C82117" w:rsidRPr="00C43471" w14:paraId="172B782D" w14:textId="77777777" w:rsidTr="00B028E0">
        <w:tc>
          <w:tcPr>
            <w:tcW w:w="2149" w:type="pct"/>
          </w:tcPr>
          <w:p w14:paraId="0E89EBB2" w14:textId="77777777" w:rsidR="00C82117" w:rsidRPr="00C43471" w:rsidRDefault="00C82117" w:rsidP="00B11CD2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19" w:type="pct"/>
            <w:shd w:val="clear" w:color="auto" w:fill="auto"/>
          </w:tcPr>
          <w:p w14:paraId="61D8E037" w14:textId="79B52540" w:rsidR="00C82117" w:rsidRPr="00C43471" w:rsidRDefault="00B70BC6" w:rsidP="00B028E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B70BC6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205,108</w:t>
            </w:r>
          </w:p>
        </w:tc>
        <w:tc>
          <w:tcPr>
            <w:tcW w:w="154" w:type="pct"/>
            <w:shd w:val="clear" w:color="auto" w:fill="auto"/>
          </w:tcPr>
          <w:p w14:paraId="581E859B" w14:textId="7E0B475E" w:rsidR="00C82117" w:rsidRPr="00C43471" w:rsidRDefault="00C82117" w:rsidP="00B028E0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shd w:val="clear" w:color="auto" w:fill="auto"/>
          </w:tcPr>
          <w:p w14:paraId="25F86D2B" w14:textId="47002EE1" w:rsidR="00C82117" w:rsidRPr="00C43471" w:rsidRDefault="00C82117" w:rsidP="00B028E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262,946</w:t>
            </w:r>
          </w:p>
        </w:tc>
        <w:tc>
          <w:tcPr>
            <w:tcW w:w="143" w:type="pct"/>
            <w:shd w:val="clear" w:color="auto" w:fill="auto"/>
          </w:tcPr>
          <w:p w14:paraId="4680C6A3" w14:textId="3ECC1AED" w:rsidR="00C82117" w:rsidRPr="00C43471" w:rsidRDefault="00C82117" w:rsidP="00B028E0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55514802" w14:textId="73F27274" w:rsidR="00C82117" w:rsidRPr="00C43471" w:rsidRDefault="003A1BDF" w:rsidP="00B028E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3A1BDF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131,320</w:t>
            </w:r>
          </w:p>
        </w:tc>
        <w:tc>
          <w:tcPr>
            <w:tcW w:w="152" w:type="pct"/>
            <w:shd w:val="clear" w:color="auto" w:fill="auto"/>
          </w:tcPr>
          <w:p w14:paraId="2A446B0A" w14:textId="79745CF8" w:rsidR="00C82117" w:rsidRPr="00C43471" w:rsidRDefault="00C82117" w:rsidP="00B028E0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shd w:val="clear" w:color="auto" w:fill="auto"/>
          </w:tcPr>
          <w:p w14:paraId="1DCB3135" w14:textId="2CC5EA34" w:rsidR="00C82117" w:rsidRPr="00C43471" w:rsidRDefault="00C82117" w:rsidP="00B028E0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131,025</w:t>
            </w:r>
          </w:p>
        </w:tc>
      </w:tr>
      <w:tr w:rsidR="00C82117" w:rsidRPr="00C43471" w14:paraId="44C104FD" w14:textId="77777777" w:rsidTr="00B028E0">
        <w:tc>
          <w:tcPr>
            <w:tcW w:w="2149" w:type="pct"/>
            <w:hideMark/>
          </w:tcPr>
          <w:p w14:paraId="79AE197B" w14:textId="77777777" w:rsidR="00C82117" w:rsidRPr="00C43471" w:rsidRDefault="00C82117" w:rsidP="00B11CD2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47DC4" w14:textId="37F21322" w:rsidR="00C82117" w:rsidRPr="00C43471" w:rsidRDefault="00B70BC6" w:rsidP="00B028E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B70BC6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121,459</w:t>
            </w:r>
          </w:p>
        </w:tc>
        <w:tc>
          <w:tcPr>
            <w:tcW w:w="154" w:type="pct"/>
            <w:shd w:val="clear" w:color="auto" w:fill="auto"/>
          </w:tcPr>
          <w:p w14:paraId="5C799EF8" w14:textId="15EA6FBB" w:rsidR="00C82117" w:rsidRPr="00C43471" w:rsidRDefault="00C82117" w:rsidP="00B028E0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476F8" w14:textId="17BC29CB" w:rsidR="00C82117" w:rsidRPr="00C43471" w:rsidRDefault="00C82117" w:rsidP="00B028E0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69,308</w:t>
            </w:r>
          </w:p>
        </w:tc>
        <w:tc>
          <w:tcPr>
            <w:tcW w:w="143" w:type="pct"/>
            <w:shd w:val="clear" w:color="auto" w:fill="auto"/>
          </w:tcPr>
          <w:p w14:paraId="31E4F0FF" w14:textId="58B61A46" w:rsidR="00C82117" w:rsidRPr="00C43471" w:rsidRDefault="00C82117" w:rsidP="00B028E0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E2581" w14:textId="62741088" w:rsidR="00C82117" w:rsidRPr="00C43471" w:rsidRDefault="003A1BDF" w:rsidP="00B028E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3A1BDF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121,459</w:t>
            </w:r>
          </w:p>
        </w:tc>
        <w:tc>
          <w:tcPr>
            <w:tcW w:w="152" w:type="pct"/>
            <w:shd w:val="clear" w:color="auto" w:fill="auto"/>
          </w:tcPr>
          <w:p w14:paraId="4EF1888D" w14:textId="5DAB6D67" w:rsidR="00C82117" w:rsidRPr="00C43471" w:rsidRDefault="00C82117" w:rsidP="00B028E0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05607" w14:textId="5B91D7D7" w:rsidR="00C82117" w:rsidRPr="00C43471" w:rsidRDefault="00C82117" w:rsidP="00B028E0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69,308</w:t>
            </w:r>
          </w:p>
        </w:tc>
      </w:tr>
      <w:tr w:rsidR="00C82117" w:rsidRPr="00C43471" w14:paraId="62EA9FD0" w14:textId="77777777" w:rsidTr="00000253">
        <w:trPr>
          <w:trHeight w:val="445"/>
        </w:trPr>
        <w:tc>
          <w:tcPr>
            <w:tcW w:w="2149" w:type="pct"/>
            <w:hideMark/>
          </w:tcPr>
          <w:p w14:paraId="3BE92B76" w14:textId="77777777" w:rsidR="00C82117" w:rsidRPr="00C43471" w:rsidRDefault="00C82117" w:rsidP="005813D8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3E3C8E" w14:textId="2EACA62D" w:rsidR="00C82117" w:rsidRPr="00C43471" w:rsidRDefault="00B70BC6" w:rsidP="00C8211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B70BC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2,617,194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BA5F12D" w14:textId="24A0516F" w:rsidR="00C82117" w:rsidRPr="00C43471" w:rsidRDefault="00C82117" w:rsidP="00C82117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21F9CD" w14:textId="06F5B261" w:rsidR="00C82117" w:rsidRPr="00C43471" w:rsidRDefault="00C82117" w:rsidP="00C8211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2,728,578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A791EFD" w14:textId="270FFDCD" w:rsidR="00C82117" w:rsidRPr="00C43471" w:rsidRDefault="00C82117" w:rsidP="00C82117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A6B0F2" w14:textId="02D9668C" w:rsidR="00C82117" w:rsidRPr="00C43471" w:rsidRDefault="003A1BDF" w:rsidP="00C821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3A1BDF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2,398,990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CDEF002" w14:textId="388F9C33" w:rsidR="00C82117" w:rsidRPr="00C43471" w:rsidRDefault="00C82117" w:rsidP="00C82117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AA4A21" w14:textId="261968AA" w:rsidR="00C82117" w:rsidRPr="00C43471" w:rsidRDefault="00C82117" w:rsidP="00C82117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2,383,128</w:t>
            </w:r>
          </w:p>
        </w:tc>
      </w:tr>
      <w:tr w:rsidR="006370C8" w:rsidRPr="006370C8" w14:paraId="203D8FC3" w14:textId="77777777" w:rsidTr="00000253">
        <w:trPr>
          <w:trHeight w:val="445"/>
        </w:trPr>
        <w:tc>
          <w:tcPr>
            <w:tcW w:w="2149" w:type="pct"/>
          </w:tcPr>
          <w:p w14:paraId="12D3AAED" w14:textId="77777777" w:rsidR="006370C8" w:rsidRPr="006370C8" w:rsidRDefault="006370C8" w:rsidP="00B11CD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50F347" w14:textId="77777777" w:rsidR="006370C8" w:rsidRPr="006370C8" w:rsidRDefault="006370C8" w:rsidP="00C8211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0591D8F1" w14:textId="77777777" w:rsidR="006370C8" w:rsidRPr="006370C8" w:rsidRDefault="006370C8" w:rsidP="00C82117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C497A" w14:textId="77777777" w:rsidR="006370C8" w:rsidRPr="006370C8" w:rsidRDefault="006370C8" w:rsidP="00C8211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EDBA270" w14:textId="77777777" w:rsidR="006370C8" w:rsidRPr="006370C8" w:rsidRDefault="006370C8" w:rsidP="00C82117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F389B6" w14:textId="77777777" w:rsidR="006370C8" w:rsidRPr="006370C8" w:rsidRDefault="006370C8" w:rsidP="00C821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6BF70207" w14:textId="77777777" w:rsidR="006370C8" w:rsidRPr="006370C8" w:rsidRDefault="006370C8" w:rsidP="00C82117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5AA92" w14:textId="77777777" w:rsidR="006370C8" w:rsidRPr="006370C8" w:rsidRDefault="006370C8" w:rsidP="00C82117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534ACD" w:rsidRPr="006370C8" w14:paraId="601C6019" w14:textId="77777777" w:rsidTr="008438D1">
        <w:trPr>
          <w:trHeight w:val="317"/>
        </w:trPr>
        <w:tc>
          <w:tcPr>
            <w:tcW w:w="2149" w:type="pct"/>
            <w:shd w:val="clear" w:color="auto" w:fill="auto"/>
          </w:tcPr>
          <w:p w14:paraId="3768F32F" w14:textId="64402B00" w:rsidR="00534ACD" w:rsidRPr="006370C8" w:rsidRDefault="00E54E38" w:rsidP="00B11CD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054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DB054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85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0F37EEE8" w14:textId="5187355B" w:rsidR="00534ACD" w:rsidRPr="006370C8" w:rsidRDefault="00534ACD" w:rsidP="003B1E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FD4F0D4" w14:textId="77777777" w:rsidR="00534ACD" w:rsidRPr="006370C8" w:rsidRDefault="00534ACD" w:rsidP="003B1EF0">
            <w:pPr>
              <w:tabs>
                <w:tab w:val="left" w:pos="720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323" w:type="pct"/>
            <w:gridSpan w:val="3"/>
            <w:tcBorders>
              <w:left w:val="nil"/>
              <w:right w:val="nil"/>
            </w:tcBorders>
            <w:shd w:val="clear" w:color="auto" w:fill="auto"/>
          </w:tcPr>
          <w:p w14:paraId="75372892" w14:textId="2A5CAF09" w:rsidR="00534ACD" w:rsidRPr="006370C8" w:rsidRDefault="00534ACD" w:rsidP="003B1E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1EF0" w:rsidRPr="006370C8" w14:paraId="1FC3E7F2" w14:textId="77777777" w:rsidTr="008438D1">
        <w:trPr>
          <w:trHeight w:val="362"/>
        </w:trPr>
        <w:tc>
          <w:tcPr>
            <w:tcW w:w="2149" w:type="pct"/>
            <w:shd w:val="clear" w:color="auto" w:fill="auto"/>
          </w:tcPr>
          <w:p w14:paraId="7187A3BC" w14:textId="77777777" w:rsidR="003B1EF0" w:rsidRPr="006370C8" w:rsidRDefault="003B1EF0" w:rsidP="003B1EF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  <w:shd w:val="clear" w:color="auto" w:fill="auto"/>
          </w:tcPr>
          <w:p w14:paraId="7BA15230" w14:textId="14685FCA" w:rsidR="003B1EF0" w:rsidRPr="006370C8" w:rsidRDefault="003B1EF0" w:rsidP="003B1E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4" w:type="pct"/>
            <w:shd w:val="clear" w:color="auto" w:fill="auto"/>
          </w:tcPr>
          <w:p w14:paraId="76DAF50B" w14:textId="77777777" w:rsidR="003B1EF0" w:rsidRPr="006370C8" w:rsidRDefault="003B1EF0" w:rsidP="003B1EF0">
            <w:pPr>
              <w:tabs>
                <w:tab w:val="left" w:pos="720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shd w:val="clear" w:color="auto" w:fill="auto"/>
          </w:tcPr>
          <w:p w14:paraId="48F79FB5" w14:textId="79745688" w:rsidR="003B1EF0" w:rsidRPr="006370C8" w:rsidRDefault="003B1EF0" w:rsidP="003B1E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5EB6AE35" w14:textId="77777777" w:rsidR="003B1EF0" w:rsidRPr="006370C8" w:rsidRDefault="003B1EF0" w:rsidP="003B1EF0">
            <w:pPr>
              <w:tabs>
                <w:tab w:val="left" w:pos="720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shd w:val="clear" w:color="auto" w:fill="auto"/>
          </w:tcPr>
          <w:p w14:paraId="2145FDB9" w14:textId="6C14CD18" w:rsidR="003B1EF0" w:rsidRPr="006370C8" w:rsidRDefault="003B1EF0" w:rsidP="003B1E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2" w:type="pct"/>
            <w:shd w:val="clear" w:color="auto" w:fill="auto"/>
          </w:tcPr>
          <w:p w14:paraId="15236D37" w14:textId="77777777" w:rsidR="003B1EF0" w:rsidRPr="006370C8" w:rsidRDefault="003B1EF0" w:rsidP="003B1EF0">
            <w:pPr>
              <w:tabs>
                <w:tab w:val="left" w:pos="720"/>
                <w:tab w:val="decimal" w:pos="948"/>
              </w:tabs>
              <w:ind w:right="-195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</w:tcPr>
          <w:p w14:paraId="0B2183A4" w14:textId="68059E0C" w:rsidR="003B1EF0" w:rsidRPr="006370C8" w:rsidRDefault="003B1EF0" w:rsidP="003B1E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11CD2" w:rsidRPr="006370C8" w14:paraId="176F3E1A" w14:textId="77777777" w:rsidTr="008438D1">
        <w:trPr>
          <w:trHeight w:val="344"/>
        </w:trPr>
        <w:tc>
          <w:tcPr>
            <w:tcW w:w="2149" w:type="pct"/>
            <w:shd w:val="clear" w:color="auto" w:fill="auto"/>
          </w:tcPr>
          <w:p w14:paraId="124D3271" w14:textId="77777777" w:rsidR="00B11CD2" w:rsidRPr="006370C8" w:rsidRDefault="00B11CD2" w:rsidP="00B11CD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51" w:type="pct"/>
            <w:gridSpan w:val="7"/>
            <w:tcBorders>
              <w:left w:val="nil"/>
              <w:right w:val="nil"/>
            </w:tcBorders>
            <w:shd w:val="clear" w:color="auto" w:fill="auto"/>
          </w:tcPr>
          <w:p w14:paraId="24818244" w14:textId="28FEE4FA" w:rsidR="00B11CD2" w:rsidRPr="006370C8" w:rsidRDefault="00B11CD2" w:rsidP="003B1EF0">
            <w:pPr>
              <w:pStyle w:val="acctfourfigures"/>
              <w:tabs>
                <w:tab w:val="clear" w:pos="765"/>
              </w:tabs>
              <w:spacing w:line="240" w:lineRule="atLeast"/>
              <w:ind w:left="-79" w:right="-112"/>
              <w:jc w:val="center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B3D19" w:rsidRPr="006370C8" w14:paraId="0619C17F" w14:textId="77777777" w:rsidTr="008438D1">
        <w:trPr>
          <w:trHeight w:val="389"/>
        </w:trPr>
        <w:tc>
          <w:tcPr>
            <w:tcW w:w="2149" w:type="pct"/>
            <w:shd w:val="clear" w:color="auto" w:fill="auto"/>
          </w:tcPr>
          <w:p w14:paraId="647FD8ED" w14:textId="28A13D89" w:rsidR="002B3D19" w:rsidRPr="006370C8" w:rsidRDefault="002B3D19" w:rsidP="00B11CD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ต้นทุนขายของสินค้าคงเหลือที่บันทึกรวม</w:t>
            </w:r>
          </w:p>
        </w:tc>
        <w:tc>
          <w:tcPr>
            <w:tcW w:w="6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1F7A8" w14:textId="77777777" w:rsidR="002B3D19" w:rsidRPr="006370C8" w:rsidRDefault="002B3D19" w:rsidP="002B3D1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2176AFAA" w14:textId="77777777" w:rsidR="002B3D19" w:rsidRPr="006370C8" w:rsidRDefault="002B3D19" w:rsidP="002B3D19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DD91C" w14:textId="77777777" w:rsidR="002B3D19" w:rsidRPr="006370C8" w:rsidRDefault="002B3D19" w:rsidP="002B3D1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CBEE489" w14:textId="77777777" w:rsidR="002B3D19" w:rsidRPr="006370C8" w:rsidRDefault="002B3D19" w:rsidP="002B3D19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21BAE" w14:textId="77777777" w:rsidR="002B3D19" w:rsidRPr="006370C8" w:rsidRDefault="002B3D19" w:rsidP="002B3D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02FCE018" w14:textId="77777777" w:rsidR="002B3D19" w:rsidRPr="006370C8" w:rsidRDefault="002B3D19" w:rsidP="002B3D19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DB230" w14:textId="77777777" w:rsidR="002B3D19" w:rsidRPr="006370C8" w:rsidRDefault="002B3D19" w:rsidP="002B3D19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2B3D19" w:rsidRPr="006370C8" w14:paraId="4F7E2751" w14:textId="77777777" w:rsidTr="008438D1">
        <w:trPr>
          <w:trHeight w:val="362"/>
        </w:trPr>
        <w:tc>
          <w:tcPr>
            <w:tcW w:w="2149" w:type="pct"/>
            <w:shd w:val="clear" w:color="auto" w:fill="auto"/>
          </w:tcPr>
          <w:p w14:paraId="6997CA4E" w14:textId="4CC2860A" w:rsidR="002B3D19" w:rsidRPr="006370C8" w:rsidRDefault="002B3D19" w:rsidP="00B11CD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ในบัญชีต้นทุนขายและการให้บริการ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8F889" w14:textId="77777777" w:rsidR="002B3D19" w:rsidRPr="006370C8" w:rsidRDefault="002B3D19" w:rsidP="002B3D1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47A396AE" w14:textId="77777777" w:rsidR="002B3D19" w:rsidRPr="006370C8" w:rsidRDefault="002B3D19" w:rsidP="002B3D19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8753D" w14:textId="77777777" w:rsidR="002B3D19" w:rsidRPr="006370C8" w:rsidRDefault="002B3D19" w:rsidP="002B3D1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01691CF" w14:textId="77777777" w:rsidR="002B3D19" w:rsidRPr="006370C8" w:rsidRDefault="002B3D19" w:rsidP="002B3D19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47435" w14:textId="77777777" w:rsidR="002B3D19" w:rsidRPr="006370C8" w:rsidRDefault="002B3D19" w:rsidP="002B3D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134B166F" w14:textId="77777777" w:rsidR="002B3D19" w:rsidRPr="006370C8" w:rsidRDefault="002B3D19" w:rsidP="002B3D19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8597F" w14:textId="77777777" w:rsidR="002B3D19" w:rsidRPr="006370C8" w:rsidRDefault="002B3D19" w:rsidP="002B3D19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2B3D19" w:rsidRPr="006370C8" w14:paraId="303FDFE0" w14:textId="77777777" w:rsidTr="008438D1">
        <w:trPr>
          <w:trHeight w:val="425"/>
        </w:trPr>
        <w:tc>
          <w:tcPr>
            <w:tcW w:w="2149" w:type="pct"/>
            <w:shd w:val="clear" w:color="auto" w:fill="auto"/>
          </w:tcPr>
          <w:p w14:paraId="59B73F14" w14:textId="5D9CFC3B" w:rsidR="002B3D19" w:rsidRPr="006370C8" w:rsidRDefault="002B3D19" w:rsidP="00B11CD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และต้นทุนงานตามสัญญา</w:t>
            </w:r>
          </w:p>
        </w:tc>
        <w:tc>
          <w:tcPr>
            <w:tcW w:w="6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BB9C8" w14:textId="77777777" w:rsidR="002B3D19" w:rsidRPr="006370C8" w:rsidRDefault="002B3D19" w:rsidP="002B3D1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05130D7E" w14:textId="77777777" w:rsidR="002B3D19" w:rsidRPr="006370C8" w:rsidRDefault="002B3D19" w:rsidP="002B3D19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95A76" w14:textId="77777777" w:rsidR="002B3D19" w:rsidRPr="006370C8" w:rsidRDefault="002B3D19" w:rsidP="002B3D1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71049D7" w14:textId="77777777" w:rsidR="002B3D19" w:rsidRPr="006370C8" w:rsidRDefault="002B3D19" w:rsidP="002B3D19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DA94D" w14:textId="77777777" w:rsidR="002B3D19" w:rsidRPr="006370C8" w:rsidRDefault="002B3D19" w:rsidP="002B3D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1684D3E7" w14:textId="77777777" w:rsidR="002B3D19" w:rsidRPr="006370C8" w:rsidRDefault="002B3D19" w:rsidP="002B3D19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2122C" w14:textId="77777777" w:rsidR="002B3D19" w:rsidRPr="006370C8" w:rsidRDefault="002B3D19" w:rsidP="002B3D19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</w:p>
        </w:tc>
      </w:tr>
      <w:tr w:rsidR="000903BF" w:rsidRPr="006370C8" w14:paraId="29669AA5" w14:textId="77777777" w:rsidTr="008438D1">
        <w:trPr>
          <w:trHeight w:val="362"/>
        </w:trPr>
        <w:tc>
          <w:tcPr>
            <w:tcW w:w="2149" w:type="pct"/>
            <w:shd w:val="clear" w:color="auto" w:fill="auto"/>
          </w:tcPr>
          <w:p w14:paraId="6FC6E14E" w14:textId="6A855207" w:rsidR="000903BF" w:rsidRPr="006370C8" w:rsidRDefault="000903BF" w:rsidP="00B11CD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-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E6260" w14:textId="624B354F" w:rsidR="000903BF" w:rsidRPr="006370C8" w:rsidRDefault="0008110F" w:rsidP="003C0EE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08110F">
              <w:rPr>
                <w:rFonts w:asciiTheme="minorBidi" w:eastAsia="Cordia New" w:hAnsiTheme="minorBidi" w:cstheme="minorBidi"/>
                <w:sz w:val="28"/>
                <w:szCs w:val="28"/>
              </w:rPr>
              <w:t>1,061,519</w:t>
            </w:r>
          </w:p>
        </w:tc>
        <w:tc>
          <w:tcPr>
            <w:tcW w:w="154" w:type="pct"/>
            <w:shd w:val="clear" w:color="auto" w:fill="auto"/>
          </w:tcPr>
          <w:p w14:paraId="11D0CC3A" w14:textId="77777777" w:rsidR="000903BF" w:rsidRPr="006370C8" w:rsidRDefault="000903BF" w:rsidP="003C0EE4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78E43" w14:textId="5C94CD47" w:rsidR="000903BF" w:rsidRPr="006370C8" w:rsidRDefault="006027F2" w:rsidP="003C0EE4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027F2">
              <w:rPr>
                <w:rFonts w:asciiTheme="minorBidi" w:eastAsia="Cordia New" w:hAnsiTheme="minorBidi" w:cstheme="minorBidi"/>
                <w:sz w:val="28"/>
                <w:szCs w:val="28"/>
              </w:rPr>
              <w:t>1,143,897</w:t>
            </w:r>
          </w:p>
        </w:tc>
        <w:tc>
          <w:tcPr>
            <w:tcW w:w="143" w:type="pct"/>
            <w:shd w:val="clear" w:color="auto" w:fill="auto"/>
          </w:tcPr>
          <w:p w14:paraId="785954DD" w14:textId="77777777" w:rsidR="000903BF" w:rsidRPr="006370C8" w:rsidRDefault="000903BF" w:rsidP="003C0EE4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988CA" w14:textId="227BAB0B" w:rsidR="000903BF" w:rsidRPr="006370C8" w:rsidRDefault="00D34822" w:rsidP="003C0EE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D34822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1,103,269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6CA17370" w14:textId="77777777" w:rsidR="000903BF" w:rsidRPr="006370C8" w:rsidRDefault="000903BF" w:rsidP="000903BF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68986" w14:textId="7776E14F" w:rsidR="000903BF" w:rsidRPr="006370C8" w:rsidRDefault="006027F2" w:rsidP="000903B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6027F2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1,178,272</w:t>
            </w:r>
          </w:p>
        </w:tc>
      </w:tr>
      <w:tr w:rsidR="000903BF" w:rsidRPr="006370C8" w14:paraId="23A514C2" w14:textId="77777777" w:rsidTr="008438D1">
        <w:trPr>
          <w:trHeight w:val="445"/>
        </w:trPr>
        <w:tc>
          <w:tcPr>
            <w:tcW w:w="2149" w:type="pct"/>
            <w:shd w:val="clear" w:color="auto" w:fill="auto"/>
            <w:vAlign w:val="bottom"/>
          </w:tcPr>
          <w:p w14:paraId="0014E354" w14:textId="17A8B448" w:rsidR="000903BF" w:rsidRPr="006370C8" w:rsidRDefault="000903BF" w:rsidP="00B11CD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61D034" w14:textId="3FE0CFF9" w:rsidR="000903BF" w:rsidRPr="0008110F" w:rsidRDefault="0008110F" w:rsidP="000903BF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08110F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1,061,519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F7D27B2" w14:textId="77777777" w:rsidR="000903BF" w:rsidRPr="006370C8" w:rsidRDefault="000903BF" w:rsidP="000903BF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689FBF" w14:textId="7CF08E4E" w:rsidR="000903BF" w:rsidRPr="006370C8" w:rsidRDefault="006027F2" w:rsidP="000903BF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027F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1,143,897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BC5322F" w14:textId="77777777" w:rsidR="000903BF" w:rsidRPr="006370C8" w:rsidRDefault="000903BF" w:rsidP="000903BF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32012" w14:textId="5903E44A" w:rsidR="000903BF" w:rsidRPr="00D34822" w:rsidRDefault="00D34822" w:rsidP="000903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D3482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1,103,269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9923B10" w14:textId="77777777" w:rsidR="000903BF" w:rsidRPr="006370C8" w:rsidRDefault="000903BF" w:rsidP="000903BF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F0BD8F" w14:textId="286EDC20" w:rsidR="000903BF" w:rsidRPr="009A18FD" w:rsidRDefault="006027F2" w:rsidP="000903B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</w:pPr>
            <w:r w:rsidRPr="006027F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1,178,272</w:t>
            </w:r>
          </w:p>
        </w:tc>
      </w:tr>
    </w:tbl>
    <w:p w14:paraId="5D6B6EF8" w14:textId="36C7B2D7" w:rsidR="00A061B0" w:rsidRPr="00C43471" w:rsidRDefault="00A061B0" w:rsidP="00E74605">
      <w:pPr>
        <w:jc w:val="thaiDistribute"/>
        <w:rPr>
          <w:rFonts w:asciiTheme="minorBidi" w:eastAsia="Cordia New" w:hAnsiTheme="minorBidi" w:cstheme="minorBidi"/>
          <w:sz w:val="28"/>
          <w:szCs w:val="28"/>
          <w:cs/>
        </w:rPr>
        <w:sectPr w:rsidR="00A061B0" w:rsidRPr="00C43471" w:rsidSect="00B0045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9"/>
          <w:cols w:space="720"/>
          <w:docGrid w:linePitch="360"/>
        </w:sectPr>
      </w:pPr>
    </w:p>
    <w:p w14:paraId="6635FB12" w14:textId="77777777" w:rsidR="006045B8" w:rsidRPr="00C43471" w:rsidRDefault="006045B8" w:rsidP="008F5C6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เงินลงทุนในบริษัทย่อย </w:t>
      </w:r>
    </w:p>
    <w:p w14:paraId="555827C5" w14:textId="77777777" w:rsidR="00F10FBE" w:rsidRPr="00C43471" w:rsidRDefault="00F10FBE" w:rsidP="00F10FBE">
      <w:pPr>
        <w:rPr>
          <w:rFonts w:asciiTheme="minorBidi" w:hAnsiTheme="minorBidi" w:cstheme="minorBidi"/>
        </w:rPr>
      </w:pPr>
    </w:p>
    <w:p w14:paraId="35191EF8" w14:textId="6CC0A438" w:rsidR="00F268DA" w:rsidRPr="00C43471" w:rsidRDefault="007A5F01" w:rsidP="00F268DA">
      <w:pPr>
        <w:ind w:left="540" w:hanging="180"/>
        <w:jc w:val="thaiDistribute"/>
        <w:rPr>
          <w:rFonts w:asciiTheme="minorBidi" w:hAnsiTheme="minorBidi" w:cstheme="minorBidi"/>
        </w:rPr>
      </w:pPr>
      <w:r>
        <w:rPr>
          <w:rFonts w:asciiTheme="minorBidi" w:eastAsia="Cordia New" w:hAnsiTheme="minorBidi" w:cstheme="minorBidi"/>
          <w:sz w:val="28"/>
          <w:szCs w:val="28"/>
        </w:rPr>
        <w:t xml:space="preserve">    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เงินลงทุนในบริษัทย่อยในงบการเงินเฉพาะกิจการซึ่งแสดงในยอดตามวิธีราคาทุน ณ วันที่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3</w:t>
      </w:r>
      <w:r w:rsidR="003F32B5">
        <w:rPr>
          <w:rFonts w:asciiTheme="minorBidi" w:eastAsia="Cordia New" w:hAnsiTheme="minorBidi" w:cstheme="minorBidi"/>
          <w:sz w:val="28"/>
          <w:szCs w:val="28"/>
        </w:rPr>
        <w:t>1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3F32B5">
        <w:rPr>
          <w:rFonts w:asciiTheme="minorBidi" w:eastAsia="Cordia New" w:hAnsiTheme="minorBidi" w:cstheme="minorBidi" w:hint="cs"/>
          <w:sz w:val="28"/>
          <w:szCs w:val="28"/>
          <w:cs/>
        </w:rPr>
        <w:t>มีนาคม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3F32B5">
        <w:rPr>
          <w:rFonts w:asciiTheme="minorBidi" w:eastAsia="Cordia New" w:hAnsiTheme="minorBidi" w:cstheme="minorBidi"/>
          <w:sz w:val="28"/>
          <w:szCs w:val="28"/>
        </w:rPr>
        <w:t>8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31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ธันวาคม </w:t>
      </w:r>
      <w:r w:rsidR="00F268DA" w:rsidRPr="00C43471">
        <w:rPr>
          <w:rFonts w:asciiTheme="minorBidi" w:eastAsia="Cordia New" w:hAnsiTheme="minorBidi" w:cstheme="minorBidi"/>
          <w:sz w:val="28"/>
          <w:szCs w:val="28"/>
        </w:rPr>
        <w:t>256</w:t>
      </w:r>
      <w:r w:rsidR="003F32B5">
        <w:rPr>
          <w:rFonts w:asciiTheme="minorBidi" w:eastAsia="Cordia New" w:hAnsiTheme="minorBidi" w:cstheme="minorBidi"/>
          <w:sz w:val="28"/>
          <w:szCs w:val="28"/>
        </w:rPr>
        <w:t>7</w:t>
      </w:r>
      <w:r w:rsidR="00F268DA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มีดังนี้</w:t>
      </w:r>
    </w:p>
    <w:p w14:paraId="1F0C2079" w14:textId="0564963E" w:rsidR="006045B8" w:rsidRDefault="006045B8" w:rsidP="00651C7A">
      <w:pPr>
        <w:pStyle w:val="ListParagraph"/>
        <w:tabs>
          <w:tab w:val="left" w:pos="540"/>
          <w:tab w:val="left" w:pos="1080"/>
        </w:tabs>
        <w:spacing w:line="240" w:lineRule="auto"/>
        <w:ind w:left="702" w:right="29" w:hanging="162"/>
        <w:rPr>
          <w:rFonts w:asciiTheme="minorBidi" w:hAnsiTheme="minorBidi" w:cstheme="minorBidi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1476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720"/>
        <w:gridCol w:w="180"/>
        <w:gridCol w:w="720"/>
        <w:gridCol w:w="180"/>
        <w:gridCol w:w="1170"/>
        <w:gridCol w:w="180"/>
        <w:gridCol w:w="1154"/>
        <w:gridCol w:w="178"/>
        <w:gridCol w:w="815"/>
        <w:gridCol w:w="179"/>
        <w:gridCol w:w="813"/>
        <w:gridCol w:w="178"/>
        <w:gridCol w:w="783"/>
        <w:gridCol w:w="181"/>
        <w:gridCol w:w="727"/>
        <w:gridCol w:w="180"/>
        <w:gridCol w:w="805"/>
        <w:gridCol w:w="185"/>
        <w:gridCol w:w="810"/>
        <w:gridCol w:w="180"/>
        <w:gridCol w:w="720"/>
        <w:gridCol w:w="270"/>
        <w:gridCol w:w="932"/>
      </w:tblGrid>
      <w:tr w:rsidR="00E402CA" w:rsidRPr="00E36E38" w14:paraId="6F4CB6D4" w14:textId="77777777" w:rsidTr="00700D51">
        <w:trPr>
          <w:cantSplit/>
          <w:trHeight w:val="288"/>
          <w:tblHeader/>
        </w:trPr>
        <w:tc>
          <w:tcPr>
            <w:tcW w:w="1800" w:type="dxa"/>
            <w:vAlign w:val="bottom"/>
          </w:tcPr>
          <w:p w14:paraId="68D19D70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91C9C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bottom w:val="nil"/>
            </w:tcBorders>
            <w:vAlign w:val="bottom"/>
          </w:tcPr>
          <w:p w14:paraId="0FF7777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3AF00B3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bottom w:val="nil"/>
            </w:tcBorders>
            <w:vAlign w:val="bottom"/>
          </w:tcPr>
          <w:p w14:paraId="0BBA9F2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117889F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58" w:type="dxa"/>
            <w:gridSpan w:val="15"/>
            <w:tcBorders>
              <w:bottom w:val="nil"/>
            </w:tcBorders>
          </w:tcPr>
          <w:p w14:paraId="58527B30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402CA" w:rsidRPr="00E36E38" w14:paraId="26F8AECF" w14:textId="77777777" w:rsidTr="00700D51">
        <w:trPr>
          <w:cantSplit/>
          <w:trHeight w:val="549"/>
          <w:tblHeader/>
        </w:trPr>
        <w:tc>
          <w:tcPr>
            <w:tcW w:w="1800" w:type="dxa"/>
            <w:vAlign w:val="bottom"/>
          </w:tcPr>
          <w:p w14:paraId="6D0ECD69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EB32A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620" w:type="dxa"/>
            <w:gridSpan w:val="3"/>
            <w:tcBorders>
              <w:top w:val="nil"/>
              <w:bottom w:val="nil"/>
            </w:tcBorders>
            <w:vAlign w:val="bottom"/>
          </w:tcPr>
          <w:p w14:paraId="3902EDB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406720A2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F5BD0C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top w:val="nil"/>
              <w:bottom w:val="nil"/>
            </w:tcBorders>
            <w:vAlign w:val="bottom"/>
          </w:tcPr>
          <w:p w14:paraId="10661C2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38537357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47CA2A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tcBorders>
              <w:top w:val="nil"/>
              <w:bottom w:val="nil"/>
            </w:tcBorders>
            <w:vAlign w:val="bottom"/>
          </w:tcPr>
          <w:p w14:paraId="6C78B689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6DFF85E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EC0CA8D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691" w:type="dxa"/>
            <w:gridSpan w:val="3"/>
            <w:tcBorders>
              <w:top w:val="nil"/>
              <w:bottom w:val="nil"/>
            </w:tcBorders>
            <w:vAlign w:val="bottom"/>
          </w:tcPr>
          <w:p w14:paraId="4527891F" w14:textId="77777777" w:rsidR="00E402CA" w:rsidRPr="00E36E38" w:rsidRDefault="00E402CA" w:rsidP="0075484A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18C43485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A1F8605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  <w:vAlign w:val="bottom"/>
          </w:tcPr>
          <w:p w14:paraId="66652E07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52A3B5EF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D87612C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22" w:type="dxa"/>
            <w:gridSpan w:val="3"/>
            <w:tcBorders>
              <w:top w:val="nil"/>
              <w:bottom w:val="nil"/>
            </w:tcBorders>
            <w:vAlign w:val="bottom"/>
          </w:tcPr>
          <w:p w14:paraId="7DA7BC8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เงินปันผล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700D51" w:rsidRPr="00E36E38" w14:paraId="741013F4" w14:textId="77777777" w:rsidTr="00700D51">
        <w:trPr>
          <w:cantSplit/>
          <w:trHeight w:val="180"/>
          <w:tblHeader/>
        </w:trPr>
        <w:tc>
          <w:tcPr>
            <w:tcW w:w="1800" w:type="dxa"/>
            <w:vAlign w:val="bottom"/>
          </w:tcPr>
          <w:p w14:paraId="2D57095A" w14:textId="7777777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F0E867A" w14:textId="7777777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07AF0FC" w14:textId="77777777" w:rsidR="00700D51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</w:p>
          <w:p w14:paraId="63D221E1" w14:textId="77777777" w:rsidR="00700D51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6B49ECC8" w14:textId="06AADC4D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0D953E" w14:textId="7777777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D61E864" w14:textId="77777777" w:rsidR="00700D51" w:rsidRPr="00C43471" w:rsidRDefault="00700D51" w:rsidP="00700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201D0299" w14:textId="77777777" w:rsidR="00700D51" w:rsidRPr="00C43471" w:rsidRDefault="00700D51" w:rsidP="00700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3A23243F" w14:textId="13F958E3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324B9E" w14:textId="7777777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C1E7BA3" w14:textId="6BED2F5D" w:rsidR="00700D51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</w:p>
          <w:p w14:paraId="1B11FB0D" w14:textId="77777777" w:rsidR="00700D51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318BD839" w14:textId="1BD8EC4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CF2C4DE" w14:textId="7777777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5A0E1FD2" w14:textId="77777777" w:rsidR="00700D51" w:rsidRPr="00C43471" w:rsidRDefault="00700D51" w:rsidP="00700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6AE7A503" w14:textId="77777777" w:rsidR="00700D51" w:rsidRPr="00C43471" w:rsidRDefault="00700D51" w:rsidP="00700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68776165" w14:textId="53B2493E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6E05D59" w14:textId="7777777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1B87DFDC" w14:textId="77777777" w:rsidR="00700D51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</w:p>
          <w:p w14:paraId="5C709D5C" w14:textId="77777777" w:rsidR="00700D51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2869EA43" w14:textId="1431FAD6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024CD865" w14:textId="7777777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</w:tcPr>
          <w:p w14:paraId="45F80E2E" w14:textId="77777777" w:rsidR="00700D51" w:rsidRPr="00C43471" w:rsidRDefault="00700D51" w:rsidP="00700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5844C543" w14:textId="77777777" w:rsidR="00700D51" w:rsidRPr="00C43471" w:rsidRDefault="00700D51" w:rsidP="00700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59165C2D" w14:textId="61509146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9DB211C" w14:textId="7777777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479C47AD" w14:textId="4A6FB940" w:rsidR="00700D51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</w:p>
          <w:p w14:paraId="47358AE0" w14:textId="51768240" w:rsidR="00700D51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76921C31" w14:textId="6751C669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5E5068A7" w14:textId="7777777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bottom w:val="nil"/>
            </w:tcBorders>
          </w:tcPr>
          <w:p w14:paraId="00FAA0FE" w14:textId="77777777" w:rsidR="00700D51" w:rsidRPr="00C43471" w:rsidRDefault="00700D51" w:rsidP="00700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29FEF18A" w14:textId="77777777" w:rsidR="00700D51" w:rsidRPr="00C43471" w:rsidRDefault="00700D51" w:rsidP="00700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4DCBBB63" w14:textId="3484F6A1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E0B450" w14:textId="7777777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0F51C160" w14:textId="77777777" w:rsidR="00700D51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</w:p>
          <w:p w14:paraId="41024AAF" w14:textId="77777777" w:rsidR="00700D51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16721165" w14:textId="5C83A29D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3112093D" w14:textId="7777777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9061EA" w14:textId="77777777" w:rsidR="00700D51" w:rsidRPr="00C43471" w:rsidRDefault="00700D51" w:rsidP="00700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14093231" w14:textId="77777777" w:rsidR="00700D51" w:rsidRPr="00C43471" w:rsidRDefault="00700D51" w:rsidP="00700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1BF92FD2" w14:textId="3FD72FA8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AC49C8" w14:textId="7777777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E9032A4" w14:textId="77777777" w:rsidR="00700D51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</w:p>
          <w:p w14:paraId="25DCBBAC" w14:textId="77777777" w:rsidR="00700D51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099743DE" w14:textId="08C26D03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1356B2" w14:textId="77777777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</w:tcPr>
          <w:p w14:paraId="0603531F" w14:textId="77777777" w:rsidR="00700D51" w:rsidRPr="00C43471" w:rsidRDefault="00700D51" w:rsidP="00700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</w:p>
          <w:p w14:paraId="489887AE" w14:textId="77777777" w:rsidR="00700D51" w:rsidRPr="00C43471" w:rsidRDefault="00700D51" w:rsidP="00700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Theme="minorBidi" w:hAnsiTheme="minorBidi" w:cs="Cordia New" w:hint="cs"/>
                <w:sz w:val="24"/>
                <w:szCs w:val="24"/>
                <w:cs/>
                <w:lang w:val="en-US" w:bidi="th-TH"/>
              </w:rPr>
              <w:t>มีนาคม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7FF1A33B" w14:textId="1E99F9A0" w:rsidR="00700D51" w:rsidRPr="00E36E38" w:rsidRDefault="00700D51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</w:t>
            </w:r>
          </w:p>
        </w:tc>
      </w:tr>
      <w:tr w:rsidR="00E402CA" w:rsidRPr="00E36E38" w14:paraId="47DFCA76" w14:textId="77777777" w:rsidTr="00700D51">
        <w:trPr>
          <w:cantSplit/>
          <w:trHeight w:val="314"/>
          <w:tblHeader/>
        </w:trPr>
        <w:tc>
          <w:tcPr>
            <w:tcW w:w="1800" w:type="dxa"/>
            <w:vAlign w:val="bottom"/>
          </w:tcPr>
          <w:p w14:paraId="27DA6BDB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687FE9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tcBorders>
              <w:top w:val="nil"/>
            </w:tcBorders>
          </w:tcPr>
          <w:p w14:paraId="20FFCED6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tcBorders>
              <w:top w:val="nil"/>
            </w:tcBorders>
          </w:tcPr>
          <w:p w14:paraId="10AE9C45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0440" w:type="dxa"/>
            <w:gridSpan w:val="19"/>
            <w:tcBorders>
              <w:top w:val="nil"/>
            </w:tcBorders>
            <w:shd w:val="clear" w:color="auto" w:fill="auto"/>
          </w:tcPr>
          <w:p w14:paraId="15ADCEB6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center" w:pos="5167"/>
                <w:tab w:val="left" w:pos="6236"/>
              </w:tabs>
              <w:spacing w:line="240" w:lineRule="auto"/>
              <w:ind w:left="-79" w:right="-72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00D51" w:rsidRPr="00E36E38" w14:paraId="2FDCE8A4" w14:textId="77777777" w:rsidTr="00700D51">
        <w:trPr>
          <w:cantSplit/>
          <w:trHeight w:val="248"/>
        </w:trPr>
        <w:tc>
          <w:tcPr>
            <w:tcW w:w="1800" w:type="dxa"/>
            <w:vAlign w:val="bottom"/>
          </w:tcPr>
          <w:p w14:paraId="6F66E4BF" w14:textId="77777777" w:rsidR="00E402CA" w:rsidRPr="00E36E38" w:rsidRDefault="00E402CA" w:rsidP="0075484A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626DAB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1623BF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661C12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4FB58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F3F7D4" w14:textId="77777777" w:rsidR="00E402CA" w:rsidRPr="00E36E38" w:rsidRDefault="00E402CA" w:rsidP="0075484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77362F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66B5CA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158E504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A56B41B" w14:textId="77777777" w:rsidR="00E402CA" w:rsidRPr="00E36E38" w:rsidRDefault="00E402CA" w:rsidP="0075484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27A1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7A2531B0" w14:textId="77777777" w:rsidR="00E402CA" w:rsidRPr="00E36E38" w:rsidRDefault="00E402CA" w:rsidP="0075484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7FF023D8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A9C1FDD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127F27A5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320ADEC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shd w:val="clear" w:color="auto" w:fill="auto"/>
          </w:tcPr>
          <w:p w14:paraId="07BD0D6E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B8EE81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23A2B7E3" w14:textId="77777777" w:rsidR="00E402CA" w:rsidRPr="00E36E38" w:rsidRDefault="00E402CA" w:rsidP="0075484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34753E08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0D98616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F9B0EB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D04E052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1E5F10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shd w:val="clear" w:color="auto" w:fill="auto"/>
          </w:tcPr>
          <w:p w14:paraId="2B31C846" w14:textId="77777777" w:rsidR="00E402CA" w:rsidRPr="00E36E38" w:rsidRDefault="00E402CA" w:rsidP="0075484A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</w:tr>
      <w:tr w:rsidR="00700D51" w:rsidRPr="00E36E38" w14:paraId="00BBF766" w14:textId="77777777" w:rsidTr="008C0885">
        <w:trPr>
          <w:cantSplit/>
          <w:trHeight w:val="746"/>
        </w:trPr>
        <w:tc>
          <w:tcPr>
            <w:tcW w:w="1800" w:type="dxa"/>
            <w:vAlign w:val="bottom"/>
          </w:tcPr>
          <w:p w14:paraId="48D5B2CB" w14:textId="77777777" w:rsidR="00E402CA" w:rsidRPr="00E36E38" w:rsidRDefault="00E402CA" w:rsidP="00E402CA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ทานากะ เวลดิ้ง</w:t>
            </w:r>
          </w:p>
          <w:p w14:paraId="49390012" w14:textId="005B806C" w:rsidR="00E402CA" w:rsidRPr="00E36E38" w:rsidRDefault="00700D51" w:rsidP="00700D51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E402CA"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เซ็นเตอร์  จำกัด</w:t>
            </w:r>
            <w:r w:rsidR="00E402CA" w:rsidRPr="00E36E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="00E402CA"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="00E402CA"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1</w:t>
            </w:r>
            <w:r w:rsidR="00E402CA"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C482B7" w14:textId="77777777" w:rsidR="00E402CA" w:rsidRPr="00E36E38" w:rsidRDefault="00E402CA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D76798" w14:textId="77777777" w:rsidR="00E402CA" w:rsidRPr="00E36E38" w:rsidRDefault="00E402CA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AE0624" w14:textId="77777777" w:rsidR="00E402CA" w:rsidRPr="00E36E38" w:rsidRDefault="00E402CA" w:rsidP="00700D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2E5756" w14:textId="77777777" w:rsidR="00E402CA" w:rsidRPr="00E36E38" w:rsidRDefault="00E402CA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0" w:type="dxa"/>
            <w:shd w:val="clear" w:color="auto" w:fill="auto"/>
          </w:tcPr>
          <w:p w14:paraId="1CD96A4B" w14:textId="77777777" w:rsidR="00E402CA" w:rsidRPr="00E36E38" w:rsidRDefault="00E402CA" w:rsidP="00E402C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CF6FE0" w14:textId="77777777" w:rsidR="00E402CA" w:rsidRPr="00E36E38" w:rsidRDefault="00E402CA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03B9CB" w14:textId="77777777" w:rsidR="00E402CA" w:rsidRPr="00E36E38" w:rsidRDefault="00E402CA" w:rsidP="00700D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9FB7D48" w14:textId="77777777" w:rsidR="00E402CA" w:rsidRPr="00E36E38" w:rsidRDefault="00E402CA" w:rsidP="00700D51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  <w:shd w:val="clear" w:color="auto" w:fill="auto"/>
          </w:tcPr>
          <w:p w14:paraId="70021981" w14:textId="77777777" w:rsidR="00E402CA" w:rsidRPr="00E36E38" w:rsidRDefault="00E402CA" w:rsidP="00E402C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502FF" w14:textId="77777777" w:rsidR="00700D51" w:rsidRDefault="00700D51" w:rsidP="008C0885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1B996EB7" w14:textId="66D98234" w:rsidR="00E402CA" w:rsidRPr="00E36E38" w:rsidRDefault="00E402CA" w:rsidP="008C0885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402CA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9,234</w:t>
            </w:r>
          </w:p>
        </w:tc>
        <w:tc>
          <w:tcPr>
            <w:tcW w:w="179" w:type="dxa"/>
            <w:shd w:val="clear" w:color="auto" w:fill="auto"/>
          </w:tcPr>
          <w:p w14:paraId="683917E7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98B7120" w14:textId="77777777" w:rsidR="00E402CA" w:rsidRDefault="00E402CA" w:rsidP="00E402CA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7156E650" w14:textId="157F886F" w:rsidR="00E402CA" w:rsidRPr="00E36E38" w:rsidRDefault="00E402CA" w:rsidP="00E402C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8,741</w:t>
            </w:r>
          </w:p>
        </w:tc>
        <w:tc>
          <w:tcPr>
            <w:tcW w:w="178" w:type="dxa"/>
            <w:shd w:val="clear" w:color="auto" w:fill="auto"/>
          </w:tcPr>
          <w:p w14:paraId="2DCE6C65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32136BB" w14:textId="3A582833" w:rsidR="00E402CA" w:rsidRPr="00E36E38" w:rsidRDefault="00E402CA" w:rsidP="00E402C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2D7595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(1,461)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C3D8E2F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355F9F98" w14:textId="77777777" w:rsidR="00E402CA" w:rsidRDefault="00E402CA" w:rsidP="00E402CA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30846A48" w14:textId="307A57FF" w:rsidR="00E402CA" w:rsidRPr="00E36E38" w:rsidRDefault="00E402CA" w:rsidP="00E402C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(1,045)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EE1163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21DFCDF" w14:textId="59B49741" w:rsidR="00E402CA" w:rsidRPr="00E36E38" w:rsidRDefault="00E402CA" w:rsidP="00E402C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2D7595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7,773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37AE528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BA9589" w14:textId="77777777" w:rsidR="00E402CA" w:rsidRDefault="00E402CA" w:rsidP="00E402C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0CB609D3" w14:textId="690786F4" w:rsidR="00E402CA" w:rsidRPr="00E36E38" w:rsidRDefault="00E402CA" w:rsidP="00E402C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7,696</w:t>
            </w:r>
          </w:p>
        </w:tc>
        <w:tc>
          <w:tcPr>
            <w:tcW w:w="180" w:type="dxa"/>
            <w:shd w:val="clear" w:color="auto" w:fill="auto"/>
          </w:tcPr>
          <w:p w14:paraId="3EA39268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8DD2D12" w14:textId="77777777" w:rsidR="00A330B5" w:rsidRDefault="00A330B5" w:rsidP="00E402C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243486CF" w14:textId="134A6A50" w:rsidR="00E402CA" w:rsidRPr="00E36E38" w:rsidRDefault="00E402CA" w:rsidP="00E402C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2483AD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shd w:val="clear" w:color="auto" w:fill="auto"/>
          </w:tcPr>
          <w:p w14:paraId="7A966B04" w14:textId="77777777" w:rsidR="00A330B5" w:rsidRDefault="00A330B5" w:rsidP="00E402C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29DC3A79" w14:textId="2D8C4DEE" w:rsidR="00E402CA" w:rsidRPr="00E36E38" w:rsidRDefault="00E402CA" w:rsidP="00A330B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700D51" w:rsidRPr="00E36E38" w14:paraId="5722102B" w14:textId="77777777" w:rsidTr="00700D51">
        <w:trPr>
          <w:cantSplit/>
          <w:trHeight w:val="460"/>
        </w:trPr>
        <w:tc>
          <w:tcPr>
            <w:tcW w:w="1800" w:type="dxa"/>
            <w:vAlign w:val="bottom"/>
          </w:tcPr>
          <w:p w14:paraId="460EA373" w14:textId="2E3728B1" w:rsidR="00E402CA" w:rsidRPr="00E36E38" w:rsidRDefault="00E402CA" w:rsidP="00E402CA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 xml:space="preserve">M.C.S. - JAPAN </w:t>
            </w:r>
            <w:r w:rsidR="00700D51">
              <w:rPr>
                <w:rFonts w:asciiTheme="minorBidi" w:hAnsiTheme="minorBidi" w:cstheme="minorBidi"/>
                <w:sz w:val="24"/>
                <w:szCs w:val="24"/>
                <w:cs/>
              </w:rPr>
              <w:br/>
            </w:r>
            <w:r w:rsidR="00700D5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Co., Ltd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A150BD" w14:textId="77777777" w:rsidR="00E402CA" w:rsidRPr="00E36E38" w:rsidRDefault="00E402CA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ญี่ปุ่น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A33F6C" w14:textId="77777777" w:rsidR="00E402CA" w:rsidRPr="00E36E38" w:rsidRDefault="00E402CA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C4E720" w14:textId="77777777" w:rsidR="00E402CA" w:rsidRPr="00E36E38" w:rsidRDefault="00E402CA" w:rsidP="00700D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E3AF1C" w14:textId="77777777" w:rsidR="00E402CA" w:rsidRPr="00E36E38" w:rsidRDefault="00E402CA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0" w:type="dxa"/>
            <w:shd w:val="clear" w:color="auto" w:fill="auto"/>
          </w:tcPr>
          <w:p w14:paraId="7BC1A201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710297" w14:textId="77777777" w:rsidR="00E402CA" w:rsidRPr="00E36E38" w:rsidRDefault="00E402CA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D2901" w14:textId="77777777" w:rsidR="00E402CA" w:rsidRPr="00E36E38" w:rsidRDefault="00E402CA" w:rsidP="00700D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C9AF683" w14:textId="77777777" w:rsidR="00E402CA" w:rsidRPr="00E36E38" w:rsidRDefault="00E402CA" w:rsidP="00700D51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  <w:shd w:val="clear" w:color="auto" w:fill="auto"/>
          </w:tcPr>
          <w:p w14:paraId="1FEFCFB1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7372" w14:textId="7F76E454" w:rsidR="00E402CA" w:rsidRPr="00E36E38" w:rsidRDefault="00E402CA" w:rsidP="00E402C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653F5A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10,981</w:t>
            </w:r>
          </w:p>
        </w:tc>
        <w:tc>
          <w:tcPr>
            <w:tcW w:w="179" w:type="dxa"/>
            <w:shd w:val="clear" w:color="auto" w:fill="auto"/>
          </w:tcPr>
          <w:p w14:paraId="5BFCB474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8A3B065" w14:textId="4F547AA5" w:rsidR="00E402CA" w:rsidRPr="00E36E38" w:rsidRDefault="00E402CA" w:rsidP="00E402C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10,395</w:t>
            </w:r>
          </w:p>
        </w:tc>
        <w:tc>
          <w:tcPr>
            <w:tcW w:w="178" w:type="dxa"/>
            <w:shd w:val="clear" w:color="auto" w:fill="auto"/>
          </w:tcPr>
          <w:p w14:paraId="0AB2B589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04EB0E02" w14:textId="54A72A2F" w:rsidR="00E402CA" w:rsidRPr="00E36E38" w:rsidRDefault="00E402CA" w:rsidP="00E402C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8850FE8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33C0256D" w14:textId="202FA664" w:rsidR="00E402CA" w:rsidRPr="00E36E38" w:rsidRDefault="00E402CA" w:rsidP="00E402C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68A0E2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1F0F995" w14:textId="621F4079" w:rsidR="00E402CA" w:rsidRPr="00E36E38" w:rsidRDefault="00E402CA" w:rsidP="00E402C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2D7595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10,981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4A3B027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A9BF01" w14:textId="6F014A0B" w:rsidR="00E402CA" w:rsidRPr="00E36E38" w:rsidRDefault="00E402CA" w:rsidP="00E402C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10,395</w:t>
            </w:r>
          </w:p>
        </w:tc>
        <w:tc>
          <w:tcPr>
            <w:tcW w:w="180" w:type="dxa"/>
            <w:shd w:val="clear" w:color="auto" w:fill="auto"/>
          </w:tcPr>
          <w:p w14:paraId="7911667F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20EC0A5" w14:textId="77777777" w:rsidR="00A330B5" w:rsidRDefault="00A330B5" w:rsidP="00E402C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2B960DE0" w14:textId="46E45E9E" w:rsidR="00E402CA" w:rsidRPr="00E36E38" w:rsidRDefault="00E402CA" w:rsidP="00E402C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9F080B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shd w:val="clear" w:color="auto" w:fill="auto"/>
          </w:tcPr>
          <w:p w14:paraId="0C00BC74" w14:textId="77777777" w:rsidR="00A330B5" w:rsidRDefault="00A330B5" w:rsidP="00E402C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0E045448" w14:textId="4B014D56" w:rsidR="00E402CA" w:rsidRPr="00E36E38" w:rsidRDefault="00E402CA" w:rsidP="00A330B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700D51" w:rsidRPr="00E36E38" w14:paraId="39CA94B0" w14:textId="77777777" w:rsidTr="00700D51">
        <w:trPr>
          <w:cantSplit/>
          <w:trHeight w:val="409"/>
        </w:trPr>
        <w:tc>
          <w:tcPr>
            <w:tcW w:w="1800" w:type="dxa"/>
            <w:tcBorders>
              <w:bottom w:val="nil"/>
            </w:tcBorders>
            <w:vAlign w:val="bottom"/>
          </w:tcPr>
          <w:p w14:paraId="52431448" w14:textId="77777777" w:rsidR="00700D51" w:rsidRDefault="00E402CA" w:rsidP="00E402CA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M.C.S. Steel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700D51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</w:p>
          <w:p w14:paraId="50D31C6F" w14:textId="6A3D863F" w:rsidR="00E402CA" w:rsidRPr="00E36E38" w:rsidRDefault="00700D51" w:rsidP="00E402CA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E402CA"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="00E402CA" w:rsidRPr="00E36E38">
              <w:rPr>
                <w:rFonts w:asciiTheme="minorBidi" w:hAnsiTheme="minorBidi" w:cstheme="minorBidi"/>
                <w:sz w:val="24"/>
                <w:szCs w:val="24"/>
              </w:rPr>
              <w:t>Xiamen</w:t>
            </w:r>
            <w:r w:rsidR="00E402CA"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  <w:r w:rsidR="00E402CA" w:rsidRPr="00E36E38">
              <w:rPr>
                <w:rFonts w:asciiTheme="minorBidi" w:hAnsiTheme="minorBidi" w:cstheme="minorBidi"/>
                <w:sz w:val="24"/>
                <w:szCs w:val="24"/>
              </w:rPr>
              <w:t xml:space="preserve"> Co., </w:t>
            </w:r>
            <w:proofErr w:type="gramStart"/>
            <w:r w:rsidR="00E402CA" w:rsidRPr="00E36E38">
              <w:rPr>
                <w:rFonts w:asciiTheme="minorBidi" w:hAnsiTheme="minorBidi" w:cstheme="minorBidi"/>
                <w:sz w:val="24"/>
                <w:szCs w:val="24"/>
              </w:rPr>
              <w:t>Ltd.</w:t>
            </w:r>
            <w:r w:rsidR="00E402CA"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(</w:t>
            </w:r>
            <w:proofErr w:type="gramEnd"/>
            <w:r w:rsidR="00E402CA"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DF6ADDB" w14:textId="77777777" w:rsidR="00E402CA" w:rsidRPr="00E36E38" w:rsidRDefault="00E402CA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จีน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B789B1B" w14:textId="77777777" w:rsidR="00E402CA" w:rsidRPr="00E36E38" w:rsidRDefault="00E402CA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CE3078B" w14:textId="77777777" w:rsidR="00E402CA" w:rsidRPr="00E36E38" w:rsidRDefault="00E402CA" w:rsidP="00700D5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CA523D5" w14:textId="77777777" w:rsidR="00E402CA" w:rsidRPr="00E36E38" w:rsidRDefault="00E402CA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65C6F09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31C58C7" w14:textId="77777777" w:rsidR="00E402CA" w:rsidRPr="00E36E38" w:rsidRDefault="00E402CA" w:rsidP="00700D51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186A017" w14:textId="77777777" w:rsidR="00E402CA" w:rsidRPr="00E36E38" w:rsidRDefault="00E402CA" w:rsidP="00700D5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  <w:vAlign w:val="bottom"/>
          </w:tcPr>
          <w:p w14:paraId="74B84501" w14:textId="77777777" w:rsidR="00E402CA" w:rsidRPr="00E36E38" w:rsidRDefault="00E402CA" w:rsidP="00700D51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5C3C2F79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1565" w14:textId="385BF009" w:rsidR="00E402CA" w:rsidRPr="00E36E38" w:rsidRDefault="00E402CA" w:rsidP="00E402C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653F5A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141,819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7A9F6E66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B2D6C" w14:textId="3A4AECD8" w:rsidR="00E402CA" w:rsidRPr="00E36E38" w:rsidRDefault="00E402CA" w:rsidP="00E402C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134,246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31EA7781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75F97" w14:textId="68CD7674" w:rsidR="00E402CA" w:rsidRPr="00E36E38" w:rsidRDefault="00E402CA" w:rsidP="00A330B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2539DF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  <w:vAlign w:val="bottom"/>
          </w:tcPr>
          <w:p w14:paraId="4F1AE185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A97F6" w14:textId="797E7464" w:rsidR="00E402CA" w:rsidRPr="00E36E38" w:rsidRDefault="00E402CA" w:rsidP="00E402C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(10,807)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9B4A0BE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773D7" w14:textId="651FCFEA" w:rsidR="00E402CA" w:rsidRPr="00E36E38" w:rsidRDefault="00E402CA" w:rsidP="00E402C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2D7595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141,819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  <w:vAlign w:val="bottom"/>
          </w:tcPr>
          <w:p w14:paraId="1473B847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145F9" w14:textId="708A580A" w:rsidR="00E402CA" w:rsidRPr="00E36E38" w:rsidRDefault="00E402CA" w:rsidP="00E402C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123,439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296348E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0458585" w14:textId="77777777" w:rsidR="00A330B5" w:rsidRDefault="00A330B5" w:rsidP="00E402C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476AEFEC" w14:textId="403E4763" w:rsidR="00E402CA" w:rsidRPr="00E36E38" w:rsidRDefault="00E402CA" w:rsidP="00E402C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82FD62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471334FB" w14:textId="77777777" w:rsidR="00A330B5" w:rsidRDefault="00A330B5" w:rsidP="00E402C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  <w:p w14:paraId="783F91D5" w14:textId="76201003" w:rsidR="00E402CA" w:rsidRPr="00E36E38" w:rsidRDefault="00E402CA" w:rsidP="00A330B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700D51" w:rsidRPr="00E36E38" w14:paraId="103FBEAC" w14:textId="77777777" w:rsidTr="00700D51">
        <w:trPr>
          <w:cantSplit/>
          <w:trHeight w:val="187"/>
        </w:trPr>
        <w:tc>
          <w:tcPr>
            <w:tcW w:w="1800" w:type="dxa"/>
            <w:tcBorders>
              <w:bottom w:val="nil"/>
            </w:tcBorders>
            <w:vAlign w:val="bottom"/>
          </w:tcPr>
          <w:p w14:paraId="2BB6E49A" w14:textId="77777777" w:rsidR="00E402CA" w:rsidRPr="00E36E38" w:rsidRDefault="00E402CA" w:rsidP="00E402CA">
            <w:pPr>
              <w:ind w:left="123" w:firstLine="3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226CB86C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3FEBBDDC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51DF645B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0219E32F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62D39AC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00A4CCA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6308892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14:paraId="2EF422CE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shd w:val="clear" w:color="auto" w:fill="auto"/>
            <w:vAlign w:val="bottom"/>
          </w:tcPr>
          <w:p w14:paraId="66E8112D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7CB1A" w14:textId="3898B876" w:rsidR="00E402CA" w:rsidRPr="00E36E38" w:rsidRDefault="00E402CA" w:rsidP="00E402C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653F5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162,034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2A67A9E5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ED7CFF" w14:textId="59ABCEF5" w:rsidR="00E402CA" w:rsidRPr="00E36E38" w:rsidRDefault="00E402CA" w:rsidP="00E402C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153,382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62E1356D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B7AEC" w14:textId="3D1EA749" w:rsidR="00E402CA" w:rsidRPr="00E36E38" w:rsidRDefault="00E402CA" w:rsidP="00E402C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2D7595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(1,461)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  <w:vAlign w:val="bottom"/>
          </w:tcPr>
          <w:p w14:paraId="3D37B841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46DA8" w14:textId="2F11DEE2" w:rsidR="00E402CA" w:rsidRPr="00E36E38" w:rsidRDefault="00E402CA" w:rsidP="00E402C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(11,852)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480F89EB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AC594" w14:textId="31971FDB" w:rsidR="00E402CA" w:rsidRPr="00E36E38" w:rsidRDefault="00E402CA" w:rsidP="00E402CA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2D7595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160,573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  <w:vAlign w:val="bottom"/>
          </w:tcPr>
          <w:p w14:paraId="5EEA83FF" w14:textId="77777777" w:rsidR="00E402CA" w:rsidRPr="00E36E38" w:rsidRDefault="00E402CA" w:rsidP="00E402CA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6C78B" w14:textId="60BFDD58" w:rsidR="00E402CA" w:rsidRPr="00E36E38" w:rsidRDefault="00E402CA" w:rsidP="00E402C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141,530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BB20DA3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226DD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59E7D7" w14:textId="77777777" w:rsidR="00E402CA" w:rsidRPr="00E36E38" w:rsidRDefault="00E402CA" w:rsidP="00E402CA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0112D" w14:textId="77777777" w:rsidR="00E402CA" w:rsidRPr="00E36E38" w:rsidRDefault="00E402CA" w:rsidP="00A330B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2FC510C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รับฝึกอบรมช่างเชื่อมและอสังหาริมทรัพย์</w:t>
      </w:r>
    </w:p>
    <w:p w14:paraId="34BE23C2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="Cordia New" w:hAnsi="Cordia New" w:cs="Cordia New"/>
          <w:sz w:val="24"/>
          <w:szCs w:val="24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ออกแบบและผลิตโครงสร้างเหล็ก</w:t>
      </w:r>
    </w:p>
    <w:p w14:paraId="7D6EA09D" w14:textId="77777777" w:rsidR="00530ABB" w:rsidRPr="00E36E38" w:rsidRDefault="00530ABB" w:rsidP="00530ABB">
      <w:pPr>
        <w:numPr>
          <w:ilvl w:val="0"/>
          <w:numId w:val="3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44"/>
        </w:tabs>
        <w:spacing w:line="240" w:lineRule="auto"/>
        <w:ind w:left="873" w:hanging="378"/>
        <w:rPr>
          <w:rFonts w:asciiTheme="minorBidi" w:hAnsiTheme="minorBidi" w:cstheme="min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Pr="00E36E38">
        <w:rPr>
          <w:rFonts w:ascii="Cordia New" w:hAnsi="Cordia New" w:cs="Cordia New" w:hint="cs"/>
          <w:sz w:val="24"/>
          <w:szCs w:val="24"/>
          <w:cs/>
        </w:rPr>
        <w:t>ผลิตและจำหน่ายสินค้าประเภทโครงสร้างเหล็ก</w:t>
      </w:r>
    </w:p>
    <w:p w14:paraId="02EFD8A0" w14:textId="47D1C7A5" w:rsidR="005742C9" w:rsidRPr="00C43471" w:rsidRDefault="005742C9" w:rsidP="001217B6">
      <w:pPr>
        <w:ind w:right="-45"/>
        <w:jc w:val="thaiDistribute"/>
        <w:rPr>
          <w:rFonts w:asciiTheme="minorBidi" w:hAnsiTheme="minorBidi" w:cstheme="minorBidi"/>
          <w:color w:val="000000"/>
          <w:sz w:val="28"/>
          <w:szCs w:val="28"/>
          <w:cs/>
        </w:rPr>
        <w:sectPr w:rsidR="005742C9" w:rsidRPr="00C43471" w:rsidSect="002B297B">
          <w:pgSz w:w="16834" w:h="11909" w:orient="landscape" w:code="9"/>
          <w:pgMar w:top="1152" w:right="1084" w:bottom="1152" w:left="576" w:header="720" w:footer="720" w:gutter="0"/>
          <w:cols w:space="720"/>
          <w:docGrid w:linePitch="360"/>
        </w:sectPr>
      </w:pPr>
    </w:p>
    <w:p w14:paraId="19304311" w14:textId="76ADC2BA" w:rsidR="00C43471" w:rsidRDefault="0039116F" w:rsidP="00C4347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สินทรัพย์ต้นทุนของสัญญา</w:t>
      </w:r>
    </w:p>
    <w:p w14:paraId="4B4CC6AD" w14:textId="77777777" w:rsidR="00CD5B01" w:rsidRPr="00CD5B01" w:rsidRDefault="00CD5B01" w:rsidP="00CD5B01">
      <w:pPr>
        <w:rPr>
          <w:rFonts w:asciiTheme="minorBidi" w:hAnsiTheme="minorBidi" w:cstheme="minorBidi"/>
          <w:sz w:val="28"/>
          <w:szCs w:val="28"/>
        </w:rPr>
      </w:pPr>
    </w:p>
    <w:p w14:paraId="7C05080A" w14:textId="764F01B0" w:rsidR="009530D6" w:rsidRPr="009D5891" w:rsidRDefault="00E5000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เรี</w:t>
      </w:r>
      <w:r w:rsidR="009D5891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ยก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เก็บต้นทุนดังกล่าวได้</w:t>
      </w:r>
    </w:p>
    <w:p w14:paraId="3CB00E3A" w14:textId="2D6487C1" w:rsidR="00D90986" w:rsidRPr="009D5891" w:rsidRDefault="00D9098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สินทรัพย์ต้นทุนของสัญญาวัดมูลค่าด้วยราคาทุนหักค่า</w:t>
      </w:r>
      <w:r w:rsidR="00A823A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ตัดจำหน่ายสะสมและขาดทุนจากการด้อยค่า ค่าตัดจำหน่ายบันทึกเป็นค่าใช้จ่ายในกำไร</w:t>
      </w:r>
      <w:r w:rsidR="0067328C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หรือขาดทุน คำนวณตามเกณฑ์อย่างเป็นระบบตลอดอายุของสัญญาที่เกี่ยวข้องซึ่ง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สอดคล้องกับการรับร</w:t>
      </w:r>
      <w:r w:rsidR="00AB42DF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ู้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รายได้ของสัญญานั้น</w:t>
      </w: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4"/>
        <w:gridCol w:w="785"/>
        <w:gridCol w:w="1712"/>
        <w:gridCol w:w="269"/>
        <w:gridCol w:w="1675"/>
      </w:tblGrid>
      <w:tr w:rsidR="00363059" w:rsidRPr="00C43471" w14:paraId="00F600F5" w14:textId="77777777" w:rsidTr="00705387">
        <w:trPr>
          <w:trHeight w:val="659"/>
        </w:trPr>
        <w:tc>
          <w:tcPr>
            <w:tcW w:w="2572" w:type="pct"/>
          </w:tcPr>
          <w:p w14:paraId="2E7A4F8B" w14:textId="77777777" w:rsidR="00363059" w:rsidRPr="00C43471" w:rsidRDefault="00363059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9" w:type="pct"/>
          </w:tcPr>
          <w:p w14:paraId="254A44B7" w14:textId="77777777" w:rsidR="00363059" w:rsidRPr="00C43471" w:rsidRDefault="00363059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9" w:type="pct"/>
            <w:gridSpan w:val="3"/>
          </w:tcPr>
          <w:p w14:paraId="472F752A" w14:textId="317E1EEC" w:rsidR="00363059" w:rsidRPr="00C43471" w:rsidRDefault="00363059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2AEA4D4" w14:textId="77777777" w:rsidR="00363059" w:rsidRPr="00C43471" w:rsidRDefault="00363059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45F66" w:rsidRPr="00C43471" w14:paraId="37983ED2" w14:textId="77777777" w:rsidTr="00705387">
        <w:trPr>
          <w:trHeight w:val="87"/>
        </w:trPr>
        <w:tc>
          <w:tcPr>
            <w:tcW w:w="2572" w:type="pct"/>
          </w:tcPr>
          <w:p w14:paraId="16049F93" w14:textId="63CF60C9" w:rsidR="001D2F97" w:rsidRPr="00C43471" w:rsidRDefault="001C2C07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9" w:type="pct"/>
          </w:tcPr>
          <w:p w14:paraId="4A6A97A7" w14:textId="77777777" w:rsidR="001D2F97" w:rsidRPr="00C43471" w:rsidRDefault="001D2F97" w:rsidP="00C74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pct"/>
          </w:tcPr>
          <w:p w14:paraId="7648C5EB" w14:textId="3B8C4CE2" w:rsidR="001D2F97" w:rsidRPr="00745F66" w:rsidRDefault="00911CF2" w:rsidP="00E15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11CF2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911CF2">
              <w:rPr>
                <w:rFonts w:asciiTheme="minorBidi" w:hAnsiTheme="minorBidi" w:cs="Cordia New" w:hint="cs"/>
                <w:sz w:val="28"/>
                <w:szCs w:val="28"/>
                <w:cs/>
              </w:rPr>
              <w:t>มีนาคม</w:t>
            </w:r>
            <w:r w:rsidRPr="00911CF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911CF2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348B1AB6" w14:textId="77777777" w:rsidR="001D2F97" w:rsidRPr="00745F66" w:rsidRDefault="001D2F97" w:rsidP="00E158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</w:tcPr>
          <w:p w14:paraId="60DDC9EC" w14:textId="4B62CA15" w:rsidR="001D2F97" w:rsidRPr="00745F66" w:rsidRDefault="00745F66" w:rsidP="00E158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5F6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5F6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E15838" w:rsidRPr="00745F6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11CF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1C2C07" w:rsidRPr="00C43471" w14:paraId="636865A5" w14:textId="77777777" w:rsidTr="00705387">
        <w:trPr>
          <w:trHeight w:val="87"/>
        </w:trPr>
        <w:tc>
          <w:tcPr>
            <w:tcW w:w="2572" w:type="pct"/>
          </w:tcPr>
          <w:p w14:paraId="476C8E4E" w14:textId="77777777" w:rsidR="001C2C07" w:rsidRPr="00C43471" w:rsidRDefault="001C2C07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9" w:type="pct"/>
          </w:tcPr>
          <w:p w14:paraId="2A9C26EC" w14:textId="77777777" w:rsidR="001C2C07" w:rsidRPr="00C43471" w:rsidRDefault="001C2C07" w:rsidP="00C74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9" w:type="pct"/>
            <w:gridSpan w:val="3"/>
          </w:tcPr>
          <w:p w14:paraId="6E4836BA" w14:textId="0D899153" w:rsidR="001C2C07" w:rsidRPr="00745F66" w:rsidRDefault="001C2C07" w:rsidP="00E158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C0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C2C07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1C2C07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536BA" w:rsidRPr="00C43471" w14:paraId="2E5AEB02" w14:textId="77777777" w:rsidTr="001B072B">
        <w:tc>
          <w:tcPr>
            <w:tcW w:w="2572" w:type="pct"/>
          </w:tcPr>
          <w:p w14:paraId="0E3B2D9F" w14:textId="1DC7948F" w:rsidR="004536BA" w:rsidRPr="00C43471" w:rsidRDefault="0054295F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429" w:type="pct"/>
          </w:tcPr>
          <w:p w14:paraId="0F51D6CD" w14:textId="77777777" w:rsidR="004536BA" w:rsidRPr="00C43471" w:rsidRDefault="004536BA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  <w:shd w:val="clear" w:color="auto" w:fill="auto"/>
          </w:tcPr>
          <w:p w14:paraId="51AA2620" w14:textId="1D556728" w:rsidR="004536BA" w:rsidRPr="00C43471" w:rsidRDefault="00754B02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4B02">
              <w:rPr>
                <w:rFonts w:asciiTheme="minorBidi" w:hAnsiTheme="minorBidi" w:cstheme="minorBidi"/>
                <w:sz w:val="28"/>
                <w:szCs w:val="28"/>
              </w:rPr>
              <w:t>136,594</w:t>
            </w:r>
          </w:p>
        </w:tc>
        <w:tc>
          <w:tcPr>
            <w:tcW w:w="147" w:type="pct"/>
          </w:tcPr>
          <w:p w14:paraId="0785878C" w14:textId="77777777" w:rsidR="004536BA" w:rsidRPr="00C43471" w:rsidRDefault="004536BA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28ADCB3F" w14:textId="31DC30C2" w:rsidR="004536BA" w:rsidRPr="00C43471" w:rsidRDefault="00F366B3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366B3">
              <w:rPr>
                <w:rFonts w:asciiTheme="minorBidi" w:hAnsiTheme="minorBidi" w:cs="Cordia New"/>
                <w:sz w:val="28"/>
                <w:szCs w:val="28"/>
                <w:cs/>
              </w:rPr>
              <w:t>149</w:t>
            </w:r>
            <w:r w:rsidRPr="00F366B3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F366B3">
              <w:rPr>
                <w:rFonts w:asciiTheme="minorBidi" w:hAnsiTheme="minorBidi" w:cs="Cordia New"/>
                <w:sz w:val="28"/>
                <w:szCs w:val="28"/>
                <w:cs/>
              </w:rPr>
              <w:t>593</w:t>
            </w:r>
          </w:p>
        </w:tc>
      </w:tr>
      <w:tr w:rsidR="009B2DF8" w:rsidRPr="00C43471" w14:paraId="3E7B97A6" w14:textId="77777777" w:rsidTr="001B072B">
        <w:tc>
          <w:tcPr>
            <w:tcW w:w="2572" w:type="pct"/>
          </w:tcPr>
          <w:p w14:paraId="18AFC42A" w14:textId="48207897" w:rsidR="001D2F97" w:rsidRPr="00C43471" w:rsidRDefault="0054295F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9" w:type="pct"/>
          </w:tcPr>
          <w:p w14:paraId="2A053223" w14:textId="77777777" w:rsidR="001D2F97" w:rsidRPr="00C43471" w:rsidRDefault="001D2F97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12901" w14:textId="39179138" w:rsidR="001D2F97" w:rsidRPr="00C43471" w:rsidRDefault="00754B02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54B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136,594</w:t>
            </w:r>
          </w:p>
        </w:tc>
        <w:tc>
          <w:tcPr>
            <w:tcW w:w="147" w:type="pct"/>
          </w:tcPr>
          <w:p w14:paraId="1BF4F108" w14:textId="77777777" w:rsidR="001D2F97" w:rsidRPr="00C43471" w:rsidRDefault="001D2F97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</w:tcPr>
          <w:p w14:paraId="3E6EDF5C" w14:textId="23451C83" w:rsidR="001D2F97" w:rsidRPr="00C43471" w:rsidRDefault="00F366B3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366B3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149</w:t>
            </w:r>
            <w:r w:rsidRPr="00F366B3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,</w:t>
            </w:r>
            <w:r w:rsidRPr="00F366B3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593</w:t>
            </w:r>
          </w:p>
        </w:tc>
      </w:tr>
    </w:tbl>
    <w:p w14:paraId="7E947397" w14:textId="77777777" w:rsidR="00E87690" w:rsidRDefault="00E87690" w:rsidP="0039116F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5"/>
        <w:gridCol w:w="799"/>
        <w:gridCol w:w="1701"/>
        <w:gridCol w:w="283"/>
        <w:gridCol w:w="1657"/>
      </w:tblGrid>
      <w:tr w:rsidR="00A07A1D" w:rsidRPr="002C228B" w14:paraId="12CCF253" w14:textId="77777777" w:rsidTr="00705387">
        <w:trPr>
          <w:trHeight w:val="659"/>
        </w:trPr>
        <w:tc>
          <w:tcPr>
            <w:tcW w:w="2572" w:type="pct"/>
          </w:tcPr>
          <w:p w14:paraId="48F460D4" w14:textId="537CCA1A" w:rsidR="00A07A1D" w:rsidRPr="00C43471" w:rsidRDefault="00DB054B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DB054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E2F1C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DB054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="001C2C0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1C2C07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911CF2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911CF2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437" w:type="pct"/>
          </w:tcPr>
          <w:p w14:paraId="62337A95" w14:textId="77777777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6BF2909A" w14:textId="77777777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53A2420E" w14:textId="77777777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7A1D" w:rsidRPr="00C43471" w14:paraId="35BE777D" w14:textId="77777777" w:rsidTr="00705387">
        <w:trPr>
          <w:trHeight w:val="87"/>
        </w:trPr>
        <w:tc>
          <w:tcPr>
            <w:tcW w:w="2572" w:type="pct"/>
          </w:tcPr>
          <w:p w14:paraId="55EA29AD" w14:textId="77777777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134DC684" w14:textId="77777777" w:rsidR="00A07A1D" w:rsidRPr="00C43471" w:rsidRDefault="00A07A1D" w:rsidP="00C74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</w:tcPr>
          <w:p w14:paraId="29C56250" w14:textId="25754A87" w:rsidR="00A07A1D" w:rsidRPr="00EB6697" w:rsidRDefault="00A07A1D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669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11CF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5" w:type="pct"/>
          </w:tcPr>
          <w:p w14:paraId="14595EEC" w14:textId="77777777" w:rsidR="00A07A1D" w:rsidRPr="00EB6697" w:rsidRDefault="00A07A1D" w:rsidP="00C74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</w:tcPr>
          <w:p w14:paraId="439B3EA1" w14:textId="114F428B" w:rsidR="00A07A1D" w:rsidRPr="00EB6697" w:rsidRDefault="00A07A1D" w:rsidP="00C74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6697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11CF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857E7" w:rsidRPr="00C43471" w14:paraId="5DD99428" w14:textId="77777777" w:rsidTr="00705387">
        <w:trPr>
          <w:trHeight w:val="87"/>
        </w:trPr>
        <w:tc>
          <w:tcPr>
            <w:tcW w:w="2572" w:type="pct"/>
          </w:tcPr>
          <w:p w14:paraId="168D5C80" w14:textId="77777777" w:rsidR="00B857E7" w:rsidRPr="00C43471" w:rsidRDefault="00B857E7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48225C37" w14:textId="77777777" w:rsidR="00B857E7" w:rsidRPr="00C43471" w:rsidRDefault="00B857E7" w:rsidP="00C74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1" w:type="pct"/>
            <w:gridSpan w:val="3"/>
          </w:tcPr>
          <w:p w14:paraId="39E69471" w14:textId="4717155E" w:rsidR="00B857E7" w:rsidRPr="00EB6697" w:rsidRDefault="00B857E7" w:rsidP="00C74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857E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857E7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B857E7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07A1D" w:rsidRPr="00C43471" w14:paraId="13C53E3A" w14:textId="77777777" w:rsidTr="006342AD">
        <w:tc>
          <w:tcPr>
            <w:tcW w:w="2572" w:type="pct"/>
          </w:tcPr>
          <w:p w14:paraId="66FAB772" w14:textId="77777777" w:rsidR="00A07A1D" w:rsidRPr="00C43471" w:rsidRDefault="00A07A1D" w:rsidP="00C741CA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37" w:type="pct"/>
          </w:tcPr>
          <w:p w14:paraId="3B5C83BB" w14:textId="77777777" w:rsidR="00A07A1D" w:rsidRPr="00C43471" w:rsidRDefault="00A07A1D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  <w:shd w:val="clear" w:color="auto" w:fill="auto"/>
          </w:tcPr>
          <w:p w14:paraId="67366550" w14:textId="19F4728F" w:rsidR="00A07A1D" w:rsidRPr="00C43471" w:rsidRDefault="006B5784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5784">
              <w:rPr>
                <w:rFonts w:asciiTheme="minorBidi" w:hAnsiTheme="minorBidi" w:cstheme="minorBidi"/>
                <w:sz w:val="28"/>
                <w:szCs w:val="28"/>
              </w:rPr>
              <w:t>149,593</w:t>
            </w:r>
          </w:p>
        </w:tc>
        <w:tc>
          <w:tcPr>
            <w:tcW w:w="155" w:type="pct"/>
            <w:shd w:val="clear" w:color="auto" w:fill="auto"/>
          </w:tcPr>
          <w:p w14:paraId="2CD999BC" w14:textId="77777777" w:rsidR="00A07A1D" w:rsidRPr="00C43471" w:rsidRDefault="00A07A1D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  <w:shd w:val="clear" w:color="auto" w:fill="auto"/>
          </w:tcPr>
          <w:p w14:paraId="32EB9BD0" w14:textId="126BF0F5" w:rsidR="00A07A1D" w:rsidRPr="00C43471" w:rsidRDefault="006B5784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B5784">
              <w:rPr>
                <w:rFonts w:asciiTheme="minorBidi" w:hAnsiTheme="minorBidi" w:cstheme="minorBidi"/>
                <w:sz w:val="28"/>
                <w:szCs w:val="28"/>
              </w:rPr>
              <w:t>235,042</w:t>
            </w:r>
          </w:p>
        </w:tc>
      </w:tr>
      <w:tr w:rsidR="00232B4C" w:rsidRPr="00C43471" w14:paraId="119D9DE6" w14:textId="77777777" w:rsidTr="005B144A">
        <w:tc>
          <w:tcPr>
            <w:tcW w:w="2572" w:type="pct"/>
          </w:tcPr>
          <w:p w14:paraId="770E5307" w14:textId="284D1ADF" w:rsidR="00232B4C" w:rsidRPr="00C43471" w:rsidRDefault="00160585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37" w:type="pct"/>
          </w:tcPr>
          <w:p w14:paraId="7B941D43" w14:textId="77777777" w:rsidR="00232B4C" w:rsidRPr="00C43471" w:rsidRDefault="00232B4C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  <w:shd w:val="clear" w:color="auto" w:fill="auto"/>
          </w:tcPr>
          <w:p w14:paraId="7C339EEE" w14:textId="3BD98CA9" w:rsidR="00232B4C" w:rsidRPr="00C43471" w:rsidRDefault="006B5784" w:rsidP="005B1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22" w:right="-50"/>
              <w:rPr>
                <w:rFonts w:asciiTheme="minorBidi" w:hAnsiTheme="minorBidi" w:cstheme="minorBidi"/>
                <w:sz w:val="28"/>
                <w:szCs w:val="28"/>
              </w:rPr>
            </w:pPr>
            <w:r w:rsidRPr="006B5784">
              <w:rPr>
                <w:rFonts w:asciiTheme="minorBidi" w:hAnsiTheme="minorBidi" w:cstheme="minorBidi"/>
                <w:sz w:val="28"/>
                <w:szCs w:val="28"/>
              </w:rPr>
              <w:t>(21,315)</w:t>
            </w:r>
          </w:p>
        </w:tc>
        <w:tc>
          <w:tcPr>
            <w:tcW w:w="155" w:type="pct"/>
            <w:shd w:val="clear" w:color="auto" w:fill="auto"/>
          </w:tcPr>
          <w:p w14:paraId="6364F995" w14:textId="77777777" w:rsidR="00232B4C" w:rsidRPr="00C43471" w:rsidRDefault="00232B4C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  <w:shd w:val="clear" w:color="auto" w:fill="auto"/>
          </w:tcPr>
          <w:p w14:paraId="33C7C357" w14:textId="5001D6A8" w:rsidR="00232B4C" w:rsidRDefault="003E23FA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E23FA">
              <w:rPr>
                <w:rFonts w:asciiTheme="minorBidi" w:hAnsiTheme="minorBidi" w:cstheme="minorBidi"/>
                <w:sz w:val="28"/>
                <w:szCs w:val="28"/>
              </w:rPr>
              <w:t>(11,</w:t>
            </w:r>
            <w:r w:rsidR="00427FB0">
              <w:rPr>
                <w:rFonts w:asciiTheme="minorBidi" w:hAnsiTheme="minorBidi" w:cstheme="minorBidi"/>
                <w:sz w:val="28"/>
                <w:szCs w:val="28"/>
              </w:rPr>
              <w:t>464</w:t>
            </w:r>
            <w:r w:rsidRPr="003E23F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A07A1D" w:rsidRPr="00C43471" w14:paraId="6AFF08D0" w14:textId="77777777" w:rsidTr="006342AD">
        <w:tc>
          <w:tcPr>
            <w:tcW w:w="2572" w:type="pct"/>
          </w:tcPr>
          <w:p w14:paraId="613667EE" w14:textId="77777777" w:rsidR="00D84C0F" w:rsidRPr="00D84C0F" w:rsidRDefault="00A07A1D" w:rsidP="00D84C0F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</w:rPr>
            </w:pPr>
            <w:r w:rsidRPr="00D84C0F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="00DC28DB"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</w:t>
            </w:r>
            <w:r w:rsidR="00D84C0F"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อัตราแลกเปลี่ยนเงินตรา</w:t>
            </w:r>
          </w:p>
          <w:p w14:paraId="34D25B82" w14:textId="5F372863" w:rsidR="00A07A1D" w:rsidRPr="00C43471" w:rsidRDefault="00D84C0F" w:rsidP="00D84C0F">
            <w:pPr>
              <w:ind w:left="-20" w:right="-108" w:firstLine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437" w:type="pct"/>
          </w:tcPr>
          <w:p w14:paraId="050D5D40" w14:textId="77777777" w:rsidR="00A07A1D" w:rsidRPr="00C43471" w:rsidRDefault="00A07A1D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F1D9D" w14:textId="70F481CE" w:rsidR="00A07A1D" w:rsidRPr="00C43471" w:rsidRDefault="005129A8" w:rsidP="006C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129A8">
              <w:rPr>
                <w:rFonts w:asciiTheme="minorBidi" w:hAnsiTheme="minorBidi" w:cstheme="minorBidi"/>
                <w:sz w:val="28"/>
                <w:szCs w:val="28"/>
              </w:rPr>
              <w:t>8,316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AE0072B" w14:textId="77777777" w:rsidR="00A07A1D" w:rsidRPr="00C43471" w:rsidRDefault="00A07A1D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FF5A0" w14:textId="23DDE4F3" w:rsidR="00A07A1D" w:rsidRPr="00C43471" w:rsidRDefault="003E23FA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E23F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27FB0">
              <w:rPr>
                <w:rFonts w:asciiTheme="minorBidi" w:hAnsiTheme="minorBidi" w:cstheme="minorBidi"/>
                <w:sz w:val="28"/>
                <w:szCs w:val="28"/>
              </w:rPr>
              <w:t>905</w:t>
            </w:r>
            <w:r w:rsidRPr="003E23F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A07A1D" w:rsidRPr="00C43471" w14:paraId="2732E966" w14:textId="77777777" w:rsidTr="000D671F">
        <w:tc>
          <w:tcPr>
            <w:tcW w:w="2572" w:type="pct"/>
          </w:tcPr>
          <w:p w14:paraId="5501FFFC" w14:textId="325BC31A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911CF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911CF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37" w:type="pct"/>
          </w:tcPr>
          <w:p w14:paraId="48C63A17" w14:textId="77777777" w:rsidR="00A07A1D" w:rsidRPr="00C43471" w:rsidRDefault="00A07A1D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F727F" w14:textId="0AF9CD0F" w:rsidR="00A07A1D" w:rsidRPr="00C43471" w:rsidRDefault="005129A8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129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136,594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0C872CA" w14:textId="77777777" w:rsidR="00A07A1D" w:rsidRPr="00C43471" w:rsidRDefault="00A07A1D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88494" w14:textId="446AA708" w:rsidR="00A07A1D" w:rsidRPr="00C43471" w:rsidRDefault="003E23FA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E23F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222,</w:t>
            </w:r>
            <w:r w:rsidR="00DA788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</w:t>
            </w:r>
            <w:r w:rsidR="00427F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1DFE89AD" w14:textId="23691CBB" w:rsidR="00A07A1D" w:rsidRPr="00A07A1D" w:rsidRDefault="00A07A1D" w:rsidP="0039116F">
      <w:pPr>
        <w:rPr>
          <w:rFonts w:asciiTheme="minorBidi" w:hAnsiTheme="minorBidi" w:cstheme="minorBidi"/>
          <w:sz w:val="28"/>
          <w:szCs w:val="28"/>
          <w:cs/>
        </w:rPr>
      </w:pPr>
    </w:p>
    <w:p w14:paraId="2619BE83" w14:textId="77777777" w:rsidR="002916CD" w:rsidRDefault="00291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="Cordia New"/>
          <w:b/>
          <w:bCs/>
          <w:color w:val="000000"/>
          <w:sz w:val="28"/>
          <w:szCs w:val="28"/>
          <w:cs/>
        </w:rPr>
      </w:pPr>
      <w:r>
        <w:rPr>
          <w:rFonts w:asciiTheme="minorBidi" w:hAnsiTheme="minorBidi" w:cs="Cordia New"/>
          <w:color w:val="000000"/>
          <w:sz w:val="28"/>
          <w:szCs w:val="28"/>
          <w:cs/>
        </w:rPr>
        <w:br w:type="page"/>
      </w:r>
    </w:p>
    <w:p w14:paraId="69240B8E" w14:textId="4715B050" w:rsidR="00AC48E9" w:rsidRDefault="006C58B2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="Cordia New"/>
          <w:color w:val="000000"/>
          <w:sz w:val="28"/>
          <w:szCs w:val="28"/>
          <w:u w:val="none"/>
        </w:rPr>
      </w:pPr>
      <w:r>
        <w:rPr>
          <w:rFonts w:asciiTheme="minorBidi" w:hAnsiTheme="minorBidi" w:cs="Cordia New" w:hint="cs"/>
          <w:color w:val="000000"/>
          <w:sz w:val="28"/>
          <w:szCs w:val="28"/>
          <w:u w:val="none"/>
          <w:cs/>
        </w:rPr>
        <w:t>หนี้สิน</w:t>
      </w:r>
      <w:r w:rsidR="00CD6AF0">
        <w:rPr>
          <w:rFonts w:asciiTheme="minorBidi" w:hAnsiTheme="minorBidi" w:cs="Cordia New" w:hint="cs"/>
          <w:color w:val="000000"/>
          <w:sz w:val="28"/>
          <w:szCs w:val="28"/>
          <w:u w:val="none"/>
          <w:cs/>
        </w:rPr>
        <w:t>ที่มีภาระดอกเบี้ย</w:t>
      </w:r>
    </w:p>
    <w:p w14:paraId="0CEA385F" w14:textId="77777777" w:rsidR="00BA460B" w:rsidRPr="00E40CAE" w:rsidRDefault="00BA460B" w:rsidP="00E40CAE">
      <w:pPr>
        <w:pStyle w:val="ListParagraph"/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617AB6B" w14:textId="194C03F5" w:rsidR="00CD6AF0" w:rsidRDefault="00CD6AF0" w:rsidP="00BE35F0">
      <w:pPr>
        <w:pStyle w:val="ListParagraph"/>
        <w:spacing w:after="120"/>
        <w:ind w:left="547"/>
        <w:jc w:val="thaiDistribute"/>
        <w:rPr>
          <w:rFonts w:ascii="Cordia New" w:hAnsi="Cordia New" w:cs="Cordia New"/>
          <w:b/>
          <w:bCs/>
          <w:spacing w:val="-6"/>
          <w:sz w:val="28"/>
          <w:szCs w:val="28"/>
        </w:rPr>
      </w:pPr>
      <w:r w:rsidRPr="00BA460B">
        <w:rPr>
          <w:rFonts w:ascii="Cordia New" w:hAnsi="Cordia New" w:cs="Cordia New" w:hint="cs"/>
          <w:b/>
          <w:bCs/>
          <w:spacing w:val="-6"/>
          <w:sz w:val="28"/>
          <w:szCs w:val="28"/>
          <w:cs/>
        </w:rPr>
        <w:t>เงิน</w:t>
      </w:r>
      <w:r w:rsidR="00BA460B" w:rsidRPr="00BA460B">
        <w:rPr>
          <w:rFonts w:ascii="Cordia New" w:hAnsi="Cordia New" w:cs="Cordia New" w:hint="cs"/>
          <w:b/>
          <w:bCs/>
          <w:spacing w:val="-6"/>
          <w:sz w:val="28"/>
          <w:szCs w:val="28"/>
          <w:cs/>
        </w:rPr>
        <w:t>กู้ยืมระยะสั้น</w:t>
      </w:r>
    </w:p>
    <w:tbl>
      <w:tblPr>
        <w:tblW w:w="90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6000"/>
        <w:gridCol w:w="270"/>
        <w:gridCol w:w="1260"/>
        <w:gridCol w:w="270"/>
        <w:gridCol w:w="1260"/>
      </w:tblGrid>
      <w:tr w:rsidR="009323F4" w:rsidRPr="00EB0C5D" w14:paraId="68D7B951" w14:textId="77777777" w:rsidTr="00EB0C5D">
        <w:trPr>
          <w:trHeight w:val="399"/>
        </w:trPr>
        <w:tc>
          <w:tcPr>
            <w:tcW w:w="6000" w:type="dxa"/>
            <w:shd w:val="clear" w:color="auto" w:fill="auto"/>
            <w:vAlign w:val="bottom"/>
          </w:tcPr>
          <w:p w14:paraId="3EB61DA2" w14:textId="77777777" w:rsidR="009323F4" w:rsidRPr="00337A57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9BAF88" w14:textId="77777777" w:rsidR="009323F4" w:rsidRPr="00337A57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  <w:hideMark/>
          </w:tcPr>
          <w:p w14:paraId="4EA9F2E2" w14:textId="77777777" w:rsidR="009323F4" w:rsidRPr="00EB0C5D" w:rsidRDefault="009323F4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9323F4" w:rsidRPr="00EB0C5D" w14:paraId="4BF4D8F9" w14:textId="77777777" w:rsidTr="00EB0C5D">
        <w:trPr>
          <w:trHeight w:val="385"/>
        </w:trPr>
        <w:tc>
          <w:tcPr>
            <w:tcW w:w="6000" w:type="dxa"/>
            <w:shd w:val="clear" w:color="auto" w:fill="auto"/>
            <w:vAlign w:val="bottom"/>
          </w:tcPr>
          <w:p w14:paraId="36ED43E0" w14:textId="77777777" w:rsidR="009323F4" w:rsidRPr="00EB0C5D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51ADFC" w14:textId="77777777" w:rsidR="009323F4" w:rsidRPr="00EB0C5D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38C6C93" w14:textId="77777777" w:rsidR="009323F4" w:rsidRPr="00EB0C5D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31 </w:t>
            </w:r>
            <w:r w:rsidRPr="00EB0C5D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5D2DF694" w14:textId="77777777" w:rsidR="009323F4" w:rsidRPr="00EB0C5D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5967ED" w14:textId="77777777" w:rsidR="009323F4" w:rsidRPr="00EB0C5D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B0C5D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323F4" w:rsidRPr="00EB0C5D" w14:paraId="5E931C84" w14:textId="77777777" w:rsidTr="00EB0C5D">
        <w:trPr>
          <w:trHeight w:val="385"/>
        </w:trPr>
        <w:tc>
          <w:tcPr>
            <w:tcW w:w="6000" w:type="dxa"/>
            <w:shd w:val="clear" w:color="auto" w:fill="auto"/>
            <w:vAlign w:val="bottom"/>
          </w:tcPr>
          <w:p w14:paraId="0B349530" w14:textId="77777777" w:rsidR="009323F4" w:rsidRPr="00EB0C5D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4C05E9" w14:textId="77777777" w:rsidR="009323F4" w:rsidRPr="00EB0C5D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8BB3AE" w14:textId="77777777" w:rsidR="009323F4" w:rsidRPr="00EB0C5D" w:rsidRDefault="009323F4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4078F3C0" w14:textId="77777777" w:rsidR="009323F4" w:rsidRPr="00EB0C5D" w:rsidRDefault="009323F4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2BE8E9" w14:textId="77777777" w:rsidR="009323F4" w:rsidRPr="00EB0C5D" w:rsidRDefault="009323F4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</w:tr>
      <w:tr w:rsidR="009323F4" w:rsidRPr="00EB0C5D" w14:paraId="7BA7BD19" w14:textId="77777777" w:rsidTr="00EB0C5D">
        <w:trPr>
          <w:trHeight w:val="399"/>
        </w:trPr>
        <w:tc>
          <w:tcPr>
            <w:tcW w:w="6000" w:type="dxa"/>
            <w:shd w:val="clear" w:color="auto" w:fill="auto"/>
            <w:vAlign w:val="bottom"/>
          </w:tcPr>
          <w:p w14:paraId="4CB9E71E" w14:textId="77777777" w:rsidR="009323F4" w:rsidRPr="00EB0C5D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E44AB5" w14:textId="77777777" w:rsidR="009323F4" w:rsidRPr="00EB0C5D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  <w:hideMark/>
          </w:tcPr>
          <w:p w14:paraId="5B12CF4E" w14:textId="77777777" w:rsidR="009323F4" w:rsidRPr="00EB0C5D" w:rsidRDefault="009323F4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23F4" w:rsidRPr="00EB0C5D" w14:paraId="3C227922" w14:textId="77777777" w:rsidTr="006342AD">
        <w:trPr>
          <w:trHeight w:val="399"/>
        </w:trPr>
        <w:tc>
          <w:tcPr>
            <w:tcW w:w="6000" w:type="dxa"/>
            <w:shd w:val="clear" w:color="auto" w:fill="auto"/>
            <w:vAlign w:val="bottom"/>
          </w:tcPr>
          <w:p w14:paraId="6D0E5925" w14:textId="77777777" w:rsidR="009323F4" w:rsidRPr="00EB0C5D" w:rsidRDefault="009323F4" w:rsidP="00F76E9C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Pr="00EB0C5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สั้น</w:t>
            </w: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7EE464" w14:textId="77777777" w:rsidR="009323F4" w:rsidRPr="00EB0C5D" w:rsidRDefault="009323F4" w:rsidP="00F7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0CA539" w14:textId="14D46C63" w:rsidR="009323F4" w:rsidRPr="00EB0C5D" w:rsidRDefault="009323F4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</w:rPr>
              <w:t>22</w:t>
            </w:r>
            <w:r w:rsidR="002D21F1" w:rsidRPr="00EB0C5D">
              <w:rPr>
                <w:rFonts w:asciiTheme="minorBidi" w:hAnsiTheme="minorBidi" w:cstheme="minorBidi"/>
                <w:sz w:val="28"/>
                <w:szCs w:val="28"/>
              </w:rPr>
              <w:t>4,568</w:t>
            </w:r>
          </w:p>
        </w:tc>
        <w:tc>
          <w:tcPr>
            <w:tcW w:w="270" w:type="dxa"/>
            <w:shd w:val="clear" w:color="auto" w:fill="auto"/>
          </w:tcPr>
          <w:p w14:paraId="6D2B4DD3" w14:textId="77777777" w:rsidR="009323F4" w:rsidRPr="00EB0C5D" w:rsidRDefault="009323F4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559ADA" w14:textId="77777777" w:rsidR="009323F4" w:rsidRPr="00EB0C5D" w:rsidRDefault="009323F4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="Cordia New" w:hAnsi="Cordia New"/>
                <w:sz w:val="28"/>
                <w:szCs w:val="28"/>
              </w:rPr>
              <w:t>222,905</w:t>
            </w:r>
          </w:p>
        </w:tc>
      </w:tr>
      <w:tr w:rsidR="009323F4" w:rsidRPr="00337A57" w14:paraId="05D9FC74" w14:textId="77777777" w:rsidTr="00EB0C5D">
        <w:trPr>
          <w:trHeight w:val="399"/>
        </w:trPr>
        <w:tc>
          <w:tcPr>
            <w:tcW w:w="6000" w:type="dxa"/>
            <w:shd w:val="clear" w:color="auto" w:fill="auto"/>
            <w:vAlign w:val="bottom"/>
          </w:tcPr>
          <w:p w14:paraId="118DE253" w14:textId="77777777" w:rsidR="009323F4" w:rsidRPr="00EB0C5D" w:rsidRDefault="009323F4" w:rsidP="00F76E9C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</w:t>
            </w:r>
            <w:r w:rsidRPr="00EB0C5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สั้น</w:t>
            </w: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303CE2" w14:textId="77777777" w:rsidR="009323F4" w:rsidRPr="00EB0C5D" w:rsidRDefault="009323F4" w:rsidP="00F7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C5C74" w14:textId="6E2E4C7E" w:rsidR="009323F4" w:rsidRPr="00EB0C5D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</w:t>
            </w:r>
            <w:r w:rsidR="002D21F1" w:rsidRPr="00EB0C5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93AA61" w14:textId="77777777" w:rsidR="009323F4" w:rsidRPr="00EB0C5D" w:rsidRDefault="009323F4" w:rsidP="00F7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FC15B7" w14:textId="77777777" w:rsidR="009323F4" w:rsidRPr="00CA5897" w:rsidRDefault="009323F4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B0C5D">
              <w:rPr>
                <w:rFonts w:ascii="Cordia New" w:hAnsi="Cordia New"/>
                <w:b/>
                <w:bCs/>
                <w:sz w:val="28"/>
                <w:szCs w:val="28"/>
              </w:rPr>
              <w:t>222,905</w:t>
            </w:r>
          </w:p>
        </w:tc>
      </w:tr>
    </w:tbl>
    <w:p w14:paraId="5EEF749A" w14:textId="77777777" w:rsidR="002916CD" w:rsidRDefault="002916CD" w:rsidP="00BE35F0">
      <w:pPr>
        <w:pStyle w:val="ListParagraph"/>
        <w:spacing w:after="120"/>
        <w:ind w:left="547"/>
        <w:jc w:val="thaiDistribute"/>
        <w:rPr>
          <w:rFonts w:ascii="Cordia New" w:hAnsi="Cordia New" w:cs="Cordia New"/>
          <w:b/>
          <w:bCs/>
          <w:spacing w:val="-6"/>
          <w:sz w:val="28"/>
          <w:szCs w:val="28"/>
        </w:rPr>
      </w:pPr>
    </w:p>
    <w:p w14:paraId="4EBEE4F5" w14:textId="22E79124" w:rsidR="00BE35F0" w:rsidRDefault="00BE35F0" w:rsidP="00642307">
      <w:pPr>
        <w:pStyle w:val="ListParagraph"/>
        <w:spacing w:before="120" w:after="120"/>
        <w:ind w:left="547"/>
        <w:jc w:val="distribute"/>
        <w:rPr>
          <w:rFonts w:ascii="Cordia New" w:hAnsi="Cordia New" w:cs="Cordia New"/>
          <w:spacing w:val="-6"/>
          <w:sz w:val="28"/>
          <w:szCs w:val="28"/>
        </w:rPr>
      </w:pPr>
      <w:r w:rsidRPr="00125C8C">
        <w:rPr>
          <w:rFonts w:ascii="Cordia New" w:hAnsi="Cordia New" w:cs="Cordia New"/>
          <w:spacing w:val="-6"/>
          <w:sz w:val="28"/>
          <w:szCs w:val="28"/>
          <w:cs/>
        </w:rPr>
        <w:t>รายการเคลื่อนไหวของเงินกู้ยืมระยะ</w:t>
      </w:r>
      <w:r w:rsidR="008E6312">
        <w:rPr>
          <w:rFonts w:ascii="Cordia New" w:hAnsi="Cordia New" w:cs="Cordia New" w:hint="cs"/>
          <w:spacing w:val="-6"/>
          <w:sz w:val="28"/>
          <w:szCs w:val="28"/>
          <w:cs/>
        </w:rPr>
        <w:t>สั้น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>จากสถาบันการเงินสำหรับงวด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สาม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เดือนสิ้นสุดวันที่ </w:t>
      </w:r>
      <w:r>
        <w:rPr>
          <w:rFonts w:ascii="Cordia New" w:hAnsi="Cordia New" w:cs="Cordia New"/>
          <w:spacing w:val="-6"/>
          <w:sz w:val="28"/>
          <w:szCs w:val="28"/>
        </w:rPr>
        <w:t xml:space="preserve">31 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มีนาคม</w:t>
      </w:r>
      <w:r w:rsidRPr="00125C8C"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>
        <w:rPr>
          <w:rFonts w:ascii="Cordia New" w:hAnsi="Cordia New" w:cs="Cordia New"/>
          <w:spacing w:val="-6"/>
          <w:sz w:val="28"/>
          <w:szCs w:val="28"/>
        </w:rPr>
        <w:t>2568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และ </w:t>
      </w:r>
      <w:r>
        <w:rPr>
          <w:rFonts w:ascii="Cordia New" w:hAnsi="Cordia New" w:cs="Cordia New"/>
          <w:spacing w:val="-6"/>
          <w:sz w:val="28"/>
          <w:szCs w:val="28"/>
        </w:rPr>
        <w:t>2567</w:t>
      </w:r>
      <w:r w:rsidRPr="00125C8C">
        <w:rPr>
          <w:rFonts w:ascii="Cordia New" w:hAnsi="Cordia New" w:cs="Cordia New"/>
          <w:spacing w:val="-6"/>
          <w:sz w:val="28"/>
          <w:szCs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270"/>
        <w:gridCol w:w="1259"/>
        <w:gridCol w:w="270"/>
        <w:gridCol w:w="1261"/>
      </w:tblGrid>
      <w:tr w:rsidR="00A907B0" w:rsidRPr="00337A57" w14:paraId="39C05638" w14:textId="77777777" w:rsidTr="00A907B0">
        <w:trPr>
          <w:tblHeader/>
        </w:trPr>
        <w:tc>
          <w:tcPr>
            <w:tcW w:w="3308" w:type="pct"/>
          </w:tcPr>
          <w:p w14:paraId="34F48D74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24E36A58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43736538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07B0" w:rsidRPr="00337A57" w14:paraId="2613436F" w14:textId="77777777" w:rsidTr="00A907B0">
        <w:trPr>
          <w:tblHeader/>
        </w:trPr>
        <w:tc>
          <w:tcPr>
            <w:tcW w:w="3308" w:type="pct"/>
          </w:tcPr>
          <w:p w14:paraId="22B878AA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14:paraId="19F9CED4" w14:textId="77777777" w:rsidR="00A907B0" w:rsidRPr="00337A57" w:rsidRDefault="00A907B0" w:rsidP="0075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</w:tcPr>
          <w:p w14:paraId="1F804FEB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9" w:type="pct"/>
          </w:tcPr>
          <w:p w14:paraId="1886A6FE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00C10FBB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BE35F0" w:rsidRPr="00337A57" w14:paraId="2B23C7C1" w14:textId="77777777" w:rsidTr="00A907B0">
        <w:trPr>
          <w:tblHeader/>
        </w:trPr>
        <w:tc>
          <w:tcPr>
            <w:tcW w:w="3308" w:type="pct"/>
          </w:tcPr>
          <w:p w14:paraId="4C0ECBE5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EB0F079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15063B76" w14:textId="77777777" w:rsidR="00BE35F0" w:rsidRPr="00337A57" w:rsidRDefault="00BE35F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07B0" w:rsidRPr="00337A57" w14:paraId="289E2F25" w14:textId="77777777" w:rsidTr="006342AD">
        <w:tc>
          <w:tcPr>
            <w:tcW w:w="3308" w:type="pct"/>
            <w:shd w:val="clear" w:color="auto" w:fill="auto"/>
          </w:tcPr>
          <w:p w14:paraId="16B2FF32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9" w:type="pct"/>
            <w:shd w:val="clear" w:color="auto" w:fill="auto"/>
          </w:tcPr>
          <w:p w14:paraId="6BF4F0F6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2ECCF85E" w14:textId="2E5CA908" w:rsidR="00A907B0" w:rsidRPr="00337A57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222,905</w:t>
            </w:r>
          </w:p>
        </w:tc>
        <w:tc>
          <w:tcPr>
            <w:tcW w:w="149" w:type="pct"/>
            <w:shd w:val="clear" w:color="auto" w:fill="auto"/>
          </w:tcPr>
          <w:p w14:paraId="0860F050" w14:textId="77777777" w:rsidR="00A907B0" w:rsidRPr="00337A57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09EFEF74" w14:textId="601FCB20" w:rsidR="00A907B0" w:rsidRPr="00337A57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120,600</w:t>
            </w:r>
          </w:p>
        </w:tc>
      </w:tr>
      <w:tr w:rsidR="00A907B0" w:rsidRPr="00337A57" w14:paraId="3D091396" w14:textId="77777777" w:rsidTr="006342AD">
        <w:tc>
          <w:tcPr>
            <w:tcW w:w="3308" w:type="pct"/>
            <w:shd w:val="clear" w:color="auto" w:fill="auto"/>
          </w:tcPr>
          <w:p w14:paraId="57837475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62CF">
              <w:rPr>
                <w:rFonts w:asciiTheme="minorBidi" w:hAnsiTheme="minorBidi" w:cs="Cordia New" w:hint="cs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49" w:type="pct"/>
            <w:shd w:val="clear" w:color="auto" w:fill="auto"/>
          </w:tcPr>
          <w:p w14:paraId="69179A6C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498C0CFB" w14:textId="5AA1D9E3" w:rsidR="00A907B0" w:rsidRPr="008438D1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38D1">
              <w:rPr>
                <w:rFonts w:asciiTheme="minorBidi" w:hAnsiTheme="minorBidi" w:cstheme="minorBidi"/>
                <w:sz w:val="28"/>
                <w:szCs w:val="28"/>
              </w:rPr>
              <w:t>33,046</w:t>
            </w:r>
          </w:p>
        </w:tc>
        <w:tc>
          <w:tcPr>
            <w:tcW w:w="149" w:type="pct"/>
            <w:shd w:val="clear" w:color="auto" w:fill="auto"/>
          </w:tcPr>
          <w:p w14:paraId="1CDADAAB" w14:textId="77777777" w:rsidR="00A907B0" w:rsidRPr="00337A57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130391AA" w14:textId="5DF47CBC" w:rsidR="00A907B0" w:rsidRPr="006C40DC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35,722</w:t>
            </w:r>
          </w:p>
        </w:tc>
      </w:tr>
      <w:tr w:rsidR="00A907B0" w:rsidRPr="00337A57" w14:paraId="2DFB6065" w14:textId="77777777" w:rsidTr="006342AD">
        <w:tc>
          <w:tcPr>
            <w:tcW w:w="3308" w:type="pct"/>
            <w:shd w:val="clear" w:color="auto" w:fill="auto"/>
          </w:tcPr>
          <w:p w14:paraId="20413D0F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149" w:type="pct"/>
            <w:shd w:val="clear" w:color="auto" w:fill="auto"/>
          </w:tcPr>
          <w:p w14:paraId="01D01A95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27986719" w14:textId="20092672" w:rsidR="00A907B0" w:rsidRPr="008438D1" w:rsidRDefault="0098352A" w:rsidP="000D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397" w:right="-9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438D1">
              <w:rPr>
                <w:rFonts w:asciiTheme="minorBidi" w:hAnsiTheme="minorBidi" w:cstheme="minorBidi"/>
                <w:sz w:val="28"/>
                <w:szCs w:val="28"/>
              </w:rPr>
              <w:t>(32,951)</w:t>
            </w:r>
          </w:p>
        </w:tc>
        <w:tc>
          <w:tcPr>
            <w:tcW w:w="149" w:type="pct"/>
            <w:shd w:val="clear" w:color="auto" w:fill="auto"/>
          </w:tcPr>
          <w:p w14:paraId="1CB800EE" w14:textId="77777777" w:rsidR="00A907B0" w:rsidRPr="00337A57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5A086295" w14:textId="08D2AE06" w:rsidR="00A907B0" w:rsidRPr="00337A57" w:rsidRDefault="00A907B0" w:rsidP="000D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767FC5">
              <w:rPr>
                <w:rFonts w:ascii="Cordia New" w:hAnsi="Cordia New"/>
                <w:sz w:val="28"/>
                <w:szCs w:val="28"/>
              </w:rPr>
              <w:t>(</w:t>
            </w:r>
            <w:r w:rsidR="009472F1" w:rsidRPr="00767FC5">
              <w:rPr>
                <w:rFonts w:ascii="Cordia New" w:hAnsi="Cordia New"/>
                <w:sz w:val="28"/>
                <w:szCs w:val="28"/>
              </w:rPr>
              <w:t>3</w:t>
            </w:r>
            <w:r w:rsidRPr="00767FC5">
              <w:rPr>
                <w:rFonts w:ascii="Cordia New" w:hAnsi="Cordia New"/>
                <w:sz w:val="28"/>
                <w:szCs w:val="28"/>
              </w:rPr>
              <w:t>5,365)</w:t>
            </w:r>
          </w:p>
        </w:tc>
      </w:tr>
      <w:tr w:rsidR="00A907B0" w:rsidRPr="00337A57" w14:paraId="71ED1303" w14:textId="77777777" w:rsidTr="006342AD">
        <w:tc>
          <w:tcPr>
            <w:tcW w:w="3308" w:type="pct"/>
            <w:shd w:val="clear" w:color="auto" w:fill="auto"/>
          </w:tcPr>
          <w:p w14:paraId="1FADBE43" w14:textId="77777777" w:rsidR="00A907B0" w:rsidRPr="00BD0668" w:rsidRDefault="00A907B0" w:rsidP="0075484A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4C0F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149" w:type="pct"/>
            <w:shd w:val="clear" w:color="auto" w:fill="auto"/>
          </w:tcPr>
          <w:p w14:paraId="6768D353" w14:textId="77777777" w:rsidR="00A907B0" w:rsidRPr="00BD0668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3B7FFFD4" w14:textId="1FA23887" w:rsidR="00A907B0" w:rsidRPr="008438D1" w:rsidRDefault="00957706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8438D1">
              <w:rPr>
                <w:rFonts w:asciiTheme="minorBidi" w:hAnsiTheme="minorBidi" w:cstheme="minorBidi"/>
                <w:sz w:val="28"/>
                <w:szCs w:val="28"/>
              </w:rPr>
              <w:t>1,568</w:t>
            </w:r>
          </w:p>
        </w:tc>
        <w:tc>
          <w:tcPr>
            <w:tcW w:w="149" w:type="pct"/>
            <w:shd w:val="clear" w:color="auto" w:fill="auto"/>
          </w:tcPr>
          <w:p w14:paraId="38863857" w14:textId="77777777" w:rsidR="00A907B0" w:rsidRPr="00BD0668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102C30A8" w14:textId="7A9ADAB1" w:rsidR="00A907B0" w:rsidRPr="006C40DC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</w:rPr>
              <w:t>5,653</w:t>
            </w:r>
          </w:p>
        </w:tc>
      </w:tr>
      <w:tr w:rsidR="00A907B0" w:rsidRPr="00337A57" w14:paraId="0581724A" w14:textId="77777777" w:rsidTr="00A907B0">
        <w:tc>
          <w:tcPr>
            <w:tcW w:w="3308" w:type="pct"/>
            <w:shd w:val="clear" w:color="auto" w:fill="auto"/>
            <w:vAlign w:val="center"/>
          </w:tcPr>
          <w:p w14:paraId="4E443A5E" w14:textId="77777777" w:rsidR="00A907B0" w:rsidRPr="00337A57" w:rsidRDefault="00A907B0" w:rsidP="0075484A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37A5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337A5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9" w:type="pct"/>
            <w:shd w:val="clear" w:color="auto" w:fill="auto"/>
          </w:tcPr>
          <w:p w14:paraId="2A7FFCE5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5A161" w14:textId="11E5E667" w:rsidR="00A907B0" w:rsidRPr="008438D1" w:rsidRDefault="00957706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438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224,568</w:t>
            </w:r>
          </w:p>
        </w:tc>
        <w:tc>
          <w:tcPr>
            <w:tcW w:w="149" w:type="pct"/>
            <w:shd w:val="clear" w:color="auto" w:fill="auto"/>
          </w:tcPr>
          <w:p w14:paraId="57DCC4F4" w14:textId="77777777" w:rsidR="00A907B0" w:rsidRPr="00337A57" w:rsidRDefault="00A907B0" w:rsidP="00754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C9FC1" w14:textId="6DA46B18" w:rsidR="00A907B0" w:rsidRPr="006C40DC" w:rsidRDefault="00A907B0" w:rsidP="00785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</w:rPr>
              <w:t>126,610</w:t>
            </w:r>
          </w:p>
        </w:tc>
      </w:tr>
    </w:tbl>
    <w:p w14:paraId="38BD76B6" w14:textId="77777777" w:rsidR="00AC48E9" w:rsidRDefault="00AC48E9" w:rsidP="00AC48E9">
      <w:pPr>
        <w:rPr>
          <w:rFonts w:cstheme="minorBidi"/>
          <w:lang w:val="th-TH"/>
        </w:rPr>
      </w:pPr>
    </w:p>
    <w:p w14:paraId="41755D4F" w14:textId="7D5B4D04" w:rsidR="00FC2073" w:rsidRPr="00AC48E9" w:rsidRDefault="00FC2073" w:rsidP="00FC2073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8438D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8438D1">
        <w:rPr>
          <w:rFonts w:asciiTheme="minorBidi" w:hAnsiTheme="minorBidi" w:cstheme="minorBidi"/>
          <w:sz w:val="28"/>
          <w:szCs w:val="28"/>
        </w:rPr>
        <w:t xml:space="preserve">31 </w:t>
      </w:r>
      <w:r w:rsidRPr="008438D1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8438D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438D1">
        <w:rPr>
          <w:rFonts w:asciiTheme="minorBidi" w:hAnsiTheme="minorBidi" w:cstheme="minorBidi"/>
          <w:sz w:val="28"/>
          <w:szCs w:val="28"/>
        </w:rPr>
        <w:t xml:space="preserve">2568 </w:t>
      </w:r>
      <w:r w:rsidRPr="008438D1">
        <w:rPr>
          <w:rFonts w:asciiTheme="minorBidi" w:hAnsiTheme="minorBidi" w:cstheme="minorBidi"/>
          <w:sz w:val="28"/>
          <w:szCs w:val="28"/>
          <w:cs/>
        </w:rPr>
        <w:t xml:space="preserve">บริษัทย่อยแห่งหนึ่งมียอดคงเหลือเงินกู้ยืมระยะสั้นจากสถาบันการเงินแห่งหนึ่งจำนวน </w:t>
      </w:r>
      <w:r w:rsidRPr="008438D1">
        <w:rPr>
          <w:rFonts w:asciiTheme="minorBidi" w:hAnsiTheme="minorBidi" w:cstheme="minorBidi"/>
          <w:sz w:val="28"/>
          <w:szCs w:val="28"/>
          <w:cs/>
        </w:rPr>
        <w:br/>
      </w:r>
      <w:r w:rsidRPr="008438D1">
        <w:rPr>
          <w:rFonts w:asciiTheme="minorBidi" w:hAnsiTheme="minorBidi" w:cstheme="minorBidi"/>
          <w:sz w:val="28"/>
          <w:szCs w:val="28"/>
        </w:rPr>
        <w:t>47.</w:t>
      </w:r>
      <w:r w:rsidR="00957706" w:rsidRPr="008438D1">
        <w:rPr>
          <w:rFonts w:asciiTheme="minorBidi" w:hAnsiTheme="minorBidi" w:cstheme="minorBidi"/>
          <w:sz w:val="28"/>
          <w:szCs w:val="28"/>
        </w:rPr>
        <w:t>57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r w:rsidRPr="008438D1">
        <w:rPr>
          <w:rFonts w:asciiTheme="minorBidi" w:hAnsiTheme="minorBidi" w:cstheme="minorBidi"/>
          <w:sz w:val="28"/>
          <w:szCs w:val="28"/>
          <w:cs/>
        </w:rPr>
        <w:t xml:space="preserve">ล้านหยวนหรือเทียบเท่ากับ </w:t>
      </w:r>
      <w:r w:rsidRPr="008438D1">
        <w:rPr>
          <w:rFonts w:asciiTheme="minorBidi" w:hAnsiTheme="minorBidi" w:cstheme="minorBidi"/>
          <w:sz w:val="28"/>
          <w:szCs w:val="28"/>
        </w:rPr>
        <w:t>22</w:t>
      </w:r>
      <w:r w:rsidR="001C2F43" w:rsidRPr="008438D1">
        <w:rPr>
          <w:rFonts w:asciiTheme="minorBidi" w:hAnsiTheme="minorBidi" w:cstheme="minorBidi"/>
          <w:sz w:val="28"/>
          <w:szCs w:val="28"/>
        </w:rPr>
        <w:t>4</w:t>
      </w:r>
      <w:r w:rsidR="00F02D70" w:rsidRPr="008438D1">
        <w:rPr>
          <w:rFonts w:asciiTheme="minorBidi" w:hAnsiTheme="minorBidi" w:cstheme="minorBidi"/>
          <w:sz w:val="28"/>
          <w:szCs w:val="28"/>
        </w:rPr>
        <w:t>.</w:t>
      </w:r>
      <w:r w:rsidR="001C2F43" w:rsidRPr="008438D1">
        <w:rPr>
          <w:rFonts w:asciiTheme="minorBidi" w:hAnsiTheme="minorBidi" w:cstheme="minorBidi"/>
          <w:sz w:val="28"/>
          <w:szCs w:val="28"/>
        </w:rPr>
        <w:t>5</w:t>
      </w:r>
      <w:r w:rsidR="00F02D70" w:rsidRPr="008438D1">
        <w:rPr>
          <w:rFonts w:asciiTheme="minorBidi" w:hAnsiTheme="minorBidi" w:cstheme="minorBidi"/>
          <w:sz w:val="28"/>
          <w:szCs w:val="28"/>
        </w:rPr>
        <w:t>7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r w:rsidRPr="008438D1">
        <w:rPr>
          <w:rFonts w:asciiTheme="minorBidi" w:hAnsiTheme="minorBidi" w:cstheme="minorBidi"/>
          <w:sz w:val="28"/>
          <w:szCs w:val="28"/>
          <w:cs/>
        </w:rPr>
        <w:t xml:space="preserve">ล้านบาท โดยมีอัตราดอกเบี้ยระหว่างร้อยละ </w:t>
      </w:r>
      <w:r w:rsidRPr="008438D1">
        <w:rPr>
          <w:rFonts w:asciiTheme="minorBidi" w:hAnsiTheme="minorBidi" w:cstheme="minorBidi"/>
          <w:sz w:val="28"/>
          <w:szCs w:val="28"/>
        </w:rPr>
        <w:t xml:space="preserve">3.80 </w:t>
      </w:r>
      <w:r w:rsidRPr="008438D1">
        <w:rPr>
          <w:rFonts w:asciiTheme="minorBidi" w:hAnsiTheme="minorBidi" w:cstheme="minorBidi"/>
          <w:sz w:val="28"/>
          <w:szCs w:val="28"/>
          <w:cs/>
        </w:rPr>
        <w:t xml:space="preserve">ถึงร้อยละ </w:t>
      </w:r>
      <w:r w:rsidRPr="008438D1">
        <w:rPr>
          <w:rFonts w:asciiTheme="minorBidi" w:hAnsiTheme="minorBidi" w:cstheme="minorBidi"/>
          <w:sz w:val="28"/>
          <w:szCs w:val="28"/>
        </w:rPr>
        <w:t xml:space="preserve">3.90 </w:t>
      </w:r>
      <w:r w:rsidRPr="008438D1">
        <w:rPr>
          <w:rFonts w:asciiTheme="minorBidi" w:hAnsiTheme="minorBidi" w:cstheme="minorBidi"/>
          <w:sz w:val="28"/>
          <w:szCs w:val="28"/>
          <w:cs/>
        </w:rPr>
        <w:t>ต่อปีและจะถึงกำหนดชำระภายใน</w:t>
      </w:r>
      <w:r w:rsidRPr="008438D1">
        <w:rPr>
          <w:rFonts w:asciiTheme="minorBidi" w:hAnsiTheme="minorBidi" w:cstheme="minorBidi" w:hint="cs"/>
          <w:sz w:val="28"/>
          <w:szCs w:val="28"/>
          <w:cs/>
        </w:rPr>
        <w:t>เดือนธันวาคม</w:t>
      </w:r>
      <w:r w:rsidRPr="008438D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438D1">
        <w:rPr>
          <w:rFonts w:asciiTheme="minorBidi" w:hAnsiTheme="minorBidi" w:cstheme="minorBidi"/>
          <w:sz w:val="28"/>
          <w:szCs w:val="28"/>
        </w:rPr>
        <w:t>256</w:t>
      </w:r>
      <w:r w:rsidR="00340310" w:rsidRPr="008438D1">
        <w:rPr>
          <w:rFonts w:asciiTheme="minorBidi" w:hAnsiTheme="minorBidi" w:cstheme="minorBidi"/>
          <w:sz w:val="28"/>
          <w:szCs w:val="28"/>
        </w:rPr>
        <w:t>8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r w:rsidRPr="008438D1">
        <w:rPr>
          <w:rFonts w:asciiTheme="minorBidi" w:hAnsiTheme="minorBidi" w:cstheme="minorBidi"/>
          <w:sz w:val="28"/>
          <w:szCs w:val="28"/>
          <w:cs/>
        </w:rPr>
        <w:t>เงินกู้ยืมดังกล่าวค้ำประกันโดยสินทรัพย์สิทธิการใช้ของบริษัทย่อย</w:t>
      </w:r>
    </w:p>
    <w:p w14:paraId="44BA3A28" w14:textId="77777777" w:rsidR="00084B6E" w:rsidRPr="00AC48E9" w:rsidRDefault="00084B6E" w:rsidP="00AC48E9">
      <w:pPr>
        <w:rPr>
          <w:rFonts w:cstheme="minorBidi"/>
          <w:lang w:val="th-TH"/>
        </w:rPr>
      </w:pPr>
    </w:p>
    <w:p w14:paraId="40742402" w14:textId="2DC8EBC6" w:rsidR="009E3CFD" w:rsidRPr="00C43471" w:rsidRDefault="009E3CFD" w:rsidP="00303B4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</w:t>
      </w:r>
      <w:r w:rsidRPr="00C43471">
        <w:rPr>
          <w:rFonts w:asciiTheme="minorBidi" w:eastAsia="Cordia New" w:hAnsiTheme="minorBidi" w:cstheme="minorBidi"/>
          <w:color w:val="000000"/>
          <w:sz w:val="28"/>
          <w:szCs w:val="28"/>
          <w:u w:val="none"/>
          <w:cs/>
          <w:lang w:val="th-TH"/>
        </w:rPr>
        <w:t>ระยะ</w:t>
      </w:r>
      <w:r w:rsidR="00AC48E9">
        <w:rPr>
          <w:rFonts w:asciiTheme="minorBidi" w:eastAsia="Cordia New" w:hAnsiTheme="minorBidi" w:cstheme="minorBidi" w:hint="cs"/>
          <w:color w:val="000000"/>
          <w:sz w:val="28"/>
          <w:szCs w:val="28"/>
          <w:u w:val="none"/>
          <w:cs/>
          <w:lang w:val="th-TH"/>
        </w:rPr>
        <w:t>ยาว</w:t>
      </w:r>
    </w:p>
    <w:tbl>
      <w:tblPr>
        <w:tblW w:w="906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6000"/>
        <w:gridCol w:w="270"/>
        <w:gridCol w:w="1260"/>
        <w:gridCol w:w="270"/>
        <w:gridCol w:w="1260"/>
      </w:tblGrid>
      <w:tr w:rsidR="004509AE" w:rsidRPr="00EB0C5D" w14:paraId="284BF654" w14:textId="77777777" w:rsidTr="00EB0C5D">
        <w:trPr>
          <w:trHeight w:val="399"/>
        </w:trPr>
        <w:tc>
          <w:tcPr>
            <w:tcW w:w="6000" w:type="dxa"/>
            <w:shd w:val="clear" w:color="auto" w:fill="auto"/>
            <w:vAlign w:val="bottom"/>
          </w:tcPr>
          <w:p w14:paraId="1BAEF10A" w14:textId="77777777" w:rsidR="004509AE" w:rsidRPr="00337A57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61DD42" w14:textId="77777777" w:rsidR="004509AE" w:rsidRPr="00337A57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  <w:hideMark/>
          </w:tcPr>
          <w:p w14:paraId="4271F189" w14:textId="77777777" w:rsidR="004509AE" w:rsidRPr="00EB0C5D" w:rsidRDefault="004509AE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509AE" w:rsidRPr="00EB0C5D" w14:paraId="07C7CF6F" w14:textId="77777777" w:rsidTr="00EB0C5D">
        <w:trPr>
          <w:trHeight w:val="385"/>
        </w:trPr>
        <w:tc>
          <w:tcPr>
            <w:tcW w:w="6000" w:type="dxa"/>
            <w:shd w:val="clear" w:color="auto" w:fill="auto"/>
            <w:vAlign w:val="bottom"/>
          </w:tcPr>
          <w:p w14:paraId="0535BB07" w14:textId="77777777" w:rsidR="004509AE" w:rsidRPr="00EB0C5D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54AC18" w14:textId="77777777" w:rsidR="004509AE" w:rsidRPr="00EB0C5D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5B0988" w14:textId="77777777" w:rsidR="004509AE" w:rsidRPr="00EB0C5D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</w:rPr>
              <w:t xml:space="preserve">31 </w:t>
            </w:r>
            <w:r w:rsidRPr="00EB0C5D">
              <w:rPr>
                <w:rFonts w:asciiTheme="minorBidi" w:eastAsia="MS Mincho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7F898723" w14:textId="77777777" w:rsidR="004509AE" w:rsidRPr="00EB0C5D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A1236A9" w14:textId="77777777" w:rsidR="004509AE" w:rsidRPr="00EB0C5D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 xml:space="preserve">31 </w:t>
            </w:r>
            <w:r w:rsidRPr="00EB0C5D">
              <w:rPr>
                <w:rFonts w:asciiTheme="minorBidi" w:eastAsia="MS Mincho" w:hAnsiTheme="minorBidi" w:cstheme="minorBidi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509AE" w:rsidRPr="00EB0C5D" w14:paraId="162CA9E8" w14:textId="77777777" w:rsidTr="00EB0C5D">
        <w:trPr>
          <w:trHeight w:val="385"/>
        </w:trPr>
        <w:tc>
          <w:tcPr>
            <w:tcW w:w="6000" w:type="dxa"/>
            <w:shd w:val="clear" w:color="auto" w:fill="auto"/>
            <w:vAlign w:val="bottom"/>
          </w:tcPr>
          <w:p w14:paraId="176D873B" w14:textId="77777777" w:rsidR="004509AE" w:rsidRPr="00EB0C5D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E994DC" w14:textId="77777777" w:rsidR="004509AE" w:rsidRPr="00EB0C5D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009F21" w14:textId="77777777" w:rsidR="004509AE" w:rsidRPr="00EB0C5D" w:rsidRDefault="004509AE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75E57B58" w14:textId="77777777" w:rsidR="004509AE" w:rsidRPr="00EB0C5D" w:rsidRDefault="004509AE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B9CE4F" w14:textId="77777777" w:rsidR="004509AE" w:rsidRPr="00EB0C5D" w:rsidRDefault="004509AE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B0C5D">
              <w:rPr>
                <w:rFonts w:asciiTheme="minorBidi" w:eastAsia="MS Mincho" w:hAnsiTheme="minorBidi" w:cstheme="minorBidi"/>
                <w:sz w:val="28"/>
                <w:szCs w:val="28"/>
                <w:lang w:val="en-GB"/>
              </w:rPr>
              <w:t>2567</w:t>
            </w:r>
          </w:p>
        </w:tc>
      </w:tr>
      <w:tr w:rsidR="004509AE" w:rsidRPr="00EB0C5D" w14:paraId="66E911BB" w14:textId="77777777" w:rsidTr="00EB0C5D">
        <w:trPr>
          <w:trHeight w:val="399"/>
        </w:trPr>
        <w:tc>
          <w:tcPr>
            <w:tcW w:w="6000" w:type="dxa"/>
            <w:shd w:val="clear" w:color="auto" w:fill="auto"/>
            <w:vAlign w:val="bottom"/>
          </w:tcPr>
          <w:p w14:paraId="4A7EF0D6" w14:textId="77777777" w:rsidR="004509AE" w:rsidRPr="00EB0C5D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EA2D7E" w14:textId="77777777" w:rsidR="004509AE" w:rsidRPr="00EB0C5D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  <w:hideMark/>
          </w:tcPr>
          <w:p w14:paraId="6CDFF5E4" w14:textId="77777777" w:rsidR="004509AE" w:rsidRPr="00EB0C5D" w:rsidRDefault="004509AE" w:rsidP="00F76E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509AE" w:rsidRPr="00EB0C5D" w14:paraId="461BDDFF" w14:textId="77777777" w:rsidTr="006342AD">
        <w:trPr>
          <w:trHeight w:val="399"/>
        </w:trPr>
        <w:tc>
          <w:tcPr>
            <w:tcW w:w="6000" w:type="dxa"/>
            <w:shd w:val="clear" w:color="auto" w:fill="auto"/>
          </w:tcPr>
          <w:p w14:paraId="165A250D" w14:textId="77777777" w:rsidR="004509AE" w:rsidRPr="00EB0C5D" w:rsidRDefault="004509AE" w:rsidP="006342AD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C2FB4" w14:textId="77777777" w:rsidR="004509AE" w:rsidRPr="00EB0C5D" w:rsidRDefault="004509AE" w:rsidP="00F7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4CEC6E9" w14:textId="549B65E4" w:rsidR="004509AE" w:rsidRPr="00EB0C5D" w:rsidRDefault="004509AE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C85691" w:rsidRPr="00EB0C5D">
              <w:rPr>
                <w:rFonts w:asciiTheme="minorBidi" w:hAnsiTheme="minorBidi" w:cstheme="minorBidi"/>
                <w:sz w:val="28"/>
                <w:szCs w:val="28"/>
              </w:rPr>
              <w:t>6,919</w:t>
            </w:r>
          </w:p>
        </w:tc>
        <w:tc>
          <w:tcPr>
            <w:tcW w:w="270" w:type="dxa"/>
            <w:shd w:val="clear" w:color="auto" w:fill="auto"/>
          </w:tcPr>
          <w:p w14:paraId="1BB1AD2B" w14:textId="77777777" w:rsidR="004509AE" w:rsidRPr="00EB0C5D" w:rsidRDefault="004509AE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A4CF9E8" w14:textId="77777777" w:rsidR="004509AE" w:rsidRPr="00EB0C5D" w:rsidRDefault="004509AE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="Cordia New" w:hAnsi="Cordia New"/>
                <w:sz w:val="28"/>
                <w:szCs w:val="28"/>
              </w:rPr>
              <w:t>301,554</w:t>
            </w:r>
          </w:p>
        </w:tc>
      </w:tr>
      <w:tr w:rsidR="004509AE" w:rsidRPr="00EB0C5D" w14:paraId="16BCE8C4" w14:textId="77777777" w:rsidTr="006342AD">
        <w:trPr>
          <w:trHeight w:val="399"/>
        </w:trPr>
        <w:tc>
          <w:tcPr>
            <w:tcW w:w="6000" w:type="dxa"/>
            <w:shd w:val="clear" w:color="auto" w:fill="auto"/>
          </w:tcPr>
          <w:p w14:paraId="362059A0" w14:textId="77777777" w:rsidR="004509AE" w:rsidRPr="00EB0C5D" w:rsidRDefault="004509AE" w:rsidP="006342AD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B0C5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B0C5D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121B2EBD" w14:textId="77777777" w:rsidR="004509AE" w:rsidRPr="00EB0C5D" w:rsidRDefault="004509AE" w:rsidP="00F7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7DCB372" w14:textId="77777777" w:rsidR="004509AE" w:rsidRPr="00EB0C5D" w:rsidRDefault="004509AE" w:rsidP="000D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</w:rPr>
              <w:t>(27,644)</w:t>
            </w:r>
          </w:p>
        </w:tc>
        <w:tc>
          <w:tcPr>
            <w:tcW w:w="270" w:type="dxa"/>
            <w:shd w:val="clear" w:color="auto" w:fill="auto"/>
          </w:tcPr>
          <w:p w14:paraId="28DCEB64" w14:textId="77777777" w:rsidR="004509AE" w:rsidRPr="00EB0C5D" w:rsidRDefault="004509AE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3F200A" w14:textId="77777777" w:rsidR="004509AE" w:rsidRPr="00EB0C5D" w:rsidRDefault="004509AE" w:rsidP="000D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sz w:val="28"/>
                <w:szCs w:val="28"/>
              </w:rPr>
              <w:t>(26,265)</w:t>
            </w:r>
          </w:p>
        </w:tc>
      </w:tr>
      <w:tr w:rsidR="004509AE" w:rsidRPr="00337A57" w14:paraId="3FC3529E" w14:textId="77777777" w:rsidTr="00EB0C5D">
        <w:trPr>
          <w:trHeight w:val="399"/>
        </w:trPr>
        <w:tc>
          <w:tcPr>
            <w:tcW w:w="6000" w:type="dxa"/>
            <w:shd w:val="clear" w:color="auto" w:fill="auto"/>
            <w:vAlign w:val="bottom"/>
          </w:tcPr>
          <w:p w14:paraId="683A6577" w14:textId="77777777" w:rsidR="004509AE" w:rsidRPr="00EB0C5D" w:rsidRDefault="004509AE" w:rsidP="00F76E9C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538443" w14:textId="77777777" w:rsidR="004509AE" w:rsidRPr="00EB0C5D" w:rsidRDefault="004509AE" w:rsidP="00F7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05C5BF" w14:textId="1E6FECB3" w:rsidR="004509AE" w:rsidRPr="00EB0C5D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B0C5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C85691" w:rsidRPr="00EB0C5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79,275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00E33" w14:textId="77777777" w:rsidR="004509AE" w:rsidRPr="00EB0C5D" w:rsidRDefault="004509AE" w:rsidP="00F7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D7DE3" w14:textId="77777777" w:rsidR="004509AE" w:rsidRPr="007A6270" w:rsidRDefault="004509AE" w:rsidP="00F76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B0C5D">
              <w:rPr>
                <w:rFonts w:ascii="Cordia New" w:hAnsi="Cordia New"/>
                <w:b/>
                <w:bCs/>
                <w:sz w:val="28"/>
                <w:szCs w:val="28"/>
              </w:rPr>
              <w:t>275,289</w:t>
            </w:r>
          </w:p>
        </w:tc>
      </w:tr>
    </w:tbl>
    <w:p w14:paraId="67C2E68C" w14:textId="77777777" w:rsidR="00B55D3A" w:rsidRPr="00033A03" w:rsidRDefault="00B55D3A" w:rsidP="00033A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62ACA9A" w14:textId="77777777" w:rsidR="00C85691" w:rsidRDefault="00C85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6"/>
          <w:sz w:val="28"/>
          <w:szCs w:val="28"/>
          <w:cs/>
        </w:rPr>
      </w:pPr>
      <w:r>
        <w:rPr>
          <w:rFonts w:asciiTheme="minorBidi" w:hAnsiTheme="minorBidi" w:cstheme="minorBidi"/>
          <w:spacing w:val="-6"/>
          <w:sz w:val="28"/>
          <w:szCs w:val="28"/>
          <w:cs/>
        </w:rPr>
        <w:br w:type="page"/>
      </w:r>
    </w:p>
    <w:p w14:paraId="28CD1090" w14:textId="46D861C0" w:rsidR="0011344A" w:rsidRPr="00A907B0" w:rsidRDefault="0011344A" w:rsidP="00A907B0">
      <w:pPr>
        <w:pStyle w:val="ListParagraph"/>
        <w:spacing w:after="120" w:line="240" w:lineRule="auto"/>
        <w:ind w:left="547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รายการเคลื่อนไหวของเงินกู้ยืมระยะยาวจากสถาบันการเงินสำหรับงวดสามเดือนสิ้นสุดวันที่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 xml:space="preserve">31 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มีนาคม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>2568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และ </w:t>
      </w:r>
      <w:r w:rsidRPr="00A907B0">
        <w:rPr>
          <w:rFonts w:asciiTheme="minorBidi" w:hAnsiTheme="minorBidi" w:cstheme="minorBidi"/>
          <w:spacing w:val="-6"/>
          <w:sz w:val="28"/>
          <w:szCs w:val="28"/>
        </w:rPr>
        <w:t>2567</w:t>
      </w:r>
      <w:r w:rsidRPr="00A907B0">
        <w:rPr>
          <w:rFonts w:asciiTheme="minorBidi" w:hAnsiTheme="minorBidi" w:cstheme="minorBidi"/>
          <w:spacing w:val="-6"/>
          <w:sz w:val="28"/>
          <w:szCs w:val="28"/>
          <w:cs/>
        </w:rPr>
        <w:t xml:space="preserve"> มีดังนี้</w:t>
      </w: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270"/>
        <w:gridCol w:w="1259"/>
        <w:gridCol w:w="270"/>
        <w:gridCol w:w="1261"/>
      </w:tblGrid>
      <w:tr w:rsidR="00A907B0" w:rsidRPr="00A907B0" w14:paraId="15805185" w14:textId="77777777" w:rsidTr="00A907B0">
        <w:trPr>
          <w:tblHeader/>
        </w:trPr>
        <w:tc>
          <w:tcPr>
            <w:tcW w:w="3308" w:type="pct"/>
          </w:tcPr>
          <w:p w14:paraId="5E0131A3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EDA256F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41DB10C1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07B0" w:rsidRPr="00A907B0" w14:paraId="3C68247F" w14:textId="77777777" w:rsidTr="00A907B0">
        <w:trPr>
          <w:tblHeader/>
        </w:trPr>
        <w:tc>
          <w:tcPr>
            <w:tcW w:w="3308" w:type="pct"/>
          </w:tcPr>
          <w:p w14:paraId="76C410AA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AC0302F" w14:textId="77777777" w:rsidR="00A907B0" w:rsidRPr="00A907B0" w:rsidRDefault="00A907B0" w:rsidP="00A9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</w:tcPr>
          <w:p w14:paraId="1A05609B" w14:textId="38854BF5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149" w:type="pct"/>
          </w:tcPr>
          <w:p w14:paraId="5B57D281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</w:tcPr>
          <w:p w14:paraId="5333818B" w14:textId="11DDEDF3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11344A" w:rsidRPr="00A907B0" w14:paraId="2B0C3BD3" w14:textId="77777777" w:rsidTr="00A907B0">
        <w:trPr>
          <w:tblHeader/>
        </w:trPr>
        <w:tc>
          <w:tcPr>
            <w:tcW w:w="3308" w:type="pct"/>
          </w:tcPr>
          <w:p w14:paraId="024CF442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D432C77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2" w:type="pct"/>
            <w:gridSpan w:val="3"/>
          </w:tcPr>
          <w:p w14:paraId="750DBCAD" w14:textId="77777777" w:rsidR="0011344A" w:rsidRPr="00A907B0" w:rsidRDefault="0011344A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07B0" w:rsidRPr="00A907B0" w14:paraId="73F1E565" w14:textId="77777777" w:rsidTr="006342AD">
        <w:tc>
          <w:tcPr>
            <w:tcW w:w="3308" w:type="pct"/>
            <w:shd w:val="clear" w:color="auto" w:fill="auto"/>
          </w:tcPr>
          <w:p w14:paraId="0F5FD49D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A907B0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9" w:type="pct"/>
            <w:shd w:val="clear" w:color="auto" w:fill="auto"/>
          </w:tcPr>
          <w:p w14:paraId="6A6C3F08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55BB185B" w14:textId="42078F14" w:rsidR="00A907B0" w:rsidRPr="00A907B0" w:rsidRDefault="002A11D2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301,554</w:t>
            </w:r>
          </w:p>
        </w:tc>
        <w:tc>
          <w:tcPr>
            <w:tcW w:w="149" w:type="pct"/>
            <w:shd w:val="clear" w:color="auto" w:fill="auto"/>
          </w:tcPr>
          <w:p w14:paraId="05A23DF8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3C2FFD94" w14:textId="4DA77E7D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07B0" w:rsidRPr="00A907B0" w14:paraId="32ECBB9C" w14:textId="77777777" w:rsidTr="006342AD">
        <w:tc>
          <w:tcPr>
            <w:tcW w:w="3308" w:type="pct"/>
            <w:shd w:val="clear" w:color="auto" w:fill="auto"/>
          </w:tcPr>
          <w:p w14:paraId="2CC4B955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149" w:type="pct"/>
            <w:shd w:val="clear" w:color="auto" w:fill="auto"/>
          </w:tcPr>
          <w:p w14:paraId="1206C2BB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28693309" w14:textId="0D661FFA" w:rsidR="00A907B0" w:rsidRPr="00A907B0" w:rsidRDefault="001C2F43" w:rsidP="00266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482" w:right="-9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F43">
              <w:rPr>
                <w:rFonts w:asciiTheme="minorBidi" w:hAnsiTheme="minorBidi" w:cstheme="minorBidi"/>
                <w:sz w:val="28"/>
                <w:szCs w:val="28"/>
              </w:rPr>
              <w:t>(7,289)</w:t>
            </w:r>
          </w:p>
        </w:tc>
        <w:tc>
          <w:tcPr>
            <w:tcW w:w="149" w:type="pct"/>
            <w:shd w:val="clear" w:color="auto" w:fill="auto"/>
          </w:tcPr>
          <w:p w14:paraId="66D7B576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7C595DDC" w14:textId="5FDD4E32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07B0" w:rsidRPr="00A907B0" w14:paraId="107EC74E" w14:textId="77777777" w:rsidTr="006342AD">
        <w:tc>
          <w:tcPr>
            <w:tcW w:w="3308" w:type="pct"/>
            <w:shd w:val="clear" w:color="auto" w:fill="auto"/>
          </w:tcPr>
          <w:p w14:paraId="553B76EB" w14:textId="6789FAB4" w:rsidR="00A907B0" w:rsidRPr="00A907B0" w:rsidRDefault="00A907B0" w:rsidP="006342AD">
            <w:pPr>
              <w:spacing w:line="240" w:lineRule="auto"/>
              <w:ind w:left="163" w:right="-108" w:hanging="1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9" w:type="pct"/>
            <w:shd w:val="clear" w:color="auto" w:fill="auto"/>
          </w:tcPr>
          <w:p w14:paraId="654DFE1E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7C1AC28D" w14:textId="09E45E06" w:rsidR="00A907B0" w:rsidRPr="00A907B0" w:rsidRDefault="00D8364B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D8364B">
              <w:rPr>
                <w:rFonts w:asciiTheme="minorBidi" w:hAnsiTheme="minorBidi" w:cstheme="minorBidi"/>
                <w:sz w:val="28"/>
                <w:szCs w:val="28"/>
              </w:rPr>
              <w:t>12,654</w:t>
            </w:r>
          </w:p>
        </w:tc>
        <w:tc>
          <w:tcPr>
            <w:tcW w:w="149" w:type="pct"/>
            <w:shd w:val="clear" w:color="auto" w:fill="auto"/>
          </w:tcPr>
          <w:p w14:paraId="29A68C84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75697001" w14:textId="1EE63426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07B0" w:rsidRPr="00A907B0" w14:paraId="70B36EA2" w14:textId="77777777" w:rsidTr="00A907B0">
        <w:tc>
          <w:tcPr>
            <w:tcW w:w="3308" w:type="pct"/>
            <w:shd w:val="clear" w:color="auto" w:fill="auto"/>
          </w:tcPr>
          <w:p w14:paraId="3EE60BD7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" w:type="pct"/>
            <w:shd w:val="clear" w:color="auto" w:fill="auto"/>
          </w:tcPr>
          <w:p w14:paraId="1A6119DD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9F633" w14:textId="46B0F971" w:rsidR="00A907B0" w:rsidRPr="00A907B0" w:rsidRDefault="00D8364B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836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306,919</w:t>
            </w:r>
          </w:p>
        </w:tc>
        <w:tc>
          <w:tcPr>
            <w:tcW w:w="149" w:type="pct"/>
            <w:shd w:val="clear" w:color="auto" w:fill="auto"/>
          </w:tcPr>
          <w:p w14:paraId="56D6BDDF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EE876" w14:textId="30BBABC0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A907B0" w:rsidRPr="00A907B0" w14:paraId="26C89349" w14:textId="77777777" w:rsidTr="006342AD">
        <w:tc>
          <w:tcPr>
            <w:tcW w:w="3308" w:type="pct"/>
            <w:shd w:val="clear" w:color="auto" w:fill="auto"/>
          </w:tcPr>
          <w:p w14:paraId="2EA83749" w14:textId="77777777" w:rsidR="00A907B0" w:rsidRPr="00A907B0" w:rsidRDefault="00A907B0" w:rsidP="006342AD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A907B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9" w:type="pct"/>
            <w:shd w:val="clear" w:color="auto" w:fill="auto"/>
          </w:tcPr>
          <w:p w14:paraId="065DBDDF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shd w:val="clear" w:color="auto" w:fill="auto"/>
          </w:tcPr>
          <w:p w14:paraId="5549B906" w14:textId="1F703DF5" w:rsidR="00A907B0" w:rsidRPr="00A907B0" w:rsidRDefault="00A907B0" w:rsidP="005B14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(27,644)</w:t>
            </w:r>
          </w:p>
        </w:tc>
        <w:tc>
          <w:tcPr>
            <w:tcW w:w="149" w:type="pct"/>
            <w:shd w:val="clear" w:color="auto" w:fill="auto"/>
          </w:tcPr>
          <w:p w14:paraId="084C110C" w14:textId="77777777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6936A21E" w14:textId="09750690" w:rsidR="00A907B0" w:rsidRPr="00A907B0" w:rsidRDefault="00A907B0" w:rsidP="00634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907B0" w:rsidRPr="00A907B0" w14:paraId="7BFA8C32" w14:textId="77777777" w:rsidTr="006342AD">
        <w:tc>
          <w:tcPr>
            <w:tcW w:w="3308" w:type="pct"/>
            <w:shd w:val="clear" w:color="auto" w:fill="auto"/>
            <w:vAlign w:val="bottom"/>
          </w:tcPr>
          <w:p w14:paraId="232609EC" w14:textId="7AC67DF4" w:rsidR="00A907B0" w:rsidRPr="00A907B0" w:rsidRDefault="00A907B0" w:rsidP="006342AD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9" w:type="pct"/>
            <w:shd w:val="clear" w:color="auto" w:fill="auto"/>
          </w:tcPr>
          <w:p w14:paraId="0557589D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F2328" w14:textId="1D83E0BA" w:rsidR="00A907B0" w:rsidRPr="00A907B0" w:rsidRDefault="00D8364B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8364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279,275</w:t>
            </w:r>
          </w:p>
        </w:tc>
        <w:tc>
          <w:tcPr>
            <w:tcW w:w="149" w:type="pct"/>
            <w:shd w:val="clear" w:color="auto" w:fill="auto"/>
          </w:tcPr>
          <w:p w14:paraId="2B2457C6" w14:textId="77777777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482126" w14:textId="59C4C4A0" w:rsidR="00A907B0" w:rsidRPr="00A907B0" w:rsidRDefault="00A907B0" w:rsidP="00A9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907B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FADC452" w14:textId="77777777" w:rsidR="0089090E" w:rsidRPr="00A907B0" w:rsidRDefault="0089090E" w:rsidP="00A907B0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3FC861A8" w14:textId="53F8DE91" w:rsidR="004D60BB" w:rsidRPr="008438D1" w:rsidRDefault="009E3CFD" w:rsidP="00FB3A76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8438D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69610A" w:rsidRPr="008438D1">
        <w:rPr>
          <w:rFonts w:asciiTheme="minorBidi" w:hAnsiTheme="minorBidi" w:cstheme="minorBidi"/>
          <w:sz w:val="28"/>
          <w:szCs w:val="28"/>
        </w:rPr>
        <w:t xml:space="preserve">31 </w:t>
      </w:r>
      <w:r w:rsidR="0069610A" w:rsidRPr="008438D1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69610A" w:rsidRPr="008438D1">
        <w:rPr>
          <w:rFonts w:asciiTheme="minorBidi" w:hAnsiTheme="minorBidi" w:cstheme="minorBidi"/>
          <w:sz w:val="28"/>
          <w:szCs w:val="28"/>
        </w:rPr>
        <w:t>2568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r w:rsidRPr="008438D1">
        <w:rPr>
          <w:rFonts w:asciiTheme="minorBidi" w:hAnsiTheme="minorBidi" w:cstheme="minorBidi"/>
          <w:sz w:val="28"/>
          <w:szCs w:val="28"/>
          <w:cs/>
        </w:rPr>
        <w:t>บริษัทย่อยแห่งหนึ่งมียอดคงเหลือเงินกู้ยืมระยะ</w:t>
      </w:r>
      <w:r w:rsidR="00153CFB" w:rsidRPr="008438D1">
        <w:rPr>
          <w:rFonts w:asciiTheme="minorBidi" w:hAnsiTheme="minorBidi" w:cstheme="minorBidi"/>
          <w:sz w:val="28"/>
          <w:szCs w:val="28"/>
          <w:cs/>
        </w:rPr>
        <w:t>ยาว</w:t>
      </w:r>
      <w:r w:rsidRPr="008438D1">
        <w:rPr>
          <w:rFonts w:asciiTheme="minorBidi" w:hAnsiTheme="minorBidi" w:cstheme="minorBidi"/>
          <w:sz w:val="28"/>
          <w:szCs w:val="28"/>
          <w:cs/>
        </w:rPr>
        <w:t xml:space="preserve">จากสถาบันการเงินแห่งหนึ่งจำนวน </w:t>
      </w:r>
      <w:r w:rsidRPr="008438D1">
        <w:rPr>
          <w:rFonts w:asciiTheme="minorBidi" w:hAnsiTheme="minorBidi" w:cstheme="minorBidi"/>
          <w:sz w:val="28"/>
          <w:szCs w:val="28"/>
          <w:cs/>
        </w:rPr>
        <w:br/>
      </w:r>
      <w:r w:rsidR="00D8364B" w:rsidRPr="008438D1">
        <w:rPr>
          <w:rFonts w:asciiTheme="minorBidi" w:hAnsiTheme="minorBidi" w:cstheme="minorBidi"/>
          <w:sz w:val="28"/>
          <w:szCs w:val="28"/>
        </w:rPr>
        <w:t>7.92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r w:rsidRPr="008438D1">
        <w:rPr>
          <w:rFonts w:asciiTheme="minorBidi" w:hAnsiTheme="minorBidi" w:cstheme="minorBidi"/>
          <w:sz w:val="28"/>
          <w:szCs w:val="28"/>
          <w:cs/>
        </w:rPr>
        <w:t xml:space="preserve">ล้านหยวนหรือเทียบเท่ากับ </w:t>
      </w:r>
      <w:r w:rsidR="00D56F75" w:rsidRPr="008438D1">
        <w:rPr>
          <w:rFonts w:asciiTheme="minorBidi" w:hAnsiTheme="minorBidi" w:cstheme="minorBidi"/>
          <w:sz w:val="28"/>
          <w:szCs w:val="28"/>
        </w:rPr>
        <w:t>3</w:t>
      </w:r>
      <w:r w:rsidR="00F02D70" w:rsidRPr="008438D1">
        <w:rPr>
          <w:rFonts w:asciiTheme="minorBidi" w:hAnsiTheme="minorBidi" w:cstheme="minorBidi"/>
          <w:sz w:val="28"/>
          <w:szCs w:val="28"/>
        </w:rPr>
        <w:t>7.</w:t>
      </w:r>
      <w:r w:rsidR="007B6F73" w:rsidRPr="008438D1">
        <w:rPr>
          <w:rFonts w:asciiTheme="minorBidi" w:hAnsiTheme="minorBidi" w:cstheme="minorBidi"/>
          <w:sz w:val="28"/>
          <w:szCs w:val="28"/>
        </w:rPr>
        <w:t>39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r w:rsidRPr="008438D1">
        <w:rPr>
          <w:rFonts w:asciiTheme="minorBidi" w:hAnsiTheme="minorBidi" w:cstheme="minorBidi"/>
          <w:sz w:val="28"/>
          <w:szCs w:val="28"/>
          <w:cs/>
        </w:rPr>
        <w:t xml:space="preserve">ล้านบาท โดยมีอัตราดอกเบี้ยระหว่างร้อยละ </w:t>
      </w:r>
      <w:r w:rsidR="008D65D0" w:rsidRPr="008438D1">
        <w:rPr>
          <w:rFonts w:asciiTheme="minorBidi" w:hAnsiTheme="minorBidi" w:cstheme="minorBidi"/>
          <w:sz w:val="28"/>
          <w:szCs w:val="28"/>
        </w:rPr>
        <w:t>3.90</w:t>
      </w:r>
      <w:r w:rsidRPr="008438D1">
        <w:rPr>
          <w:rFonts w:asciiTheme="minorBidi" w:hAnsiTheme="minorBidi" w:cstheme="minorBidi"/>
          <w:sz w:val="28"/>
          <w:szCs w:val="28"/>
        </w:rPr>
        <w:t xml:space="preserve"> </w:t>
      </w:r>
      <w:r w:rsidRPr="008438D1">
        <w:rPr>
          <w:rFonts w:asciiTheme="minorBidi" w:hAnsiTheme="minorBidi" w:cstheme="minorBidi"/>
          <w:sz w:val="28"/>
          <w:szCs w:val="28"/>
          <w:cs/>
        </w:rPr>
        <w:t>ต่อปีและจะถึงกำหนดชำระภายใน</w:t>
      </w:r>
      <w:r w:rsidR="00E25CDB" w:rsidRPr="008438D1">
        <w:rPr>
          <w:rFonts w:asciiTheme="minorBidi" w:hAnsiTheme="minorBidi" w:cstheme="minorBidi"/>
          <w:sz w:val="28"/>
          <w:szCs w:val="28"/>
          <w:cs/>
        </w:rPr>
        <w:t>เดือนกันยายน</w:t>
      </w:r>
      <w:r w:rsidR="00AD5FA6" w:rsidRPr="008438D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D5FA6" w:rsidRPr="008438D1">
        <w:rPr>
          <w:rFonts w:asciiTheme="minorBidi" w:hAnsiTheme="minorBidi" w:cstheme="minorBidi"/>
          <w:sz w:val="28"/>
          <w:szCs w:val="28"/>
        </w:rPr>
        <w:t>25</w:t>
      </w:r>
      <w:r w:rsidR="00E847BB" w:rsidRPr="008438D1">
        <w:rPr>
          <w:rFonts w:asciiTheme="minorBidi" w:hAnsiTheme="minorBidi" w:cstheme="minorBidi"/>
          <w:sz w:val="28"/>
          <w:szCs w:val="28"/>
        </w:rPr>
        <w:t>6</w:t>
      </w:r>
      <w:r w:rsidR="00453953" w:rsidRPr="008438D1">
        <w:rPr>
          <w:rFonts w:asciiTheme="minorBidi" w:hAnsiTheme="minorBidi" w:cstheme="minorBidi"/>
          <w:sz w:val="28"/>
          <w:szCs w:val="28"/>
        </w:rPr>
        <w:t>9</w:t>
      </w:r>
      <w:r w:rsidR="00E847BB" w:rsidRPr="008438D1">
        <w:rPr>
          <w:rFonts w:asciiTheme="minorBidi" w:hAnsiTheme="minorBidi" w:cstheme="minorBidi"/>
          <w:sz w:val="28"/>
          <w:szCs w:val="28"/>
        </w:rPr>
        <w:t xml:space="preserve"> </w:t>
      </w:r>
      <w:r w:rsidRPr="008438D1">
        <w:rPr>
          <w:rFonts w:asciiTheme="minorBidi" w:hAnsiTheme="minorBidi" w:cstheme="minorBidi"/>
          <w:sz w:val="28"/>
          <w:szCs w:val="28"/>
          <w:cs/>
        </w:rPr>
        <w:t>เงินกู้ยืมดังกล่าวค้ำประกันโดยสินทรัพย์สิทธิการใช้ของบริษัทย่อย</w:t>
      </w:r>
    </w:p>
    <w:p w14:paraId="0392FCD7" w14:textId="77777777" w:rsidR="00A575EC" w:rsidRPr="008438D1" w:rsidRDefault="00A575EC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DDE0803" w14:textId="2D474386" w:rsidR="00606985" w:rsidRPr="008438D1" w:rsidRDefault="000C4814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8438D1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4D60BB" w:rsidRPr="008438D1">
        <w:rPr>
          <w:rFonts w:asciiTheme="minorBidi" w:hAnsiTheme="minorBidi" w:cstheme="minorBidi"/>
          <w:spacing w:val="-4"/>
          <w:sz w:val="28"/>
          <w:szCs w:val="28"/>
          <w:cs/>
        </w:rPr>
        <w:t>มีนาคม</w:t>
      </w: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4D60BB" w:rsidRPr="008438D1">
        <w:rPr>
          <w:rFonts w:asciiTheme="minorBidi" w:hAnsiTheme="minorBidi" w:cstheme="minorBidi"/>
          <w:spacing w:val="-4"/>
          <w:sz w:val="28"/>
          <w:szCs w:val="28"/>
        </w:rPr>
        <w:t>2568</w:t>
      </w: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บริษัทย่อยอีกแห่งหนึ่งมียอดคงเหลือเงินกู้ยืมจากสถาบันการเงินแห่งหนึ่ง จำนวน </w:t>
      </w:r>
      <w:r w:rsidR="00CE74B1" w:rsidRPr="008438D1">
        <w:rPr>
          <w:rFonts w:asciiTheme="minorBidi" w:hAnsiTheme="minorBidi" w:cstheme="minorBidi"/>
          <w:spacing w:val="-4"/>
          <w:sz w:val="28"/>
          <w:szCs w:val="28"/>
        </w:rPr>
        <w:t>1</w:t>
      </w:r>
      <w:r w:rsidRPr="008438D1">
        <w:rPr>
          <w:rFonts w:asciiTheme="minorBidi" w:hAnsiTheme="minorBidi" w:cstheme="minorBidi"/>
          <w:spacing w:val="-4"/>
          <w:sz w:val="28"/>
          <w:szCs w:val="28"/>
        </w:rPr>
        <w:t>,</w:t>
      </w:r>
      <w:r w:rsidR="0050505E" w:rsidRPr="008438D1">
        <w:rPr>
          <w:rFonts w:asciiTheme="minorBidi" w:hAnsiTheme="minorBidi" w:cstheme="minorBidi"/>
          <w:spacing w:val="-4"/>
          <w:sz w:val="28"/>
          <w:szCs w:val="28"/>
        </w:rPr>
        <w:t>170</w:t>
      </w: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ล้านเยนหรือเทียบเท่ากับ </w:t>
      </w:r>
      <w:r w:rsidR="004D60BB" w:rsidRPr="008438D1">
        <w:rPr>
          <w:rFonts w:asciiTheme="minorBidi" w:hAnsiTheme="minorBidi" w:cstheme="minorBidi"/>
          <w:spacing w:val="-4"/>
          <w:sz w:val="28"/>
          <w:szCs w:val="28"/>
        </w:rPr>
        <w:t>2</w:t>
      </w:r>
      <w:r w:rsidR="00185C65" w:rsidRPr="008438D1">
        <w:rPr>
          <w:rFonts w:asciiTheme="minorBidi" w:hAnsiTheme="minorBidi" w:cstheme="minorBidi"/>
          <w:spacing w:val="-4"/>
          <w:sz w:val="28"/>
          <w:szCs w:val="28"/>
        </w:rPr>
        <w:t>69.53</w:t>
      </w: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ล้านบาท โดยมีอัตราดอกเบี้ย </w:t>
      </w:r>
      <w:r w:rsidRPr="008438D1">
        <w:rPr>
          <w:rFonts w:asciiTheme="minorBidi" w:hAnsiTheme="minorBidi" w:cstheme="minorBidi"/>
          <w:spacing w:val="-4"/>
          <w:sz w:val="28"/>
          <w:szCs w:val="28"/>
        </w:rPr>
        <w:t xml:space="preserve">TIBOR </w:t>
      </w: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 xml:space="preserve">และจะถึงกำหนดชำระภายในเดือนธันวาคม </w:t>
      </w:r>
      <w:r w:rsidR="00CE74B1" w:rsidRPr="008438D1">
        <w:rPr>
          <w:rFonts w:asciiTheme="minorBidi" w:hAnsiTheme="minorBidi" w:cstheme="minorBidi"/>
          <w:spacing w:val="-4"/>
          <w:sz w:val="28"/>
          <w:szCs w:val="28"/>
        </w:rPr>
        <w:t>25</w:t>
      </w: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 xml:space="preserve">72 </w:t>
      </w:r>
      <w:r w:rsidR="004D60BB" w:rsidRPr="008438D1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>เงินกู้ยืมดังกล่าวค้ำประกันโดยสินทรัพย์ของ</w:t>
      </w:r>
      <w:r w:rsidR="00363404" w:rsidRPr="008438D1">
        <w:rPr>
          <w:rFonts w:asciiTheme="minorBidi" w:hAnsiTheme="minorBidi" w:cstheme="minorBidi" w:hint="cs"/>
          <w:spacing w:val="-4"/>
          <w:sz w:val="28"/>
          <w:szCs w:val="28"/>
          <w:cs/>
        </w:rPr>
        <w:t>บริษัทและ</w:t>
      </w:r>
      <w:r w:rsidRPr="008438D1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</w:t>
      </w:r>
    </w:p>
    <w:p w14:paraId="5698B713" w14:textId="1A03323B" w:rsidR="00F564EB" w:rsidRPr="00A907B0" w:rsidRDefault="00F564EB" w:rsidP="00A90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</w:rPr>
      </w:pPr>
    </w:p>
    <w:p w14:paraId="426B5688" w14:textId="613558B3" w:rsidR="00297667" w:rsidRPr="00A907B0" w:rsidRDefault="00297667" w:rsidP="00A907B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A907B0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</w:t>
      </w:r>
      <w:r w:rsidR="00A92D47" w:rsidRPr="00A907B0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A907B0" w:rsidRDefault="00297667" w:rsidP="00A907B0">
      <w:pPr>
        <w:spacing w:line="240" w:lineRule="auto"/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5743435F" w14:textId="027E1E88" w:rsidR="007C72F0" w:rsidRPr="00A907B0" w:rsidRDefault="007C72F0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303116" w:rsidRPr="00A907B0">
        <w:rPr>
          <w:rFonts w:asciiTheme="minorBidi" w:hAnsiTheme="minorBidi" w:cstheme="minorBidi"/>
          <w:sz w:val="28"/>
          <w:szCs w:val="28"/>
        </w:rPr>
        <w:t>3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ส่วนงานที่รายงาน ดังรายละเอียดข้างล่างโดยอ้างอิงที่ตั้งภูมิศาสตร์ของหน่วยงาน ซึ่งเป็นหน่วยงานธุรกิจ</w:t>
      </w:r>
      <w:r w:rsidR="00CE369B" w:rsidRPr="00A907B0">
        <w:rPr>
          <w:rFonts w:asciiTheme="minorBidi" w:hAnsiTheme="minorBidi" w:cstheme="minorBidi"/>
          <w:sz w:val="28"/>
          <w:szCs w:val="28"/>
          <w:cs/>
        </w:rPr>
        <w:t xml:space="preserve">    </w:t>
      </w:r>
      <w:r w:rsidRPr="00A907B0">
        <w:rPr>
          <w:rFonts w:asciiTheme="minorBidi" w:hAnsiTheme="minorBidi" w:cstheme="minorBidi"/>
          <w:sz w:val="28"/>
          <w:szCs w:val="28"/>
          <w:cs/>
        </w:rPr>
        <w:t>ที่สำคัญของกลุ่มบริษัท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A907B0" w:rsidRDefault="00C42F7E" w:rsidP="00A907B0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7C6628" w14:textId="6E3E401A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1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907B0">
        <w:rPr>
          <w:rFonts w:asciiTheme="minorBidi" w:hAnsiTheme="minorBidi" w:cstheme="minorBidi"/>
          <w:spacing w:val="-4"/>
          <w:sz w:val="28"/>
          <w:szCs w:val="28"/>
          <w:cs/>
        </w:rPr>
        <w:t>ประเทศไทย</w:t>
      </w:r>
    </w:p>
    <w:p w14:paraId="2167F3C9" w14:textId="084D4E78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2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ประเทศจีน</w:t>
      </w:r>
    </w:p>
    <w:p w14:paraId="2C002509" w14:textId="3B2961F6" w:rsidR="007C72F0" w:rsidRPr="00A907B0" w:rsidRDefault="007C72F0" w:rsidP="00A907B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A907B0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A907B0">
        <w:rPr>
          <w:rFonts w:asciiTheme="minorBidi" w:hAnsiTheme="minorBidi" w:cstheme="minorBidi"/>
          <w:sz w:val="28"/>
          <w:szCs w:val="28"/>
        </w:rPr>
        <w:t>3</w:t>
      </w:r>
      <w:r w:rsidRPr="00A907B0">
        <w:rPr>
          <w:rFonts w:asciiTheme="minorBidi" w:hAnsiTheme="minorBidi" w:cstheme="minorBidi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A907B0" w:rsidRDefault="00C42F7E" w:rsidP="00A907B0">
      <w:pPr>
        <w:pStyle w:val="ListParagraph"/>
        <w:tabs>
          <w:tab w:val="clear" w:pos="680"/>
          <w:tab w:val="clear" w:pos="907"/>
        </w:tabs>
        <w:spacing w:line="240" w:lineRule="auto"/>
        <w:ind w:left="88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D807C0" w14:textId="19926F4E" w:rsidR="007C72F0" w:rsidRPr="00C43471" w:rsidRDefault="007C72F0" w:rsidP="00A907B0">
      <w:pPr>
        <w:pStyle w:val="ListParagraph"/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bookmarkStart w:id="4" w:name="_Hlk69322219"/>
      <w:r w:rsidRPr="00A907B0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2D734C" w:rsidRPr="00A907B0">
        <w:rPr>
          <w:rFonts w:asciiTheme="minorBidi" w:hAnsiTheme="minorBidi" w:cstheme="minorBidi"/>
          <w:sz w:val="28"/>
          <w:szCs w:val="28"/>
        </w:rPr>
        <w:br/>
      </w:r>
      <w:r w:rsidRPr="00A907B0">
        <w:rPr>
          <w:rFonts w:asciiTheme="minorBidi" w:hAnsiTheme="minorBidi" w:cstheme="minorBidi"/>
          <w:sz w:val="28"/>
          <w:szCs w:val="28"/>
          <w:cs/>
        </w:rPr>
        <w:t>กำไรจากการดำเนินงาน</w:t>
      </w:r>
      <w:r w:rsidRPr="00A907B0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A907B0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</w:t>
      </w:r>
      <w:r w:rsidRPr="00C43471">
        <w:rPr>
          <w:rFonts w:asciiTheme="minorBidi" w:hAnsiTheme="minorBidi" w:cstheme="minorBidi"/>
          <w:sz w:val="28"/>
          <w:szCs w:val="28"/>
          <w:cs/>
        </w:rPr>
        <w:t>เดียวกัน</w:t>
      </w:r>
    </w:p>
    <w:bookmarkEnd w:id="4"/>
    <w:p w14:paraId="35AA2D34" w14:textId="0420F57A" w:rsidR="000035AF" w:rsidRPr="00C43471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</w:rPr>
        <w:sectPr w:rsidR="000035AF" w:rsidRPr="00C43471" w:rsidSect="002B297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1483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850"/>
      </w:tblGrid>
      <w:tr w:rsidR="00864CA7" w:rsidRPr="00C43471" w14:paraId="71D36349" w14:textId="77777777" w:rsidTr="00AA5249">
        <w:trPr>
          <w:trHeight w:val="144"/>
          <w:tblHeader/>
        </w:trPr>
        <w:tc>
          <w:tcPr>
            <w:tcW w:w="3492" w:type="dxa"/>
            <w:vMerge w:val="restart"/>
            <w:shd w:val="clear" w:color="auto" w:fill="auto"/>
            <w:vAlign w:val="bottom"/>
          </w:tcPr>
          <w:p w14:paraId="0EB5A81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shd w:val="clear" w:color="auto" w:fill="auto"/>
            <w:vAlign w:val="bottom"/>
          </w:tcPr>
          <w:p w14:paraId="69FEDF8F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C058B" w:rsidRPr="00C43471" w14:paraId="274E2BED" w14:textId="77777777" w:rsidTr="00AA5249">
        <w:trPr>
          <w:trHeight w:val="144"/>
          <w:tblHeader/>
        </w:trPr>
        <w:tc>
          <w:tcPr>
            <w:tcW w:w="3492" w:type="dxa"/>
            <w:vMerge/>
            <w:vAlign w:val="bottom"/>
          </w:tcPr>
          <w:p w14:paraId="5594EEC4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14:paraId="4D98A9CC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B6D3B8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14:paraId="24E5272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1C50B3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bottom"/>
          </w:tcPr>
          <w:p w14:paraId="07509FB9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0C34A1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5E4BD5B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527D10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5D948F6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EC698A" w:rsidRPr="00C43471" w14:paraId="35D4E04E" w14:textId="77777777" w:rsidTr="00AA5249">
        <w:trPr>
          <w:trHeight w:val="144"/>
          <w:tblHeader/>
        </w:trPr>
        <w:tc>
          <w:tcPr>
            <w:tcW w:w="3492" w:type="dxa"/>
            <w:vAlign w:val="bottom"/>
          </w:tcPr>
          <w:p w14:paraId="7CF7DDD7" w14:textId="29173305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7562AE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1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851" w:type="dxa"/>
            <w:vAlign w:val="bottom"/>
          </w:tcPr>
          <w:p w14:paraId="4C066A87" w14:textId="736FB911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2D31ACC3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BD8802" w14:textId="057B398C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3317A665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573939" w14:textId="76AD9E98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063B12F5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52ECEA" w14:textId="0575C665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3F57916B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72897E" w14:textId="7994FA04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4E117586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D66BDA" w14:textId="04126931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52F43953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4808A7" w14:textId="345C1D6D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2C80F744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9AA446" w14:textId="1C5D4121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bottom"/>
          </w:tcPr>
          <w:p w14:paraId="499CF097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C69E8F" w14:textId="439F420E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72BD9549" w14:textId="77777777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14FA57" w14:textId="2E94A9F5" w:rsidR="000B74BB" w:rsidRPr="00C43471" w:rsidRDefault="000B74BB" w:rsidP="000B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8B6FEE" w:rsidRPr="00C43471" w14:paraId="42D574B3" w14:textId="77777777" w:rsidTr="00AA5249">
        <w:trPr>
          <w:trHeight w:val="216"/>
          <w:tblHeader/>
        </w:trPr>
        <w:tc>
          <w:tcPr>
            <w:tcW w:w="3492" w:type="dxa"/>
            <w:vAlign w:val="bottom"/>
          </w:tcPr>
          <w:p w14:paraId="42ADDE30" w14:textId="08836F49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2331A6B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04D94" w:rsidRPr="00C43471" w14:paraId="1D2FBB51" w14:textId="77777777" w:rsidTr="00813A83">
        <w:trPr>
          <w:trHeight w:val="144"/>
        </w:trPr>
        <w:tc>
          <w:tcPr>
            <w:tcW w:w="3492" w:type="dxa"/>
          </w:tcPr>
          <w:p w14:paraId="11EAD60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1" w:type="dxa"/>
            <w:vAlign w:val="bottom"/>
          </w:tcPr>
          <w:p w14:paraId="7921FD6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02FBA3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7C5E1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31F22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2336DB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FC38F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231C0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F7E5E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3BBE31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FC073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AE73C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9D1B4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2C0ED0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413F38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2312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83B3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4676E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809CD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0D8839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948F9" w:rsidRPr="00C43471" w14:paraId="6DBD9975" w14:textId="77777777" w:rsidTr="007279C7">
        <w:trPr>
          <w:trHeight w:val="144"/>
        </w:trPr>
        <w:tc>
          <w:tcPr>
            <w:tcW w:w="3492" w:type="dxa"/>
          </w:tcPr>
          <w:p w14:paraId="4B31C647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905FF1" w14:textId="60725B34" w:rsidR="003948F9" w:rsidRPr="00C43471" w:rsidRDefault="00D27415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7415">
              <w:rPr>
                <w:rFonts w:asciiTheme="minorBidi" w:hAnsiTheme="minorBidi" w:cstheme="minorBidi"/>
                <w:sz w:val="24"/>
                <w:szCs w:val="24"/>
              </w:rPr>
              <w:t>1,405,15</w:t>
            </w:r>
            <w:r w:rsidR="00EC698A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70BD8BB2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A52220" w14:textId="592D5EEA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1,396,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68</w:t>
            </w:r>
            <w:r w:rsidR="00836C80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041B0636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BC9FE44" w14:textId="5E258086" w:rsidR="003948F9" w:rsidRPr="00C43471" w:rsidRDefault="00010A61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F2C3678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E32632C" w14:textId="22214CC4" w:rsidR="003948F9" w:rsidRPr="00C43471" w:rsidRDefault="003948F9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E13770E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CB5FC0" w14:textId="7F57D333" w:rsidR="003948F9" w:rsidRPr="005F3512" w:rsidRDefault="00C7282A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7282A">
              <w:rPr>
                <w:rFonts w:asciiTheme="minorBidi" w:hAnsiTheme="minorBidi" w:cs="Cordia New"/>
                <w:sz w:val="24"/>
                <w:szCs w:val="24"/>
              </w:rPr>
              <w:t>333</w:t>
            </w:r>
          </w:p>
        </w:tc>
        <w:tc>
          <w:tcPr>
            <w:tcW w:w="283" w:type="dxa"/>
            <w:shd w:val="clear" w:color="auto" w:fill="auto"/>
          </w:tcPr>
          <w:p w14:paraId="542538C4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FFA63F" w14:textId="7E8CA380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12,09</w:t>
            </w:r>
            <w:r w:rsidR="00CE661D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1499A012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49E9C91" w14:textId="3186CD03" w:rsidR="003948F9" w:rsidRPr="00C43471" w:rsidRDefault="00D34514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3E95233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9033B1B" w14:textId="00E013D5" w:rsidR="003948F9" w:rsidRPr="00C43471" w:rsidRDefault="003948F9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F46B6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B488E07" w14:textId="52B94BF4" w:rsidR="003948F9" w:rsidRPr="00C43471" w:rsidRDefault="002C52C5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52C5">
              <w:rPr>
                <w:rFonts w:asciiTheme="minorBidi" w:hAnsiTheme="minorBidi" w:cstheme="minorBidi"/>
                <w:sz w:val="24"/>
                <w:szCs w:val="24"/>
              </w:rPr>
              <w:t>1,405,48</w:t>
            </w:r>
            <w:r w:rsidR="00A5245C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297DA18C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3AB4D34" w14:textId="4BB43FB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1,408,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78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</w:tr>
      <w:tr w:rsidR="00604392" w:rsidRPr="00C43471" w14:paraId="66C2B06C" w14:textId="77777777" w:rsidTr="007279C7">
        <w:trPr>
          <w:trHeight w:val="144"/>
        </w:trPr>
        <w:tc>
          <w:tcPr>
            <w:tcW w:w="3492" w:type="dxa"/>
          </w:tcPr>
          <w:p w14:paraId="1DB507FB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FE001" w14:textId="44A362D2" w:rsidR="003948F9" w:rsidRPr="00C43471" w:rsidRDefault="00D27415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7416C91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EC73A" w14:textId="77E197AC" w:rsidR="003948F9" w:rsidRPr="00C43471" w:rsidRDefault="003948F9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5DB9A9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A86E13" w14:textId="35F1BA55" w:rsidR="003948F9" w:rsidRPr="00C43471" w:rsidRDefault="00010A61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10A61">
              <w:rPr>
                <w:rFonts w:asciiTheme="minorBidi" w:hAnsiTheme="minorBidi" w:cstheme="minorBidi"/>
                <w:sz w:val="24"/>
                <w:szCs w:val="24"/>
              </w:rPr>
              <w:t>429,457</w:t>
            </w:r>
          </w:p>
        </w:tc>
        <w:tc>
          <w:tcPr>
            <w:tcW w:w="283" w:type="dxa"/>
            <w:shd w:val="clear" w:color="auto" w:fill="auto"/>
          </w:tcPr>
          <w:p w14:paraId="40939509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8C954B4" w14:textId="52CB5C4A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433,046</w:t>
            </w:r>
          </w:p>
        </w:tc>
        <w:tc>
          <w:tcPr>
            <w:tcW w:w="283" w:type="dxa"/>
            <w:shd w:val="clear" w:color="auto" w:fill="auto"/>
          </w:tcPr>
          <w:p w14:paraId="5EC386CF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E179223" w14:textId="085DF13F" w:rsidR="003948F9" w:rsidRPr="005F3512" w:rsidRDefault="00C7282A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7282A">
              <w:rPr>
                <w:rFonts w:asciiTheme="minorBidi" w:hAnsiTheme="minorBidi" w:cs="Cordia New"/>
                <w:sz w:val="24"/>
                <w:szCs w:val="24"/>
              </w:rPr>
              <w:t>23,606</w:t>
            </w:r>
          </w:p>
        </w:tc>
        <w:tc>
          <w:tcPr>
            <w:tcW w:w="283" w:type="dxa"/>
            <w:shd w:val="clear" w:color="auto" w:fill="auto"/>
          </w:tcPr>
          <w:p w14:paraId="394E0183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09CCC4B" w14:textId="636D5DB9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95,167</w:t>
            </w:r>
          </w:p>
        </w:tc>
        <w:tc>
          <w:tcPr>
            <w:tcW w:w="283" w:type="dxa"/>
            <w:shd w:val="clear" w:color="auto" w:fill="auto"/>
          </w:tcPr>
          <w:p w14:paraId="1A561A96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446AEF4" w14:textId="4CA38920" w:rsidR="003948F9" w:rsidRPr="00C43471" w:rsidRDefault="005A5FE1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A5FE1">
              <w:rPr>
                <w:rFonts w:asciiTheme="minorBidi" w:hAnsiTheme="minorBidi" w:cstheme="minorBidi"/>
                <w:sz w:val="24"/>
                <w:szCs w:val="24"/>
              </w:rPr>
              <w:t>(453,063)</w:t>
            </w:r>
          </w:p>
        </w:tc>
        <w:tc>
          <w:tcPr>
            <w:tcW w:w="283" w:type="dxa"/>
            <w:shd w:val="clear" w:color="auto" w:fill="auto"/>
          </w:tcPr>
          <w:p w14:paraId="56B2B067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2634EA" w14:textId="64EC92CF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(528,213)</w:t>
            </w:r>
          </w:p>
        </w:tc>
        <w:tc>
          <w:tcPr>
            <w:tcW w:w="284" w:type="dxa"/>
            <w:shd w:val="clear" w:color="auto" w:fill="auto"/>
          </w:tcPr>
          <w:p w14:paraId="74C8B225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2673E09" w14:textId="5ACA7070" w:rsidR="003948F9" w:rsidRPr="00C43471" w:rsidRDefault="00682AEB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DC3BE34" w14:textId="77777777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64B00D" w14:textId="7A0F7EF6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6B7272" w:rsidRPr="00C43471" w14:paraId="38549545" w14:textId="77777777" w:rsidTr="007279C7">
        <w:trPr>
          <w:trHeight w:val="144"/>
        </w:trPr>
        <w:tc>
          <w:tcPr>
            <w:tcW w:w="3492" w:type="dxa"/>
          </w:tcPr>
          <w:p w14:paraId="55F706EF" w14:textId="1A8C4F2E" w:rsidR="003948F9" w:rsidRPr="00C43471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1E7A7" w14:textId="0FD8E903" w:rsidR="003948F9" w:rsidRPr="00D36737" w:rsidRDefault="00D27415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274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1,405,15</w:t>
            </w:r>
            <w:r w:rsidR="00EC69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0FB0A991" w14:textId="77777777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5E67D" w14:textId="3D0E49BD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1,396,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68</w:t>
            </w:r>
            <w:r w:rsidR="00836C8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B47FAF9" w14:textId="77777777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4156F" w14:textId="09C4FED8" w:rsidR="003948F9" w:rsidRPr="00D36737" w:rsidRDefault="00010A61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10A6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429,457</w:t>
            </w:r>
          </w:p>
        </w:tc>
        <w:tc>
          <w:tcPr>
            <w:tcW w:w="283" w:type="dxa"/>
            <w:shd w:val="clear" w:color="auto" w:fill="auto"/>
          </w:tcPr>
          <w:p w14:paraId="57672601" w14:textId="77777777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9D6AC" w14:textId="4911F6E1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433,046</w:t>
            </w:r>
          </w:p>
        </w:tc>
        <w:tc>
          <w:tcPr>
            <w:tcW w:w="283" w:type="dxa"/>
            <w:shd w:val="clear" w:color="auto" w:fill="auto"/>
          </w:tcPr>
          <w:p w14:paraId="7F1D43F2" w14:textId="77777777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49559" w14:textId="525A3044" w:rsidR="003948F9" w:rsidRPr="00D36737" w:rsidRDefault="00C7282A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C7282A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23,939</w:t>
            </w:r>
          </w:p>
        </w:tc>
        <w:tc>
          <w:tcPr>
            <w:tcW w:w="283" w:type="dxa"/>
            <w:shd w:val="clear" w:color="auto" w:fill="auto"/>
          </w:tcPr>
          <w:p w14:paraId="30A249AE" w14:textId="77777777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16396" w14:textId="0C18E900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107,26</w:t>
            </w:r>
            <w:r w:rsidR="00CE661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3386675B" w14:textId="77777777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7DD2F" w14:textId="613860EA" w:rsidR="003948F9" w:rsidRPr="00D36737" w:rsidRDefault="00D34514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(453,063)</w:t>
            </w:r>
          </w:p>
        </w:tc>
        <w:tc>
          <w:tcPr>
            <w:tcW w:w="283" w:type="dxa"/>
            <w:shd w:val="clear" w:color="auto" w:fill="auto"/>
          </w:tcPr>
          <w:p w14:paraId="682D26B8" w14:textId="77777777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34819" w14:textId="513D9F38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(528,213)</w:t>
            </w:r>
          </w:p>
        </w:tc>
        <w:tc>
          <w:tcPr>
            <w:tcW w:w="284" w:type="dxa"/>
            <w:shd w:val="clear" w:color="auto" w:fill="auto"/>
          </w:tcPr>
          <w:p w14:paraId="7561A618" w14:textId="77777777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DDDB5" w14:textId="07D497E9" w:rsidR="003948F9" w:rsidRPr="00D36737" w:rsidRDefault="002C52C5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52C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1,405,48</w:t>
            </w:r>
            <w:r w:rsidR="00A5245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09F2D51" w14:textId="77777777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A379E" w14:textId="2C323EB8" w:rsidR="003948F9" w:rsidRPr="00D36737" w:rsidRDefault="003948F9" w:rsidP="00394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1,408,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78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</w:tr>
      <w:tr w:rsidR="00604392" w:rsidRPr="00C43471" w14:paraId="638A96A4" w14:textId="77777777" w:rsidTr="007279C7">
        <w:trPr>
          <w:trHeight w:val="177"/>
        </w:trPr>
        <w:tc>
          <w:tcPr>
            <w:tcW w:w="3492" w:type="dxa"/>
          </w:tcPr>
          <w:p w14:paraId="1FEF5A9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373F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4341F5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A36CA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E8C1BE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101779F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FAD99F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71F8984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8F5FBC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3FCA1A5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760D21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6868CAC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738B30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7539C36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40928E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2E73A0B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4E8F15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1780135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772BDE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77ED3EA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659F5885" w14:textId="77777777" w:rsidTr="007279C7">
        <w:trPr>
          <w:trHeight w:val="144"/>
        </w:trPr>
        <w:tc>
          <w:tcPr>
            <w:tcW w:w="3492" w:type="dxa"/>
            <w:vAlign w:val="bottom"/>
          </w:tcPr>
          <w:p w14:paraId="56C1EE1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D8B4E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CA046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CEB3F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3DBD75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E0E3B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58BFB4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32D37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6E84B4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9DFAE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FB03F2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73619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074581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A65447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9FFC98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E3A43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C1F160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F9D4B7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065A35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637616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223281DB" w14:textId="77777777" w:rsidTr="007279C7">
        <w:trPr>
          <w:trHeight w:val="144"/>
        </w:trPr>
        <w:tc>
          <w:tcPr>
            <w:tcW w:w="3492" w:type="dxa"/>
          </w:tcPr>
          <w:p w14:paraId="2D13CC7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highlight w:val="yellow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96FAF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A27CA5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8A9DB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7D11FB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BB809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40B5C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89C75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9B0413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C2F68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7789C8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1A51D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1C3958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74C3AC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276C85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19849" w14:textId="00CAC273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C6C161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997531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D5B1C5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B5B8CB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80A29" w:rsidRPr="00C43471" w14:paraId="5CD6531A" w14:textId="77777777" w:rsidTr="007279C7">
        <w:trPr>
          <w:trHeight w:val="144"/>
        </w:trPr>
        <w:tc>
          <w:tcPr>
            <w:tcW w:w="3492" w:type="dxa"/>
          </w:tcPr>
          <w:p w14:paraId="06AC7093" w14:textId="77777777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676BDB" w14:textId="531E9CEA" w:rsidR="00A80A29" w:rsidRPr="00C43471" w:rsidRDefault="00D27415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AA169BB" w14:textId="77777777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D61F51C" w14:textId="6937DC62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115,189</w:t>
            </w:r>
          </w:p>
        </w:tc>
        <w:tc>
          <w:tcPr>
            <w:tcW w:w="283" w:type="dxa"/>
            <w:shd w:val="clear" w:color="auto" w:fill="auto"/>
          </w:tcPr>
          <w:p w14:paraId="12052CA2" w14:textId="77777777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E072F" w14:textId="0197F909" w:rsidR="00A80A29" w:rsidRPr="00C43471" w:rsidRDefault="00C6744C" w:rsidP="00C6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6744C">
              <w:rPr>
                <w:rFonts w:asciiTheme="minorBidi" w:hAnsiTheme="minorBidi" w:cstheme="minorBidi"/>
                <w:sz w:val="24"/>
                <w:szCs w:val="24"/>
              </w:rPr>
              <w:t>429,457</w:t>
            </w:r>
          </w:p>
        </w:tc>
        <w:tc>
          <w:tcPr>
            <w:tcW w:w="283" w:type="dxa"/>
            <w:shd w:val="clear" w:color="auto" w:fill="auto"/>
          </w:tcPr>
          <w:p w14:paraId="42B68917" w14:textId="77777777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B60A4C" w14:textId="3D211FDA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433,046</w:t>
            </w:r>
          </w:p>
        </w:tc>
        <w:tc>
          <w:tcPr>
            <w:tcW w:w="283" w:type="dxa"/>
            <w:shd w:val="clear" w:color="auto" w:fill="auto"/>
          </w:tcPr>
          <w:p w14:paraId="35B608BC" w14:textId="77777777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79E958" w14:textId="59CE3AEC" w:rsidR="00A80A29" w:rsidRPr="00A5588D" w:rsidRDefault="00A5588D" w:rsidP="00A5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5588D">
              <w:rPr>
                <w:rFonts w:asciiTheme="minorBidi" w:hAnsiTheme="minorBidi" w:cstheme="minorBidi"/>
                <w:sz w:val="24"/>
                <w:szCs w:val="24"/>
              </w:rPr>
              <w:t>20,808</w:t>
            </w:r>
          </w:p>
        </w:tc>
        <w:tc>
          <w:tcPr>
            <w:tcW w:w="283" w:type="dxa"/>
            <w:shd w:val="clear" w:color="auto" w:fill="auto"/>
          </w:tcPr>
          <w:p w14:paraId="16F98EAB" w14:textId="77777777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E2E459" w14:textId="0ABB8C2C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95,167</w:t>
            </w:r>
          </w:p>
        </w:tc>
        <w:tc>
          <w:tcPr>
            <w:tcW w:w="283" w:type="dxa"/>
            <w:shd w:val="clear" w:color="auto" w:fill="auto"/>
          </w:tcPr>
          <w:p w14:paraId="615F2D4E" w14:textId="77777777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B59F6A9" w14:textId="097B9981" w:rsidR="00A80A29" w:rsidRPr="00C43471" w:rsidRDefault="002E6C53" w:rsidP="002E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E6C53">
              <w:rPr>
                <w:rFonts w:asciiTheme="minorBidi" w:hAnsiTheme="minorBidi" w:cstheme="minorBidi"/>
                <w:sz w:val="24"/>
                <w:szCs w:val="24"/>
              </w:rPr>
              <w:t>(450,265)</w:t>
            </w:r>
          </w:p>
        </w:tc>
        <w:tc>
          <w:tcPr>
            <w:tcW w:w="283" w:type="dxa"/>
            <w:shd w:val="clear" w:color="auto" w:fill="auto"/>
          </w:tcPr>
          <w:p w14:paraId="65586565" w14:textId="77777777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36AFC8" w14:textId="107D8C16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(528,213)</w:t>
            </w:r>
          </w:p>
        </w:tc>
        <w:tc>
          <w:tcPr>
            <w:tcW w:w="284" w:type="dxa"/>
            <w:shd w:val="clear" w:color="auto" w:fill="auto"/>
          </w:tcPr>
          <w:p w14:paraId="4C024833" w14:textId="77777777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989D61" w14:textId="23484E42" w:rsidR="00A80A29" w:rsidRPr="00C43471" w:rsidRDefault="00682AEB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FDA4558" w14:textId="77777777" w:rsidR="00A80A29" w:rsidRPr="00C43471" w:rsidRDefault="00A80A29" w:rsidP="00A8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3A2EFCD" w14:textId="449873C0" w:rsidR="00A80A29" w:rsidRPr="00C43471" w:rsidRDefault="005C2DFE" w:rsidP="005C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C2DFE">
              <w:rPr>
                <w:rFonts w:asciiTheme="minorBidi" w:hAnsiTheme="minorBidi" w:cstheme="minorBidi"/>
                <w:sz w:val="24"/>
                <w:szCs w:val="24"/>
              </w:rPr>
              <w:t>115,189</w:t>
            </w:r>
          </w:p>
        </w:tc>
      </w:tr>
      <w:tr w:rsidR="007263E1" w:rsidRPr="00C43471" w14:paraId="0307EEEF" w14:textId="77777777" w:rsidTr="007279C7">
        <w:trPr>
          <w:trHeight w:val="144"/>
        </w:trPr>
        <w:tc>
          <w:tcPr>
            <w:tcW w:w="3492" w:type="dxa"/>
          </w:tcPr>
          <w:p w14:paraId="1D288A56" w14:textId="5A38C6C9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4FC0BC" w14:textId="72F3A07E" w:rsidR="007263E1" w:rsidRPr="00C43471" w:rsidRDefault="00D27415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9A1CEA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82AFA5" w14:textId="521D08FB" w:rsidR="007263E1" w:rsidRPr="00C43471" w:rsidRDefault="007263E1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991CE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3F62966" w14:textId="2128E7FA" w:rsidR="007263E1" w:rsidRPr="00C43471" w:rsidRDefault="00C11C24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59F0E7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1FBA27B" w14:textId="0878385D" w:rsidR="007263E1" w:rsidRPr="00C43471" w:rsidRDefault="00206256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95370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06DDCEB" w14:textId="2676891D" w:rsidR="007263E1" w:rsidRPr="008E5AC5" w:rsidRDefault="00C7282A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C7282A">
              <w:rPr>
                <w:rFonts w:asciiTheme="minorBidi" w:hAnsiTheme="minorBidi" w:cs="Cordia New"/>
                <w:sz w:val="24"/>
                <w:szCs w:val="24"/>
              </w:rPr>
              <w:t>2,798</w:t>
            </w:r>
          </w:p>
        </w:tc>
        <w:tc>
          <w:tcPr>
            <w:tcW w:w="283" w:type="dxa"/>
            <w:shd w:val="clear" w:color="auto" w:fill="auto"/>
          </w:tcPr>
          <w:p w14:paraId="01C0EC2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12F6FC6" w14:textId="42ED221D" w:rsidR="007263E1" w:rsidRPr="00206256" w:rsidRDefault="007263E1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 w:rsidRPr="00206256"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DFEB3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04F066D" w14:textId="315595B7" w:rsidR="007263E1" w:rsidRPr="00C43471" w:rsidRDefault="00D34514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sz w:val="24"/>
                <w:szCs w:val="24"/>
              </w:rPr>
              <w:t>(2,798)</w:t>
            </w:r>
          </w:p>
        </w:tc>
        <w:tc>
          <w:tcPr>
            <w:tcW w:w="283" w:type="dxa"/>
            <w:shd w:val="clear" w:color="auto" w:fill="auto"/>
          </w:tcPr>
          <w:p w14:paraId="22B66A0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0E4DB5" w14:textId="3DA008BB" w:rsidR="007263E1" w:rsidRPr="00C43471" w:rsidRDefault="007263E1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EC7F74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8679ABE" w14:textId="27EEFE17" w:rsidR="007263E1" w:rsidRPr="00C43471" w:rsidRDefault="00682AEB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9A84D6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8AE5536" w14:textId="68C49382" w:rsidR="007263E1" w:rsidRPr="00C43471" w:rsidRDefault="007279C7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604392" w:rsidRPr="00C43471" w14:paraId="226993F7" w14:textId="77777777" w:rsidTr="007279C7">
        <w:trPr>
          <w:trHeight w:val="144"/>
        </w:trPr>
        <w:tc>
          <w:tcPr>
            <w:tcW w:w="3492" w:type="dxa"/>
          </w:tcPr>
          <w:p w14:paraId="7452C461" w14:textId="77777777" w:rsidR="00D44ED0" w:rsidRPr="00C43471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644C2B0" w14:textId="4F29281D" w:rsidR="00D44ED0" w:rsidRPr="00C43471" w:rsidRDefault="00D27415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27415">
              <w:rPr>
                <w:rFonts w:asciiTheme="minorBidi" w:hAnsiTheme="minorBidi" w:cstheme="minorBidi"/>
                <w:sz w:val="24"/>
                <w:szCs w:val="24"/>
              </w:rPr>
              <w:t>1,405,15</w:t>
            </w:r>
            <w:r w:rsidR="00EC698A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36EDA0BF" w14:textId="77777777" w:rsidR="00D44ED0" w:rsidRPr="00C43471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C8BD0" w14:textId="663AE84B" w:rsidR="00D44ED0" w:rsidRPr="00C43471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1,281,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49</w:t>
            </w:r>
            <w:r w:rsidR="00644CA0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0ECC8EE5" w14:textId="77777777" w:rsidR="00D44ED0" w:rsidRPr="00C43471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892A2FC" w14:textId="2111182D" w:rsidR="00D44ED0" w:rsidRPr="00C43471" w:rsidRDefault="00C6744C" w:rsidP="00C67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C837571" w14:textId="77777777" w:rsidR="00D44ED0" w:rsidRPr="00C43471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A3D2600" w14:textId="25085AC5" w:rsidR="00D44ED0" w:rsidRPr="00C43471" w:rsidRDefault="00D44ED0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6E79F73" w14:textId="77777777" w:rsidR="00D44ED0" w:rsidRPr="00C43471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EDCC342" w14:textId="779DC8D8" w:rsidR="00D44ED0" w:rsidRPr="008E5AC5" w:rsidRDefault="002E6C53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2E6C53">
              <w:rPr>
                <w:rFonts w:asciiTheme="minorBidi" w:hAnsiTheme="minorBidi" w:cs="Cordia New"/>
                <w:sz w:val="24"/>
                <w:szCs w:val="24"/>
              </w:rPr>
              <w:t>333</w:t>
            </w:r>
          </w:p>
        </w:tc>
        <w:tc>
          <w:tcPr>
            <w:tcW w:w="283" w:type="dxa"/>
            <w:shd w:val="clear" w:color="auto" w:fill="auto"/>
          </w:tcPr>
          <w:p w14:paraId="763BBBED" w14:textId="77777777" w:rsidR="00D44ED0" w:rsidRPr="00C43471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CA56429" w14:textId="0D747FE4" w:rsidR="00D44ED0" w:rsidRPr="00C43471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12,09</w:t>
            </w:r>
            <w:r w:rsidR="00CE661D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20007CD8" w14:textId="77777777" w:rsidR="00D44ED0" w:rsidRPr="00C43471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DC23F5D" w14:textId="71B940AD" w:rsidR="00D44ED0" w:rsidRPr="00C43471" w:rsidRDefault="002E6C53" w:rsidP="002E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005A4E8" w14:textId="77777777" w:rsidR="00D44ED0" w:rsidRPr="00C43471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394351E" w14:textId="5EADF306" w:rsidR="00D44ED0" w:rsidRPr="00C43471" w:rsidRDefault="00D44ED0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7C69BC3" w14:textId="77777777" w:rsidR="00D44ED0" w:rsidRPr="00C43471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5255D8" w14:textId="4E293817" w:rsidR="00D44ED0" w:rsidRPr="00C43471" w:rsidRDefault="002C52C5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C52C5">
              <w:rPr>
                <w:rFonts w:asciiTheme="minorBidi" w:hAnsiTheme="minorBidi" w:cstheme="minorBidi"/>
                <w:sz w:val="24"/>
                <w:szCs w:val="24"/>
              </w:rPr>
              <w:t>1,405,48</w:t>
            </w:r>
            <w:r w:rsidR="00A5245C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56B3F651" w14:textId="77777777" w:rsidR="00D44ED0" w:rsidRPr="00C43471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FD59C4" w14:textId="6ACE655B" w:rsidR="00D44ED0" w:rsidRPr="00C43471" w:rsidRDefault="00A00827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00827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4F120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A00827">
              <w:rPr>
                <w:rFonts w:asciiTheme="minorBidi" w:hAnsiTheme="minorBidi" w:cstheme="minorBidi"/>
                <w:sz w:val="24"/>
                <w:szCs w:val="24"/>
              </w:rPr>
              <w:t>293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A00827">
              <w:rPr>
                <w:rFonts w:asciiTheme="minorBidi" w:hAnsiTheme="minorBidi" w:cstheme="minorBidi"/>
                <w:sz w:val="24"/>
                <w:szCs w:val="24"/>
              </w:rPr>
              <w:t>593</w:t>
            </w:r>
          </w:p>
        </w:tc>
      </w:tr>
      <w:tr w:rsidR="006B7272" w:rsidRPr="00C43471" w14:paraId="449F6EEA" w14:textId="77777777" w:rsidTr="007279C7">
        <w:trPr>
          <w:trHeight w:val="144"/>
        </w:trPr>
        <w:tc>
          <w:tcPr>
            <w:tcW w:w="3492" w:type="dxa"/>
          </w:tcPr>
          <w:p w14:paraId="475E2373" w14:textId="7C122958" w:rsidR="00D44ED0" w:rsidRPr="00C43471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2DFE1" w14:textId="615C5280" w:rsidR="00D44ED0" w:rsidRPr="00D36737" w:rsidRDefault="00D27415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274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1,405,15</w:t>
            </w:r>
            <w:r w:rsidR="00EC69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14D359D6" w14:textId="77777777" w:rsidR="00D44ED0" w:rsidRPr="00D36737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A28D5" w14:textId="65687F9C" w:rsidR="00D44ED0" w:rsidRPr="00D36737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1,396,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68</w:t>
            </w:r>
            <w:r w:rsidR="00644CA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6B6D3A4C" w14:textId="77777777" w:rsidR="00D44ED0" w:rsidRPr="00D36737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25FAB" w14:textId="110B974B" w:rsidR="00D44ED0" w:rsidRPr="00D36737" w:rsidRDefault="00010A61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10A6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429,457</w:t>
            </w:r>
          </w:p>
        </w:tc>
        <w:tc>
          <w:tcPr>
            <w:tcW w:w="283" w:type="dxa"/>
            <w:shd w:val="clear" w:color="auto" w:fill="auto"/>
          </w:tcPr>
          <w:p w14:paraId="50FD147D" w14:textId="77777777" w:rsidR="00D44ED0" w:rsidRPr="00D36737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7D26F" w14:textId="25682DCE" w:rsidR="00D44ED0" w:rsidRPr="00D36737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433,046</w:t>
            </w:r>
          </w:p>
        </w:tc>
        <w:tc>
          <w:tcPr>
            <w:tcW w:w="283" w:type="dxa"/>
            <w:shd w:val="clear" w:color="auto" w:fill="auto"/>
          </w:tcPr>
          <w:p w14:paraId="7F20A9B0" w14:textId="77777777" w:rsidR="00D44ED0" w:rsidRPr="00D36737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ABC13" w14:textId="61DBE440" w:rsidR="00D44ED0" w:rsidRPr="00D36737" w:rsidRDefault="000F374B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0F374B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23,939</w:t>
            </w:r>
          </w:p>
        </w:tc>
        <w:tc>
          <w:tcPr>
            <w:tcW w:w="283" w:type="dxa"/>
            <w:shd w:val="clear" w:color="auto" w:fill="auto"/>
          </w:tcPr>
          <w:p w14:paraId="53ADF78C" w14:textId="77777777" w:rsidR="00D44ED0" w:rsidRPr="00D36737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E9D1C" w14:textId="4303225F" w:rsidR="00D44ED0" w:rsidRPr="00D36737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107,26</w:t>
            </w:r>
            <w:r w:rsidR="00CE661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69DE208C" w14:textId="77777777" w:rsidR="00D44ED0" w:rsidRPr="00D36737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391D9" w14:textId="000E5D8E" w:rsidR="00D44ED0" w:rsidRPr="00D36737" w:rsidRDefault="00D34514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(453,063)</w:t>
            </w:r>
          </w:p>
        </w:tc>
        <w:tc>
          <w:tcPr>
            <w:tcW w:w="283" w:type="dxa"/>
            <w:shd w:val="clear" w:color="auto" w:fill="auto"/>
          </w:tcPr>
          <w:p w14:paraId="7D4EF663" w14:textId="77777777" w:rsidR="00D44ED0" w:rsidRPr="00D36737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F3BE2" w14:textId="09B51A6C" w:rsidR="00D44ED0" w:rsidRPr="00D36737" w:rsidRDefault="00D44ED0" w:rsidP="0034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(528,213)</w:t>
            </w:r>
          </w:p>
        </w:tc>
        <w:tc>
          <w:tcPr>
            <w:tcW w:w="284" w:type="dxa"/>
            <w:shd w:val="clear" w:color="auto" w:fill="auto"/>
          </w:tcPr>
          <w:p w14:paraId="4FB93A1F" w14:textId="77777777" w:rsidR="00D44ED0" w:rsidRPr="00D36737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79C1E" w14:textId="707B7525" w:rsidR="00D44ED0" w:rsidRPr="00D36737" w:rsidRDefault="002C52C5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C52C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1,405,48</w:t>
            </w:r>
            <w:r w:rsidR="00A5245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292CF11C" w14:textId="77777777" w:rsidR="00D44ED0" w:rsidRPr="00D36737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A7A37" w14:textId="3D10B325" w:rsidR="00D44ED0" w:rsidRPr="00D36737" w:rsidRDefault="00D44ED0" w:rsidP="00D4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1,408,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78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</w:tr>
      <w:tr w:rsidR="00604392" w:rsidRPr="00C43471" w14:paraId="4F5AD3C5" w14:textId="77777777" w:rsidTr="007279C7">
        <w:trPr>
          <w:trHeight w:val="144"/>
        </w:trPr>
        <w:tc>
          <w:tcPr>
            <w:tcW w:w="3492" w:type="dxa"/>
          </w:tcPr>
          <w:p w14:paraId="336EE62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80CD5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851AA7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06663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08CEA0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68FC084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7D5987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48476B9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6F86A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3317FC9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A4205C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11E52DE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01E41F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43D4AAA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0A34B9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2397BCE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F374DC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57AF8CE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4BE64C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172DB3E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7DF5FF6F" w14:textId="77777777" w:rsidTr="007279C7">
        <w:trPr>
          <w:trHeight w:val="144"/>
        </w:trPr>
        <w:tc>
          <w:tcPr>
            <w:tcW w:w="3492" w:type="dxa"/>
          </w:tcPr>
          <w:p w14:paraId="6A7B114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5262B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9A156A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D87090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0725E1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9128B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1D3FEC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CE2BDC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197B49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F7E65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84C572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B8017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51D99C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BA08BA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91A804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8B6F76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E3D462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FB991B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D193A1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BD60E7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C6419" w:rsidRPr="00C43471" w14:paraId="7FC66AE9" w14:textId="77777777" w:rsidTr="007279C7">
        <w:trPr>
          <w:trHeight w:val="144"/>
        </w:trPr>
        <w:tc>
          <w:tcPr>
            <w:tcW w:w="3492" w:type="dxa"/>
          </w:tcPr>
          <w:p w14:paraId="61555077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FCCAE9" w14:textId="34C1648B" w:rsidR="003C6419" w:rsidRPr="00C43471" w:rsidRDefault="000F700E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sz w:val="24"/>
                <w:szCs w:val="24"/>
              </w:rPr>
              <w:t>1,334,23</w:t>
            </w:r>
            <w:r w:rsidR="00402678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1D0112C8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3A36BB" w14:textId="7F6D3252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1,280,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84</w:t>
            </w:r>
            <w:r w:rsidR="00171385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D5286FD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21176B1" w14:textId="44E37A89" w:rsidR="003C6419" w:rsidRPr="00C43471" w:rsidRDefault="00010A61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10A61">
              <w:rPr>
                <w:rFonts w:asciiTheme="minorBidi" w:hAnsiTheme="minorBidi" w:cstheme="minorBidi"/>
                <w:sz w:val="24"/>
                <w:szCs w:val="24"/>
              </w:rPr>
              <w:t>429,457</w:t>
            </w:r>
          </w:p>
        </w:tc>
        <w:tc>
          <w:tcPr>
            <w:tcW w:w="283" w:type="dxa"/>
            <w:shd w:val="clear" w:color="auto" w:fill="auto"/>
          </w:tcPr>
          <w:p w14:paraId="23035BE3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2E8E968" w14:textId="13F2026C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433,046</w:t>
            </w:r>
          </w:p>
        </w:tc>
        <w:tc>
          <w:tcPr>
            <w:tcW w:w="283" w:type="dxa"/>
            <w:shd w:val="clear" w:color="auto" w:fill="auto"/>
          </w:tcPr>
          <w:p w14:paraId="4C4F21BB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CDF2CE" w14:textId="54759A52" w:rsidR="003C6419" w:rsidRPr="008E5AC5" w:rsidRDefault="000F374B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0F374B">
              <w:rPr>
                <w:rFonts w:asciiTheme="minorBidi" w:hAnsiTheme="minorBidi" w:cs="Cordia New"/>
                <w:sz w:val="24"/>
                <w:szCs w:val="24"/>
              </w:rPr>
              <w:t>23,939</w:t>
            </w:r>
          </w:p>
        </w:tc>
        <w:tc>
          <w:tcPr>
            <w:tcW w:w="283" w:type="dxa"/>
            <w:shd w:val="clear" w:color="auto" w:fill="auto"/>
          </w:tcPr>
          <w:p w14:paraId="01E88395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0CAE30" w14:textId="43830CDA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107,26</w:t>
            </w:r>
            <w:r w:rsidR="00CE661D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11835716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6B0A3D5" w14:textId="68AE9950" w:rsidR="003C6419" w:rsidRPr="00C43471" w:rsidRDefault="00D34514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sz w:val="24"/>
                <w:szCs w:val="24"/>
              </w:rPr>
              <w:t>(453,063)</w:t>
            </w:r>
          </w:p>
        </w:tc>
        <w:tc>
          <w:tcPr>
            <w:tcW w:w="283" w:type="dxa"/>
            <w:shd w:val="clear" w:color="auto" w:fill="auto"/>
          </w:tcPr>
          <w:p w14:paraId="718A0F19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722180" w14:textId="17110FEB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(528,213)</w:t>
            </w:r>
          </w:p>
        </w:tc>
        <w:tc>
          <w:tcPr>
            <w:tcW w:w="284" w:type="dxa"/>
            <w:shd w:val="clear" w:color="auto" w:fill="auto"/>
          </w:tcPr>
          <w:p w14:paraId="2D7C093D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A7B258E" w14:textId="46C3CDCC" w:rsidR="003C6419" w:rsidRPr="00C43471" w:rsidRDefault="00682AEB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82AEB">
              <w:rPr>
                <w:rFonts w:asciiTheme="minorBidi" w:hAnsiTheme="minorBidi" w:cstheme="minorBidi"/>
                <w:sz w:val="24"/>
                <w:szCs w:val="24"/>
              </w:rPr>
              <w:t>1,334,56</w:t>
            </w:r>
            <w:r w:rsidR="005F6682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315C7B80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3FA98D8" w14:textId="74400359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1,292,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</w:tr>
      <w:tr w:rsidR="003C6419" w:rsidRPr="00C43471" w14:paraId="70E9B2B9" w14:textId="77777777" w:rsidTr="007279C7">
        <w:trPr>
          <w:trHeight w:val="144"/>
        </w:trPr>
        <w:tc>
          <w:tcPr>
            <w:tcW w:w="3492" w:type="dxa"/>
          </w:tcPr>
          <w:p w14:paraId="7A0061AE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B045EC" w14:textId="21C9281C" w:rsidR="003C6419" w:rsidRPr="00C43471" w:rsidRDefault="000F700E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477565C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38E95A" w14:textId="55F157AC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115,189</w:t>
            </w:r>
          </w:p>
        </w:tc>
        <w:tc>
          <w:tcPr>
            <w:tcW w:w="283" w:type="dxa"/>
            <w:shd w:val="clear" w:color="auto" w:fill="auto"/>
          </w:tcPr>
          <w:p w14:paraId="5F5D0B0B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7D8DAD" w14:textId="437957C5" w:rsidR="003C6419" w:rsidRPr="00C43471" w:rsidRDefault="00C11C24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B0CFCE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210740" w14:textId="0FD54D9F" w:rsidR="003C6419" w:rsidRPr="00C43471" w:rsidRDefault="003C6419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1FEDED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9F78878" w14:textId="318914DA" w:rsidR="003C6419" w:rsidRPr="00206256" w:rsidRDefault="000F374B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 w:rsidRPr="00206256"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83B4898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55CE9BA" w14:textId="744FA903" w:rsidR="003C6419" w:rsidRPr="00206256" w:rsidRDefault="003C6419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 w:rsidRPr="00206256"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87F5DBD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93BD4FA" w14:textId="68A79BD5" w:rsidR="003C6419" w:rsidRPr="00C43471" w:rsidRDefault="00D34514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66794D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4849D3" w14:textId="7F86AB74" w:rsidR="003C6419" w:rsidRPr="00C43471" w:rsidRDefault="003C6419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D450F19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D611E34" w14:textId="477125F8" w:rsidR="003C6419" w:rsidRPr="00C43471" w:rsidRDefault="00682AEB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1D08EEC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907F25C" w14:textId="22A50A72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115,189</w:t>
            </w:r>
          </w:p>
        </w:tc>
      </w:tr>
      <w:tr w:rsidR="00604392" w:rsidRPr="00C43471" w14:paraId="3033B2C4" w14:textId="77777777" w:rsidTr="007279C7">
        <w:trPr>
          <w:trHeight w:val="144"/>
        </w:trPr>
        <w:tc>
          <w:tcPr>
            <w:tcW w:w="3492" w:type="dxa"/>
          </w:tcPr>
          <w:p w14:paraId="507A5459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2BEF7" w14:textId="57EFE8B3" w:rsidR="003C6419" w:rsidRPr="00C43471" w:rsidRDefault="000F700E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sz w:val="24"/>
                <w:szCs w:val="24"/>
              </w:rPr>
              <w:t>70,918</w:t>
            </w:r>
          </w:p>
        </w:tc>
        <w:tc>
          <w:tcPr>
            <w:tcW w:w="283" w:type="dxa"/>
            <w:shd w:val="clear" w:color="auto" w:fill="auto"/>
          </w:tcPr>
          <w:p w14:paraId="0464BB0A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80FAE" w14:textId="7BCC0F31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65</w:t>
            </w:r>
            <w:r w:rsidR="00171385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5E2E4B7D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112F3DF" w14:textId="5F470AE2" w:rsidR="003C6419" w:rsidRPr="00C43471" w:rsidRDefault="00C11C24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F227659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82300FC" w14:textId="3F97ABBF" w:rsidR="003C6419" w:rsidRPr="00C43471" w:rsidRDefault="003C6419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1E9966A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93C5CAA" w14:textId="0F43A7CD" w:rsidR="003C6419" w:rsidRPr="00206256" w:rsidRDefault="000F374B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 w:rsidRPr="00206256"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BBBEC5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C9283AD" w14:textId="257D7C84" w:rsidR="003C6419" w:rsidRPr="00206256" w:rsidRDefault="003C6419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 w:rsidRPr="00206256">
              <w:rPr>
                <w:rFonts w:asciiTheme="minorBidi" w:hAnsiTheme="minorBidi" w:cs="Cordi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D26448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5DEF4D" w14:textId="7EB108B2" w:rsidR="003C6419" w:rsidRPr="00C43471" w:rsidRDefault="00D34514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BB2524F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30C8BC6" w14:textId="1B9C2845" w:rsidR="003C6419" w:rsidRPr="00C43471" w:rsidRDefault="003C6419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35AF423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54A7F3" w14:textId="6D6DC909" w:rsidR="003C6419" w:rsidRPr="00C43471" w:rsidRDefault="00682AEB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82AEB">
              <w:rPr>
                <w:rFonts w:asciiTheme="minorBidi" w:hAnsiTheme="minorBidi" w:cstheme="minorBidi"/>
                <w:sz w:val="24"/>
                <w:szCs w:val="24"/>
              </w:rPr>
              <w:t>70,918</w:t>
            </w:r>
          </w:p>
        </w:tc>
        <w:tc>
          <w:tcPr>
            <w:tcW w:w="284" w:type="dxa"/>
            <w:shd w:val="clear" w:color="auto" w:fill="auto"/>
          </w:tcPr>
          <w:p w14:paraId="71BBE8D2" w14:textId="77777777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DFAE6F" w14:textId="42AD3EE5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65</w:t>
            </w:r>
            <w:r w:rsidR="00171385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</w:tr>
      <w:tr w:rsidR="006B7272" w:rsidRPr="00C43471" w14:paraId="3C2C8F2D" w14:textId="77777777" w:rsidTr="007279C7">
        <w:trPr>
          <w:trHeight w:val="144"/>
        </w:trPr>
        <w:tc>
          <w:tcPr>
            <w:tcW w:w="3492" w:type="dxa"/>
          </w:tcPr>
          <w:p w14:paraId="4A5DC5E5" w14:textId="319416CC" w:rsidR="003C6419" w:rsidRPr="00C43471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DC0FB" w14:textId="00E74EC7" w:rsidR="003C6419" w:rsidRPr="00D36737" w:rsidRDefault="000F700E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1,405,15</w:t>
            </w:r>
            <w:r w:rsidR="00EC698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1561080C" w14:textId="77777777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E63F0" w14:textId="0F0BEA85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1,396,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68</w:t>
            </w:r>
            <w:r w:rsidR="00644CA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79CCD523" w14:textId="77777777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98F95" w14:textId="44590390" w:rsidR="003C6419" w:rsidRPr="00D36737" w:rsidRDefault="00C11C24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11C2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429,457</w:t>
            </w:r>
          </w:p>
        </w:tc>
        <w:tc>
          <w:tcPr>
            <w:tcW w:w="283" w:type="dxa"/>
            <w:shd w:val="clear" w:color="auto" w:fill="auto"/>
          </w:tcPr>
          <w:p w14:paraId="69A6284F" w14:textId="77777777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54F18" w14:textId="1B31D49C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433,046</w:t>
            </w:r>
          </w:p>
        </w:tc>
        <w:tc>
          <w:tcPr>
            <w:tcW w:w="283" w:type="dxa"/>
            <w:shd w:val="clear" w:color="auto" w:fill="auto"/>
          </w:tcPr>
          <w:p w14:paraId="179810E1" w14:textId="77777777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C5451" w14:textId="57879302" w:rsidR="003C6419" w:rsidRPr="00D36737" w:rsidRDefault="000F374B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0F374B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23,939</w:t>
            </w:r>
          </w:p>
        </w:tc>
        <w:tc>
          <w:tcPr>
            <w:tcW w:w="283" w:type="dxa"/>
            <w:shd w:val="clear" w:color="auto" w:fill="auto"/>
          </w:tcPr>
          <w:p w14:paraId="1CCB7355" w14:textId="77777777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4376E" w14:textId="7232A6A5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107,26</w:t>
            </w:r>
            <w:r w:rsidR="00CE661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569F4F9A" w14:textId="77777777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D9C37" w14:textId="26D11476" w:rsidR="003C6419" w:rsidRPr="00D36737" w:rsidRDefault="00D34514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(453,063)</w:t>
            </w:r>
          </w:p>
        </w:tc>
        <w:tc>
          <w:tcPr>
            <w:tcW w:w="283" w:type="dxa"/>
            <w:shd w:val="clear" w:color="auto" w:fill="auto"/>
          </w:tcPr>
          <w:p w14:paraId="5D1EB894" w14:textId="77777777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BF45B" w14:textId="2F759545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(528,213)</w:t>
            </w:r>
          </w:p>
        </w:tc>
        <w:tc>
          <w:tcPr>
            <w:tcW w:w="284" w:type="dxa"/>
            <w:shd w:val="clear" w:color="auto" w:fill="auto"/>
          </w:tcPr>
          <w:p w14:paraId="3FFA4B28" w14:textId="77777777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2205E" w14:textId="4DA8D98F" w:rsidR="003C6419" w:rsidRPr="00D36737" w:rsidRDefault="001E3A64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1E3A6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1,405,48</w:t>
            </w:r>
            <w:r w:rsidR="00653AC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384059AA" w14:textId="77777777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CAC59" w14:textId="30851EAF" w:rsidR="003C6419" w:rsidRPr="00D36737" w:rsidRDefault="003C6419" w:rsidP="003C6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1,408,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78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</w:tr>
      <w:tr w:rsidR="00604392" w:rsidRPr="00C43471" w14:paraId="1DEFCA09" w14:textId="77777777" w:rsidTr="007279C7">
        <w:trPr>
          <w:trHeight w:val="144"/>
        </w:trPr>
        <w:tc>
          <w:tcPr>
            <w:tcW w:w="3492" w:type="dxa"/>
          </w:tcPr>
          <w:p w14:paraId="568FDE1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E40C95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8511B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47D77B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6623B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575B9F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CFED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07884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4A911CD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C0C57A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408B323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712BA6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6484F6E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BFFCED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7FAEAA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AE129D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5B0FA0E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19BCE5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51481AC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638141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4067ACD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45DAE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8F9B05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453D8726" w14:textId="77777777" w:rsidTr="007279C7">
        <w:trPr>
          <w:trHeight w:val="144"/>
        </w:trPr>
        <w:tc>
          <w:tcPr>
            <w:tcW w:w="3492" w:type="dxa"/>
          </w:tcPr>
          <w:p w14:paraId="7F93864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92BC2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D48780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031CBA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15DE21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B756D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98B185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31E88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DB3110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9A064D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94AB57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20C38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DFA642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9E09F3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9487DD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103C7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2EC137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5B2C61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665693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826A8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9160F" w:rsidRPr="00C43471" w14:paraId="374D7546" w14:textId="77777777" w:rsidTr="007279C7">
        <w:trPr>
          <w:trHeight w:val="144"/>
        </w:trPr>
        <w:tc>
          <w:tcPr>
            <w:tcW w:w="3492" w:type="dxa"/>
          </w:tcPr>
          <w:p w14:paraId="647688EE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51" w:type="dxa"/>
            <w:shd w:val="clear" w:color="auto" w:fill="auto"/>
          </w:tcPr>
          <w:p w14:paraId="32700148" w14:textId="64BAFB2B" w:rsidR="0099160F" w:rsidRPr="00C43471" w:rsidRDefault="000F700E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sz w:val="24"/>
                <w:szCs w:val="24"/>
              </w:rPr>
              <w:t>1,334,23</w:t>
            </w:r>
            <w:r w:rsidR="00EA388B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0DEDF370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A0BFB7" w14:textId="7E0E8B2D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1,280,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84</w:t>
            </w:r>
            <w:r w:rsidR="00644CA0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3DE7B9E1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D2C3E0" w14:textId="29418052" w:rsidR="0099160F" w:rsidRPr="00C43471" w:rsidRDefault="00C11C24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1C24">
              <w:rPr>
                <w:rFonts w:asciiTheme="minorBidi" w:hAnsiTheme="minorBidi" w:cstheme="minorBidi"/>
                <w:sz w:val="24"/>
                <w:szCs w:val="24"/>
              </w:rPr>
              <w:t>429,457</w:t>
            </w:r>
          </w:p>
        </w:tc>
        <w:tc>
          <w:tcPr>
            <w:tcW w:w="283" w:type="dxa"/>
            <w:shd w:val="clear" w:color="auto" w:fill="auto"/>
          </w:tcPr>
          <w:p w14:paraId="19B17219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772D72A" w14:textId="20DF26AA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433,046</w:t>
            </w:r>
          </w:p>
        </w:tc>
        <w:tc>
          <w:tcPr>
            <w:tcW w:w="283" w:type="dxa"/>
            <w:shd w:val="clear" w:color="auto" w:fill="auto"/>
          </w:tcPr>
          <w:p w14:paraId="1BB534EF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C8407" w14:textId="709CBA4F" w:rsidR="0099160F" w:rsidRPr="00C43471" w:rsidRDefault="000F374B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374B">
              <w:rPr>
                <w:rFonts w:asciiTheme="minorBidi" w:hAnsiTheme="minorBidi" w:cstheme="minorBidi"/>
                <w:sz w:val="24"/>
                <w:szCs w:val="24"/>
              </w:rPr>
              <w:t>23,939</w:t>
            </w:r>
          </w:p>
        </w:tc>
        <w:tc>
          <w:tcPr>
            <w:tcW w:w="283" w:type="dxa"/>
            <w:shd w:val="clear" w:color="auto" w:fill="auto"/>
          </w:tcPr>
          <w:p w14:paraId="0821B3CC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FB55E1" w14:textId="2AE1DFFD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107,26</w:t>
            </w:r>
            <w:r w:rsidR="00171385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381A5821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5B3B716" w14:textId="7F2DC213" w:rsidR="0099160F" w:rsidRPr="00C43471" w:rsidRDefault="00D34514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sz w:val="24"/>
                <w:szCs w:val="24"/>
              </w:rPr>
              <w:t>(453,063)</w:t>
            </w:r>
          </w:p>
        </w:tc>
        <w:tc>
          <w:tcPr>
            <w:tcW w:w="283" w:type="dxa"/>
            <w:shd w:val="clear" w:color="auto" w:fill="auto"/>
          </w:tcPr>
          <w:p w14:paraId="3A83C3AC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F680E9" w14:textId="3D0E0169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(528,213)</w:t>
            </w:r>
          </w:p>
        </w:tc>
        <w:tc>
          <w:tcPr>
            <w:tcW w:w="284" w:type="dxa"/>
            <w:shd w:val="clear" w:color="auto" w:fill="auto"/>
          </w:tcPr>
          <w:p w14:paraId="6ABC6C45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927632" w14:textId="5F9FCE95" w:rsidR="0099160F" w:rsidRPr="00C43471" w:rsidRDefault="00682AEB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82AEB">
              <w:rPr>
                <w:rFonts w:asciiTheme="minorBidi" w:hAnsiTheme="minorBidi" w:cstheme="minorBidi"/>
                <w:sz w:val="24"/>
                <w:szCs w:val="24"/>
              </w:rPr>
              <w:t>1,334,56</w:t>
            </w:r>
            <w:r w:rsidR="00F63773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62CD41EA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66A178" w14:textId="482C8176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1,292,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</w:tr>
      <w:tr w:rsidR="00604392" w:rsidRPr="00C43471" w14:paraId="7E5B1769" w14:textId="77777777" w:rsidTr="007279C7">
        <w:trPr>
          <w:trHeight w:val="144"/>
        </w:trPr>
        <w:tc>
          <w:tcPr>
            <w:tcW w:w="3492" w:type="dxa"/>
          </w:tcPr>
          <w:p w14:paraId="3198E1DC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11D902F" w14:textId="0CBABB66" w:rsidR="0099160F" w:rsidRPr="00C43471" w:rsidRDefault="000F700E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sz w:val="24"/>
                <w:szCs w:val="24"/>
              </w:rPr>
              <w:t>70,918</w:t>
            </w:r>
          </w:p>
        </w:tc>
        <w:tc>
          <w:tcPr>
            <w:tcW w:w="283" w:type="dxa"/>
            <w:shd w:val="clear" w:color="auto" w:fill="auto"/>
          </w:tcPr>
          <w:p w14:paraId="76313E0D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676E7" w14:textId="447F6BF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115,842</w:t>
            </w:r>
          </w:p>
        </w:tc>
        <w:tc>
          <w:tcPr>
            <w:tcW w:w="283" w:type="dxa"/>
            <w:shd w:val="clear" w:color="auto" w:fill="auto"/>
          </w:tcPr>
          <w:p w14:paraId="10AC5144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DB64CE9" w14:textId="30CDB936" w:rsidR="0099160F" w:rsidRPr="00C43471" w:rsidRDefault="00C11C24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5B14AC2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8DAC39" w14:textId="0A91A239" w:rsidR="0099160F" w:rsidRPr="00C43471" w:rsidRDefault="0099160F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454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F14E5F1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FC62338" w14:textId="78AFE726" w:rsidR="0099160F" w:rsidRPr="00C43471" w:rsidRDefault="000F374B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F41FEED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1DD8D02" w14:textId="30345683" w:rsidR="0099160F" w:rsidRPr="00C43471" w:rsidRDefault="0099160F" w:rsidP="00206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454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B77676E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EC7E1C4" w14:textId="5B08E11D" w:rsidR="0099160F" w:rsidRPr="00C43471" w:rsidRDefault="00D34514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2D1151" w14:textId="77777777" w:rsidR="0099160F" w:rsidRPr="00C43471" w:rsidRDefault="0099160F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FE2699" w14:textId="3865DF9C" w:rsidR="0099160F" w:rsidRPr="00C43471" w:rsidRDefault="0099160F" w:rsidP="0072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539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D1B6AB6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D9AB9E" w14:textId="44AC9DE8" w:rsidR="0099160F" w:rsidRPr="00C43471" w:rsidRDefault="00682AEB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82AEB">
              <w:rPr>
                <w:rFonts w:asciiTheme="minorBidi" w:hAnsiTheme="minorBidi" w:cstheme="minorBidi"/>
                <w:sz w:val="24"/>
                <w:szCs w:val="24"/>
              </w:rPr>
              <w:t>70,918</w:t>
            </w:r>
          </w:p>
        </w:tc>
        <w:tc>
          <w:tcPr>
            <w:tcW w:w="284" w:type="dxa"/>
          </w:tcPr>
          <w:p w14:paraId="5C99D4FE" w14:textId="6EBBD33E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8CF336" w14:textId="41645086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115,842</w:t>
            </w:r>
          </w:p>
        </w:tc>
      </w:tr>
      <w:tr w:rsidR="006B7272" w:rsidRPr="00C43471" w14:paraId="710D3DB8" w14:textId="77777777" w:rsidTr="007279C7">
        <w:trPr>
          <w:trHeight w:val="144"/>
        </w:trPr>
        <w:tc>
          <w:tcPr>
            <w:tcW w:w="3492" w:type="dxa"/>
          </w:tcPr>
          <w:p w14:paraId="079E0B36" w14:textId="2B1296EC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0D807" w14:textId="23E996C6" w:rsidR="0099160F" w:rsidRPr="00C43471" w:rsidRDefault="000F700E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1,405,15</w:t>
            </w:r>
            <w:r w:rsidR="00B53F2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680C7455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7E162" w14:textId="49F0E2F4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1,396,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68</w:t>
            </w:r>
            <w:r w:rsidR="00644CA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34EE33C9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56EED" w14:textId="5E7B0723" w:rsidR="0099160F" w:rsidRPr="00C43471" w:rsidRDefault="00C11C24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11C2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429,457</w:t>
            </w:r>
          </w:p>
        </w:tc>
        <w:tc>
          <w:tcPr>
            <w:tcW w:w="283" w:type="dxa"/>
            <w:shd w:val="clear" w:color="auto" w:fill="auto"/>
          </w:tcPr>
          <w:p w14:paraId="4FBD49D2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5E152" w14:textId="4889EDE4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433,046</w:t>
            </w:r>
          </w:p>
        </w:tc>
        <w:tc>
          <w:tcPr>
            <w:tcW w:w="283" w:type="dxa"/>
            <w:shd w:val="clear" w:color="auto" w:fill="auto"/>
          </w:tcPr>
          <w:p w14:paraId="6161CD12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513EB" w14:textId="7CF907DF" w:rsidR="0099160F" w:rsidRPr="00C43471" w:rsidRDefault="000F374B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F374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23,939</w:t>
            </w:r>
          </w:p>
        </w:tc>
        <w:tc>
          <w:tcPr>
            <w:tcW w:w="283" w:type="dxa"/>
            <w:shd w:val="clear" w:color="auto" w:fill="auto"/>
          </w:tcPr>
          <w:p w14:paraId="5DD9D2D2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9A1D4" w14:textId="4FE14F74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107,26</w:t>
            </w:r>
            <w:r w:rsidR="0017138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3D41F3B2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2EB78D" w14:textId="68266715" w:rsidR="0099160F" w:rsidRPr="00C43471" w:rsidRDefault="00D34514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451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(453,063)</w:t>
            </w:r>
          </w:p>
        </w:tc>
        <w:tc>
          <w:tcPr>
            <w:tcW w:w="283" w:type="dxa"/>
            <w:shd w:val="clear" w:color="auto" w:fill="auto"/>
          </w:tcPr>
          <w:p w14:paraId="6944656D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3F231" w14:textId="328DE9EA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(528,213)</w:t>
            </w:r>
          </w:p>
        </w:tc>
        <w:tc>
          <w:tcPr>
            <w:tcW w:w="284" w:type="dxa"/>
            <w:shd w:val="clear" w:color="auto" w:fill="auto"/>
          </w:tcPr>
          <w:p w14:paraId="4C9F3BB5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27CFA" w14:textId="166E7553" w:rsidR="0099160F" w:rsidRPr="00C43471" w:rsidRDefault="00682AEB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682A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1,405,48</w:t>
            </w:r>
            <w:r w:rsidR="00B53F2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27413DB7" w14:textId="7777777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CE9667B" w14:textId="6E8359E7" w:rsidR="0099160F" w:rsidRPr="00C43471" w:rsidRDefault="0099160F" w:rsidP="0099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1,408,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78</w:t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</w:tr>
      <w:tr w:rsidR="00604392" w:rsidRPr="00C43471" w14:paraId="2E89C3B4" w14:textId="77777777" w:rsidTr="007279C7">
        <w:trPr>
          <w:trHeight w:val="144"/>
        </w:trPr>
        <w:tc>
          <w:tcPr>
            <w:tcW w:w="3492" w:type="dxa"/>
          </w:tcPr>
          <w:p w14:paraId="2405AF2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1D805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BD1C8F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7CED9" w14:textId="69383732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E67453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D7BF9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DD4DC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CDFC6" w14:textId="7337A55C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216FA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C5CA8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F8CF2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30DBA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6825A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79858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03A02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23961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40CFD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7301E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61D43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BB0892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E459B" w:rsidRPr="00C43471" w14:paraId="7E714EBB" w14:textId="77777777" w:rsidTr="007279C7">
        <w:trPr>
          <w:trHeight w:val="144"/>
        </w:trPr>
        <w:tc>
          <w:tcPr>
            <w:tcW w:w="3492" w:type="dxa"/>
            <w:shd w:val="clear" w:color="auto" w:fill="auto"/>
          </w:tcPr>
          <w:p w14:paraId="7625AEDF" w14:textId="01D620BD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B2A317" w14:textId="7B57635C" w:rsidR="00CE459B" w:rsidRPr="007C1AA6" w:rsidRDefault="000F700E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sz w:val="24"/>
                <w:szCs w:val="24"/>
              </w:rPr>
              <w:t>187,</w:t>
            </w:r>
            <w:r w:rsidR="005D6E8E" w:rsidRPr="005D6E8E">
              <w:rPr>
                <w:rFonts w:asciiTheme="minorBidi" w:hAnsiTheme="minorBidi" w:cstheme="minorBidi"/>
                <w:sz w:val="24"/>
                <w:szCs w:val="24"/>
              </w:rPr>
              <w:t>051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27696B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041352" w14:textId="2F5EAA65" w:rsidR="00CE459B" w:rsidRPr="00C43471" w:rsidRDefault="00EA0FA0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A0FA0">
              <w:rPr>
                <w:rFonts w:asciiTheme="minorBidi" w:hAnsiTheme="minorBidi" w:cstheme="minorBidi"/>
                <w:sz w:val="24"/>
                <w:szCs w:val="24"/>
              </w:rPr>
              <w:t>53,935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662EBE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1C15E7" w14:textId="0F4234FE" w:rsidR="00CE459B" w:rsidRPr="00C43471" w:rsidRDefault="00C11C24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1C24">
              <w:rPr>
                <w:rFonts w:asciiTheme="minorBidi" w:hAnsiTheme="minorBidi" w:cstheme="minorBidi"/>
                <w:sz w:val="24"/>
                <w:szCs w:val="24"/>
              </w:rPr>
              <w:t>49,939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810175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21A45E" w14:textId="07001D6C" w:rsidR="00CE459B" w:rsidRPr="00C43471" w:rsidRDefault="0037525F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7525F">
              <w:rPr>
                <w:rFonts w:asciiTheme="minorBidi" w:hAnsiTheme="minorBidi" w:cstheme="minorBidi"/>
                <w:sz w:val="24"/>
                <w:szCs w:val="24"/>
              </w:rPr>
              <w:t>17,058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AB9333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3AD855" w14:textId="3F233435" w:rsidR="00CE459B" w:rsidRPr="00C43471" w:rsidRDefault="00657E03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57E03">
              <w:rPr>
                <w:rFonts w:asciiTheme="minorBidi" w:hAnsiTheme="minorBidi" w:cstheme="minorBidi"/>
                <w:sz w:val="24"/>
                <w:szCs w:val="24"/>
              </w:rPr>
              <w:t>(6,206)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89EF53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BAF10B4" w14:textId="09B536A8" w:rsidR="00CE459B" w:rsidRPr="00C43471" w:rsidRDefault="00FC55BA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C55BA">
              <w:rPr>
                <w:rFonts w:asciiTheme="minorBidi" w:hAnsiTheme="minorBidi" w:cstheme="minorBidi"/>
                <w:sz w:val="24"/>
                <w:szCs w:val="24"/>
              </w:rPr>
              <w:t>2,920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20A327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D20003D" w14:textId="3D982A9F" w:rsidR="00CE459B" w:rsidRPr="00C43471" w:rsidRDefault="0087727C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2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7727C">
              <w:rPr>
                <w:rFonts w:asciiTheme="minorBidi" w:hAnsiTheme="minorBidi" w:cstheme="minorBidi"/>
                <w:sz w:val="24"/>
                <w:szCs w:val="24"/>
              </w:rPr>
              <w:t>8,919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B5DB4F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AB338D" w14:textId="11FC0084" w:rsidR="00CE459B" w:rsidRPr="00C43471" w:rsidRDefault="00E42C38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E42C38">
              <w:rPr>
                <w:rFonts w:asciiTheme="minorBidi" w:hAnsiTheme="minorBidi" w:cstheme="minorBidi"/>
                <w:sz w:val="24"/>
                <w:szCs w:val="24"/>
              </w:rPr>
              <w:t>(298)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E57780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2623B9" w14:textId="1E23CE1F" w:rsidR="00CE459B" w:rsidRPr="00C43471" w:rsidRDefault="00AE78C6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AE78C6">
              <w:rPr>
                <w:rFonts w:asciiTheme="minorBidi" w:hAnsiTheme="minorBidi" w:cstheme="minorBidi"/>
                <w:sz w:val="24"/>
                <w:szCs w:val="24"/>
              </w:rPr>
              <w:t>239,703</w:t>
            </w:r>
          </w:p>
        </w:tc>
        <w:tc>
          <w:tcPr>
            <w:tcW w:w="284" w:type="dxa"/>
            <w:vAlign w:val="bottom"/>
          </w:tcPr>
          <w:p w14:paraId="003528DB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6D1953" w14:textId="54925A53" w:rsidR="00CE459B" w:rsidRPr="00C43471" w:rsidRDefault="00BF36F9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F36F9">
              <w:rPr>
                <w:rFonts w:asciiTheme="minorBidi" w:hAnsiTheme="minorBidi" w:cstheme="minorBidi"/>
                <w:sz w:val="24"/>
                <w:szCs w:val="24"/>
              </w:rPr>
              <w:t>73,615</w:t>
            </w:r>
          </w:p>
        </w:tc>
      </w:tr>
      <w:tr w:rsidR="00CE459B" w:rsidRPr="00C43471" w14:paraId="2CB7024F" w14:textId="77777777" w:rsidTr="007279C7">
        <w:trPr>
          <w:trHeight w:val="144"/>
        </w:trPr>
        <w:tc>
          <w:tcPr>
            <w:tcW w:w="3492" w:type="dxa"/>
          </w:tcPr>
          <w:p w14:paraId="5BE65260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F31540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831310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7F2C58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D51C83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B3A0D6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2E0403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5CD1DE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EBDEE8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D33907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3FBE13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D6BB465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F46A33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69AE265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EC1B8D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E9C86B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DBA5C54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74E9D8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D3BE075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1EABF0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E459B" w:rsidRPr="00C43471" w14:paraId="33940BE4" w14:textId="77777777" w:rsidTr="007279C7">
        <w:trPr>
          <w:trHeight w:val="144"/>
        </w:trPr>
        <w:tc>
          <w:tcPr>
            <w:tcW w:w="3492" w:type="dxa"/>
          </w:tcPr>
          <w:p w14:paraId="03E06EAA" w14:textId="62EDB195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021AB1" w14:textId="765754C9" w:rsidR="00CE459B" w:rsidRPr="00C43471" w:rsidRDefault="000B3E03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B3E03">
              <w:rPr>
                <w:rFonts w:asciiTheme="minorBidi" w:hAnsiTheme="minorBidi" w:cstheme="minorBidi"/>
                <w:sz w:val="24"/>
                <w:szCs w:val="24"/>
              </w:rPr>
              <w:t>5,708,44</w:t>
            </w:r>
            <w:r w:rsidR="00861D20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C6D536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9EE5B73" w14:textId="2D75BE0B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5,480,296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3714BC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4232E7D" w14:textId="5F734688" w:rsidR="00CE459B" w:rsidRPr="00C43471" w:rsidRDefault="00C11C24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1C24">
              <w:rPr>
                <w:rFonts w:asciiTheme="minorBidi" w:hAnsiTheme="minorBidi" w:cstheme="minorBidi"/>
                <w:sz w:val="24"/>
                <w:szCs w:val="24"/>
              </w:rPr>
              <w:t>1,006,487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BB421C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E3F7B2" w14:textId="25EF6E12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908,263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A26B77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4017B31" w14:textId="7B0D9609" w:rsidR="00CE459B" w:rsidRPr="00C43471" w:rsidRDefault="00657E03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57E03">
              <w:rPr>
                <w:rFonts w:asciiTheme="minorBidi" w:hAnsiTheme="minorBidi" w:cstheme="minorBidi"/>
                <w:sz w:val="24"/>
                <w:szCs w:val="24"/>
              </w:rPr>
              <w:t>472,048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DFBACD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0E268F" w14:textId="5D843690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484,662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EA1EDB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AE8867" w14:textId="226CBBBD" w:rsidR="00CE459B" w:rsidRPr="00C43471" w:rsidRDefault="0087727C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7727C">
              <w:rPr>
                <w:rFonts w:asciiTheme="minorBidi" w:hAnsiTheme="minorBidi" w:cstheme="minorBidi"/>
                <w:sz w:val="24"/>
                <w:szCs w:val="24"/>
              </w:rPr>
              <w:t>(995,319)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B3D740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55613B" w14:textId="6234CA96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(811,727)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7FEA01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40EC79" w14:textId="6D0BD4C3" w:rsidR="00CE459B" w:rsidRPr="00C43471" w:rsidRDefault="00657E03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57E03">
              <w:rPr>
                <w:rFonts w:asciiTheme="minorBidi" w:hAnsiTheme="minorBidi" w:cstheme="minorBidi"/>
                <w:sz w:val="24"/>
                <w:szCs w:val="24"/>
              </w:rPr>
              <w:t>6,191,65</w:t>
            </w:r>
            <w:r w:rsidR="00861D20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bottom"/>
          </w:tcPr>
          <w:p w14:paraId="73BCBC10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7B769" w14:textId="1A85AF0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6,061,494</w:t>
            </w:r>
          </w:p>
        </w:tc>
      </w:tr>
      <w:tr w:rsidR="00CE459B" w:rsidRPr="00C43471" w14:paraId="1E29BE17" w14:textId="77777777" w:rsidTr="007279C7">
        <w:trPr>
          <w:trHeight w:val="144"/>
        </w:trPr>
        <w:tc>
          <w:tcPr>
            <w:tcW w:w="3492" w:type="dxa"/>
          </w:tcPr>
          <w:p w14:paraId="5198EE03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EFCE2A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C522BB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9D25B57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606F8BE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4814638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6FD133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B958EF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95A6A2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267E94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D2B28E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18D3AB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7D180C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103E6E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37D309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A7C847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BB149F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1306E2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EFBCDF7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19499D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E459B" w:rsidRPr="00C43471" w14:paraId="78A1D0ED" w14:textId="77777777" w:rsidTr="007279C7">
        <w:trPr>
          <w:trHeight w:val="144"/>
        </w:trPr>
        <w:tc>
          <w:tcPr>
            <w:tcW w:w="3492" w:type="dxa"/>
          </w:tcPr>
          <w:p w14:paraId="426E38B8" w14:textId="4C02E7B8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หนี้สินส่วนงาน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ณ วันที่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82C5CF" w14:textId="004470AE" w:rsidR="00CE459B" w:rsidRPr="00C43471" w:rsidRDefault="000F700E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F700E">
              <w:rPr>
                <w:rFonts w:asciiTheme="minorBidi" w:hAnsiTheme="minorBidi" w:cstheme="minorBidi"/>
                <w:sz w:val="24"/>
                <w:szCs w:val="24"/>
              </w:rPr>
              <w:t>1,934,725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EB5D4E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6761A4" w14:textId="721DECCC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2,108,741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197E10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05E91B" w14:textId="3F1805F6" w:rsidR="00CE459B" w:rsidRPr="00C43471" w:rsidRDefault="00C11C24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1C24">
              <w:rPr>
                <w:rFonts w:asciiTheme="minorBidi" w:hAnsiTheme="minorBidi" w:cstheme="minorBidi"/>
                <w:sz w:val="24"/>
                <w:szCs w:val="24"/>
              </w:rPr>
              <w:t>484,947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CC7A9D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88BB1E" w14:textId="5B4FB0D8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437,723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7F3ED3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99DEB9" w14:textId="109D1538" w:rsidR="00CE459B" w:rsidRPr="00C43471" w:rsidRDefault="00657E03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57E03">
              <w:rPr>
                <w:rFonts w:asciiTheme="minorBidi" w:hAnsiTheme="minorBidi" w:cstheme="minorBidi"/>
                <w:sz w:val="24"/>
                <w:szCs w:val="24"/>
              </w:rPr>
              <w:t>454,908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023047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03022A" w14:textId="690D3DE0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465,071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76CE16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CD111D" w14:textId="1E7C71FF" w:rsidR="00CE459B" w:rsidRPr="00C43471" w:rsidRDefault="00657E03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57E03">
              <w:rPr>
                <w:rFonts w:asciiTheme="minorBidi" w:hAnsiTheme="minorBidi" w:cstheme="minorBidi"/>
                <w:sz w:val="24"/>
                <w:szCs w:val="24"/>
              </w:rPr>
              <w:t>(863,401)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164753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BB010F" w14:textId="017FBB19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(701,182)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248858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8F8764" w14:textId="57DD972C" w:rsidR="00CE459B" w:rsidRPr="00C43471" w:rsidRDefault="00657E03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57E03">
              <w:rPr>
                <w:rFonts w:asciiTheme="minorBidi" w:hAnsiTheme="minorBidi" w:cstheme="minorBidi"/>
                <w:sz w:val="24"/>
                <w:szCs w:val="24"/>
              </w:rPr>
              <w:t>2,011,179</w:t>
            </w:r>
          </w:p>
        </w:tc>
        <w:tc>
          <w:tcPr>
            <w:tcW w:w="284" w:type="dxa"/>
            <w:vAlign w:val="bottom"/>
          </w:tcPr>
          <w:p w14:paraId="3E49BEB3" w14:textId="77777777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25BBC9" w14:textId="13369024" w:rsidR="00CE459B" w:rsidRPr="00C43471" w:rsidRDefault="00CE459B" w:rsidP="00CE4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2,310,353</w:t>
            </w:r>
          </w:p>
        </w:tc>
      </w:tr>
    </w:tbl>
    <w:p w14:paraId="0EB9B783" w14:textId="77777777" w:rsidR="00BB0ECF" w:rsidRPr="00C43471" w:rsidRDefault="00BB0ECF" w:rsidP="00BB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D8642BF" w14:textId="6BFC3B08" w:rsidR="00EF4876" w:rsidRPr="00C43471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  <w:sectPr w:rsidR="00EF4876" w:rsidRPr="00C43471" w:rsidSect="002B297B">
          <w:head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47B378C" w14:textId="1199EB88" w:rsidR="003C1CC6" w:rsidRPr="00BB43C6" w:rsidRDefault="00804175" w:rsidP="00BB43C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</w:rPr>
      </w:pPr>
      <w:r w:rsidRPr="00BB43C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เงินปันผล</w:t>
      </w:r>
      <w:r w:rsidR="00580C31" w:rsidRPr="00BB43C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 </w:t>
      </w:r>
    </w:p>
    <w:p w14:paraId="745E1761" w14:textId="77777777" w:rsidR="00BB43C6" w:rsidRPr="00BB43C6" w:rsidRDefault="00BB43C6" w:rsidP="00BB43C6">
      <w:pPr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B816A4" w:rsidRPr="00BB43C6" w14:paraId="74563A6B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03548E9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DEFC08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36F706" w14:textId="452D173F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BAF6344" w14:textId="6DE1AE7D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280097D" w14:textId="77777777" w:rsidR="00B816A4" w:rsidRPr="00BB43C6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F8B576" w14:textId="77777777" w:rsidR="00B816A4" w:rsidRPr="00BB43C6" w:rsidDel="00D43E7A" w:rsidRDefault="00B816A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153AF" w:rsidRPr="00BB43C6" w14:paraId="5C433074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7C70F889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FB9F86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423A5FC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A360E8" w14:textId="6AA9C40D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4C96C23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465BF9" w14:textId="0DD30AFB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153AF" w:rsidRPr="00BB43C6" w14:paraId="1548E897" w14:textId="77777777" w:rsidTr="006915FA">
        <w:trPr>
          <w:trHeight w:val="115"/>
          <w:tblHeader/>
        </w:trPr>
        <w:tc>
          <w:tcPr>
            <w:tcW w:w="2520" w:type="dxa"/>
          </w:tcPr>
          <w:p w14:paraId="1D9A58DE" w14:textId="1E337B08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</w:t>
            </w:r>
            <w:r w:rsidR="00B4127B"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7</w:t>
            </w:r>
          </w:p>
        </w:tc>
        <w:tc>
          <w:tcPr>
            <w:tcW w:w="1800" w:type="dxa"/>
            <w:vAlign w:val="bottom"/>
          </w:tcPr>
          <w:p w14:paraId="454FEC27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6237427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2BC9CB" w14:textId="18050E79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E9517A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E7A245" w14:textId="7EDDA4B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2153AF" w:rsidRPr="00BB43C6" w14:paraId="0E1D7818" w14:textId="77777777" w:rsidTr="006342AD">
        <w:trPr>
          <w:trHeight w:val="170"/>
          <w:tblHeader/>
        </w:trPr>
        <w:tc>
          <w:tcPr>
            <w:tcW w:w="2520" w:type="dxa"/>
          </w:tcPr>
          <w:p w14:paraId="481CEE08" w14:textId="2805D442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1800" w:type="dxa"/>
            <w:shd w:val="clear" w:color="auto" w:fill="auto"/>
          </w:tcPr>
          <w:p w14:paraId="18E492C9" w14:textId="1297AA1F" w:rsidR="002153AF" w:rsidRPr="00BB43C6" w:rsidRDefault="005146B0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7C1F55"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C1F55"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เมษายน </w:t>
            </w:r>
            <w:r w:rsidR="007C1F55" w:rsidRPr="00BB43C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13DFE664" w14:textId="685F5EC2" w:rsidR="002153AF" w:rsidRPr="00BB43C6" w:rsidRDefault="005146B0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2 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พฤษภาคม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0F9634BE" w14:textId="5A635BF9" w:rsidR="002153AF" w:rsidRPr="00BB43C6" w:rsidRDefault="005146B0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0.32</w:t>
            </w:r>
          </w:p>
        </w:tc>
        <w:tc>
          <w:tcPr>
            <w:tcW w:w="270" w:type="dxa"/>
            <w:shd w:val="clear" w:color="auto" w:fill="auto"/>
          </w:tcPr>
          <w:p w14:paraId="10720929" w14:textId="77777777" w:rsidR="002153AF" w:rsidRPr="00BB43C6" w:rsidRDefault="002153AF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D61CDA" w14:textId="751BD366" w:rsidR="002153AF" w:rsidRPr="00BB43C6" w:rsidRDefault="008F1B74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152,630</w:t>
            </w:r>
          </w:p>
        </w:tc>
      </w:tr>
      <w:tr w:rsidR="00EC2C5E" w:rsidRPr="00BB43C6" w14:paraId="6EEE1B88" w14:textId="77777777" w:rsidTr="006342AD">
        <w:trPr>
          <w:trHeight w:val="170"/>
          <w:tblHeader/>
        </w:trPr>
        <w:tc>
          <w:tcPr>
            <w:tcW w:w="2520" w:type="dxa"/>
          </w:tcPr>
          <w:p w14:paraId="78320058" w14:textId="14026F93" w:rsidR="00EC2C5E" w:rsidRPr="00BB43C6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314421B6" w14:textId="53261669" w:rsidR="00EC2C5E" w:rsidRPr="00BB43C6" w:rsidRDefault="00EC2C5E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สิงหาคม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1DCE12C5" w14:textId="08F05ABB" w:rsidR="00EC2C5E" w:rsidRPr="00BB43C6" w:rsidRDefault="00EC2C5E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10 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กันยายน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05B2C645" w14:textId="7ECD1B09" w:rsidR="00EC2C5E" w:rsidRPr="00BB43C6" w:rsidRDefault="00EC2C5E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0.20</w:t>
            </w:r>
          </w:p>
        </w:tc>
        <w:tc>
          <w:tcPr>
            <w:tcW w:w="270" w:type="dxa"/>
            <w:shd w:val="clear" w:color="auto" w:fill="auto"/>
          </w:tcPr>
          <w:p w14:paraId="366CE91C" w14:textId="77777777" w:rsidR="00EC2C5E" w:rsidRPr="00BB43C6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3798D0" w14:textId="58547B82" w:rsidR="00EC2C5E" w:rsidRPr="00BB43C6" w:rsidRDefault="00000834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95,389</w:t>
            </w:r>
          </w:p>
        </w:tc>
      </w:tr>
      <w:tr w:rsidR="00EC2C5E" w:rsidRPr="00BB43C6" w14:paraId="621B0D61" w14:textId="77777777" w:rsidTr="006915FA">
        <w:trPr>
          <w:trHeight w:val="115"/>
          <w:tblHeader/>
        </w:trPr>
        <w:tc>
          <w:tcPr>
            <w:tcW w:w="2520" w:type="dxa"/>
            <w:vAlign w:val="bottom"/>
          </w:tcPr>
          <w:p w14:paraId="06C779A8" w14:textId="77777777" w:rsidR="00EC2C5E" w:rsidRPr="00BB43C6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D92C865" w14:textId="77777777" w:rsidR="00EC2C5E" w:rsidRPr="00BB43C6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31EA487" w14:textId="77777777" w:rsidR="00EC2C5E" w:rsidRPr="00BB43C6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99AC713" w14:textId="77777777" w:rsidR="00EC2C5E" w:rsidRPr="00BB43C6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D423CE" w14:textId="77777777" w:rsidR="00EC2C5E" w:rsidRPr="00BB43C6" w:rsidRDefault="00EC2C5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E7214" w14:textId="009AE3D9" w:rsidR="00EC2C5E" w:rsidRPr="00BB43C6" w:rsidRDefault="0000083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248,019</w:t>
            </w:r>
          </w:p>
        </w:tc>
      </w:tr>
    </w:tbl>
    <w:p w14:paraId="7AE2B311" w14:textId="77777777" w:rsidR="00280176" w:rsidRPr="00BB43C6" w:rsidRDefault="00280176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1AC3D0CC" w14:textId="79004401" w:rsidR="00195AD7" w:rsidRPr="00BB43C6" w:rsidRDefault="00804175" w:rsidP="00BB43C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</w:rPr>
      </w:pPr>
      <w:r w:rsidRPr="00BB43C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621EDE4" w14:textId="77777777" w:rsidR="00BB43C6" w:rsidRPr="00BB43C6" w:rsidRDefault="00BB43C6" w:rsidP="00BB43C6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5"/>
        <w:gridCol w:w="1704"/>
        <w:gridCol w:w="236"/>
        <w:gridCol w:w="48"/>
        <w:gridCol w:w="1709"/>
      </w:tblGrid>
      <w:tr w:rsidR="00A01D97" w:rsidRPr="00BB43C6" w14:paraId="1884D884" w14:textId="77777777" w:rsidTr="00BB43C6">
        <w:trPr>
          <w:trHeight w:val="506"/>
          <w:tblHeader/>
        </w:trPr>
        <w:tc>
          <w:tcPr>
            <w:tcW w:w="2926" w:type="pct"/>
            <w:vAlign w:val="bottom"/>
          </w:tcPr>
          <w:p w14:paraId="41F884E0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4F0EC937" w14:textId="73E4B3C1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4" w:type="pct"/>
            <w:gridSpan w:val="4"/>
            <w:vAlign w:val="bottom"/>
          </w:tcPr>
          <w:p w14:paraId="40A14563" w14:textId="4F97B90A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4509801E" w14:textId="66EAB899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1D97" w:rsidRPr="00BB43C6" w14:paraId="2CBDD9B7" w14:textId="77777777" w:rsidTr="00BB43C6">
        <w:trPr>
          <w:trHeight w:val="72"/>
          <w:tblHeader/>
        </w:trPr>
        <w:tc>
          <w:tcPr>
            <w:tcW w:w="2926" w:type="pct"/>
            <w:vAlign w:val="bottom"/>
          </w:tcPr>
          <w:p w14:paraId="19EAD665" w14:textId="580204B6" w:rsidR="00A01D97" w:rsidRPr="00BB43C6" w:rsidRDefault="00DE762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6" w:type="pct"/>
            <w:vAlign w:val="bottom"/>
          </w:tcPr>
          <w:p w14:paraId="612FA65F" w14:textId="28ED6B30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E3C42" w:rsidRPr="00BB43C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E3C42"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C42" w:rsidRPr="00BB43C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59" w:type="pct"/>
            <w:gridSpan w:val="2"/>
            <w:vAlign w:val="bottom"/>
          </w:tcPr>
          <w:p w14:paraId="7C0E87DD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pct"/>
            <w:vAlign w:val="bottom"/>
          </w:tcPr>
          <w:p w14:paraId="547F2511" w14:textId="25369358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3E3C42" w:rsidRPr="00BB43C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01D97" w:rsidRPr="00BB43C6" w14:paraId="27A01039" w14:textId="77777777" w:rsidTr="00BB43C6">
        <w:trPr>
          <w:trHeight w:val="20"/>
        </w:trPr>
        <w:tc>
          <w:tcPr>
            <w:tcW w:w="2926" w:type="pct"/>
          </w:tcPr>
          <w:p w14:paraId="39D6808A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4" w:type="pct"/>
            <w:gridSpan w:val="4"/>
            <w:vAlign w:val="bottom"/>
          </w:tcPr>
          <w:p w14:paraId="47D73F31" w14:textId="59DF24B2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BB43C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01D97" w:rsidRPr="00BB43C6" w14:paraId="1328B773" w14:textId="77777777" w:rsidTr="001F6C96">
        <w:trPr>
          <w:trHeight w:val="20"/>
        </w:trPr>
        <w:tc>
          <w:tcPr>
            <w:tcW w:w="2926" w:type="pct"/>
            <w:vAlign w:val="bottom"/>
          </w:tcPr>
          <w:p w14:paraId="522802B1" w14:textId="5B56A5C3" w:rsidR="00D225F4" w:rsidRPr="00BB43C6" w:rsidRDefault="00D225F4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BB43C6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56" w:type="pct"/>
            <w:vAlign w:val="bottom"/>
          </w:tcPr>
          <w:p w14:paraId="63FC236E" w14:textId="77777777" w:rsidR="00D225F4" w:rsidRPr="00BB43C6" w:rsidRDefault="00D225F4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AE818B6" w14:textId="77777777" w:rsidR="00D225F4" w:rsidRPr="00BB43C6" w:rsidRDefault="00D225F4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pct"/>
            <w:gridSpan w:val="2"/>
          </w:tcPr>
          <w:p w14:paraId="1508F196" w14:textId="77777777" w:rsidR="00D225F4" w:rsidRPr="00BB43C6" w:rsidRDefault="00D225F4" w:rsidP="00BB43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2A348E" w:rsidRPr="00BB43C6" w14:paraId="510201CA" w14:textId="77777777" w:rsidTr="006342AD">
        <w:trPr>
          <w:trHeight w:val="72"/>
        </w:trPr>
        <w:tc>
          <w:tcPr>
            <w:tcW w:w="2926" w:type="pct"/>
            <w:vAlign w:val="bottom"/>
          </w:tcPr>
          <w:p w14:paraId="61DDA8A6" w14:textId="26220661" w:rsidR="002A348E" w:rsidRPr="00BB43C6" w:rsidRDefault="002A348E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auto"/>
          </w:tcPr>
          <w:p w14:paraId="0F9BC957" w14:textId="0522BDDB" w:rsidR="002A348E" w:rsidRPr="00BB43C6" w:rsidRDefault="00626C07" w:rsidP="006342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29,766</w:t>
            </w:r>
          </w:p>
        </w:tc>
        <w:tc>
          <w:tcPr>
            <w:tcW w:w="132" w:type="pct"/>
          </w:tcPr>
          <w:p w14:paraId="6687CAB2" w14:textId="77777777" w:rsidR="002A348E" w:rsidRPr="00BB43C6" w:rsidRDefault="002A348E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8026F" w14:textId="3906F347" w:rsidR="002A348E" w:rsidRPr="00BB43C6" w:rsidRDefault="002A348E" w:rsidP="006342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15,745</w:t>
            </w:r>
          </w:p>
        </w:tc>
      </w:tr>
      <w:tr w:rsidR="002A348E" w:rsidRPr="00BB43C6" w14:paraId="08E5A0C8" w14:textId="77777777" w:rsidTr="006342AD">
        <w:trPr>
          <w:trHeight w:val="72"/>
        </w:trPr>
        <w:tc>
          <w:tcPr>
            <w:tcW w:w="2926" w:type="pct"/>
            <w:vAlign w:val="bottom"/>
          </w:tcPr>
          <w:p w14:paraId="04AD0CDC" w14:textId="025B773B" w:rsidR="002A348E" w:rsidRPr="00BB43C6" w:rsidRDefault="002A348E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3018D" w14:textId="7DAA809D" w:rsidR="002A348E" w:rsidRPr="00BB43C6" w:rsidRDefault="00626C07" w:rsidP="006342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29,766</w:t>
            </w:r>
          </w:p>
        </w:tc>
        <w:tc>
          <w:tcPr>
            <w:tcW w:w="132" w:type="pct"/>
          </w:tcPr>
          <w:p w14:paraId="22EF6FD1" w14:textId="77777777" w:rsidR="002A348E" w:rsidRPr="00BB43C6" w:rsidRDefault="002A348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1667D" w14:textId="249B8694" w:rsidR="002A348E" w:rsidRPr="00BB43C6" w:rsidRDefault="002A348E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15,745</w:t>
            </w:r>
          </w:p>
        </w:tc>
      </w:tr>
      <w:tr w:rsidR="00A01D97" w:rsidRPr="00BB43C6" w14:paraId="7EEDD6C5" w14:textId="77777777" w:rsidTr="006915FA">
        <w:trPr>
          <w:trHeight w:val="20"/>
        </w:trPr>
        <w:tc>
          <w:tcPr>
            <w:tcW w:w="2926" w:type="pct"/>
          </w:tcPr>
          <w:p w14:paraId="6CBDE80C" w14:textId="77777777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6" w:type="pct"/>
            <w:tcBorders>
              <w:top w:val="double" w:sz="4" w:space="0" w:color="auto"/>
            </w:tcBorders>
            <w:shd w:val="clear" w:color="auto" w:fill="auto"/>
          </w:tcPr>
          <w:p w14:paraId="4C7C00C8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C36CC33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D44AEAB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01D97" w:rsidRPr="00BB43C6" w14:paraId="5E8CAB69" w14:textId="77777777" w:rsidTr="00270A1F">
        <w:trPr>
          <w:trHeight w:val="43"/>
        </w:trPr>
        <w:tc>
          <w:tcPr>
            <w:tcW w:w="2926" w:type="pct"/>
          </w:tcPr>
          <w:p w14:paraId="7E7034A9" w14:textId="75C192C5" w:rsidR="00A01D97" w:rsidRPr="00BB43C6" w:rsidRDefault="00A01D97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956" w:type="pct"/>
            <w:shd w:val="clear" w:color="auto" w:fill="auto"/>
          </w:tcPr>
          <w:p w14:paraId="31A13846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0F89918" w14:textId="77777777" w:rsidR="00A01D97" w:rsidRPr="00BB43C6" w:rsidRDefault="00A01D97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shd w:val="clear" w:color="auto" w:fill="auto"/>
          </w:tcPr>
          <w:p w14:paraId="2C15E205" w14:textId="77777777" w:rsidR="00A01D97" w:rsidRPr="00BB43C6" w:rsidRDefault="00A01D97" w:rsidP="00BB43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13405" w:rsidRPr="00BB43C6" w14:paraId="0AB1B42E" w14:textId="77777777" w:rsidTr="006342AD">
        <w:trPr>
          <w:trHeight w:val="72"/>
        </w:trPr>
        <w:tc>
          <w:tcPr>
            <w:tcW w:w="2926" w:type="pct"/>
          </w:tcPr>
          <w:p w14:paraId="65E9A4AA" w14:textId="77777777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เลตเตอร์ออฟเครดิตสำหรับซื้อสินค้าและวัสดุที่เปิดแล้ว</w:t>
            </w:r>
          </w:p>
          <w:p w14:paraId="146C9E5C" w14:textId="1D8392F0" w:rsidR="00013405" w:rsidRPr="00BB43C6" w:rsidRDefault="00013405" w:rsidP="00BB43C6">
            <w:pPr>
              <w:spacing w:line="240" w:lineRule="auto"/>
              <w:ind w:left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56" w:type="pct"/>
            <w:shd w:val="clear" w:color="auto" w:fill="auto"/>
            <w:vAlign w:val="bottom"/>
          </w:tcPr>
          <w:p w14:paraId="2603E692" w14:textId="5D51F7D8" w:rsidR="00013405" w:rsidRPr="00BB43C6" w:rsidRDefault="00A21F24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931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448</w:t>
            </w:r>
          </w:p>
        </w:tc>
        <w:tc>
          <w:tcPr>
            <w:tcW w:w="132" w:type="pct"/>
            <w:vAlign w:val="bottom"/>
          </w:tcPr>
          <w:p w14:paraId="7EB13CE3" w14:textId="77777777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shd w:val="clear" w:color="auto" w:fill="auto"/>
            <w:vAlign w:val="bottom"/>
          </w:tcPr>
          <w:p w14:paraId="7079C61A" w14:textId="07A2B92B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1,252,452</w:t>
            </w:r>
          </w:p>
        </w:tc>
      </w:tr>
      <w:tr w:rsidR="00013405" w:rsidRPr="00BB43C6" w14:paraId="55928E8D" w14:textId="77777777" w:rsidTr="006342AD">
        <w:trPr>
          <w:trHeight w:val="72"/>
        </w:trPr>
        <w:tc>
          <w:tcPr>
            <w:tcW w:w="2926" w:type="pct"/>
          </w:tcPr>
          <w:p w14:paraId="5D0D712C" w14:textId="3D004F64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6" w:type="pct"/>
            <w:shd w:val="clear" w:color="auto" w:fill="auto"/>
          </w:tcPr>
          <w:p w14:paraId="67BB850A" w14:textId="2F17D89A" w:rsidR="00013405" w:rsidRPr="00BB43C6" w:rsidRDefault="0028132A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7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131</w:t>
            </w:r>
          </w:p>
        </w:tc>
        <w:tc>
          <w:tcPr>
            <w:tcW w:w="132" w:type="pct"/>
          </w:tcPr>
          <w:p w14:paraId="1FEBCB98" w14:textId="77777777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shd w:val="clear" w:color="auto" w:fill="auto"/>
          </w:tcPr>
          <w:p w14:paraId="33EE3C78" w14:textId="7350C66E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2,768</w:t>
            </w:r>
          </w:p>
        </w:tc>
      </w:tr>
      <w:tr w:rsidR="00013405" w:rsidRPr="00BB43C6" w14:paraId="33A771D2" w14:textId="77777777" w:rsidTr="006342AD">
        <w:trPr>
          <w:trHeight w:val="72"/>
        </w:trPr>
        <w:tc>
          <w:tcPr>
            <w:tcW w:w="2926" w:type="pct"/>
          </w:tcPr>
          <w:p w14:paraId="4AC0957E" w14:textId="474E2724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956" w:type="pct"/>
            <w:shd w:val="clear" w:color="auto" w:fill="auto"/>
          </w:tcPr>
          <w:p w14:paraId="5933D079" w14:textId="10E761C7" w:rsidR="00013405" w:rsidRPr="00BB43C6" w:rsidRDefault="0028132A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588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170</w:t>
            </w:r>
          </w:p>
        </w:tc>
        <w:tc>
          <w:tcPr>
            <w:tcW w:w="132" w:type="pct"/>
          </w:tcPr>
          <w:p w14:paraId="33D199A9" w14:textId="77777777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shd w:val="clear" w:color="auto" w:fill="auto"/>
          </w:tcPr>
          <w:p w14:paraId="0B00AADC" w14:textId="38B4227F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146,002</w:t>
            </w:r>
          </w:p>
        </w:tc>
      </w:tr>
      <w:tr w:rsidR="00013405" w:rsidRPr="00BB43C6" w14:paraId="3A59B2EE" w14:textId="77777777" w:rsidTr="006342AD">
        <w:trPr>
          <w:trHeight w:val="72"/>
        </w:trPr>
        <w:tc>
          <w:tcPr>
            <w:tcW w:w="2926" w:type="pct"/>
          </w:tcPr>
          <w:p w14:paraId="1B60CC28" w14:textId="7E41DDFA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956" w:type="pct"/>
            <w:shd w:val="clear" w:color="auto" w:fill="auto"/>
          </w:tcPr>
          <w:p w14:paraId="6B84E622" w14:textId="786E2B86" w:rsidR="00013405" w:rsidRPr="00BB43C6" w:rsidRDefault="005453D8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Pr="00BB43C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B43C6">
              <w:rPr>
                <w:rFonts w:asciiTheme="minorBidi" w:hAnsiTheme="minorBidi" w:cstheme="minorBidi"/>
                <w:sz w:val="28"/>
                <w:szCs w:val="28"/>
                <w:cs/>
              </w:rPr>
              <w:t>191</w:t>
            </w:r>
          </w:p>
        </w:tc>
        <w:tc>
          <w:tcPr>
            <w:tcW w:w="132" w:type="pct"/>
          </w:tcPr>
          <w:p w14:paraId="647D8AC1" w14:textId="77777777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shd w:val="clear" w:color="auto" w:fill="auto"/>
          </w:tcPr>
          <w:p w14:paraId="3F40F73D" w14:textId="0F03D689" w:rsidR="00013405" w:rsidRPr="00BB43C6" w:rsidRDefault="00013405" w:rsidP="0063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B43C6">
              <w:rPr>
                <w:rFonts w:asciiTheme="minorBidi" w:hAnsiTheme="minorBidi" w:cstheme="minorBidi"/>
                <w:sz w:val="28"/>
                <w:szCs w:val="28"/>
              </w:rPr>
              <w:t>1,165</w:t>
            </w:r>
          </w:p>
        </w:tc>
      </w:tr>
      <w:tr w:rsidR="00013405" w:rsidRPr="00BB43C6" w14:paraId="608C7F08" w14:textId="77777777" w:rsidTr="001F6C96">
        <w:trPr>
          <w:trHeight w:val="72"/>
        </w:trPr>
        <w:tc>
          <w:tcPr>
            <w:tcW w:w="2926" w:type="pct"/>
          </w:tcPr>
          <w:p w14:paraId="3BD5E052" w14:textId="08F252D1" w:rsidR="00013405" w:rsidRPr="00BB43C6" w:rsidRDefault="00013405" w:rsidP="00BB4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B7B3D" w14:textId="38183ABA" w:rsidR="00013405" w:rsidRPr="00BB43C6" w:rsidRDefault="00A44E76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</w:t>
            </w: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3959FD"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529</w:t>
            </w: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940</w:t>
            </w:r>
          </w:p>
        </w:tc>
        <w:tc>
          <w:tcPr>
            <w:tcW w:w="132" w:type="pct"/>
            <w:vAlign w:val="bottom"/>
          </w:tcPr>
          <w:p w14:paraId="2E8397A5" w14:textId="77777777" w:rsidR="00013405" w:rsidRPr="00BB43C6" w:rsidRDefault="00013405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D6F89" w14:textId="2C9E4690" w:rsidR="00013405" w:rsidRPr="00BB43C6" w:rsidRDefault="00013405" w:rsidP="00BB4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B43C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1,402,387</w:t>
            </w:r>
          </w:p>
        </w:tc>
      </w:tr>
    </w:tbl>
    <w:p w14:paraId="75F5E2DF" w14:textId="1893F374" w:rsidR="003045C1" w:rsidRPr="00BB43C6" w:rsidRDefault="003045C1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8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0B6FFA6F" w14:textId="1A959CBA" w:rsidR="00AC32F2" w:rsidRPr="00BB43C6" w:rsidRDefault="00AC32F2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BB43C6">
        <w:rPr>
          <w:rFonts w:asciiTheme="minorBidi" w:hAnsiTheme="minorBidi" w:cstheme="minorBidi"/>
          <w:i/>
          <w:iCs/>
          <w:sz w:val="28"/>
          <w:szCs w:val="28"/>
          <w:cs/>
        </w:rPr>
        <w:tab/>
        <w:t>สัญญาว่าจ้างตัวแทนหางาน</w:t>
      </w:r>
    </w:p>
    <w:p w14:paraId="0A5834F9" w14:textId="77777777" w:rsidR="00BB43C6" w:rsidRPr="00BB43C6" w:rsidRDefault="00BB43C6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2D07F2DF" w14:textId="1C298F89" w:rsidR="00FC4C13" w:rsidRPr="00BB43C6" w:rsidRDefault="00AC32F2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inorBidi" w:hAnsiTheme="minorBidi" w:cstheme="minorBidi"/>
          <w:sz w:val="28"/>
          <w:szCs w:val="28"/>
        </w:rPr>
      </w:pPr>
      <w:bookmarkStart w:id="5" w:name="_Hlk69326039"/>
      <w:r w:rsidRPr="00BB43C6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03116" w:rsidRPr="00BB43C6">
        <w:rPr>
          <w:rFonts w:asciiTheme="minorBidi" w:hAnsiTheme="minorBidi" w:cstheme="minorBidi"/>
          <w:sz w:val="28"/>
          <w:szCs w:val="28"/>
        </w:rPr>
        <w:t>1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303116" w:rsidRPr="00BB43C6">
        <w:rPr>
          <w:rFonts w:asciiTheme="minorBidi" w:hAnsiTheme="minorBidi" w:cstheme="minorBidi"/>
          <w:sz w:val="28"/>
          <w:szCs w:val="28"/>
        </w:rPr>
        <w:t>2561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บริษัทได้ทำสัญญาข้อตกลงการหางานกับบริษัท</w:t>
      </w:r>
      <w:r w:rsidR="007F70E9" w:rsidRPr="00BB43C6">
        <w:rPr>
          <w:rFonts w:asciiTheme="minorBidi" w:hAnsiTheme="minorBidi" w:cstheme="minorBidi"/>
          <w:sz w:val="28"/>
          <w:szCs w:val="28"/>
          <w:cs/>
        </w:rPr>
        <w:t xml:space="preserve">แห่งหนึ่ง 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โดยบริษัทดังกล่าวจะเข้ามาเป็นตัวแทนของบริษัทในการเจรจากับลูกค้าใหม่กับบริษัท โดยสัญญาดังกล่าวมีอัตราค่าบริการตามเงื่อนไขที่ระบุในสัญญา มีระยะเวลาของสัญญา </w:t>
      </w:r>
      <w:r w:rsidR="00303116" w:rsidRPr="00BB43C6">
        <w:rPr>
          <w:rFonts w:asciiTheme="minorBidi" w:hAnsiTheme="minorBidi" w:cstheme="minorBidi"/>
          <w:sz w:val="28"/>
          <w:szCs w:val="28"/>
        </w:rPr>
        <w:t>2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ปี ทั้งนี้หากคู่สัญญาฝ่ายใดฝ่ายหนึ่งมิได้แจ้งบอกเลิกล่วงหน้าไม่น้อยกว่า </w:t>
      </w:r>
      <w:r w:rsidR="00303116" w:rsidRPr="00BB43C6">
        <w:rPr>
          <w:rFonts w:asciiTheme="minorBidi" w:hAnsiTheme="minorBidi" w:cstheme="minorBidi"/>
          <w:sz w:val="28"/>
          <w:szCs w:val="28"/>
        </w:rPr>
        <w:t>3</w:t>
      </w:r>
      <w:r w:rsidR="009652EF" w:rsidRPr="00BB43C6">
        <w:rPr>
          <w:rFonts w:asciiTheme="minorBidi" w:hAnsiTheme="minorBidi" w:cstheme="minorBidi"/>
          <w:sz w:val="28"/>
          <w:szCs w:val="28"/>
          <w:cs/>
        </w:rPr>
        <w:t xml:space="preserve"> เดือน ให้ถือว่าข้อกำหนดนี้ขยายเวลาออกไป</w:t>
      </w:r>
      <w:bookmarkEnd w:id="5"/>
    </w:p>
    <w:p w14:paraId="327C20D1" w14:textId="77777777" w:rsidR="000328FA" w:rsidRPr="00BB43C6" w:rsidRDefault="000328FA" w:rsidP="00BB4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8" w:hanging="274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E530523" w14:textId="2CC53997" w:rsidR="00ED7722" w:rsidRDefault="00546164" w:rsidP="00BB43C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u w:val="none"/>
        </w:rPr>
      </w:pPr>
      <w:r w:rsidRPr="00BB43C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3F4A25D7" w14:textId="77777777" w:rsidR="00BB43C6" w:rsidRPr="00BB43C6" w:rsidRDefault="00BB43C6" w:rsidP="00BB43C6">
      <w:pPr>
        <w:rPr>
          <w:rFonts w:asciiTheme="minorBidi" w:hAnsiTheme="minorBidi" w:cstheme="minorBidi"/>
          <w:sz w:val="28"/>
          <w:szCs w:val="28"/>
        </w:rPr>
      </w:pPr>
    </w:p>
    <w:p w14:paraId="537D58E8" w14:textId="4C6F5991" w:rsidR="00ED7722" w:rsidRDefault="00BA70B7" w:rsidP="00BB43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B43C6">
        <w:rPr>
          <w:rFonts w:asciiTheme="minorBidi" w:hAnsiTheme="minorBidi" w:cstheme="minorBidi"/>
          <w:sz w:val="28"/>
          <w:szCs w:val="28"/>
          <w:cs/>
        </w:rPr>
        <w:t xml:space="preserve">ในการประชุมสามัญผู้ถือหุ้นประจำปี เมื่อวันที่ </w:t>
      </w:r>
      <w:r w:rsidR="00C70356" w:rsidRPr="00BB43C6">
        <w:rPr>
          <w:rFonts w:asciiTheme="minorBidi" w:hAnsiTheme="minorBidi" w:cstheme="minorBidi"/>
          <w:sz w:val="28"/>
          <w:szCs w:val="28"/>
        </w:rPr>
        <w:t>10</w:t>
      </w:r>
      <w:r w:rsidRPr="00BB43C6">
        <w:rPr>
          <w:rFonts w:asciiTheme="minorBidi" w:hAnsiTheme="minorBidi" w:cstheme="minorBidi"/>
          <w:sz w:val="28"/>
          <w:szCs w:val="28"/>
          <w:cs/>
        </w:rPr>
        <w:t xml:space="preserve"> เมษายน </w:t>
      </w:r>
      <w:r w:rsidR="00C70356" w:rsidRPr="00BB43C6">
        <w:rPr>
          <w:rFonts w:asciiTheme="minorBidi" w:hAnsiTheme="minorBidi" w:cstheme="minorBidi"/>
          <w:sz w:val="28"/>
          <w:szCs w:val="28"/>
        </w:rPr>
        <w:t>2568</w:t>
      </w:r>
      <w:r w:rsidRPr="00BB43C6">
        <w:rPr>
          <w:rFonts w:asciiTheme="minorBidi" w:hAnsiTheme="minorBidi" w:cstheme="minorBidi"/>
          <w:sz w:val="28"/>
          <w:szCs w:val="28"/>
          <w:cs/>
        </w:rPr>
        <w:t xml:space="preserve"> ที่ประชุมได้มีมติอนุมัติการประกาศจ่ายเงินปันผล     เป็นเงินสดสำหรับผลการดำเนินงานประจำปี </w:t>
      </w:r>
      <w:r w:rsidR="00ED6361" w:rsidRPr="00BB43C6">
        <w:rPr>
          <w:rFonts w:asciiTheme="minorBidi" w:hAnsiTheme="minorBidi" w:cstheme="minorBidi"/>
          <w:sz w:val="28"/>
          <w:szCs w:val="28"/>
        </w:rPr>
        <w:t>2567</w:t>
      </w:r>
      <w:r w:rsidRPr="00BB43C6">
        <w:rPr>
          <w:rFonts w:asciiTheme="minorBidi" w:hAnsiTheme="minorBidi" w:cstheme="minorBidi"/>
          <w:sz w:val="28"/>
          <w:szCs w:val="28"/>
          <w:cs/>
        </w:rPr>
        <w:t xml:space="preserve"> ในอัตราหุ้นละ </w:t>
      </w:r>
      <w:r w:rsidR="003960C6">
        <w:rPr>
          <w:rFonts w:asciiTheme="minorBidi" w:hAnsiTheme="minorBidi" w:cstheme="minorBidi"/>
          <w:sz w:val="28"/>
          <w:szCs w:val="28"/>
        </w:rPr>
        <w:t>0</w:t>
      </w:r>
      <w:r w:rsidRPr="00BB43C6">
        <w:rPr>
          <w:rFonts w:asciiTheme="minorBidi" w:hAnsiTheme="minorBidi" w:cstheme="minorBidi"/>
          <w:sz w:val="28"/>
          <w:szCs w:val="28"/>
          <w:cs/>
        </w:rPr>
        <w:t>.</w:t>
      </w:r>
      <w:r w:rsidR="00DF02F7" w:rsidRPr="00BB43C6">
        <w:rPr>
          <w:rFonts w:asciiTheme="minorBidi" w:hAnsiTheme="minorBidi" w:cstheme="minorBidi"/>
          <w:sz w:val="28"/>
          <w:szCs w:val="28"/>
        </w:rPr>
        <w:t>50</w:t>
      </w:r>
      <w:r w:rsidRPr="00BB43C6">
        <w:rPr>
          <w:rFonts w:asciiTheme="minorBidi" w:hAnsiTheme="minorBidi" w:cstheme="minorBidi"/>
          <w:sz w:val="28"/>
          <w:szCs w:val="28"/>
          <w:cs/>
        </w:rPr>
        <w:t xml:space="preserve"> บาท รวมเป็นเงินทั้งสิ้น </w:t>
      </w:r>
      <w:r w:rsidR="00C34836" w:rsidRPr="00BB43C6">
        <w:rPr>
          <w:rFonts w:asciiTheme="minorBidi" w:hAnsiTheme="minorBidi" w:cstheme="minorBidi"/>
          <w:sz w:val="28"/>
          <w:szCs w:val="28"/>
        </w:rPr>
        <w:t>238.50</w:t>
      </w:r>
      <w:r w:rsidRPr="00BB43C6">
        <w:rPr>
          <w:rFonts w:asciiTheme="minorBidi" w:hAnsiTheme="minorBidi" w:cstheme="minorBidi"/>
          <w:sz w:val="28"/>
          <w:szCs w:val="28"/>
          <w:cs/>
        </w:rPr>
        <w:t xml:space="preserve"> ล้านบาท    โดยเงินปันผลนี้ได้จ่ายให้แก่ผู้ถือหุ้นแล้วเมื่อวันที่ </w:t>
      </w:r>
      <w:r w:rsidR="00D64EA2" w:rsidRPr="00BB43C6">
        <w:rPr>
          <w:rFonts w:asciiTheme="minorBidi" w:hAnsiTheme="minorBidi" w:cstheme="minorBidi"/>
          <w:sz w:val="28"/>
          <w:szCs w:val="28"/>
        </w:rPr>
        <w:t>7</w:t>
      </w:r>
      <w:r w:rsidRPr="00BB43C6">
        <w:rPr>
          <w:rFonts w:asciiTheme="minorBidi" w:hAnsiTheme="minorBidi" w:cstheme="minorBidi"/>
          <w:sz w:val="28"/>
          <w:szCs w:val="28"/>
          <w:cs/>
        </w:rPr>
        <w:t xml:space="preserve"> พฤษภาคม </w:t>
      </w:r>
      <w:r w:rsidR="00D64EA2" w:rsidRPr="00BB43C6">
        <w:rPr>
          <w:rFonts w:asciiTheme="minorBidi" w:hAnsiTheme="minorBidi" w:cstheme="minorBidi"/>
          <w:sz w:val="28"/>
          <w:szCs w:val="28"/>
        </w:rPr>
        <w:t>2568</w:t>
      </w:r>
    </w:p>
    <w:p w14:paraId="3A931E8E" w14:textId="77777777" w:rsidR="00FD3BCF" w:rsidRPr="00ED7722" w:rsidRDefault="00FD3BCF" w:rsidP="00BB43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2BC71DF" w14:textId="0AC88D22" w:rsidR="00385DB3" w:rsidRPr="00C43471" w:rsidRDefault="00F55BAA" w:rsidP="00B4714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hAnsiTheme="minorBidi" w:cstheme="min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งบการเงินในสกุลเงินที่ใช้ในการดำเนินงาน</w:t>
      </w:r>
    </w:p>
    <w:p w14:paraId="3C5676CD" w14:textId="4CA86D46" w:rsidR="00385DB3" w:rsidRDefault="000D542A" w:rsidP="00BA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งบฐานะการเงิน ณ วันที่ </w:t>
      </w:r>
      <w:r w:rsidR="00025E48" w:rsidRPr="00C43471">
        <w:rPr>
          <w:rFonts w:asciiTheme="minorBidi" w:hAnsiTheme="minorBidi" w:cstheme="minorBidi"/>
          <w:sz w:val="28"/>
          <w:szCs w:val="28"/>
        </w:rPr>
        <w:t>3</w:t>
      </w:r>
      <w:r w:rsidR="00D47B7A">
        <w:rPr>
          <w:rFonts w:asciiTheme="minorBidi" w:hAnsiTheme="minorBidi" w:cstheme="minorBidi"/>
          <w:sz w:val="28"/>
          <w:szCs w:val="28"/>
        </w:rPr>
        <w:t>1</w:t>
      </w:r>
      <w:r w:rsidR="00025E48"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="00D47B7A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D47B7A">
        <w:rPr>
          <w:rFonts w:asciiTheme="minorBidi" w:hAnsiTheme="minorBidi" w:cstheme="minorBidi"/>
          <w:sz w:val="28"/>
          <w:szCs w:val="28"/>
        </w:rPr>
        <w:t>8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31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D47B7A">
        <w:rPr>
          <w:rFonts w:asciiTheme="minorBidi" w:hAnsiTheme="minorBidi" w:cstheme="minorBidi"/>
          <w:sz w:val="28"/>
          <w:szCs w:val="28"/>
        </w:rPr>
        <w:t>7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และงบกำไรขาดทุนเบ็ดเสร็จสำหรับงวด</w:t>
      </w:r>
      <w:r w:rsidR="003426F8" w:rsidRPr="00C43471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25E48" w:rsidRPr="00C43471">
        <w:rPr>
          <w:rFonts w:asciiTheme="minorBidi" w:hAnsiTheme="minorBidi" w:cstheme="minorBidi"/>
          <w:sz w:val="28"/>
          <w:szCs w:val="28"/>
        </w:rPr>
        <w:t>3</w:t>
      </w:r>
      <w:r w:rsidR="00D47B7A">
        <w:rPr>
          <w:rFonts w:asciiTheme="minorBidi" w:hAnsiTheme="minorBidi" w:cstheme="minorBidi"/>
          <w:sz w:val="28"/>
          <w:szCs w:val="28"/>
        </w:rPr>
        <w:t xml:space="preserve">1 </w:t>
      </w:r>
      <w:r w:rsidR="00D47B7A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990878"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D47B7A">
        <w:rPr>
          <w:rFonts w:asciiTheme="minorBidi" w:hAnsiTheme="minorBidi" w:cstheme="minorBidi"/>
          <w:sz w:val="28"/>
          <w:szCs w:val="28"/>
        </w:rPr>
        <w:t>8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D47B7A">
        <w:rPr>
          <w:rFonts w:asciiTheme="minorBidi" w:hAnsiTheme="minorBidi" w:cstheme="minorBidi"/>
          <w:sz w:val="28"/>
          <w:szCs w:val="28"/>
        </w:rPr>
        <w:t>7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</w:t>
      </w:r>
      <w:r w:rsidR="00824829" w:rsidRPr="00C43471">
        <w:rPr>
          <w:rFonts w:asciiTheme="minorBidi" w:hAnsiTheme="minorBidi" w:cstheme="minorBidi"/>
          <w:sz w:val="28"/>
          <w:szCs w:val="28"/>
          <w:cs/>
        </w:rPr>
        <w:t>เ</w:t>
      </w:r>
      <w:r w:rsidRPr="00C43471">
        <w:rPr>
          <w:rFonts w:asciiTheme="minorBidi" w:hAnsiTheme="minorBidi" w:cstheme="minorBidi"/>
          <w:sz w:val="28"/>
          <w:szCs w:val="28"/>
          <w:cs/>
        </w:rPr>
        <w:t>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2EB0274D" w14:textId="77777777" w:rsidR="00F50341" w:rsidRPr="00F50341" w:rsidRDefault="00F50341" w:rsidP="00F50341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00519D78" w14:textId="77777777" w:rsidR="00FD3BCF" w:rsidRDefault="00FD3BCF">
      <w:r>
        <w:br w:type="page"/>
      </w: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34"/>
        <w:gridCol w:w="1232"/>
        <w:gridCol w:w="178"/>
        <w:gridCol w:w="1267"/>
        <w:gridCol w:w="236"/>
        <w:gridCol w:w="1107"/>
        <w:gridCol w:w="181"/>
        <w:gridCol w:w="1213"/>
      </w:tblGrid>
      <w:tr w:rsidR="00BB0ECF" w:rsidRPr="00C43471" w14:paraId="4F464CF5" w14:textId="77777777" w:rsidTr="00FF03D4">
        <w:trPr>
          <w:cantSplit/>
          <w:trHeight w:val="39"/>
          <w:tblHeader/>
        </w:trPr>
        <w:tc>
          <w:tcPr>
            <w:tcW w:w="3634" w:type="dxa"/>
          </w:tcPr>
          <w:p w14:paraId="18D6A90B" w14:textId="3907EE66" w:rsidR="00BB0ECF" w:rsidRPr="00C43471" w:rsidRDefault="00BB0ECF" w:rsidP="00BB0ECF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14:paraId="7E1FB8EC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2064333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654CD2F7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D47B7A" w:rsidRPr="00C43471" w14:paraId="3A580CCA" w14:textId="77777777" w:rsidTr="00FF03D4">
        <w:trPr>
          <w:cantSplit/>
          <w:tblHeader/>
        </w:trPr>
        <w:tc>
          <w:tcPr>
            <w:tcW w:w="3634" w:type="dxa"/>
          </w:tcPr>
          <w:p w14:paraId="7346746B" w14:textId="77777777" w:rsidR="00D47B7A" w:rsidRPr="00C43471" w:rsidRDefault="00D47B7A" w:rsidP="00D47B7A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vAlign w:val="center"/>
          </w:tcPr>
          <w:p w14:paraId="70ED19AA" w14:textId="6D6B18EE" w:rsidR="00D47B7A" w:rsidRPr="003E3C42" w:rsidRDefault="00D47B7A" w:rsidP="00D47B7A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31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Pr="003E3C42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78" w:type="dxa"/>
          </w:tcPr>
          <w:p w14:paraId="52FE8512" w14:textId="77777777" w:rsidR="00D47B7A" w:rsidRPr="00C43471" w:rsidRDefault="00D47B7A" w:rsidP="00D47B7A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0943D630" w14:textId="6F6F2658" w:rsidR="00D47B7A" w:rsidRPr="00C43471" w:rsidRDefault="00D47B7A" w:rsidP="00D47B7A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0A7CB054" w14:textId="77777777" w:rsidR="00D47B7A" w:rsidRPr="00C43471" w:rsidRDefault="00D47B7A" w:rsidP="00D47B7A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 w14:paraId="6C854587" w14:textId="1E91DDEF" w:rsidR="00D47B7A" w:rsidRPr="00C43471" w:rsidRDefault="00D47B7A" w:rsidP="00D47B7A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31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Pr="003E3C42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1" w:type="dxa"/>
          </w:tcPr>
          <w:p w14:paraId="4FC94307" w14:textId="77777777" w:rsidR="00D47B7A" w:rsidRPr="00C43471" w:rsidRDefault="00D47B7A" w:rsidP="00D47B7A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771D4E76" w14:textId="62A23530" w:rsidR="00D47B7A" w:rsidRPr="00C43471" w:rsidRDefault="00D47B7A" w:rsidP="00D47B7A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7B5AF0" w:rsidRPr="00C43471" w14:paraId="5313E858" w14:textId="77777777" w:rsidTr="00FF03D4">
        <w:trPr>
          <w:cantSplit/>
          <w:tblHeader/>
        </w:trPr>
        <w:tc>
          <w:tcPr>
            <w:tcW w:w="3634" w:type="dxa"/>
          </w:tcPr>
          <w:p w14:paraId="57033D2D" w14:textId="7822FC00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324ECFF3" w14:textId="4E7160E7" w:rsidR="007B5AF0" w:rsidRPr="00C43471" w:rsidRDefault="007B5AF0" w:rsidP="007B5AF0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D47B7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48C66A3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694A2805" w14:textId="70E56B6F" w:rsidR="007B5AF0" w:rsidRPr="00C43471" w:rsidRDefault="007B5AF0" w:rsidP="007B5AF0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 w:rsidR="00D47B7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5CEE397B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A201294" w14:textId="2F709F13" w:rsidR="007B5AF0" w:rsidRPr="00C43471" w:rsidRDefault="007B5AF0" w:rsidP="007B5AF0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D47B7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7B758B02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6762C45C" w14:textId="46CE9196" w:rsidR="007B5AF0" w:rsidRPr="00C43471" w:rsidRDefault="007B5AF0" w:rsidP="007B5AF0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 w:rsidR="00D47B7A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7B5AF0" w:rsidRPr="00C43471" w14:paraId="75ED3623" w14:textId="77777777" w:rsidTr="00FF03D4">
        <w:trPr>
          <w:cantSplit/>
          <w:trHeight w:val="60"/>
          <w:tblHeader/>
        </w:trPr>
        <w:tc>
          <w:tcPr>
            <w:tcW w:w="3634" w:type="dxa"/>
          </w:tcPr>
          <w:p w14:paraId="3DC55987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5708568D" w14:textId="77777777" w:rsidR="007B5AF0" w:rsidRPr="00C43471" w:rsidRDefault="007B5AF0" w:rsidP="007B5AF0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7B5AF0" w:rsidRPr="00C43471" w14:paraId="411837DF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6DEB3B53" w14:textId="77777777" w:rsidR="00A003EA" w:rsidRDefault="00A003EA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842D188" w14:textId="42310720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66D08C7" w14:textId="77777777" w:rsidR="007B5AF0" w:rsidRPr="00C43471" w:rsidRDefault="007B5AF0" w:rsidP="00EB201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F680E0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EBAEF42" w14:textId="77777777" w:rsidR="007B5AF0" w:rsidRPr="00C43471" w:rsidRDefault="007B5AF0" w:rsidP="00EB201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79A7AC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A222C28" w14:textId="77777777" w:rsidR="007B5AF0" w:rsidRPr="00C43471" w:rsidRDefault="007B5AF0" w:rsidP="00EB201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C04B6A0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BDEE587" w14:textId="77777777" w:rsidR="007B5AF0" w:rsidRPr="00C43471" w:rsidRDefault="007B5AF0" w:rsidP="00EB201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7B5AF0" w:rsidRPr="00C43471" w14:paraId="47AB1B0F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592438F5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DA9EBC3" w14:textId="77777777" w:rsidR="007B5AF0" w:rsidRPr="00C43471" w:rsidRDefault="007B5AF0" w:rsidP="00EB201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C69318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F05F835" w14:textId="77777777" w:rsidR="007B5AF0" w:rsidRPr="00C43471" w:rsidRDefault="007B5AF0" w:rsidP="00EB201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FBFB9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E3B1E6F" w14:textId="77777777" w:rsidR="007B5AF0" w:rsidRPr="00C43471" w:rsidRDefault="007B5AF0" w:rsidP="00EB201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D0B5679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7014B1B" w14:textId="77777777" w:rsidR="007B5AF0" w:rsidRPr="00C43471" w:rsidRDefault="007B5AF0" w:rsidP="00EB201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41352F" w:rsidRPr="00C43471" w14:paraId="622D987D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0A39D689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7E7EF34" w14:textId="2DF02EEF" w:rsidR="0041352F" w:rsidRPr="00C43471" w:rsidRDefault="0012477B" w:rsidP="004135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2477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921,561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D088E3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62054FE" w14:textId="41EC0A8C" w:rsidR="0041352F" w:rsidRPr="00D76985" w:rsidRDefault="0041352F" w:rsidP="0041352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669,583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6956A9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12E68B1" w14:textId="7A68B5AA" w:rsidR="0041352F" w:rsidRPr="00C43471" w:rsidRDefault="008F5BE3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F5BE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685,613</w:t>
            </w:r>
          </w:p>
        </w:tc>
        <w:tc>
          <w:tcPr>
            <w:tcW w:w="181" w:type="dxa"/>
            <w:vAlign w:val="bottom"/>
          </w:tcPr>
          <w:p w14:paraId="6C72F2DD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0DBFAB4" w14:textId="3D2B8CDB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399,353</w:t>
            </w:r>
          </w:p>
        </w:tc>
      </w:tr>
      <w:tr w:rsidR="0041352F" w:rsidRPr="00C43471" w14:paraId="7F9F8B6C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0A3FF018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1EA85C9" w14:textId="2EAE86A5" w:rsidR="0041352F" w:rsidRPr="00C43471" w:rsidRDefault="0012477B" w:rsidP="004135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2477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7,577,059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1B4B49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B23EC24" w14:textId="763B12BC" w:rsidR="0041352F" w:rsidRPr="00D76985" w:rsidRDefault="0041352F" w:rsidP="0041352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7,765,214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26D287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86780BF" w14:textId="62469C44" w:rsidR="0041352F" w:rsidRPr="00C43471" w:rsidRDefault="008F5BE3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F5BE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8,217,208</w:t>
            </w:r>
          </w:p>
        </w:tc>
        <w:tc>
          <w:tcPr>
            <w:tcW w:w="181" w:type="dxa"/>
            <w:vAlign w:val="bottom"/>
          </w:tcPr>
          <w:p w14:paraId="35C31B65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8FEBCD9" w14:textId="63ADA535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8,635,437</w:t>
            </w:r>
          </w:p>
        </w:tc>
      </w:tr>
      <w:tr w:rsidR="0041352F" w:rsidRPr="00C43471" w14:paraId="527948EE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17F96FAD" w14:textId="4349F759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73E0754" w14:textId="6F95E43B" w:rsidR="0041352F" w:rsidRPr="00C43471" w:rsidRDefault="0012477B" w:rsidP="004135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2477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24,024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AC064C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04E8C07" w14:textId="77777777" w:rsidR="0041352F" w:rsidRPr="00E36E38" w:rsidRDefault="0041352F" w:rsidP="00447B04">
            <w:pPr>
              <w:pStyle w:val="acctmergecolhdg"/>
              <w:spacing w:line="360" w:lineRule="exact"/>
              <w:ind w:left="-88"/>
              <w:jc w:val="left"/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</w:pPr>
          </w:p>
          <w:p w14:paraId="3F7A50D9" w14:textId="105EC9F4" w:rsidR="0041352F" w:rsidRPr="00D76985" w:rsidRDefault="0041352F" w:rsidP="0041352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27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7C7A5D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C6F10FD" w14:textId="0CBBE7C3" w:rsidR="0041352F" w:rsidRPr="00C43471" w:rsidRDefault="008F5BE3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F5BE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24,024</w:t>
            </w:r>
          </w:p>
        </w:tc>
        <w:tc>
          <w:tcPr>
            <w:tcW w:w="181" w:type="dxa"/>
            <w:vAlign w:val="bottom"/>
          </w:tcPr>
          <w:p w14:paraId="1BEB6D2A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C1DD168" w14:textId="77777777" w:rsidR="0041352F" w:rsidRPr="00E36E38" w:rsidRDefault="0041352F" w:rsidP="00447B04">
            <w:pPr>
              <w:pStyle w:val="acctmergecolhdg"/>
              <w:spacing w:line="360" w:lineRule="exact"/>
              <w:ind w:left="-88" w:right="2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31C7A107" w14:textId="3EF74073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27,834</w:t>
            </w:r>
          </w:p>
        </w:tc>
      </w:tr>
      <w:tr w:rsidR="0041352F" w:rsidRPr="00C43471" w14:paraId="2699D1CE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11EFC5EE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EB6A" w14:textId="7ABB5578" w:rsidR="0041352F" w:rsidRPr="00C43471" w:rsidRDefault="0012477B" w:rsidP="004135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2477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11,678,478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BC24F0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E672" w14:textId="18A34CC7" w:rsidR="0041352F" w:rsidRPr="00D76985" w:rsidRDefault="0041352F" w:rsidP="0041352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12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862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339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52ACC1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A665E" w14:textId="07B50A94" w:rsidR="0041352F" w:rsidRPr="00C43471" w:rsidRDefault="008F5BE3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F5BE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10,704,806</w:t>
            </w:r>
          </w:p>
        </w:tc>
        <w:tc>
          <w:tcPr>
            <w:tcW w:w="181" w:type="dxa"/>
            <w:vAlign w:val="bottom"/>
          </w:tcPr>
          <w:p w14:paraId="75F60088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97F602F" w14:textId="23A321D4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11,233,912</w:t>
            </w:r>
          </w:p>
        </w:tc>
      </w:tr>
      <w:tr w:rsidR="0041352F" w:rsidRPr="00C43471" w14:paraId="3D2C8304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76128082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8EFAA" w14:textId="69F629C7" w:rsidR="0041352F" w:rsidRPr="00C43471" w:rsidRDefault="0012477B" w:rsidP="004135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12477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20,201,122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6F3117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AFB25" w14:textId="689B66F9" w:rsidR="0041352F" w:rsidRPr="00D76985" w:rsidRDefault="0041352F" w:rsidP="0041352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21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324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970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41B8B2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7610D" w14:textId="109A06BD" w:rsidR="0041352F" w:rsidRPr="00C43471" w:rsidRDefault="008F5BE3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8F5BE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19,631,651</w:t>
            </w:r>
          </w:p>
        </w:tc>
        <w:tc>
          <w:tcPr>
            <w:tcW w:w="181" w:type="dxa"/>
            <w:vAlign w:val="bottom"/>
          </w:tcPr>
          <w:p w14:paraId="5E330823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C0D71" w14:textId="1DAE92C4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20,296,536</w:t>
            </w:r>
          </w:p>
        </w:tc>
      </w:tr>
      <w:tr w:rsidR="0041352F" w:rsidRPr="00C43471" w14:paraId="555C9B2A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0CA7BEF8" w14:textId="77777777" w:rsidR="0041352F" w:rsidRPr="00C43471" w:rsidRDefault="0041352F" w:rsidP="0041352F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5F1A9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249165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C7F4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05A3A6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3E022" w14:textId="77777777" w:rsidR="0041352F" w:rsidRPr="00C43471" w:rsidRDefault="0041352F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A9A6779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0804ED3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41352F" w:rsidRPr="00C43471" w14:paraId="69C52FEE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2135EBB0" w14:textId="1DF37346" w:rsidR="0041352F" w:rsidRPr="00C43471" w:rsidRDefault="0041352F" w:rsidP="0041352F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C9F75DD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79583A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63AAB12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C1B113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8B2F015" w14:textId="77777777" w:rsidR="0041352F" w:rsidRPr="00C43471" w:rsidRDefault="0041352F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3B128B9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E742BE8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41352F" w:rsidRPr="00C43471" w14:paraId="27300124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4CCCB6B2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489A074" w14:textId="78C84E4E" w:rsidR="0041352F" w:rsidRPr="00C43471" w:rsidRDefault="00987CAA" w:rsidP="00D73501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DD8186" w14:textId="77777777" w:rsidR="0041352F" w:rsidRPr="00C43471" w:rsidRDefault="0041352F" w:rsidP="0041352F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2BE9D10" w14:textId="671D736A" w:rsidR="0041352F" w:rsidRPr="00D73501" w:rsidRDefault="0041352F" w:rsidP="00D73501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9C4F2C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8961517" w14:textId="32759165" w:rsidR="0041352F" w:rsidRPr="00C43471" w:rsidRDefault="00D27806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2780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716,513</w:t>
            </w:r>
          </w:p>
        </w:tc>
        <w:tc>
          <w:tcPr>
            <w:tcW w:w="181" w:type="dxa"/>
            <w:vAlign w:val="bottom"/>
          </w:tcPr>
          <w:p w14:paraId="50B3DF7B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F916081" w14:textId="595D09B2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667,162</w:t>
            </w:r>
          </w:p>
        </w:tc>
      </w:tr>
      <w:tr w:rsidR="0041352F" w:rsidRPr="00C43471" w14:paraId="14A28A56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3CE04C04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3D11D28" w14:textId="5949BA89" w:rsidR="0041352F" w:rsidRPr="00C43471" w:rsidRDefault="00860889" w:rsidP="004135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6088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230,022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5849FF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E1B7389" w14:textId="757628A6" w:rsidR="0041352F" w:rsidRPr="00D76985" w:rsidRDefault="0041352F" w:rsidP="0041352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253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575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2C1594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C449B31" w14:textId="588B9A7D" w:rsidR="0041352F" w:rsidRPr="00C43471" w:rsidRDefault="00D27806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2780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230,022</w:t>
            </w:r>
          </w:p>
        </w:tc>
        <w:tc>
          <w:tcPr>
            <w:tcW w:w="181" w:type="dxa"/>
            <w:vAlign w:val="bottom"/>
          </w:tcPr>
          <w:p w14:paraId="2F028B22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0FA05326" w14:textId="11007ABF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253,575</w:t>
            </w:r>
          </w:p>
        </w:tc>
      </w:tr>
      <w:tr w:rsidR="0041352F" w:rsidRPr="00C43471" w14:paraId="658CE679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3AA1BB31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 อาคารและอุปกรณ์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997183F" w14:textId="0295DB3B" w:rsidR="0041352F" w:rsidRPr="00C43471" w:rsidRDefault="00860889" w:rsidP="004135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6088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5,964,526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8A13BC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023EDE3" w14:textId="64255855" w:rsidR="0041352F" w:rsidRPr="00D76985" w:rsidRDefault="0041352F" w:rsidP="0041352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5,679,972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69E819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2F9B744" w14:textId="0B8C8D50" w:rsidR="0041352F" w:rsidRPr="00C43471" w:rsidRDefault="00D27806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D2780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4,142,046</w:t>
            </w:r>
          </w:p>
        </w:tc>
        <w:tc>
          <w:tcPr>
            <w:tcW w:w="181" w:type="dxa"/>
            <w:vAlign w:val="bottom"/>
          </w:tcPr>
          <w:p w14:paraId="40F85750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23A66F8" w14:textId="54B1C540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3,811,986</w:t>
            </w:r>
          </w:p>
        </w:tc>
      </w:tr>
      <w:tr w:rsidR="0041352F" w:rsidRPr="00C43471" w14:paraId="382FBAA3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69729A81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C9E2BF0" w14:textId="2301E4EB" w:rsidR="0041352F" w:rsidRPr="00C43471" w:rsidRDefault="00860889" w:rsidP="004135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6088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523,607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0897AB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3AF29CD" w14:textId="208B1AC3" w:rsidR="0041352F" w:rsidRPr="00D76985" w:rsidRDefault="0041352F" w:rsidP="0041352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555,646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E37D88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F539F01" w14:textId="43EBD7CA" w:rsidR="0041352F" w:rsidRPr="00C43471" w:rsidRDefault="00D27806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2780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16,575</w:t>
            </w:r>
          </w:p>
        </w:tc>
        <w:tc>
          <w:tcPr>
            <w:tcW w:w="181" w:type="dxa"/>
            <w:vAlign w:val="bottom"/>
          </w:tcPr>
          <w:p w14:paraId="66079F9C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4D8310FE" w14:textId="005DF9E5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18,665</w:t>
            </w:r>
          </w:p>
        </w:tc>
      </w:tr>
      <w:tr w:rsidR="0041352F" w:rsidRPr="00C43471" w14:paraId="19942800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0B234E04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474B6B5" w14:textId="010AF220" w:rsidR="0041352F" w:rsidRPr="00C43471" w:rsidRDefault="00860889" w:rsidP="004135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6088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62,642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9233FD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FE162E0" w14:textId="2BE00E3A" w:rsidR="0041352F" w:rsidRPr="00D76985" w:rsidRDefault="0041352F" w:rsidP="0041352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66,010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9B0FDB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BBC0E4B" w14:textId="7D542A55" w:rsidR="0041352F" w:rsidRPr="00C43471" w:rsidRDefault="00D27806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D2780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41,854</w:t>
            </w:r>
          </w:p>
        </w:tc>
        <w:tc>
          <w:tcPr>
            <w:tcW w:w="181" w:type="dxa"/>
            <w:vAlign w:val="bottom"/>
          </w:tcPr>
          <w:p w14:paraId="487CFC88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DF0CA77" w14:textId="3E2E0C79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43,248</w:t>
            </w:r>
          </w:p>
        </w:tc>
      </w:tr>
      <w:tr w:rsidR="0041352F" w:rsidRPr="00C43471" w14:paraId="15EAA9BE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63CF49B6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24BB06C" w14:textId="488AF66F" w:rsidR="0041352F" w:rsidRPr="00C43471" w:rsidRDefault="00987CAA" w:rsidP="00D73501">
            <w:pPr>
              <w:pStyle w:val="acctmergecolhdg"/>
              <w:tabs>
                <w:tab w:val="decimal" w:pos="769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BBE8E3" w14:textId="77777777" w:rsidR="0041352F" w:rsidRPr="00C43471" w:rsidRDefault="0041352F" w:rsidP="00D73501">
            <w:pPr>
              <w:pStyle w:val="acctmergecolhdg"/>
              <w:tabs>
                <w:tab w:val="decimal" w:pos="1050"/>
              </w:tabs>
              <w:spacing w:line="360" w:lineRule="exact"/>
              <w:ind w:left="794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FE23B82" w14:textId="6F78AD96" w:rsidR="0041352F" w:rsidRPr="00C43471" w:rsidRDefault="0041352F" w:rsidP="00D73501">
            <w:pPr>
              <w:pStyle w:val="acctmergecolhdg"/>
              <w:tabs>
                <w:tab w:val="decimal" w:pos="820"/>
              </w:tabs>
              <w:spacing w:line="360" w:lineRule="exact"/>
              <w:ind w:left="794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11CB6A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6B5452D" w14:textId="21F015D6" w:rsidR="0041352F" w:rsidRPr="00C43471" w:rsidRDefault="00D27806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2780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9,019</w:t>
            </w:r>
          </w:p>
        </w:tc>
        <w:tc>
          <w:tcPr>
            <w:tcW w:w="181" w:type="dxa"/>
            <w:vAlign w:val="bottom"/>
          </w:tcPr>
          <w:p w14:paraId="432B9482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9ED0BCD" w14:textId="546436C3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9,128</w:t>
            </w:r>
          </w:p>
        </w:tc>
      </w:tr>
      <w:tr w:rsidR="0041352F" w:rsidRPr="00C43471" w14:paraId="74A21184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667E91A6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0A66CEA" w14:textId="32598300" w:rsidR="0041352F" w:rsidRPr="00C43471" w:rsidRDefault="00860889" w:rsidP="004135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6088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609,510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AD1E28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B6AB382" w14:textId="6B240AE5" w:rsidR="0041352F" w:rsidRPr="00D76985" w:rsidRDefault="0041352F" w:rsidP="0041352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705,172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7546F0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92F2E52" w14:textId="74E00ABD" w:rsidR="0041352F" w:rsidRPr="00C43471" w:rsidRDefault="00D27806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2780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609,510</w:t>
            </w:r>
          </w:p>
        </w:tc>
        <w:tc>
          <w:tcPr>
            <w:tcW w:w="181" w:type="dxa"/>
            <w:vAlign w:val="bottom"/>
          </w:tcPr>
          <w:p w14:paraId="1210BE0F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2757F6C1" w14:textId="428ABF28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705,172</w:t>
            </w:r>
          </w:p>
        </w:tc>
      </w:tr>
      <w:tr w:rsidR="0041352F" w:rsidRPr="00C43471" w14:paraId="47E845DE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0886F921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02A59" w14:textId="472E2698" w:rsidR="0041352F" w:rsidRPr="00C43471" w:rsidRDefault="00860889" w:rsidP="004135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6088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37,074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357D7D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E022" w14:textId="2FBE7582" w:rsidR="0041352F" w:rsidRPr="00D76985" w:rsidRDefault="0041352F" w:rsidP="0041352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5,867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7222E9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22514" w14:textId="51AAFA41" w:rsidR="0041352F" w:rsidRPr="00C43471" w:rsidRDefault="00D27806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2780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34,906</w:t>
            </w:r>
          </w:p>
        </w:tc>
        <w:tc>
          <w:tcPr>
            <w:tcW w:w="181" w:type="dxa"/>
            <w:vAlign w:val="bottom"/>
          </w:tcPr>
          <w:p w14:paraId="61454156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8E86E9D" w14:textId="6BA04110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3,749</w:t>
            </w:r>
          </w:p>
        </w:tc>
      </w:tr>
      <w:tr w:rsidR="0041352F" w:rsidRPr="00C43471" w14:paraId="35E25001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34CD1E68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43D92" w14:textId="564C950D" w:rsidR="0041352F" w:rsidRPr="00C43471" w:rsidRDefault="00860889" w:rsidP="004135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6088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7,427,381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8ACFF2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862D0" w14:textId="2603BF9A" w:rsidR="0041352F" w:rsidRPr="00D76985" w:rsidRDefault="0041352F" w:rsidP="0041352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7,266,242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D38E9E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3210E" w14:textId="6242CC79" w:rsidR="0041352F" w:rsidRPr="00C43471" w:rsidRDefault="00D27806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2780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5,800,445</w:t>
            </w:r>
          </w:p>
        </w:tc>
        <w:tc>
          <w:tcPr>
            <w:tcW w:w="181" w:type="dxa"/>
            <w:vAlign w:val="bottom"/>
          </w:tcPr>
          <w:p w14:paraId="33E8183D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6A344" w14:textId="04103674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5,512,685</w:t>
            </w:r>
          </w:p>
        </w:tc>
      </w:tr>
      <w:tr w:rsidR="0041352F" w:rsidRPr="00C43471" w14:paraId="11D74836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46240A35" w14:textId="77777777" w:rsidR="0041352F" w:rsidRPr="00C43471" w:rsidRDefault="0041352F" w:rsidP="0041352F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876E8" w14:textId="03CF8F8A" w:rsidR="0041352F" w:rsidRPr="00C43471" w:rsidRDefault="00860889" w:rsidP="0041352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86088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27,628,503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E69273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D1C79" w14:textId="65329C0D" w:rsidR="0041352F" w:rsidRPr="00D76985" w:rsidRDefault="0041352F" w:rsidP="0041352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28,591,212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8A0780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4EA685" w14:textId="11AEBA9F" w:rsidR="0041352F" w:rsidRPr="00C43471" w:rsidRDefault="00B8412B" w:rsidP="0041352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B8412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25,432,096</w:t>
            </w:r>
          </w:p>
        </w:tc>
        <w:tc>
          <w:tcPr>
            <w:tcW w:w="181" w:type="dxa"/>
            <w:vAlign w:val="bottom"/>
          </w:tcPr>
          <w:p w14:paraId="3A57212C" w14:textId="77777777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05B31" w14:textId="5C502285" w:rsidR="0041352F" w:rsidRPr="00C43471" w:rsidRDefault="0041352F" w:rsidP="0041352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25,809,221</w:t>
            </w:r>
          </w:p>
        </w:tc>
      </w:tr>
      <w:tr w:rsidR="00CE6BEB" w:rsidRPr="00C43471" w14:paraId="3F7A338D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0C29321A" w14:textId="77777777" w:rsidR="00CE6BEB" w:rsidRPr="00C43471" w:rsidRDefault="00CE6BEB" w:rsidP="00CE6BEB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73BB35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E1ADB9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D255C1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30B082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F02FDD" w14:textId="77777777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C68F372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4150452A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CE6BEB" w:rsidRPr="00C43471" w14:paraId="103252E1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2668E502" w14:textId="77777777" w:rsidR="00CE6BEB" w:rsidRDefault="00CE6BEB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5117D55" w14:textId="77777777" w:rsidR="00FD3BCF" w:rsidRDefault="00FD3BCF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82BF6F6" w14:textId="77777777" w:rsidR="00FD3BCF" w:rsidRDefault="00FD3BCF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7CF1425" w14:textId="77777777" w:rsidR="00FD3BCF" w:rsidRDefault="00FD3BCF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0324673" w14:textId="77777777" w:rsidR="00FD3BCF" w:rsidRDefault="00FD3BCF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920CF8B" w14:textId="77777777" w:rsidR="00FD3BCF" w:rsidRDefault="00FD3BCF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15F65B0" w14:textId="77777777" w:rsidR="00FD3BCF" w:rsidRDefault="00FD3BCF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626F3AC" w14:textId="77777777" w:rsidR="00FD3BCF" w:rsidRDefault="00FD3BCF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89725C6" w14:textId="77777777" w:rsidR="00FD3BCF" w:rsidRDefault="00FD3BCF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6DC93AEB" w14:textId="77777777" w:rsidR="00CE6BEB" w:rsidRDefault="00CE6BEB" w:rsidP="00CE6BEB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2B53ED27" w14:textId="77777777" w:rsidR="0066091A" w:rsidRDefault="0066091A" w:rsidP="00CE6BEB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19910036" w14:textId="77777777" w:rsidR="00CE6BEB" w:rsidRPr="00C43471" w:rsidRDefault="00CE6BEB" w:rsidP="00CE6BEB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C1E4F1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B78DCC6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BA6EFF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9410906" w14:textId="77777777" w:rsidR="00CE6BEB" w:rsidRPr="00C43471" w:rsidRDefault="00CE6BEB" w:rsidP="00CE6BEB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F040398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80AC4F2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A6849" w:rsidRPr="00C43471" w14:paraId="1239EEC6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37F02BB0" w14:textId="77777777" w:rsidR="00CA6849" w:rsidRDefault="00CA6849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77" w:type="dxa"/>
            <w:gridSpan w:val="3"/>
            <w:shd w:val="clear" w:color="auto" w:fill="auto"/>
          </w:tcPr>
          <w:p w14:paraId="5047CF14" w14:textId="2B805A34" w:rsidR="00CA6849" w:rsidRPr="00C43471" w:rsidRDefault="00CA6849" w:rsidP="00FD3BCF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6DE024E7" w14:textId="77777777" w:rsidR="00CA6849" w:rsidRPr="00C43471" w:rsidRDefault="00CA6849" w:rsidP="00CA6849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  <w:shd w:val="clear" w:color="auto" w:fill="auto"/>
          </w:tcPr>
          <w:p w14:paraId="06F2231E" w14:textId="6FCA11C5" w:rsidR="00CA6849" w:rsidRPr="00C43471" w:rsidRDefault="00CA6849" w:rsidP="00FD3BCF">
            <w:pPr>
              <w:pStyle w:val="acctmergecolhdg"/>
              <w:spacing w:line="360" w:lineRule="exact"/>
              <w:ind w:left="-88" w:right="-3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CA6849" w:rsidRPr="00C43471" w14:paraId="0012CCFC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</w:tcPr>
          <w:p w14:paraId="12F10E90" w14:textId="77777777" w:rsidR="00CA6849" w:rsidRDefault="00CA6849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44C86881" w14:textId="43BD4795" w:rsidR="00CA6849" w:rsidRPr="003045C1" w:rsidRDefault="00CA6849" w:rsidP="00CA684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31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Pr="003E3C42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575DED8F" w14:textId="77777777" w:rsidR="00CA6849" w:rsidRPr="003045C1" w:rsidRDefault="00CA6849" w:rsidP="00CA684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496F78D7" w14:textId="6EE11068" w:rsidR="00CA6849" w:rsidRPr="003045C1" w:rsidRDefault="00CA6849" w:rsidP="00CA684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47BAD8A" w14:textId="77777777" w:rsidR="00CA6849" w:rsidRPr="003045C1" w:rsidRDefault="00CA6849" w:rsidP="00CA684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27BD7461" w14:textId="5A410726" w:rsidR="00CA6849" w:rsidRPr="003045C1" w:rsidRDefault="00CA6849" w:rsidP="00CA684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31</w:t>
            </w:r>
            <w:r w:rsidRPr="003E3C42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Pr="003E3C42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1" w:type="dxa"/>
            <w:shd w:val="clear" w:color="auto" w:fill="auto"/>
          </w:tcPr>
          <w:p w14:paraId="2A2680A3" w14:textId="77777777" w:rsidR="00CA6849" w:rsidRPr="003045C1" w:rsidRDefault="00CA6849" w:rsidP="00CA6849">
            <w:pPr>
              <w:pStyle w:val="acctmergecolhdg"/>
              <w:spacing w:line="240" w:lineRule="auto"/>
              <w:ind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2221A710" w14:textId="3AF32567" w:rsidR="00CA6849" w:rsidRPr="003045C1" w:rsidRDefault="00CA6849" w:rsidP="00CA6849">
            <w:pPr>
              <w:pStyle w:val="acctmergecolhdg"/>
              <w:spacing w:line="240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CA6849" w:rsidRPr="00C43471" w14:paraId="1AE58DDF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</w:tcPr>
          <w:p w14:paraId="171789C4" w14:textId="0EBF7864" w:rsidR="00CA6849" w:rsidRDefault="00CA6849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  <w:shd w:val="clear" w:color="auto" w:fill="auto"/>
          </w:tcPr>
          <w:p w14:paraId="7D0CEB28" w14:textId="4F6FFA17" w:rsidR="00CA6849" w:rsidRPr="003045C1" w:rsidRDefault="00CA6849" w:rsidP="00CA684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73A65E41" w14:textId="77777777" w:rsidR="00CA6849" w:rsidRPr="003045C1" w:rsidRDefault="00CA6849" w:rsidP="00CA6849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507AE636" w14:textId="3C151C22" w:rsidR="00CA6849" w:rsidRPr="003045C1" w:rsidRDefault="00CA6849" w:rsidP="00CA684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5DE9689" w14:textId="77777777" w:rsidR="00CA6849" w:rsidRPr="003045C1" w:rsidRDefault="00CA6849" w:rsidP="00CA684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1741D559" w14:textId="0BBC1DD7" w:rsidR="00CA6849" w:rsidRPr="003045C1" w:rsidRDefault="00CA6849" w:rsidP="00CA684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  <w:shd w:val="clear" w:color="auto" w:fill="auto"/>
          </w:tcPr>
          <w:p w14:paraId="53A2670F" w14:textId="77777777" w:rsidR="00CA6849" w:rsidRPr="003045C1" w:rsidRDefault="00CA6849" w:rsidP="00CA684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18589F57" w14:textId="117CDE94" w:rsidR="00CA6849" w:rsidRPr="003045C1" w:rsidRDefault="00CA6849" w:rsidP="00CA6849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CA6849" w:rsidRPr="00C43471" w14:paraId="2BC81C41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268D15F4" w14:textId="77777777" w:rsidR="00CA6849" w:rsidRDefault="00CA6849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14" w:type="dxa"/>
            <w:gridSpan w:val="7"/>
            <w:shd w:val="clear" w:color="auto" w:fill="auto"/>
          </w:tcPr>
          <w:p w14:paraId="06454DD8" w14:textId="627C9DA1" w:rsidR="00CA6849" w:rsidRPr="00C43471" w:rsidRDefault="00CA6849" w:rsidP="00CA6849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CA6849" w:rsidRPr="00C43471" w14:paraId="0896F8CC" w14:textId="77777777" w:rsidTr="00FF03D4">
        <w:trPr>
          <w:cantSplit/>
          <w:trHeight w:val="577"/>
          <w:tblHeader/>
        </w:trPr>
        <w:tc>
          <w:tcPr>
            <w:tcW w:w="3634" w:type="dxa"/>
            <w:shd w:val="clear" w:color="auto" w:fill="auto"/>
            <w:vAlign w:val="bottom"/>
          </w:tcPr>
          <w:p w14:paraId="14EA97BA" w14:textId="7CF4B181" w:rsidR="00CA6849" w:rsidRPr="00C43471" w:rsidRDefault="00CA6849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6CB6C1A" w14:textId="77777777" w:rsidR="00CA6849" w:rsidRPr="00C43471" w:rsidRDefault="00CA6849" w:rsidP="00CA684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FED765" w14:textId="77777777" w:rsidR="00CA6849" w:rsidRPr="00C43471" w:rsidRDefault="00CA6849" w:rsidP="00CA684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F9A0F23" w14:textId="77777777" w:rsidR="00CA6849" w:rsidRPr="00C43471" w:rsidRDefault="00CA6849" w:rsidP="00CA684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439C90" w14:textId="77777777" w:rsidR="00CA6849" w:rsidRPr="00C43471" w:rsidRDefault="00CA6849" w:rsidP="00CA684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0DA1B0D" w14:textId="77777777" w:rsidR="00CA6849" w:rsidRPr="00C43471" w:rsidRDefault="00CA6849" w:rsidP="00CA684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A4C9A4B" w14:textId="77777777" w:rsidR="00CA6849" w:rsidRPr="00C43471" w:rsidRDefault="00CA6849" w:rsidP="00CA684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7C7D72F" w14:textId="77777777" w:rsidR="00CA6849" w:rsidRPr="00C43471" w:rsidRDefault="00CA6849" w:rsidP="00CA684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A6849" w:rsidRPr="00C43471" w14:paraId="41CC38A4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22D371F8" w14:textId="77777777" w:rsidR="00CA6849" w:rsidRPr="00C43471" w:rsidRDefault="00CA6849" w:rsidP="00CA684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4C7F1FD" w14:textId="77777777" w:rsidR="00CA6849" w:rsidRPr="00C43471" w:rsidRDefault="00CA6849" w:rsidP="00CA684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9B47E9" w14:textId="77777777" w:rsidR="00CA6849" w:rsidRPr="00C43471" w:rsidRDefault="00CA6849" w:rsidP="00CA684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12276AE" w14:textId="77777777" w:rsidR="00CA6849" w:rsidRPr="00C43471" w:rsidRDefault="00CA6849" w:rsidP="00CA684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2FE487" w14:textId="77777777" w:rsidR="00CA6849" w:rsidRPr="00C43471" w:rsidRDefault="00CA6849" w:rsidP="00CA684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25ED76C" w14:textId="77777777" w:rsidR="00CA6849" w:rsidRPr="00C43471" w:rsidRDefault="00CA6849" w:rsidP="00CA684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B7B35E8" w14:textId="77777777" w:rsidR="00CA6849" w:rsidRPr="00C43471" w:rsidRDefault="00CA6849" w:rsidP="00CA684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0CFDFE0" w14:textId="77777777" w:rsidR="00CA6849" w:rsidRPr="00C43471" w:rsidRDefault="00CA6849" w:rsidP="00CA684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A6849" w:rsidRPr="00C43471" w14:paraId="220990C2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2955B3EB" w14:textId="6F6D261A" w:rsidR="00CA6849" w:rsidRPr="00C43471" w:rsidRDefault="00CA6849" w:rsidP="00CA684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7E40AA6" w14:textId="398E8582" w:rsidR="00CA6849" w:rsidRPr="00C43471" w:rsidRDefault="001D414B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D414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974,825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7958B2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44C8F0F" w14:textId="7665278B" w:rsidR="00CA6849" w:rsidRPr="00D76985" w:rsidRDefault="001501A3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1501A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1,018,404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192FF4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95186FF" w14:textId="74CEAA38" w:rsidR="00CA6849" w:rsidRPr="00C43471" w:rsidRDefault="00633CA8" w:rsidP="00987CAA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7B4B8EF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2B276990" w14:textId="0C281AE3" w:rsidR="00CA6849" w:rsidRPr="00C43471" w:rsidRDefault="00CA6849" w:rsidP="00987CAA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A6849" w:rsidRPr="00C43471" w14:paraId="0A7DCE98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52A5C21F" w14:textId="77777777" w:rsidR="00CA6849" w:rsidRPr="00C43471" w:rsidRDefault="00CA6849" w:rsidP="00CA684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C14FCB3" w14:textId="0592335B" w:rsidR="00CA6849" w:rsidRPr="00C43471" w:rsidRDefault="0074029E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4029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5,855,489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2F25EA" w14:textId="77777777" w:rsidR="00CA6849" w:rsidRPr="00C43471" w:rsidRDefault="00CA6849" w:rsidP="00CA6849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7CE2F0B" w14:textId="5A95DA4F" w:rsidR="00CA6849" w:rsidRPr="00D76985" w:rsidRDefault="00CA6849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7,619,004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F72D8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C1584A2" w14:textId="7232095A" w:rsidR="00CA6849" w:rsidRPr="00C43471" w:rsidRDefault="00B8412B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8412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8,025,272</w:t>
            </w:r>
          </w:p>
        </w:tc>
        <w:tc>
          <w:tcPr>
            <w:tcW w:w="181" w:type="dxa"/>
            <w:vAlign w:val="bottom"/>
          </w:tcPr>
          <w:p w14:paraId="608E3595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4AAA8359" w14:textId="769D38BF" w:rsidR="00CA6849" w:rsidRPr="00C43471" w:rsidRDefault="00CA6849" w:rsidP="00CA684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9,276,081</w:t>
            </w:r>
          </w:p>
        </w:tc>
      </w:tr>
      <w:tr w:rsidR="00CA6849" w:rsidRPr="00C43471" w14:paraId="07418253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176B47DB" w14:textId="77777777" w:rsidR="00CA6849" w:rsidRPr="00C43471" w:rsidRDefault="00CA6849" w:rsidP="00CA684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9B05D9A" w14:textId="77777777" w:rsidR="00CA6849" w:rsidRPr="00C43471" w:rsidRDefault="00CA6849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038388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7D9E726" w14:textId="77777777" w:rsidR="00CA6849" w:rsidRPr="00D76985" w:rsidRDefault="00CA6849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858879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6D18AEA" w14:textId="77777777" w:rsidR="00CA6849" w:rsidRPr="00C43471" w:rsidRDefault="00CA6849" w:rsidP="00CA6849">
            <w:pPr>
              <w:pStyle w:val="acctmergecolhdg"/>
              <w:tabs>
                <w:tab w:val="decimal" w:pos="950"/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FCAD759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3B44ED8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A6849" w:rsidRPr="00C43471" w14:paraId="26F9AD57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7731530F" w14:textId="77777777" w:rsidR="00CA6849" w:rsidRPr="00C43471" w:rsidRDefault="00CA6849" w:rsidP="00CA6849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A4C6D65" w14:textId="226A3F6E" w:rsidR="00CA6849" w:rsidRPr="00C43471" w:rsidRDefault="0074029E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4029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7,884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0D9AC7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1F78B07" w14:textId="08B06D52" w:rsidR="00CA6849" w:rsidRPr="00D76985" w:rsidRDefault="00CA6849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9,433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D5101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E395574" w14:textId="40D387D7" w:rsidR="00CA6849" w:rsidRPr="00C43471" w:rsidRDefault="00B8412B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8412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7,356</w:t>
            </w:r>
          </w:p>
        </w:tc>
        <w:tc>
          <w:tcPr>
            <w:tcW w:w="181" w:type="dxa"/>
            <w:vAlign w:val="bottom"/>
          </w:tcPr>
          <w:p w14:paraId="188FFE90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67258F5C" w14:textId="21353E28" w:rsidR="00CA6849" w:rsidRPr="00C43471" w:rsidRDefault="00CA6849" w:rsidP="00CA684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8,905</w:t>
            </w:r>
          </w:p>
        </w:tc>
      </w:tr>
      <w:tr w:rsidR="00A567BF" w:rsidRPr="00C43471" w14:paraId="38D6FACF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7E33DE13" w14:textId="3FB500B1" w:rsidR="00A567BF" w:rsidRPr="00C43471" w:rsidRDefault="000D30DE" w:rsidP="00A567B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D30DE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ส่วนของเงินกู้ยืมระยะยาวจากสถาบัน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6DB75F7" w14:textId="77777777" w:rsidR="00A567BF" w:rsidRPr="0074029E" w:rsidRDefault="00A567BF" w:rsidP="00A567B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495055" w14:textId="77777777" w:rsidR="00A567BF" w:rsidRPr="00C43471" w:rsidRDefault="00A567BF" w:rsidP="00A567B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39BB149" w14:textId="77777777" w:rsidR="00A567BF" w:rsidRPr="00E36E38" w:rsidRDefault="00A567BF" w:rsidP="00A567B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ED0047" w14:textId="77777777" w:rsidR="00A567BF" w:rsidRPr="00C43471" w:rsidRDefault="00A567BF" w:rsidP="00A567B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D309DEC" w14:textId="77777777" w:rsidR="00A567BF" w:rsidRPr="00B8412B" w:rsidRDefault="00A567BF" w:rsidP="00A567B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D2769EF" w14:textId="77777777" w:rsidR="00A567BF" w:rsidRPr="00C43471" w:rsidRDefault="00A567BF" w:rsidP="00A567B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C17D1C2" w14:textId="77777777" w:rsidR="00A567BF" w:rsidRPr="00E36E38" w:rsidRDefault="00A567BF" w:rsidP="00A567BF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A567BF" w:rsidRPr="00C43471" w14:paraId="32976EB9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308C25D5" w14:textId="3C98DD36" w:rsidR="00A567BF" w:rsidRPr="00C43471" w:rsidRDefault="00D71FFF" w:rsidP="00A567BF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1FFF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การเงินที่ถึงกำหนดชำระภายในหนึ่งปี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B942690" w14:textId="7853D3F0" w:rsidR="00A567BF" w:rsidRPr="00A2388B" w:rsidRDefault="00A2388B" w:rsidP="00A567B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2388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120</w:t>
            </w:r>
            <w:r w:rsidRPr="00A2388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A2388B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980F0B" w14:textId="77777777" w:rsidR="00A567BF" w:rsidRPr="00A2388B" w:rsidRDefault="00A567BF" w:rsidP="00A567B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D8603B1" w14:textId="3E54BF87" w:rsidR="00A567BF" w:rsidRPr="00A2388B" w:rsidRDefault="001501A3" w:rsidP="001501A3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501A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89050" w14:textId="77777777" w:rsidR="00A567BF" w:rsidRPr="00A2388B" w:rsidRDefault="00A567BF" w:rsidP="00A567B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FD5464B" w14:textId="5D097F17" w:rsidR="00A567BF" w:rsidRPr="00A2388B" w:rsidRDefault="00A2388B" w:rsidP="00BD4393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3F6A78D" w14:textId="77777777" w:rsidR="00A567BF" w:rsidRPr="00A2388B" w:rsidRDefault="00A567BF" w:rsidP="00A567BF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0886B341" w14:textId="505D8FA3" w:rsidR="00A567BF" w:rsidRPr="00A2388B" w:rsidRDefault="00A2388B" w:rsidP="00BD4393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A6849" w:rsidRPr="00C43471" w14:paraId="0E80936A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08B990E6" w14:textId="17FA6C30" w:rsidR="00CA6849" w:rsidRPr="00C43471" w:rsidRDefault="00CA6849" w:rsidP="00CA6849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1F87EA0" w14:textId="5FF87B26" w:rsidR="00CA6849" w:rsidRPr="00C43471" w:rsidRDefault="0074029E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4029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68,572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1EAD5F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4EDE8E8" w14:textId="0EEB3E0D" w:rsidR="00CA6849" w:rsidRPr="00D76985" w:rsidRDefault="00CA6849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47,947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0CEC7C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8D959F0" w14:textId="76853B68" w:rsidR="00CA6849" w:rsidRPr="00C43471" w:rsidRDefault="00987CAA" w:rsidP="00987CAA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55C46FE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01C734F" w14:textId="6021597C" w:rsidR="00CA6849" w:rsidRPr="00C43471" w:rsidRDefault="00CA6849" w:rsidP="00987CAA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A6849" w:rsidRPr="00C43471" w14:paraId="3B787A39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75A40AC4" w14:textId="77777777" w:rsidR="00CA6849" w:rsidRPr="00C43471" w:rsidRDefault="00CA6849" w:rsidP="00CA684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E096D" w14:textId="1F32AB70" w:rsidR="00CA6849" w:rsidRPr="00C43471" w:rsidRDefault="001501A3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501A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7,026,770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FC56C4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97192" w14:textId="41D4EE94" w:rsidR="00CA6849" w:rsidRPr="00D76985" w:rsidRDefault="00CA6849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8,814,788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A6DC1D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6F191" w14:textId="161141B1" w:rsidR="00CA6849" w:rsidRPr="00C43471" w:rsidRDefault="00B8412B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8412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8,032,628</w:t>
            </w:r>
          </w:p>
        </w:tc>
        <w:tc>
          <w:tcPr>
            <w:tcW w:w="181" w:type="dxa"/>
            <w:vAlign w:val="bottom"/>
          </w:tcPr>
          <w:p w14:paraId="297E27E3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CEBA1" w14:textId="22137325" w:rsidR="00CA6849" w:rsidRPr="00C43471" w:rsidRDefault="00CA6849" w:rsidP="00CA684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9,284,986</w:t>
            </w:r>
          </w:p>
        </w:tc>
      </w:tr>
      <w:tr w:rsidR="00CA6849" w:rsidRPr="00C43471" w14:paraId="042B58AB" w14:textId="77777777" w:rsidTr="008438D1">
        <w:trPr>
          <w:cantSplit/>
          <w:trHeight w:val="550"/>
          <w:tblHeader/>
        </w:trPr>
        <w:tc>
          <w:tcPr>
            <w:tcW w:w="3634" w:type="dxa"/>
            <w:shd w:val="clear" w:color="auto" w:fill="auto"/>
            <w:vAlign w:val="bottom"/>
          </w:tcPr>
          <w:p w14:paraId="69E7D67A" w14:textId="4CE72CE0" w:rsidR="00CA6849" w:rsidRPr="00C43471" w:rsidRDefault="00CA6849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E1BF0A4" w14:textId="77777777" w:rsidR="00CA6849" w:rsidRPr="00C43471" w:rsidRDefault="00CA6849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0EBBA1E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E4FD229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3E50C1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CACB821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20B6C9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17110CF9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A6849" w:rsidRPr="00C43471" w14:paraId="5342BB90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13473FDF" w14:textId="77777777" w:rsidR="00CA6849" w:rsidRPr="00C43471" w:rsidRDefault="00CA6849" w:rsidP="00CA6849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F6A144C" w14:textId="1C29E1FF" w:rsidR="00CA6849" w:rsidRPr="00C43471" w:rsidRDefault="0074029E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4029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11,918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9969A0" w14:textId="77777777" w:rsidR="00CA6849" w:rsidRPr="00C43471" w:rsidRDefault="00CA6849" w:rsidP="00CA6849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F75D392" w14:textId="1FB57604" w:rsidR="00CA6849" w:rsidRPr="00D76985" w:rsidRDefault="00CA6849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14,174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428DEF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24BFA72" w14:textId="4137DE4C" w:rsidR="00CA6849" w:rsidRPr="00C43471" w:rsidRDefault="00B8412B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8412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10,272</w:t>
            </w:r>
          </w:p>
        </w:tc>
        <w:tc>
          <w:tcPr>
            <w:tcW w:w="181" w:type="dxa"/>
            <w:vAlign w:val="bottom"/>
          </w:tcPr>
          <w:p w14:paraId="57D39B1D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6BF28E1C" w14:textId="127B3FAA" w:rsidR="00CA6849" w:rsidRPr="00C43471" w:rsidRDefault="00CA6849" w:rsidP="00CA684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12,396</w:t>
            </w:r>
          </w:p>
        </w:tc>
      </w:tr>
      <w:tr w:rsidR="00CA6849" w:rsidRPr="00C43471" w14:paraId="293D1243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52FE8207" w14:textId="1021DBCF" w:rsidR="00CA6849" w:rsidRPr="00C43471" w:rsidRDefault="00CA6849" w:rsidP="00CA6849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Pr="00E36E38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ยาว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8CF2555" w14:textId="214C0614" w:rsidR="00CA6849" w:rsidRPr="00ED35ED" w:rsidRDefault="001501A3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501A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1,212,300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D7D8BE" w14:textId="77777777" w:rsidR="00CA6849" w:rsidRPr="00C43471" w:rsidRDefault="00CA6849" w:rsidP="00CA6849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CA2A09B" w14:textId="0F7D4B73" w:rsidR="00CA6849" w:rsidRPr="00D76985" w:rsidRDefault="00CA6849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1,257,734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81AE5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A2CB30F" w14:textId="55B341C8" w:rsidR="00CA6849" w:rsidRPr="00B90FC6" w:rsidRDefault="00633CA8" w:rsidP="00D73501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FDE27A2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78A33BE1" w14:textId="1D461315" w:rsidR="00CA6849" w:rsidRPr="00C43471" w:rsidRDefault="00CA6849" w:rsidP="00D73501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A6849" w:rsidRPr="00C43471" w14:paraId="4D047620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422252A9" w14:textId="77777777" w:rsidR="00CA6849" w:rsidRPr="00C43471" w:rsidRDefault="00CA6849" w:rsidP="00CA684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9CA04F2" w14:textId="72A7002A" w:rsidR="00CA6849" w:rsidRPr="00C43471" w:rsidRDefault="0074029E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4029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114,882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2C92CE" w14:textId="77777777" w:rsidR="00CA6849" w:rsidRPr="00C43471" w:rsidRDefault="00CA6849" w:rsidP="00CA6849">
            <w:pPr>
              <w:pStyle w:val="acctmergecolhdg"/>
              <w:tabs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708A8F9" w14:textId="08BE7C4B" w:rsidR="00CA6849" w:rsidRPr="00D76985" w:rsidRDefault="00CA6849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123,326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4744E1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32A3F35" w14:textId="58EF70FE" w:rsidR="00CA6849" w:rsidRPr="00C43471" w:rsidRDefault="00633CA8" w:rsidP="00D73501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6C7BB6E" w14:textId="77777777" w:rsidR="00CA6849" w:rsidRPr="00C43471" w:rsidRDefault="00CA6849" w:rsidP="00CA6849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276E4973" w14:textId="330B4FD4" w:rsidR="00CA6849" w:rsidRPr="00C43471" w:rsidRDefault="00CA6849" w:rsidP="00D73501">
            <w:pPr>
              <w:pStyle w:val="acctmergecolhdg"/>
              <w:tabs>
                <w:tab w:val="decimal" w:pos="720"/>
              </w:tabs>
              <w:spacing w:line="360" w:lineRule="exact"/>
              <w:ind w:left="-22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A6849" w:rsidRPr="00C43471" w14:paraId="0BD7D6A1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3F34900D" w14:textId="77777777" w:rsidR="00CA6849" w:rsidRPr="00C43471" w:rsidRDefault="00CA6849" w:rsidP="00CA684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E87282D" w14:textId="3DD4BF47" w:rsidR="00CA6849" w:rsidRPr="00C43471" w:rsidRDefault="00CA6849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21D1DF1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21266FE" w14:textId="77777777" w:rsidR="00CA6849" w:rsidRPr="00D76985" w:rsidRDefault="00CA6849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05D9D9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6830D76" w14:textId="77777777" w:rsidR="00CA6849" w:rsidRPr="00C43471" w:rsidRDefault="00CA6849" w:rsidP="00CA6849">
            <w:pPr>
              <w:pStyle w:val="acctmergecolhdg"/>
              <w:tabs>
                <w:tab w:val="decimal" w:pos="10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CA8211C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090B26B0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A6849" w:rsidRPr="00C43471" w14:paraId="4CDE1121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725183CD" w14:textId="77777777" w:rsidR="00CA6849" w:rsidRPr="00C43471" w:rsidRDefault="00CA6849" w:rsidP="00CA684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C3A3AD8" w14:textId="385492B4" w:rsidR="00CA6849" w:rsidRPr="00C43471" w:rsidRDefault="00414BD7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14BD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132,665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F0558D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F0EB6F9" w14:textId="03373B27" w:rsidR="00CA6849" w:rsidRPr="00D76985" w:rsidRDefault="00CA6849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138,130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E4380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6C06590" w14:textId="21D2AA8C" w:rsidR="00CA6849" w:rsidRPr="00C43471" w:rsidRDefault="00B8412B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8412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132,665</w:t>
            </w:r>
          </w:p>
        </w:tc>
        <w:tc>
          <w:tcPr>
            <w:tcW w:w="181" w:type="dxa"/>
            <w:vAlign w:val="bottom"/>
          </w:tcPr>
          <w:p w14:paraId="6E04F38A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vAlign w:val="bottom"/>
          </w:tcPr>
          <w:p w14:paraId="4EFFF81B" w14:textId="786FABB3" w:rsidR="00CA6849" w:rsidRPr="00C43471" w:rsidRDefault="00CA6849" w:rsidP="00CA684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138,130</w:t>
            </w:r>
          </w:p>
        </w:tc>
      </w:tr>
      <w:tr w:rsidR="00CA6849" w:rsidRPr="00C43471" w14:paraId="04102A7F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7E43F959" w14:textId="77777777" w:rsidR="00CA6849" w:rsidRPr="00C43471" w:rsidRDefault="00CA6849" w:rsidP="00CA684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1CDC9" w14:textId="4333E61E" w:rsidR="00CA6849" w:rsidRPr="00C43471" w:rsidRDefault="00414BD7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414BD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231,507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0054A2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BC909" w14:textId="00C15C87" w:rsidR="00CA6849" w:rsidRPr="00D76985" w:rsidRDefault="00CA6849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187,478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1C0D41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525D2" w14:textId="178635E2" w:rsidR="00CA6849" w:rsidRPr="00C43471" w:rsidRDefault="00B8412B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8412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217,516</w:t>
            </w:r>
          </w:p>
        </w:tc>
        <w:tc>
          <w:tcPr>
            <w:tcW w:w="181" w:type="dxa"/>
            <w:vAlign w:val="bottom"/>
          </w:tcPr>
          <w:p w14:paraId="54F8AD66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321002A" w14:textId="791BE3F9" w:rsidR="00CA6849" w:rsidRPr="00C43471" w:rsidRDefault="00CA6849" w:rsidP="00CA684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173,488</w:t>
            </w:r>
          </w:p>
        </w:tc>
      </w:tr>
      <w:tr w:rsidR="00CA6849" w:rsidRPr="00C43471" w14:paraId="4CC0A345" w14:textId="77777777" w:rsidTr="008438D1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7B3AF870" w14:textId="77777777" w:rsidR="00CA6849" w:rsidRPr="00C43471" w:rsidRDefault="00CA6849" w:rsidP="00CA684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9EAA2" w14:textId="2F263BE6" w:rsidR="00CA6849" w:rsidRPr="00C43471" w:rsidRDefault="001501A3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501A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1,703,272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8B0BC3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F198C" w14:textId="57A9A0A9" w:rsidR="00CA6849" w:rsidRPr="00D76985" w:rsidRDefault="00CA6849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1,720,842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93E44D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A5304" w14:textId="149F0655" w:rsidR="00CA6849" w:rsidRPr="00C43471" w:rsidRDefault="00B8412B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8412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360,453</w:t>
            </w:r>
          </w:p>
        </w:tc>
        <w:tc>
          <w:tcPr>
            <w:tcW w:w="181" w:type="dxa"/>
            <w:vAlign w:val="bottom"/>
          </w:tcPr>
          <w:p w14:paraId="5B3F694A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71580" w14:textId="7B76966B" w:rsidR="00CA6849" w:rsidRPr="00C43471" w:rsidRDefault="00CA6849" w:rsidP="00CA684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324,014</w:t>
            </w:r>
          </w:p>
        </w:tc>
      </w:tr>
      <w:tr w:rsidR="00CA6849" w:rsidRPr="00C43471" w14:paraId="2A37F3CC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15446AC1" w14:textId="77777777" w:rsidR="00CA6849" w:rsidRPr="00C43471" w:rsidRDefault="00CA6849" w:rsidP="00CA684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03C09" w14:textId="7FB88903" w:rsidR="00CA6849" w:rsidRPr="00C43471" w:rsidRDefault="00414BD7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414BD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8,730,042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CC21DF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C6AEA" w14:textId="11541F8F" w:rsidR="00CA6849" w:rsidRPr="00D76985" w:rsidRDefault="00CA6849" w:rsidP="00CA6849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10,535,630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DE5313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5BEFD" w14:textId="2E152E49" w:rsidR="00CA6849" w:rsidRPr="00C43471" w:rsidRDefault="001603BE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603B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8,393,081</w:t>
            </w:r>
          </w:p>
        </w:tc>
        <w:tc>
          <w:tcPr>
            <w:tcW w:w="181" w:type="dxa"/>
            <w:vAlign w:val="bottom"/>
          </w:tcPr>
          <w:p w14:paraId="661CEDDD" w14:textId="77777777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1E28" w14:textId="2A9AD7ED" w:rsidR="00CA6849" w:rsidRPr="00C43471" w:rsidRDefault="00CA6849" w:rsidP="00CA6849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9,609,000</w:t>
            </w:r>
          </w:p>
        </w:tc>
      </w:tr>
      <w:tr w:rsidR="006F7945" w:rsidRPr="00C43471" w14:paraId="2989B389" w14:textId="77777777" w:rsidTr="00FF03D4">
        <w:trPr>
          <w:cantSplit/>
          <w:trHeight w:val="487"/>
          <w:tblHeader/>
        </w:trPr>
        <w:tc>
          <w:tcPr>
            <w:tcW w:w="3634" w:type="dxa"/>
            <w:shd w:val="clear" w:color="auto" w:fill="auto"/>
            <w:vAlign w:val="bottom"/>
          </w:tcPr>
          <w:p w14:paraId="65A750E9" w14:textId="77777777" w:rsidR="006F7945" w:rsidRDefault="006F7945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1BC84AA6" w14:textId="77777777" w:rsidR="006F7945" w:rsidRDefault="006F7945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286F44E" w14:textId="77777777" w:rsidR="006F7945" w:rsidRDefault="006F7945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368F8CAD" w14:textId="77777777" w:rsidR="006F7945" w:rsidRDefault="006F7945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BACCE65" w14:textId="77777777" w:rsidR="006F7945" w:rsidRDefault="006F7945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018DA27F" w14:textId="77777777" w:rsidR="006F7945" w:rsidRDefault="006F7945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541B841C" w14:textId="77777777" w:rsidR="006F7945" w:rsidRDefault="006F7945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50165DA4" w14:textId="77777777" w:rsidR="006F7945" w:rsidRDefault="006F7945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4B834AE8" w14:textId="77777777" w:rsidR="006F7945" w:rsidRDefault="006F7945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7BED66E5" w14:textId="77777777" w:rsidR="006F7945" w:rsidRDefault="006F7945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2B1CCD6D" w14:textId="77777777" w:rsidR="006F7945" w:rsidRDefault="006F7945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11B25DB2" w14:textId="77777777" w:rsidR="006F7945" w:rsidRPr="00C43471" w:rsidRDefault="006F7945" w:rsidP="00CA684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02C121A7" w14:textId="77777777" w:rsidR="006F7945" w:rsidRPr="00C43471" w:rsidRDefault="006F7945" w:rsidP="00CA684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634A8AF" w14:textId="77777777" w:rsidR="006F7945" w:rsidRPr="00C43471" w:rsidRDefault="006F7945" w:rsidP="00CA684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D381113" w14:textId="77777777" w:rsidR="006F7945" w:rsidRPr="00C43471" w:rsidRDefault="006F7945" w:rsidP="00CA684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F3EC08" w14:textId="77777777" w:rsidR="006F7945" w:rsidRPr="00C43471" w:rsidRDefault="006F7945" w:rsidP="00CA684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AB2B890" w14:textId="77777777" w:rsidR="006F7945" w:rsidRPr="00C43471" w:rsidRDefault="006F7945" w:rsidP="00CA684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55F34FE" w14:textId="77777777" w:rsidR="006F7945" w:rsidRPr="00C43471" w:rsidRDefault="006F7945" w:rsidP="00CA684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080D575" w14:textId="77777777" w:rsidR="006F7945" w:rsidRPr="00C43471" w:rsidRDefault="006F7945" w:rsidP="00CA684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FD3BCF" w:rsidRPr="00C43471" w14:paraId="3472E738" w14:textId="77777777" w:rsidTr="00FF03D4">
        <w:trPr>
          <w:cantSplit/>
          <w:trHeight w:val="487"/>
          <w:tblHeader/>
        </w:trPr>
        <w:tc>
          <w:tcPr>
            <w:tcW w:w="3634" w:type="dxa"/>
            <w:shd w:val="clear" w:color="auto" w:fill="auto"/>
            <w:vAlign w:val="bottom"/>
          </w:tcPr>
          <w:p w14:paraId="5FB30CBE" w14:textId="77777777" w:rsidR="00FD3BCF" w:rsidRPr="00C43471" w:rsidRDefault="00FD3BCF" w:rsidP="00FD3BCF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77" w:type="dxa"/>
            <w:gridSpan w:val="3"/>
            <w:shd w:val="clear" w:color="auto" w:fill="auto"/>
          </w:tcPr>
          <w:p w14:paraId="45285AF8" w14:textId="466D7DAA" w:rsidR="00FD3BCF" w:rsidRPr="00C43471" w:rsidRDefault="00FD3BCF" w:rsidP="00FD3BCF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836B050" w14:textId="77777777" w:rsidR="00FD3BCF" w:rsidRPr="00C43471" w:rsidRDefault="00FD3BCF" w:rsidP="00FD3BCF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  <w:shd w:val="clear" w:color="auto" w:fill="auto"/>
          </w:tcPr>
          <w:p w14:paraId="5E03020F" w14:textId="717AC489" w:rsidR="00FD3BCF" w:rsidRPr="00C43471" w:rsidRDefault="00FD3BCF" w:rsidP="00FD3BCF">
            <w:pPr>
              <w:pStyle w:val="acctmergecolhdg"/>
              <w:spacing w:line="360" w:lineRule="exact"/>
              <w:ind w:left="-88" w:right="-3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D3BCF" w:rsidRPr="00C43471" w14:paraId="23F5380D" w14:textId="77777777" w:rsidTr="00FF03D4">
        <w:trPr>
          <w:cantSplit/>
          <w:trHeight w:val="487"/>
          <w:tblHeader/>
        </w:trPr>
        <w:tc>
          <w:tcPr>
            <w:tcW w:w="3634" w:type="dxa"/>
            <w:shd w:val="clear" w:color="auto" w:fill="auto"/>
          </w:tcPr>
          <w:p w14:paraId="1652068F" w14:textId="77777777" w:rsidR="00FD3BCF" w:rsidRPr="00C43471" w:rsidRDefault="00FD3BCF" w:rsidP="00FD3BCF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shd w:val="clear" w:color="auto" w:fill="auto"/>
          </w:tcPr>
          <w:p w14:paraId="63D26527" w14:textId="16E9BB65" w:rsidR="00FD3BCF" w:rsidRPr="00FD3BCF" w:rsidRDefault="00FD3BCF" w:rsidP="00FD3BCF">
            <w:pPr>
              <w:pStyle w:val="acctmergecolhdg"/>
              <w:spacing w:line="240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31</w:t>
            </w:r>
            <w:r w:rsidRPr="00FD3BCF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Pr="00FD3BCF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197F74C5" w14:textId="77777777" w:rsidR="00FD3BCF" w:rsidRPr="00C43471" w:rsidRDefault="00FD3BCF" w:rsidP="00FD3BCF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9AF56BF" w14:textId="1FC6CA1D" w:rsidR="00FD3BCF" w:rsidRPr="00FD3BCF" w:rsidRDefault="00FD3BCF" w:rsidP="00FD3BCF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FD3BC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69FCB87" w14:textId="77777777" w:rsidR="00FD3BCF" w:rsidRPr="00C43471" w:rsidRDefault="00FD3BCF" w:rsidP="00FD3BCF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1B4FFAB3" w14:textId="28448BC2" w:rsidR="00FD3BCF" w:rsidRPr="00FD3BCF" w:rsidRDefault="00FD3BCF" w:rsidP="00FD3BCF">
            <w:pPr>
              <w:pStyle w:val="acctmergecolhdg"/>
              <w:spacing w:line="240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3E3C42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31</w:t>
            </w:r>
            <w:r w:rsidRPr="00FD3BCF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  <w:r w:rsidRPr="00FD3BCF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1" w:type="dxa"/>
          </w:tcPr>
          <w:p w14:paraId="665153C8" w14:textId="77777777" w:rsidR="00FD3BCF" w:rsidRPr="00C43471" w:rsidRDefault="00FD3BCF" w:rsidP="00FD3BCF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90806AE" w14:textId="68B2676B" w:rsidR="00FD3BCF" w:rsidRPr="00FD3BCF" w:rsidRDefault="00FD3BCF" w:rsidP="00FD3BCF">
            <w:pPr>
              <w:pStyle w:val="acctmergecolhdg"/>
              <w:spacing w:line="240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FD3B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</w:t>
            </w:r>
            <w:r w:rsidRPr="00FD3BC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FD3BCF" w:rsidRPr="00C43471" w14:paraId="0F13902D" w14:textId="77777777" w:rsidTr="00FF03D4">
        <w:trPr>
          <w:cantSplit/>
          <w:trHeight w:val="487"/>
          <w:tblHeader/>
        </w:trPr>
        <w:tc>
          <w:tcPr>
            <w:tcW w:w="3634" w:type="dxa"/>
            <w:shd w:val="clear" w:color="auto" w:fill="auto"/>
          </w:tcPr>
          <w:p w14:paraId="386F92EF" w14:textId="1F365AD3" w:rsidR="00FD3BCF" w:rsidRPr="00C43471" w:rsidRDefault="00FD3BCF" w:rsidP="00FD3BCF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  <w:shd w:val="clear" w:color="auto" w:fill="auto"/>
          </w:tcPr>
          <w:p w14:paraId="2B64BD5B" w14:textId="03471A29" w:rsidR="00FD3BCF" w:rsidRPr="00FD3BCF" w:rsidRDefault="00FD3BCF" w:rsidP="00FD3BCF">
            <w:pPr>
              <w:pStyle w:val="acctmergecolhdg"/>
              <w:spacing w:line="240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FD3BCF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178" w:type="dxa"/>
            <w:shd w:val="clear" w:color="auto" w:fill="auto"/>
          </w:tcPr>
          <w:p w14:paraId="52C1206D" w14:textId="77777777" w:rsidR="00FD3BCF" w:rsidRPr="00C43471" w:rsidRDefault="00FD3BCF" w:rsidP="00FD3BCF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605E3AB" w14:textId="59C351A3" w:rsidR="00FD3BCF" w:rsidRPr="00FD3BCF" w:rsidRDefault="00FD3BCF" w:rsidP="00FD3BCF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AFBEA71" w14:textId="77777777" w:rsidR="00FD3BCF" w:rsidRPr="00C43471" w:rsidRDefault="00FD3BCF" w:rsidP="00FD3BCF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6D5DCA4A" w14:textId="351FC3A4" w:rsidR="00FD3BCF" w:rsidRPr="00FD3BCF" w:rsidRDefault="00FD3BCF" w:rsidP="00FD3BCF">
            <w:pPr>
              <w:pStyle w:val="acctmergecolhdg"/>
              <w:spacing w:line="240" w:lineRule="auto"/>
              <w:ind w:left="-79" w:right="-79"/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</w:pPr>
            <w:r w:rsidRPr="00FD3BCF">
              <w:rPr>
                <w:rFonts w:asciiTheme="minorBidi" w:eastAsia="Cordia New" w:hAnsiTheme="minorBidi" w:cstheme="min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181" w:type="dxa"/>
          </w:tcPr>
          <w:p w14:paraId="42265F89" w14:textId="77777777" w:rsidR="00FD3BCF" w:rsidRPr="00C43471" w:rsidRDefault="00FD3BCF" w:rsidP="00FD3BCF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52BDEEA" w14:textId="1EA14ADD" w:rsidR="00FD3BCF" w:rsidRPr="00FD3BCF" w:rsidRDefault="00FD3BCF" w:rsidP="00FD3BCF">
            <w:pPr>
              <w:pStyle w:val="acctmergecolhdg"/>
              <w:spacing w:line="240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FD3BCF" w:rsidRPr="00C43471" w14:paraId="55BAF3D6" w14:textId="77777777" w:rsidTr="00FF03D4">
        <w:trPr>
          <w:cantSplit/>
          <w:trHeight w:val="487"/>
          <w:tblHeader/>
        </w:trPr>
        <w:tc>
          <w:tcPr>
            <w:tcW w:w="3634" w:type="dxa"/>
            <w:shd w:val="clear" w:color="auto" w:fill="auto"/>
            <w:vAlign w:val="bottom"/>
          </w:tcPr>
          <w:p w14:paraId="67FFF718" w14:textId="77777777" w:rsidR="00FD3BCF" w:rsidRPr="00C43471" w:rsidRDefault="00FD3BCF" w:rsidP="00FD3BCF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14" w:type="dxa"/>
            <w:gridSpan w:val="7"/>
            <w:shd w:val="clear" w:color="auto" w:fill="auto"/>
          </w:tcPr>
          <w:p w14:paraId="53C55E2E" w14:textId="2CC1C36C" w:rsidR="00FD3BCF" w:rsidRPr="00C43471" w:rsidRDefault="00FD3BCF" w:rsidP="00FD3BCF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FD3BCF" w:rsidRPr="00C43471" w14:paraId="38E4F489" w14:textId="77777777" w:rsidTr="00FF03D4">
        <w:trPr>
          <w:cantSplit/>
          <w:trHeight w:val="487"/>
          <w:tblHeader/>
        </w:trPr>
        <w:tc>
          <w:tcPr>
            <w:tcW w:w="3634" w:type="dxa"/>
            <w:shd w:val="clear" w:color="auto" w:fill="auto"/>
            <w:vAlign w:val="bottom"/>
          </w:tcPr>
          <w:p w14:paraId="24E8BBF2" w14:textId="4C0A3F61" w:rsidR="00FD3BCF" w:rsidRPr="00C43471" w:rsidRDefault="00FD3BCF" w:rsidP="00FD3BCF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F7EE964" w14:textId="77777777" w:rsidR="00FD3BCF" w:rsidRPr="00C43471" w:rsidRDefault="00FD3BCF" w:rsidP="00FD3BCF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2CC56D4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42BD104" w14:textId="77777777" w:rsidR="00FD3BCF" w:rsidRPr="00C43471" w:rsidRDefault="00FD3BCF" w:rsidP="00FD3BCF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FE63AA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D424919" w14:textId="77777777" w:rsidR="00FD3BCF" w:rsidRPr="00C43471" w:rsidRDefault="00FD3BCF" w:rsidP="00FD3BCF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2FB23D7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79ACE30" w14:textId="77777777" w:rsidR="00FD3BCF" w:rsidRPr="00C43471" w:rsidRDefault="00FD3BCF" w:rsidP="00FD3BCF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FD3BCF" w:rsidRPr="00C43471" w14:paraId="2A24964F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4285F13A" w14:textId="07BB0516" w:rsidR="00FD3BCF" w:rsidRPr="00C43471" w:rsidRDefault="00FD3BCF" w:rsidP="00FD3BC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7842686" w14:textId="77777777" w:rsidR="00FD3BCF" w:rsidRPr="00C43471" w:rsidRDefault="00FD3BCF" w:rsidP="00FD3BCF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3C69E1A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5AC007F" w14:textId="77777777" w:rsidR="00FD3BCF" w:rsidRPr="00C43471" w:rsidRDefault="00FD3BCF" w:rsidP="00FD3BCF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9BD2B0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EEE9FE0" w14:textId="77777777" w:rsidR="00FD3BCF" w:rsidRPr="00C43471" w:rsidRDefault="00FD3BCF" w:rsidP="00FD3BCF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3782A9F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407CBDC" w14:textId="77777777" w:rsidR="00FD3BCF" w:rsidRPr="00C43471" w:rsidRDefault="00FD3BCF" w:rsidP="00FD3BCF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FD3BCF" w:rsidRPr="00C43471" w14:paraId="0B16E713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58A710F1" w14:textId="3611ACD2" w:rsidR="00FD3BCF" w:rsidRPr="00C43471" w:rsidRDefault="00FD3BCF" w:rsidP="00FD3BC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41C8E4" w14:textId="71AB32AD" w:rsidR="00FD3BCF" w:rsidRPr="00C43471" w:rsidRDefault="00FD3BCF" w:rsidP="00FD3BC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14BD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C4966A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CB3433" w14:textId="5DF6BFAA" w:rsidR="00FD3BCF" w:rsidRPr="00C43471" w:rsidRDefault="00FD3BCF" w:rsidP="00FD3BC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9E849D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5226B8" w14:textId="1BE8C07F" w:rsidR="00FD3BCF" w:rsidRPr="00C43471" w:rsidRDefault="00FD3BCF" w:rsidP="00FD3BC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603B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vAlign w:val="bottom"/>
          </w:tcPr>
          <w:p w14:paraId="66A436B6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4D3C41A" w14:textId="5224374E" w:rsidR="00FD3BCF" w:rsidRPr="00C43471" w:rsidRDefault="00FD3BCF" w:rsidP="00FD3BCF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FD3BCF" w:rsidRPr="00C43471" w14:paraId="0FB645D5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08AB7E46" w14:textId="2CBA249F" w:rsidR="00FD3BCF" w:rsidRPr="00C43471" w:rsidRDefault="00FD3BCF" w:rsidP="00FD3BC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6180A03" w14:textId="462B011F" w:rsidR="00FD3BCF" w:rsidRPr="00C43471" w:rsidRDefault="00FD3BCF" w:rsidP="00FD3BC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14BD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44F2F9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72A2B27" w14:textId="1ECFB2D6" w:rsidR="00FD3BCF" w:rsidRPr="00C43471" w:rsidRDefault="00FD3BCF" w:rsidP="00FD3BC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631D6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972C133" w14:textId="78C2ABCA" w:rsidR="00FD3BCF" w:rsidRPr="00C43471" w:rsidRDefault="00FD3BCF" w:rsidP="00FD3BC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603B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vAlign w:val="bottom"/>
          </w:tcPr>
          <w:p w14:paraId="626A8EED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2CFA0C4A" w14:textId="5CBD32EC" w:rsidR="00FD3BCF" w:rsidRPr="00C43471" w:rsidRDefault="00FD3BCF" w:rsidP="00FD3BCF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FD3BCF" w:rsidRPr="00C43471" w14:paraId="3C652745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5EA1B2C6" w14:textId="77777777" w:rsidR="00FD3BCF" w:rsidRPr="00C43471" w:rsidRDefault="00FD3BCF" w:rsidP="00FD3BC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C54512F" w14:textId="06CBEB8E" w:rsidR="00FD3BCF" w:rsidRPr="00C43471" w:rsidRDefault="00FD3BCF" w:rsidP="00FD3BC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14BD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BB708F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6D9FAC9" w14:textId="79691718" w:rsidR="00FD3BCF" w:rsidRPr="00C43471" w:rsidRDefault="00FD3BCF" w:rsidP="00FD3BC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76CCE1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F9EC81A" w14:textId="06A002A3" w:rsidR="00FD3BCF" w:rsidRPr="00C43471" w:rsidRDefault="00FD3BCF" w:rsidP="00FD3BC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603B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81" w:type="dxa"/>
            <w:vAlign w:val="bottom"/>
          </w:tcPr>
          <w:p w14:paraId="696F6AA7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725B875E" w14:textId="71E22394" w:rsidR="00FD3BCF" w:rsidRPr="00C43471" w:rsidRDefault="00FD3BCF" w:rsidP="00FD3BCF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</w:tr>
      <w:tr w:rsidR="00FD3BCF" w:rsidRPr="00C43471" w14:paraId="66CBACDE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0FA0614E" w14:textId="77777777" w:rsidR="00FD3BCF" w:rsidRPr="00C43471" w:rsidRDefault="00FD3BCF" w:rsidP="00FD3BC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6C19BA5" w14:textId="77777777" w:rsidR="00FD3BCF" w:rsidRPr="00C43471" w:rsidRDefault="00FD3BCF" w:rsidP="00FD3BC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C7CC629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9CAD5BA" w14:textId="77777777" w:rsidR="00FD3BCF" w:rsidRPr="00C43471" w:rsidRDefault="00FD3BCF" w:rsidP="00FD3BCF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7641AB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4C23C20" w14:textId="77777777" w:rsidR="00FD3BCF" w:rsidRPr="00C43471" w:rsidRDefault="00FD3BCF" w:rsidP="00FD3BCF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A896CF8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5263BA9" w14:textId="77777777" w:rsidR="00FD3BCF" w:rsidRPr="00C43471" w:rsidRDefault="00FD3BCF" w:rsidP="00FD3BCF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FD3BCF" w:rsidRPr="00C43471" w14:paraId="1C7C8F97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2EB39EC2" w14:textId="77777777" w:rsidR="00FD3BCF" w:rsidRPr="00C43471" w:rsidRDefault="00FD3BCF" w:rsidP="00FD3BC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BDE57B6" w14:textId="77777777" w:rsidR="00FD3BCF" w:rsidRPr="00E7378D" w:rsidRDefault="00FD3BCF" w:rsidP="00FD3BC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D7B5C9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D65C399" w14:textId="77777777" w:rsidR="00FD3BCF" w:rsidRPr="00C43471" w:rsidRDefault="00FD3BCF" w:rsidP="00FD3BCF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0DADC8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BD0AC65" w14:textId="77777777" w:rsidR="00FD3BCF" w:rsidRPr="00C43471" w:rsidRDefault="00FD3BCF" w:rsidP="00FD3BCF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F727741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1555ED48" w14:textId="77777777" w:rsidR="00FD3BCF" w:rsidRPr="00C43471" w:rsidRDefault="00FD3BCF" w:rsidP="00FD3BCF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FD3BCF" w:rsidRPr="00C43471" w14:paraId="6539BD3E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719D62AD" w14:textId="77777777" w:rsidR="00FD3BCF" w:rsidRPr="00C43471" w:rsidRDefault="00FD3BCF" w:rsidP="00FD3BC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DDF8A59" w14:textId="26D4C98E" w:rsidR="00FD3BCF" w:rsidRPr="00E7378D" w:rsidRDefault="00FD3BCF" w:rsidP="00FD3BC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7677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CB49C7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8DA4223" w14:textId="76881609" w:rsidR="00FD3BCF" w:rsidRPr="00C43471" w:rsidRDefault="00FD3BCF" w:rsidP="00FD3BC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2839AB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A391FC0" w14:textId="06FDF20F" w:rsidR="00FD3BCF" w:rsidRPr="00C43471" w:rsidRDefault="00FD3BCF" w:rsidP="00FD3BC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603B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81" w:type="dxa"/>
            <w:vAlign w:val="bottom"/>
          </w:tcPr>
          <w:p w14:paraId="5C83DF4A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A1A1238" w14:textId="28E6C878" w:rsidR="00FD3BCF" w:rsidRPr="00C43471" w:rsidRDefault="00FD3BCF" w:rsidP="00FD3BCF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</w:tr>
      <w:tr w:rsidR="00FD3BCF" w:rsidRPr="00C43471" w14:paraId="26301E5F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731DD7A0" w14:textId="77777777" w:rsidR="00FD3BCF" w:rsidRPr="00C43471" w:rsidRDefault="00FD3BCF" w:rsidP="00FD3BC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AE608BD" w14:textId="7A49CA89" w:rsidR="00FD3BCF" w:rsidRPr="00E7378D" w:rsidRDefault="00FD3BCF" w:rsidP="00FD3BC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16,228,485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EA1EFD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1B3B211" w14:textId="001357C7" w:rsidR="00FD3BCF" w:rsidRPr="00C43471" w:rsidRDefault="00FD3BCF" w:rsidP="00FD3BC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15,240,810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30E12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6FF7E7D" w14:textId="3AB78E9D" w:rsidR="00FD3BCF" w:rsidRPr="00C43471" w:rsidRDefault="00FD3BCF" w:rsidP="00FD3BC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603B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15,245,085</w:t>
            </w:r>
          </w:p>
        </w:tc>
        <w:tc>
          <w:tcPr>
            <w:tcW w:w="181" w:type="dxa"/>
            <w:vAlign w:val="bottom"/>
          </w:tcPr>
          <w:p w14:paraId="52A452DB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50B8669" w14:textId="3CF29DB7" w:rsidR="00FD3BCF" w:rsidRPr="00C43471" w:rsidRDefault="00FD3BCF" w:rsidP="00FD3BCF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14,406,291</w:t>
            </w:r>
          </w:p>
        </w:tc>
      </w:tr>
      <w:tr w:rsidR="00FD3BCF" w:rsidRPr="00C43471" w14:paraId="2FDE3011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1F09ED25" w14:textId="7E987CBF" w:rsidR="00FD3BCF" w:rsidRPr="00C43471" w:rsidRDefault="00FD3BCF" w:rsidP="00FD3BC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B549E" w14:textId="222DE64D" w:rsidR="00FD3BCF" w:rsidRPr="00E7378D" w:rsidRDefault="00FD3BCF" w:rsidP="00FD3BC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347,826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4A29BC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FE032" w14:textId="0B17FC79" w:rsidR="00FD3BCF" w:rsidRPr="00C43471" w:rsidRDefault="00FD3BCF" w:rsidP="00FD3BC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519,774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B8C244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19E51" w14:textId="22A7157C" w:rsidR="00FD3BCF" w:rsidRPr="00C43471" w:rsidRDefault="00FD3BCF" w:rsidP="00FD3BCF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A236DAF" w14:textId="77777777" w:rsidR="00FD3BCF" w:rsidRPr="00C43471" w:rsidRDefault="00FD3BCF" w:rsidP="00FD3BCF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C338767" w14:textId="0F792379" w:rsidR="00FD3BCF" w:rsidRPr="00C43471" w:rsidRDefault="00FD3BCF" w:rsidP="00FD3BCF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FD3BCF" w:rsidRPr="00C43471" w14:paraId="4896A8DC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79E6D81C" w14:textId="77777777" w:rsidR="00FD3BCF" w:rsidRPr="00C43471" w:rsidRDefault="00FD3BCF" w:rsidP="00FD3BCF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DA581" w14:textId="341C98E0" w:rsidR="00FD3BCF" w:rsidRPr="00E7378D" w:rsidRDefault="00FD3BCF" w:rsidP="00FD3BC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767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18,370,241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C31F1A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D0F1A" w14:textId="786E7659" w:rsidR="00FD3BCF" w:rsidRPr="00C43471" w:rsidRDefault="00FD3BCF" w:rsidP="00FD3BC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17,554,514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90614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AF87F" w14:textId="1AE7EF4D" w:rsidR="00FD3BCF" w:rsidRPr="00C43471" w:rsidRDefault="00FD3BCF" w:rsidP="00FD3BC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1603BE">
              <w:rPr>
                <w:rFonts w:asciiTheme="minorBidi" w:hAnsiTheme="minorBidi" w:cstheme="minorBidi"/>
                <w:sz w:val="28"/>
                <w:szCs w:val="28"/>
              </w:rPr>
              <w:t>17,039,015</w:t>
            </w:r>
          </w:p>
        </w:tc>
        <w:tc>
          <w:tcPr>
            <w:tcW w:w="181" w:type="dxa"/>
            <w:vAlign w:val="bottom"/>
          </w:tcPr>
          <w:p w14:paraId="04DBED2B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426339C" w14:textId="3A107970" w:rsidR="00FD3BCF" w:rsidRPr="00C43471" w:rsidRDefault="00FD3BCF" w:rsidP="00FD3BCF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16,200,221</w:t>
            </w:r>
          </w:p>
        </w:tc>
      </w:tr>
      <w:tr w:rsidR="00FD3BCF" w:rsidRPr="00C43471" w14:paraId="384C5FEA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56D8DACF" w14:textId="77777777" w:rsidR="00FD3BCF" w:rsidRPr="00C43471" w:rsidRDefault="00FD3BCF" w:rsidP="00FD3BC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F1DB3" w14:textId="7CD933B2" w:rsidR="00FD3BCF" w:rsidRPr="00C43471" w:rsidRDefault="00FD3BCF" w:rsidP="00FD3BC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7677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528,220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334872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F373F" w14:textId="7EFC63CB" w:rsidR="00FD3BCF" w:rsidRPr="00C43471" w:rsidRDefault="00FD3BCF" w:rsidP="00FD3BC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501,068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A75337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2AF6" w14:textId="7EEFEF10" w:rsidR="00FD3BCF" w:rsidRPr="00C43471" w:rsidRDefault="00FD3BCF" w:rsidP="00FD3BCF">
            <w:pPr>
              <w:pStyle w:val="acctmergecolhdg"/>
              <w:tabs>
                <w:tab w:val="decimal" w:pos="751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5ED123B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2E14CCF" w14:textId="613AD2F7" w:rsidR="00FD3BCF" w:rsidRPr="00C43471" w:rsidRDefault="00FD3BCF" w:rsidP="00FD3BCF">
            <w:pPr>
              <w:pStyle w:val="acctmergecolhdg"/>
              <w:tabs>
                <w:tab w:val="decimal" w:pos="816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FD3BCF" w:rsidRPr="00C43471" w14:paraId="18E99E5A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65086F1E" w14:textId="77777777" w:rsidR="00FD3BCF" w:rsidRPr="00C43471" w:rsidRDefault="00FD3BCF" w:rsidP="00FD3BCF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BCD4F" w14:textId="7210DB11" w:rsidR="00FD3BCF" w:rsidRPr="00C43471" w:rsidRDefault="00FD3BCF" w:rsidP="00FD3BC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87677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18,898,461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200964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53C49" w14:textId="51E8F84C" w:rsidR="00FD3BCF" w:rsidRPr="00D76985" w:rsidRDefault="00FD3BCF" w:rsidP="00FD3BC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18,055,582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B69921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D744F" w14:textId="24B9E99E" w:rsidR="00FD3BCF" w:rsidRPr="00C43471" w:rsidRDefault="00FD3BCF" w:rsidP="00FD3BC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  <w:r w:rsidRPr="001603BE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17,039,015</w:t>
            </w:r>
          </w:p>
        </w:tc>
        <w:tc>
          <w:tcPr>
            <w:tcW w:w="181" w:type="dxa"/>
            <w:vAlign w:val="bottom"/>
          </w:tcPr>
          <w:p w14:paraId="0D03D524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482C5" w14:textId="57326798" w:rsidR="00FD3BCF" w:rsidRPr="00BB62F2" w:rsidRDefault="00FD3BCF" w:rsidP="00FD3BCF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16,200,221</w:t>
            </w:r>
          </w:p>
        </w:tc>
      </w:tr>
      <w:tr w:rsidR="00FD3BCF" w:rsidRPr="00C43471" w14:paraId="1E078B35" w14:textId="77777777" w:rsidTr="00FF03D4">
        <w:trPr>
          <w:cantSplit/>
          <w:tblHeader/>
        </w:trPr>
        <w:tc>
          <w:tcPr>
            <w:tcW w:w="3634" w:type="dxa"/>
            <w:shd w:val="clear" w:color="auto" w:fill="auto"/>
            <w:vAlign w:val="bottom"/>
          </w:tcPr>
          <w:p w14:paraId="556CB3EB" w14:textId="77777777" w:rsidR="00FD3BCF" w:rsidRPr="00C43471" w:rsidRDefault="00FD3BCF" w:rsidP="00FD3BCF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F1450" w14:textId="5A93BCCE" w:rsidR="00FD3BCF" w:rsidRPr="00C43471" w:rsidRDefault="00FD3BCF" w:rsidP="00FD3BCF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D507A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27,628,503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B2803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3AEAF5" w14:textId="640282AE" w:rsidR="00FD3BCF" w:rsidRPr="00C43471" w:rsidRDefault="00FD3BCF" w:rsidP="00FD3BCF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28,591,212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49A2F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ABED78" w14:textId="0EF8024B" w:rsidR="00FD3BCF" w:rsidRPr="00C43471" w:rsidRDefault="00FD3BCF" w:rsidP="00FD3BCF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603B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25,432,096</w:t>
            </w:r>
          </w:p>
        </w:tc>
        <w:tc>
          <w:tcPr>
            <w:tcW w:w="181" w:type="dxa"/>
            <w:vAlign w:val="bottom"/>
          </w:tcPr>
          <w:p w14:paraId="1FC1D9C1" w14:textId="77777777" w:rsidR="00FD3BCF" w:rsidRPr="00C43471" w:rsidRDefault="00FD3BCF" w:rsidP="00FD3BCF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8DB0" w14:textId="4A13A420" w:rsidR="00FD3BCF" w:rsidRPr="00C43471" w:rsidRDefault="00FD3BCF" w:rsidP="00FD3BCF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25,809,221</w:t>
            </w:r>
          </w:p>
        </w:tc>
      </w:tr>
    </w:tbl>
    <w:p w14:paraId="566327FE" w14:textId="77777777" w:rsidR="006F7945" w:rsidRDefault="006F7945">
      <w:r>
        <w:br w:type="page"/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1269"/>
        <w:gridCol w:w="236"/>
        <w:gridCol w:w="1209"/>
        <w:gridCol w:w="236"/>
        <w:gridCol w:w="1159"/>
        <w:gridCol w:w="243"/>
        <w:gridCol w:w="1099"/>
      </w:tblGrid>
      <w:tr w:rsidR="00CA6849" w:rsidRPr="00C43471" w14:paraId="78CABECB" w14:textId="77777777" w:rsidTr="00FF03D4">
        <w:trPr>
          <w:trHeight w:val="385"/>
          <w:tblHeader/>
        </w:trPr>
        <w:tc>
          <w:tcPr>
            <w:tcW w:w="3597" w:type="dxa"/>
            <w:shd w:val="clear" w:color="auto" w:fill="auto"/>
          </w:tcPr>
          <w:p w14:paraId="4C23438E" w14:textId="0B0192A3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3"/>
            <w:shd w:val="clear" w:color="auto" w:fill="auto"/>
          </w:tcPr>
          <w:p w14:paraId="7FE372F4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shd w:val="clear" w:color="auto" w:fill="auto"/>
          </w:tcPr>
          <w:p w14:paraId="53BDE8B6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  <w:shd w:val="clear" w:color="auto" w:fill="auto"/>
          </w:tcPr>
          <w:p w14:paraId="37956183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6849" w:rsidRPr="00C43471" w14:paraId="6E41AB08" w14:textId="77777777" w:rsidTr="00FF03D4">
        <w:trPr>
          <w:trHeight w:val="385"/>
          <w:tblHeader/>
        </w:trPr>
        <w:tc>
          <w:tcPr>
            <w:tcW w:w="3597" w:type="dxa"/>
            <w:shd w:val="clear" w:color="auto" w:fill="auto"/>
          </w:tcPr>
          <w:p w14:paraId="5FCB32F0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shd w:val="clear" w:color="auto" w:fill="auto"/>
          </w:tcPr>
          <w:p w14:paraId="39A79D13" w14:textId="2B19932F" w:rsidR="00CA6849" w:rsidRPr="00D47B7A" w:rsidRDefault="00CA6849" w:rsidP="00CA6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1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มีนาคม</w:t>
            </w:r>
          </w:p>
        </w:tc>
      </w:tr>
      <w:tr w:rsidR="00CA6849" w:rsidRPr="00C43471" w14:paraId="01F97902" w14:textId="77777777" w:rsidTr="00FF03D4">
        <w:trPr>
          <w:trHeight w:val="385"/>
          <w:tblHeader/>
        </w:trPr>
        <w:tc>
          <w:tcPr>
            <w:tcW w:w="3597" w:type="dxa"/>
            <w:shd w:val="clear" w:color="auto" w:fill="auto"/>
          </w:tcPr>
          <w:p w14:paraId="0B230F7D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  <w:shd w:val="clear" w:color="auto" w:fill="auto"/>
          </w:tcPr>
          <w:p w14:paraId="5B15EDCC" w14:textId="32D2D348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3509E92" w14:textId="77777777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6E043B7" w14:textId="6C198F09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492CD47" w14:textId="77777777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5ED9D1C4" w14:textId="7D49F111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65513626" w14:textId="77777777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79749DC" w14:textId="02DAD78B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CA6849" w:rsidRPr="00C43471" w14:paraId="35C88914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</w:tcPr>
          <w:p w14:paraId="5AA3ED69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shd w:val="clear" w:color="auto" w:fill="auto"/>
            <w:hideMark/>
          </w:tcPr>
          <w:p w14:paraId="5DD7AB03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CA6849" w:rsidRPr="00C43471" w14:paraId="01C80CD3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693F88D3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570E835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892621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388708C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5252F3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544EE93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0813D04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90EA476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6849" w:rsidRPr="00C43471" w14:paraId="5643EBAF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72A0B8D7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AE0072C" w14:textId="48EDB23D" w:rsidR="00CA6849" w:rsidRPr="00694003" w:rsidRDefault="00D507A0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D507A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6,307,909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7FDF27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7A0AF8A" w14:textId="1864D867" w:rsidR="00CA6849" w:rsidRPr="00D76985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5,378,989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B08D7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D0EF36E" w14:textId="32CD7592" w:rsidR="00CA6849" w:rsidRPr="0088224B" w:rsidRDefault="00F83881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6,306,414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9D75D6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0BE7964" w14:textId="4A0D77B6" w:rsidR="00CA6849" w:rsidRPr="00CD74B3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D74B3">
              <w:rPr>
                <w:rFonts w:asciiTheme="minorBidi" w:hAnsiTheme="minorBidi" w:cstheme="minorBidi"/>
                <w:b w:val="0"/>
                <w:sz w:val="28"/>
                <w:szCs w:val="28"/>
              </w:rPr>
              <w:t>5,328,694</w:t>
            </w:r>
          </w:p>
        </w:tc>
      </w:tr>
      <w:tr w:rsidR="00CA6849" w:rsidRPr="00C43471" w14:paraId="6DF7B712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06B58A3F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D85350D" w14:textId="61DBBBC8" w:rsidR="00CA6849" w:rsidRPr="004D60BB" w:rsidRDefault="00D507A0" w:rsidP="003404E7">
            <w:pPr>
              <w:pStyle w:val="acctmergecolhdg"/>
              <w:tabs>
                <w:tab w:val="decimal" w:pos="79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4D6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512D54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744E83A" w14:textId="666EF9F6" w:rsidR="00CA6849" w:rsidRPr="00D76985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478,975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8DC486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EB91F25" w14:textId="5C864C17" w:rsidR="00CA6849" w:rsidRPr="004D60BB" w:rsidRDefault="001355CF" w:rsidP="0089603D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D6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ECBFCE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B873B38" w14:textId="4BB53BB6" w:rsidR="00CA6849" w:rsidRPr="00CD74B3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D74B3">
              <w:rPr>
                <w:rFonts w:asciiTheme="minorBidi" w:hAnsiTheme="minorBidi" w:cstheme="minorBidi"/>
                <w:b w:val="0"/>
                <w:sz w:val="28"/>
                <w:szCs w:val="28"/>
              </w:rPr>
              <w:t>478,975</w:t>
            </w:r>
          </w:p>
        </w:tc>
      </w:tr>
      <w:tr w:rsidR="003404E7" w:rsidRPr="00C43471" w14:paraId="53951447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6D9F45A5" w14:textId="68D65F65" w:rsidR="003404E7" w:rsidRDefault="003404E7" w:rsidP="0034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23FB2F2" w14:textId="03168EF8" w:rsidR="003404E7" w:rsidRPr="00694003" w:rsidRDefault="003404E7" w:rsidP="003404E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</w:pPr>
            <w:r w:rsidRPr="0009729C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36</w:t>
            </w:r>
            <w:r w:rsidRPr="0009729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09729C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C0A5E3" w14:textId="77777777" w:rsidR="003404E7" w:rsidRPr="00617C67" w:rsidRDefault="003404E7" w:rsidP="0034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9A8C33D" w14:textId="13777B71" w:rsidR="003404E7" w:rsidRPr="004D60BB" w:rsidRDefault="003404E7" w:rsidP="003404E7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49,461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56E9D5" w14:textId="77777777" w:rsidR="003404E7" w:rsidRPr="001355CF" w:rsidRDefault="003404E7" w:rsidP="0034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3554EB8" w14:textId="69C74C22" w:rsidR="003404E7" w:rsidRPr="004D60BB" w:rsidRDefault="003404E7" w:rsidP="003404E7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42,103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B9C77B" w14:textId="77777777" w:rsidR="003404E7" w:rsidRPr="001355CF" w:rsidRDefault="003404E7" w:rsidP="0034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4267CF9" w14:textId="1DC09A08" w:rsidR="003404E7" w:rsidRPr="003404E7" w:rsidRDefault="003404E7" w:rsidP="003404E7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D74B3">
              <w:rPr>
                <w:rFonts w:asciiTheme="minorBidi" w:hAnsiTheme="minorBidi" w:cstheme="minorBidi"/>
                <w:b w:val="0"/>
                <w:sz w:val="28"/>
                <w:szCs w:val="28"/>
              </w:rPr>
              <w:t>43,557</w:t>
            </w:r>
          </w:p>
        </w:tc>
      </w:tr>
      <w:tr w:rsidR="003404E7" w:rsidRPr="00C43471" w14:paraId="1E868110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64B8A085" w14:textId="01C6E2DF" w:rsidR="003404E7" w:rsidRPr="00C43471" w:rsidRDefault="003404E7" w:rsidP="0034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EEFA" w14:textId="2BEB5E5C" w:rsidR="003404E7" w:rsidRPr="004D60BB" w:rsidRDefault="003404E7" w:rsidP="003404E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89</w:t>
            </w:r>
            <w:r w:rsidRPr="00694003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920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C6AC70" w14:textId="77777777" w:rsidR="003404E7" w:rsidRPr="00C43471" w:rsidRDefault="003404E7" w:rsidP="0034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20055" w14:textId="4A2BC0E2" w:rsidR="003404E7" w:rsidRPr="00D76985" w:rsidRDefault="003404E7" w:rsidP="003404E7">
            <w:pPr>
              <w:pStyle w:val="acctmergecolhdg"/>
              <w:tabs>
                <w:tab w:val="decimal" w:pos="81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4D6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386D6" w14:textId="77777777" w:rsidR="003404E7" w:rsidRPr="00C43471" w:rsidRDefault="003404E7" w:rsidP="0034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87DEF" w14:textId="32C0B1FC" w:rsidR="003404E7" w:rsidRPr="004D60BB" w:rsidRDefault="003404E7" w:rsidP="003404E7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D6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440A85" w14:textId="77777777" w:rsidR="003404E7" w:rsidRPr="00C43471" w:rsidRDefault="003404E7" w:rsidP="00340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49936" w14:textId="27830F25" w:rsidR="003404E7" w:rsidRPr="00CD74B3" w:rsidRDefault="003404E7" w:rsidP="003404E7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1355CF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A6849" w:rsidRPr="00C43471" w14:paraId="0B98F194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2912117D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5B79C" w14:textId="649F12E5" w:rsidR="00CA6849" w:rsidRPr="00AC633E" w:rsidRDefault="00603F8A" w:rsidP="00AC633E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C633E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6</w:t>
            </w:r>
            <w:r w:rsidRPr="00AC633E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AC633E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434</w:t>
            </w:r>
            <w:r w:rsidRPr="00AC633E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AC633E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699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1B549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494A6" w14:textId="5FB683F4" w:rsidR="00CA6849" w:rsidRPr="00141D7C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5,907,</w:t>
            </w: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78A0F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82E8C" w14:textId="2636E2CA" w:rsidR="00CA6849" w:rsidRPr="004D60BB" w:rsidRDefault="00633CA8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33CA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6,348,517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8EAD8A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46A90" w14:textId="60BF1201" w:rsidR="00CA6849" w:rsidRPr="00C43471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5,851,226</w:t>
            </w:r>
          </w:p>
        </w:tc>
      </w:tr>
      <w:tr w:rsidR="00CA6849" w:rsidRPr="00C43471" w14:paraId="34BC917F" w14:textId="77777777" w:rsidTr="00FF03D4">
        <w:trPr>
          <w:trHeight w:val="218"/>
          <w:tblHeader/>
        </w:trPr>
        <w:tc>
          <w:tcPr>
            <w:tcW w:w="3597" w:type="dxa"/>
            <w:shd w:val="clear" w:color="auto" w:fill="auto"/>
            <w:vAlign w:val="bottom"/>
          </w:tcPr>
          <w:p w14:paraId="17F1E533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5F29B83" w14:textId="77777777" w:rsidR="00CA6849" w:rsidRPr="004D60BB" w:rsidRDefault="00CA6849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44BD18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31706A7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6712B5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E455BA8" w14:textId="77777777" w:rsidR="00CA6849" w:rsidRPr="004D60BB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5DA14D3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A5D9F7F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A6849" w:rsidRPr="00C43471" w14:paraId="0131A725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41267E1E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CC11B96" w14:textId="17ABC18E" w:rsidR="00CA6849" w:rsidRPr="004D60BB" w:rsidRDefault="0009729C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4</w:t>
            </w:r>
            <w:r w:rsidRPr="00E9150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764</w:t>
            </w:r>
            <w:r w:rsidRPr="00E9150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072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4C4FC4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59CD8DC" w14:textId="782B0B4E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4,376,429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854C6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5191C81" w14:textId="08041BC2" w:rsidR="00CA6849" w:rsidRPr="004D60BB" w:rsidRDefault="00F83881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4,951,546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673BE8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6721238" w14:textId="544D19D5" w:rsidR="00CA6849" w:rsidRPr="00CD74B3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D74B3">
              <w:rPr>
                <w:rFonts w:asciiTheme="minorBidi" w:hAnsiTheme="minorBidi" w:cstheme="minorBidi"/>
                <w:b w:val="0"/>
                <w:sz w:val="28"/>
                <w:szCs w:val="28"/>
              </w:rPr>
              <w:t>4,519,362</w:t>
            </w:r>
          </w:p>
        </w:tc>
      </w:tr>
      <w:tr w:rsidR="00CA6849" w:rsidRPr="00C43471" w14:paraId="5051959A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68E5DDC7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57A02FE" w14:textId="0F678987" w:rsidR="00CA6849" w:rsidRPr="004D60BB" w:rsidRDefault="001355CF" w:rsidP="003404E7">
            <w:pPr>
              <w:pStyle w:val="acctmergecolhdg"/>
              <w:tabs>
                <w:tab w:val="decimal" w:pos="7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4D6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D1BE90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D88708E" w14:textId="6FCB796B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380,100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2D40C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29DAFBF" w14:textId="1213A74F" w:rsidR="00CA6849" w:rsidRPr="004D60BB" w:rsidRDefault="001355CF" w:rsidP="0089603D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D6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6BEEA2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5AE71D3" w14:textId="65578833" w:rsidR="00CA6849" w:rsidRPr="00CD74B3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D74B3">
              <w:rPr>
                <w:rFonts w:asciiTheme="minorBidi" w:hAnsiTheme="minorBidi" w:cstheme="minorBidi"/>
                <w:b w:val="0"/>
                <w:sz w:val="28"/>
                <w:szCs w:val="28"/>
              </w:rPr>
              <w:t>380,100</w:t>
            </w:r>
          </w:p>
        </w:tc>
      </w:tr>
      <w:tr w:rsidR="00CA6849" w:rsidRPr="00C43471" w14:paraId="53B20D69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64E508A3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189514C" w14:textId="3E6A2EE6" w:rsidR="00CA6849" w:rsidRPr="004D60BB" w:rsidRDefault="0009729C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355C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293</w:t>
            </w:r>
            <w:r w:rsidRPr="001355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1355C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693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0A2A8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F6CDCE6" w14:textId="055486C4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493,723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63438A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122D2C2" w14:textId="0D3FB37F" w:rsidR="00CA6849" w:rsidRPr="004D60BB" w:rsidRDefault="00F83881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295,970</w:t>
            </w:r>
          </w:p>
        </w:tc>
        <w:tc>
          <w:tcPr>
            <w:tcW w:w="243" w:type="dxa"/>
            <w:vAlign w:val="bottom"/>
          </w:tcPr>
          <w:p w14:paraId="0FFC3D36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AC50733" w14:textId="289E5094" w:rsidR="00CA6849" w:rsidRPr="00CD74B3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D74B3">
              <w:rPr>
                <w:rFonts w:asciiTheme="minorBidi" w:hAnsiTheme="minorBidi" w:cstheme="minorBidi"/>
                <w:b w:val="0"/>
                <w:sz w:val="28"/>
                <w:szCs w:val="28"/>
              </w:rPr>
              <w:t>493,723</w:t>
            </w:r>
          </w:p>
        </w:tc>
      </w:tr>
      <w:tr w:rsidR="00CA6849" w:rsidRPr="00C43471" w14:paraId="28989967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70B965D6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384A3C7" w14:textId="34E59A95" w:rsidR="00CA6849" w:rsidRPr="004D60BB" w:rsidRDefault="0009729C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1355C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279</w:t>
            </w:r>
            <w:r w:rsidRPr="001355C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1355C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8BC575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723143D" w14:textId="4866A4E2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254,836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CC2FDF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F552AF8" w14:textId="55D56721" w:rsidR="00CA6849" w:rsidRPr="004D60BB" w:rsidRDefault="00F83881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212,671</w:t>
            </w:r>
          </w:p>
        </w:tc>
        <w:tc>
          <w:tcPr>
            <w:tcW w:w="243" w:type="dxa"/>
            <w:vAlign w:val="bottom"/>
          </w:tcPr>
          <w:p w14:paraId="415E4555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896B488" w14:textId="19CF65D6" w:rsidR="00CA6849" w:rsidRPr="00CD74B3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D74B3">
              <w:rPr>
                <w:rFonts w:asciiTheme="minorBidi" w:hAnsiTheme="minorBidi" w:cstheme="minorBidi"/>
                <w:b w:val="0"/>
                <w:sz w:val="28"/>
                <w:szCs w:val="28"/>
              </w:rPr>
              <w:t>193,512</w:t>
            </w:r>
          </w:p>
        </w:tc>
      </w:tr>
      <w:tr w:rsidR="00CA6849" w:rsidRPr="00C43471" w14:paraId="454F0DE9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0141CFA6" w14:textId="05882CF2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D4DE" w14:textId="17063C12" w:rsidR="00CA6849" w:rsidRPr="004D60BB" w:rsidRDefault="001355CF" w:rsidP="003404E7">
            <w:pPr>
              <w:pStyle w:val="acctmergecolhdg"/>
              <w:tabs>
                <w:tab w:val="decimal" w:pos="7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4D60B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3E2005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F16D1" w14:textId="65ECEEFF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61,937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FB0FD7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B829E" w14:textId="7363AC6B" w:rsidR="00CA6849" w:rsidRPr="004D60BB" w:rsidRDefault="00F83881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45,702</w:t>
            </w:r>
          </w:p>
        </w:tc>
        <w:tc>
          <w:tcPr>
            <w:tcW w:w="243" w:type="dxa"/>
            <w:vAlign w:val="bottom"/>
          </w:tcPr>
          <w:p w14:paraId="17EEED99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DC659" w14:textId="5D1D8715" w:rsidR="00CA6849" w:rsidRPr="00CD74B3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D74B3">
              <w:rPr>
                <w:rFonts w:asciiTheme="minorBidi" w:hAnsiTheme="minorBidi" w:cstheme="minorBidi"/>
                <w:b w:val="0"/>
                <w:sz w:val="28"/>
                <w:szCs w:val="28"/>
              </w:rPr>
              <w:t>32,262</w:t>
            </w:r>
          </w:p>
        </w:tc>
      </w:tr>
      <w:tr w:rsidR="00CA6849" w:rsidRPr="00C43471" w14:paraId="533DDD25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04D58BB9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DF726" w14:textId="47D7A042" w:rsidR="00CA6849" w:rsidRPr="004D60BB" w:rsidRDefault="0009729C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91509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5</w:t>
            </w:r>
            <w:r w:rsidRPr="00E9150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1509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336</w:t>
            </w:r>
            <w:r w:rsidRPr="00E9150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1509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DF3676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9158C" w14:textId="196C1E18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5,567,025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C7D0A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5D907" w14:textId="4CCE2239" w:rsidR="00CA6849" w:rsidRPr="004D60BB" w:rsidRDefault="00F83881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8388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5,505,889</w:t>
            </w:r>
          </w:p>
        </w:tc>
        <w:tc>
          <w:tcPr>
            <w:tcW w:w="243" w:type="dxa"/>
            <w:vAlign w:val="bottom"/>
          </w:tcPr>
          <w:p w14:paraId="7573A6B3" w14:textId="77777777" w:rsidR="00CA6849" w:rsidRPr="00C43471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F13F7" w14:textId="730C9EF8" w:rsidR="00CA6849" w:rsidRPr="00C43471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538C2">
              <w:rPr>
                <w:rFonts w:asciiTheme="minorBidi" w:hAnsiTheme="minorBidi" w:cstheme="minorBidi"/>
                <w:sz w:val="28"/>
                <w:szCs w:val="28"/>
              </w:rPr>
              <w:t>5,618,959</w:t>
            </w:r>
          </w:p>
        </w:tc>
      </w:tr>
      <w:tr w:rsidR="00CA6849" w:rsidRPr="00C43471" w14:paraId="6F10F1A4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0759BC5F" w14:textId="4ED4C1F9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89C3984" w14:textId="03A16830" w:rsidR="00CA6849" w:rsidRPr="004D60BB" w:rsidRDefault="00A8702D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1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097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817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574EDA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C78C920" w14:textId="065FADAF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340,400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8B8DA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F685025" w14:textId="46695E3C" w:rsidR="00CA6849" w:rsidRPr="004D60BB" w:rsidRDefault="009A4632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463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842,628</w:t>
            </w:r>
          </w:p>
        </w:tc>
        <w:tc>
          <w:tcPr>
            <w:tcW w:w="243" w:type="dxa"/>
            <w:vAlign w:val="bottom"/>
          </w:tcPr>
          <w:p w14:paraId="0FD78A30" w14:textId="77777777" w:rsidR="00CA6849" w:rsidRPr="00C43471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ADD18E5" w14:textId="72F6A991" w:rsidR="00CA6849" w:rsidRPr="009A4632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A4632">
              <w:rPr>
                <w:rFonts w:asciiTheme="minorBidi" w:hAnsiTheme="minorBidi" w:cstheme="minorBidi"/>
                <w:sz w:val="28"/>
                <w:szCs w:val="28"/>
              </w:rPr>
              <w:t>232,267</w:t>
            </w:r>
          </w:p>
        </w:tc>
      </w:tr>
      <w:tr w:rsidR="00CA6849" w:rsidRPr="00C43471" w14:paraId="56131D5D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7813025B" w14:textId="0994559B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E5EEA" w14:textId="2E8F357D" w:rsidR="00CA6849" w:rsidRPr="00694003" w:rsidRDefault="0009729C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22</w:t>
            </w:r>
            <w:r w:rsidRPr="00E9150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581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9BE23E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336F2" w14:textId="7597B9A2" w:rsidR="00CA6849" w:rsidRPr="00426470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13,978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9FB444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339B7" w14:textId="55B41CB8" w:rsidR="00CA6849" w:rsidRPr="0088224B" w:rsidRDefault="009A4632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9A463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4,213</w:t>
            </w:r>
          </w:p>
        </w:tc>
        <w:tc>
          <w:tcPr>
            <w:tcW w:w="243" w:type="dxa"/>
            <w:vAlign w:val="bottom"/>
          </w:tcPr>
          <w:p w14:paraId="745A1757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5A18" w14:textId="0F851E5B" w:rsidR="00CA6849" w:rsidRPr="0086117B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D74B3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8,899</w:t>
            </w:r>
          </w:p>
        </w:tc>
      </w:tr>
      <w:tr w:rsidR="00CA6849" w:rsidRPr="00C43471" w14:paraId="752468DC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365A600A" w14:textId="1F6F1635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4231EA6" w14:textId="491E4880" w:rsidR="00CA6849" w:rsidRPr="00694003" w:rsidRDefault="00BA10D2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1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075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236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B96EE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EB9ED05" w14:textId="5EDEB693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326,422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C6BA60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BE8BB61" w14:textId="4EDC967E" w:rsidR="00CA6849" w:rsidRPr="0088224B" w:rsidRDefault="009A4632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9A463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838,415</w:t>
            </w:r>
          </w:p>
        </w:tc>
        <w:tc>
          <w:tcPr>
            <w:tcW w:w="243" w:type="dxa"/>
            <w:vAlign w:val="bottom"/>
          </w:tcPr>
          <w:p w14:paraId="5A697584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ACE3DC5" w14:textId="3377B895" w:rsidR="00CA6849" w:rsidRPr="00C43471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538C2">
              <w:rPr>
                <w:rFonts w:asciiTheme="minorBidi" w:hAnsiTheme="minorBidi" w:cstheme="minorBidi"/>
                <w:sz w:val="28"/>
                <w:szCs w:val="28"/>
              </w:rPr>
              <w:t>223,368</w:t>
            </w:r>
          </w:p>
        </w:tc>
      </w:tr>
      <w:tr w:rsidR="00CA6849" w:rsidRPr="00C43471" w14:paraId="3D9BB8B7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10D7A5E7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44AA3" w14:textId="4253F302" w:rsidR="00CA6849" w:rsidRPr="00694003" w:rsidRDefault="00E91509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39</w:t>
            </w:r>
            <w:r w:rsidRPr="00E9150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91509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02024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DBF25" w14:textId="5720A22B" w:rsidR="00CA6849" w:rsidRPr="00426470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2AE5E1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1B0E5" w14:textId="0F15026C" w:rsidR="00CA6849" w:rsidRPr="0088224B" w:rsidRDefault="009A4632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val="en-US" w:bidi="th-TH"/>
              </w:rPr>
            </w:pPr>
            <w:r w:rsidRPr="009A463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(379)</w:t>
            </w:r>
          </w:p>
        </w:tc>
        <w:tc>
          <w:tcPr>
            <w:tcW w:w="243" w:type="dxa"/>
            <w:vAlign w:val="bottom"/>
          </w:tcPr>
          <w:p w14:paraId="6FAC17F5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FF8E2" w14:textId="42D81FC5" w:rsidR="00CA6849" w:rsidRPr="00CD74B3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D74B3">
              <w:rPr>
                <w:rFonts w:asciiTheme="minorBidi" w:hAnsiTheme="minorBidi" w:cstheme="minorBidi"/>
                <w:b w:val="0"/>
                <w:sz w:val="28"/>
                <w:szCs w:val="28"/>
              </w:rPr>
              <w:t>(6,270)</w:t>
            </w:r>
          </w:p>
        </w:tc>
      </w:tr>
      <w:tr w:rsidR="00CA6849" w:rsidRPr="00C43471" w14:paraId="6E3C3157" w14:textId="77777777" w:rsidTr="00FF03D4">
        <w:trPr>
          <w:trHeight w:val="145"/>
          <w:tblHeader/>
        </w:trPr>
        <w:tc>
          <w:tcPr>
            <w:tcW w:w="3597" w:type="dxa"/>
            <w:shd w:val="clear" w:color="auto" w:fill="auto"/>
            <w:vAlign w:val="bottom"/>
          </w:tcPr>
          <w:p w14:paraId="1A0A0A51" w14:textId="5FFB4A65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A83FF" w14:textId="02A7D302" w:rsidR="00CA6849" w:rsidRPr="00694003" w:rsidRDefault="00B12A5B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1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035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641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E67472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0E3D11" w14:textId="2F1F7326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326,460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96E33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556C5" w14:textId="25C11FF0" w:rsidR="00CA6849" w:rsidRPr="0088224B" w:rsidRDefault="009A4632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bidi="th-TH"/>
              </w:rPr>
            </w:pPr>
            <w:r w:rsidRPr="009A463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838,794</w:t>
            </w:r>
          </w:p>
        </w:tc>
        <w:tc>
          <w:tcPr>
            <w:tcW w:w="243" w:type="dxa"/>
            <w:vAlign w:val="bottom"/>
          </w:tcPr>
          <w:p w14:paraId="17AE9EE8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12EDDE" w14:textId="6CE26BEF" w:rsidR="00CA6849" w:rsidRPr="00C43471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538C2">
              <w:rPr>
                <w:rFonts w:asciiTheme="minorBidi" w:hAnsiTheme="minorBidi" w:cstheme="minorBidi"/>
                <w:sz w:val="28"/>
                <w:szCs w:val="28"/>
              </w:rPr>
              <w:t>229,638</w:t>
            </w:r>
          </w:p>
        </w:tc>
      </w:tr>
      <w:tr w:rsidR="00CA6849" w:rsidRPr="00C43471" w14:paraId="79B057E8" w14:textId="77777777" w:rsidTr="00FF03D4">
        <w:trPr>
          <w:trHeight w:val="144"/>
          <w:tblHeader/>
        </w:trPr>
        <w:tc>
          <w:tcPr>
            <w:tcW w:w="3597" w:type="dxa"/>
            <w:shd w:val="clear" w:color="auto" w:fill="auto"/>
            <w:vAlign w:val="bottom"/>
          </w:tcPr>
          <w:p w14:paraId="143C9748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45B40" w14:textId="77777777" w:rsidR="00CA6849" w:rsidRPr="00694003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ADABFF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AC3852" w14:textId="77777777" w:rsidR="00CA6849" w:rsidRPr="00C43471" w:rsidRDefault="00CA6849" w:rsidP="00CA684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eastAsia="Arial Unicode MS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F95DBC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8DB4C4" w14:textId="77777777" w:rsidR="00CA6849" w:rsidRPr="0088224B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495C70E9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7A646CD6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CA6849" w:rsidRPr="00C43471" w14:paraId="097D0E5B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73FC40CC" w14:textId="17E611DF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F4EC9FF" w14:textId="77777777" w:rsidR="00CA6849" w:rsidRPr="00694003" w:rsidRDefault="00CA6849" w:rsidP="00CA684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A80716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524D3D2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DF10CF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8948FCC" w14:textId="77777777" w:rsidR="00CA6849" w:rsidRPr="0088224B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465D3A3C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018FECD3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A6849" w:rsidRPr="00C43471" w14:paraId="4E86D398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1D9C7947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6E54AF6" w14:textId="77777777" w:rsidR="00CA6849" w:rsidRPr="00694003" w:rsidRDefault="00CA6849" w:rsidP="00CA684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797700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FD722F6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652571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25A0D02" w14:textId="77777777" w:rsidR="00CA6849" w:rsidRPr="0088224B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13B1DEF8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29C39062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A6849" w:rsidRPr="00C43471" w14:paraId="3FBA0B83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25705FD0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8701F" w14:textId="0F88587C" w:rsidR="00CA6849" w:rsidRPr="00694003" w:rsidRDefault="00A22ADC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(192</w:t>
            </w:r>
            <w:r w:rsidRPr="00694003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762)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252FE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6AC2B" w14:textId="34A3C68E" w:rsidR="00CA6849" w:rsidRPr="00C43471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282,796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87DBEB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C883B" w14:textId="7CF2FD65" w:rsidR="00CA6849" w:rsidRPr="00D73501" w:rsidRDefault="009A4632" w:rsidP="00D73501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 w:rsidRPr="00D73501"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AD332AC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34BD868" w14:textId="36D9CB30" w:rsidR="00CA6849" w:rsidRPr="003404E7" w:rsidRDefault="00CA6849" w:rsidP="003404E7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3404E7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A6849" w:rsidRPr="00C43471" w14:paraId="09EA8862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4CE7D0F7" w14:textId="1498A568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4867B9" w14:textId="2BD47398" w:rsidR="00CA6849" w:rsidRPr="00694003" w:rsidRDefault="0016065B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F730F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842</w:t>
            </w:r>
            <w:r w:rsidRPr="00BF730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BF730F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879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015CD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111B0A" w14:textId="7F86B642" w:rsidR="00CA6849" w:rsidRPr="00072F85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609,256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46FFA3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C9E21C" w14:textId="11555F8D" w:rsidR="00CA6849" w:rsidRPr="009A4632" w:rsidRDefault="009A4632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  <w:r w:rsidRPr="009A4632">
              <w:rPr>
                <w:rFonts w:asciiTheme="minorBidi" w:hAnsiTheme="minorBidi" w:cstheme="minorBidi"/>
                <w:bCs/>
                <w:sz w:val="28"/>
                <w:szCs w:val="28"/>
              </w:rPr>
              <w:t>838,794</w:t>
            </w:r>
          </w:p>
        </w:tc>
        <w:tc>
          <w:tcPr>
            <w:tcW w:w="243" w:type="dxa"/>
            <w:vAlign w:val="bottom"/>
          </w:tcPr>
          <w:p w14:paraId="30F43A78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2473CF75" w14:textId="3988127F" w:rsidR="00CA6849" w:rsidRPr="00C43471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6538C2">
              <w:rPr>
                <w:rFonts w:asciiTheme="minorBidi" w:hAnsiTheme="minorBidi" w:cstheme="minorBidi"/>
                <w:sz w:val="28"/>
                <w:szCs w:val="28"/>
              </w:rPr>
              <w:t>229,638</w:t>
            </w:r>
          </w:p>
        </w:tc>
      </w:tr>
      <w:tr w:rsidR="00CA6849" w:rsidRPr="00C43471" w14:paraId="2E90F704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  <w:vAlign w:val="bottom"/>
          </w:tcPr>
          <w:p w14:paraId="74501FCA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0E08A3C" w14:textId="77777777" w:rsidR="00CA6849" w:rsidRPr="00C43471" w:rsidRDefault="00CA6849" w:rsidP="00CA684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23F166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AF0821C" w14:textId="77777777" w:rsidR="00CA6849" w:rsidRPr="00C43471" w:rsidRDefault="00CA6849" w:rsidP="00CA684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BC64E2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17708F1" w14:textId="77777777" w:rsidR="00CA6849" w:rsidRPr="00C43471" w:rsidRDefault="00CA6849" w:rsidP="00CA6849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E9EF364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2EC4E9F" w14:textId="77777777" w:rsidR="00CA6849" w:rsidRPr="00C43471" w:rsidRDefault="00CA6849" w:rsidP="00CA6849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CA6849" w:rsidRPr="00C43471" w14:paraId="6C49261C" w14:textId="77777777" w:rsidTr="00FF03D4">
        <w:trPr>
          <w:trHeight w:val="399"/>
          <w:tblHeader/>
        </w:trPr>
        <w:tc>
          <w:tcPr>
            <w:tcW w:w="3597" w:type="dxa"/>
            <w:shd w:val="clear" w:color="auto" w:fill="auto"/>
          </w:tcPr>
          <w:p w14:paraId="4584BF42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shd w:val="clear" w:color="auto" w:fill="auto"/>
          </w:tcPr>
          <w:p w14:paraId="4CFC5853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1CA4AFB0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6A6CED7C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10AA31E7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A6849" w:rsidRPr="00C43471" w14:paraId="757F294F" w14:textId="77777777" w:rsidTr="00FF03D4">
        <w:trPr>
          <w:trHeight w:val="399"/>
          <w:tblHeader/>
        </w:trPr>
        <w:tc>
          <w:tcPr>
            <w:tcW w:w="3597" w:type="dxa"/>
            <w:vAlign w:val="bottom"/>
          </w:tcPr>
          <w:p w14:paraId="289B42D6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  <w:shd w:val="clear" w:color="auto" w:fill="auto"/>
          </w:tcPr>
          <w:p w14:paraId="397F08F6" w14:textId="67E6769C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9878E6C" w14:textId="6D96480C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  <w:shd w:val="clear" w:color="auto" w:fill="auto"/>
          </w:tcPr>
          <w:p w14:paraId="5C1D9237" w14:textId="6EA51701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6849" w:rsidRPr="00C43471" w14:paraId="1235229C" w14:textId="77777777" w:rsidTr="00FF03D4">
        <w:trPr>
          <w:trHeight w:val="399"/>
          <w:tblHeader/>
        </w:trPr>
        <w:tc>
          <w:tcPr>
            <w:tcW w:w="3597" w:type="dxa"/>
            <w:vAlign w:val="bottom"/>
          </w:tcPr>
          <w:p w14:paraId="1D754336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shd w:val="clear" w:color="auto" w:fill="auto"/>
            <w:vAlign w:val="bottom"/>
          </w:tcPr>
          <w:p w14:paraId="42715E22" w14:textId="3C810EB9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1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มีนาคม</w:t>
            </w:r>
          </w:p>
        </w:tc>
      </w:tr>
      <w:tr w:rsidR="00CA6849" w:rsidRPr="00C43471" w14:paraId="017AF4E9" w14:textId="77777777" w:rsidTr="00FF03D4">
        <w:trPr>
          <w:trHeight w:val="399"/>
          <w:tblHeader/>
        </w:trPr>
        <w:tc>
          <w:tcPr>
            <w:tcW w:w="3597" w:type="dxa"/>
            <w:vAlign w:val="bottom"/>
          </w:tcPr>
          <w:p w14:paraId="18CAA496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3118C7AA" w14:textId="0395F354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EB08EF0" w14:textId="77777777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76686048" w14:textId="0424EB6D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D4294DB" w14:textId="77777777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E556236" w14:textId="1C4AC89E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4CA5847D" w14:textId="77777777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4D88535" w14:textId="06233B97" w:rsidR="00CA6849" w:rsidRPr="00C43471" w:rsidRDefault="00CA6849" w:rsidP="00CA684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CA6849" w:rsidRPr="00C43471" w14:paraId="01D86CCB" w14:textId="77777777" w:rsidTr="00FF03D4">
        <w:trPr>
          <w:trHeight w:val="399"/>
          <w:tblHeader/>
        </w:trPr>
        <w:tc>
          <w:tcPr>
            <w:tcW w:w="3597" w:type="dxa"/>
            <w:vAlign w:val="bottom"/>
          </w:tcPr>
          <w:p w14:paraId="0EAA80FF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shd w:val="clear" w:color="auto" w:fill="auto"/>
            <w:vAlign w:val="bottom"/>
          </w:tcPr>
          <w:p w14:paraId="01284B2B" w14:textId="0149534D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CA6849" w:rsidRPr="00C43471" w14:paraId="19ADFE49" w14:textId="77777777" w:rsidTr="00FF03D4">
        <w:trPr>
          <w:trHeight w:val="399"/>
          <w:tblHeader/>
        </w:trPr>
        <w:tc>
          <w:tcPr>
            <w:tcW w:w="3597" w:type="dxa"/>
            <w:vAlign w:val="bottom"/>
          </w:tcPr>
          <w:p w14:paraId="73F989F4" w14:textId="725C9B44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72E5C83" w14:textId="77777777" w:rsidR="00CA6849" w:rsidRPr="00C43471" w:rsidRDefault="00CA6849" w:rsidP="00CA684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9FE5A1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9393BBE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B58ADD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69D2BE3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6A950A6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887B816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A6849" w:rsidRPr="00C43471" w14:paraId="12D7889C" w14:textId="77777777" w:rsidTr="00FF03D4">
        <w:trPr>
          <w:trHeight w:val="399"/>
          <w:tblHeader/>
        </w:trPr>
        <w:tc>
          <w:tcPr>
            <w:tcW w:w="3597" w:type="dxa"/>
            <w:vAlign w:val="bottom"/>
          </w:tcPr>
          <w:p w14:paraId="4300E546" w14:textId="67F84D40" w:rsidR="00CA6849" w:rsidRPr="00C43471" w:rsidRDefault="00CA6849" w:rsidP="00CA6849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4689576" w14:textId="63F45B6A" w:rsidR="00CA6849" w:rsidRPr="00D73501" w:rsidRDefault="00AF7620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987</w:t>
            </w:r>
            <w:r w:rsidRPr="00694003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3A79FB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D6648CE" w14:textId="0043BD94" w:rsidR="00CA6849" w:rsidRPr="00D653E6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03,305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03F0A3" w14:textId="77777777" w:rsidR="00CA6849" w:rsidRPr="00096C67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A3362FA" w14:textId="45624448" w:rsidR="00CA6849" w:rsidRPr="00D73501" w:rsidRDefault="009A4632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A463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838,794</w:t>
            </w:r>
          </w:p>
        </w:tc>
        <w:tc>
          <w:tcPr>
            <w:tcW w:w="243" w:type="dxa"/>
            <w:vAlign w:val="bottom"/>
          </w:tcPr>
          <w:p w14:paraId="7068C86A" w14:textId="77777777" w:rsidR="00CA6849" w:rsidRPr="00096C67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EDD822A" w14:textId="176CF064" w:rsidR="00CA6849" w:rsidRPr="00C9358C" w:rsidRDefault="00CA6849" w:rsidP="00CA684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9A4632">
              <w:rPr>
                <w:rFonts w:asciiTheme="minorBidi" w:hAnsiTheme="minorBidi" w:cstheme="minorBidi"/>
                <w:b w:val="0"/>
                <w:sz w:val="28"/>
                <w:szCs w:val="28"/>
              </w:rPr>
              <w:t>229,638</w:t>
            </w:r>
          </w:p>
        </w:tc>
      </w:tr>
      <w:tr w:rsidR="00CA6849" w:rsidRPr="00C43471" w14:paraId="6D99E0ED" w14:textId="77777777" w:rsidTr="00FF03D4">
        <w:trPr>
          <w:trHeight w:val="399"/>
          <w:tblHeader/>
        </w:trPr>
        <w:tc>
          <w:tcPr>
            <w:tcW w:w="3597" w:type="dxa"/>
            <w:vAlign w:val="bottom"/>
          </w:tcPr>
          <w:p w14:paraId="71A08C2E" w14:textId="66141E5B" w:rsidR="00CA6849" w:rsidRPr="00C43471" w:rsidRDefault="00CA6849" w:rsidP="00CA6849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EB3CD" w14:textId="44F5D6D8" w:rsidR="00CA6849" w:rsidRPr="00D73501" w:rsidRDefault="00BF730F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F730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47</w:t>
            </w:r>
            <w:r w:rsidRPr="00BF730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BF730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966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49951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A63BC" w14:textId="5E564467" w:rsidR="00CA6849" w:rsidRPr="00D653E6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23,155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80FCB0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ABA29" w14:textId="33AA14ED" w:rsidR="00CA6849" w:rsidRPr="00D73501" w:rsidRDefault="009A4632" w:rsidP="00FE0ECF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7350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474A902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4A425" w14:textId="7311E650" w:rsidR="00CA6849" w:rsidRPr="00C43471" w:rsidRDefault="00CA6849" w:rsidP="00FE0ECF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A6849" w:rsidRPr="00C43471" w14:paraId="1E0DBA9E" w14:textId="77777777" w:rsidTr="00FF03D4">
        <w:trPr>
          <w:trHeight w:val="363"/>
          <w:tblHeader/>
        </w:trPr>
        <w:tc>
          <w:tcPr>
            <w:tcW w:w="3597" w:type="dxa"/>
            <w:vAlign w:val="bottom"/>
          </w:tcPr>
          <w:p w14:paraId="4356DADC" w14:textId="2B4F48A0" w:rsidR="00CA6849" w:rsidRPr="00C43471" w:rsidRDefault="00CA6849" w:rsidP="00CA6849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70003" w14:textId="0A3F564A" w:rsidR="00CA6849" w:rsidRPr="00D73501" w:rsidRDefault="004F52BA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1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035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694003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641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6867FA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69C973" w14:textId="281F3C40" w:rsidR="00CA6849" w:rsidRPr="00D653E6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326,460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1FC59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AA552" w14:textId="49BC4886" w:rsidR="00CA6849" w:rsidRPr="00D73501" w:rsidRDefault="009A4632" w:rsidP="00CA6849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9A4632">
              <w:rPr>
                <w:rFonts w:asciiTheme="minorBidi" w:hAnsiTheme="minorBidi" w:cstheme="minorBidi"/>
                <w:sz w:val="28"/>
                <w:szCs w:val="28"/>
              </w:rPr>
              <w:t>838,794</w:t>
            </w:r>
          </w:p>
        </w:tc>
        <w:tc>
          <w:tcPr>
            <w:tcW w:w="243" w:type="dxa"/>
            <w:vAlign w:val="bottom"/>
          </w:tcPr>
          <w:p w14:paraId="7344FD19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E9EC5" w14:textId="52C27F61" w:rsidR="00CA6849" w:rsidRPr="00C9358C" w:rsidRDefault="00CA6849" w:rsidP="00CA6849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F0714B">
              <w:rPr>
                <w:rFonts w:asciiTheme="minorBidi" w:hAnsiTheme="minorBidi" w:cstheme="minorBidi"/>
                <w:sz w:val="28"/>
                <w:szCs w:val="28"/>
              </w:rPr>
              <w:t>229,638</w:t>
            </w:r>
          </w:p>
        </w:tc>
      </w:tr>
      <w:tr w:rsidR="00CA6849" w:rsidRPr="00C43471" w14:paraId="4B14A81C" w14:textId="77777777" w:rsidTr="00FF03D4">
        <w:trPr>
          <w:trHeight w:val="363"/>
          <w:tblHeader/>
        </w:trPr>
        <w:tc>
          <w:tcPr>
            <w:tcW w:w="3597" w:type="dxa"/>
            <w:vAlign w:val="bottom"/>
          </w:tcPr>
          <w:p w14:paraId="116C2C9F" w14:textId="77777777" w:rsidR="00CA6849" w:rsidRPr="00C43471" w:rsidRDefault="00CA6849" w:rsidP="00CA6849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898F7" w14:textId="77777777" w:rsidR="00CA6849" w:rsidRPr="00D73501" w:rsidRDefault="00CA6849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112754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E9510" w14:textId="77777777" w:rsidR="00CA6849" w:rsidRPr="00C43471" w:rsidRDefault="00CA6849" w:rsidP="00CA684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494E98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8F782" w14:textId="77777777" w:rsidR="00CA6849" w:rsidRPr="00D7350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11C0B59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BEC15FF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CA6849" w:rsidRPr="00C43471" w14:paraId="0DE27400" w14:textId="77777777" w:rsidTr="00FF03D4">
        <w:trPr>
          <w:trHeight w:val="404"/>
          <w:tblHeader/>
        </w:trPr>
        <w:tc>
          <w:tcPr>
            <w:tcW w:w="3597" w:type="dxa"/>
            <w:vAlign w:val="bottom"/>
          </w:tcPr>
          <w:p w14:paraId="0FBD0B14" w14:textId="73F95301" w:rsidR="00CA6849" w:rsidRPr="00C43471" w:rsidRDefault="00CA6849" w:rsidP="00CA6849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25EC346" w14:textId="77777777" w:rsidR="00CA6849" w:rsidRPr="00D73501" w:rsidRDefault="00CA6849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76396E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A862B79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3E73C3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EEBB928" w14:textId="77777777" w:rsidR="00CA6849" w:rsidRPr="00D7350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42B3203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782A67F1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A6849" w:rsidRPr="00C43471" w14:paraId="0D4481CE" w14:textId="77777777" w:rsidTr="00FF03D4">
        <w:trPr>
          <w:trHeight w:val="404"/>
          <w:tblHeader/>
        </w:trPr>
        <w:tc>
          <w:tcPr>
            <w:tcW w:w="3597" w:type="dxa"/>
            <w:vAlign w:val="bottom"/>
          </w:tcPr>
          <w:p w14:paraId="4388E9C2" w14:textId="2507591A" w:rsidR="00CA6849" w:rsidRPr="00C43471" w:rsidRDefault="00CA6849" w:rsidP="00CA6849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67C956F" w14:textId="1DECB56F" w:rsidR="00CA6849" w:rsidRPr="00D73501" w:rsidRDefault="00BF730F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F730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815</w:t>
            </w:r>
            <w:r w:rsidRPr="00694003"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  <w:t>,</w:t>
            </w:r>
            <w:r w:rsidRPr="00BF730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727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7DBAFD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67B3289" w14:textId="177113D4" w:rsidR="00CA6849" w:rsidRPr="00DF7A59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491,076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4E7535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20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FF33803" w14:textId="49E1319E" w:rsidR="00CA6849" w:rsidRPr="00D73501" w:rsidRDefault="009A4632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A4632">
              <w:rPr>
                <w:rFonts w:asciiTheme="minorBidi" w:hAnsiTheme="minorBidi" w:cstheme="minorBidi"/>
                <w:bCs/>
                <w:sz w:val="28"/>
                <w:szCs w:val="28"/>
              </w:rPr>
              <w:t>838,794</w:t>
            </w:r>
          </w:p>
        </w:tc>
        <w:tc>
          <w:tcPr>
            <w:tcW w:w="243" w:type="dxa"/>
            <w:vAlign w:val="bottom"/>
          </w:tcPr>
          <w:p w14:paraId="70B8A90C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73A2904" w14:textId="5AC58110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229,638</w:t>
            </w:r>
          </w:p>
        </w:tc>
      </w:tr>
      <w:tr w:rsidR="00CA6849" w:rsidRPr="00C43471" w14:paraId="25685E79" w14:textId="77777777" w:rsidTr="00FF03D4">
        <w:trPr>
          <w:trHeight w:val="404"/>
          <w:tblHeader/>
        </w:trPr>
        <w:tc>
          <w:tcPr>
            <w:tcW w:w="3597" w:type="dxa"/>
            <w:vAlign w:val="bottom"/>
          </w:tcPr>
          <w:p w14:paraId="18347F59" w14:textId="4021F649" w:rsidR="00CA6849" w:rsidRPr="00C43471" w:rsidRDefault="00CA6849" w:rsidP="00CA6849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460F" w14:textId="439BB168" w:rsidR="00CA6849" w:rsidRPr="00D73501" w:rsidRDefault="00BF730F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F730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27</w:t>
            </w:r>
            <w:r w:rsidRPr="00BF730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BF730F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BA8749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4F38F" w14:textId="25226839" w:rsidR="00CA6849" w:rsidRPr="00DF7A59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118,180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067FA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B00C" w14:textId="70276DBE" w:rsidR="00CA6849" w:rsidRPr="00D73501" w:rsidRDefault="009A4632" w:rsidP="00FE0ECF">
            <w:pPr>
              <w:pStyle w:val="acctmergecolhdg"/>
              <w:tabs>
                <w:tab w:val="decimal" w:pos="72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350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B4B881D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18C83" w14:textId="0858D8D5" w:rsidR="00CA6849" w:rsidRPr="00C43471" w:rsidRDefault="00CA6849" w:rsidP="00FE0ECF">
            <w:pPr>
              <w:pStyle w:val="acctmergecolhdg"/>
              <w:tabs>
                <w:tab w:val="decimal" w:pos="72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A6849" w:rsidRPr="00C43471" w14:paraId="14CB6B9A" w14:textId="77777777" w:rsidTr="00FF03D4">
        <w:trPr>
          <w:trHeight w:val="404"/>
          <w:tblHeader/>
        </w:trPr>
        <w:tc>
          <w:tcPr>
            <w:tcW w:w="3597" w:type="dxa"/>
            <w:vAlign w:val="bottom"/>
          </w:tcPr>
          <w:p w14:paraId="2FFD1C7A" w14:textId="1BA1EEC7" w:rsidR="00CA6849" w:rsidRPr="00C43471" w:rsidRDefault="00CA6849" w:rsidP="00CA6849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A49F7" w14:textId="03F60940" w:rsidR="00CA6849" w:rsidRPr="00D73501" w:rsidRDefault="00BF730F" w:rsidP="00CA6849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F730F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842</w:t>
            </w:r>
            <w:r w:rsidRPr="00BF730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BF730F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879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3453D0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00631" w14:textId="40C7FF5E" w:rsidR="00CA6849" w:rsidRPr="00DF7A59" w:rsidRDefault="00CA6849" w:rsidP="00CA684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609,256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A3F0D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19780" w14:textId="05C84C65" w:rsidR="00CA6849" w:rsidRPr="00D73501" w:rsidRDefault="009A4632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9A4632">
              <w:rPr>
                <w:rFonts w:asciiTheme="minorBidi" w:hAnsiTheme="minorBidi" w:cstheme="minorBidi"/>
                <w:b/>
                <w:sz w:val="28"/>
                <w:szCs w:val="28"/>
              </w:rPr>
              <w:t>838,794</w:t>
            </w:r>
          </w:p>
        </w:tc>
        <w:tc>
          <w:tcPr>
            <w:tcW w:w="243" w:type="dxa"/>
            <w:vAlign w:val="bottom"/>
          </w:tcPr>
          <w:p w14:paraId="06ADE687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17CBE" w14:textId="698624E8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sz w:val="28"/>
                <w:szCs w:val="28"/>
              </w:rPr>
              <w:t>229,638</w:t>
            </w:r>
          </w:p>
        </w:tc>
      </w:tr>
      <w:tr w:rsidR="00CA6849" w:rsidRPr="00C43471" w14:paraId="3725BA65" w14:textId="77777777" w:rsidTr="00FF03D4">
        <w:trPr>
          <w:trHeight w:val="404"/>
          <w:tblHeader/>
        </w:trPr>
        <w:tc>
          <w:tcPr>
            <w:tcW w:w="3597" w:type="dxa"/>
            <w:vAlign w:val="bottom"/>
          </w:tcPr>
          <w:p w14:paraId="1780BE87" w14:textId="77777777" w:rsidR="00CA6849" w:rsidRPr="00C43471" w:rsidRDefault="00CA6849" w:rsidP="00CA6849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19F857" w14:textId="77777777" w:rsidR="00CA6849" w:rsidRPr="00D73501" w:rsidRDefault="00CA6849" w:rsidP="00CA6849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58FD65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DD2BA" w14:textId="77777777" w:rsidR="00CA6849" w:rsidRPr="00C43471" w:rsidRDefault="00CA6849" w:rsidP="00CA6849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89E48A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115A19" w14:textId="77777777" w:rsidR="00CA6849" w:rsidRPr="00D7350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15BA545D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3411D" w14:textId="77777777" w:rsidR="00CA6849" w:rsidRPr="00C43471" w:rsidRDefault="00CA6849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CA6849" w:rsidRPr="00C43471" w14:paraId="000A89CE" w14:textId="77777777" w:rsidTr="00FF03D4">
        <w:trPr>
          <w:trHeight w:val="404"/>
          <w:tblHeader/>
        </w:trPr>
        <w:tc>
          <w:tcPr>
            <w:tcW w:w="3597" w:type="dxa"/>
            <w:vAlign w:val="bottom"/>
          </w:tcPr>
          <w:p w14:paraId="456CF565" w14:textId="665497E2" w:rsidR="00CA6849" w:rsidRPr="00C43471" w:rsidRDefault="00CA6849" w:rsidP="00CA6849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0F0A1F" w14:textId="1927FF32" w:rsidR="00CA6849" w:rsidRPr="00D73501" w:rsidRDefault="00BF730F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35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</w:t>
            </w:r>
            <w:r w:rsidR="004723F6" w:rsidRPr="006940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04065A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4824A" w14:textId="3A7FA873" w:rsidR="00CA6849" w:rsidRPr="00694003" w:rsidRDefault="00CA6849" w:rsidP="00E2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94003">
              <w:rPr>
                <w:rFonts w:asciiTheme="minorBidi" w:hAnsiTheme="minorBidi" w:cstheme="minorBidi"/>
                <w:b/>
                <w:sz w:val="28"/>
                <w:szCs w:val="28"/>
              </w:rPr>
              <w:t>0.64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B71EF6" w14:textId="77777777" w:rsidR="00CA6849" w:rsidRPr="00E259BE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2B812F" w14:textId="6E511130" w:rsidR="00CA6849" w:rsidRPr="00D73501" w:rsidRDefault="00633CA8" w:rsidP="00CA68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40" w:lineRule="exact"/>
              <w:ind w:right="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7350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1.76</w:t>
            </w:r>
          </w:p>
        </w:tc>
        <w:tc>
          <w:tcPr>
            <w:tcW w:w="243" w:type="dxa"/>
            <w:vAlign w:val="bottom"/>
          </w:tcPr>
          <w:p w14:paraId="3107BC4B" w14:textId="77777777" w:rsidR="00CA6849" w:rsidRPr="00C43471" w:rsidRDefault="00CA6849" w:rsidP="00CA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10CF6962" w14:textId="76D1263F" w:rsidR="00CA6849" w:rsidRPr="00E259BE" w:rsidRDefault="00CA6849" w:rsidP="00E25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259BE">
              <w:rPr>
                <w:rFonts w:asciiTheme="minorBidi" w:hAnsiTheme="minorBidi" w:cstheme="minorBidi"/>
                <w:b/>
                <w:sz w:val="28"/>
                <w:szCs w:val="28"/>
              </w:rPr>
              <w:t>0.48</w:t>
            </w:r>
          </w:p>
        </w:tc>
      </w:tr>
    </w:tbl>
    <w:p w14:paraId="50A9971C" w14:textId="77777777" w:rsidR="00824829" w:rsidRPr="00C43471" w:rsidRDefault="00824829" w:rsidP="009F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507ACDF" w14:textId="77777777" w:rsidR="008D4D4E" w:rsidRPr="00C43471" w:rsidRDefault="008D4D4E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5A260BF8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7BD3FC1B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3497FE6B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3E34AC26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3EE6C19B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117FA897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0C2AFDB7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7B194E79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1CD123FC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20997104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5117FF27" w14:textId="0AC32924" w:rsidR="002C67A0" w:rsidRPr="00C43471" w:rsidRDefault="002C67A0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en-GB"/>
        </w:rPr>
      </w:pPr>
    </w:p>
    <w:sectPr w:rsidR="002C67A0" w:rsidRPr="00C43471" w:rsidSect="002B297B">
      <w:headerReference w:type="default" r:id="rId18"/>
      <w:pgSz w:w="11909" w:h="16834" w:code="9"/>
      <w:pgMar w:top="691" w:right="1109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81416" w14:textId="77777777" w:rsidR="0079786D" w:rsidRDefault="0079786D">
      <w:r>
        <w:separator/>
      </w:r>
    </w:p>
  </w:endnote>
  <w:endnote w:type="continuationSeparator" w:id="0">
    <w:p w14:paraId="5F99044E" w14:textId="77777777" w:rsidR="0079786D" w:rsidRDefault="0079786D">
      <w:r>
        <w:continuationSeparator/>
      </w:r>
    </w:p>
  </w:endnote>
  <w:endnote w:type="continuationNotice" w:id="1">
    <w:p w14:paraId="1C2FC366" w14:textId="77777777" w:rsidR="0079786D" w:rsidRDefault="007978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38FEF" w14:textId="77777777" w:rsidR="00B00452" w:rsidRDefault="00B00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573004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4"/>
        <w:szCs w:val="24"/>
      </w:rPr>
    </w:sdtEndPr>
    <w:sdtContent>
      <w:p w14:paraId="6EDE7D6E" w14:textId="5549BDEF" w:rsidR="00161A8F" w:rsidRPr="00014CAC" w:rsidRDefault="00161A8F">
        <w:pPr>
          <w:pStyle w:val="Footer"/>
          <w:jc w:val="right"/>
          <w:rPr>
            <w:rFonts w:asciiTheme="minorBidi" w:hAnsiTheme="minorBidi" w:cstheme="minorBidi"/>
            <w:sz w:val="24"/>
            <w:szCs w:val="24"/>
          </w:rPr>
        </w:pPr>
        <w:r w:rsidRPr="00014CAC">
          <w:rPr>
            <w:rFonts w:asciiTheme="minorBidi" w:hAnsiTheme="minorBidi" w:cstheme="minorBidi"/>
            <w:sz w:val="24"/>
            <w:szCs w:val="24"/>
          </w:rPr>
          <w:fldChar w:fldCharType="begin"/>
        </w:r>
        <w:r w:rsidRPr="00014CAC">
          <w:rPr>
            <w:rFonts w:asciiTheme="minorBidi" w:hAnsiTheme="minorBidi" w:cstheme="minorBidi"/>
            <w:sz w:val="24"/>
            <w:szCs w:val="24"/>
          </w:rPr>
          <w:instrText xml:space="preserve"> PAGE   \* MERGEFORMAT </w:instrText>
        </w:r>
        <w:r w:rsidRPr="00014CAC">
          <w:rPr>
            <w:rFonts w:asciiTheme="minorBidi" w:hAnsiTheme="minorBidi" w:cstheme="minorBidi"/>
            <w:sz w:val="24"/>
            <w:szCs w:val="24"/>
          </w:rPr>
          <w:fldChar w:fldCharType="separate"/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t>2</w:t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fldChar w:fldCharType="end"/>
        </w:r>
      </w:p>
    </w:sdtContent>
  </w:sdt>
  <w:p w14:paraId="4753BFBB" w14:textId="6488CAF1" w:rsidR="0033775F" w:rsidRDefault="0033775F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97978" w14:textId="77777777" w:rsidR="00B00452" w:rsidRDefault="00B004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15D5" w14:textId="77777777" w:rsidR="0079786D" w:rsidRDefault="0079786D">
      <w:r>
        <w:separator/>
      </w:r>
    </w:p>
  </w:footnote>
  <w:footnote w:type="continuationSeparator" w:id="0">
    <w:p w14:paraId="27B84B42" w14:textId="77777777" w:rsidR="0079786D" w:rsidRDefault="0079786D">
      <w:r>
        <w:continuationSeparator/>
      </w:r>
    </w:p>
  </w:footnote>
  <w:footnote w:type="continuationNotice" w:id="1">
    <w:p w14:paraId="06946F58" w14:textId="77777777" w:rsidR="0079786D" w:rsidRDefault="007978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5AB0C" w14:textId="77777777" w:rsidR="00B00452" w:rsidRDefault="00B00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F5F0" w14:textId="2A39D355" w:rsidR="0033775F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  <w:cs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บริษัท เอ็ม.ซี.เอส. สตีล จำกัด (มหาชน) และบริษัทย่อย</w:t>
    </w:r>
  </w:p>
  <w:p w14:paraId="4D0D4C88" w14:textId="77777777" w:rsidR="00B800DD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D598152" w14:textId="4D485C61" w:rsidR="008C21D1" w:rsidRPr="00D37951" w:rsidRDefault="1BB28255" w:rsidP="1BB28255">
    <w:pPr>
      <w:pStyle w:val="acctmainheading"/>
      <w:spacing w:after="0" w:line="240" w:lineRule="atLeast"/>
      <w:rPr>
        <w:rFonts w:asciiTheme="minorBidi" w:eastAsia="Cordia New" w:hAnsiTheme="minorBidi" w:cstheme="minorBidi"/>
        <w:bCs/>
        <w:sz w:val="30"/>
        <w:szCs w:val="30"/>
        <w:lang w:bidi="th-TH"/>
      </w:rPr>
    </w:pP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A722F3">
      <w:rPr>
        <w:rFonts w:asciiTheme="minorBidi" w:eastAsia="Cordia New" w:hAnsiTheme="minorBidi" w:cstheme="minorBidi"/>
        <w:bCs/>
        <w:sz w:val="30"/>
        <w:szCs w:val="30"/>
        <w:lang w:val="en-US" w:bidi="th-TH"/>
      </w:rPr>
      <w:t>1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A722F3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มีนาคม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</w:t>
    </w:r>
    <w:r w:rsidR="00A722F3">
      <w:rPr>
        <w:rFonts w:asciiTheme="minorBidi" w:eastAsia="Cordia New" w:hAnsiTheme="minorBidi" w:cstheme="minorBidi"/>
        <w:bCs/>
        <w:sz w:val="30"/>
        <w:szCs w:val="30"/>
        <w:lang w:val="en-US" w:bidi="th-TH"/>
      </w:rPr>
      <w:t>8</w:t>
    </w:r>
    <w:r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(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>ไม่ได้ตรวจสอบ</w:t>
    </w:r>
    <w:r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>)</w:t>
    </w:r>
  </w:p>
  <w:p w14:paraId="60D49F88" w14:textId="77777777" w:rsidR="0033775F" w:rsidRPr="00B800DD" w:rsidRDefault="0033775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E3DE0" w14:textId="77777777" w:rsidR="00B00452" w:rsidRDefault="00B004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16F2F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35434BEC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7E194A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DD5C7E8" w14:textId="5141BAB3" w:rsidR="00BB0ECF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สำหรับงวดสามเดือน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สิ้นสุดวันที่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95148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1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95148C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มีนาคม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</w:t>
    </w:r>
    <w:r w:rsidR="0095148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8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>(</w:t>
    </w: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ไม่ได้ตรวจสอบ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  <w:r>
      <w:rPr>
        <w:rFonts w:asciiTheme="minorBidi" w:hAnsiTheme="minorBidi" w:cs="Cordia New"/>
        <w:b w:val="0"/>
        <w:bCs/>
        <w:sz w:val="30"/>
        <w:szCs w:val="30"/>
        <w:cs/>
        <w:lang w:bidi="th-TH"/>
      </w:rPr>
      <w:tab/>
    </w:r>
  </w:p>
  <w:p w14:paraId="5723AF35" w14:textId="77777777" w:rsidR="009641D4" w:rsidRPr="00B800DD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A669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62A1C94F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AB6C26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EAED60C" w14:textId="7881F47C" w:rsidR="009C0002" w:rsidRDefault="009641D4" w:rsidP="00D25572">
    <w:pPr>
      <w:pStyle w:val="acctmainheading"/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สำหรับงวดสามเดือน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สิ้นสุดวันที่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95148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1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95148C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มีนาคม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</w:t>
    </w:r>
    <w:r w:rsidR="0095148C">
      <w:rPr>
        <w:rFonts w:asciiTheme="minorBidi" w:eastAsia="Cordia New" w:hAnsiTheme="minorBidi" w:cstheme="minorBidi"/>
        <w:bCs/>
        <w:sz w:val="30"/>
        <w:szCs w:val="30"/>
        <w:lang w:val="en-US" w:bidi="th-TH"/>
      </w:rPr>
      <w:t>8</w:t>
    </w:r>
    <w:r w:rsidR="0095148C"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>(</w:t>
    </w: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ไม่ได้ตรวจสอบ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</w:p>
  <w:p w14:paraId="0B185677" w14:textId="77777777" w:rsidR="009641D4" w:rsidRPr="007B107B" w:rsidRDefault="009641D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+XUFtP+1mQE5UA" int2:id="J04v4eW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518CCE6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7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A02F7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86DAFDAA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inorBidi" w:hAnsiTheme="minorBidi" w:cstheme="min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0686F25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5AE2FF0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EA41B8E"/>
    <w:multiLevelType w:val="multilevel"/>
    <w:tmpl w:val="C89E0568"/>
    <w:lvl w:ilvl="0">
      <w:start w:val="1"/>
      <w:numFmt w:val="decimal"/>
      <w:lvlText w:val="(%1)"/>
      <w:lvlJc w:val="left"/>
      <w:pPr>
        <w:ind w:left="630" w:hanging="360"/>
      </w:pPr>
      <w:rPr>
        <w:rFonts w:eastAsia="Calibri" w:hint="default"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num w:numId="1" w16cid:durableId="1583177663">
    <w:abstractNumId w:val="0"/>
  </w:num>
  <w:num w:numId="2" w16cid:durableId="1258489272">
    <w:abstractNumId w:val="3"/>
  </w:num>
  <w:num w:numId="3" w16cid:durableId="1671373491">
    <w:abstractNumId w:val="12"/>
  </w:num>
  <w:num w:numId="4" w16cid:durableId="843670007">
    <w:abstractNumId w:val="8"/>
  </w:num>
  <w:num w:numId="5" w16cid:durableId="335889290">
    <w:abstractNumId w:val="5"/>
  </w:num>
  <w:num w:numId="6" w16cid:durableId="1945074257">
    <w:abstractNumId w:val="20"/>
  </w:num>
  <w:num w:numId="7" w16cid:durableId="750084898">
    <w:abstractNumId w:val="21"/>
  </w:num>
  <w:num w:numId="8" w16cid:durableId="1709140651">
    <w:abstractNumId w:val="14"/>
  </w:num>
  <w:num w:numId="9" w16cid:durableId="97454305">
    <w:abstractNumId w:val="1"/>
  </w:num>
  <w:num w:numId="10" w16cid:durableId="1094664347">
    <w:abstractNumId w:val="11"/>
  </w:num>
  <w:num w:numId="11" w16cid:durableId="944262752">
    <w:abstractNumId w:val="19"/>
  </w:num>
  <w:num w:numId="12" w16cid:durableId="926571078">
    <w:abstractNumId w:val="2"/>
  </w:num>
  <w:num w:numId="13" w16cid:durableId="38865071">
    <w:abstractNumId w:val="10"/>
  </w:num>
  <w:num w:numId="14" w16cid:durableId="1194463322">
    <w:abstractNumId w:val="15"/>
  </w:num>
  <w:num w:numId="15" w16cid:durableId="848527140">
    <w:abstractNumId w:val="7"/>
  </w:num>
  <w:num w:numId="16" w16cid:durableId="1259632954">
    <w:abstractNumId w:val="22"/>
  </w:num>
  <w:num w:numId="17" w16cid:durableId="629435443">
    <w:abstractNumId w:val="0"/>
  </w:num>
  <w:num w:numId="18" w16cid:durableId="739837514">
    <w:abstractNumId w:val="0"/>
  </w:num>
  <w:num w:numId="19" w16cid:durableId="430318063">
    <w:abstractNumId w:val="0"/>
  </w:num>
  <w:num w:numId="20" w16cid:durableId="981151229">
    <w:abstractNumId w:val="18"/>
  </w:num>
  <w:num w:numId="21" w16cid:durableId="1743285222">
    <w:abstractNumId w:val="0"/>
  </w:num>
  <w:num w:numId="22" w16cid:durableId="1697079389">
    <w:abstractNumId w:val="0"/>
  </w:num>
  <w:num w:numId="23" w16cid:durableId="989477001">
    <w:abstractNumId w:val="0"/>
  </w:num>
  <w:num w:numId="24" w16cid:durableId="1146318016">
    <w:abstractNumId w:val="0"/>
  </w:num>
  <w:num w:numId="25" w16cid:durableId="1003046538">
    <w:abstractNumId w:val="0"/>
  </w:num>
  <w:num w:numId="26" w16cid:durableId="1841459428">
    <w:abstractNumId w:val="0"/>
  </w:num>
  <w:num w:numId="27" w16cid:durableId="1078863364">
    <w:abstractNumId w:val="17"/>
  </w:num>
  <w:num w:numId="28" w16cid:durableId="947008463">
    <w:abstractNumId w:val="16"/>
  </w:num>
  <w:num w:numId="29" w16cid:durableId="1607536767">
    <w:abstractNumId w:val="9"/>
  </w:num>
  <w:num w:numId="30" w16cid:durableId="2084402439">
    <w:abstractNumId w:val="6"/>
  </w:num>
  <w:num w:numId="31" w16cid:durableId="1081024657">
    <w:abstractNumId w:val="0"/>
  </w:num>
  <w:num w:numId="32" w16cid:durableId="640577483">
    <w:abstractNumId w:val="0"/>
  </w:num>
  <w:num w:numId="33" w16cid:durableId="2035418025">
    <w:abstractNumId w:val="13"/>
  </w:num>
  <w:num w:numId="34" w16cid:durableId="78893210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35" w16cid:durableId="200703345">
    <w:abstractNumId w:val="0"/>
  </w:num>
  <w:num w:numId="36" w16cid:durableId="1680111116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253"/>
    <w:rsid w:val="000002C4"/>
    <w:rsid w:val="000006F0"/>
    <w:rsid w:val="00000779"/>
    <w:rsid w:val="00000834"/>
    <w:rsid w:val="00000AB6"/>
    <w:rsid w:val="000012C3"/>
    <w:rsid w:val="00001555"/>
    <w:rsid w:val="000015A1"/>
    <w:rsid w:val="000019CD"/>
    <w:rsid w:val="00001BEF"/>
    <w:rsid w:val="00001E16"/>
    <w:rsid w:val="0000200C"/>
    <w:rsid w:val="000025CB"/>
    <w:rsid w:val="0000274A"/>
    <w:rsid w:val="000027AA"/>
    <w:rsid w:val="000027F0"/>
    <w:rsid w:val="00002859"/>
    <w:rsid w:val="00002C59"/>
    <w:rsid w:val="00002D6B"/>
    <w:rsid w:val="00002F50"/>
    <w:rsid w:val="00003093"/>
    <w:rsid w:val="00003133"/>
    <w:rsid w:val="00003190"/>
    <w:rsid w:val="000033D5"/>
    <w:rsid w:val="000033DE"/>
    <w:rsid w:val="000034F2"/>
    <w:rsid w:val="000034F5"/>
    <w:rsid w:val="000035A5"/>
    <w:rsid w:val="000035AF"/>
    <w:rsid w:val="000035C8"/>
    <w:rsid w:val="00003891"/>
    <w:rsid w:val="0000389F"/>
    <w:rsid w:val="000039AE"/>
    <w:rsid w:val="00003C16"/>
    <w:rsid w:val="0000435C"/>
    <w:rsid w:val="000045E4"/>
    <w:rsid w:val="0000464A"/>
    <w:rsid w:val="00004819"/>
    <w:rsid w:val="00004A86"/>
    <w:rsid w:val="00005185"/>
    <w:rsid w:val="000052FA"/>
    <w:rsid w:val="00005434"/>
    <w:rsid w:val="00005556"/>
    <w:rsid w:val="00005ACB"/>
    <w:rsid w:val="00005BAB"/>
    <w:rsid w:val="00005D4F"/>
    <w:rsid w:val="00005DC0"/>
    <w:rsid w:val="00006121"/>
    <w:rsid w:val="00006390"/>
    <w:rsid w:val="000064DE"/>
    <w:rsid w:val="00006518"/>
    <w:rsid w:val="000065C1"/>
    <w:rsid w:val="00006690"/>
    <w:rsid w:val="00006B52"/>
    <w:rsid w:val="00006DC7"/>
    <w:rsid w:val="00006DD8"/>
    <w:rsid w:val="0000720B"/>
    <w:rsid w:val="00007873"/>
    <w:rsid w:val="00007B57"/>
    <w:rsid w:val="00007D76"/>
    <w:rsid w:val="00007E85"/>
    <w:rsid w:val="00007EE9"/>
    <w:rsid w:val="00007F8E"/>
    <w:rsid w:val="00010374"/>
    <w:rsid w:val="00010584"/>
    <w:rsid w:val="00010738"/>
    <w:rsid w:val="00010963"/>
    <w:rsid w:val="00010969"/>
    <w:rsid w:val="00010A0D"/>
    <w:rsid w:val="00010A61"/>
    <w:rsid w:val="00010B91"/>
    <w:rsid w:val="00010F04"/>
    <w:rsid w:val="000112EE"/>
    <w:rsid w:val="000115FB"/>
    <w:rsid w:val="0001192B"/>
    <w:rsid w:val="00011AE0"/>
    <w:rsid w:val="0001214D"/>
    <w:rsid w:val="000122D8"/>
    <w:rsid w:val="0001258C"/>
    <w:rsid w:val="00012B16"/>
    <w:rsid w:val="00012D42"/>
    <w:rsid w:val="00012E83"/>
    <w:rsid w:val="0001324D"/>
    <w:rsid w:val="00013312"/>
    <w:rsid w:val="00013405"/>
    <w:rsid w:val="000135F7"/>
    <w:rsid w:val="0001364C"/>
    <w:rsid w:val="0001367E"/>
    <w:rsid w:val="0001370F"/>
    <w:rsid w:val="00013716"/>
    <w:rsid w:val="00013862"/>
    <w:rsid w:val="00013C02"/>
    <w:rsid w:val="000140C4"/>
    <w:rsid w:val="000140E2"/>
    <w:rsid w:val="00014265"/>
    <w:rsid w:val="000148F7"/>
    <w:rsid w:val="00014A12"/>
    <w:rsid w:val="00014A4A"/>
    <w:rsid w:val="00014CAC"/>
    <w:rsid w:val="0001501E"/>
    <w:rsid w:val="00015360"/>
    <w:rsid w:val="0001562E"/>
    <w:rsid w:val="00015845"/>
    <w:rsid w:val="000159E2"/>
    <w:rsid w:val="00015B38"/>
    <w:rsid w:val="00015C52"/>
    <w:rsid w:val="00015C5A"/>
    <w:rsid w:val="00016044"/>
    <w:rsid w:val="0001604B"/>
    <w:rsid w:val="000160A4"/>
    <w:rsid w:val="00016225"/>
    <w:rsid w:val="0001623D"/>
    <w:rsid w:val="000162E3"/>
    <w:rsid w:val="000163E0"/>
    <w:rsid w:val="00016548"/>
    <w:rsid w:val="00016690"/>
    <w:rsid w:val="000167EF"/>
    <w:rsid w:val="00016879"/>
    <w:rsid w:val="0001688E"/>
    <w:rsid w:val="00016E14"/>
    <w:rsid w:val="00016E53"/>
    <w:rsid w:val="00016FAF"/>
    <w:rsid w:val="000172CC"/>
    <w:rsid w:val="00017535"/>
    <w:rsid w:val="00017563"/>
    <w:rsid w:val="000179E0"/>
    <w:rsid w:val="000179F5"/>
    <w:rsid w:val="00020021"/>
    <w:rsid w:val="00020144"/>
    <w:rsid w:val="00020199"/>
    <w:rsid w:val="0002055E"/>
    <w:rsid w:val="000206FA"/>
    <w:rsid w:val="00020700"/>
    <w:rsid w:val="00020882"/>
    <w:rsid w:val="00020945"/>
    <w:rsid w:val="00020E2A"/>
    <w:rsid w:val="00020E35"/>
    <w:rsid w:val="00020E95"/>
    <w:rsid w:val="00020F08"/>
    <w:rsid w:val="00021255"/>
    <w:rsid w:val="00021A4A"/>
    <w:rsid w:val="00021CA2"/>
    <w:rsid w:val="00021FCB"/>
    <w:rsid w:val="0002207C"/>
    <w:rsid w:val="00022087"/>
    <w:rsid w:val="000220CE"/>
    <w:rsid w:val="00022140"/>
    <w:rsid w:val="000221F6"/>
    <w:rsid w:val="0002222C"/>
    <w:rsid w:val="000223B8"/>
    <w:rsid w:val="00022BB4"/>
    <w:rsid w:val="00022CE8"/>
    <w:rsid w:val="000232C5"/>
    <w:rsid w:val="0002335B"/>
    <w:rsid w:val="00023B9C"/>
    <w:rsid w:val="00023CE6"/>
    <w:rsid w:val="00023DFC"/>
    <w:rsid w:val="00023E1E"/>
    <w:rsid w:val="00024304"/>
    <w:rsid w:val="000243CE"/>
    <w:rsid w:val="000246AD"/>
    <w:rsid w:val="000247B0"/>
    <w:rsid w:val="00024953"/>
    <w:rsid w:val="00024B71"/>
    <w:rsid w:val="00024BB0"/>
    <w:rsid w:val="00024C5A"/>
    <w:rsid w:val="00024F30"/>
    <w:rsid w:val="00025129"/>
    <w:rsid w:val="00025287"/>
    <w:rsid w:val="00025518"/>
    <w:rsid w:val="00025A2F"/>
    <w:rsid w:val="00025B1F"/>
    <w:rsid w:val="00025B80"/>
    <w:rsid w:val="00025E48"/>
    <w:rsid w:val="000260BC"/>
    <w:rsid w:val="00026132"/>
    <w:rsid w:val="000261DD"/>
    <w:rsid w:val="000265CB"/>
    <w:rsid w:val="0002666D"/>
    <w:rsid w:val="000266AB"/>
    <w:rsid w:val="00026B06"/>
    <w:rsid w:val="00026CD3"/>
    <w:rsid w:val="000272F2"/>
    <w:rsid w:val="00027805"/>
    <w:rsid w:val="00027A4F"/>
    <w:rsid w:val="00027BD5"/>
    <w:rsid w:val="00027E00"/>
    <w:rsid w:val="00027ED2"/>
    <w:rsid w:val="0003003E"/>
    <w:rsid w:val="0003005B"/>
    <w:rsid w:val="0003010E"/>
    <w:rsid w:val="0003012C"/>
    <w:rsid w:val="00030329"/>
    <w:rsid w:val="0003035B"/>
    <w:rsid w:val="000307C0"/>
    <w:rsid w:val="000307FB"/>
    <w:rsid w:val="00030827"/>
    <w:rsid w:val="00030B1D"/>
    <w:rsid w:val="00030C23"/>
    <w:rsid w:val="00031583"/>
    <w:rsid w:val="000315C3"/>
    <w:rsid w:val="000316A7"/>
    <w:rsid w:val="000316AF"/>
    <w:rsid w:val="00031974"/>
    <w:rsid w:val="00031980"/>
    <w:rsid w:val="00031A44"/>
    <w:rsid w:val="00031A57"/>
    <w:rsid w:val="00031A8B"/>
    <w:rsid w:val="00031ADE"/>
    <w:rsid w:val="00031F4C"/>
    <w:rsid w:val="0003217F"/>
    <w:rsid w:val="000323E3"/>
    <w:rsid w:val="000324D0"/>
    <w:rsid w:val="0003250C"/>
    <w:rsid w:val="000325AC"/>
    <w:rsid w:val="000328BB"/>
    <w:rsid w:val="000328FA"/>
    <w:rsid w:val="00032ABF"/>
    <w:rsid w:val="00032D8E"/>
    <w:rsid w:val="0003340E"/>
    <w:rsid w:val="00033483"/>
    <w:rsid w:val="0003358E"/>
    <w:rsid w:val="00033950"/>
    <w:rsid w:val="000339D5"/>
    <w:rsid w:val="00033A03"/>
    <w:rsid w:val="00033D3C"/>
    <w:rsid w:val="00033EC0"/>
    <w:rsid w:val="00033EFB"/>
    <w:rsid w:val="000340C0"/>
    <w:rsid w:val="0003450C"/>
    <w:rsid w:val="0003464D"/>
    <w:rsid w:val="000348B3"/>
    <w:rsid w:val="00034DA9"/>
    <w:rsid w:val="000350B5"/>
    <w:rsid w:val="000351D6"/>
    <w:rsid w:val="000351EC"/>
    <w:rsid w:val="00035579"/>
    <w:rsid w:val="000356B4"/>
    <w:rsid w:val="00035878"/>
    <w:rsid w:val="00035963"/>
    <w:rsid w:val="000359D5"/>
    <w:rsid w:val="00035A15"/>
    <w:rsid w:val="00035A25"/>
    <w:rsid w:val="00035BFA"/>
    <w:rsid w:val="00035C76"/>
    <w:rsid w:val="00035D7C"/>
    <w:rsid w:val="00036576"/>
    <w:rsid w:val="00036714"/>
    <w:rsid w:val="000367E5"/>
    <w:rsid w:val="00036B63"/>
    <w:rsid w:val="00036BD9"/>
    <w:rsid w:val="00036C1A"/>
    <w:rsid w:val="00036C21"/>
    <w:rsid w:val="00036C24"/>
    <w:rsid w:val="00036E95"/>
    <w:rsid w:val="00036F52"/>
    <w:rsid w:val="000370B1"/>
    <w:rsid w:val="000370E4"/>
    <w:rsid w:val="00037609"/>
    <w:rsid w:val="0003760B"/>
    <w:rsid w:val="000378C7"/>
    <w:rsid w:val="00037979"/>
    <w:rsid w:val="000379B5"/>
    <w:rsid w:val="0004028F"/>
    <w:rsid w:val="00040331"/>
    <w:rsid w:val="0004033E"/>
    <w:rsid w:val="000404E2"/>
    <w:rsid w:val="00040642"/>
    <w:rsid w:val="00040768"/>
    <w:rsid w:val="00040791"/>
    <w:rsid w:val="000407EC"/>
    <w:rsid w:val="00040952"/>
    <w:rsid w:val="00040AD0"/>
    <w:rsid w:val="00040D4A"/>
    <w:rsid w:val="00040D59"/>
    <w:rsid w:val="00040E69"/>
    <w:rsid w:val="0004144F"/>
    <w:rsid w:val="00041597"/>
    <w:rsid w:val="0004178D"/>
    <w:rsid w:val="000417FD"/>
    <w:rsid w:val="00041A8D"/>
    <w:rsid w:val="00041BF7"/>
    <w:rsid w:val="00041C82"/>
    <w:rsid w:val="00041CC7"/>
    <w:rsid w:val="00041E25"/>
    <w:rsid w:val="00041E42"/>
    <w:rsid w:val="00041E59"/>
    <w:rsid w:val="00041E72"/>
    <w:rsid w:val="00042021"/>
    <w:rsid w:val="00042179"/>
    <w:rsid w:val="0004220E"/>
    <w:rsid w:val="000424AA"/>
    <w:rsid w:val="000425EC"/>
    <w:rsid w:val="00042911"/>
    <w:rsid w:val="00042A57"/>
    <w:rsid w:val="00042ACF"/>
    <w:rsid w:val="00042B99"/>
    <w:rsid w:val="00042CE9"/>
    <w:rsid w:val="00042F74"/>
    <w:rsid w:val="00042FD1"/>
    <w:rsid w:val="0004334B"/>
    <w:rsid w:val="00043355"/>
    <w:rsid w:val="00043404"/>
    <w:rsid w:val="000434F1"/>
    <w:rsid w:val="000437CB"/>
    <w:rsid w:val="00043DDD"/>
    <w:rsid w:val="00043E93"/>
    <w:rsid w:val="00043EF5"/>
    <w:rsid w:val="00043F4B"/>
    <w:rsid w:val="0004445C"/>
    <w:rsid w:val="000444A8"/>
    <w:rsid w:val="00044500"/>
    <w:rsid w:val="000445AA"/>
    <w:rsid w:val="00044872"/>
    <w:rsid w:val="00044CB0"/>
    <w:rsid w:val="00044DAA"/>
    <w:rsid w:val="00045154"/>
    <w:rsid w:val="00045551"/>
    <w:rsid w:val="00045740"/>
    <w:rsid w:val="000458D3"/>
    <w:rsid w:val="00045A5E"/>
    <w:rsid w:val="00045BC3"/>
    <w:rsid w:val="00045E6A"/>
    <w:rsid w:val="000463AC"/>
    <w:rsid w:val="00046429"/>
    <w:rsid w:val="0004667E"/>
    <w:rsid w:val="0004699B"/>
    <w:rsid w:val="00046A1F"/>
    <w:rsid w:val="00046D56"/>
    <w:rsid w:val="00047017"/>
    <w:rsid w:val="00047271"/>
    <w:rsid w:val="0004791D"/>
    <w:rsid w:val="00047AC7"/>
    <w:rsid w:val="000500C2"/>
    <w:rsid w:val="0005031A"/>
    <w:rsid w:val="00050385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537"/>
    <w:rsid w:val="00051580"/>
    <w:rsid w:val="000518C8"/>
    <w:rsid w:val="00051A9D"/>
    <w:rsid w:val="00051D01"/>
    <w:rsid w:val="00051E25"/>
    <w:rsid w:val="00051F69"/>
    <w:rsid w:val="0005218F"/>
    <w:rsid w:val="00052251"/>
    <w:rsid w:val="000528EF"/>
    <w:rsid w:val="000529F4"/>
    <w:rsid w:val="00052BDD"/>
    <w:rsid w:val="00052E03"/>
    <w:rsid w:val="00052E39"/>
    <w:rsid w:val="00052EB3"/>
    <w:rsid w:val="00052FF6"/>
    <w:rsid w:val="00053470"/>
    <w:rsid w:val="00053483"/>
    <w:rsid w:val="000534C4"/>
    <w:rsid w:val="00053989"/>
    <w:rsid w:val="00053B54"/>
    <w:rsid w:val="00054318"/>
    <w:rsid w:val="00054433"/>
    <w:rsid w:val="000545E1"/>
    <w:rsid w:val="00054663"/>
    <w:rsid w:val="00054911"/>
    <w:rsid w:val="0005509E"/>
    <w:rsid w:val="00055274"/>
    <w:rsid w:val="000553C1"/>
    <w:rsid w:val="0005542F"/>
    <w:rsid w:val="000554AC"/>
    <w:rsid w:val="00055589"/>
    <w:rsid w:val="000555B9"/>
    <w:rsid w:val="000557DB"/>
    <w:rsid w:val="000558C4"/>
    <w:rsid w:val="00055D4B"/>
    <w:rsid w:val="00055F34"/>
    <w:rsid w:val="00055F4D"/>
    <w:rsid w:val="00056222"/>
    <w:rsid w:val="0005634B"/>
    <w:rsid w:val="00056510"/>
    <w:rsid w:val="00056664"/>
    <w:rsid w:val="000569A6"/>
    <w:rsid w:val="00056A85"/>
    <w:rsid w:val="00056CA4"/>
    <w:rsid w:val="00056DFE"/>
    <w:rsid w:val="00056E2E"/>
    <w:rsid w:val="00056F2D"/>
    <w:rsid w:val="00056FE6"/>
    <w:rsid w:val="000570A0"/>
    <w:rsid w:val="000571E8"/>
    <w:rsid w:val="0005750A"/>
    <w:rsid w:val="0005767D"/>
    <w:rsid w:val="00057928"/>
    <w:rsid w:val="00057A0E"/>
    <w:rsid w:val="00057AD1"/>
    <w:rsid w:val="00057ADD"/>
    <w:rsid w:val="00057B11"/>
    <w:rsid w:val="000602A0"/>
    <w:rsid w:val="00060317"/>
    <w:rsid w:val="0006059A"/>
    <w:rsid w:val="00060676"/>
    <w:rsid w:val="00060899"/>
    <w:rsid w:val="00060AA1"/>
    <w:rsid w:val="00060AB1"/>
    <w:rsid w:val="00060C89"/>
    <w:rsid w:val="000610D9"/>
    <w:rsid w:val="000610E4"/>
    <w:rsid w:val="000613DF"/>
    <w:rsid w:val="00061623"/>
    <w:rsid w:val="0006165F"/>
    <w:rsid w:val="000616BD"/>
    <w:rsid w:val="00061955"/>
    <w:rsid w:val="00061A77"/>
    <w:rsid w:val="00061B0E"/>
    <w:rsid w:val="00061C7D"/>
    <w:rsid w:val="00061CDD"/>
    <w:rsid w:val="00061E0B"/>
    <w:rsid w:val="000626A6"/>
    <w:rsid w:val="00062766"/>
    <w:rsid w:val="0006276B"/>
    <w:rsid w:val="000629BD"/>
    <w:rsid w:val="00062B25"/>
    <w:rsid w:val="00062B2D"/>
    <w:rsid w:val="00062B71"/>
    <w:rsid w:val="0006324D"/>
    <w:rsid w:val="000632B1"/>
    <w:rsid w:val="000632F6"/>
    <w:rsid w:val="00063400"/>
    <w:rsid w:val="000634C2"/>
    <w:rsid w:val="00063866"/>
    <w:rsid w:val="000639A9"/>
    <w:rsid w:val="00063A6E"/>
    <w:rsid w:val="00063DC3"/>
    <w:rsid w:val="00063F1A"/>
    <w:rsid w:val="00064068"/>
    <w:rsid w:val="000640C2"/>
    <w:rsid w:val="000641F4"/>
    <w:rsid w:val="00064217"/>
    <w:rsid w:val="000642A6"/>
    <w:rsid w:val="000643EC"/>
    <w:rsid w:val="0006480D"/>
    <w:rsid w:val="00064837"/>
    <w:rsid w:val="000649C8"/>
    <w:rsid w:val="00064A63"/>
    <w:rsid w:val="00064DF1"/>
    <w:rsid w:val="00065008"/>
    <w:rsid w:val="00065061"/>
    <w:rsid w:val="0006537A"/>
    <w:rsid w:val="000654B1"/>
    <w:rsid w:val="00065604"/>
    <w:rsid w:val="000656C3"/>
    <w:rsid w:val="00065ADE"/>
    <w:rsid w:val="00065BEE"/>
    <w:rsid w:val="00065C76"/>
    <w:rsid w:val="00065DF8"/>
    <w:rsid w:val="00065E8B"/>
    <w:rsid w:val="00065F17"/>
    <w:rsid w:val="000660AB"/>
    <w:rsid w:val="0006619F"/>
    <w:rsid w:val="0006644C"/>
    <w:rsid w:val="0006646D"/>
    <w:rsid w:val="00066618"/>
    <w:rsid w:val="00066B40"/>
    <w:rsid w:val="000672DA"/>
    <w:rsid w:val="000672F9"/>
    <w:rsid w:val="00067355"/>
    <w:rsid w:val="0006742A"/>
    <w:rsid w:val="00067445"/>
    <w:rsid w:val="000675C1"/>
    <w:rsid w:val="000675C4"/>
    <w:rsid w:val="0006763E"/>
    <w:rsid w:val="0006774B"/>
    <w:rsid w:val="00067840"/>
    <w:rsid w:val="00067886"/>
    <w:rsid w:val="00067BEB"/>
    <w:rsid w:val="000703C5"/>
    <w:rsid w:val="000703FD"/>
    <w:rsid w:val="00070464"/>
    <w:rsid w:val="000704B7"/>
    <w:rsid w:val="00070559"/>
    <w:rsid w:val="000705C4"/>
    <w:rsid w:val="0007075C"/>
    <w:rsid w:val="000708C8"/>
    <w:rsid w:val="000708D6"/>
    <w:rsid w:val="00070B87"/>
    <w:rsid w:val="00070C82"/>
    <w:rsid w:val="0007127A"/>
    <w:rsid w:val="000712A2"/>
    <w:rsid w:val="000713D3"/>
    <w:rsid w:val="00071410"/>
    <w:rsid w:val="0007151D"/>
    <w:rsid w:val="00071983"/>
    <w:rsid w:val="000719EE"/>
    <w:rsid w:val="00071AE2"/>
    <w:rsid w:val="00071B84"/>
    <w:rsid w:val="00071C6C"/>
    <w:rsid w:val="00071C80"/>
    <w:rsid w:val="00071C94"/>
    <w:rsid w:val="00071E82"/>
    <w:rsid w:val="00071EF1"/>
    <w:rsid w:val="00072132"/>
    <w:rsid w:val="00072213"/>
    <w:rsid w:val="0007228C"/>
    <w:rsid w:val="00072552"/>
    <w:rsid w:val="000726DB"/>
    <w:rsid w:val="000726FD"/>
    <w:rsid w:val="00072A47"/>
    <w:rsid w:val="00072C1D"/>
    <w:rsid w:val="00072F00"/>
    <w:rsid w:val="00072F3C"/>
    <w:rsid w:val="00072F85"/>
    <w:rsid w:val="00072FAD"/>
    <w:rsid w:val="000732DB"/>
    <w:rsid w:val="00073367"/>
    <w:rsid w:val="00073600"/>
    <w:rsid w:val="000736E0"/>
    <w:rsid w:val="00073C23"/>
    <w:rsid w:val="00074280"/>
    <w:rsid w:val="000743B2"/>
    <w:rsid w:val="000743DD"/>
    <w:rsid w:val="00074621"/>
    <w:rsid w:val="00074727"/>
    <w:rsid w:val="00074735"/>
    <w:rsid w:val="00074838"/>
    <w:rsid w:val="00074891"/>
    <w:rsid w:val="0007499E"/>
    <w:rsid w:val="00074AF2"/>
    <w:rsid w:val="00074BBC"/>
    <w:rsid w:val="00074BC8"/>
    <w:rsid w:val="00074D50"/>
    <w:rsid w:val="00074F14"/>
    <w:rsid w:val="00074F69"/>
    <w:rsid w:val="00075041"/>
    <w:rsid w:val="00075163"/>
    <w:rsid w:val="000753AC"/>
    <w:rsid w:val="00075730"/>
    <w:rsid w:val="000758AE"/>
    <w:rsid w:val="00075907"/>
    <w:rsid w:val="00075927"/>
    <w:rsid w:val="00075BC1"/>
    <w:rsid w:val="00075D21"/>
    <w:rsid w:val="00075F38"/>
    <w:rsid w:val="00075FFE"/>
    <w:rsid w:val="00076170"/>
    <w:rsid w:val="00076448"/>
    <w:rsid w:val="00076A0B"/>
    <w:rsid w:val="00076A33"/>
    <w:rsid w:val="00076BDC"/>
    <w:rsid w:val="00076E25"/>
    <w:rsid w:val="000770E1"/>
    <w:rsid w:val="00077245"/>
    <w:rsid w:val="000774CD"/>
    <w:rsid w:val="00077858"/>
    <w:rsid w:val="000779F4"/>
    <w:rsid w:val="00077B20"/>
    <w:rsid w:val="00077C5C"/>
    <w:rsid w:val="00077E11"/>
    <w:rsid w:val="00077F9C"/>
    <w:rsid w:val="000809FC"/>
    <w:rsid w:val="00080A5F"/>
    <w:rsid w:val="00080A94"/>
    <w:rsid w:val="00080C17"/>
    <w:rsid w:val="0008106E"/>
    <w:rsid w:val="0008110F"/>
    <w:rsid w:val="00081319"/>
    <w:rsid w:val="000814F1"/>
    <w:rsid w:val="0008157C"/>
    <w:rsid w:val="00081947"/>
    <w:rsid w:val="000819B2"/>
    <w:rsid w:val="00081A78"/>
    <w:rsid w:val="00081F3B"/>
    <w:rsid w:val="00081F88"/>
    <w:rsid w:val="00082132"/>
    <w:rsid w:val="0008235C"/>
    <w:rsid w:val="00082360"/>
    <w:rsid w:val="0008241F"/>
    <w:rsid w:val="000826D6"/>
    <w:rsid w:val="000826F9"/>
    <w:rsid w:val="00082881"/>
    <w:rsid w:val="00082944"/>
    <w:rsid w:val="00082966"/>
    <w:rsid w:val="00082CD7"/>
    <w:rsid w:val="00082DBF"/>
    <w:rsid w:val="00083497"/>
    <w:rsid w:val="0008399D"/>
    <w:rsid w:val="00083A90"/>
    <w:rsid w:val="00083E1D"/>
    <w:rsid w:val="00084299"/>
    <w:rsid w:val="00084701"/>
    <w:rsid w:val="000848CA"/>
    <w:rsid w:val="00084AE2"/>
    <w:rsid w:val="00084B15"/>
    <w:rsid w:val="00084B6E"/>
    <w:rsid w:val="00084BC4"/>
    <w:rsid w:val="00084E43"/>
    <w:rsid w:val="00084E93"/>
    <w:rsid w:val="00085178"/>
    <w:rsid w:val="00085378"/>
    <w:rsid w:val="00085406"/>
    <w:rsid w:val="00085461"/>
    <w:rsid w:val="00085561"/>
    <w:rsid w:val="0008577C"/>
    <w:rsid w:val="00085C50"/>
    <w:rsid w:val="00085C97"/>
    <w:rsid w:val="00085EAB"/>
    <w:rsid w:val="00085F5F"/>
    <w:rsid w:val="000861EF"/>
    <w:rsid w:val="00086220"/>
    <w:rsid w:val="000864EF"/>
    <w:rsid w:val="00086674"/>
    <w:rsid w:val="00086754"/>
    <w:rsid w:val="00086763"/>
    <w:rsid w:val="00086A3B"/>
    <w:rsid w:val="00086EB9"/>
    <w:rsid w:val="0008700B"/>
    <w:rsid w:val="000871BB"/>
    <w:rsid w:val="00087249"/>
    <w:rsid w:val="0008735C"/>
    <w:rsid w:val="000874B9"/>
    <w:rsid w:val="00087633"/>
    <w:rsid w:val="00087679"/>
    <w:rsid w:val="00087870"/>
    <w:rsid w:val="00087F67"/>
    <w:rsid w:val="00087FC1"/>
    <w:rsid w:val="00090064"/>
    <w:rsid w:val="000900AB"/>
    <w:rsid w:val="000900D2"/>
    <w:rsid w:val="000900E8"/>
    <w:rsid w:val="00090103"/>
    <w:rsid w:val="000901E2"/>
    <w:rsid w:val="00090290"/>
    <w:rsid w:val="000902EE"/>
    <w:rsid w:val="000903BF"/>
    <w:rsid w:val="000904B7"/>
    <w:rsid w:val="00090737"/>
    <w:rsid w:val="0009079A"/>
    <w:rsid w:val="00090908"/>
    <w:rsid w:val="00090A18"/>
    <w:rsid w:val="00090A9A"/>
    <w:rsid w:val="00090CA7"/>
    <w:rsid w:val="00090EBA"/>
    <w:rsid w:val="00090F48"/>
    <w:rsid w:val="000911C3"/>
    <w:rsid w:val="000913A0"/>
    <w:rsid w:val="00091634"/>
    <w:rsid w:val="000917DF"/>
    <w:rsid w:val="0009184D"/>
    <w:rsid w:val="00091EA7"/>
    <w:rsid w:val="00092061"/>
    <w:rsid w:val="00092224"/>
    <w:rsid w:val="00092513"/>
    <w:rsid w:val="0009253A"/>
    <w:rsid w:val="000926A7"/>
    <w:rsid w:val="00092969"/>
    <w:rsid w:val="00092B09"/>
    <w:rsid w:val="00092B1D"/>
    <w:rsid w:val="00092E8A"/>
    <w:rsid w:val="00092EEE"/>
    <w:rsid w:val="0009300A"/>
    <w:rsid w:val="0009316C"/>
    <w:rsid w:val="0009336C"/>
    <w:rsid w:val="000933E3"/>
    <w:rsid w:val="0009353D"/>
    <w:rsid w:val="00093B30"/>
    <w:rsid w:val="00093B78"/>
    <w:rsid w:val="00093F01"/>
    <w:rsid w:val="000941C0"/>
    <w:rsid w:val="0009433F"/>
    <w:rsid w:val="0009470A"/>
    <w:rsid w:val="0009496F"/>
    <w:rsid w:val="00094BAF"/>
    <w:rsid w:val="00094D1B"/>
    <w:rsid w:val="00094FB4"/>
    <w:rsid w:val="0009534C"/>
    <w:rsid w:val="00095674"/>
    <w:rsid w:val="00095918"/>
    <w:rsid w:val="00095A5F"/>
    <w:rsid w:val="00095B3D"/>
    <w:rsid w:val="00095E09"/>
    <w:rsid w:val="00095E95"/>
    <w:rsid w:val="000960EF"/>
    <w:rsid w:val="000961DB"/>
    <w:rsid w:val="000963D2"/>
    <w:rsid w:val="000967D6"/>
    <w:rsid w:val="00096A7A"/>
    <w:rsid w:val="00096A8E"/>
    <w:rsid w:val="00096AD4"/>
    <w:rsid w:val="00096C67"/>
    <w:rsid w:val="00096F65"/>
    <w:rsid w:val="00097067"/>
    <w:rsid w:val="000970FD"/>
    <w:rsid w:val="000971EC"/>
    <w:rsid w:val="0009729C"/>
    <w:rsid w:val="00097659"/>
    <w:rsid w:val="0009769F"/>
    <w:rsid w:val="00097B22"/>
    <w:rsid w:val="00097EE1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641"/>
    <w:rsid w:val="000A171A"/>
    <w:rsid w:val="000A1CBE"/>
    <w:rsid w:val="000A1E4E"/>
    <w:rsid w:val="000A1F12"/>
    <w:rsid w:val="000A2225"/>
    <w:rsid w:val="000A23DA"/>
    <w:rsid w:val="000A26A7"/>
    <w:rsid w:val="000A28AB"/>
    <w:rsid w:val="000A2B4D"/>
    <w:rsid w:val="000A2C01"/>
    <w:rsid w:val="000A3093"/>
    <w:rsid w:val="000A3381"/>
    <w:rsid w:val="000A372E"/>
    <w:rsid w:val="000A37E2"/>
    <w:rsid w:val="000A390B"/>
    <w:rsid w:val="000A398B"/>
    <w:rsid w:val="000A3CBA"/>
    <w:rsid w:val="000A3E36"/>
    <w:rsid w:val="000A40B0"/>
    <w:rsid w:val="000A4114"/>
    <w:rsid w:val="000A42BF"/>
    <w:rsid w:val="000A4553"/>
    <w:rsid w:val="000A4B0B"/>
    <w:rsid w:val="000A4C2E"/>
    <w:rsid w:val="000A4C3B"/>
    <w:rsid w:val="000A4C7F"/>
    <w:rsid w:val="000A4C94"/>
    <w:rsid w:val="000A4CDA"/>
    <w:rsid w:val="000A4D19"/>
    <w:rsid w:val="000A50E3"/>
    <w:rsid w:val="000A534B"/>
    <w:rsid w:val="000A5401"/>
    <w:rsid w:val="000A5DFD"/>
    <w:rsid w:val="000A5F4D"/>
    <w:rsid w:val="000A662E"/>
    <w:rsid w:val="000A6842"/>
    <w:rsid w:val="000A6B33"/>
    <w:rsid w:val="000A6D5A"/>
    <w:rsid w:val="000A6E57"/>
    <w:rsid w:val="000A6E80"/>
    <w:rsid w:val="000A6F12"/>
    <w:rsid w:val="000A7376"/>
    <w:rsid w:val="000A74A7"/>
    <w:rsid w:val="000A7635"/>
    <w:rsid w:val="000A763B"/>
    <w:rsid w:val="000A76A9"/>
    <w:rsid w:val="000A78E1"/>
    <w:rsid w:val="000A79CC"/>
    <w:rsid w:val="000A7B48"/>
    <w:rsid w:val="000A7BA7"/>
    <w:rsid w:val="000A7C1C"/>
    <w:rsid w:val="000A7C89"/>
    <w:rsid w:val="000A7CD7"/>
    <w:rsid w:val="000A7DB4"/>
    <w:rsid w:val="000A7E68"/>
    <w:rsid w:val="000B00A5"/>
    <w:rsid w:val="000B0188"/>
    <w:rsid w:val="000B02D1"/>
    <w:rsid w:val="000B09DC"/>
    <w:rsid w:val="000B0BED"/>
    <w:rsid w:val="000B0C1D"/>
    <w:rsid w:val="000B0D32"/>
    <w:rsid w:val="000B0DFE"/>
    <w:rsid w:val="000B1006"/>
    <w:rsid w:val="000B119A"/>
    <w:rsid w:val="000B132A"/>
    <w:rsid w:val="000B13D9"/>
    <w:rsid w:val="000B142E"/>
    <w:rsid w:val="000B14A1"/>
    <w:rsid w:val="000B1666"/>
    <w:rsid w:val="000B18F0"/>
    <w:rsid w:val="000B1C16"/>
    <w:rsid w:val="000B1C88"/>
    <w:rsid w:val="000B1CB1"/>
    <w:rsid w:val="000B2199"/>
    <w:rsid w:val="000B21CA"/>
    <w:rsid w:val="000B2581"/>
    <w:rsid w:val="000B268E"/>
    <w:rsid w:val="000B287F"/>
    <w:rsid w:val="000B2A6D"/>
    <w:rsid w:val="000B310A"/>
    <w:rsid w:val="000B33FE"/>
    <w:rsid w:val="000B38C7"/>
    <w:rsid w:val="000B3A53"/>
    <w:rsid w:val="000B3CE4"/>
    <w:rsid w:val="000B3D02"/>
    <w:rsid w:val="000B3DCD"/>
    <w:rsid w:val="000B3E03"/>
    <w:rsid w:val="000B409C"/>
    <w:rsid w:val="000B4223"/>
    <w:rsid w:val="000B4306"/>
    <w:rsid w:val="000B435B"/>
    <w:rsid w:val="000B4460"/>
    <w:rsid w:val="000B44E3"/>
    <w:rsid w:val="000B4D11"/>
    <w:rsid w:val="000B4D54"/>
    <w:rsid w:val="000B4D87"/>
    <w:rsid w:val="000B4F74"/>
    <w:rsid w:val="000B50E8"/>
    <w:rsid w:val="000B518E"/>
    <w:rsid w:val="000B52DB"/>
    <w:rsid w:val="000B5306"/>
    <w:rsid w:val="000B5333"/>
    <w:rsid w:val="000B552B"/>
    <w:rsid w:val="000B5589"/>
    <w:rsid w:val="000B57F9"/>
    <w:rsid w:val="000B5895"/>
    <w:rsid w:val="000B599C"/>
    <w:rsid w:val="000B5A06"/>
    <w:rsid w:val="000B5A36"/>
    <w:rsid w:val="000B5A81"/>
    <w:rsid w:val="000B5B76"/>
    <w:rsid w:val="000B5F3F"/>
    <w:rsid w:val="000B61AC"/>
    <w:rsid w:val="000B6408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3B3"/>
    <w:rsid w:val="000B740E"/>
    <w:rsid w:val="000B74BB"/>
    <w:rsid w:val="000B74CF"/>
    <w:rsid w:val="000B76CD"/>
    <w:rsid w:val="000B7961"/>
    <w:rsid w:val="000B7E96"/>
    <w:rsid w:val="000B7FA8"/>
    <w:rsid w:val="000C00BB"/>
    <w:rsid w:val="000C0286"/>
    <w:rsid w:val="000C0354"/>
    <w:rsid w:val="000C0362"/>
    <w:rsid w:val="000C09D7"/>
    <w:rsid w:val="000C0B62"/>
    <w:rsid w:val="000C0CD4"/>
    <w:rsid w:val="000C0D1C"/>
    <w:rsid w:val="000C0DBC"/>
    <w:rsid w:val="000C0FF3"/>
    <w:rsid w:val="000C1276"/>
    <w:rsid w:val="000C135C"/>
    <w:rsid w:val="000C13EE"/>
    <w:rsid w:val="000C1448"/>
    <w:rsid w:val="000C1494"/>
    <w:rsid w:val="000C154D"/>
    <w:rsid w:val="000C1616"/>
    <w:rsid w:val="000C1687"/>
    <w:rsid w:val="000C17CD"/>
    <w:rsid w:val="000C180A"/>
    <w:rsid w:val="000C199A"/>
    <w:rsid w:val="000C1A9C"/>
    <w:rsid w:val="000C1ABC"/>
    <w:rsid w:val="000C2074"/>
    <w:rsid w:val="000C21DB"/>
    <w:rsid w:val="000C2252"/>
    <w:rsid w:val="000C25AF"/>
    <w:rsid w:val="000C26DD"/>
    <w:rsid w:val="000C2847"/>
    <w:rsid w:val="000C2B77"/>
    <w:rsid w:val="000C2DE1"/>
    <w:rsid w:val="000C2DF8"/>
    <w:rsid w:val="000C3273"/>
    <w:rsid w:val="000C33CD"/>
    <w:rsid w:val="000C3546"/>
    <w:rsid w:val="000C3693"/>
    <w:rsid w:val="000C373F"/>
    <w:rsid w:val="000C38FA"/>
    <w:rsid w:val="000C3CF9"/>
    <w:rsid w:val="000C3D6C"/>
    <w:rsid w:val="000C3DA0"/>
    <w:rsid w:val="000C40E5"/>
    <w:rsid w:val="000C410D"/>
    <w:rsid w:val="000C41C4"/>
    <w:rsid w:val="000C431B"/>
    <w:rsid w:val="000C4386"/>
    <w:rsid w:val="000C451D"/>
    <w:rsid w:val="000C4562"/>
    <w:rsid w:val="000C45B1"/>
    <w:rsid w:val="000C4814"/>
    <w:rsid w:val="000C49CD"/>
    <w:rsid w:val="000C4ACA"/>
    <w:rsid w:val="000C4CAA"/>
    <w:rsid w:val="000C4DF0"/>
    <w:rsid w:val="000C507B"/>
    <w:rsid w:val="000C521E"/>
    <w:rsid w:val="000C5243"/>
    <w:rsid w:val="000C531B"/>
    <w:rsid w:val="000C5376"/>
    <w:rsid w:val="000C539F"/>
    <w:rsid w:val="000C5463"/>
    <w:rsid w:val="000C55BB"/>
    <w:rsid w:val="000C582A"/>
    <w:rsid w:val="000C5D19"/>
    <w:rsid w:val="000C602A"/>
    <w:rsid w:val="000C629D"/>
    <w:rsid w:val="000C6330"/>
    <w:rsid w:val="000C633A"/>
    <w:rsid w:val="000C6761"/>
    <w:rsid w:val="000C67A5"/>
    <w:rsid w:val="000C698D"/>
    <w:rsid w:val="000C6AB3"/>
    <w:rsid w:val="000C6B3B"/>
    <w:rsid w:val="000C6DBF"/>
    <w:rsid w:val="000C6DDD"/>
    <w:rsid w:val="000C6F4D"/>
    <w:rsid w:val="000C70D1"/>
    <w:rsid w:val="000C7237"/>
    <w:rsid w:val="000C7417"/>
    <w:rsid w:val="000C75EA"/>
    <w:rsid w:val="000C7C98"/>
    <w:rsid w:val="000D00D4"/>
    <w:rsid w:val="000D01FE"/>
    <w:rsid w:val="000D0397"/>
    <w:rsid w:val="000D041B"/>
    <w:rsid w:val="000D0562"/>
    <w:rsid w:val="000D064C"/>
    <w:rsid w:val="000D07A6"/>
    <w:rsid w:val="000D0813"/>
    <w:rsid w:val="000D08FD"/>
    <w:rsid w:val="000D0A7A"/>
    <w:rsid w:val="000D0A7E"/>
    <w:rsid w:val="000D0AE2"/>
    <w:rsid w:val="000D0AF7"/>
    <w:rsid w:val="000D0C3E"/>
    <w:rsid w:val="000D0CDC"/>
    <w:rsid w:val="000D0FED"/>
    <w:rsid w:val="000D1617"/>
    <w:rsid w:val="000D165D"/>
    <w:rsid w:val="000D16F5"/>
    <w:rsid w:val="000D17C3"/>
    <w:rsid w:val="000D1837"/>
    <w:rsid w:val="000D1929"/>
    <w:rsid w:val="000D1937"/>
    <w:rsid w:val="000D1947"/>
    <w:rsid w:val="000D1979"/>
    <w:rsid w:val="000D1B69"/>
    <w:rsid w:val="000D1F08"/>
    <w:rsid w:val="000D1F12"/>
    <w:rsid w:val="000D2198"/>
    <w:rsid w:val="000D2246"/>
    <w:rsid w:val="000D2500"/>
    <w:rsid w:val="000D262E"/>
    <w:rsid w:val="000D2D38"/>
    <w:rsid w:val="000D2D82"/>
    <w:rsid w:val="000D2EF9"/>
    <w:rsid w:val="000D30D7"/>
    <w:rsid w:val="000D30DE"/>
    <w:rsid w:val="000D31E5"/>
    <w:rsid w:val="000D3327"/>
    <w:rsid w:val="000D3420"/>
    <w:rsid w:val="000D3629"/>
    <w:rsid w:val="000D3725"/>
    <w:rsid w:val="000D373F"/>
    <w:rsid w:val="000D3785"/>
    <w:rsid w:val="000D38E9"/>
    <w:rsid w:val="000D3A6A"/>
    <w:rsid w:val="000D3B7D"/>
    <w:rsid w:val="000D3C01"/>
    <w:rsid w:val="000D3D4E"/>
    <w:rsid w:val="000D3DC9"/>
    <w:rsid w:val="000D3E01"/>
    <w:rsid w:val="000D3EDE"/>
    <w:rsid w:val="000D3F3E"/>
    <w:rsid w:val="000D4655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63A"/>
    <w:rsid w:val="000D5A31"/>
    <w:rsid w:val="000D5A9D"/>
    <w:rsid w:val="000D5DA1"/>
    <w:rsid w:val="000D5F35"/>
    <w:rsid w:val="000D6054"/>
    <w:rsid w:val="000D614D"/>
    <w:rsid w:val="000D6183"/>
    <w:rsid w:val="000D623E"/>
    <w:rsid w:val="000D6296"/>
    <w:rsid w:val="000D63FB"/>
    <w:rsid w:val="000D6590"/>
    <w:rsid w:val="000D6696"/>
    <w:rsid w:val="000D66BA"/>
    <w:rsid w:val="000D671F"/>
    <w:rsid w:val="000D68B7"/>
    <w:rsid w:val="000D6971"/>
    <w:rsid w:val="000D69A5"/>
    <w:rsid w:val="000D6C70"/>
    <w:rsid w:val="000D6DAE"/>
    <w:rsid w:val="000D6E16"/>
    <w:rsid w:val="000D6FB3"/>
    <w:rsid w:val="000D7072"/>
    <w:rsid w:val="000D71CC"/>
    <w:rsid w:val="000D795B"/>
    <w:rsid w:val="000D7A2B"/>
    <w:rsid w:val="000E015E"/>
    <w:rsid w:val="000E0629"/>
    <w:rsid w:val="000E069E"/>
    <w:rsid w:val="000E0B75"/>
    <w:rsid w:val="000E0BB8"/>
    <w:rsid w:val="000E0F5D"/>
    <w:rsid w:val="000E0FB1"/>
    <w:rsid w:val="000E10DB"/>
    <w:rsid w:val="000E14C0"/>
    <w:rsid w:val="000E16D7"/>
    <w:rsid w:val="000E1929"/>
    <w:rsid w:val="000E1BF7"/>
    <w:rsid w:val="000E20BA"/>
    <w:rsid w:val="000E23F3"/>
    <w:rsid w:val="000E27F3"/>
    <w:rsid w:val="000E28E6"/>
    <w:rsid w:val="000E2A26"/>
    <w:rsid w:val="000E2C42"/>
    <w:rsid w:val="000E2C49"/>
    <w:rsid w:val="000E2CC8"/>
    <w:rsid w:val="000E2EAF"/>
    <w:rsid w:val="000E2F85"/>
    <w:rsid w:val="000E3026"/>
    <w:rsid w:val="000E3283"/>
    <w:rsid w:val="000E3890"/>
    <w:rsid w:val="000E38CE"/>
    <w:rsid w:val="000E39D3"/>
    <w:rsid w:val="000E39EE"/>
    <w:rsid w:val="000E3DC1"/>
    <w:rsid w:val="000E3E57"/>
    <w:rsid w:val="000E42B7"/>
    <w:rsid w:val="000E44BF"/>
    <w:rsid w:val="000E4B14"/>
    <w:rsid w:val="000E4BD7"/>
    <w:rsid w:val="000E4F65"/>
    <w:rsid w:val="000E50B5"/>
    <w:rsid w:val="000E50C7"/>
    <w:rsid w:val="000E511D"/>
    <w:rsid w:val="000E54C4"/>
    <w:rsid w:val="000E56AF"/>
    <w:rsid w:val="000E5A15"/>
    <w:rsid w:val="000E5A38"/>
    <w:rsid w:val="000E5B32"/>
    <w:rsid w:val="000E5B65"/>
    <w:rsid w:val="000E5F52"/>
    <w:rsid w:val="000E5FA0"/>
    <w:rsid w:val="000E6403"/>
    <w:rsid w:val="000E6788"/>
    <w:rsid w:val="000E69D1"/>
    <w:rsid w:val="000E6C55"/>
    <w:rsid w:val="000E6DC1"/>
    <w:rsid w:val="000E6DE5"/>
    <w:rsid w:val="000E71B0"/>
    <w:rsid w:val="000E73BD"/>
    <w:rsid w:val="000E7766"/>
    <w:rsid w:val="000E7AEE"/>
    <w:rsid w:val="000F003B"/>
    <w:rsid w:val="000F0217"/>
    <w:rsid w:val="000F0436"/>
    <w:rsid w:val="000F050D"/>
    <w:rsid w:val="000F0637"/>
    <w:rsid w:val="000F0742"/>
    <w:rsid w:val="000F0832"/>
    <w:rsid w:val="000F08E2"/>
    <w:rsid w:val="000F0AF8"/>
    <w:rsid w:val="000F0BC6"/>
    <w:rsid w:val="000F0CD3"/>
    <w:rsid w:val="000F16A3"/>
    <w:rsid w:val="000F172B"/>
    <w:rsid w:val="000F173C"/>
    <w:rsid w:val="000F1A6F"/>
    <w:rsid w:val="000F1B66"/>
    <w:rsid w:val="000F1BC9"/>
    <w:rsid w:val="000F1C55"/>
    <w:rsid w:val="000F2239"/>
    <w:rsid w:val="000F2770"/>
    <w:rsid w:val="000F29FC"/>
    <w:rsid w:val="000F2C64"/>
    <w:rsid w:val="000F2D2C"/>
    <w:rsid w:val="000F2DC7"/>
    <w:rsid w:val="000F2EE7"/>
    <w:rsid w:val="000F3104"/>
    <w:rsid w:val="000F3123"/>
    <w:rsid w:val="000F33B7"/>
    <w:rsid w:val="000F374B"/>
    <w:rsid w:val="000F398F"/>
    <w:rsid w:val="000F3B1D"/>
    <w:rsid w:val="000F3E46"/>
    <w:rsid w:val="000F412F"/>
    <w:rsid w:val="000F44C7"/>
    <w:rsid w:val="000F4749"/>
    <w:rsid w:val="000F48BF"/>
    <w:rsid w:val="000F4AB7"/>
    <w:rsid w:val="000F4B62"/>
    <w:rsid w:val="000F4B7F"/>
    <w:rsid w:val="000F4CA1"/>
    <w:rsid w:val="000F4D71"/>
    <w:rsid w:val="000F4DDD"/>
    <w:rsid w:val="000F4E29"/>
    <w:rsid w:val="000F4EB7"/>
    <w:rsid w:val="000F525F"/>
    <w:rsid w:val="000F5586"/>
    <w:rsid w:val="000F5844"/>
    <w:rsid w:val="000F59B5"/>
    <w:rsid w:val="000F5ADA"/>
    <w:rsid w:val="000F5F18"/>
    <w:rsid w:val="000F6169"/>
    <w:rsid w:val="000F6231"/>
    <w:rsid w:val="000F64AD"/>
    <w:rsid w:val="000F65F5"/>
    <w:rsid w:val="000F696A"/>
    <w:rsid w:val="000F6BE2"/>
    <w:rsid w:val="000F6F02"/>
    <w:rsid w:val="000F6F4B"/>
    <w:rsid w:val="000F6F85"/>
    <w:rsid w:val="000F6FBD"/>
    <w:rsid w:val="000F6FFF"/>
    <w:rsid w:val="000F700E"/>
    <w:rsid w:val="000F700F"/>
    <w:rsid w:val="000F71DD"/>
    <w:rsid w:val="000F7354"/>
    <w:rsid w:val="000F7A36"/>
    <w:rsid w:val="000F7CA7"/>
    <w:rsid w:val="00100142"/>
    <w:rsid w:val="001001AA"/>
    <w:rsid w:val="0010049A"/>
    <w:rsid w:val="0010067E"/>
    <w:rsid w:val="001006AA"/>
    <w:rsid w:val="00100A6A"/>
    <w:rsid w:val="0010102E"/>
    <w:rsid w:val="001010A3"/>
    <w:rsid w:val="001011B7"/>
    <w:rsid w:val="001012A4"/>
    <w:rsid w:val="00101A27"/>
    <w:rsid w:val="00101A8B"/>
    <w:rsid w:val="00101B91"/>
    <w:rsid w:val="00101CFC"/>
    <w:rsid w:val="00101D62"/>
    <w:rsid w:val="00101E1D"/>
    <w:rsid w:val="001021D6"/>
    <w:rsid w:val="00102817"/>
    <w:rsid w:val="001028C1"/>
    <w:rsid w:val="00102F93"/>
    <w:rsid w:val="00103052"/>
    <w:rsid w:val="001031F9"/>
    <w:rsid w:val="00103224"/>
    <w:rsid w:val="001032E3"/>
    <w:rsid w:val="00103304"/>
    <w:rsid w:val="00103465"/>
    <w:rsid w:val="0010370F"/>
    <w:rsid w:val="00103748"/>
    <w:rsid w:val="00103853"/>
    <w:rsid w:val="001038AB"/>
    <w:rsid w:val="001038C6"/>
    <w:rsid w:val="00103989"/>
    <w:rsid w:val="00103DD6"/>
    <w:rsid w:val="00103FE9"/>
    <w:rsid w:val="00104204"/>
    <w:rsid w:val="00104534"/>
    <w:rsid w:val="001046F0"/>
    <w:rsid w:val="001046FC"/>
    <w:rsid w:val="00104960"/>
    <w:rsid w:val="00104B27"/>
    <w:rsid w:val="00104BE9"/>
    <w:rsid w:val="0010503C"/>
    <w:rsid w:val="00105195"/>
    <w:rsid w:val="001052A8"/>
    <w:rsid w:val="00105868"/>
    <w:rsid w:val="001058A1"/>
    <w:rsid w:val="00105E29"/>
    <w:rsid w:val="001060B0"/>
    <w:rsid w:val="00106136"/>
    <w:rsid w:val="0010617C"/>
    <w:rsid w:val="00106190"/>
    <w:rsid w:val="0010625D"/>
    <w:rsid w:val="001063D4"/>
    <w:rsid w:val="00106B84"/>
    <w:rsid w:val="00106D49"/>
    <w:rsid w:val="00107004"/>
    <w:rsid w:val="00107610"/>
    <w:rsid w:val="0010767C"/>
    <w:rsid w:val="001077B1"/>
    <w:rsid w:val="00107AB8"/>
    <w:rsid w:val="00107B8A"/>
    <w:rsid w:val="00107C10"/>
    <w:rsid w:val="00107C41"/>
    <w:rsid w:val="00107EA8"/>
    <w:rsid w:val="0011021A"/>
    <w:rsid w:val="001106B5"/>
    <w:rsid w:val="00110774"/>
    <w:rsid w:val="00110B7B"/>
    <w:rsid w:val="00110C30"/>
    <w:rsid w:val="00110DA3"/>
    <w:rsid w:val="0011110C"/>
    <w:rsid w:val="001111E1"/>
    <w:rsid w:val="00111498"/>
    <w:rsid w:val="00111815"/>
    <w:rsid w:val="00111928"/>
    <w:rsid w:val="00111B59"/>
    <w:rsid w:val="00111B99"/>
    <w:rsid w:val="001124B1"/>
    <w:rsid w:val="001125EA"/>
    <w:rsid w:val="0011266C"/>
    <w:rsid w:val="00112677"/>
    <w:rsid w:val="00112736"/>
    <w:rsid w:val="00112D60"/>
    <w:rsid w:val="00113150"/>
    <w:rsid w:val="001131B7"/>
    <w:rsid w:val="00113288"/>
    <w:rsid w:val="0011344A"/>
    <w:rsid w:val="001135D0"/>
    <w:rsid w:val="0011377B"/>
    <w:rsid w:val="001137F2"/>
    <w:rsid w:val="001138F2"/>
    <w:rsid w:val="00113B1A"/>
    <w:rsid w:val="00113E35"/>
    <w:rsid w:val="00113E44"/>
    <w:rsid w:val="00113FF0"/>
    <w:rsid w:val="00114277"/>
    <w:rsid w:val="0011430C"/>
    <w:rsid w:val="0011442C"/>
    <w:rsid w:val="001144C8"/>
    <w:rsid w:val="00114D64"/>
    <w:rsid w:val="00114DEB"/>
    <w:rsid w:val="00114E30"/>
    <w:rsid w:val="00114F9E"/>
    <w:rsid w:val="00115321"/>
    <w:rsid w:val="00115431"/>
    <w:rsid w:val="0011596A"/>
    <w:rsid w:val="00115B5F"/>
    <w:rsid w:val="00115B7F"/>
    <w:rsid w:val="00115D9F"/>
    <w:rsid w:val="00116572"/>
    <w:rsid w:val="00116574"/>
    <w:rsid w:val="0011673B"/>
    <w:rsid w:val="0011673C"/>
    <w:rsid w:val="001168D5"/>
    <w:rsid w:val="00116924"/>
    <w:rsid w:val="00116AA6"/>
    <w:rsid w:val="00116B11"/>
    <w:rsid w:val="00116EC2"/>
    <w:rsid w:val="00116F60"/>
    <w:rsid w:val="00117685"/>
    <w:rsid w:val="001179E6"/>
    <w:rsid w:val="00117B00"/>
    <w:rsid w:val="00117B77"/>
    <w:rsid w:val="00117BE6"/>
    <w:rsid w:val="00117CC7"/>
    <w:rsid w:val="00117D0F"/>
    <w:rsid w:val="001201B0"/>
    <w:rsid w:val="001202FD"/>
    <w:rsid w:val="00120641"/>
    <w:rsid w:val="001206E9"/>
    <w:rsid w:val="00120A0C"/>
    <w:rsid w:val="00120AD3"/>
    <w:rsid w:val="00120AE5"/>
    <w:rsid w:val="00120B4C"/>
    <w:rsid w:val="00120C4E"/>
    <w:rsid w:val="00120DB4"/>
    <w:rsid w:val="00120E82"/>
    <w:rsid w:val="00120EDE"/>
    <w:rsid w:val="00120F23"/>
    <w:rsid w:val="00121011"/>
    <w:rsid w:val="001211E1"/>
    <w:rsid w:val="001214B7"/>
    <w:rsid w:val="001216E4"/>
    <w:rsid w:val="001217B6"/>
    <w:rsid w:val="0012182C"/>
    <w:rsid w:val="00121944"/>
    <w:rsid w:val="00121A6F"/>
    <w:rsid w:val="00121F27"/>
    <w:rsid w:val="00122064"/>
    <w:rsid w:val="00122402"/>
    <w:rsid w:val="0012295A"/>
    <w:rsid w:val="00122A8E"/>
    <w:rsid w:val="00122B08"/>
    <w:rsid w:val="00122BAF"/>
    <w:rsid w:val="00122C2A"/>
    <w:rsid w:val="00122D3A"/>
    <w:rsid w:val="0012318C"/>
    <w:rsid w:val="00123587"/>
    <w:rsid w:val="001238A0"/>
    <w:rsid w:val="001239A4"/>
    <w:rsid w:val="001239B7"/>
    <w:rsid w:val="001239BC"/>
    <w:rsid w:val="00123DBE"/>
    <w:rsid w:val="00123F2D"/>
    <w:rsid w:val="00123FDD"/>
    <w:rsid w:val="001246CB"/>
    <w:rsid w:val="0012477B"/>
    <w:rsid w:val="00124898"/>
    <w:rsid w:val="0012490F"/>
    <w:rsid w:val="00124D32"/>
    <w:rsid w:val="00124E6D"/>
    <w:rsid w:val="00124FCF"/>
    <w:rsid w:val="0012508D"/>
    <w:rsid w:val="0012564E"/>
    <w:rsid w:val="001256B8"/>
    <w:rsid w:val="00125754"/>
    <w:rsid w:val="00125877"/>
    <w:rsid w:val="001259C4"/>
    <w:rsid w:val="00125ED2"/>
    <w:rsid w:val="0012644B"/>
    <w:rsid w:val="00126C30"/>
    <w:rsid w:val="00126C48"/>
    <w:rsid w:val="00127053"/>
    <w:rsid w:val="001271F3"/>
    <w:rsid w:val="00127418"/>
    <w:rsid w:val="001275B9"/>
    <w:rsid w:val="00127717"/>
    <w:rsid w:val="0012795F"/>
    <w:rsid w:val="00127973"/>
    <w:rsid w:val="0013011B"/>
    <w:rsid w:val="00130588"/>
    <w:rsid w:val="001305BB"/>
    <w:rsid w:val="0013060A"/>
    <w:rsid w:val="00130698"/>
    <w:rsid w:val="001306D5"/>
    <w:rsid w:val="00130A25"/>
    <w:rsid w:val="00130BCE"/>
    <w:rsid w:val="00130F2C"/>
    <w:rsid w:val="00131098"/>
    <w:rsid w:val="00131191"/>
    <w:rsid w:val="001311D3"/>
    <w:rsid w:val="001314A3"/>
    <w:rsid w:val="00131843"/>
    <w:rsid w:val="00131892"/>
    <w:rsid w:val="00131B88"/>
    <w:rsid w:val="00131C8D"/>
    <w:rsid w:val="00131EB2"/>
    <w:rsid w:val="00131ED4"/>
    <w:rsid w:val="00131FEB"/>
    <w:rsid w:val="00132222"/>
    <w:rsid w:val="001327E4"/>
    <w:rsid w:val="0013281F"/>
    <w:rsid w:val="00132980"/>
    <w:rsid w:val="00132B37"/>
    <w:rsid w:val="00132F01"/>
    <w:rsid w:val="00132F57"/>
    <w:rsid w:val="00133301"/>
    <w:rsid w:val="001333FA"/>
    <w:rsid w:val="00133A5E"/>
    <w:rsid w:val="00133AF3"/>
    <w:rsid w:val="00133FEA"/>
    <w:rsid w:val="001342EA"/>
    <w:rsid w:val="00134349"/>
    <w:rsid w:val="001346D4"/>
    <w:rsid w:val="00134B38"/>
    <w:rsid w:val="00134D5F"/>
    <w:rsid w:val="00134D84"/>
    <w:rsid w:val="00135009"/>
    <w:rsid w:val="00135138"/>
    <w:rsid w:val="0013534B"/>
    <w:rsid w:val="001353C9"/>
    <w:rsid w:val="0013549D"/>
    <w:rsid w:val="00135511"/>
    <w:rsid w:val="0013557B"/>
    <w:rsid w:val="001355CF"/>
    <w:rsid w:val="001357BF"/>
    <w:rsid w:val="001357F2"/>
    <w:rsid w:val="00135914"/>
    <w:rsid w:val="00135AB7"/>
    <w:rsid w:val="00135F5A"/>
    <w:rsid w:val="001362AB"/>
    <w:rsid w:val="00136319"/>
    <w:rsid w:val="00136356"/>
    <w:rsid w:val="001363AF"/>
    <w:rsid w:val="0013657B"/>
    <w:rsid w:val="00136640"/>
    <w:rsid w:val="001366D1"/>
    <w:rsid w:val="00137083"/>
    <w:rsid w:val="0013717D"/>
    <w:rsid w:val="00137322"/>
    <w:rsid w:val="00137656"/>
    <w:rsid w:val="001377AE"/>
    <w:rsid w:val="001378A3"/>
    <w:rsid w:val="0013796D"/>
    <w:rsid w:val="001379B1"/>
    <w:rsid w:val="00137E2C"/>
    <w:rsid w:val="001400CC"/>
    <w:rsid w:val="001401E0"/>
    <w:rsid w:val="00140292"/>
    <w:rsid w:val="0014034F"/>
    <w:rsid w:val="001403A2"/>
    <w:rsid w:val="0014052A"/>
    <w:rsid w:val="00140A8A"/>
    <w:rsid w:val="00140BB9"/>
    <w:rsid w:val="00140BDB"/>
    <w:rsid w:val="00141A20"/>
    <w:rsid w:val="00141B1E"/>
    <w:rsid w:val="00141D16"/>
    <w:rsid w:val="00141D2E"/>
    <w:rsid w:val="00141D7C"/>
    <w:rsid w:val="00141DCC"/>
    <w:rsid w:val="00141FC7"/>
    <w:rsid w:val="001422FE"/>
    <w:rsid w:val="0014236C"/>
    <w:rsid w:val="00142451"/>
    <w:rsid w:val="001424C2"/>
    <w:rsid w:val="001426AA"/>
    <w:rsid w:val="00142965"/>
    <w:rsid w:val="00142A43"/>
    <w:rsid w:val="00142B35"/>
    <w:rsid w:val="00142C28"/>
    <w:rsid w:val="00142C71"/>
    <w:rsid w:val="00142D0F"/>
    <w:rsid w:val="001430E7"/>
    <w:rsid w:val="0014329A"/>
    <w:rsid w:val="00143301"/>
    <w:rsid w:val="001435C0"/>
    <w:rsid w:val="00143762"/>
    <w:rsid w:val="00143782"/>
    <w:rsid w:val="00143A0B"/>
    <w:rsid w:val="00143A1A"/>
    <w:rsid w:val="00143A81"/>
    <w:rsid w:val="00143A89"/>
    <w:rsid w:val="00143A97"/>
    <w:rsid w:val="00143D93"/>
    <w:rsid w:val="00143DD2"/>
    <w:rsid w:val="00143F40"/>
    <w:rsid w:val="001440F3"/>
    <w:rsid w:val="001441A1"/>
    <w:rsid w:val="001443E3"/>
    <w:rsid w:val="001444D8"/>
    <w:rsid w:val="001447D3"/>
    <w:rsid w:val="00144E06"/>
    <w:rsid w:val="00144F79"/>
    <w:rsid w:val="00144FED"/>
    <w:rsid w:val="0014504B"/>
    <w:rsid w:val="00145074"/>
    <w:rsid w:val="0014507B"/>
    <w:rsid w:val="0014514D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2D0"/>
    <w:rsid w:val="00146334"/>
    <w:rsid w:val="00146385"/>
    <w:rsid w:val="00146509"/>
    <w:rsid w:val="001466A1"/>
    <w:rsid w:val="0014683D"/>
    <w:rsid w:val="0014689B"/>
    <w:rsid w:val="00146C91"/>
    <w:rsid w:val="00146E20"/>
    <w:rsid w:val="00146F44"/>
    <w:rsid w:val="0014738E"/>
    <w:rsid w:val="00147402"/>
    <w:rsid w:val="001476E8"/>
    <w:rsid w:val="0014772E"/>
    <w:rsid w:val="0014774F"/>
    <w:rsid w:val="0014776A"/>
    <w:rsid w:val="001477CB"/>
    <w:rsid w:val="001478A7"/>
    <w:rsid w:val="00147D09"/>
    <w:rsid w:val="00147D99"/>
    <w:rsid w:val="001501A3"/>
    <w:rsid w:val="00150273"/>
    <w:rsid w:val="0015042B"/>
    <w:rsid w:val="0015060B"/>
    <w:rsid w:val="001508F8"/>
    <w:rsid w:val="00150F3E"/>
    <w:rsid w:val="00151459"/>
    <w:rsid w:val="0015161D"/>
    <w:rsid w:val="0015162A"/>
    <w:rsid w:val="00151890"/>
    <w:rsid w:val="00151AD7"/>
    <w:rsid w:val="00151B9D"/>
    <w:rsid w:val="00151CA8"/>
    <w:rsid w:val="00151D0D"/>
    <w:rsid w:val="00151E2C"/>
    <w:rsid w:val="00151F81"/>
    <w:rsid w:val="00151FAD"/>
    <w:rsid w:val="001520E7"/>
    <w:rsid w:val="001522E2"/>
    <w:rsid w:val="0015252B"/>
    <w:rsid w:val="001525FB"/>
    <w:rsid w:val="0015288D"/>
    <w:rsid w:val="00152942"/>
    <w:rsid w:val="001529D7"/>
    <w:rsid w:val="00152B40"/>
    <w:rsid w:val="00152E00"/>
    <w:rsid w:val="00152E38"/>
    <w:rsid w:val="00152EE1"/>
    <w:rsid w:val="00153055"/>
    <w:rsid w:val="00153071"/>
    <w:rsid w:val="001536AC"/>
    <w:rsid w:val="0015394E"/>
    <w:rsid w:val="00153A70"/>
    <w:rsid w:val="00153B37"/>
    <w:rsid w:val="00153B4E"/>
    <w:rsid w:val="00153B92"/>
    <w:rsid w:val="00153CFB"/>
    <w:rsid w:val="00153D66"/>
    <w:rsid w:val="00153E26"/>
    <w:rsid w:val="00153FFB"/>
    <w:rsid w:val="001544E3"/>
    <w:rsid w:val="0015451C"/>
    <w:rsid w:val="001545E7"/>
    <w:rsid w:val="00154776"/>
    <w:rsid w:val="001547A1"/>
    <w:rsid w:val="00154D56"/>
    <w:rsid w:val="00154D62"/>
    <w:rsid w:val="00154EB7"/>
    <w:rsid w:val="00154F2C"/>
    <w:rsid w:val="001550B0"/>
    <w:rsid w:val="00155479"/>
    <w:rsid w:val="00155582"/>
    <w:rsid w:val="00155747"/>
    <w:rsid w:val="001557BD"/>
    <w:rsid w:val="00155A8A"/>
    <w:rsid w:val="00155C20"/>
    <w:rsid w:val="00155D02"/>
    <w:rsid w:val="00155D10"/>
    <w:rsid w:val="00156307"/>
    <w:rsid w:val="001564F0"/>
    <w:rsid w:val="00156552"/>
    <w:rsid w:val="00156719"/>
    <w:rsid w:val="00156943"/>
    <w:rsid w:val="001569A1"/>
    <w:rsid w:val="00156B2B"/>
    <w:rsid w:val="00156D01"/>
    <w:rsid w:val="00157027"/>
    <w:rsid w:val="001572A8"/>
    <w:rsid w:val="0015735A"/>
    <w:rsid w:val="001573FD"/>
    <w:rsid w:val="00157412"/>
    <w:rsid w:val="001575F0"/>
    <w:rsid w:val="001577F3"/>
    <w:rsid w:val="001579CD"/>
    <w:rsid w:val="00157A17"/>
    <w:rsid w:val="00157C97"/>
    <w:rsid w:val="00157E27"/>
    <w:rsid w:val="001600B5"/>
    <w:rsid w:val="00160128"/>
    <w:rsid w:val="0016014A"/>
    <w:rsid w:val="0016031D"/>
    <w:rsid w:val="001603BE"/>
    <w:rsid w:val="00160585"/>
    <w:rsid w:val="00160624"/>
    <w:rsid w:val="00160632"/>
    <w:rsid w:val="0016065B"/>
    <w:rsid w:val="00160680"/>
    <w:rsid w:val="001606B7"/>
    <w:rsid w:val="00160769"/>
    <w:rsid w:val="001608CB"/>
    <w:rsid w:val="001609F5"/>
    <w:rsid w:val="00160A32"/>
    <w:rsid w:val="00160BAE"/>
    <w:rsid w:val="00160EBC"/>
    <w:rsid w:val="0016105E"/>
    <w:rsid w:val="00161111"/>
    <w:rsid w:val="001615E0"/>
    <w:rsid w:val="00161720"/>
    <w:rsid w:val="0016178C"/>
    <w:rsid w:val="00161A8F"/>
    <w:rsid w:val="00161AC9"/>
    <w:rsid w:val="00161BDE"/>
    <w:rsid w:val="00161C6E"/>
    <w:rsid w:val="00161E3A"/>
    <w:rsid w:val="00162451"/>
    <w:rsid w:val="00162CD9"/>
    <w:rsid w:val="00162CF1"/>
    <w:rsid w:val="00162E95"/>
    <w:rsid w:val="00162EFF"/>
    <w:rsid w:val="00162FFC"/>
    <w:rsid w:val="00163226"/>
    <w:rsid w:val="001632C9"/>
    <w:rsid w:val="001634A2"/>
    <w:rsid w:val="00163757"/>
    <w:rsid w:val="0016378C"/>
    <w:rsid w:val="001639BA"/>
    <w:rsid w:val="00163C6B"/>
    <w:rsid w:val="00163E3F"/>
    <w:rsid w:val="00163E84"/>
    <w:rsid w:val="00163FB1"/>
    <w:rsid w:val="00164422"/>
    <w:rsid w:val="00164551"/>
    <w:rsid w:val="001647E3"/>
    <w:rsid w:val="00164BF3"/>
    <w:rsid w:val="00164FA7"/>
    <w:rsid w:val="0016501A"/>
    <w:rsid w:val="00165177"/>
    <w:rsid w:val="00165513"/>
    <w:rsid w:val="0016556C"/>
    <w:rsid w:val="001657B2"/>
    <w:rsid w:val="00165A2C"/>
    <w:rsid w:val="00165ABE"/>
    <w:rsid w:val="00165AFD"/>
    <w:rsid w:val="00165CD4"/>
    <w:rsid w:val="00165CDA"/>
    <w:rsid w:val="00166027"/>
    <w:rsid w:val="001662EE"/>
    <w:rsid w:val="00166CC4"/>
    <w:rsid w:val="00166DB8"/>
    <w:rsid w:val="00167004"/>
    <w:rsid w:val="00167256"/>
    <w:rsid w:val="001672A6"/>
    <w:rsid w:val="0016760F"/>
    <w:rsid w:val="00167728"/>
    <w:rsid w:val="00167761"/>
    <w:rsid w:val="00167EB5"/>
    <w:rsid w:val="00167ED1"/>
    <w:rsid w:val="00170371"/>
    <w:rsid w:val="00170380"/>
    <w:rsid w:val="00170451"/>
    <w:rsid w:val="0017045E"/>
    <w:rsid w:val="00170461"/>
    <w:rsid w:val="001704F4"/>
    <w:rsid w:val="00170693"/>
    <w:rsid w:val="001708FA"/>
    <w:rsid w:val="00170A67"/>
    <w:rsid w:val="00170D50"/>
    <w:rsid w:val="00170EB5"/>
    <w:rsid w:val="0017111E"/>
    <w:rsid w:val="00171351"/>
    <w:rsid w:val="00171361"/>
    <w:rsid w:val="00171385"/>
    <w:rsid w:val="001713B2"/>
    <w:rsid w:val="00171633"/>
    <w:rsid w:val="001717D4"/>
    <w:rsid w:val="00171880"/>
    <w:rsid w:val="001719AF"/>
    <w:rsid w:val="00171D7E"/>
    <w:rsid w:val="001723F7"/>
    <w:rsid w:val="00172429"/>
    <w:rsid w:val="001724FC"/>
    <w:rsid w:val="001728D0"/>
    <w:rsid w:val="00172C21"/>
    <w:rsid w:val="00172D60"/>
    <w:rsid w:val="00172EE9"/>
    <w:rsid w:val="00173059"/>
    <w:rsid w:val="00173207"/>
    <w:rsid w:val="001735E8"/>
    <w:rsid w:val="00173610"/>
    <w:rsid w:val="00173659"/>
    <w:rsid w:val="00173786"/>
    <w:rsid w:val="00173B3B"/>
    <w:rsid w:val="00173B3E"/>
    <w:rsid w:val="00173D47"/>
    <w:rsid w:val="00173DA5"/>
    <w:rsid w:val="00174060"/>
    <w:rsid w:val="00174161"/>
    <w:rsid w:val="0017439B"/>
    <w:rsid w:val="001746CE"/>
    <w:rsid w:val="00174897"/>
    <w:rsid w:val="00174A18"/>
    <w:rsid w:val="00174AAC"/>
    <w:rsid w:val="00174BF5"/>
    <w:rsid w:val="001751A8"/>
    <w:rsid w:val="00175447"/>
    <w:rsid w:val="00175590"/>
    <w:rsid w:val="001757CF"/>
    <w:rsid w:val="00175873"/>
    <w:rsid w:val="001758A5"/>
    <w:rsid w:val="00175C50"/>
    <w:rsid w:val="00175D2A"/>
    <w:rsid w:val="00175E89"/>
    <w:rsid w:val="00175F1A"/>
    <w:rsid w:val="001768D4"/>
    <w:rsid w:val="00176AB3"/>
    <w:rsid w:val="00176AC3"/>
    <w:rsid w:val="00176C9D"/>
    <w:rsid w:val="00176DB3"/>
    <w:rsid w:val="00177112"/>
    <w:rsid w:val="001772A5"/>
    <w:rsid w:val="001772B7"/>
    <w:rsid w:val="001773ED"/>
    <w:rsid w:val="0017761B"/>
    <w:rsid w:val="0017763B"/>
    <w:rsid w:val="00177655"/>
    <w:rsid w:val="0017765D"/>
    <w:rsid w:val="001778C3"/>
    <w:rsid w:val="00177EE2"/>
    <w:rsid w:val="00177F28"/>
    <w:rsid w:val="001801F8"/>
    <w:rsid w:val="00180230"/>
    <w:rsid w:val="001804E5"/>
    <w:rsid w:val="0018071A"/>
    <w:rsid w:val="0018075B"/>
    <w:rsid w:val="00180A9A"/>
    <w:rsid w:val="00180AB0"/>
    <w:rsid w:val="00180DB8"/>
    <w:rsid w:val="00180E4D"/>
    <w:rsid w:val="00180EC0"/>
    <w:rsid w:val="00181088"/>
    <w:rsid w:val="0018127B"/>
    <w:rsid w:val="00181313"/>
    <w:rsid w:val="001816E8"/>
    <w:rsid w:val="001818B1"/>
    <w:rsid w:val="001818DA"/>
    <w:rsid w:val="00181B8C"/>
    <w:rsid w:val="00181C5D"/>
    <w:rsid w:val="00181C6E"/>
    <w:rsid w:val="00181D49"/>
    <w:rsid w:val="0018205D"/>
    <w:rsid w:val="00182234"/>
    <w:rsid w:val="001826FA"/>
    <w:rsid w:val="001826FB"/>
    <w:rsid w:val="0018299A"/>
    <w:rsid w:val="00182D71"/>
    <w:rsid w:val="00182E29"/>
    <w:rsid w:val="00183160"/>
    <w:rsid w:val="0018324C"/>
    <w:rsid w:val="00183341"/>
    <w:rsid w:val="001834A9"/>
    <w:rsid w:val="001834E1"/>
    <w:rsid w:val="001835BA"/>
    <w:rsid w:val="0018374E"/>
    <w:rsid w:val="00183A4D"/>
    <w:rsid w:val="00183AB0"/>
    <w:rsid w:val="00183C30"/>
    <w:rsid w:val="00183CB9"/>
    <w:rsid w:val="00183D47"/>
    <w:rsid w:val="00183E94"/>
    <w:rsid w:val="00183F7F"/>
    <w:rsid w:val="00183FB5"/>
    <w:rsid w:val="001841D0"/>
    <w:rsid w:val="001842AB"/>
    <w:rsid w:val="00184715"/>
    <w:rsid w:val="00184997"/>
    <w:rsid w:val="00184D2C"/>
    <w:rsid w:val="00184FDB"/>
    <w:rsid w:val="00185178"/>
    <w:rsid w:val="001851B1"/>
    <w:rsid w:val="001851D7"/>
    <w:rsid w:val="00185324"/>
    <w:rsid w:val="001853AC"/>
    <w:rsid w:val="001854C0"/>
    <w:rsid w:val="0018561C"/>
    <w:rsid w:val="0018565A"/>
    <w:rsid w:val="00185764"/>
    <w:rsid w:val="00185851"/>
    <w:rsid w:val="00185888"/>
    <w:rsid w:val="001858AC"/>
    <w:rsid w:val="00185959"/>
    <w:rsid w:val="00185C65"/>
    <w:rsid w:val="00185D16"/>
    <w:rsid w:val="00185F89"/>
    <w:rsid w:val="00185FDB"/>
    <w:rsid w:val="001863F0"/>
    <w:rsid w:val="001865C5"/>
    <w:rsid w:val="0018681D"/>
    <w:rsid w:val="00186AC3"/>
    <w:rsid w:val="00186B25"/>
    <w:rsid w:val="00186E89"/>
    <w:rsid w:val="00186F1B"/>
    <w:rsid w:val="00187057"/>
    <w:rsid w:val="00187351"/>
    <w:rsid w:val="00187423"/>
    <w:rsid w:val="00187720"/>
    <w:rsid w:val="0018774F"/>
    <w:rsid w:val="0018795F"/>
    <w:rsid w:val="001879C1"/>
    <w:rsid w:val="00187C92"/>
    <w:rsid w:val="00187D20"/>
    <w:rsid w:val="00190035"/>
    <w:rsid w:val="001902EA"/>
    <w:rsid w:val="001903D8"/>
    <w:rsid w:val="00190404"/>
    <w:rsid w:val="00190501"/>
    <w:rsid w:val="00190538"/>
    <w:rsid w:val="001905C7"/>
    <w:rsid w:val="001906D8"/>
    <w:rsid w:val="00190CD1"/>
    <w:rsid w:val="00190D01"/>
    <w:rsid w:val="00191068"/>
    <w:rsid w:val="001910D8"/>
    <w:rsid w:val="00191564"/>
    <w:rsid w:val="00191699"/>
    <w:rsid w:val="0019174A"/>
    <w:rsid w:val="00191940"/>
    <w:rsid w:val="0019198D"/>
    <w:rsid w:val="00191B7A"/>
    <w:rsid w:val="00191BD1"/>
    <w:rsid w:val="00191C22"/>
    <w:rsid w:val="001921AD"/>
    <w:rsid w:val="001921AF"/>
    <w:rsid w:val="0019285F"/>
    <w:rsid w:val="00192B84"/>
    <w:rsid w:val="00192CB0"/>
    <w:rsid w:val="00192D4C"/>
    <w:rsid w:val="00192E22"/>
    <w:rsid w:val="00192F1D"/>
    <w:rsid w:val="00192F3E"/>
    <w:rsid w:val="00193035"/>
    <w:rsid w:val="00193371"/>
    <w:rsid w:val="00193409"/>
    <w:rsid w:val="00193725"/>
    <w:rsid w:val="00193798"/>
    <w:rsid w:val="00193BFA"/>
    <w:rsid w:val="00193EE8"/>
    <w:rsid w:val="00193F4D"/>
    <w:rsid w:val="0019403B"/>
    <w:rsid w:val="001940EA"/>
    <w:rsid w:val="0019437F"/>
    <w:rsid w:val="001946E8"/>
    <w:rsid w:val="001949BC"/>
    <w:rsid w:val="00194BF1"/>
    <w:rsid w:val="00194D35"/>
    <w:rsid w:val="00194D7B"/>
    <w:rsid w:val="00194DD2"/>
    <w:rsid w:val="001950C9"/>
    <w:rsid w:val="00195149"/>
    <w:rsid w:val="001951B6"/>
    <w:rsid w:val="00195304"/>
    <w:rsid w:val="00195382"/>
    <w:rsid w:val="0019543E"/>
    <w:rsid w:val="00195516"/>
    <w:rsid w:val="00195935"/>
    <w:rsid w:val="00195AD7"/>
    <w:rsid w:val="00195B1F"/>
    <w:rsid w:val="00195DC1"/>
    <w:rsid w:val="00196228"/>
    <w:rsid w:val="001964A9"/>
    <w:rsid w:val="0019687E"/>
    <w:rsid w:val="001968C7"/>
    <w:rsid w:val="00196B08"/>
    <w:rsid w:val="00196C0A"/>
    <w:rsid w:val="00196CB8"/>
    <w:rsid w:val="00196CBF"/>
    <w:rsid w:val="00196EFC"/>
    <w:rsid w:val="00196F13"/>
    <w:rsid w:val="001971F4"/>
    <w:rsid w:val="0019739F"/>
    <w:rsid w:val="001973AB"/>
    <w:rsid w:val="001973B5"/>
    <w:rsid w:val="00197437"/>
    <w:rsid w:val="00197539"/>
    <w:rsid w:val="00197591"/>
    <w:rsid w:val="0019762E"/>
    <w:rsid w:val="00197C94"/>
    <w:rsid w:val="00197CBB"/>
    <w:rsid w:val="00197E1E"/>
    <w:rsid w:val="00197E2D"/>
    <w:rsid w:val="00197EE5"/>
    <w:rsid w:val="00197FCB"/>
    <w:rsid w:val="001A038B"/>
    <w:rsid w:val="001A040C"/>
    <w:rsid w:val="001A0493"/>
    <w:rsid w:val="001A06E4"/>
    <w:rsid w:val="001A07E7"/>
    <w:rsid w:val="001A087F"/>
    <w:rsid w:val="001A0A40"/>
    <w:rsid w:val="001A0B1A"/>
    <w:rsid w:val="001A0B75"/>
    <w:rsid w:val="001A0DC4"/>
    <w:rsid w:val="001A0E1E"/>
    <w:rsid w:val="001A1C17"/>
    <w:rsid w:val="001A1E46"/>
    <w:rsid w:val="001A1FC0"/>
    <w:rsid w:val="001A214A"/>
    <w:rsid w:val="001A23E9"/>
    <w:rsid w:val="001A269D"/>
    <w:rsid w:val="001A2944"/>
    <w:rsid w:val="001A2A52"/>
    <w:rsid w:val="001A2ACE"/>
    <w:rsid w:val="001A2D64"/>
    <w:rsid w:val="001A2D74"/>
    <w:rsid w:val="001A319E"/>
    <w:rsid w:val="001A31C2"/>
    <w:rsid w:val="001A3281"/>
    <w:rsid w:val="001A35BC"/>
    <w:rsid w:val="001A442F"/>
    <w:rsid w:val="001A4825"/>
    <w:rsid w:val="001A485D"/>
    <w:rsid w:val="001A4A19"/>
    <w:rsid w:val="001A4B91"/>
    <w:rsid w:val="001A50E4"/>
    <w:rsid w:val="001A58E8"/>
    <w:rsid w:val="001A5B05"/>
    <w:rsid w:val="001A5CAA"/>
    <w:rsid w:val="001A5E35"/>
    <w:rsid w:val="001A65B3"/>
    <w:rsid w:val="001A6BB5"/>
    <w:rsid w:val="001A727B"/>
    <w:rsid w:val="001A727E"/>
    <w:rsid w:val="001A72D9"/>
    <w:rsid w:val="001A7304"/>
    <w:rsid w:val="001A74B6"/>
    <w:rsid w:val="001A76CF"/>
    <w:rsid w:val="001A77A6"/>
    <w:rsid w:val="001A77F0"/>
    <w:rsid w:val="001A7A47"/>
    <w:rsid w:val="001A7B28"/>
    <w:rsid w:val="001A7C47"/>
    <w:rsid w:val="001A7DEB"/>
    <w:rsid w:val="001A7EBC"/>
    <w:rsid w:val="001B025A"/>
    <w:rsid w:val="001B02E7"/>
    <w:rsid w:val="001B0394"/>
    <w:rsid w:val="001B072B"/>
    <w:rsid w:val="001B07DC"/>
    <w:rsid w:val="001B087C"/>
    <w:rsid w:val="001B09BC"/>
    <w:rsid w:val="001B0ABA"/>
    <w:rsid w:val="001B0CF7"/>
    <w:rsid w:val="001B0F87"/>
    <w:rsid w:val="001B11A1"/>
    <w:rsid w:val="001B127F"/>
    <w:rsid w:val="001B1480"/>
    <w:rsid w:val="001B15BE"/>
    <w:rsid w:val="001B1625"/>
    <w:rsid w:val="001B1B48"/>
    <w:rsid w:val="001B1BE6"/>
    <w:rsid w:val="001B1C49"/>
    <w:rsid w:val="001B1D5B"/>
    <w:rsid w:val="001B1EFC"/>
    <w:rsid w:val="001B24DE"/>
    <w:rsid w:val="001B27CE"/>
    <w:rsid w:val="001B28B1"/>
    <w:rsid w:val="001B2937"/>
    <w:rsid w:val="001B2939"/>
    <w:rsid w:val="001B2CD4"/>
    <w:rsid w:val="001B2E84"/>
    <w:rsid w:val="001B33CB"/>
    <w:rsid w:val="001B33F9"/>
    <w:rsid w:val="001B375C"/>
    <w:rsid w:val="001B37F6"/>
    <w:rsid w:val="001B3890"/>
    <w:rsid w:val="001B41A9"/>
    <w:rsid w:val="001B420D"/>
    <w:rsid w:val="001B4233"/>
    <w:rsid w:val="001B4748"/>
    <w:rsid w:val="001B48FC"/>
    <w:rsid w:val="001B48FE"/>
    <w:rsid w:val="001B49E6"/>
    <w:rsid w:val="001B4AEA"/>
    <w:rsid w:val="001B4F5D"/>
    <w:rsid w:val="001B4F5E"/>
    <w:rsid w:val="001B4FC1"/>
    <w:rsid w:val="001B4FCE"/>
    <w:rsid w:val="001B50D8"/>
    <w:rsid w:val="001B514E"/>
    <w:rsid w:val="001B521F"/>
    <w:rsid w:val="001B53FA"/>
    <w:rsid w:val="001B55E2"/>
    <w:rsid w:val="001B5774"/>
    <w:rsid w:val="001B5798"/>
    <w:rsid w:val="001B57AB"/>
    <w:rsid w:val="001B5928"/>
    <w:rsid w:val="001B5933"/>
    <w:rsid w:val="001B5DA1"/>
    <w:rsid w:val="001B5F0C"/>
    <w:rsid w:val="001B5FAE"/>
    <w:rsid w:val="001B631D"/>
    <w:rsid w:val="001B662B"/>
    <w:rsid w:val="001B6882"/>
    <w:rsid w:val="001B6A47"/>
    <w:rsid w:val="001B6D32"/>
    <w:rsid w:val="001B6DC0"/>
    <w:rsid w:val="001B6E98"/>
    <w:rsid w:val="001B71ED"/>
    <w:rsid w:val="001B7369"/>
    <w:rsid w:val="001B73AF"/>
    <w:rsid w:val="001B749F"/>
    <w:rsid w:val="001B75E2"/>
    <w:rsid w:val="001B764F"/>
    <w:rsid w:val="001B7900"/>
    <w:rsid w:val="001B7B63"/>
    <w:rsid w:val="001B7B73"/>
    <w:rsid w:val="001B7E14"/>
    <w:rsid w:val="001B7E1F"/>
    <w:rsid w:val="001C019B"/>
    <w:rsid w:val="001C036A"/>
    <w:rsid w:val="001C069E"/>
    <w:rsid w:val="001C0765"/>
    <w:rsid w:val="001C0CE9"/>
    <w:rsid w:val="001C1262"/>
    <w:rsid w:val="001C1415"/>
    <w:rsid w:val="001C1653"/>
    <w:rsid w:val="001C178B"/>
    <w:rsid w:val="001C1823"/>
    <w:rsid w:val="001C1A36"/>
    <w:rsid w:val="001C1B7E"/>
    <w:rsid w:val="001C1CAA"/>
    <w:rsid w:val="001C2102"/>
    <w:rsid w:val="001C2307"/>
    <w:rsid w:val="001C246C"/>
    <w:rsid w:val="001C2657"/>
    <w:rsid w:val="001C26D8"/>
    <w:rsid w:val="001C28A3"/>
    <w:rsid w:val="001C2AA0"/>
    <w:rsid w:val="001C2C07"/>
    <w:rsid w:val="001C2D74"/>
    <w:rsid w:val="001C2F43"/>
    <w:rsid w:val="001C2FF9"/>
    <w:rsid w:val="001C316C"/>
    <w:rsid w:val="001C330C"/>
    <w:rsid w:val="001C351A"/>
    <w:rsid w:val="001C35E0"/>
    <w:rsid w:val="001C367A"/>
    <w:rsid w:val="001C3859"/>
    <w:rsid w:val="001C3B09"/>
    <w:rsid w:val="001C3C91"/>
    <w:rsid w:val="001C3DAA"/>
    <w:rsid w:val="001C3DE8"/>
    <w:rsid w:val="001C42A9"/>
    <w:rsid w:val="001C4325"/>
    <w:rsid w:val="001C4476"/>
    <w:rsid w:val="001C4995"/>
    <w:rsid w:val="001C4A99"/>
    <w:rsid w:val="001C50F2"/>
    <w:rsid w:val="001C5556"/>
    <w:rsid w:val="001C5927"/>
    <w:rsid w:val="001C5939"/>
    <w:rsid w:val="001C5BDD"/>
    <w:rsid w:val="001C60E0"/>
    <w:rsid w:val="001C615F"/>
    <w:rsid w:val="001C619F"/>
    <w:rsid w:val="001C65F2"/>
    <w:rsid w:val="001C68E0"/>
    <w:rsid w:val="001C6956"/>
    <w:rsid w:val="001C6A84"/>
    <w:rsid w:val="001C6B2D"/>
    <w:rsid w:val="001C6D27"/>
    <w:rsid w:val="001C6D57"/>
    <w:rsid w:val="001C7210"/>
    <w:rsid w:val="001C7218"/>
    <w:rsid w:val="001C74C6"/>
    <w:rsid w:val="001C769E"/>
    <w:rsid w:val="001C77C0"/>
    <w:rsid w:val="001C7E92"/>
    <w:rsid w:val="001C7F7B"/>
    <w:rsid w:val="001D0217"/>
    <w:rsid w:val="001D0DFC"/>
    <w:rsid w:val="001D0E47"/>
    <w:rsid w:val="001D0EFA"/>
    <w:rsid w:val="001D0FC6"/>
    <w:rsid w:val="001D0FFF"/>
    <w:rsid w:val="001D1140"/>
    <w:rsid w:val="001D12AA"/>
    <w:rsid w:val="001D13A9"/>
    <w:rsid w:val="001D14FF"/>
    <w:rsid w:val="001D1638"/>
    <w:rsid w:val="001D174E"/>
    <w:rsid w:val="001D17BF"/>
    <w:rsid w:val="001D1889"/>
    <w:rsid w:val="001D1F2A"/>
    <w:rsid w:val="001D2273"/>
    <w:rsid w:val="001D23B9"/>
    <w:rsid w:val="001D2824"/>
    <w:rsid w:val="001D2916"/>
    <w:rsid w:val="001D2BAE"/>
    <w:rsid w:val="001D2C80"/>
    <w:rsid w:val="001D2E48"/>
    <w:rsid w:val="001D2F97"/>
    <w:rsid w:val="001D2FEC"/>
    <w:rsid w:val="001D3172"/>
    <w:rsid w:val="001D38AB"/>
    <w:rsid w:val="001D3B47"/>
    <w:rsid w:val="001D3D79"/>
    <w:rsid w:val="001D3DA4"/>
    <w:rsid w:val="001D3DFA"/>
    <w:rsid w:val="001D3F89"/>
    <w:rsid w:val="001D3FF9"/>
    <w:rsid w:val="001D414B"/>
    <w:rsid w:val="001D4174"/>
    <w:rsid w:val="001D4460"/>
    <w:rsid w:val="001D4640"/>
    <w:rsid w:val="001D5059"/>
    <w:rsid w:val="001D5179"/>
    <w:rsid w:val="001D522E"/>
    <w:rsid w:val="001D5337"/>
    <w:rsid w:val="001D5580"/>
    <w:rsid w:val="001D5645"/>
    <w:rsid w:val="001D5820"/>
    <w:rsid w:val="001D5867"/>
    <w:rsid w:val="001D5D99"/>
    <w:rsid w:val="001D5F4D"/>
    <w:rsid w:val="001D61F7"/>
    <w:rsid w:val="001D65E4"/>
    <w:rsid w:val="001D6B0E"/>
    <w:rsid w:val="001D6F41"/>
    <w:rsid w:val="001D73E2"/>
    <w:rsid w:val="001D792D"/>
    <w:rsid w:val="001D793C"/>
    <w:rsid w:val="001D7992"/>
    <w:rsid w:val="001D7A67"/>
    <w:rsid w:val="001D7B6C"/>
    <w:rsid w:val="001D7DA1"/>
    <w:rsid w:val="001E02D5"/>
    <w:rsid w:val="001E04AF"/>
    <w:rsid w:val="001E0976"/>
    <w:rsid w:val="001E0CE4"/>
    <w:rsid w:val="001E0F40"/>
    <w:rsid w:val="001E0F97"/>
    <w:rsid w:val="001E1520"/>
    <w:rsid w:val="001E152F"/>
    <w:rsid w:val="001E1546"/>
    <w:rsid w:val="001E16E3"/>
    <w:rsid w:val="001E185E"/>
    <w:rsid w:val="001E1C32"/>
    <w:rsid w:val="001E1C5F"/>
    <w:rsid w:val="001E1CD2"/>
    <w:rsid w:val="001E1ED0"/>
    <w:rsid w:val="001E1F36"/>
    <w:rsid w:val="001E20AB"/>
    <w:rsid w:val="001E221E"/>
    <w:rsid w:val="001E24EC"/>
    <w:rsid w:val="001E2503"/>
    <w:rsid w:val="001E2593"/>
    <w:rsid w:val="001E25BB"/>
    <w:rsid w:val="001E294E"/>
    <w:rsid w:val="001E2AE6"/>
    <w:rsid w:val="001E2C14"/>
    <w:rsid w:val="001E2C64"/>
    <w:rsid w:val="001E2FAD"/>
    <w:rsid w:val="001E34FA"/>
    <w:rsid w:val="001E3A64"/>
    <w:rsid w:val="001E3A83"/>
    <w:rsid w:val="001E3CA4"/>
    <w:rsid w:val="001E3E83"/>
    <w:rsid w:val="001E3F31"/>
    <w:rsid w:val="001E45B6"/>
    <w:rsid w:val="001E45BD"/>
    <w:rsid w:val="001E4733"/>
    <w:rsid w:val="001E479C"/>
    <w:rsid w:val="001E485A"/>
    <w:rsid w:val="001E4992"/>
    <w:rsid w:val="001E4BC7"/>
    <w:rsid w:val="001E4CD7"/>
    <w:rsid w:val="001E4E7E"/>
    <w:rsid w:val="001E4F86"/>
    <w:rsid w:val="001E4F93"/>
    <w:rsid w:val="001E4FB5"/>
    <w:rsid w:val="001E5203"/>
    <w:rsid w:val="001E528E"/>
    <w:rsid w:val="001E5382"/>
    <w:rsid w:val="001E53B2"/>
    <w:rsid w:val="001E56F2"/>
    <w:rsid w:val="001E570A"/>
    <w:rsid w:val="001E5AB6"/>
    <w:rsid w:val="001E5AC3"/>
    <w:rsid w:val="001E5FEE"/>
    <w:rsid w:val="001E6103"/>
    <w:rsid w:val="001E6380"/>
    <w:rsid w:val="001E656B"/>
    <w:rsid w:val="001E6CDC"/>
    <w:rsid w:val="001E6F38"/>
    <w:rsid w:val="001E6F80"/>
    <w:rsid w:val="001E7058"/>
    <w:rsid w:val="001E7154"/>
    <w:rsid w:val="001E7168"/>
    <w:rsid w:val="001E7278"/>
    <w:rsid w:val="001E74D2"/>
    <w:rsid w:val="001E770C"/>
    <w:rsid w:val="001E7747"/>
    <w:rsid w:val="001E7A88"/>
    <w:rsid w:val="001E7D72"/>
    <w:rsid w:val="001E7EF8"/>
    <w:rsid w:val="001F0508"/>
    <w:rsid w:val="001F096A"/>
    <w:rsid w:val="001F0A56"/>
    <w:rsid w:val="001F0B07"/>
    <w:rsid w:val="001F0EFA"/>
    <w:rsid w:val="001F101E"/>
    <w:rsid w:val="001F12CF"/>
    <w:rsid w:val="001F1349"/>
    <w:rsid w:val="001F134A"/>
    <w:rsid w:val="001F13AC"/>
    <w:rsid w:val="001F157E"/>
    <w:rsid w:val="001F1603"/>
    <w:rsid w:val="001F160F"/>
    <w:rsid w:val="001F18C1"/>
    <w:rsid w:val="001F18CF"/>
    <w:rsid w:val="001F1A04"/>
    <w:rsid w:val="001F1A85"/>
    <w:rsid w:val="001F1C27"/>
    <w:rsid w:val="001F1D3F"/>
    <w:rsid w:val="001F1EF5"/>
    <w:rsid w:val="001F1F39"/>
    <w:rsid w:val="001F1F51"/>
    <w:rsid w:val="001F1F6F"/>
    <w:rsid w:val="001F1FCF"/>
    <w:rsid w:val="001F2043"/>
    <w:rsid w:val="001F205C"/>
    <w:rsid w:val="001F21B2"/>
    <w:rsid w:val="001F21C6"/>
    <w:rsid w:val="001F2343"/>
    <w:rsid w:val="001F2468"/>
    <w:rsid w:val="001F248C"/>
    <w:rsid w:val="001F2870"/>
    <w:rsid w:val="001F2953"/>
    <w:rsid w:val="001F2B01"/>
    <w:rsid w:val="001F2D35"/>
    <w:rsid w:val="001F2E68"/>
    <w:rsid w:val="001F2E8C"/>
    <w:rsid w:val="001F2ECD"/>
    <w:rsid w:val="001F2F98"/>
    <w:rsid w:val="001F3291"/>
    <w:rsid w:val="001F3559"/>
    <w:rsid w:val="001F3A53"/>
    <w:rsid w:val="001F3B45"/>
    <w:rsid w:val="001F3B85"/>
    <w:rsid w:val="001F3BBD"/>
    <w:rsid w:val="001F3CD1"/>
    <w:rsid w:val="001F3CEB"/>
    <w:rsid w:val="001F3D49"/>
    <w:rsid w:val="001F3D9B"/>
    <w:rsid w:val="001F3F4F"/>
    <w:rsid w:val="001F414A"/>
    <w:rsid w:val="001F41C8"/>
    <w:rsid w:val="001F4788"/>
    <w:rsid w:val="001F48A5"/>
    <w:rsid w:val="001F48CE"/>
    <w:rsid w:val="001F497A"/>
    <w:rsid w:val="001F4AC3"/>
    <w:rsid w:val="001F4DB6"/>
    <w:rsid w:val="001F5060"/>
    <w:rsid w:val="001F50F6"/>
    <w:rsid w:val="001F54CC"/>
    <w:rsid w:val="001F568E"/>
    <w:rsid w:val="001F587B"/>
    <w:rsid w:val="001F5B18"/>
    <w:rsid w:val="001F5C19"/>
    <w:rsid w:val="001F5C3D"/>
    <w:rsid w:val="001F5F9E"/>
    <w:rsid w:val="001F6027"/>
    <w:rsid w:val="001F6124"/>
    <w:rsid w:val="001F619A"/>
    <w:rsid w:val="001F624B"/>
    <w:rsid w:val="001F6556"/>
    <w:rsid w:val="001F663E"/>
    <w:rsid w:val="001F680F"/>
    <w:rsid w:val="001F68AD"/>
    <w:rsid w:val="001F69AD"/>
    <w:rsid w:val="001F6A23"/>
    <w:rsid w:val="001F6BDF"/>
    <w:rsid w:val="001F6C49"/>
    <w:rsid w:val="001F6C96"/>
    <w:rsid w:val="001F6DAD"/>
    <w:rsid w:val="001F710E"/>
    <w:rsid w:val="001F729A"/>
    <w:rsid w:val="001F755E"/>
    <w:rsid w:val="001F7627"/>
    <w:rsid w:val="001F7909"/>
    <w:rsid w:val="001F799C"/>
    <w:rsid w:val="001F7BC6"/>
    <w:rsid w:val="001F7CA1"/>
    <w:rsid w:val="001F7EBC"/>
    <w:rsid w:val="001F7FFA"/>
    <w:rsid w:val="002001A5"/>
    <w:rsid w:val="002005CE"/>
    <w:rsid w:val="00200685"/>
    <w:rsid w:val="00200746"/>
    <w:rsid w:val="002007EE"/>
    <w:rsid w:val="00200861"/>
    <w:rsid w:val="002008E9"/>
    <w:rsid w:val="0020094B"/>
    <w:rsid w:val="002009B6"/>
    <w:rsid w:val="00200AAE"/>
    <w:rsid w:val="00200ACA"/>
    <w:rsid w:val="00200B51"/>
    <w:rsid w:val="00200D8F"/>
    <w:rsid w:val="00200DC9"/>
    <w:rsid w:val="00200F80"/>
    <w:rsid w:val="002011EF"/>
    <w:rsid w:val="00201484"/>
    <w:rsid w:val="002014D4"/>
    <w:rsid w:val="00201552"/>
    <w:rsid w:val="0020157D"/>
    <w:rsid w:val="002015A0"/>
    <w:rsid w:val="002015CC"/>
    <w:rsid w:val="0020162C"/>
    <w:rsid w:val="002016C6"/>
    <w:rsid w:val="00201AA0"/>
    <w:rsid w:val="00201C81"/>
    <w:rsid w:val="00201CF8"/>
    <w:rsid w:val="00201FB1"/>
    <w:rsid w:val="002020D7"/>
    <w:rsid w:val="002020EC"/>
    <w:rsid w:val="00202183"/>
    <w:rsid w:val="002022E2"/>
    <w:rsid w:val="002023A8"/>
    <w:rsid w:val="00202491"/>
    <w:rsid w:val="00202507"/>
    <w:rsid w:val="002027FD"/>
    <w:rsid w:val="00202885"/>
    <w:rsid w:val="00202B12"/>
    <w:rsid w:val="00202B38"/>
    <w:rsid w:val="00202E26"/>
    <w:rsid w:val="00202E28"/>
    <w:rsid w:val="00202E9D"/>
    <w:rsid w:val="00203012"/>
    <w:rsid w:val="00203045"/>
    <w:rsid w:val="002034EA"/>
    <w:rsid w:val="00203A1C"/>
    <w:rsid w:val="00203B9F"/>
    <w:rsid w:val="00203D30"/>
    <w:rsid w:val="00203DC9"/>
    <w:rsid w:val="00203E44"/>
    <w:rsid w:val="002041BE"/>
    <w:rsid w:val="00204A9C"/>
    <w:rsid w:val="00204E6B"/>
    <w:rsid w:val="00204E7A"/>
    <w:rsid w:val="00204EA3"/>
    <w:rsid w:val="00204F5D"/>
    <w:rsid w:val="0020518E"/>
    <w:rsid w:val="00205425"/>
    <w:rsid w:val="002057BD"/>
    <w:rsid w:val="0020590F"/>
    <w:rsid w:val="00205FDF"/>
    <w:rsid w:val="002060E5"/>
    <w:rsid w:val="002061D9"/>
    <w:rsid w:val="00206210"/>
    <w:rsid w:val="00206256"/>
    <w:rsid w:val="0020643A"/>
    <w:rsid w:val="0020684D"/>
    <w:rsid w:val="0020690E"/>
    <w:rsid w:val="002069D4"/>
    <w:rsid w:val="00206B50"/>
    <w:rsid w:val="00206CB0"/>
    <w:rsid w:val="00206DEC"/>
    <w:rsid w:val="00206F4C"/>
    <w:rsid w:val="00207168"/>
    <w:rsid w:val="00207395"/>
    <w:rsid w:val="00207454"/>
    <w:rsid w:val="0020745F"/>
    <w:rsid w:val="002076C9"/>
    <w:rsid w:val="002079CA"/>
    <w:rsid w:val="00207C56"/>
    <w:rsid w:val="002105C1"/>
    <w:rsid w:val="0021072A"/>
    <w:rsid w:val="00210967"/>
    <w:rsid w:val="00210987"/>
    <w:rsid w:val="00210A03"/>
    <w:rsid w:val="00210A44"/>
    <w:rsid w:val="00211165"/>
    <w:rsid w:val="002111C9"/>
    <w:rsid w:val="00211220"/>
    <w:rsid w:val="00211292"/>
    <w:rsid w:val="0021139F"/>
    <w:rsid w:val="002113E9"/>
    <w:rsid w:val="002115C2"/>
    <w:rsid w:val="002115CB"/>
    <w:rsid w:val="002115E0"/>
    <w:rsid w:val="0021161A"/>
    <w:rsid w:val="0021170C"/>
    <w:rsid w:val="002117DD"/>
    <w:rsid w:val="00211962"/>
    <w:rsid w:val="00211A4C"/>
    <w:rsid w:val="00212021"/>
    <w:rsid w:val="002121B2"/>
    <w:rsid w:val="00212214"/>
    <w:rsid w:val="0021287D"/>
    <w:rsid w:val="002128A7"/>
    <w:rsid w:val="00212A62"/>
    <w:rsid w:val="00212CF9"/>
    <w:rsid w:val="00212DDA"/>
    <w:rsid w:val="00212E2F"/>
    <w:rsid w:val="00213026"/>
    <w:rsid w:val="002131C8"/>
    <w:rsid w:val="0021327E"/>
    <w:rsid w:val="0021345E"/>
    <w:rsid w:val="002134EA"/>
    <w:rsid w:val="002135AD"/>
    <w:rsid w:val="002135F6"/>
    <w:rsid w:val="002139F4"/>
    <w:rsid w:val="00213A1E"/>
    <w:rsid w:val="00213B00"/>
    <w:rsid w:val="00213C1F"/>
    <w:rsid w:val="00213E10"/>
    <w:rsid w:val="00213EB2"/>
    <w:rsid w:val="002140E9"/>
    <w:rsid w:val="00214171"/>
    <w:rsid w:val="00214177"/>
    <w:rsid w:val="002141E8"/>
    <w:rsid w:val="002141F0"/>
    <w:rsid w:val="00214467"/>
    <w:rsid w:val="00214863"/>
    <w:rsid w:val="002148A9"/>
    <w:rsid w:val="00214C30"/>
    <w:rsid w:val="00214DD8"/>
    <w:rsid w:val="00214FA5"/>
    <w:rsid w:val="00215113"/>
    <w:rsid w:val="00215365"/>
    <w:rsid w:val="002153AF"/>
    <w:rsid w:val="002153E0"/>
    <w:rsid w:val="00215457"/>
    <w:rsid w:val="00215496"/>
    <w:rsid w:val="002157E7"/>
    <w:rsid w:val="002158F7"/>
    <w:rsid w:val="00215947"/>
    <w:rsid w:val="00215A71"/>
    <w:rsid w:val="00215A97"/>
    <w:rsid w:val="00215A9D"/>
    <w:rsid w:val="00215AF7"/>
    <w:rsid w:val="00215CB0"/>
    <w:rsid w:val="00215F74"/>
    <w:rsid w:val="00216313"/>
    <w:rsid w:val="00216395"/>
    <w:rsid w:val="00216960"/>
    <w:rsid w:val="00216ADD"/>
    <w:rsid w:val="00216BB8"/>
    <w:rsid w:val="00217196"/>
    <w:rsid w:val="002171B7"/>
    <w:rsid w:val="00217227"/>
    <w:rsid w:val="00217302"/>
    <w:rsid w:val="0021730F"/>
    <w:rsid w:val="0021731C"/>
    <w:rsid w:val="00217551"/>
    <w:rsid w:val="002175E4"/>
    <w:rsid w:val="00217890"/>
    <w:rsid w:val="0021790A"/>
    <w:rsid w:val="00217A34"/>
    <w:rsid w:val="00217A8A"/>
    <w:rsid w:val="00217ABA"/>
    <w:rsid w:val="00217AC3"/>
    <w:rsid w:val="00217C0A"/>
    <w:rsid w:val="00217E08"/>
    <w:rsid w:val="00217F39"/>
    <w:rsid w:val="0022014A"/>
    <w:rsid w:val="002203BA"/>
    <w:rsid w:val="0022048A"/>
    <w:rsid w:val="0022067C"/>
    <w:rsid w:val="00220853"/>
    <w:rsid w:val="00220AF3"/>
    <w:rsid w:val="00220B5A"/>
    <w:rsid w:val="00220D28"/>
    <w:rsid w:val="00220F09"/>
    <w:rsid w:val="00220F81"/>
    <w:rsid w:val="00220FDE"/>
    <w:rsid w:val="00221079"/>
    <w:rsid w:val="0022127F"/>
    <w:rsid w:val="002213C4"/>
    <w:rsid w:val="00221578"/>
    <w:rsid w:val="0022159F"/>
    <w:rsid w:val="002217E2"/>
    <w:rsid w:val="00221AE2"/>
    <w:rsid w:val="00221C10"/>
    <w:rsid w:val="00221C3F"/>
    <w:rsid w:val="00221C45"/>
    <w:rsid w:val="00221EB8"/>
    <w:rsid w:val="00221ECC"/>
    <w:rsid w:val="00221F0A"/>
    <w:rsid w:val="00221F43"/>
    <w:rsid w:val="00221F88"/>
    <w:rsid w:val="002222FB"/>
    <w:rsid w:val="00222360"/>
    <w:rsid w:val="002223E2"/>
    <w:rsid w:val="00222558"/>
    <w:rsid w:val="00222634"/>
    <w:rsid w:val="00222793"/>
    <w:rsid w:val="0022283B"/>
    <w:rsid w:val="00222AB6"/>
    <w:rsid w:val="00223006"/>
    <w:rsid w:val="002233AC"/>
    <w:rsid w:val="00223623"/>
    <w:rsid w:val="00223650"/>
    <w:rsid w:val="002237E9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4E01"/>
    <w:rsid w:val="00225417"/>
    <w:rsid w:val="002254D7"/>
    <w:rsid w:val="00225627"/>
    <w:rsid w:val="002256F3"/>
    <w:rsid w:val="00225BA9"/>
    <w:rsid w:val="00225D4D"/>
    <w:rsid w:val="00225D50"/>
    <w:rsid w:val="00225D70"/>
    <w:rsid w:val="0022636A"/>
    <w:rsid w:val="002263EF"/>
    <w:rsid w:val="00226498"/>
    <w:rsid w:val="002264FF"/>
    <w:rsid w:val="002265D8"/>
    <w:rsid w:val="00226652"/>
    <w:rsid w:val="002268EA"/>
    <w:rsid w:val="0022693A"/>
    <w:rsid w:val="00226976"/>
    <w:rsid w:val="002269D4"/>
    <w:rsid w:val="00226C7A"/>
    <w:rsid w:val="00226F9A"/>
    <w:rsid w:val="00227207"/>
    <w:rsid w:val="0022736F"/>
    <w:rsid w:val="00227406"/>
    <w:rsid w:val="0022756F"/>
    <w:rsid w:val="00227570"/>
    <w:rsid w:val="00227589"/>
    <w:rsid w:val="002277BF"/>
    <w:rsid w:val="00227969"/>
    <w:rsid w:val="00227E99"/>
    <w:rsid w:val="00227F48"/>
    <w:rsid w:val="00227FC1"/>
    <w:rsid w:val="00230032"/>
    <w:rsid w:val="00230246"/>
    <w:rsid w:val="00230384"/>
    <w:rsid w:val="00230506"/>
    <w:rsid w:val="002306A6"/>
    <w:rsid w:val="00230B55"/>
    <w:rsid w:val="00230FE6"/>
    <w:rsid w:val="0023112B"/>
    <w:rsid w:val="0023122D"/>
    <w:rsid w:val="00231323"/>
    <w:rsid w:val="00231420"/>
    <w:rsid w:val="00231565"/>
    <w:rsid w:val="0023162B"/>
    <w:rsid w:val="0023163F"/>
    <w:rsid w:val="0023171C"/>
    <w:rsid w:val="0023176A"/>
    <w:rsid w:val="00231796"/>
    <w:rsid w:val="002318FC"/>
    <w:rsid w:val="00231A7F"/>
    <w:rsid w:val="00231C4B"/>
    <w:rsid w:val="00231CF5"/>
    <w:rsid w:val="00231EE0"/>
    <w:rsid w:val="0023200A"/>
    <w:rsid w:val="00232012"/>
    <w:rsid w:val="002321A2"/>
    <w:rsid w:val="002321AA"/>
    <w:rsid w:val="00232495"/>
    <w:rsid w:val="002325EE"/>
    <w:rsid w:val="0023266F"/>
    <w:rsid w:val="002327EF"/>
    <w:rsid w:val="00232A65"/>
    <w:rsid w:val="00232B4C"/>
    <w:rsid w:val="00232CA8"/>
    <w:rsid w:val="00232F4A"/>
    <w:rsid w:val="00233062"/>
    <w:rsid w:val="0023357C"/>
    <w:rsid w:val="002335BC"/>
    <w:rsid w:val="002338AE"/>
    <w:rsid w:val="00233D83"/>
    <w:rsid w:val="00233F08"/>
    <w:rsid w:val="00233F79"/>
    <w:rsid w:val="00234014"/>
    <w:rsid w:val="00234033"/>
    <w:rsid w:val="0023412E"/>
    <w:rsid w:val="00234177"/>
    <w:rsid w:val="002347E5"/>
    <w:rsid w:val="00234B12"/>
    <w:rsid w:val="0023559E"/>
    <w:rsid w:val="00235989"/>
    <w:rsid w:val="002359D4"/>
    <w:rsid w:val="002359E3"/>
    <w:rsid w:val="00235F09"/>
    <w:rsid w:val="00236096"/>
    <w:rsid w:val="0023632E"/>
    <w:rsid w:val="002363BD"/>
    <w:rsid w:val="002367F7"/>
    <w:rsid w:val="0023687A"/>
    <w:rsid w:val="00236EFF"/>
    <w:rsid w:val="00236F74"/>
    <w:rsid w:val="00236F9C"/>
    <w:rsid w:val="00237122"/>
    <w:rsid w:val="00237317"/>
    <w:rsid w:val="002374A7"/>
    <w:rsid w:val="002374EF"/>
    <w:rsid w:val="00237580"/>
    <w:rsid w:val="00237A65"/>
    <w:rsid w:val="00237DA6"/>
    <w:rsid w:val="00237EF0"/>
    <w:rsid w:val="0024005E"/>
    <w:rsid w:val="002402EF"/>
    <w:rsid w:val="002403EE"/>
    <w:rsid w:val="00240B99"/>
    <w:rsid w:val="00240E48"/>
    <w:rsid w:val="00240E83"/>
    <w:rsid w:val="00240FB9"/>
    <w:rsid w:val="00241164"/>
    <w:rsid w:val="00241254"/>
    <w:rsid w:val="0024154A"/>
    <w:rsid w:val="0024162C"/>
    <w:rsid w:val="00241923"/>
    <w:rsid w:val="00241C5A"/>
    <w:rsid w:val="00241C9F"/>
    <w:rsid w:val="00241DDA"/>
    <w:rsid w:val="00241DDE"/>
    <w:rsid w:val="00241F55"/>
    <w:rsid w:val="00241F6E"/>
    <w:rsid w:val="002420AA"/>
    <w:rsid w:val="002421FD"/>
    <w:rsid w:val="00242375"/>
    <w:rsid w:val="002423E1"/>
    <w:rsid w:val="002424EE"/>
    <w:rsid w:val="002425E4"/>
    <w:rsid w:val="002426E5"/>
    <w:rsid w:val="00242804"/>
    <w:rsid w:val="00242AF0"/>
    <w:rsid w:val="00242AF7"/>
    <w:rsid w:val="00242C9C"/>
    <w:rsid w:val="002431B1"/>
    <w:rsid w:val="00243234"/>
    <w:rsid w:val="00243466"/>
    <w:rsid w:val="0024351C"/>
    <w:rsid w:val="002435F9"/>
    <w:rsid w:val="00243648"/>
    <w:rsid w:val="0024392E"/>
    <w:rsid w:val="0024399A"/>
    <w:rsid w:val="00243C61"/>
    <w:rsid w:val="00243D71"/>
    <w:rsid w:val="00243DB8"/>
    <w:rsid w:val="002442ED"/>
    <w:rsid w:val="002443B7"/>
    <w:rsid w:val="00244490"/>
    <w:rsid w:val="002447E4"/>
    <w:rsid w:val="002448B2"/>
    <w:rsid w:val="00244B90"/>
    <w:rsid w:val="00245271"/>
    <w:rsid w:val="00245333"/>
    <w:rsid w:val="00245379"/>
    <w:rsid w:val="00245472"/>
    <w:rsid w:val="00245AA3"/>
    <w:rsid w:val="00245DED"/>
    <w:rsid w:val="002465FC"/>
    <w:rsid w:val="0024684A"/>
    <w:rsid w:val="002469A7"/>
    <w:rsid w:val="00246C27"/>
    <w:rsid w:val="00246C64"/>
    <w:rsid w:val="00246CE7"/>
    <w:rsid w:val="00246D3A"/>
    <w:rsid w:val="00246D96"/>
    <w:rsid w:val="00246EB1"/>
    <w:rsid w:val="0024704D"/>
    <w:rsid w:val="002470E8"/>
    <w:rsid w:val="0024767A"/>
    <w:rsid w:val="00247A0C"/>
    <w:rsid w:val="00247D36"/>
    <w:rsid w:val="00247E7D"/>
    <w:rsid w:val="00247EE4"/>
    <w:rsid w:val="0025022B"/>
    <w:rsid w:val="00250290"/>
    <w:rsid w:val="0025029C"/>
    <w:rsid w:val="0025034C"/>
    <w:rsid w:val="00250423"/>
    <w:rsid w:val="002504F9"/>
    <w:rsid w:val="0025091D"/>
    <w:rsid w:val="00250A07"/>
    <w:rsid w:val="00250A7F"/>
    <w:rsid w:val="00250B66"/>
    <w:rsid w:val="00250C40"/>
    <w:rsid w:val="0025105F"/>
    <w:rsid w:val="0025142D"/>
    <w:rsid w:val="0025164D"/>
    <w:rsid w:val="002516E2"/>
    <w:rsid w:val="002519BC"/>
    <w:rsid w:val="00251BB8"/>
    <w:rsid w:val="00251BEC"/>
    <w:rsid w:val="00251F58"/>
    <w:rsid w:val="00251FFE"/>
    <w:rsid w:val="002523D6"/>
    <w:rsid w:val="00252647"/>
    <w:rsid w:val="002526D4"/>
    <w:rsid w:val="002526FD"/>
    <w:rsid w:val="00252A29"/>
    <w:rsid w:val="00252A5D"/>
    <w:rsid w:val="00252AFE"/>
    <w:rsid w:val="00252D05"/>
    <w:rsid w:val="00253264"/>
    <w:rsid w:val="0025326E"/>
    <w:rsid w:val="0025367D"/>
    <w:rsid w:val="0025386D"/>
    <w:rsid w:val="00253895"/>
    <w:rsid w:val="002538E4"/>
    <w:rsid w:val="0025390D"/>
    <w:rsid w:val="002539C6"/>
    <w:rsid w:val="002539DF"/>
    <w:rsid w:val="00253ECD"/>
    <w:rsid w:val="00253EF8"/>
    <w:rsid w:val="00253F3A"/>
    <w:rsid w:val="0025422D"/>
    <w:rsid w:val="002543A0"/>
    <w:rsid w:val="00254490"/>
    <w:rsid w:val="002544AB"/>
    <w:rsid w:val="00254BD0"/>
    <w:rsid w:val="00254D6B"/>
    <w:rsid w:val="00254D9B"/>
    <w:rsid w:val="00254E70"/>
    <w:rsid w:val="00254FD9"/>
    <w:rsid w:val="00255041"/>
    <w:rsid w:val="00255332"/>
    <w:rsid w:val="00255642"/>
    <w:rsid w:val="00255666"/>
    <w:rsid w:val="00255BA3"/>
    <w:rsid w:val="00255C1A"/>
    <w:rsid w:val="00255C3F"/>
    <w:rsid w:val="00255CEE"/>
    <w:rsid w:val="00255EA1"/>
    <w:rsid w:val="00255EA4"/>
    <w:rsid w:val="00255F8C"/>
    <w:rsid w:val="00255FAD"/>
    <w:rsid w:val="00256033"/>
    <w:rsid w:val="0025646A"/>
    <w:rsid w:val="0025659F"/>
    <w:rsid w:val="00256729"/>
    <w:rsid w:val="0025694E"/>
    <w:rsid w:val="00256BFC"/>
    <w:rsid w:val="00256CA6"/>
    <w:rsid w:val="00256ED8"/>
    <w:rsid w:val="002571B5"/>
    <w:rsid w:val="002571E3"/>
    <w:rsid w:val="00257394"/>
    <w:rsid w:val="002573B5"/>
    <w:rsid w:val="002576D5"/>
    <w:rsid w:val="0025787A"/>
    <w:rsid w:val="002578CE"/>
    <w:rsid w:val="00257ACF"/>
    <w:rsid w:val="00257B25"/>
    <w:rsid w:val="00257B65"/>
    <w:rsid w:val="00257C78"/>
    <w:rsid w:val="00257EEF"/>
    <w:rsid w:val="00260034"/>
    <w:rsid w:val="0026009D"/>
    <w:rsid w:val="002600EF"/>
    <w:rsid w:val="002601F7"/>
    <w:rsid w:val="002603B1"/>
    <w:rsid w:val="0026063D"/>
    <w:rsid w:val="0026085C"/>
    <w:rsid w:val="002608C3"/>
    <w:rsid w:val="00260911"/>
    <w:rsid w:val="0026092F"/>
    <w:rsid w:val="0026098C"/>
    <w:rsid w:val="00260C89"/>
    <w:rsid w:val="00260CA0"/>
    <w:rsid w:val="00260F18"/>
    <w:rsid w:val="00261074"/>
    <w:rsid w:val="002612FF"/>
    <w:rsid w:val="00261318"/>
    <w:rsid w:val="0026188E"/>
    <w:rsid w:val="00261DAB"/>
    <w:rsid w:val="00261E9B"/>
    <w:rsid w:val="00261FE6"/>
    <w:rsid w:val="002620C2"/>
    <w:rsid w:val="002620C9"/>
    <w:rsid w:val="0026228D"/>
    <w:rsid w:val="00262497"/>
    <w:rsid w:val="0026256A"/>
    <w:rsid w:val="002626C0"/>
    <w:rsid w:val="00262A94"/>
    <w:rsid w:val="00262ADE"/>
    <w:rsid w:val="00262AFD"/>
    <w:rsid w:val="00262F05"/>
    <w:rsid w:val="00263041"/>
    <w:rsid w:val="002631F0"/>
    <w:rsid w:val="00263417"/>
    <w:rsid w:val="00263795"/>
    <w:rsid w:val="0026403D"/>
    <w:rsid w:val="002640E5"/>
    <w:rsid w:val="00264106"/>
    <w:rsid w:val="00264142"/>
    <w:rsid w:val="002643D6"/>
    <w:rsid w:val="00264686"/>
    <w:rsid w:val="002646D4"/>
    <w:rsid w:val="002648A8"/>
    <w:rsid w:val="002649E5"/>
    <w:rsid w:val="00264CE1"/>
    <w:rsid w:val="00264D2E"/>
    <w:rsid w:val="0026521A"/>
    <w:rsid w:val="002652F6"/>
    <w:rsid w:val="0026536A"/>
    <w:rsid w:val="002654B1"/>
    <w:rsid w:val="002655BF"/>
    <w:rsid w:val="00265655"/>
    <w:rsid w:val="002657D7"/>
    <w:rsid w:val="002657FA"/>
    <w:rsid w:val="00265EE3"/>
    <w:rsid w:val="00265F36"/>
    <w:rsid w:val="00265F65"/>
    <w:rsid w:val="002662D6"/>
    <w:rsid w:val="00266557"/>
    <w:rsid w:val="002665F4"/>
    <w:rsid w:val="00266610"/>
    <w:rsid w:val="00266777"/>
    <w:rsid w:val="0026680E"/>
    <w:rsid w:val="00266A03"/>
    <w:rsid w:val="00266C32"/>
    <w:rsid w:val="00266CF3"/>
    <w:rsid w:val="00266DC1"/>
    <w:rsid w:val="00266E75"/>
    <w:rsid w:val="00267877"/>
    <w:rsid w:val="00267A30"/>
    <w:rsid w:val="00267A61"/>
    <w:rsid w:val="00267B76"/>
    <w:rsid w:val="00267C84"/>
    <w:rsid w:val="002700DB"/>
    <w:rsid w:val="002701B3"/>
    <w:rsid w:val="00270429"/>
    <w:rsid w:val="00270A1F"/>
    <w:rsid w:val="00270C49"/>
    <w:rsid w:val="00270E9F"/>
    <w:rsid w:val="00270F60"/>
    <w:rsid w:val="00270FF4"/>
    <w:rsid w:val="0027107E"/>
    <w:rsid w:val="002710F0"/>
    <w:rsid w:val="00271216"/>
    <w:rsid w:val="0027125B"/>
    <w:rsid w:val="00271B65"/>
    <w:rsid w:val="00272031"/>
    <w:rsid w:val="0027215C"/>
    <w:rsid w:val="00272342"/>
    <w:rsid w:val="0027242F"/>
    <w:rsid w:val="0027256C"/>
    <w:rsid w:val="002728C3"/>
    <w:rsid w:val="00272B7E"/>
    <w:rsid w:val="00272C03"/>
    <w:rsid w:val="00272D23"/>
    <w:rsid w:val="00272FC2"/>
    <w:rsid w:val="002733B5"/>
    <w:rsid w:val="002734AC"/>
    <w:rsid w:val="0027358C"/>
    <w:rsid w:val="00273638"/>
    <w:rsid w:val="0027366A"/>
    <w:rsid w:val="0027370B"/>
    <w:rsid w:val="00273833"/>
    <w:rsid w:val="0027389A"/>
    <w:rsid w:val="00273A10"/>
    <w:rsid w:val="00273C7F"/>
    <w:rsid w:val="00273EE4"/>
    <w:rsid w:val="00274203"/>
    <w:rsid w:val="00274364"/>
    <w:rsid w:val="00274496"/>
    <w:rsid w:val="00274B49"/>
    <w:rsid w:val="002759A8"/>
    <w:rsid w:val="00275AD1"/>
    <w:rsid w:val="00275B69"/>
    <w:rsid w:val="00275D10"/>
    <w:rsid w:val="00275E19"/>
    <w:rsid w:val="00275EA3"/>
    <w:rsid w:val="00275EE8"/>
    <w:rsid w:val="0027604B"/>
    <w:rsid w:val="0027615D"/>
    <w:rsid w:val="00276171"/>
    <w:rsid w:val="00276423"/>
    <w:rsid w:val="00276BE2"/>
    <w:rsid w:val="00276DF1"/>
    <w:rsid w:val="00276F0F"/>
    <w:rsid w:val="0027703D"/>
    <w:rsid w:val="0027724F"/>
    <w:rsid w:val="002773C2"/>
    <w:rsid w:val="0027745D"/>
    <w:rsid w:val="002775DC"/>
    <w:rsid w:val="00280176"/>
    <w:rsid w:val="0028026F"/>
    <w:rsid w:val="0028029D"/>
    <w:rsid w:val="002803F6"/>
    <w:rsid w:val="002804CC"/>
    <w:rsid w:val="002805EF"/>
    <w:rsid w:val="002807E8"/>
    <w:rsid w:val="00280B2C"/>
    <w:rsid w:val="00280CB6"/>
    <w:rsid w:val="00280CDA"/>
    <w:rsid w:val="00280FFC"/>
    <w:rsid w:val="002811B8"/>
    <w:rsid w:val="0028132A"/>
    <w:rsid w:val="00281381"/>
    <w:rsid w:val="002817BB"/>
    <w:rsid w:val="00281CF9"/>
    <w:rsid w:val="0028212B"/>
    <w:rsid w:val="002822FC"/>
    <w:rsid w:val="00282587"/>
    <w:rsid w:val="00282600"/>
    <w:rsid w:val="002826FE"/>
    <w:rsid w:val="00282A52"/>
    <w:rsid w:val="00282AE8"/>
    <w:rsid w:val="00282BB1"/>
    <w:rsid w:val="00282D52"/>
    <w:rsid w:val="002830BC"/>
    <w:rsid w:val="00283130"/>
    <w:rsid w:val="00283239"/>
    <w:rsid w:val="00283275"/>
    <w:rsid w:val="0028327B"/>
    <w:rsid w:val="00283551"/>
    <w:rsid w:val="002835F6"/>
    <w:rsid w:val="00283A50"/>
    <w:rsid w:val="00284070"/>
    <w:rsid w:val="00284100"/>
    <w:rsid w:val="0028485B"/>
    <w:rsid w:val="00284E05"/>
    <w:rsid w:val="00284E2D"/>
    <w:rsid w:val="00284FE0"/>
    <w:rsid w:val="0028509B"/>
    <w:rsid w:val="002853AE"/>
    <w:rsid w:val="00285418"/>
    <w:rsid w:val="00285442"/>
    <w:rsid w:val="0028559F"/>
    <w:rsid w:val="0028575C"/>
    <w:rsid w:val="002858DA"/>
    <w:rsid w:val="00285AF5"/>
    <w:rsid w:val="002860B8"/>
    <w:rsid w:val="002865F4"/>
    <w:rsid w:val="00286617"/>
    <w:rsid w:val="00286671"/>
    <w:rsid w:val="00286871"/>
    <w:rsid w:val="00286BB0"/>
    <w:rsid w:val="00286DD8"/>
    <w:rsid w:val="0028703C"/>
    <w:rsid w:val="00287416"/>
    <w:rsid w:val="0028799B"/>
    <w:rsid w:val="00287AAC"/>
    <w:rsid w:val="00287BD2"/>
    <w:rsid w:val="00287CAC"/>
    <w:rsid w:val="00287D45"/>
    <w:rsid w:val="00287FD5"/>
    <w:rsid w:val="002900A6"/>
    <w:rsid w:val="002900E7"/>
    <w:rsid w:val="002904B9"/>
    <w:rsid w:val="002907CC"/>
    <w:rsid w:val="00290EAB"/>
    <w:rsid w:val="002916CD"/>
    <w:rsid w:val="002917D4"/>
    <w:rsid w:val="002917DD"/>
    <w:rsid w:val="002918CD"/>
    <w:rsid w:val="00291971"/>
    <w:rsid w:val="0029199E"/>
    <w:rsid w:val="00291A03"/>
    <w:rsid w:val="00291B7F"/>
    <w:rsid w:val="00291D68"/>
    <w:rsid w:val="00291FC2"/>
    <w:rsid w:val="0029204D"/>
    <w:rsid w:val="0029225D"/>
    <w:rsid w:val="002922A3"/>
    <w:rsid w:val="002922B7"/>
    <w:rsid w:val="00292302"/>
    <w:rsid w:val="002925F7"/>
    <w:rsid w:val="00292AD5"/>
    <w:rsid w:val="00292CC2"/>
    <w:rsid w:val="00292E76"/>
    <w:rsid w:val="00293041"/>
    <w:rsid w:val="002930C9"/>
    <w:rsid w:val="0029323D"/>
    <w:rsid w:val="002932B6"/>
    <w:rsid w:val="00293609"/>
    <w:rsid w:val="00293648"/>
    <w:rsid w:val="00293662"/>
    <w:rsid w:val="002936B1"/>
    <w:rsid w:val="002938E2"/>
    <w:rsid w:val="00293A6E"/>
    <w:rsid w:val="00293A85"/>
    <w:rsid w:val="00293BE2"/>
    <w:rsid w:val="00293C47"/>
    <w:rsid w:val="00293C8C"/>
    <w:rsid w:val="00293D22"/>
    <w:rsid w:val="00293F37"/>
    <w:rsid w:val="002942CE"/>
    <w:rsid w:val="00294672"/>
    <w:rsid w:val="002946E5"/>
    <w:rsid w:val="0029489D"/>
    <w:rsid w:val="00294959"/>
    <w:rsid w:val="00294A27"/>
    <w:rsid w:val="00294BBB"/>
    <w:rsid w:val="00294C17"/>
    <w:rsid w:val="00294C21"/>
    <w:rsid w:val="00294C8E"/>
    <w:rsid w:val="00294D99"/>
    <w:rsid w:val="00294F97"/>
    <w:rsid w:val="0029537C"/>
    <w:rsid w:val="002953C7"/>
    <w:rsid w:val="0029563C"/>
    <w:rsid w:val="0029569B"/>
    <w:rsid w:val="002956D5"/>
    <w:rsid w:val="002958AD"/>
    <w:rsid w:val="00295919"/>
    <w:rsid w:val="002959FB"/>
    <w:rsid w:val="00295F4E"/>
    <w:rsid w:val="00295FF9"/>
    <w:rsid w:val="00296054"/>
    <w:rsid w:val="002962D9"/>
    <w:rsid w:val="0029640F"/>
    <w:rsid w:val="0029672F"/>
    <w:rsid w:val="002968DE"/>
    <w:rsid w:val="00296A92"/>
    <w:rsid w:val="00296FD6"/>
    <w:rsid w:val="002975B1"/>
    <w:rsid w:val="00297667"/>
    <w:rsid w:val="0029768C"/>
    <w:rsid w:val="002977C9"/>
    <w:rsid w:val="002977F9"/>
    <w:rsid w:val="0029793E"/>
    <w:rsid w:val="00297AB3"/>
    <w:rsid w:val="00297BE8"/>
    <w:rsid w:val="00297D7A"/>
    <w:rsid w:val="00297E6F"/>
    <w:rsid w:val="00297F72"/>
    <w:rsid w:val="002A000B"/>
    <w:rsid w:val="002A0047"/>
    <w:rsid w:val="002A03F0"/>
    <w:rsid w:val="002A09C2"/>
    <w:rsid w:val="002A0D5F"/>
    <w:rsid w:val="002A0E00"/>
    <w:rsid w:val="002A0E56"/>
    <w:rsid w:val="002A11D2"/>
    <w:rsid w:val="002A11D5"/>
    <w:rsid w:val="002A1252"/>
    <w:rsid w:val="002A13A6"/>
    <w:rsid w:val="002A13CA"/>
    <w:rsid w:val="002A16A8"/>
    <w:rsid w:val="002A16E9"/>
    <w:rsid w:val="002A17C4"/>
    <w:rsid w:val="002A18E9"/>
    <w:rsid w:val="002A1922"/>
    <w:rsid w:val="002A1988"/>
    <w:rsid w:val="002A1A79"/>
    <w:rsid w:val="002A1B70"/>
    <w:rsid w:val="002A1B9C"/>
    <w:rsid w:val="002A1F87"/>
    <w:rsid w:val="002A2066"/>
    <w:rsid w:val="002A23D7"/>
    <w:rsid w:val="002A2683"/>
    <w:rsid w:val="002A27D5"/>
    <w:rsid w:val="002A28E1"/>
    <w:rsid w:val="002A2D02"/>
    <w:rsid w:val="002A2D24"/>
    <w:rsid w:val="002A2DBB"/>
    <w:rsid w:val="002A2F75"/>
    <w:rsid w:val="002A348E"/>
    <w:rsid w:val="002A356D"/>
    <w:rsid w:val="002A370B"/>
    <w:rsid w:val="002A37CB"/>
    <w:rsid w:val="002A384E"/>
    <w:rsid w:val="002A385E"/>
    <w:rsid w:val="002A3DA2"/>
    <w:rsid w:val="002A3DD1"/>
    <w:rsid w:val="002A3EEF"/>
    <w:rsid w:val="002A443C"/>
    <w:rsid w:val="002A4469"/>
    <w:rsid w:val="002A447F"/>
    <w:rsid w:val="002A450D"/>
    <w:rsid w:val="002A457D"/>
    <w:rsid w:val="002A4659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52A"/>
    <w:rsid w:val="002A6783"/>
    <w:rsid w:val="002A689B"/>
    <w:rsid w:val="002A6908"/>
    <w:rsid w:val="002A6930"/>
    <w:rsid w:val="002A6B9A"/>
    <w:rsid w:val="002A6C0B"/>
    <w:rsid w:val="002A7603"/>
    <w:rsid w:val="002A78B6"/>
    <w:rsid w:val="002A7A23"/>
    <w:rsid w:val="002A7BA5"/>
    <w:rsid w:val="002A7D0F"/>
    <w:rsid w:val="002A7D8F"/>
    <w:rsid w:val="002A7E36"/>
    <w:rsid w:val="002A7E5D"/>
    <w:rsid w:val="002A7FE4"/>
    <w:rsid w:val="002B0098"/>
    <w:rsid w:val="002B03A4"/>
    <w:rsid w:val="002B0878"/>
    <w:rsid w:val="002B0B76"/>
    <w:rsid w:val="002B0C4D"/>
    <w:rsid w:val="002B0C74"/>
    <w:rsid w:val="002B0F23"/>
    <w:rsid w:val="002B1773"/>
    <w:rsid w:val="002B1A0E"/>
    <w:rsid w:val="002B1A76"/>
    <w:rsid w:val="002B1AAD"/>
    <w:rsid w:val="002B1C30"/>
    <w:rsid w:val="002B1D72"/>
    <w:rsid w:val="002B1D78"/>
    <w:rsid w:val="002B2141"/>
    <w:rsid w:val="002B2354"/>
    <w:rsid w:val="002B238F"/>
    <w:rsid w:val="002B243E"/>
    <w:rsid w:val="002B245C"/>
    <w:rsid w:val="002B270C"/>
    <w:rsid w:val="002B27D3"/>
    <w:rsid w:val="002B297B"/>
    <w:rsid w:val="002B2E0A"/>
    <w:rsid w:val="002B2F17"/>
    <w:rsid w:val="002B3096"/>
    <w:rsid w:val="002B351C"/>
    <w:rsid w:val="002B35E0"/>
    <w:rsid w:val="002B361E"/>
    <w:rsid w:val="002B3735"/>
    <w:rsid w:val="002B3B74"/>
    <w:rsid w:val="002B3CF6"/>
    <w:rsid w:val="002B3D19"/>
    <w:rsid w:val="002B3EC7"/>
    <w:rsid w:val="002B3EFF"/>
    <w:rsid w:val="002B3FF8"/>
    <w:rsid w:val="002B4075"/>
    <w:rsid w:val="002B41AE"/>
    <w:rsid w:val="002B42FB"/>
    <w:rsid w:val="002B48B0"/>
    <w:rsid w:val="002B49E6"/>
    <w:rsid w:val="002B4F5D"/>
    <w:rsid w:val="002B5240"/>
    <w:rsid w:val="002B54D5"/>
    <w:rsid w:val="002B55C6"/>
    <w:rsid w:val="002B5715"/>
    <w:rsid w:val="002B57A1"/>
    <w:rsid w:val="002B58B3"/>
    <w:rsid w:val="002B5B13"/>
    <w:rsid w:val="002B5B7D"/>
    <w:rsid w:val="002B5B9A"/>
    <w:rsid w:val="002B5BD7"/>
    <w:rsid w:val="002B5DA6"/>
    <w:rsid w:val="002B5DD8"/>
    <w:rsid w:val="002B6159"/>
    <w:rsid w:val="002B61BE"/>
    <w:rsid w:val="002B641A"/>
    <w:rsid w:val="002B64A4"/>
    <w:rsid w:val="002B6A85"/>
    <w:rsid w:val="002B6DED"/>
    <w:rsid w:val="002B6FC1"/>
    <w:rsid w:val="002B6FC3"/>
    <w:rsid w:val="002B7001"/>
    <w:rsid w:val="002B70A4"/>
    <w:rsid w:val="002B71F8"/>
    <w:rsid w:val="002B7257"/>
    <w:rsid w:val="002B73AD"/>
    <w:rsid w:val="002B73CC"/>
    <w:rsid w:val="002B749D"/>
    <w:rsid w:val="002B74FB"/>
    <w:rsid w:val="002B750B"/>
    <w:rsid w:val="002B75DA"/>
    <w:rsid w:val="002B7981"/>
    <w:rsid w:val="002B7C5A"/>
    <w:rsid w:val="002B7F8A"/>
    <w:rsid w:val="002C00E3"/>
    <w:rsid w:val="002C03D9"/>
    <w:rsid w:val="002C0607"/>
    <w:rsid w:val="002C08A2"/>
    <w:rsid w:val="002C09A4"/>
    <w:rsid w:val="002C0A39"/>
    <w:rsid w:val="002C0B6E"/>
    <w:rsid w:val="002C0DD0"/>
    <w:rsid w:val="002C0E74"/>
    <w:rsid w:val="002C0EA1"/>
    <w:rsid w:val="002C0EED"/>
    <w:rsid w:val="002C0F5E"/>
    <w:rsid w:val="002C155B"/>
    <w:rsid w:val="002C165A"/>
    <w:rsid w:val="002C17F3"/>
    <w:rsid w:val="002C1DC5"/>
    <w:rsid w:val="002C1E10"/>
    <w:rsid w:val="002C204D"/>
    <w:rsid w:val="002C207E"/>
    <w:rsid w:val="002C2128"/>
    <w:rsid w:val="002C228B"/>
    <w:rsid w:val="002C22BA"/>
    <w:rsid w:val="002C23D0"/>
    <w:rsid w:val="002C25B7"/>
    <w:rsid w:val="002C25C9"/>
    <w:rsid w:val="002C26CC"/>
    <w:rsid w:val="002C27E2"/>
    <w:rsid w:val="002C284C"/>
    <w:rsid w:val="002C2921"/>
    <w:rsid w:val="002C2954"/>
    <w:rsid w:val="002C2BA8"/>
    <w:rsid w:val="002C2F42"/>
    <w:rsid w:val="002C335E"/>
    <w:rsid w:val="002C36F6"/>
    <w:rsid w:val="002C3728"/>
    <w:rsid w:val="002C3C07"/>
    <w:rsid w:val="002C3EB0"/>
    <w:rsid w:val="002C405C"/>
    <w:rsid w:val="002C41B0"/>
    <w:rsid w:val="002C4417"/>
    <w:rsid w:val="002C461D"/>
    <w:rsid w:val="002C4AF6"/>
    <w:rsid w:val="002C519B"/>
    <w:rsid w:val="002C521E"/>
    <w:rsid w:val="002C52C5"/>
    <w:rsid w:val="002C52E0"/>
    <w:rsid w:val="002C5778"/>
    <w:rsid w:val="002C57C6"/>
    <w:rsid w:val="002C583E"/>
    <w:rsid w:val="002C5EE5"/>
    <w:rsid w:val="002C5F67"/>
    <w:rsid w:val="002C60A7"/>
    <w:rsid w:val="002C6713"/>
    <w:rsid w:val="002C67A0"/>
    <w:rsid w:val="002C7217"/>
    <w:rsid w:val="002C752B"/>
    <w:rsid w:val="002C7739"/>
    <w:rsid w:val="002C77BE"/>
    <w:rsid w:val="002C7A01"/>
    <w:rsid w:val="002C7A1B"/>
    <w:rsid w:val="002C7B66"/>
    <w:rsid w:val="002C7FB8"/>
    <w:rsid w:val="002D0113"/>
    <w:rsid w:val="002D0385"/>
    <w:rsid w:val="002D03C5"/>
    <w:rsid w:val="002D03EF"/>
    <w:rsid w:val="002D04E1"/>
    <w:rsid w:val="002D051D"/>
    <w:rsid w:val="002D0541"/>
    <w:rsid w:val="002D05C0"/>
    <w:rsid w:val="002D07E9"/>
    <w:rsid w:val="002D0826"/>
    <w:rsid w:val="002D0958"/>
    <w:rsid w:val="002D0BAE"/>
    <w:rsid w:val="002D0DF7"/>
    <w:rsid w:val="002D0E8D"/>
    <w:rsid w:val="002D0EC0"/>
    <w:rsid w:val="002D1083"/>
    <w:rsid w:val="002D10B0"/>
    <w:rsid w:val="002D1247"/>
    <w:rsid w:val="002D1248"/>
    <w:rsid w:val="002D16AB"/>
    <w:rsid w:val="002D16AE"/>
    <w:rsid w:val="002D170C"/>
    <w:rsid w:val="002D18B5"/>
    <w:rsid w:val="002D18BF"/>
    <w:rsid w:val="002D19F2"/>
    <w:rsid w:val="002D1C3F"/>
    <w:rsid w:val="002D21F1"/>
    <w:rsid w:val="002D25FB"/>
    <w:rsid w:val="002D262D"/>
    <w:rsid w:val="002D27BD"/>
    <w:rsid w:val="002D2979"/>
    <w:rsid w:val="002D29C0"/>
    <w:rsid w:val="002D2A01"/>
    <w:rsid w:val="002D304C"/>
    <w:rsid w:val="002D3165"/>
    <w:rsid w:val="002D31D5"/>
    <w:rsid w:val="002D369B"/>
    <w:rsid w:val="002D3ADF"/>
    <w:rsid w:val="002D3C70"/>
    <w:rsid w:val="002D3CE3"/>
    <w:rsid w:val="002D3E6A"/>
    <w:rsid w:val="002D3FBF"/>
    <w:rsid w:val="002D456F"/>
    <w:rsid w:val="002D45A1"/>
    <w:rsid w:val="002D4818"/>
    <w:rsid w:val="002D4A98"/>
    <w:rsid w:val="002D4F70"/>
    <w:rsid w:val="002D5094"/>
    <w:rsid w:val="002D50A4"/>
    <w:rsid w:val="002D51D9"/>
    <w:rsid w:val="002D53F4"/>
    <w:rsid w:val="002D54CF"/>
    <w:rsid w:val="002D55E7"/>
    <w:rsid w:val="002D55F2"/>
    <w:rsid w:val="002D5678"/>
    <w:rsid w:val="002D56BF"/>
    <w:rsid w:val="002D5BE0"/>
    <w:rsid w:val="002D5C46"/>
    <w:rsid w:val="002D5D53"/>
    <w:rsid w:val="002D5F26"/>
    <w:rsid w:val="002D5F3F"/>
    <w:rsid w:val="002D60DD"/>
    <w:rsid w:val="002D60EF"/>
    <w:rsid w:val="002D65D8"/>
    <w:rsid w:val="002D6693"/>
    <w:rsid w:val="002D67C0"/>
    <w:rsid w:val="002D68C2"/>
    <w:rsid w:val="002D68ED"/>
    <w:rsid w:val="002D6A34"/>
    <w:rsid w:val="002D6C51"/>
    <w:rsid w:val="002D6D42"/>
    <w:rsid w:val="002D734C"/>
    <w:rsid w:val="002D7384"/>
    <w:rsid w:val="002D74C4"/>
    <w:rsid w:val="002D7595"/>
    <w:rsid w:val="002D7A15"/>
    <w:rsid w:val="002D7E0D"/>
    <w:rsid w:val="002D7FA1"/>
    <w:rsid w:val="002E00A6"/>
    <w:rsid w:val="002E0128"/>
    <w:rsid w:val="002E02A1"/>
    <w:rsid w:val="002E07B3"/>
    <w:rsid w:val="002E07C7"/>
    <w:rsid w:val="002E0A88"/>
    <w:rsid w:val="002E0A98"/>
    <w:rsid w:val="002E101D"/>
    <w:rsid w:val="002E1088"/>
    <w:rsid w:val="002E10A1"/>
    <w:rsid w:val="002E10A6"/>
    <w:rsid w:val="002E10F4"/>
    <w:rsid w:val="002E1140"/>
    <w:rsid w:val="002E1150"/>
    <w:rsid w:val="002E12CB"/>
    <w:rsid w:val="002E13CA"/>
    <w:rsid w:val="002E15C5"/>
    <w:rsid w:val="002E1AC4"/>
    <w:rsid w:val="002E1AEB"/>
    <w:rsid w:val="002E208C"/>
    <w:rsid w:val="002E22BF"/>
    <w:rsid w:val="002E2391"/>
    <w:rsid w:val="002E2783"/>
    <w:rsid w:val="002E29E9"/>
    <w:rsid w:val="002E2AD3"/>
    <w:rsid w:val="002E2B73"/>
    <w:rsid w:val="002E2B8D"/>
    <w:rsid w:val="002E2B9C"/>
    <w:rsid w:val="002E2C49"/>
    <w:rsid w:val="002E30DD"/>
    <w:rsid w:val="002E3213"/>
    <w:rsid w:val="002E32BA"/>
    <w:rsid w:val="002E35F4"/>
    <w:rsid w:val="002E36E9"/>
    <w:rsid w:val="002E3A8F"/>
    <w:rsid w:val="002E3B80"/>
    <w:rsid w:val="002E3BA7"/>
    <w:rsid w:val="002E3C5F"/>
    <w:rsid w:val="002E3F00"/>
    <w:rsid w:val="002E3F7D"/>
    <w:rsid w:val="002E3F9A"/>
    <w:rsid w:val="002E3FC1"/>
    <w:rsid w:val="002E4442"/>
    <w:rsid w:val="002E49C6"/>
    <w:rsid w:val="002E4A9D"/>
    <w:rsid w:val="002E4C88"/>
    <w:rsid w:val="002E4D02"/>
    <w:rsid w:val="002E4F78"/>
    <w:rsid w:val="002E506E"/>
    <w:rsid w:val="002E50A6"/>
    <w:rsid w:val="002E532F"/>
    <w:rsid w:val="002E539D"/>
    <w:rsid w:val="002E5432"/>
    <w:rsid w:val="002E58D5"/>
    <w:rsid w:val="002E5955"/>
    <w:rsid w:val="002E5D6C"/>
    <w:rsid w:val="002E5DBD"/>
    <w:rsid w:val="002E5E86"/>
    <w:rsid w:val="002E6263"/>
    <w:rsid w:val="002E654A"/>
    <w:rsid w:val="002E6591"/>
    <w:rsid w:val="002E69EB"/>
    <w:rsid w:val="002E6B96"/>
    <w:rsid w:val="002E6C53"/>
    <w:rsid w:val="002E6C5F"/>
    <w:rsid w:val="002E6C8E"/>
    <w:rsid w:val="002E6CAB"/>
    <w:rsid w:val="002E6F62"/>
    <w:rsid w:val="002E7061"/>
    <w:rsid w:val="002E729E"/>
    <w:rsid w:val="002E7852"/>
    <w:rsid w:val="002E7AF2"/>
    <w:rsid w:val="002E7B7D"/>
    <w:rsid w:val="002E7D2E"/>
    <w:rsid w:val="002F00F7"/>
    <w:rsid w:val="002F03CC"/>
    <w:rsid w:val="002F03D8"/>
    <w:rsid w:val="002F066B"/>
    <w:rsid w:val="002F0763"/>
    <w:rsid w:val="002F0B15"/>
    <w:rsid w:val="002F0B28"/>
    <w:rsid w:val="002F0B8B"/>
    <w:rsid w:val="002F0F2C"/>
    <w:rsid w:val="002F141F"/>
    <w:rsid w:val="002F16A8"/>
    <w:rsid w:val="002F178A"/>
    <w:rsid w:val="002F182A"/>
    <w:rsid w:val="002F1907"/>
    <w:rsid w:val="002F1A0B"/>
    <w:rsid w:val="002F1CBD"/>
    <w:rsid w:val="002F1CCE"/>
    <w:rsid w:val="002F1D40"/>
    <w:rsid w:val="002F1E27"/>
    <w:rsid w:val="002F1F54"/>
    <w:rsid w:val="002F223A"/>
    <w:rsid w:val="002F22BB"/>
    <w:rsid w:val="002F2683"/>
    <w:rsid w:val="002F285E"/>
    <w:rsid w:val="002F2B05"/>
    <w:rsid w:val="002F2C93"/>
    <w:rsid w:val="002F30C1"/>
    <w:rsid w:val="002F325A"/>
    <w:rsid w:val="002F339B"/>
    <w:rsid w:val="002F33BD"/>
    <w:rsid w:val="002F356D"/>
    <w:rsid w:val="002F3597"/>
    <w:rsid w:val="002F373D"/>
    <w:rsid w:val="002F3811"/>
    <w:rsid w:val="002F3B3D"/>
    <w:rsid w:val="002F3BED"/>
    <w:rsid w:val="002F3C9A"/>
    <w:rsid w:val="002F3F31"/>
    <w:rsid w:val="002F42FC"/>
    <w:rsid w:val="002F4377"/>
    <w:rsid w:val="002F4879"/>
    <w:rsid w:val="002F48A4"/>
    <w:rsid w:val="002F4AC4"/>
    <w:rsid w:val="002F4B48"/>
    <w:rsid w:val="002F4C49"/>
    <w:rsid w:val="002F516A"/>
    <w:rsid w:val="002F5220"/>
    <w:rsid w:val="002F52A2"/>
    <w:rsid w:val="002F54D6"/>
    <w:rsid w:val="002F5558"/>
    <w:rsid w:val="002F5633"/>
    <w:rsid w:val="002F5694"/>
    <w:rsid w:val="002F573C"/>
    <w:rsid w:val="002F58D3"/>
    <w:rsid w:val="002F59AC"/>
    <w:rsid w:val="002F5AD4"/>
    <w:rsid w:val="002F5E95"/>
    <w:rsid w:val="002F608A"/>
    <w:rsid w:val="002F6148"/>
    <w:rsid w:val="002F6417"/>
    <w:rsid w:val="002F65EA"/>
    <w:rsid w:val="002F664E"/>
    <w:rsid w:val="002F665E"/>
    <w:rsid w:val="002F66D3"/>
    <w:rsid w:val="002F675E"/>
    <w:rsid w:val="002F69C4"/>
    <w:rsid w:val="002F6A3A"/>
    <w:rsid w:val="002F6B1D"/>
    <w:rsid w:val="002F6CF1"/>
    <w:rsid w:val="002F6D38"/>
    <w:rsid w:val="002F6EE2"/>
    <w:rsid w:val="002F6F5B"/>
    <w:rsid w:val="002F6FC6"/>
    <w:rsid w:val="002F7041"/>
    <w:rsid w:val="002F7050"/>
    <w:rsid w:val="002F70E6"/>
    <w:rsid w:val="002F758A"/>
    <w:rsid w:val="002F78A1"/>
    <w:rsid w:val="002F7AEB"/>
    <w:rsid w:val="002F7E26"/>
    <w:rsid w:val="002F7E31"/>
    <w:rsid w:val="002F7E78"/>
    <w:rsid w:val="002F7EA5"/>
    <w:rsid w:val="00300313"/>
    <w:rsid w:val="00300518"/>
    <w:rsid w:val="00300592"/>
    <w:rsid w:val="00300750"/>
    <w:rsid w:val="0030077F"/>
    <w:rsid w:val="00300904"/>
    <w:rsid w:val="0030091B"/>
    <w:rsid w:val="00300CAF"/>
    <w:rsid w:val="00300E71"/>
    <w:rsid w:val="00301595"/>
    <w:rsid w:val="003015B1"/>
    <w:rsid w:val="0030171E"/>
    <w:rsid w:val="00301825"/>
    <w:rsid w:val="0030199D"/>
    <w:rsid w:val="00301AAC"/>
    <w:rsid w:val="00301C87"/>
    <w:rsid w:val="00301E5C"/>
    <w:rsid w:val="00302012"/>
    <w:rsid w:val="0030205F"/>
    <w:rsid w:val="0030209C"/>
    <w:rsid w:val="00302130"/>
    <w:rsid w:val="003021AC"/>
    <w:rsid w:val="0030230B"/>
    <w:rsid w:val="003024E2"/>
    <w:rsid w:val="003024E4"/>
    <w:rsid w:val="00302E85"/>
    <w:rsid w:val="00302EE6"/>
    <w:rsid w:val="00303116"/>
    <w:rsid w:val="00303409"/>
    <w:rsid w:val="00303461"/>
    <w:rsid w:val="0030347A"/>
    <w:rsid w:val="003034E8"/>
    <w:rsid w:val="003035D9"/>
    <w:rsid w:val="00303B4B"/>
    <w:rsid w:val="00303BE3"/>
    <w:rsid w:val="00303D44"/>
    <w:rsid w:val="00303DFD"/>
    <w:rsid w:val="00303EF9"/>
    <w:rsid w:val="0030459E"/>
    <w:rsid w:val="003045C1"/>
    <w:rsid w:val="00304721"/>
    <w:rsid w:val="00304790"/>
    <w:rsid w:val="0030490B"/>
    <w:rsid w:val="00304997"/>
    <w:rsid w:val="00304D2A"/>
    <w:rsid w:val="00304D39"/>
    <w:rsid w:val="00305255"/>
    <w:rsid w:val="0030534A"/>
    <w:rsid w:val="00305355"/>
    <w:rsid w:val="003055F1"/>
    <w:rsid w:val="003056F8"/>
    <w:rsid w:val="003058D4"/>
    <w:rsid w:val="0030592E"/>
    <w:rsid w:val="00305948"/>
    <w:rsid w:val="00305B63"/>
    <w:rsid w:val="00306214"/>
    <w:rsid w:val="0030636F"/>
    <w:rsid w:val="00306676"/>
    <w:rsid w:val="00306851"/>
    <w:rsid w:val="0030698E"/>
    <w:rsid w:val="00306B33"/>
    <w:rsid w:val="00306C19"/>
    <w:rsid w:val="00306D4A"/>
    <w:rsid w:val="00306DA0"/>
    <w:rsid w:val="00306EFB"/>
    <w:rsid w:val="00307352"/>
    <w:rsid w:val="003073C8"/>
    <w:rsid w:val="0030744F"/>
    <w:rsid w:val="003075E8"/>
    <w:rsid w:val="00307BC3"/>
    <w:rsid w:val="00307C65"/>
    <w:rsid w:val="00307E12"/>
    <w:rsid w:val="00307F22"/>
    <w:rsid w:val="00307F62"/>
    <w:rsid w:val="0031029F"/>
    <w:rsid w:val="003106FE"/>
    <w:rsid w:val="00310776"/>
    <w:rsid w:val="0031089B"/>
    <w:rsid w:val="00310B22"/>
    <w:rsid w:val="00310BAA"/>
    <w:rsid w:val="00310C8F"/>
    <w:rsid w:val="00310CC6"/>
    <w:rsid w:val="003110B4"/>
    <w:rsid w:val="0031116E"/>
    <w:rsid w:val="003114BD"/>
    <w:rsid w:val="00311506"/>
    <w:rsid w:val="0031155B"/>
    <w:rsid w:val="003118E8"/>
    <w:rsid w:val="00311C35"/>
    <w:rsid w:val="00311EF5"/>
    <w:rsid w:val="00311F22"/>
    <w:rsid w:val="003120D9"/>
    <w:rsid w:val="00312238"/>
    <w:rsid w:val="003124AB"/>
    <w:rsid w:val="003125CC"/>
    <w:rsid w:val="00312967"/>
    <w:rsid w:val="00312A74"/>
    <w:rsid w:val="00312B7B"/>
    <w:rsid w:val="00312BEF"/>
    <w:rsid w:val="00312CDE"/>
    <w:rsid w:val="00312D54"/>
    <w:rsid w:val="0031329D"/>
    <w:rsid w:val="00313335"/>
    <w:rsid w:val="003133F9"/>
    <w:rsid w:val="0031346D"/>
    <w:rsid w:val="003134B6"/>
    <w:rsid w:val="003135EB"/>
    <w:rsid w:val="0031369E"/>
    <w:rsid w:val="00313761"/>
    <w:rsid w:val="003137A6"/>
    <w:rsid w:val="0031399E"/>
    <w:rsid w:val="00314048"/>
    <w:rsid w:val="00314088"/>
    <w:rsid w:val="003140AC"/>
    <w:rsid w:val="003140CB"/>
    <w:rsid w:val="003147B4"/>
    <w:rsid w:val="003148A4"/>
    <w:rsid w:val="00314A06"/>
    <w:rsid w:val="00314B5D"/>
    <w:rsid w:val="00314B8A"/>
    <w:rsid w:val="003150BC"/>
    <w:rsid w:val="003158A2"/>
    <w:rsid w:val="0031598E"/>
    <w:rsid w:val="00315B11"/>
    <w:rsid w:val="003161E3"/>
    <w:rsid w:val="003161F9"/>
    <w:rsid w:val="003161FB"/>
    <w:rsid w:val="00316660"/>
    <w:rsid w:val="003166A7"/>
    <w:rsid w:val="003166CD"/>
    <w:rsid w:val="00316909"/>
    <w:rsid w:val="00316A40"/>
    <w:rsid w:val="00316DC3"/>
    <w:rsid w:val="0031721A"/>
    <w:rsid w:val="00317382"/>
    <w:rsid w:val="003177CF"/>
    <w:rsid w:val="00317C3A"/>
    <w:rsid w:val="00317D07"/>
    <w:rsid w:val="00317E7E"/>
    <w:rsid w:val="00320144"/>
    <w:rsid w:val="00320367"/>
    <w:rsid w:val="003203C5"/>
    <w:rsid w:val="0032044C"/>
    <w:rsid w:val="003204E4"/>
    <w:rsid w:val="00320689"/>
    <w:rsid w:val="00320792"/>
    <w:rsid w:val="0032083B"/>
    <w:rsid w:val="0032089A"/>
    <w:rsid w:val="003209F0"/>
    <w:rsid w:val="003212AC"/>
    <w:rsid w:val="00321476"/>
    <w:rsid w:val="00321924"/>
    <w:rsid w:val="00321C79"/>
    <w:rsid w:val="00321EAC"/>
    <w:rsid w:val="00322774"/>
    <w:rsid w:val="0032287A"/>
    <w:rsid w:val="003228CC"/>
    <w:rsid w:val="00322CC6"/>
    <w:rsid w:val="00322FF2"/>
    <w:rsid w:val="00323033"/>
    <w:rsid w:val="003230CE"/>
    <w:rsid w:val="00323554"/>
    <w:rsid w:val="0032361C"/>
    <w:rsid w:val="003238AE"/>
    <w:rsid w:val="00323CB8"/>
    <w:rsid w:val="00323CE9"/>
    <w:rsid w:val="00323F20"/>
    <w:rsid w:val="00324055"/>
    <w:rsid w:val="0032405B"/>
    <w:rsid w:val="003242EE"/>
    <w:rsid w:val="003243EA"/>
    <w:rsid w:val="00324478"/>
    <w:rsid w:val="003245D6"/>
    <w:rsid w:val="003246AE"/>
    <w:rsid w:val="003246BB"/>
    <w:rsid w:val="0032480C"/>
    <w:rsid w:val="0032485B"/>
    <w:rsid w:val="00324AC9"/>
    <w:rsid w:val="00324B0E"/>
    <w:rsid w:val="0032529C"/>
    <w:rsid w:val="0032560E"/>
    <w:rsid w:val="0032562C"/>
    <w:rsid w:val="003258E1"/>
    <w:rsid w:val="00325AD7"/>
    <w:rsid w:val="00325C89"/>
    <w:rsid w:val="00325CF2"/>
    <w:rsid w:val="00325E2D"/>
    <w:rsid w:val="00325ED6"/>
    <w:rsid w:val="00325FA9"/>
    <w:rsid w:val="00326130"/>
    <w:rsid w:val="003261CD"/>
    <w:rsid w:val="003262C7"/>
    <w:rsid w:val="00326361"/>
    <w:rsid w:val="00326577"/>
    <w:rsid w:val="003267BF"/>
    <w:rsid w:val="00326801"/>
    <w:rsid w:val="00326A81"/>
    <w:rsid w:val="0032711A"/>
    <w:rsid w:val="00327557"/>
    <w:rsid w:val="00327756"/>
    <w:rsid w:val="0032780B"/>
    <w:rsid w:val="00327892"/>
    <w:rsid w:val="00327EB6"/>
    <w:rsid w:val="00330278"/>
    <w:rsid w:val="003302EB"/>
    <w:rsid w:val="00330745"/>
    <w:rsid w:val="003307EA"/>
    <w:rsid w:val="00330856"/>
    <w:rsid w:val="0033085C"/>
    <w:rsid w:val="00330A9E"/>
    <w:rsid w:val="00330D8A"/>
    <w:rsid w:val="00330DB4"/>
    <w:rsid w:val="00330E9E"/>
    <w:rsid w:val="00331012"/>
    <w:rsid w:val="00331205"/>
    <w:rsid w:val="003312F4"/>
    <w:rsid w:val="00331862"/>
    <w:rsid w:val="00331920"/>
    <w:rsid w:val="00331B2A"/>
    <w:rsid w:val="00331BDC"/>
    <w:rsid w:val="00331BE3"/>
    <w:rsid w:val="00331EA3"/>
    <w:rsid w:val="003321C3"/>
    <w:rsid w:val="003322DA"/>
    <w:rsid w:val="0033232A"/>
    <w:rsid w:val="00332534"/>
    <w:rsid w:val="0033276F"/>
    <w:rsid w:val="00332962"/>
    <w:rsid w:val="00332A97"/>
    <w:rsid w:val="00332C18"/>
    <w:rsid w:val="00332D2E"/>
    <w:rsid w:val="00332EAE"/>
    <w:rsid w:val="00333482"/>
    <w:rsid w:val="003336A0"/>
    <w:rsid w:val="0033390A"/>
    <w:rsid w:val="00333C23"/>
    <w:rsid w:val="00333C6E"/>
    <w:rsid w:val="00333C93"/>
    <w:rsid w:val="00333CEF"/>
    <w:rsid w:val="00333E34"/>
    <w:rsid w:val="00333EEB"/>
    <w:rsid w:val="00333F17"/>
    <w:rsid w:val="00334154"/>
    <w:rsid w:val="003342CC"/>
    <w:rsid w:val="00334526"/>
    <w:rsid w:val="0033468B"/>
    <w:rsid w:val="0033481B"/>
    <w:rsid w:val="00334A9B"/>
    <w:rsid w:val="00334F8C"/>
    <w:rsid w:val="00335251"/>
    <w:rsid w:val="00335297"/>
    <w:rsid w:val="0033533E"/>
    <w:rsid w:val="003353E4"/>
    <w:rsid w:val="003357FE"/>
    <w:rsid w:val="00335D0D"/>
    <w:rsid w:val="0033632C"/>
    <w:rsid w:val="003363E9"/>
    <w:rsid w:val="003365E6"/>
    <w:rsid w:val="003367A9"/>
    <w:rsid w:val="0033683D"/>
    <w:rsid w:val="00336A5E"/>
    <w:rsid w:val="00336CE6"/>
    <w:rsid w:val="00336E56"/>
    <w:rsid w:val="0033705D"/>
    <w:rsid w:val="00337062"/>
    <w:rsid w:val="00337168"/>
    <w:rsid w:val="00337372"/>
    <w:rsid w:val="003373F4"/>
    <w:rsid w:val="0033775F"/>
    <w:rsid w:val="0033781D"/>
    <w:rsid w:val="00337B13"/>
    <w:rsid w:val="00337D25"/>
    <w:rsid w:val="00340310"/>
    <w:rsid w:val="00340488"/>
    <w:rsid w:val="003404E7"/>
    <w:rsid w:val="003405C6"/>
    <w:rsid w:val="00340952"/>
    <w:rsid w:val="00340A60"/>
    <w:rsid w:val="00340AD1"/>
    <w:rsid w:val="00340B12"/>
    <w:rsid w:val="0034141D"/>
    <w:rsid w:val="003414C0"/>
    <w:rsid w:val="0034156A"/>
    <w:rsid w:val="003415D7"/>
    <w:rsid w:val="00341605"/>
    <w:rsid w:val="003417F1"/>
    <w:rsid w:val="00341BC6"/>
    <w:rsid w:val="00341DC1"/>
    <w:rsid w:val="00341FBF"/>
    <w:rsid w:val="003420F3"/>
    <w:rsid w:val="003421B5"/>
    <w:rsid w:val="0034224C"/>
    <w:rsid w:val="003422D4"/>
    <w:rsid w:val="00342477"/>
    <w:rsid w:val="0034250B"/>
    <w:rsid w:val="003425E9"/>
    <w:rsid w:val="003426F8"/>
    <w:rsid w:val="003428B5"/>
    <w:rsid w:val="0034294F"/>
    <w:rsid w:val="00342A22"/>
    <w:rsid w:val="00342A46"/>
    <w:rsid w:val="00342AAD"/>
    <w:rsid w:val="00342B45"/>
    <w:rsid w:val="00342C77"/>
    <w:rsid w:val="00342D1C"/>
    <w:rsid w:val="003430A8"/>
    <w:rsid w:val="003432F4"/>
    <w:rsid w:val="00343324"/>
    <w:rsid w:val="003435CE"/>
    <w:rsid w:val="003435E9"/>
    <w:rsid w:val="003438AA"/>
    <w:rsid w:val="00343AEF"/>
    <w:rsid w:val="00343E33"/>
    <w:rsid w:val="00344210"/>
    <w:rsid w:val="003442BC"/>
    <w:rsid w:val="0034454A"/>
    <w:rsid w:val="003445A1"/>
    <w:rsid w:val="00344BA3"/>
    <w:rsid w:val="00344E37"/>
    <w:rsid w:val="00344E89"/>
    <w:rsid w:val="00344E9F"/>
    <w:rsid w:val="0034504C"/>
    <w:rsid w:val="00345080"/>
    <w:rsid w:val="00345374"/>
    <w:rsid w:val="00345551"/>
    <w:rsid w:val="0034571E"/>
    <w:rsid w:val="0034576D"/>
    <w:rsid w:val="003459D3"/>
    <w:rsid w:val="00345D2B"/>
    <w:rsid w:val="00345FDC"/>
    <w:rsid w:val="00346051"/>
    <w:rsid w:val="003463C0"/>
    <w:rsid w:val="003464F4"/>
    <w:rsid w:val="003465E7"/>
    <w:rsid w:val="00346771"/>
    <w:rsid w:val="0034681F"/>
    <w:rsid w:val="003468CF"/>
    <w:rsid w:val="00346A13"/>
    <w:rsid w:val="00346AF1"/>
    <w:rsid w:val="00346B4A"/>
    <w:rsid w:val="00346CD7"/>
    <w:rsid w:val="003470F8"/>
    <w:rsid w:val="003475AD"/>
    <w:rsid w:val="003475D0"/>
    <w:rsid w:val="00347600"/>
    <w:rsid w:val="00347769"/>
    <w:rsid w:val="00347A5E"/>
    <w:rsid w:val="00347C1D"/>
    <w:rsid w:val="00347D72"/>
    <w:rsid w:val="00347F6E"/>
    <w:rsid w:val="003501A3"/>
    <w:rsid w:val="003503BC"/>
    <w:rsid w:val="0035043F"/>
    <w:rsid w:val="00350686"/>
    <w:rsid w:val="0035088F"/>
    <w:rsid w:val="00350981"/>
    <w:rsid w:val="00350AAE"/>
    <w:rsid w:val="00350F0A"/>
    <w:rsid w:val="00351089"/>
    <w:rsid w:val="0035123D"/>
    <w:rsid w:val="0035154B"/>
    <w:rsid w:val="00351677"/>
    <w:rsid w:val="0035173D"/>
    <w:rsid w:val="00351862"/>
    <w:rsid w:val="00351B78"/>
    <w:rsid w:val="00351D9F"/>
    <w:rsid w:val="00351DA4"/>
    <w:rsid w:val="00351E44"/>
    <w:rsid w:val="0035226E"/>
    <w:rsid w:val="00352377"/>
    <w:rsid w:val="00352407"/>
    <w:rsid w:val="00352440"/>
    <w:rsid w:val="0035281F"/>
    <w:rsid w:val="00352A84"/>
    <w:rsid w:val="00352F27"/>
    <w:rsid w:val="0035305B"/>
    <w:rsid w:val="003533B9"/>
    <w:rsid w:val="00353649"/>
    <w:rsid w:val="003536CF"/>
    <w:rsid w:val="00353730"/>
    <w:rsid w:val="00353734"/>
    <w:rsid w:val="00353BDC"/>
    <w:rsid w:val="00353CB0"/>
    <w:rsid w:val="00353E4D"/>
    <w:rsid w:val="00353EE4"/>
    <w:rsid w:val="00354165"/>
    <w:rsid w:val="00354205"/>
    <w:rsid w:val="0035424A"/>
    <w:rsid w:val="00354621"/>
    <w:rsid w:val="003547D7"/>
    <w:rsid w:val="00354899"/>
    <w:rsid w:val="003549F5"/>
    <w:rsid w:val="00354A33"/>
    <w:rsid w:val="00354A4A"/>
    <w:rsid w:val="00354FD5"/>
    <w:rsid w:val="003551B3"/>
    <w:rsid w:val="003551DC"/>
    <w:rsid w:val="00355252"/>
    <w:rsid w:val="00355358"/>
    <w:rsid w:val="0035564A"/>
    <w:rsid w:val="003556F0"/>
    <w:rsid w:val="0035578B"/>
    <w:rsid w:val="003557CF"/>
    <w:rsid w:val="0035585D"/>
    <w:rsid w:val="003558A6"/>
    <w:rsid w:val="003559E6"/>
    <w:rsid w:val="00355CA1"/>
    <w:rsid w:val="00355CA7"/>
    <w:rsid w:val="00355DCF"/>
    <w:rsid w:val="00355F44"/>
    <w:rsid w:val="003561AB"/>
    <w:rsid w:val="003561FB"/>
    <w:rsid w:val="00356539"/>
    <w:rsid w:val="00356F4A"/>
    <w:rsid w:val="00357151"/>
    <w:rsid w:val="00357199"/>
    <w:rsid w:val="003573C0"/>
    <w:rsid w:val="003573DD"/>
    <w:rsid w:val="003574C6"/>
    <w:rsid w:val="00357553"/>
    <w:rsid w:val="00357678"/>
    <w:rsid w:val="00357890"/>
    <w:rsid w:val="00357985"/>
    <w:rsid w:val="00357A30"/>
    <w:rsid w:val="00357C5A"/>
    <w:rsid w:val="00357CEB"/>
    <w:rsid w:val="0036011A"/>
    <w:rsid w:val="00360161"/>
    <w:rsid w:val="00360185"/>
    <w:rsid w:val="0036061E"/>
    <w:rsid w:val="0036067A"/>
    <w:rsid w:val="00360B28"/>
    <w:rsid w:val="00360CFD"/>
    <w:rsid w:val="003610A2"/>
    <w:rsid w:val="00361401"/>
    <w:rsid w:val="003614E0"/>
    <w:rsid w:val="00361530"/>
    <w:rsid w:val="00361892"/>
    <w:rsid w:val="00361A00"/>
    <w:rsid w:val="00361B11"/>
    <w:rsid w:val="00361B88"/>
    <w:rsid w:val="00361BA2"/>
    <w:rsid w:val="00361E10"/>
    <w:rsid w:val="00361F2A"/>
    <w:rsid w:val="003621D0"/>
    <w:rsid w:val="00362289"/>
    <w:rsid w:val="003623D5"/>
    <w:rsid w:val="0036252F"/>
    <w:rsid w:val="003627C3"/>
    <w:rsid w:val="003628E3"/>
    <w:rsid w:val="00362A1B"/>
    <w:rsid w:val="00362A74"/>
    <w:rsid w:val="00362D09"/>
    <w:rsid w:val="00362E09"/>
    <w:rsid w:val="00362E0F"/>
    <w:rsid w:val="00362E50"/>
    <w:rsid w:val="00363059"/>
    <w:rsid w:val="0036310E"/>
    <w:rsid w:val="0036329E"/>
    <w:rsid w:val="00363404"/>
    <w:rsid w:val="00363A3E"/>
    <w:rsid w:val="00363B9C"/>
    <w:rsid w:val="00363C00"/>
    <w:rsid w:val="00363C35"/>
    <w:rsid w:val="0036415B"/>
    <w:rsid w:val="003642E0"/>
    <w:rsid w:val="003644C6"/>
    <w:rsid w:val="00364A19"/>
    <w:rsid w:val="00364A9A"/>
    <w:rsid w:val="00364B0C"/>
    <w:rsid w:val="00364BA3"/>
    <w:rsid w:val="00364BAC"/>
    <w:rsid w:val="00364ED1"/>
    <w:rsid w:val="00364FB3"/>
    <w:rsid w:val="003651FC"/>
    <w:rsid w:val="003652E6"/>
    <w:rsid w:val="00365305"/>
    <w:rsid w:val="0036574B"/>
    <w:rsid w:val="003657EC"/>
    <w:rsid w:val="003658D4"/>
    <w:rsid w:val="00365C7A"/>
    <w:rsid w:val="00365C86"/>
    <w:rsid w:val="00365F41"/>
    <w:rsid w:val="0036608E"/>
    <w:rsid w:val="00366294"/>
    <w:rsid w:val="00366348"/>
    <w:rsid w:val="00366510"/>
    <w:rsid w:val="00366869"/>
    <w:rsid w:val="00366CF3"/>
    <w:rsid w:val="00366E2C"/>
    <w:rsid w:val="00367606"/>
    <w:rsid w:val="003676C6"/>
    <w:rsid w:val="0036784A"/>
    <w:rsid w:val="003679C8"/>
    <w:rsid w:val="00367A93"/>
    <w:rsid w:val="00367AC6"/>
    <w:rsid w:val="00367E0E"/>
    <w:rsid w:val="00367E33"/>
    <w:rsid w:val="00367E97"/>
    <w:rsid w:val="00367E9C"/>
    <w:rsid w:val="00367F44"/>
    <w:rsid w:val="0037025A"/>
    <w:rsid w:val="0037028F"/>
    <w:rsid w:val="003702A6"/>
    <w:rsid w:val="003702BE"/>
    <w:rsid w:val="00370313"/>
    <w:rsid w:val="00370CD5"/>
    <w:rsid w:val="00370CFD"/>
    <w:rsid w:val="00370EEC"/>
    <w:rsid w:val="00370F1D"/>
    <w:rsid w:val="00371225"/>
    <w:rsid w:val="003712B1"/>
    <w:rsid w:val="00371360"/>
    <w:rsid w:val="0037161D"/>
    <w:rsid w:val="00371738"/>
    <w:rsid w:val="003719D3"/>
    <w:rsid w:val="00371AC8"/>
    <w:rsid w:val="00371BBF"/>
    <w:rsid w:val="00371C96"/>
    <w:rsid w:val="00371F14"/>
    <w:rsid w:val="0037226D"/>
    <w:rsid w:val="00372389"/>
    <w:rsid w:val="003723E4"/>
    <w:rsid w:val="0037242C"/>
    <w:rsid w:val="0037248A"/>
    <w:rsid w:val="00372572"/>
    <w:rsid w:val="00372857"/>
    <w:rsid w:val="00372A4F"/>
    <w:rsid w:val="00372AAC"/>
    <w:rsid w:val="00372C7C"/>
    <w:rsid w:val="00372EFD"/>
    <w:rsid w:val="00372F70"/>
    <w:rsid w:val="00373123"/>
    <w:rsid w:val="00373258"/>
    <w:rsid w:val="00373274"/>
    <w:rsid w:val="003734BE"/>
    <w:rsid w:val="0037352F"/>
    <w:rsid w:val="0037354E"/>
    <w:rsid w:val="003735D3"/>
    <w:rsid w:val="00373783"/>
    <w:rsid w:val="00373B0B"/>
    <w:rsid w:val="00373B92"/>
    <w:rsid w:val="00373BAD"/>
    <w:rsid w:val="00373D19"/>
    <w:rsid w:val="00373ED9"/>
    <w:rsid w:val="003740D0"/>
    <w:rsid w:val="003742ED"/>
    <w:rsid w:val="003743F7"/>
    <w:rsid w:val="0037448C"/>
    <w:rsid w:val="003744C2"/>
    <w:rsid w:val="003744FD"/>
    <w:rsid w:val="00374593"/>
    <w:rsid w:val="003746CC"/>
    <w:rsid w:val="003748AA"/>
    <w:rsid w:val="00374961"/>
    <w:rsid w:val="00374C40"/>
    <w:rsid w:val="0037525F"/>
    <w:rsid w:val="003752ED"/>
    <w:rsid w:val="003754A4"/>
    <w:rsid w:val="003754CE"/>
    <w:rsid w:val="0037559B"/>
    <w:rsid w:val="00375A82"/>
    <w:rsid w:val="00375BE7"/>
    <w:rsid w:val="00375D98"/>
    <w:rsid w:val="00375E67"/>
    <w:rsid w:val="00375ED2"/>
    <w:rsid w:val="00375FEE"/>
    <w:rsid w:val="003760D4"/>
    <w:rsid w:val="00376166"/>
    <w:rsid w:val="003765F3"/>
    <w:rsid w:val="0037669B"/>
    <w:rsid w:val="003766BC"/>
    <w:rsid w:val="00376738"/>
    <w:rsid w:val="00376B2D"/>
    <w:rsid w:val="00376BAE"/>
    <w:rsid w:val="00376BC6"/>
    <w:rsid w:val="00376DEC"/>
    <w:rsid w:val="00377325"/>
    <w:rsid w:val="003774D6"/>
    <w:rsid w:val="003775C7"/>
    <w:rsid w:val="00377712"/>
    <w:rsid w:val="00377838"/>
    <w:rsid w:val="00377856"/>
    <w:rsid w:val="003779BF"/>
    <w:rsid w:val="003779C0"/>
    <w:rsid w:val="00377CE9"/>
    <w:rsid w:val="00377DDD"/>
    <w:rsid w:val="00377F9E"/>
    <w:rsid w:val="00380491"/>
    <w:rsid w:val="0038051B"/>
    <w:rsid w:val="0038062D"/>
    <w:rsid w:val="00380948"/>
    <w:rsid w:val="00380B3C"/>
    <w:rsid w:val="00380D0D"/>
    <w:rsid w:val="00380E4B"/>
    <w:rsid w:val="00381198"/>
    <w:rsid w:val="0038139A"/>
    <w:rsid w:val="003818F6"/>
    <w:rsid w:val="00381BC4"/>
    <w:rsid w:val="00381BE2"/>
    <w:rsid w:val="00381CC6"/>
    <w:rsid w:val="003820E4"/>
    <w:rsid w:val="00382179"/>
    <w:rsid w:val="003821E0"/>
    <w:rsid w:val="00382233"/>
    <w:rsid w:val="003823C2"/>
    <w:rsid w:val="00382890"/>
    <w:rsid w:val="00382906"/>
    <w:rsid w:val="00382A61"/>
    <w:rsid w:val="00382BF5"/>
    <w:rsid w:val="00382C43"/>
    <w:rsid w:val="00382F30"/>
    <w:rsid w:val="003830F0"/>
    <w:rsid w:val="00383184"/>
    <w:rsid w:val="003832E4"/>
    <w:rsid w:val="00383390"/>
    <w:rsid w:val="0038347C"/>
    <w:rsid w:val="00383858"/>
    <w:rsid w:val="00383A98"/>
    <w:rsid w:val="00383FBB"/>
    <w:rsid w:val="0038411E"/>
    <w:rsid w:val="003841DC"/>
    <w:rsid w:val="00384203"/>
    <w:rsid w:val="003845EC"/>
    <w:rsid w:val="0038462C"/>
    <w:rsid w:val="00384667"/>
    <w:rsid w:val="00384776"/>
    <w:rsid w:val="00384B8F"/>
    <w:rsid w:val="00384E19"/>
    <w:rsid w:val="00384E3B"/>
    <w:rsid w:val="00385469"/>
    <w:rsid w:val="003854F8"/>
    <w:rsid w:val="00385570"/>
    <w:rsid w:val="0038573F"/>
    <w:rsid w:val="003858C5"/>
    <w:rsid w:val="00385CB5"/>
    <w:rsid w:val="00385CFC"/>
    <w:rsid w:val="00385DB3"/>
    <w:rsid w:val="0038609D"/>
    <w:rsid w:val="0038642A"/>
    <w:rsid w:val="0038644E"/>
    <w:rsid w:val="0038654D"/>
    <w:rsid w:val="003865CD"/>
    <w:rsid w:val="003865F6"/>
    <w:rsid w:val="00386651"/>
    <w:rsid w:val="003869CF"/>
    <w:rsid w:val="00386AF4"/>
    <w:rsid w:val="00386B73"/>
    <w:rsid w:val="00386C2C"/>
    <w:rsid w:val="00386C39"/>
    <w:rsid w:val="0038715F"/>
    <w:rsid w:val="0038731C"/>
    <w:rsid w:val="0038759D"/>
    <w:rsid w:val="003876FE"/>
    <w:rsid w:val="00387720"/>
    <w:rsid w:val="00387CC2"/>
    <w:rsid w:val="00387E46"/>
    <w:rsid w:val="00387E76"/>
    <w:rsid w:val="00387FBD"/>
    <w:rsid w:val="0039014E"/>
    <w:rsid w:val="003902CF"/>
    <w:rsid w:val="0039072E"/>
    <w:rsid w:val="0039079E"/>
    <w:rsid w:val="00390943"/>
    <w:rsid w:val="0039094B"/>
    <w:rsid w:val="00390979"/>
    <w:rsid w:val="00390CE2"/>
    <w:rsid w:val="00390E5F"/>
    <w:rsid w:val="00390EB8"/>
    <w:rsid w:val="00390FD4"/>
    <w:rsid w:val="0039116F"/>
    <w:rsid w:val="0039139A"/>
    <w:rsid w:val="003913A6"/>
    <w:rsid w:val="003914C5"/>
    <w:rsid w:val="00391515"/>
    <w:rsid w:val="003916AC"/>
    <w:rsid w:val="00391A73"/>
    <w:rsid w:val="00391AC0"/>
    <w:rsid w:val="00391B41"/>
    <w:rsid w:val="00391CD1"/>
    <w:rsid w:val="0039214C"/>
    <w:rsid w:val="00392195"/>
    <w:rsid w:val="003921EC"/>
    <w:rsid w:val="003923AC"/>
    <w:rsid w:val="00392647"/>
    <w:rsid w:val="00392790"/>
    <w:rsid w:val="00392AA4"/>
    <w:rsid w:val="00392BAB"/>
    <w:rsid w:val="0039313C"/>
    <w:rsid w:val="00393504"/>
    <w:rsid w:val="0039387A"/>
    <w:rsid w:val="00393D8D"/>
    <w:rsid w:val="00393E33"/>
    <w:rsid w:val="00393F41"/>
    <w:rsid w:val="00394178"/>
    <w:rsid w:val="00394265"/>
    <w:rsid w:val="00394291"/>
    <w:rsid w:val="0039456C"/>
    <w:rsid w:val="003948F9"/>
    <w:rsid w:val="00394ABF"/>
    <w:rsid w:val="00394B94"/>
    <w:rsid w:val="00394C1B"/>
    <w:rsid w:val="00394C4C"/>
    <w:rsid w:val="00394DA9"/>
    <w:rsid w:val="00394FA5"/>
    <w:rsid w:val="003954DE"/>
    <w:rsid w:val="0039558C"/>
    <w:rsid w:val="003955B1"/>
    <w:rsid w:val="003955BA"/>
    <w:rsid w:val="003959E1"/>
    <w:rsid w:val="003959FD"/>
    <w:rsid w:val="00395A15"/>
    <w:rsid w:val="00395A80"/>
    <w:rsid w:val="00395D09"/>
    <w:rsid w:val="00396074"/>
    <w:rsid w:val="003960C6"/>
    <w:rsid w:val="003964E8"/>
    <w:rsid w:val="003965A8"/>
    <w:rsid w:val="0039673E"/>
    <w:rsid w:val="00396930"/>
    <w:rsid w:val="003969E7"/>
    <w:rsid w:val="00396DDB"/>
    <w:rsid w:val="00396F61"/>
    <w:rsid w:val="003974E7"/>
    <w:rsid w:val="003975C2"/>
    <w:rsid w:val="00397662"/>
    <w:rsid w:val="003976EF"/>
    <w:rsid w:val="00397855"/>
    <w:rsid w:val="0039787B"/>
    <w:rsid w:val="00397A0D"/>
    <w:rsid w:val="00397B22"/>
    <w:rsid w:val="00397C26"/>
    <w:rsid w:val="00397FB2"/>
    <w:rsid w:val="003A000F"/>
    <w:rsid w:val="003A00DB"/>
    <w:rsid w:val="003A01DA"/>
    <w:rsid w:val="003A02A1"/>
    <w:rsid w:val="003A0B4D"/>
    <w:rsid w:val="003A0B4F"/>
    <w:rsid w:val="003A0E2D"/>
    <w:rsid w:val="003A0E8B"/>
    <w:rsid w:val="003A0EF4"/>
    <w:rsid w:val="003A0F38"/>
    <w:rsid w:val="003A0F8E"/>
    <w:rsid w:val="003A1095"/>
    <w:rsid w:val="003A10CE"/>
    <w:rsid w:val="003A1105"/>
    <w:rsid w:val="003A110D"/>
    <w:rsid w:val="003A117B"/>
    <w:rsid w:val="003A11BD"/>
    <w:rsid w:val="003A1425"/>
    <w:rsid w:val="003A1648"/>
    <w:rsid w:val="003A1700"/>
    <w:rsid w:val="003A19FF"/>
    <w:rsid w:val="003A1BDF"/>
    <w:rsid w:val="003A1DAF"/>
    <w:rsid w:val="003A1FE0"/>
    <w:rsid w:val="003A2094"/>
    <w:rsid w:val="003A20B0"/>
    <w:rsid w:val="003A2394"/>
    <w:rsid w:val="003A24E7"/>
    <w:rsid w:val="003A25D3"/>
    <w:rsid w:val="003A2691"/>
    <w:rsid w:val="003A2785"/>
    <w:rsid w:val="003A2800"/>
    <w:rsid w:val="003A28C9"/>
    <w:rsid w:val="003A2995"/>
    <w:rsid w:val="003A2A67"/>
    <w:rsid w:val="003A2C3A"/>
    <w:rsid w:val="003A2E84"/>
    <w:rsid w:val="003A3354"/>
    <w:rsid w:val="003A3567"/>
    <w:rsid w:val="003A3575"/>
    <w:rsid w:val="003A3817"/>
    <w:rsid w:val="003A38DF"/>
    <w:rsid w:val="003A3924"/>
    <w:rsid w:val="003A3A77"/>
    <w:rsid w:val="003A3B2C"/>
    <w:rsid w:val="003A3C1F"/>
    <w:rsid w:val="003A3E3E"/>
    <w:rsid w:val="003A3F3C"/>
    <w:rsid w:val="003A40E3"/>
    <w:rsid w:val="003A412D"/>
    <w:rsid w:val="003A42F1"/>
    <w:rsid w:val="003A4876"/>
    <w:rsid w:val="003A49D9"/>
    <w:rsid w:val="003A4C7C"/>
    <w:rsid w:val="003A4DFC"/>
    <w:rsid w:val="003A4FF8"/>
    <w:rsid w:val="003A52E8"/>
    <w:rsid w:val="003A5627"/>
    <w:rsid w:val="003A58AA"/>
    <w:rsid w:val="003A5A2F"/>
    <w:rsid w:val="003A5C8C"/>
    <w:rsid w:val="003A5CFF"/>
    <w:rsid w:val="003A5F37"/>
    <w:rsid w:val="003A607E"/>
    <w:rsid w:val="003A61C3"/>
    <w:rsid w:val="003A6331"/>
    <w:rsid w:val="003A6754"/>
    <w:rsid w:val="003A6847"/>
    <w:rsid w:val="003A699A"/>
    <w:rsid w:val="003A6CFC"/>
    <w:rsid w:val="003A6F0C"/>
    <w:rsid w:val="003A733B"/>
    <w:rsid w:val="003A74C6"/>
    <w:rsid w:val="003A788D"/>
    <w:rsid w:val="003A7A04"/>
    <w:rsid w:val="003A7B4B"/>
    <w:rsid w:val="003A7DBD"/>
    <w:rsid w:val="003A7F51"/>
    <w:rsid w:val="003B00BF"/>
    <w:rsid w:val="003B03DF"/>
    <w:rsid w:val="003B0568"/>
    <w:rsid w:val="003B059C"/>
    <w:rsid w:val="003B075D"/>
    <w:rsid w:val="003B0A78"/>
    <w:rsid w:val="003B0BE2"/>
    <w:rsid w:val="003B0BE6"/>
    <w:rsid w:val="003B0C08"/>
    <w:rsid w:val="003B0C7B"/>
    <w:rsid w:val="003B0CA7"/>
    <w:rsid w:val="003B1009"/>
    <w:rsid w:val="003B144F"/>
    <w:rsid w:val="003B1597"/>
    <w:rsid w:val="003B15F0"/>
    <w:rsid w:val="003B161C"/>
    <w:rsid w:val="003B1826"/>
    <w:rsid w:val="003B190B"/>
    <w:rsid w:val="003B1C8E"/>
    <w:rsid w:val="003B1E77"/>
    <w:rsid w:val="003B1E7C"/>
    <w:rsid w:val="003B1EF0"/>
    <w:rsid w:val="003B1F86"/>
    <w:rsid w:val="003B1FD7"/>
    <w:rsid w:val="003B207D"/>
    <w:rsid w:val="003B22C4"/>
    <w:rsid w:val="003B24C0"/>
    <w:rsid w:val="003B26A1"/>
    <w:rsid w:val="003B2737"/>
    <w:rsid w:val="003B2B6D"/>
    <w:rsid w:val="003B2D3C"/>
    <w:rsid w:val="003B314F"/>
    <w:rsid w:val="003B3458"/>
    <w:rsid w:val="003B34FA"/>
    <w:rsid w:val="003B37EC"/>
    <w:rsid w:val="003B392D"/>
    <w:rsid w:val="003B3FDB"/>
    <w:rsid w:val="003B421B"/>
    <w:rsid w:val="003B4480"/>
    <w:rsid w:val="003B48F2"/>
    <w:rsid w:val="003B490A"/>
    <w:rsid w:val="003B4E31"/>
    <w:rsid w:val="003B4ED8"/>
    <w:rsid w:val="003B4F9A"/>
    <w:rsid w:val="003B5005"/>
    <w:rsid w:val="003B507A"/>
    <w:rsid w:val="003B50D2"/>
    <w:rsid w:val="003B5403"/>
    <w:rsid w:val="003B580C"/>
    <w:rsid w:val="003B5F66"/>
    <w:rsid w:val="003B60EC"/>
    <w:rsid w:val="003B6231"/>
    <w:rsid w:val="003B6259"/>
    <w:rsid w:val="003B62C4"/>
    <w:rsid w:val="003B6776"/>
    <w:rsid w:val="003B6790"/>
    <w:rsid w:val="003B68AE"/>
    <w:rsid w:val="003B68CF"/>
    <w:rsid w:val="003B6B27"/>
    <w:rsid w:val="003B6B81"/>
    <w:rsid w:val="003B6DDD"/>
    <w:rsid w:val="003B6E4E"/>
    <w:rsid w:val="003B6E9B"/>
    <w:rsid w:val="003B6ED6"/>
    <w:rsid w:val="003B6FE6"/>
    <w:rsid w:val="003B70C3"/>
    <w:rsid w:val="003B751A"/>
    <w:rsid w:val="003B78FE"/>
    <w:rsid w:val="003B7C45"/>
    <w:rsid w:val="003B7D5B"/>
    <w:rsid w:val="003B7DB4"/>
    <w:rsid w:val="003B7EDB"/>
    <w:rsid w:val="003C04D6"/>
    <w:rsid w:val="003C0946"/>
    <w:rsid w:val="003C094B"/>
    <w:rsid w:val="003C0C19"/>
    <w:rsid w:val="003C0C88"/>
    <w:rsid w:val="003C0CF5"/>
    <w:rsid w:val="003C0EE4"/>
    <w:rsid w:val="003C110C"/>
    <w:rsid w:val="003C1195"/>
    <w:rsid w:val="003C13D9"/>
    <w:rsid w:val="003C14DA"/>
    <w:rsid w:val="003C1535"/>
    <w:rsid w:val="003C16F8"/>
    <w:rsid w:val="003C18B0"/>
    <w:rsid w:val="003C18F3"/>
    <w:rsid w:val="003C19A4"/>
    <w:rsid w:val="003C1B73"/>
    <w:rsid w:val="003C1CC6"/>
    <w:rsid w:val="003C1D64"/>
    <w:rsid w:val="003C1ED9"/>
    <w:rsid w:val="003C2133"/>
    <w:rsid w:val="003C2172"/>
    <w:rsid w:val="003C29AF"/>
    <w:rsid w:val="003C29EA"/>
    <w:rsid w:val="003C2F43"/>
    <w:rsid w:val="003C30A8"/>
    <w:rsid w:val="003C30BF"/>
    <w:rsid w:val="003C30FC"/>
    <w:rsid w:val="003C312D"/>
    <w:rsid w:val="003C3236"/>
    <w:rsid w:val="003C32AE"/>
    <w:rsid w:val="003C3452"/>
    <w:rsid w:val="003C34A8"/>
    <w:rsid w:val="003C37B1"/>
    <w:rsid w:val="003C38D1"/>
    <w:rsid w:val="003C39D9"/>
    <w:rsid w:val="003C3AA1"/>
    <w:rsid w:val="003C3AAC"/>
    <w:rsid w:val="003C3DF1"/>
    <w:rsid w:val="003C414D"/>
    <w:rsid w:val="003C4423"/>
    <w:rsid w:val="003C4573"/>
    <w:rsid w:val="003C485E"/>
    <w:rsid w:val="003C4923"/>
    <w:rsid w:val="003C4E45"/>
    <w:rsid w:val="003C52A2"/>
    <w:rsid w:val="003C53C6"/>
    <w:rsid w:val="003C5426"/>
    <w:rsid w:val="003C54D4"/>
    <w:rsid w:val="003C57F0"/>
    <w:rsid w:val="003C5DD8"/>
    <w:rsid w:val="003C5DDE"/>
    <w:rsid w:val="003C5F0F"/>
    <w:rsid w:val="003C5FB7"/>
    <w:rsid w:val="003C617E"/>
    <w:rsid w:val="003C62CC"/>
    <w:rsid w:val="003C6419"/>
    <w:rsid w:val="003C675C"/>
    <w:rsid w:val="003C681F"/>
    <w:rsid w:val="003C6D9F"/>
    <w:rsid w:val="003C71C7"/>
    <w:rsid w:val="003C71E0"/>
    <w:rsid w:val="003C7367"/>
    <w:rsid w:val="003C73E4"/>
    <w:rsid w:val="003C763B"/>
    <w:rsid w:val="003C789A"/>
    <w:rsid w:val="003C78F0"/>
    <w:rsid w:val="003C79E7"/>
    <w:rsid w:val="003C7FBB"/>
    <w:rsid w:val="003D00B2"/>
    <w:rsid w:val="003D08E1"/>
    <w:rsid w:val="003D0AAA"/>
    <w:rsid w:val="003D0C17"/>
    <w:rsid w:val="003D0C6B"/>
    <w:rsid w:val="003D0C71"/>
    <w:rsid w:val="003D0DA6"/>
    <w:rsid w:val="003D140D"/>
    <w:rsid w:val="003D166E"/>
    <w:rsid w:val="003D1AF0"/>
    <w:rsid w:val="003D1C00"/>
    <w:rsid w:val="003D1E40"/>
    <w:rsid w:val="003D2105"/>
    <w:rsid w:val="003D2145"/>
    <w:rsid w:val="003D23BB"/>
    <w:rsid w:val="003D2437"/>
    <w:rsid w:val="003D271B"/>
    <w:rsid w:val="003D2957"/>
    <w:rsid w:val="003D2D83"/>
    <w:rsid w:val="003D2F72"/>
    <w:rsid w:val="003D3339"/>
    <w:rsid w:val="003D365B"/>
    <w:rsid w:val="003D36A5"/>
    <w:rsid w:val="003D36E9"/>
    <w:rsid w:val="003D3907"/>
    <w:rsid w:val="003D3B95"/>
    <w:rsid w:val="003D3BB4"/>
    <w:rsid w:val="003D3BFF"/>
    <w:rsid w:val="003D3C62"/>
    <w:rsid w:val="003D3D3C"/>
    <w:rsid w:val="003D44E2"/>
    <w:rsid w:val="003D480D"/>
    <w:rsid w:val="003D49F3"/>
    <w:rsid w:val="003D49FD"/>
    <w:rsid w:val="003D4C0D"/>
    <w:rsid w:val="003D4EB3"/>
    <w:rsid w:val="003D525F"/>
    <w:rsid w:val="003D5362"/>
    <w:rsid w:val="003D536B"/>
    <w:rsid w:val="003D5470"/>
    <w:rsid w:val="003D5472"/>
    <w:rsid w:val="003D5A59"/>
    <w:rsid w:val="003D5B91"/>
    <w:rsid w:val="003D5BD9"/>
    <w:rsid w:val="003D5BFF"/>
    <w:rsid w:val="003D5C2E"/>
    <w:rsid w:val="003D5C98"/>
    <w:rsid w:val="003D5F01"/>
    <w:rsid w:val="003D5FE3"/>
    <w:rsid w:val="003D61FD"/>
    <w:rsid w:val="003D64FD"/>
    <w:rsid w:val="003D6595"/>
    <w:rsid w:val="003D6828"/>
    <w:rsid w:val="003D6BA4"/>
    <w:rsid w:val="003D7654"/>
    <w:rsid w:val="003D77F5"/>
    <w:rsid w:val="003D788E"/>
    <w:rsid w:val="003D78FA"/>
    <w:rsid w:val="003D79DF"/>
    <w:rsid w:val="003D7DCF"/>
    <w:rsid w:val="003D7EEB"/>
    <w:rsid w:val="003E0045"/>
    <w:rsid w:val="003E00B5"/>
    <w:rsid w:val="003E00F9"/>
    <w:rsid w:val="003E01FA"/>
    <w:rsid w:val="003E0234"/>
    <w:rsid w:val="003E05CC"/>
    <w:rsid w:val="003E0BCC"/>
    <w:rsid w:val="003E0FB3"/>
    <w:rsid w:val="003E10D2"/>
    <w:rsid w:val="003E11E6"/>
    <w:rsid w:val="003E12A9"/>
    <w:rsid w:val="003E1490"/>
    <w:rsid w:val="003E1731"/>
    <w:rsid w:val="003E1AD9"/>
    <w:rsid w:val="003E1DD4"/>
    <w:rsid w:val="003E1E19"/>
    <w:rsid w:val="003E1F4C"/>
    <w:rsid w:val="003E2001"/>
    <w:rsid w:val="003E210B"/>
    <w:rsid w:val="003E2186"/>
    <w:rsid w:val="003E21A5"/>
    <w:rsid w:val="003E23FA"/>
    <w:rsid w:val="003E2414"/>
    <w:rsid w:val="003E2450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72F"/>
    <w:rsid w:val="003E3873"/>
    <w:rsid w:val="003E3C42"/>
    <w:rsid w:val="003E3E9D"/>
    <w:rsid w:val="003E3F39"/>
    <w:rsid w:val="003E4295"/>
    <w:rsid w:val="003E44C3"/>
    <w:rsid w:val="003E45EC"/>
    <w:rsid w:val="003E4800"/>
    <w:rsid w:val="003E4DD7"/>
    <w:rsid w:val="003E5044"/>
    <w:rsid w:val="003E5293"/>
    <w:rsid w:val="003E52A5"/>
    <w:rsid w:val="003E5868"/>
    <w:rsid w:val="003E5C63"/>
    <w:rsid w:val="003E5CA4"/>
    <w:rsid w:val="003E5D73"/>
    <w:rsid w:val="003E609F"/>
    <w:rsid w:val="003E63A3"/>
    <w:rsid w:val="003E667B"/>
    <w:rsid w:val="003E6709"/>
    <w:rsid w:val="003E67CA"/>
    <w:rsid w:val="003E6A17"/>
    <w:rsid w:val="003E6A5C"/>
    <w:rsid w:val="003E6AD0"/>
    <w:rsid w:val="003E6D58"/>
    <w:rsid w:val="003E6E06"/>
    <w:rsid w:val="003E71ED"/>
    <w:rsid w:val="003E72C7"/>
    <w:rsid w:val="003E7613"/>
    <w:rsid w:val="003E7BB9"/>
    <w:rsid w:val="003E7D98"/>
    <w:rsid w:val="003F00B1"/>
    <w:rsid w:val="003F0524"/>
    <w:rsid w:val="003F06E0"/>
    <w:rsid w:val="003F0994"/>
    <w:rsid w:val="003F0C1C"/>
    <w:rsid w:val="003F0CE8"/>
    <w:rsid w:val="003F135E"/>
    <w:rsid w:val="003F140B"/>
    <w:rsid w:val="003F148A"/>
    <w:rsid w:val="003F1732"/>
    <w:rsid w:val="003F18ED"/>
    <w:rsid w:val="003F1916"/>
    <w:rsid w:val="003F19D5"/>
    <w:rsid w:val="003F1CCC"/>
    <w:rsid w:val="003F1DF1"/>
    <w:rsid w:val="003F1E00"/>
    <w:rsid w:val="003F1F48"/>
    <w:rsid w:val="003F1F53"/>
    <w:rsid w:val="003F21E8"/>
    <w:rsid w:val="003F226E"/>
    <w:rsid w:val="003F2371"/>
    <w:rsid w:val="003F2751"/>
    <w:rsid w:val="003F2D6D"/>
    <w:rsid w:val="003F2DC4"/>
    <w:rsid w:val="003F2E6C"/>
    <w:rsid w:val="003F2F66"/>
    <w:rsid w:val="003F2FB2"/>
    <w:rsid w:val="003F31F5"/>
    <w:rsid w:val="003F32B5"/>
    <w:rsid w:val="003F3325"/>
    <w:rsid w:val="003F34B6"/>
    <w:rsid w:val="003F37AA"/>
    <w:rsid w:val="003F3881"/>
    <w:rsid w:val="003F3A99"/>
    <w:rsid w:val="003F3D32"/>
    <w:rsid w:val="003F3F16"/>
    <w:rsid w:val="003F3F95"/>
    <w:rsid w:val="003F3FAC"/>
    <w:rsid w:val="003F404C"/>
    <w:rsid w:val="003F42DD"/>
    <w:rsid w:val="003F4A01"/>
    <w:rsid w:val="003F4B0E"/>
    <w:rsid w:val="003F4CA6"/>
    <w:rsid w:val="003F4F40"/>
    <w:rsid w:val="003F51A4"/>
    <w:rsid w:val="003F5326"/>
    <w:rsid w:val="003F542D"/>
    <w:rsid w:val="003F5512"/>
    <w:rsid w:val="003F5E2B"/>
    <w:rsid w:val="003F606A"/>
    <w:rsid w:val="003F61C2"/>
    <w:rsid w:val="003F61FA"/>
    <w:rsid w:val="003F62FF"/>
    <w:rsid w:val="003F691F"/>
    <w:rsid w:val="003F6B7A"/>
    <w:rsid w:val="003F6F38"/>
    <w:rsid w:val="003F759B"/>
    <w:rsid w:val="003F7692"/>
    <w:rsid w:val="003F76F8"/>
    <w:rsid w:val="003F7FB3"/>
    <w:rsid w:val="003F7FEE"/>
    <w:rsid w:val="0040014F"/>
    <w:rsid w:val="004001FF"/>
    <w:rsid w:val="004003D7"/>
    <w:rsid w:val="00400545"/>
    <w:rsid w:val="00400819"/>
    <w:rsid w:val="004009A3"/>
    <w:rsid w:val="00400B20"/>
    <w:rsid w:val="00400DB4"/>
    <w:rsid w:val="00400E06"/>
    <w:rsid w:val="00400F8A"/>
    <w:rsid w:val="004011B4"/>
    <w:rsid w:val="00401310"/>
    <w:rsid w:val="00401335"/>
    <w:rsid w:val="004013E2"/>
    <w:rsid w:val="00401518"/>
    <w:rsid w:val="00401589"/>
    <w:rsid w:val="00401B88"/>
    <w:rsid w:val="00401CE5"/>
    <w:rsid w:val="00401D6C"/>
    <w:rsid w:val="00401D91"/>
    <w:rsid w:val="00401F9C"/>
    <w:rsid w:val="0040201E"/>
    <w:rsid w:val="00402021"/>
    <w:rsid w:val="0040243D"/>
    <w:rsid w:val="00402678"/>
    <w:rsid w:val="004027F0"/>
    <w:rsid w:val="00402824"/>
    <w:rsid w:val="00402907"/>
    <w:rsid w:val="0040297E"/>
    <w:rsid w:val="0040306B"/>
    <w:rsid w:val="004030BF"/>
    <w:rsid w:val="0040321A"/>
    <w:rsid w:val="004032F8"/>
    <w:rsid w:val="0040349F"/>
    <w:rsid w:val="004034BE"/>
    <w:rsid w:val="00403717"/>
    <w:rsid w:val="00403A57"/>
    <w:rsid w:val="00403A67"/>
    <w:rsid w:val="00403AFE"/>
    <w:rsid w:val="00403CE1"/>
    <w:rsid w:val="00403D66"/>
    <w:rsid w:val="00403D9F"/>
    <w:rsid w:val="00403E1C"/>
    <w:rsid w:val="00403ECE"/>
    <w:rsid w:val="00404039"/>
    <w:rsid w:val="00404495"/>
    <w:rsid w:val="00404609"/>
    <w:rsid w:val="004046C8"/>
    <w:rsid w:val="00404CE6"/>
    <w:rsid w:val="00404DFE"/>
    <w:rsid w:val="00404EC4"/>
    <w:rsid w:val="00405062"/>
    <w:rsid w:val="00405108"/>
    <w:rsid w:val="004051B9"/>
    <w:rsid w:val="004051D7"/>
    <w:rsid w:val="00405635"/>
    <w:rsid w:val="0040570A"/>
    <w:rsid w:val="00405A25"/>
    <w:rsid w:val="00405C7A"/>
    <w:rsid w:val="004062B0"/>
    <w:rsid w:val="004062E3"/>
    <w:rsid w:val="004065C3"/>
    <w:rsid w:val="004066EA"/>
    <w:rsid w:val="00406AA4"/>
    <w:rsid w:val="00406B6D"/>
    <w:rsid w:val="00406BBA"/>
    <w:rsid w:val="00406C22"/>
    <w:rsid w:val="00406D0B"/>
    <w:rsid w:val="00406E82"/>
    <w:rsid w:val="004071F6"/>
    <w:rsid w:val="00407303"/>
    <w:rsid w:val="00407B9E"/>
    <w:rsid w:val="00407CE8"/>
    <w:rsid w:val="00410495"/>
    <w:rsid w:val="0041059E"/>
    <w:rsid w:val="00410601"/>
    <w:rsid w:val="00410770"/>
    <w:rsid w:val="0041089C"/>
    <w:rsid w:val="00410966"/>
    <w:rsid w:val="004109BB"/>
    <w:rsid w:val="00410E02"/>
    <w:rsid w:val="0041106F"/>
    <w:rsid w:val="00411269"/>
    <w:rsid w:val="00411513"/>
    <w:rsid w:val="004119BC"/>
    <w:rsid w:val="00411A17"/>
    <w:rsid w:val="00411EB4"/>
    <w:rsid w:val="00411EEF"/>
    <w:rsid w:val="00412332"/>
    <w:rsid w:val="004123F4"/>
    <w:rsid w:val="0041250E"/>
    <w:rsid w:val="00412542"/>
    <w:rsid w:val="0041263B"/>
    <w:rsid w:val="00412680"/>
    <w:rsid w:val="00412856"/>
    <w:rsid w:val="00412867"/>
    <w:rsid w:val="0041299E"/>
    <w:rsid w:val="00412B1C"/>
    <w:rsid w:val="00412D50"/>
    <w:rsid w:val="00412D7B"/>
    <w:rsid w:val="004131AA"/>
    <w:rsid w:val="0041352F"/>
    <w:rsid w:val="00413666"/>
    <w:rsid w:val="00413945"/>
    <w:rsid w:val="00413E23"/>
    <w:rsid w:val="00413F17"/>
    <w:rsid w:val="00414347"/>
    <w:rsid w:val="004145A9"/>
    <w:rsid w:val="004146E0"/>
    <w:rsid w:val="00414843"/>
    <w:rsid w:val="00414936"/>
    <w:rsid w:val="00414A6F"/>
    <w:rsid w:val="00414AFD"/>
    <w:rsid w:val="00414BD3"/>
    <w:rsid w:val="00414BD7"/>
    <w:rsid w:val="00414C04"/>
    <w:rsid w:val="00414E9B"/>
    <w:rsid w:val="00414EC1"/>
    <w:rsid w:val="00415268"/>
    <w:rsid w:val="0041541C"/>
    <w:rsid w:val="004156EF"/>
    <w:rsid w:val="0041599E"/>
    <w:rsid w:val="00415BA7"/>
    <w:rsid w:val="00415DFA"/>
    <w:rsid w:val="00415E02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E6C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8C3"/>
    <w:rsid w:val="0042095D"/>
    <w:rsid w:val="004209D0"/>
    <w:rsid w:val="00420E79"/>
    <w:rsid w:val="00420E92"/>
    <w:rsid w:val="00420EDC"/>
    <w:rsid w:val="004210F2"/>
    <w:rsid w:val="00421243"/>
    <w:rsid w:val="00421340"/>
    <w:rsid w:val="00421508"/>
    <w:rsid w:val="00421814"/>
    <w:rsid w:val="004219E7"/>
    <w:rsid w:val="00421A5B"/>
    <w:rsid w:val="00421D7F"/>
    <w:rsid w:val="00421E82"/>
    <w:rsid w:val="004221FD"/>
    <w:rsid w:val="004223A5"/>
    <w:rsid w:val="0042284D"/>
    <w:rsid w:val="0042290E"/>
    <w:rsid w:val="00422AAB"/>
    <w:rsid w:val="00422DAA"/>
    <w:rsid w:val="00422E9E"/>
    <w:rsid w:val="00423034"/>
    <w:rsid w:val="004230AE"/>
    <w:rsid w:val="004230CC"/>
    <w:rsid w:val="00423130"/>
    <w:rsid w:val="00423594"/>
    <w:rsid w:val="0042397C"/>
    <w:rsid w:val="004239A3"/>
    <w:rsid w:val="00423D1A"/>
    <w:rsid w:val="00424154"/>
    <w:rsid w:val="00424279"/>
    <w:rsid w:val="0042436C"/>
    <w:rsid w:val="004243A9"/>
    <w:rsid w:val="0042444C"/>
    <w:rsid w:val="0042452A"/>
    <w:rsid w:val="0042468B"/>
    <w:rsid w:val="0042491D"/>
    <w:rsid w:val="00424F01"/>
    <w:rsid w:val="00424FCC"/>
    <w:rsid w:val="004251B2"/>
    <w:rsid w:val="0042530E"/>
    <w:rsid w:val="0042534C"/>
    <w:rsid w:val="0042587C"/>
    <w:rsid w:val="00425A2B"/>
    <w:rsid w:val="00425A7C"/>
    <w:rsid w:val="00425BCE"/>
    <w:rsid w:val="00425EBE"/>
    <w:rsid w:val="0042632F"/>
    <w:rsid w:val="004263E8"/>
    <w:rsid w:val="00426470"/>
    <w:rsid w:val="0042657F"/>
    <w:rsid w:val="0042693F"/>
    <w:rsid w:val="00426AD6"/>
    <w:rsid w:val="00426B34"/>
    <w:rsid w:val="00426BD2"/>
    <w:rsid w:val="00426CAC"/>
    <w:rsid w:val="00426E45"/>
    <w:rsid w:val="00426EE8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9E3"/>
    <w:rsid w:val="00427BF1"/>
    <w:rsid w:val="00427C44"/>
    <w:rsid w:val="00427D4A"/>
    <w:rsid w:val="00427E1A"/>
    <w:rsid w:val="00427EB9"/>
    <w:rsid w:val="00427FB0"/>
    <w:rsid w:val="00427FCC"/>
    <w:rsid w:val="00430113"/>
    <w:rsid w:val="004301E6"/>
    <w:rsid w:val="00430D53"/>
    <w:rsid w:val="00430D70"/>
    <w:rsid w:val="004317AE"/>
    <w:rsid w:val="00431917"/>
    <w:rsid w:val="004319E7"/>
    <w:rsid w:val="004319EC"/>
    <w:rsid w:val="00431EC7"/>
    <w:rsid w:val="00431FD9"/>
    <w:rsid w:val="004323EA"/>
    <w:rsid w:val="00432516"/>
    <w:rsid w:val="00432555"/>
    <w:rsid w:val="00432B27"/>
    <w:rsid w:val="00432D2B"/>
    <w:rsid w:val="00432D2D"/>
    <w:rsid w:val="00432FB3"/>
    <w:rsid w:val="0043302F"/>
    <w:rsid w:val="0043315F"/>
    <w:rsid w:val="004332E8"/>
    <w:rsid w:val="00433398"/>
    <w:rsid w:val="00433456"/>
    <w:rsid w:val="004334B8"/>
    <w:rsid w:val="00433567"/>
    <w:rsid w:val="004336E0"/>
    <w:rsid w:val="00433753"/>
    <w:rsid w:val="00433893"/>
    <w:rsid w:val="00433BD3"/>
    <w:rsid w:val="00433CCE"/>
    <w:rsid w:val="00433D45"/>
    <w:rsid w:val="00433E84"/>
    <w:rsid w:val="0043416E"/>
    <w:rsid w:val="00434226"/>
    <w:rsid w:val="00434231"/>
    <w:rsid w:val="004342D5"/>
    <w:rsid w:val="004346FE"/>
    <w:rsid w:val="0043471E"/>
    <w:rsid w:val="0043479C"/>
    <w:rsid w:val="00434CE5"/>
    <w:rsid w:val="00434F2D"/>
    <w:rsid w:val="0043508A"/>
    <w:rsid w:val="004350AE"/>
    <w:rsid w:val="0043526D"/>
    <w:rsid w:val="004355A7"/>
    <w:rsid w:val="0043563A"/>
    <w:rsid w:val="0043571E"/>
    <w:rsid w:val="00435C24"/>
    <w:rsid w:val="00435C4D"/>
    <w:rsid w:val="00435DC0"/>
    <w:rsid w:val="00435FF2"/>
    <w:rsid w:val="00436075"/>
    <w:rsid w:val="0043655D"/>
    <w:rsid w:val="00436757"/>
    <w:rsid w:val="00436BA2"/>
    <w:rsid w:val="00436CF3"/>
    <w:rsid w:val="00436E1F"/>
    <w:rsid w:val="0043728C"/>
    <w:rsid w:val="0043740F"/>
    <w:rsid w:val="004374F2"/>
    <w:rsid w:val="00437A8A"/>
    <w:rsid w:val="00437BA7"/>
    <w:rsid w:val="00437CCC"/>
    <w:rsid w:val="00440002"/>
    <w:rsid w:val="00440222"/>
    <w:rsid w:val="004402DF"/>
    <w:rsid w:val="004403B5"/>
    <w:rsid w:val="0044068F"/>
    <w:rsid w:val="004406AA"/>
    <w:rsid w:val="0044075B"/>
    <w:rsid w:val="00440816"/>
    <w:rsid w:val="00440A6D"/>
    <w:rsid w:val="00440D05"/>
    <w:rsid w:val="00440E84"/>
    <w:rsid w:val="004412A1"/>
    <w:rsid w:val="004412DF"/>
    <w:rsid w:val="004414A1"/>
    <w:rsid w:val="00441C4C"/>
    <w:rsid w:val="00441D7D"/>
    <w:rsid w:val="00441E8F"/>
    <w:rsid w:val="004424A2"/>
    <w:rsid w:val="00442631"/>
    <w:rsid w:val="004426ED"/>
    <w:rsid w:val="0044274C"/>
    <w:rsid w:val="0044275B"/>
    <w:rsid w:val="004430C2"/>
    <w:rsid w:val="0044312A"/>
    <w:rsid w:val="004434B3"/>
    <w:rsid w:val="004434E0"/>
    <w:rsid w:val="004434FD"/>
    <w:rsid w:val="00443937"/>
    <w:rsid w:val="00443C83"/>
    <w:rsid w:val="00443CFE"/>
    <w:rsid w:val="00443E0C"/>
    <w:rsid w:val="0044411B"/>
    <w:rsid w:val="0044421B"/>
    <w:rsid w:val="00444262"/>
    <w:rsid w:val="004442DF"/>
    <w:rsid w:val="00444552"/>
    <w:rsid w:val="004445E1"/>
    <w:rsid w:val="004448EA"/>
    <w:rsid w:val="0044498E"/>
    <w:rsid w:val="00444A7C"/>
    <w:rsid w:val="00444AA2"/>
    <w:rsid w:val="00444B71"/>
    <w:rsid w:val="00444C5D"/>
    <w:rsid w:val="00444D05"/>
    <w:rsid w:val="00445196"/>
    <w:rsid w:val="00445271"/>
    <w:rsid w:val="0044534A"/>
    <w:rsid w:val="00445414"/>
    <w:rsid w:val="0044554D"/>
    <w:rsid w:val="0044574C"/>
    <w:rsid w:val="00445A9C"/>
    <w:rsid w:val="00445C45"/>
    <w:rsid w:val="00445D10"/>
    <w:rsid w:val="00445D56"/>
    <w:rsid w:val="00446155"/>
    <w:rsid w:val="00446229"/>
    <w:rsid w:val="00446250"/>
    <w:rsid w:val="00446314"/>
    <w:rsid w:val="0044640F"/>
    <w:rsid w:val="004464BE"/>
    <w:rsid w:val="00446A78"/>
    <w:rsid w:val="00446BFC"/>
    <w:rsid w:val="00446F21"/>
    <w:rsid w:val="0044723A"/>
    <w:rsid w:val="004474F9"/>
    <w:rsid w:val="00447976"/>
    <w:rsid w:val="00447B04"/>
    <w:rsid w:val="00447B2F"/>
    <w:rsid w:val="00447BB8"/>
    <w:rsid w:val="00447DC2"/>
    <w:rsid w:val="00450012"/>
    <w:rsid w:val="00450237"/>
    <w:rsid w:val="00450320"/>
    <w:rsid w:val="0045041F"/>
    <w:rsid w:val="00450590"/>
    <w:rsid w:val="00450718"/>
    <w:rsid w:val="004509AE"/>
    <w:rsid w:val="00450EBB"/>
    <w:rsid w:val="004511FA"/>
    <w:rsid w:val="0045141E"/>
    <w:rsid w:val="00451545"/>
    <w:rsid w:val="00451874"/>
    <w:rsid w:val="00451BC0"/>
    <w:rsid w:val="00452011"/>
    <w:rsid w:val="0045203F"/>
    <w:rsid w:val="0045207E"/>
    <w:rsid w:val="004520B2"/>
    <w:rsid w:val="00452861"/>
    <w:rsid w:val="004531DB"/>
    <w:rsid w:val="00453583"/>
    <w:rsid w:val="004536BA"/>
    <w:rsid w:val="00453953"/>
    <w:rsid w:val="004539CE"/>
    <w:rsid w:val="00453C21"/>
    <w:rsid w:val="00453E5E"/>
    <w:rsid w:val="00453E77"/>
    <w:rsid w:val="00453F18"/>
    <w:rsid w:val="00454215"/>
    <w:rsid w:val="00454289"/>
    <w:rsid w:val="00454455"/>
    <w:rsid w:val="0045446A"/>
    <w:rsid w:val="004545A6"/>
    <w:rsid w:val="0045490C"/>
    <w:rsid w:val="00454974"/>
    <w:rsid w:val="00454B7F"/>
    <w:rsid w:val="00454E95"/>
    <w:rsid w:val="00454FC6"/>
    <w:rsid w:val="00455078"/>
    <w:rsid w:val="004550BD"/>
    <w:rsid w:val="004553B0"/>
    <w:rsid w:val="0045540C"/>
    <w:rsid w:val="00455411"/>
    <w:rsid w:val="00455481"/>
    <w:rsid w:val="00455490"/>
    <w:rsid w:val="00455534"/>
    <w:rsid w:val="00455597"/>
    <w:rsid w:val="004555CB"/>
    <w:rsid w:val="004556F2"/>
    <w:rsid w:val="00455735"/>
    <w:rsid w:val="00455BA5"/>
    <w:rsid w:val="00455BAE"/>
    <w:rsid w:val="00455C44"/>
    <w:rsid w:val="00455CDA"/>
    <w:rsid w:val="00455DF9"/>
    <w:rsid w:val="00455E94"/>
    <w:rsid w:val="00456142"/>
    <w:rsid w:val="004561B5"/>
    <w:rsid w:val="0045640D"/>
    <w:rsid w:val="00456509"/>
    <w:rsid w:val="004567A8"/>
    <w:rsid w:val="004568A2"/>
    <w:rsid w:val="00456A03"/>
    <w:rsid w:val="00456B53"/>
    <w:rsid w:val="00456D15"/>
    <w:rsid w:val="00456D39"/>
    <w:rsid w:val="00456EF8"/>
    <w:rsid w:val="00456F03"/>
    <w:rsid w:val="00456F63"/>
    <w:rsid w:val="004570BD"/>
    <w:rsid w:val="0045716D"/>
    <w:rsid w:val="004573DB"/>
    <w:rsid w:val="004574C4"/>
    <w:rsid w:val="00460046"/>
    <w:rsid w:val="004604E1"/>
    <w:rsid w:val="00460722"/>
    <w:rsid w:val="00460743"/>
    <w:rsid w:val="004607C8"/>
    <w:rsid w:val="0046095F"/>
    <w:rsid w:val="00460AD1"/>
    <w:rsid w:val="00460BD8"/>
    <w:rsid w:val="00461041"/>
    <w:rsid w:val="00461257"/>
    <w:rsid w:val="00461413"/>
    <w:rsid w:val="00461586"/>
    <w:rsid w:val="00461622"/>
    <w:rsid w:val="00461869"/>
    <w:rsid w:val="004618C2"/>
    <w:rsid w:val="004619D1"/>
    <w:rsid w:val="00461B95"/>
    <w:rsid w:val="00461C6D"/>
    <w:rsid w:val="00461C7F"/>
    <w:rsid w:val="00461F1E"/>
    <w:rsid w:val="00462322"/>
    <w:rsid w:val="004623B6"/>
    <w:rsid w:val="0046260A"/>
    <w:rsid w:val="0046260F"/>
    <w:rsid w:val="00462670"/>
    <w:rsid w:val="00462970"/>
    <w:rsid w:val="004629E4"/>
    <w:rsid w:val="00462B95"/>
    <w:rsid w:val="00462C0B"/>
    <w:rsid w:val="00462FA9"/>
    <w:rsid w:val="0046326D"/>
    <w:rsid w:val="00463292"/>
    <w:rsid w:val="00463475"/>
    <w:rsid w:val="0046377C"/>
    <w:rsid w:val="004638AA"/>
    <w:rsid w:val="0046397B"/>
    <w:rsid w:val="00463B99"/>
    <w:rsid w:val="00463C3A"/>
    <w:rsid w:val="00463C6C"/>
    <w:rsid w:val="00463E1C"/>
    <w:rsid w:val="0046413C"/>
    <w:rsid w:val="004646B7"/>
    <w:rsid w:val="004647C4"/>
    <w:rsid w:val="004648C8"/>
    <w:rsid w:val="00464C0E"/>
    <w:rsid w:val="00464CBA"/>
    <w:rsid w:val="00464EC3"/>
    <w:rsid w:val="00464FDC"/>
    <w:rsid w:val="00465258"/>
    <w:rsid w:val="00465276"/>
    <w:rsid w:val="004655B7"/>
    <w:rsid w:val="004655C7"/>
    <w:rsid w:val="004656B4"/>
    <w:rsid w:val="00465888"/>
    <w:rsid w:val="00465B92"/>
    <w:rsid w:val="00465BBC"/>
    <w:rsid w:val="00465BCB"/>
    <w:rsid w:val="00465BE4"/>
    <w:rsid w:val="00465D59"/>
    <w:rsid w:val="00465EDC"/>
    <w:rsid w:val="004661CA"/>
    <w:rsid w:val="004661DB"/>
    <w:rsid w:val="004664B3"/>
    <w:rsid w:val="00466578"/>
    <w:rsid w:val="0046669B"/>
    <w:rsid w:val="004667FA"/>
    <w:rsid w:val="0046683E"/>
    <w:rsid w:val="00466B47"/>
    <w:rsid w:val="00466E04"/>
    <w:rsid w:val="0046709F"/>
    <w:rsid w:val="0046758B"/>
    <w:rsid w:val="00467649"/>
    <w:rsid w:val="00467932"/>
    <w:rsid w:val="00467949"/>
    <w:rsid w:val="00467B7A"/>
    <w:rsid w:val="00467CF1"/>
    <w:rsid w:val="00467D5D"/>
    <w:rsid w:val="004700C9"/>
    <w:rsid w:val="0047042B"/>
    <w:rsid w:val="00470444"/>
    <w:rsid w:val="00470484"/>
    <w:rsid w:val="00470992"/>
    <w:rsid w:val="004709A0"/>
    <w:rsid w:val="00470A6E"/>
    <w:rsid w:val="00470AC8"/>
    <w:rsid w:val="00470E45"/>
    <w:rsid w:val="0047103F"/>
    <w:rsid w:val="00471291"/>
    <w:rsid w:val="004712A2"/>
    <w:rsid w:val="004713AC"/>
    <w:rsid w:val="00471430"/>
    <w:rsid w:val="004715A5"/>
    <w:rsid w:val="004715B8"/>
    <w:rsid w:val="004716EA"/>
    <w:rsid w:val="00471882"/>
    <w:rsid w:val="00471900"/>
    <w:rsid w:val="0047193B"/>
    <w:rsid w:val="004719E1"/>
    <w:rsid w:val="00471DC9"/>
    <w:rsid w:val="00471FC2"/>
    <w:rsid w:val="0047202B"/>
    <w:rsid w:val="004720C7"/>
    <w:rsid w:val="00472353"/>
    <w:rsid w:val="004723F6"/>
    <w:rsid w:val="00472633"/>
    <w:rsid w:val="00472B9A"/>
    <w:rsid w:val="00472BB2"/>
    <w:rsid w:val="00472C6F"/>
    <w:rsid w:val="00472CAD"/>
    <w:rsid w:val="00472CC8"/>
    <w:rsid w:val="00472F32"/>
    <w:rsid w:val="004732E8"/>
    <w:rsid w:val="00473667"/>
    <w:rsid w:val="004737B9"/>
    <w:rsid w:val="0047386D"/>
    <w:rsid w:val="00473A5D"/>
    <w:rsid w:val="00473AF2"/>
    <w:rsid w:val="0047402E"/>
    <w:rsid w:val="004740BC"/>
    <w:rsid w:val="004745E7"/>
    <w:rsid w:val="00474634"/>
    <w:rsid w:val="0047468C"/>
    <w:rsid w:val="00475045"/>
    <w:rsid w:val="0047516C"/>
    <w:rsid w:val="00475357"/>
    <w:rsid w:val="00475812"/>
    <w:rsid w:val="004758D4"/>
    <w:rsid w:val="00475CEC"/>
    <w:rsid w:val="00476322"/>
    <w:rsid w:val="00476655"/>
    <w:rsid w:val="004767A0"/>
    <w:rsid w:val="00476DEE"/>
    <w:rsid w:val="00477144"/>
    <w:rsid w:val="004774F2"/>
    <w:rsid w:val="0047777E"/>
    <w:rsid w:val="00477904"/>
    <w:rsid w:val="00477C2F"/>
    <w:rsid w:val="00477E11"/>
    <w:rsid w:val="00480171"/>
    <w:rsid w:val="0048057C"/>
    <w:rsid w:val="00480DC5"/>
    <w:rsid w:val="00480E57"/>
    <w:rsid w:val="00480F35"/>
    <w:rsid w:val="0048106D"/>
    <w:rsid w:val="0048140E"/>
    <w:rsid w:val="004816D0"/>
    <w:rsid w:val="00481741"/>
    <w:rsid w:val="004817E3"/>
    <w:rsid w:val="00481826"/>
    <w:rsid w:val="004819C1"/>
    <w:rsid w:val="004819F5"/>
    <w:rsid w:val="00481BE3"/>
    <w:rsid w:val="00481E55"/>
    <w:rsid w:val="00481F04"/>
    <w:rsid w:val="00481F41"/>
    <w:rsid w:val="00482187"/>
    <w:rsid w:val="004824D8"/>
    <w:rsid w:val="004826ED"/>
    <w:rsid w:val="004829AD"/>
    <w:rsid w:val="00482B18"/>
    <w:rsid w:val="00482D8E"/>
    <w:rsid w:val="00482DAC"/>
    <w:rsid w:val="00482E45"/>
    <w:rsid w:val="0048307D"/>
    <w:rsid w:val="004830E6"/>
    <w:rsid w:val="00483120"/>
    <w:rsid w:val="00483311"/>
    <w:rsid w:val="004833C9"/>
    <w:rsid w:val="00483453"/>
    <w:rsid w:val="004836C5"/>
    <w:rsid w:val="00483AB5"/>
    <w:rsid w:val="00483CAD"/>
    <w:rsid w:val="00483F88"/>
    <w:rsid w:val="004841A9"/>
    <w:rsid w:val="0048481B"/>
    <w:rsid w:val="004850EE"/>
    <w:rsid w:val="004852E8"/>
    <w:rsid w:val="004853C8"/>
    <w:rsid w:val="00485432"/>
    <w:rsid w:val="00485795"/>
    <w:rsid w:val="0048595D"/>
    <w:rsid w:val="00485AA2"/>
    <w:rsid w:val="00485F7F"/>
    <w:rsid w:val="004861CD"/>
    <w:rsid w:val="004862C4"/>
    <w:rsid w:val="00486317"/>
    <w:rsid w:val="00486382"/>
    <w:rsid w:val="00486725"/>
    <w:rsid w:val="00486847"/>
    <w:rsid w:val="00486BAC"/>
    <w:rsid w:val="00486BB9"/>
    <w:rsid w:val="004873C5"/>
    <w:rsid w:val="0048748A"/>
    <w:rsid w:val="004874BE"/>
    <w:rsid w:val="004876E2"/>
    <w:rsid w:val="004877FB"/>
    <w:rsid w:val="004878AA"/>
    <w:rsid w:val="00487A07"/>
    <w:rsid w:val="00487B1B"/>
    <w:rsid w:val="00487F36"/>
    <w:rsid w:val="00487F3F"/>
    <w:rsid w:val="00490166"/>
    <w:rsid w:val="004903FF"/>
    <w:rsid w:val="00490624"/>
    <w:rsid w:val="0049073E"/>
    <w:rsid w:val="0049093D"/>
    <w:rsid w:val="00490E7C"/>
    <w:rsid w:val="00490F5C"/>
    <w:rsid w:val="004910CA"/>
    <w:rsid w:val="00491132"/>
    <w:rsid w:val="00491342"/>
    <w:rsid w:val="00491395"/>
    <w:rsid w:val="00491B2A"/>
    <w:rsid w:val="00491E6B"/>
    <w:rsid w:val="00492225"/>
    <w:rsid w:val="004922FD"/>
    <w:rsid w:val="00492307"/>
    <w:rsid w:val="00492697"/>
    <w:rsid w:val="00492876"/>
    <w:rsid w:val="00492881"/>
    <w:rsid w:val="00492C09"/>
    <w:rsid w:val="00492EA2"/>
    <w:rsid w:val="00493061"/>
    <w:rsid w:val="00493080"/>
    <w:rsid w:val="004931CF"/>
    <w:rsid w:val="004932BC"/>
    <w:rsid w:val="00493381"/>
    <w:rsid w:val="004935A4"/>
    <w:rsid w:val="004937F6"/>
    <w:rsid w:val="00493862"/>
    <w:rsid w:val="00493868"/>
    <w:rsid w:val="004939F9"/>
    <w:rsid w:val="00493EEC"/>
    <w:rsid w:val="00493FE9"/>
    <w:rsid w:val="0049427C"/>
    <w:rsid w:val="00494348"/>
    <w:rsid w:val="004943B7"/>
    <w:rsid w:val="004943C7"/>
    <w:rsid w:val="0049450D"/>
    <w:rsid w:val="00494624"/>
    <w:rsid w:val="004947A8"/>
    <w:rsid w:val="00494E54"/>
    <w:rsid w:val="004952BA"/>
    <w:rsid w:val="004952F4"/>
    <w:rsid w:val="00495604"/>
    <w:rsid w:val="0049568A"/>
    <w:rsid w:val="00495765"/>
    <w:rsid w:val="00495E01"/>
    <w:rsid w:val="00495F7C"/>
    <w:rsid w:val="0049602D"/>
    <w:rsid w:val="0049647A"/>
    <w:rsid w:val="0049673C"/>
    <w:rsid w:val="0049688E"/>
    <w:rsid w:val="00496B61"/>
    <w:rsid w:val="00496E96"/>
    <w:rsid w:val="00497162"/>
    <w:rsid w:val="0049732C"/>
    <w:rsid w:val="004973AE"/>
    <w:rsid w:val="004975CC"/>
    <w:rsid w:val="00497C3D"/>
    <w:rsid w:val="00497E7B"/>
    <w:rsid w:val="004A0164"/>
    <w:rsid w:val="004A03B5"/>
    <w:rsid w:val="004A04DE"/>
    <w:rsid w:val="004A060B"/>
    <w:rsid w:val="004A090A"/>
    <w:rsid w:val="004A0C45"/>
    <w:rsid w:val="004A0FA8"/>
    <w:rsid w:val="004A105B"/>
    <w:rsid w:val="004A10BF"/>
    <w:rsid w:val="004A12A7"/>
    <w:rsid w:val="004A140B"/>
    <w:rsid w:val="004A1442"/>
    <w:rsid w:val="004A1504"/>
    <w:rsid w:val="004A18D8"/>
    <w:rsid w:val="004A18F8"/>
    <w:rsid w:val="004A195A"/>
    <w:rsid w:val="004A1FFB"/>
    <w:rsid w:val="004A211E"/>
    <w:rsid w:val="004A2284"/>
    <w:rsid w:val="004A249F"/>
    <w:rsid w:val="004A2683"/>
    <w:rsid w:val="004A276A"/>
    <w:rsid w:val="004A2877"/>
    <w:rsid w:val="004A2E72"/>
    <w:rsid w:val="004A330A"/>
    <w:rsid w:val="004A339F"/>
    <w:rsid w:val="004A351E"/>
    <w:rsid w:val="004A3819"/>
    <w:rsid w:val="004A3890"/>
    <w:rsid w:val="004A4182"/>
    <w:rsid w:val="004A4234"/>
    <w:rsid w:val="004A430D"/>
    <w:rsid w:val="004A4359"/>
    <w:rsid w:val="004A4433"/>
    <w:rsid w:val="004A4699"/>
    <w:rsid w:val="004A472B"/>
    <w:rsid w:val="004A4778"/>
    <w:rsid w:val="004A4792"/>
    <w:rsid w:val="004A48D8"/>
    <w:rsid w:val="004A4B2E"/>
    <w:rsid w:val="004A4FF9"/>
    <w:rsid w:val="004A5192"/>
    <w:rsid w:val="004A5300"/>
    <w:rsid w:val="004A5433"/>
    <w:rsid w:val="004A5676"/>
    <w:rsid w:val="004A57EE"/>
    <w:rsid w:val="004A58F7"/>
    <w:rsid w:val="004A5955"/>
    <w:rsid w:val="004A59F2"/>
    <w:rsid w:val="004A5F17"/>
    <w:rsid w:val="004A5F59"/>
    <w:rsid w:val="004A601E"/>
    <w:rsid w:val="004A651F"/>
    <w:rsid w:val="004A69B8"/>
    <w:rsid w:val="004A69DA"/>
    <w:rsid w:val="004A6A7D"/>
    <w:rsid w:val="004A6C18"/>
    <w:rsid w:val="004A6C7A"/>
    <w:rsid w:val="004A6D26"/>
    <w:rsid w:val="004A7091"/>
    <w:rsid w:val="004A7174"/>
    <w:rsid w:val="004A71C1"/>
    <w:rsid w:val="004A72D3"/>
    <w:rsid w:val="004A7388"/>
    <w:rsid w:val="004A75CD"/>
    <w:rsid w:val="004A7671"/>
    <w:rsid w:val="004A7838"/>
    <w:rsid w:val="004A79A3"/>
    <w:rsid w:val="004A7B84"/>
    <w:rsid w:val="004A7CF8"/>
    <w:rsid w:val="004A7D06"/>
    <w:rsid w:val="004A7EC2"/>
    <w:rsid w:val="004B01B2"/>
    <w:rsid w:val="004B076E"/>
    <w:rsid w:val="004B0A87"/>
    <w:rsid w:val="004B0CFB"/>
    <w:rsid w:val="004B0E5F"/>
    <w:rsid w:val="004B0F6F"/>
    <w:rsid w:val="004B1A7A"/>
    <w:rsid w:val="004B1A85"/>
    <w:rsid w:val="004B1A95"/>
    <w:rsid w:val="004B1B63"/>
    <w:rsid w:val="004B1F80"/>
    <w:rsid w:val="004B226C"/>
    <w:rsid w:val="004B234C"/>
    <w:rsid w:val="004B2B59"/>
    <w:rsid w:val="004B2C1F"/>
    <w:rsid w:val="004B2E43"/>
    <w:rsid w:val="004B2EB2"/>
    <w:rsid w:val="004B3228"/>
    <w:rsid w:val="004B34A7"/>
    <w:rsid w:val="004B352C"/>
    <w:rsid w:val="004B359E"/>
    <w:rsid w:val="004B35B1"/>
    <w:rsid w:val="004B3719"/>
    <w:rsid w:val="004B374D"/>
    <w:rsid w:val="004B3A44"/>
    <w:rsid w:val="004B3B45"/>
    <w:rsid w:val="004B3F61"/>
    <w:rsid w:val="004B4180"/>
    <w:rsid w:val="004B419A"/>
    <w:rsid w:val="004B41CD"/>
    <w:rsid w:val="004B4516"/>
    <w:rsid w:val="004B457A"/>
    <w:rsid w:val="004B492A"/>
    <w:rsid w:val="004B4A25"/>
    <w:rsid w:val="004B4A44"/>
    <w:rsid w:val="004B4A7A"/>
    <w:rsid w:val="004B4B6B"/>
    <w:rsid w:val="004B4C8D"/>
    <w:rsid w:val="004B5280"/>
    <w:rsid w:val="004B5840"/>
    <w:rsid w:val="004B5B8D"/>
    <w:rsid w:val="004B5C1C"/>
    <w:rsid w:val="004B5EF7"/>
    <w:rsid w:val="004B5FA9"/>
    <w:rsid w:val="004B636C"/>
    <w:rsid w:val="004B65F6"/>
    <w:rsid w:val="004B6795"/>
    <w:rsid w:val="004B67A3"/>
    <w:rsid w:val="004B6BB8"/>
    <w:rsid w:val="004B6C07"/>
    <w:rsid w:val="004B6C51"/>
    <w:rsid w:val="004B6DD6"/>
    <w:rsid w:val="004B6E2F"/>
    <w:rsid w:val="004B6FC7"/>
    <w:rsid w:val="004B7350"/>
    <w:rsid w:val="004B7795"/>
    <w:rsid w:val="004B779F"/>
    <w:rsid w:val="004B77BA"/>
    <w:rsid w:val="004B78A9"/>
    <w:rsid w:val="004B7953"/>
    <w:rsid w:val="004B7957"/>
    <w:rsid w:val="004B79B2"/>
    <w:rsid w:val="004B7F7B"/>
    <w:rsid w:val="004C03BE"/>
    <w:rsid w:val="004C067E"/>
    <w:rsid w:val="004C08CA"/>
    <w:rsid w:val="004C0ADE"/>
    <w:rsid w:val="004C0BCC"/>
    <w:rsid w:val="004C0C97"/>
    <w:rsid w:val="004C0F1D"/>
    <w:rsid w:val="004C0F31"/>
    <w:rsid w:val="004C0F3C"/>
    <w:rsid w:val="004C0F54"/>
    <w:rsid w:val="004C1517"/>
    <w:rsid w:val="004C16F0"/>
    <w:rsid w:val="004C180C"/>
    <w:rsid w:val="004C1D05"/>
    <w:rsid w:val="004C1DAB"/>
    <w:rsid w:val="004C1F2C"/>
    <w:rsid w:val="004C218D"/>
    <w:rsid w:val="004C21DA"/>
    <w:rsid w:val="004C2261"/>
    <w:rsid w:val="004C25C6"/>
    <w:rsid w:val="004C2742"/>
    <w:rsid w:val="004C283F"/>
    <w:rsid w:val="004C2890"/>
    <w:rsid w:val="004C28A8"/>
    <w:rsid w:val="004C2936"/>
    <w:rsid w:val="004C2997"/>
    <w:rsid w:val="004C2BB0"/>
    <w:rsid w:val="004C2E75"/>
    <w:rsid w:val="004C30AC"/>
    <w:rsid w:val="004C331E"/>
    <w:rsid w:val="004C3578"/>
    <w:rsid w:val="004C3651"/>
    <w:rsid w:val="004C366B"/>
    <w:rsid w:val="004C36C7"/>
    <w:rsid w:val="004C370E"/>
    <w:rsid w:val="004C389E"/>
    <w:rsid w:val="004C38EC"/>
    <w:rsid w:val="004C393B"/>
    <w:rsid w:val="004C3A2C"/>
    <w:rsid w:val="004C3E0C"/>
    <w:rsid w:val="004C3E2A"/>
    <w:rsid w:val="004C3F86"/>
    <w:rsid w:val="004C435F"/>
    <w:rsid w:val="004C446A"/>
    <w:rsid w:val="004C44DC"/>
    <w:rsid w:val="004C455E"/>
    <w:rsid w:val="004C4660"/>
    <w:rsid w:val="004C4713"/>
    <w:rsid w:val="004C48A2"/>
    <w:rsid w:val="004C49B3"/>
    <w:rsid w:val="004C4AD8"/>
    <w:rsid w:val="004C4B6E"/>
    <w:rsid w:val="004C4F30"/>
    <w:rsid w:val="004C5026"/>
    <w:rsid w:val="004C50B5"/>
    <w:rsid w:val="004C521B"/>
    <w:rsid w:val="004C5712"/>
    <w:rsid w:val="004C57C1"/>
    <w:rsid w:val="004C5C36"/>
    <w:rsid w:val="004C5C7E"/>
    <w:rsid w:val="004C6184"/>
    <w:rsid w:val="004C6267"/>
    <w:rsid w:val="004C6289"/>
    <w:rsid w:val="004C6642"/>
    <w:rsid w:val="004C6A57"/>
    <w:rsid w:val="004C6FC6"/>
    <w:rsid w:val="004C7020"/>
    <w:rsid w:val="004C711D"/>
    <w:rsid w:val="004C712C"/>
    <w:rsid w:val="004C7B36"/>
    <w:rsid w:val="004D01C2"/>
    <w:rsid w:val="004D0255"/>
    <w:rsid w:val="004D02F7"/>
    <w:rsid w:val="004D051D"/>
    <w:rsid w:val="004D075D"/>
    <w:rsid w:val="004D07F5"/>
    <w:rsid w:val="004D0D96"/>
    <w:rsid w:val="004D1076"/>
    <w:rsid w:val="004D116E"/>
    <w:rsid w:val="004D142F"/>
    <w:rsid w:val="004D14A5"/>
    <w:rsid w:val="004D15C2"/>
    <w:rsid w:val="004D1613"/>
    <w:rsid w:val="004D1B22"/>
    <w:rsid w:val="004D1DDC"/>
    <w:rsid w:val="004D1E33"/>
    <w:rsid w:val="004D1F2B"/>
    <w:rsid w:val="004D1F6C"/>
    <w:rsid w:val="004D21E7"/>
    <w:rsid w:val="004D2354"/>
    <w:rsid w:val="004D2547"/>
    <w:rsid w:val="004D2606"/>
    <w:rsid w:val="004D2693"/>
    <w:rsid w:val="004D26A9"/>
    <w:rsid w:val="004D28AB"/>
    <w:rsid w:val="004D2F54"/>
    <w:rsid w:val="004D303B"/>
    <w:rsid w:val="004D351F"/>
    <w:rsid w:val="004D3542"/>
    <w:rsid w:val="004D3870"/>
    <w:rsid w:val="004D3953"/>
    <w:rsid w:val="004D39FA"/>
    <w:rsid w:val="004D3A5C"/>
    <w:rsid w:val="004D3FA0"/>
    <w:rsid w:val="004D40C4"/>
    <w:rsid w:val="004D40F5"/>
    <w:rsid w:val="004D4267"/>
    <w:rsid w:val="004D478A"/>
    <w:rsid w:val="004D4C0F"/>
    <w:rsid w:val="004D526E"/>
    <w:rsid w:val="004D5277"/>
    <w:rsid w:val="004D58B9"/>
    <w:rsid w:val="004D5E90"/>
    <w:rsid w:val="004D60BB"/>
    <w:rsid w:val="004D6349"/>
    <w:rsid w:val="004D6926"/>
    <w:rsid w:val="004D69E8"/>
    <w:rsid w:val="004D6A69"/>
    <w:rsid w:val="004D6B58"/>
    <w:rsid w:val="004D6E68"/>
    <w:rsid w:val="004D7417"/>
    <w:rsid w:val="004D74E8"/>
    <w:rsid w:val="004D7893"/>
    <w:rsid w:val="004D7A1D"/>
    <w:rsid w:val="004D7A58"/>
    <w:rsid w:val="004D7C70"/>
    <w:rsid w:val="004D7C8D"/>
    <w:rsid w:val="004D7CC1"/>
    <w:rsid w:val="004D7EC5"/>
    <w:rsid w:val="004D7F6C"/>
    <w:rsid w:val="004E029E"/>
    <w:rsid w:val="004E02AD"/>
    <w:rsid w:val="004E04DA"/>
    <w:rsid w:val="004E085B"/>
    <w:rsid w:val="004E095C"/>
    <w:rsid w:val="004E09E0"/>
    <w:rsid w:val="004E0BCD"/>
    <w:rsid w:val="004E0CBC"/>
    <w:rsid w:val="004E0DBA"/>
    <w:rsid w:val="004E1521"/>
    <w:rsid w:val="004E2078"/>
    <w:rsid w:val="004E27A4"/>
    <w:rsid w:val="004E27B8"/>
    <w:rsid w:val="004E287A"/>
    <w:rsid w:val="004E288B"/>
    <w:rsid w:val="004E2B41"/>
    <w:rsid w:val="004E2C12"/>
    <w:rsid w:val="004E2DC6"/>
    <w:rsid w:val="004E2E1D"/>
    <w:rsid w:val="004E2E23"/>
    <w:rsid w:val="004E2FA7"/>
    <w:rsid w:val="004E3406"/>
    <w:rsid w:val="004E353C"/>
    <w:rsid w:val="004E35FC"/>
    <w:rsid w:val="004E36E6"/>
    <w:rsid w:val="004E390B"/>
    <w:rsid w:val="004E397A"/>
    <w:rsid w:val="004E3A1B"/>
    <w:rsid w:val="004E3B02"/>
    <w:rsid w:val="004E3BE5"/>
    <w:rsid w:val="004E3CBA"/>
    <w:rsid w:val="004E3D57"/>
    <w:rsid w:val="004E3E50"/>
    <w:rsid w:val="004E3F52"/>
    <w:rsid w:val="004E403D"/>
    <w:rsid w:val="004E41F1"/>
    <w:rsid w:val="004E420A"/>
    <w:rsid w:val="004E426E"/>
    <w:rsid w:val="004E438B"/>
    <w:rsid w:val="004E44F3"/>
    <w:rsid w:val="004E450A"/>
    <w:rsid w:val="004E4565"/>
    <w:rsid w:val="004E472C"/>
    <w:rsid w:val="004E478A"/>
    <w:rsid w:val="004E4941"/>
    <w:rsid w:val="004E4A0E"/>
    <w:rsid w:val="004E4A39"/>
    <w:rsid w:val="004E4C8F"/>
    <w:rsid w:val="004E4CC8"/>
    <w:rsid w:val="004E4CED"/>
    <w:rsid w:val="004E4E06"/>
    <w:rsid w:val="004E4E0E"/>
    <w:rsid w:val="004E519D"/>
    <w:rsid w:val="004E532E"/>
    <w:rsid w:val="004E55D6"/>
    <w:rsid w:val="004E5682"/>
    <w:rsid w:val="004E5775"/>
    <w:rsid w:val="004E5793"/>
    <w:rsid w:val="004E57BF"/>
    <w:rsid w:val="004E5C96"/>
    <w:rsid w:val="004E5D53"/>
    <w:rsid w:val="004E5EDA"/>
    <w:rsid w:val="004E63B1"/>
    <w:rsid w:val="004E664E"/>
    <w:rsid w:val="004E68DF"/>
    <w:rsid w:val="004E6993"/>
    <w:rsid w:val="004E69B8"/>
    <w:rsid w:val="004E70DA"/>
    <w:rsid w:val="004E7465"/>
    <w:rsid w:val="004E790C"/>
    <w:rsid w:val="004E7A55"/>
    <w:rsid w:val="004E7C71"/>
    <w:rsid w:val="004E7E69"/>
    <w:rsid w:val="004F0116"/>
    <w:rsid w:val="004F04EA"/>
    <w:rsid w:val="004F06BB"/>
    <w:rsid w:val="004F07AA"/>
    <w:rsid w:val="004F10DE"/>
    <w:rsid w:val="004F11F7"/>
    <w:rsid w:val="004F120F"/>
    <w:rsid w:val="004F1647"/>
    <w:rsid w:val="004F16EF"/>
    <w:rsid w:val="004F1BBD"/>
    <w:rsid w:val="004F1D7C"/>
    <w:rsid w:val="004F1E7F"/>
    <w:rsid w:val="004F1FAD"/>
    <w:rsid w:val="004F22EE"/>
    <w:rsid w:val="004F2459"/>
    <w:rsid w:val="004F245F"/>
    <w:rsid w:val="004F255B"/>
    <w:rsid w:val="004F27EE"/>
    <w:rsid w:val="004F2971"/>
    <w:rsid w:val="004F2988"/>
    <w:rsid w:val="004F2FA3"/>
    <w:rsid w:val="004F303B"/>
    <w:rsid w:val="004F3823"/>
    <w:rsid w:val="004F39BB"/>
    <w:rsid w:val="004F3FA9"/>
    <w:rsid w:val="004F41B7"/>
    <w:rsid w:val="004F45A2"/>
    <w:rsid w:val="004F472E"/>
    <w:rsid w:val="004F4A84"/>
    <w:rsid w:val="004F4BA6"/>
    <w:rsid w:val="004F4BDF"/>
    <w:rsid w:val="004F4D50"/>
    <w:rsid w:val="004F50A8"/>
    <w:rsid w:val="004F51A6"/>
    <w:rsid w:val="004F5258"/>
    <w:rsid w:val="004F52BA"/>
    <w:rsid w:val="004F531E"/>
    <w:rsid w:val="004F53F4"/>
    <w:rsid w:val="004F5648"/>
    <w:rsid w:val="004F5ACA"/>
    <w:rsid w:val="004F5C8C"/>
    <w:rsid w:val="004F6397"/>
    <w:rsid w:val="004F63BB"/>
    <w:rsid w:val="004F6763"/>
    <w:rsid w:val="004F686B"/>
    <w:rsid w:val="004F6C36"/>
    <w:rsid w:val="004F6F40"/>
    <w:rsid w:val="004F7037"/>
    <w:rsid w:val="004F710D"/>
    <w:rsid w:val="004F7223"/>
    <w:rsid w:val="004F72A9"/>
    <w:rsid w:val="004F7310"/>
    <w:rsid w:val="004F7A44"/>
    <w:rsid w:val="004F7A8E"/>
    <w:rsid w:val="004F7A9B"/>
    <w:rsid w:val="004F7B12"/>
    <w:rsid w:val="004F7BB4"/>
    <w:rsid w:val="004F7E5E"/>
    <w:rsid w:val="004F7EB8"/>
    <w:rsid w:val="004F7EDB"/>
    <w:rsid w:val="005001F9"/>
    <w:rsid w:val="0050047C"/>
    <w:rsid w:val="005004C4"/>
    <w:rsid w:val="00500575"/>
    <w:rsid w:val="00500768"/>
    <w:rsid w:val="00500B22"/>
    <w:rsid w:val="00500B64"/>
    <w:rsid w:val="00500B7F"/>
    <w:rsid w:val="00500C77"/>
    <w:rsid w:val="00500F1C"/>
    <w:rsid w:val="0050129F"/>
    <w:rsid w:val="00501332"/>
    <w:rsid w:val="005013BA"/>
    <w:rsid w:val="00501565"/>
    <w:rsid w:val="005015EB"/>
    <w:rsid w:val="005016D6"/>
    <w:rsid w:val="0050177E"/>
    <w:rsid w:val="00501860"/>
    <w:rsid w:val="0050197D"/>
    <w:rsid w:val="005019BB"/>
    <w:rsid w:val="00501C87"/>
    <w:rsid w:val="00501E1C"/>
    <w:rsid w:val="00501ED5"/>
    <w:rsid w:val="00502195"/>
    <w:rsid w:val="0050222D"/>
    <w:rsid w:val="00502265"/>
    <w:rsid w:val="005024CE"/>
    <w:rsid w:val="00502542"/>
    <w:rsid w:val="00502604"/>
    <w:rsid w:val="00502850"/>
    <w:rsid w:val="0050290E"/>
    <w:rsid w:val="00502AC8"/>
    <w:rsid w:val="00502BA9"/>
    <w:rsid w:val="00502CA0"/>
    <w:rsid w:val="00502CEB"/>
    <w:rsid w:val="00502EC3"/>
    <w:rsid w:val="00502F66"/>
    <w:rsid w:val="005032F5"/>
    <w:rsid w:val="005034A2"/>
    <w:rsid w:val="005038CE"/>
    <w:rsid w:val="00503A39"/>
    <w:rsid w:val="00503F43"/>
    <w:rsid w:val="00504036"/>
    <w:rsid w:val="00504129"/>
    <w:rsid w:val="0050423B"/>
    <w:rsid w:val="005042FD"/>
    <w:rsid w:val="0050466E"/>
    <w:rsid w:val="005046AB"/>
    <w:rsid w:val="005048E0"/>
    <w:rsid w:val="00504D94"/>
    <w:rsid w:val="00504DC5"/>
    <w:rsid w:val="00504DF9"/>
    <w:rsid w:val="00504FF2"/>
    <w:rsid w:val="0050505E"/>
    <w:rsid w:val="005053F1"/>
    <w:rsid w:val="0050546F"/>
    <w:rsid w:val="0050550D"/>
    <w:rsid w:val="00505869"/>
    <w:rsid w:val="00505872"/>
    <w:rsid w:val="00505D2F"/>
    <w:rsid w:val="00505EE9"/>
    <w:rsid w:val="00506248"/>
    <w:rsid w:val="0050636D"/>
    <w:rsid w:val="0050643C"/>
    <w:rsid w:val="00506504"/>
    <w:rsid w:val="0050661C"/>
    <w:rsid w:val="005066CF"/>
    <w:rsid w:val="00506719"/>
    <w:rsid w:val="005067A9"/>
    <w:rsid w:val="00506A7A"/>
    <w:rsid w:val="00506E99"/>
    <w:rsid w:val="00506F3C"/>
    <w:rsid w:val="005070F2"/>
    <w:rsid w:val="0050744D"/>
    <w:rsid w:val="00507485"/>
    <w:rsid w:val="0050765F"/>
    <w:rsid w:val="00507706"/>
    <w:rsid w:val="00507CE0"/>
    <w:rsid w:val="00507DBA"/>
    <w:rsid w:val="00507E9E"/>
    <w:rsid w:val="0051012E"/>
    <w:rsid w:val="00510272"/>
    <w:rsid w:val="00510636"/>
    <w:rsid w:val="00510665"/>
    <w:rsid w:val="005107A2"/>
    <w:rsid w:val="00510CCA"/>
    <w:rsid w:val="00510E28"/>
    <w:rsid w:val="00510F12"/>
    <w:rsid w:val="0051126D"/>
    <w:rsid w:val="0051161C"/>
    <w:rsid w:val="005118C4"/>
    <w:rsid w:val="00511CF3"/>
    <w:rsid w:val="00511F35"/>
    <w:rsid w:val="00512023"/>
    <w:rsid w:val="0051252D"/>
    <w:rsid w:val="005127E5"/>
    <w:rsid w:val="0051291B"/>
    <w:rsid w:val="0051299D"/>
    <w:rsid w:val="005129A8"/>
    <w:rsid w:val="00512A9E"/>
    <w:rsid w:val="00512AA2"/>
    <w:rsid w:val="00512BB5"/>
    <w:rsid w:val="00512F27"/>
    <w:rsid w:val="00512F2E"/>
    <w:rsid w:val="00512FE9"/>
    <w:rsid w:val="00512FED"/>
    <w:rsid w:val="0051347A"/>
    <w:rsid w:val="00513618"/>
    <w:rsid w:val="00513669"/>
    <w:rsid w:val="005139C8"/>
    <w:rsid w:val="00513F65"/>
    <w:rsid w:val="00513F73"/>
    <w:rsid w:val="00514152"/>
    <w:rsid w:val="005141CF"/>
    <w:rsid w:val="0051421C"/>
    <w:rsid w:val="0051422A"/>
    <w:rsid w:val="00514490"/>
    <w:rsid w:val="005146B0"/>
    <w:rsid w:val="00514831"/>
    <w:rsid w:val="005149D0"/>
    <w:rsid w:val="00514AF2"/>
    <w:rsid w:val="00514DAE"/>
    <w:rsid w:val="00514ECA"/>
    <w:rsid w:val="00514FF3"/>
    <w:rsid w:val="005150C6"/>
    <w:rsid w:val="005153FC"/>
    <w:rsid w:val="00515595"/>
    <w:rsid w:val="00515A9C"/>
    <w:rsid w:val="00515E19"/>
    <w:rsid w:val="00515F99"/>
    <w:rsid w:val="005165CF"/>
    <w:rsid w:val="00516892"/>
    <w:rsid w:val="00516B36"/>
    <w:rsid w:val="00516DAB"/>
    <w:rsid w:val="00516EF2"/>
    <w:rsid w:val="005170DF"/>
    <w:rsid w:val="005170FF"/>
    <w:rsid w:val="00517106"/>
    <w:rsid w:val="005171A5"/>
    <w:rsid w:val="00517632"/>
    <w:rsid w:val="005178FA"/>
    <w:rsid w:val="00517A12"/>
    <w:rsid w:val="00517B8B"/>
    <w:rsid w:val="005200AE"/>
    <w:rsid w:val="00520479"/>
    <w:rsid w:val="00520771"/>
    <w:rsid w:val="00520831"/>
    <w:rsid w:val="00520C24"/>
    <w:rsid w:val="00520D97"/>
    <w:rsid w:val="00521054"/>
    <w:rsid w:val="00521298"/>
    <w:rsid w:val="00521448"/>
    <w:rsid w:val="0052154D"/>
    <w:rsid w:val="005215C3"/>
    <w:rsid w:val="00521661"/>
    <w:rsid w:val="005216B0"/>
    <w:rsid w:val="005218A5"/>
    <w:rsid w:val="00521933"/>
    <w:rsid w:val="00521D97"/>
    <w:rsid w:val="00521DC5"/>
    <w:rsid w:val="00521E1E"/>
    <w:rsid w:val="00521F4C"/>
    <w:rsid w:val="00521F7F"/>
    <w:rsid w:val="00521FED"/>
    <w:rsid w:val="00522023"/>
    <w:rsid w:val="00522124"/>
    <w:rsid w:val="0052270A"/>
    <w:rsid w:val="005227D7"/>
    <w:rsid w:val="00522A6E"/>
    <w:rsid w:val="00522BB3"/>
    <w:rsid w:val="00522F35"/>
    <w:rsid w:val="00522FB2"/>
    <w:rsid w:val="005230C4"/>
    <w:rsid w:val="00523226"/>
    <w:rsid w:val="00523228"/>
    <w:rsid w:val="005232F7"/>
    <w:rsid w:val="00523617"/>
    <w:rsid w:val="005237D8"/>
    <w:rsid w:val="00523DF7"/>
    <w:rsid w:val="005240BF"/>
    <w:rsid w:val="00524244"/>
    <w:rsid w:val="00524356"/>
    <w:rsid w:val="005245C2"/>
    <w:rsid w:val="0052466E"/>
    <w:rsid w:val="00524B6E"/>
    <w:rsid w:val="00524CC1"/>
    <w:rsid w:val="00524E9F"/>
    <w:rsid w:val="00524FD9"/>
    <w:rsid w:val="00524FEE"/>
    <w:rsid w:val="005250BE"/>
    <w:rsid w:val="0052527F"/>
    <w:rsid w:val="005253C3"/>
    <w:rsid w:val="0052574C"/>
    <w:rsid w:val="00525BB3"/>
    <w:rsid w:val="005260A3"/>
    <w:rsid w:val="0052643A"/>
    <w:rsid w:val="00526E2F"/>
    <w:rsid w:val="0052718D"/>
    <w:rsid w:val="00527211"/>
    <w:rsid w:val="005274D8"/>
    <w:rsid w:val="0052765D"/>
    <w:rsid w:val="00527B95"/>
    <w:rsid w:val="00527D7E"/>
    <w:rsid w:val="00527E09"/>
    <w:rsid w:val="00527F49"/>
    <w:rsid w:val="00530078"/>
    <w:rsid w:val="0053010F"/>
    <w:rsid w:val="0053019A"/>
    <w:rsid w:val="00530411"/>
    <w:rsid w:val="00530693"/>
    <w:rsid w:val="00530ABB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B20"/>
    <w:rsid w:val="00531CA2"/>
    <w:rsid w:val="00531D37"/>
    <w:rsid w:val="00531F73"/>
    <w:rsid w:val="005321B6"/>
    <w:rsid w:val="005322CE"/>
    <w:rsid w:val="0053241C"/>
    <w:rsid w:val="00532874"/>
    <w:rsid w:val="005329D0"/>
    <w:rsid w:val="00532C28"/>
    <w:rsid w:val="00532E62"/>
    <w:rsid w:val="00532EE6"/>
    <w:rsid w:val="00532F06"/>
    <w:rsid w:val="00532F1D"/>
    <w:rsid w:val="005337CE"/>
    <w:rsid w:val="00533A8F"/>
    <w:rsid w:val="00533B0D"/>
    <w:rsid w:val="00533D9A"/>
    <w:rsid w:val="00534152"/>
    <w:rsid w:val="00534317"/>
    <w:rsid w:val="005343C4"/>
    <w:rsid w:val="00534491"/>
    <w:rsid w:val="005345F0"/>
    <w:rsid w:val="005346B5"/>
    <w:rsid w:val="00534927"/>
    <w:rsid w:val="0053498F"/>
    <w:rsid w:val="00534A89"/>
    <w:rsid w:val="00534ACD"/>
    <w:rsid w:val="00534B4D"/>
    <w:rsid w:val="00534C39"/>
    <w:rsid w:val="00534C85"/>
    <w:rsid w:val="00534CD8"/>
    <w:rsid w:val="00534E3E"/>
    <w:rsid w:val="00534F7B"/>
    <w:rsid w:val="00535066"/>
    <w:rsid w:val="0053517A"/>
    <w:rsid w:val="00535555"/>
    <w:rsid w:val="005355FE"/>
    <w:rsid w:val="00535C91"/>
    <w:rsid w:val="00535CFF"/>
    <w:rsid w:val="00535DB6"/>
    <w:rsid w:val="005360DE"/>
    <w:rsid w:val="00536186"/>
    <w:rsid w:val="0053619C"/>
    <w:rsid w:val="005364D1"/>
    <w:rsid w:val="00536A47"/>
    <w:rsid w:val="00536A54"/>
    <w:rsid w:val="00536B8E"/>
    <w:rsid w:val="00536C20"/>
    <w:rsid w:val="00536C5D"/>
    <w:rsid w:val="005373A9"/>
    <w:rsid w:val="005373CE"/>
    <w:rsid w:val="00537427"/>
    <w:rsid w:val="00537948"/>
    <w:rsid w:val="00537A61"/>
    <w:rsid w:val="00537C53"/>
    <w:rsid w:val="00537C92"/>
    <w:rsid w:val="00537C93"/>
    <w:rsid w:val="00537DF0"/>
    <w:rsid w:val="00537EAF"/>
    <w:rsid w:val="00537FE9"/>
    <w:rsid w:val="0054021D"/>
    <w:rsid w:val="0054080D"/>
    <w:rsid w:val="005408B2"/>
    <w:rsid w:val="00540A12"/>
    <w:rsid w:val="00540A38"/>
    <w:rsid w:val="00540AF3"/>
    <w:rsid w:val="00540F1B"/>
    <w:rsid w:val="0054148D"/>
    <w:rsid w:val="00541A47"/>
    <w:rsid w:val="00541A72"/>
    <w:rsid w:val="00541C99"/>
    <w:rsid w:val="00541CB8"/>
    <w:rsid w:val="00541D7B"/>
    <w:rsid w:val="00541EC7"/>
    <w:rsid w:val="00541FA0"/>
    <w:rsid w:val="00542104"/>
    <w:rsid w:val="0054218D"/>
    <w:rsid w:val="00542549"/>
    <w:rsid w:val="005425D6"/>
    <w:rsid w:val="0054286A"/>
    <w:rsid w:val="00542903"/>
    <w:rsid w:val="0054295F"/>
    <w:rsid w:val="00542A7E"/>
    <w:rsid w:val="00542E8E"/>
    <w:rsid w:val="005432F4"/>
    <w:rsid w:val="00543436"/>
    <w:rsid w:val="005434C7"/>
    <w:rsid w:val="00543611"/>
    <w:rsid w:val="00543CC3"/>
    <w:rsid w:val="00544124"/>
    <w:rsid w:val="00544316"/>
    <w:rsid w:val="0054440C"/>
    <w:rsid w:val="00544622"/>
    <w:rsid w:val="005446C0"/>
    <w:rsid w:val="0054489F"/>
    <w:rsid w:val="00544940"/>
    <w:rsid w:val="00544A56"/>
    <w:rsid w:val="00544B13"/>
    <w:rsid w:val="00544DC1"/>
    <w:rsid w:val="00544E44"/>
    <w:rsid w:val="00545087"/>
    <w:rsid w:val="005450DD"/>
    <w:rsid w:val="0054518A"/>
    <w:rsid w:val="005453D8"/>
    <w:rsid w:val="00545876"/>
    <w:rsid w:val="00545BFA"/>
    <w:rsid w:val="00545D68"/>
    <w:rsid w:val="00546164"/>
    <w:rsid w:val="005461F8"/>
    <w:rsid w:val="005462B7"/>
    <w:rsid w:val="005463E3"/>
    <w:rsid w:val="0054667F"/>
    <w:rsid w:val="00546904"/>
    <w:rsid w:val="0054698B"/>
    <w:rsid w:val="00546C4A"/>
    <w:rsid w:val="00546CD7"/>
    <w:rsid w:val="00546E71"/>
    <w:rsid w:val="00547042"/>
    <w:rsid w:val="005473D4"/>
    <w:rsid w:val="005473F1"/>
    <w:rsid w:val="00547495"/>
    <w:rsid w:val="005474CF"/>
    <w:rsid w:val="005475D4"/>
    <w:rsid w:val="00547671"/>
    <w:rsid w:val="005476F5"/>
    <w:rsid w:val="005478B5"/>
    <w:rsid w:val="0054797C"/>
    <w:rsid w:val="005479FA"/>
    <w:rsid w:val="00547B7A"/>
    <w:rsid w:val="00547B7B"/>
    <w:rsid w:val="00547C42"/>
    <w:rsid w:val="00547C4F"/>
    <w:rsid w:val="00547CB2"/>
    <w:rsid w:val="00547DCC"/>
    <w:rsid w:val="00547E98"/>
    <w:rsid w:val="00547F10"/>
    <w:rsid w:val="0055005D"/>
    <w:rsid w:val="00550267"/>
    <w:rsid w:val="00550519"/>
    <w:rsid w:val="00550565"/>
    <w:rsid w:val="0055063E"/>
    <w:rsid w:val="00550851"/>
    <w:rsid w:val="00550AB9"/>
    <w:rsid w:val="00550B2A"/>
    <w:rsid w:val="00550B8A"/>
    <w:rsid w:val="00550C5E"/>
    <w:rsid w:val="00550E98"/>
    <w:rsid w:val="00551192"/>
    <w:rsid w:val="005512F8"/>
    <w:rsid w:val="00551353"/>
    <w:rsid w:val="005516F8"/>
    <w:rsid w:val="00551C78"/>
    <w:rsid w:val="00551FB4"/>
    <w:rsid w:val="00552099"/>
    <w:rsid w:val="00552640"/>
    <w:rsid w:val="005526C1"/>
    <w:rsid w:val="005528DF"/>
    <w:rsid w:val="00552B75"/>
    <w:rsid w:val="00552C6E"/>
    <w:rsid w:val="005530FC"/>
    <w:rsid w:val="0055337A"/>
    <w:rsid w:val="005538AF"/>
    <w:rsid w:val="005539A3"/>
    <w:rsid w:val="00553D3B"/>
    <w:rsid w:val="00554287"/>
    <w:rsid w:val="00554523"/>
    <w:rsid w:val="005547E8"/>
    <w:rsid w:val="0055491B"/>
    <w:rsid w:val="00554B27"/>
    <w:rsid w:val="00554E22"/>
    <w:rsid w:val="00555078"/>
    <w:rsid w:val="00555292"/>
    <w:rsid w:val="0055532F"/>
    <w:rsid w:val="00555547"/>
    <w:rsid w:val="0055564D"/>
    <w:rsid w:val="00555659"/>
    <w:rsid w:val="0055565A"/>
    <w:rsid w:val="0055581C"/>
    <w:rsid w:val="00555C5E"/>
    <w:rsid w:val="00555ECC"/>
    <w:rsid w:val="00555EDF"/>
    <w:rsid w:val="00555F77"/>
    <w:rsid w:val="00556193"/>
    <w:rsid w:val="00556242"/>
    <w:rsid w:val="005562B8"/>
    <w:rsid w:val="005563F9"/>
    <w:rsid w:val="00556669"/>
    <w:rsid w:val="005566FB"/>
    <w:rsid w:val="00556800"/>
    <w:rsid w:val="00556837"/>
    <w:rsid w:val="00556874"/>
    <w:rsid w:val="00556ABE"/>
    <w:rsid w:val="00556C74"/>
    <w:rsid w:val="00556CD1"/>
    <w:rsid w:val="00556F18"/>
    <w:rsid w:val="00557086"/>
    <w:rsid w:val="00557099"/>
    <w:rsid w:val="00557171"/>
    <w:rsid w:val="00557203"/>
    <w:rsid w:val="0055747F"/>
    <w:rsid w:val="005574B5"/>
    <w:rsid w:val="00557649"/>
    <w:rsid w:val="00557655"/>
    <w:rsid w:val="00557855"/>
    <w:rsid w:val="005578E0"/>
    <w:rsid w:val="00557A37"/>
    <w:rsid w:val="00557B07"/>
    <w:rsid w:val="00557B08"/>
    <w:rsid w:val="00557C9C"/>
    <w:rsid w:val="00557E92"/>
    <w:rsid w:val="0056004A"/>
    <w:rsid w:val="00560059"/>
    <w:rsid w:val="0056026A"/>
    <w:rsid w:val="0056035C"/>
    <w:rsid w:val="005606B7"/>
    <w:rsid w:val="00560A71"/>
    <w:rsid w:val="00560BE2"/>
    <w:rsid w:val="00560C50"/>
    <w:rsid w:val="00561060"/>
    <w:rsid w:val="00561430"/>
    <w:rsid w:val="005614B8"/>
    <w:rsid w:val="0056195B"/>
    <w:rsid w:val="00561ACF"/>
    <w:rsid w:val="00561C66"/>
    <w:rsid w:val="00561E4B"/>
    <w:rsid w:val="00562345"/>
    <w:rsid w:val="005624DE"/>
    <w:rsid w:val="00562729"/>
    <w:rsid w:val="00562944"/>
    <w:rsid w:val="005629D6"/>
    <w:rsid w:val="00562B04"/>
    <w:rsid w:val="00562B99"/>
    <w:rsid w:val="00562E4D"/>
    <w:rsid w:val="0056326D"/>
    <w:rsid w:val="005633C0"/>
    <w:rsid w:val="005635C5"/>
    <w:rsid w:val="0056381E"/>
    <w:rsid w:val="005638F4"/>
    <w:rsid w:val="00563BDC"/>
    <w:rsid w:val="00563FD0"/>
    <w:rsid w:val="00564041"/>
    <w:rsid w:val="005642BC"/>
    <w:rsid w:val="005643F2"/>
    <w:rsid w:val="0056454E"/>
    <w:rsid w:val="00564934"/>
    <w:rsid w:val="0056495A"/>
    <w:rsid w:val="00564985"/>
    <w:rsid w:val="00564C5B"/>
    <w:rsid w:val="00564F83"/>
    <w:rsid w:val="0056511B"/>
    <w:rsid w:val="00565491"/>
    <w:rsid w:val="005654C0"/>
    <w:rsid w:val="0056581F"/>
    <w:rsid w:val="00565C9F"/>
    <w:rsid w:val="005662B9"/>
    <w:rsid w:val="0056643C"/>
    <w:rsid w:val="005668AF"/>
    <w:rsid w:val="00566BEB"/>
    <w:rsid w:val="00566DA0"/>
    <w:rsid w:val="00566ED6"/>
    <w:rsid w:val="00567399"/>
    <w:rsid w:val="00567442"/>
    <w:rsid w:val="00567C81"/>
    <w:rsid w:val="00570159"/>
    <w:rsid w:val="0057049A"/>
    <w:rsid w:val="00570692"/>
    <w:rsid w:val="005709BC"/>
    <w:rsid w:val="00570DF9"/>
    <w:rsid w:val="00570E22"/>
    <w:rsid w:val="00570E62"/>
    <w:rsid w:val="00570EA9"/>
    <w:rsid w:val="005714DC"/>
    <w:rsid w:val="0057161B"/>
    <w:rsid w:val="00571D76"/>
    <w:rsid w:val="00571D9F"/>
    <w:rsid w:val="0057213F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2FBF"/>
    <w:rsid w:val="0057324D"/>
    <w:rsid w:val="00573256"/>
    <w:rsid w:val="005734D5"/>
    <w:rsid w:val="005735FC"/>
    <w:rsid w:val="005736C7"/>
    <w:rsid w:val="00573AC4"/>
    <w:rsid w:val="00573EE6"/>
    <w:rsid w:val="00573F6D"/>
    <w:rsid w:val="00574055"/>
    <w:rsid w:val="005742C9"/>
    <w:rsid w:val="00574392"/>
    <w:rsid w:val="005745EA"/>
    <w:rsid w:val="00574611"/>
    <w:rsid w:val="005746CA"/>
    <w:rsid w:val="00574A0F"/>
    <w:rsid w:val="00574CEA"/>
    <w:rsid w:val="00574DEA"/>
    <w:rsid w:val="00574FB3"/>
    <w:rsid w:val="00575241"/>
    <w:rsid w:val="0057547F"/>
    <w:rsid w:val="005754FE"/>
    <w:rsid w:val="00575591"/>
    <w:rsid w:val="0057565B"/>
    <w:rsid w:val="005757CA"/>
    <w:rsid w:val="00575839"/>
    <w:rsid w:val="0057590C"/>
    <w:rsid w:val="00575969"/>
    <w:rsid w:val="00575B1E"/>
    <w:rsid w:val="00575E5C"/>
    <w:rsid w:val="00575EE3"/>
    <w:rsid w:val="00575FF6"/>
    <w:rsid w:val="005764CC"/>
    <w:rsid w:val="005765FE"/>
    <w:rsid w:val="005768C7"/>
    <w:rsid w:val="00576A47"/>
    <w:rsid w:val="00576B12"/>
    <w:rsid w:val="00576B85"/>
    <w:rsid w:val="00576B9B"/>
    <w:rsid w:val="00576DD3"/>
    <w:rsid w:val="00576E13"/>
    <w:rsid w:val="00576E93"/>
    <w:rsid w:val="00577291"/>
    <w:rsid w:val="00577331"/>
    <w:rsid w:val="00577492"/>
    <w:rsid w:val="005774E2"/>
    <w:rsid w:val="005774FB"/>
    <w:rsid w:val="00577518"/>
    <w:rsid w:val="0057762A"/>
    <w:rsid w:val="005776AA"/>
    <w:rsid w:val="00577781"/>
    <w:rsid w:val="005779C9"/>
    <w:rsid w:val="00577AB5"/>
    <w:rsid w:val="00577B93"/>
    <w:rsid w:val="00577C40"/>
    <w:rsid w:val="00577DE1"/>
    <w:rsid w:val="00580275"/>
    <w:rsid w:val="0058029F"/>
    <w:rsid w:val="005804B6"/>
    <w:rsid w:val="005807C1"/>
    <w:rsid w:val="00580C31"/>
    <w:rsid w:val="00580CFC"/>
    <w:rsid w:val="00580D24"/>
    <w:rsid w:val="00581045"/>
    <w:rsid w:val="005813D8"/>
    <w:rsid w:val="005815C0"/>
    <w:rsid w:val="0058170F"/>
    <w:rsid w:val="005817B4"/>
    <w:rsid w:val="00581A14"/>
    <w:rsid w:val="00581AAF"/>
    <w:rsid w:val="00581B8D"/>
    <w:rsid w:val="00581EEB"/>
    <w:rsid w:val="00581F3B"/>
    <w:rsid w:val="005821BB"/>
    <w:rsid w:val="005821DB"/>
    <w:rsid w:val="005822AD"/>
    <w:rsid w:val="0058234C"/>
    <w:rsid w:val="00582A95"/>
    <w:rsid w:val="00582C2C"/>
    <w:rsid w:val="00582C30"/>
    <w:rsid w:val="00582E09"/>
    <w:rsid w:val="00583BFA"/>
    <w:rsid w:val="00583C2E"/>
    <w:rsid w:val="00583CF9"/>
    <w:rsid w:val="00583D32"/>
    <w:rsid w:val="00583F0B"/>
    <w:rsid w:val="0058425B"/>
    <w:rsid w:val="0058435E"/>
    <w:rsid w:val="005843DB"/>
    <w:rsid w:val="00584474"/>
    <w:rsid w:val="00584616"/>
    <w:rsid w:val="00584A06"/>
    <w:rsid w:val="00584D79"/>
    <w:rsid w:val="00585144"/>
    <w:rsid w:val="00585291"/>
    <w:rsid w:val="005852BB"/>
    <w:rsid w:val="00585772"/>
    <w:rsid w:val="00585A2B"/>
    <w:rsid w:val="00585A4A"/>
    <w:rsid w:val="00585B9B"/>
    <w:rsid w:val="0058608A"/>
    <w:rsid w:val="005861B9"/>
    <w:rsid w:val="005867B8"/>
    <w:rsid w:val="0058691F"/>
    <w:rsid w:val="00586A06"/>
    <w:rsid w:val="00586ABA"/>
    <w:rsid w:val="00586D37"/>
    <w:rsid w:val="00586ED9"/>
    <w:rsid w:val="005870F1"/>
    <w:rsid w:val="005870F4"/>
    <w:rsid w:val="00587168"/>
    <w:rsid w:val="005874B5"/>
    <w:rsid w:val="005874CD"/>
    <w:rsid w:val="0058753F"/>
    <w:rsid w:val="00587A48"/>
    <w:rsid w:val="00587ACE"/>
    <w:rsid w:val="00587D6F"/>
    <w:rsid w:val="00587EC4"/>
    <w:rsid w:val="005901B3"/>
    <w:rsid w:val="00590341"/>
    <w:rsid w:val="00590634"/>
    <w:rsid w:val="005906E0"/>
    <w:rsid w:val="005908FE"/>
    <w:rsid w:val="00590A11"/>
    <w:rsid w:val="00590C49"/>
    <w:rsid w:val="00590CC3"/>
    <w:rsid w:val="00590EA5"/>
    <w:rsid w:val="0059120C"/>
    <w:rsid w:val="00591749"/>
    <w:rsid w:val="0059192C"/>
    <w:rsid w:val="00591A8D"/>
    <w:rsid w:val="00591B0E"/>
    <w:rsid w:val="00591D6C"/>
    <w:rsid w:val="00591EA6"/>
    <w:rsid w:val="00591EEF"/>
    <w:rsid w:val="005925BC"/>
    <w:rsid w:val="0059263D"/>
    <w:rsid w:val="0059292F"/>
    <w:rsid w:val="0059294A"/>
    <w:rsid w:val="00592D7D"/>
    <w:rsid w:val="00592E37"/>
    <w:rsid w:val="00592EA1"/>
    <w:rsid w:val="005931F7"/>
    <w:rsid w:val="0059334C"/>
    <w:rsid w:val="0059371A"/>
    <w:rsid w:val="00593751"/>
    <w:rsid w:val="005937C0"/>
    <w:rsid w:val="005937ED"/>
    <w:rsid w:val="00593891"/>
    <w:rsid w:val="005939D1"/>
    <w:rsid w:val="00593C68"/>
    <w:rsid w:val="005941B3"/>
    <w:rsid w:val="00594295"/>
    <w:rsid w:val="00594653"/>
    <w:rsid w:val="00594704"/>
    <w:rsid w:val="005948E5"/>
    <w:rsid w:val="00594963"/>
    <w:rsid w:val="00594E63"/>
    <w:rsid w:val="0059526D"/>
    <w:rsid w:val="005952FE"/>
    <w:rsid w:val="0059539E"/>
    <w:rsid w:val="005953E8"/>
    <w:rsid w:val="005954A6"/>
    <w:rsid w:val="00595591"/>
    <w:rsid w:val="0059571B"/>
    <w:rsid w:val="00595A3D"/>
    <w:rsid w:val="00595A86"/>
    <w:rsid w:val="00595C2B"/>
    <w:rsid w:val="00595C95"/>
    <w:rsid w:val="00595E8C"/>
    <w:rsid w:val="005962FD"/>
    <w:rsid w:val="00596671"/>
    <w:rsid w:val="005967D1"/>
    <w:rsid w:val="00596934"/>
    <w:rsid w:val="0059698A"/>
    <w:rsid w:val="005969C5"/>
    <w:rsid w:val="00596CA5"/>
    <w:rsid w:val="00596D27"/>
    <w:rsid w:val="00596EF7"/>
    <w:rsid w:val="00597128"/>
    <w:rsid w:val="005971F5"/>
    <w:rsid w:val="005978E5"/>
    <w:rsid w:val="0059795F"/>
    <w:rsid w:val="005979D1"/>
    <w:rsid w:val="00597AE0"/>
    <w:rsid w:val="00597D00"/>
    <w:rsid w:val="00597E89"/>
    <w:rsid w:val="00597F53"/>
    <w:rsid w:val="00597FEB"/>
    <w:rsid w:val="005A0052"/>
    <w:rsid w:val="005A01A1"/>
    <w:rsid w:val="005A0619"/>
    <w:rsid w:val="005A0990"/>
    <w:rsid w:val="005A0F29"/>
    <w:rsid w:val="005A1128"/>
    <w:rsid w:val="005A12C5"/>
    <w:rsid w:val="005A1437"/>
    <w:rsid w:val="005A1900"/>
    <w:rsid w:val="005A1978"/>
    <w:rsid w:val="005A1C71"/>
    <w:rsid w:val="005A1F71"/>
    <w:rsid w:val="005A232D"/>
    <w:rsid w:val="005A2621"/>
    <w:rsid w:val="005A2674"/>
    <w:rsid w:val="005A29D4"/>
    <w:rsid w:val="005A2A2A"/>
    <w:rsid w:val="005A2C1B"/>
    <w:rsid w:val="005A2C97"/>
    <w:rsid w:val="005A2E8C"/>
    <w:rsid w:val="005A2F57"/>
    <w:rsid w:val="005A314B"/>
    <w:rsid w:val="005A356F"/>
    <w:rsid w:val="005A35E4"/>
    <w:rsid w:val="005A362D"/>
    <w:rsid w:val="005A364F"/>
    <w:rsid w:val="005A36DF"/>
    <w:rsid w:val="005A388C"/>
    <w:rsid w:val="005A38B2"/>
    <w:rsid w:val="005A39FC"/>
    <w:rsid w:val="005A3B82"/>
    <w:rsid w:val="005A3C1A"/>
    <w:rsid w:val="005A3C27"/>
    <w:rsid w:val="005A3E46"/>
    <w:rsid w:val="005A3F43"/>
    <w:rsid w:val="005A402B"/>
    <w:rsid w:val="005A40B4"/>
    <w:rsid w:val="005A416F"/>
    <w:rsid w:val="005A41B2"/>
    <w:rsid w:val="005A4243"/>
    <w:rsid w:val="005A42D3"/>
    <w:rsid w:val="005A4513"/>
    <w:rsid w:val="005A45EB"/>
    <w:rsid w:val="005A468A"/>
    <w:rsid w:val="005A4735"/>
    <w:rsid w:val="005A4992"/>
    <w:rsid w:val="005A4AFE"/>
    <w:rsid w:val="005A4B77"/>
    <w:rsid w:val="005A4B94"/>
    <w:rsid w:val="005A4E94"/>
    <w:rsid w:val="005A5412"/>
    <w:rsid w:val="005A54E9"/>
    <w:rsid w:val="005A58B4"/>
    <w:rsid w:val="005A5A4B"/>
    <w:rsid w:val="005A5A66"/>
    <w:rsid w:val="005A5ADB"/>
    <w:rsid w:val="005A5FE1"/>
    <w:rsid w:val="005A6197"/>
    <w:rsid w:val="005A6263"/>
    <w:rsid w:val="005A63A2"/>
    <w:rsid w:val="005A6414"/>
    <w:rsid w:val="005A657D"/>
    <w:rsid w:val="005A65AF"/>
    <w:rsid w:val="005A662A"/>
    <w:rsid w:val="005A6908"/>
    <w:rsid w:val="005A6C9D"/>
    <w:rsid w:val="005A72BD"/>
    <w:rsid w:val="005A7387"/>
    <w:rsid w:val="005A7400"/>
    <w:rsid w:val="005A7402"/>
    <w:rsid w:val="005A7500"/>
    <w:rsid w:val="005A76CC"/>
    <w:rsid w:val="005A7BB3"/>
    <w:rsid w:val="005B0013"/>
    <w:rsid w:val="005B02D1"/>
    <w:rsid w:val="005B034D"/>
    <w:rsid w:val="005B04D0"/>
    <w:rsid w:val="005B0A35"/>
    <w:rsid w:val="005B0F57"/>
    <w:rsid w:val="005B104E"/>
    <w:rsid w:val="005B107A"/>
    <w:rsid w:val="005B125A"/>
    <w:rsid w:val="005B1282"/>
    <w:rsid w:val="005B12EB"/>
    <w:rsid w:val="005B1333"/>
    <w:rsid w:val="005B144A"/>
    <w:rsid w:val="005B1578"/>
    <w:rsid w:val="005B16DD"/>
    <w:rsid w:val="005B16DF"/>
    <w:rsid w:val="005B17A9"/>
    <w:rsid w:val="005B1853"/>
    <w:rsid w:val="005B1C37"/>
    <w:rsid w:val="005B1D3E"/>
    <w:rsid w:val="005B1DAB"/>
    <w:rsid w:val="005B1DE6"/>
    <w:rsid w:val="005B1E01"/>
    <w:rsid w:val="005B1EA5"/>
    <w:rsid w:val="005B1F77"/>
    <w:rsid w:val="005B20B6"/>
    <w:rsid w:val="005B2292"/>
    <w:rsid w:val="005B23DC"/>
    <w:rsid w:val="005B2431"/>
    <w:rsid w:val="005B293A"/>
    <w:rsid w:val="005B294D"/>
    <w:rsid w:val="005B2A16"/>
    <w:rsid w:val="005B2D26"/>
    <w:rsid w:val="005B2D66"/>
    <w:rsid w:val="005B2E49"/>
    <w:rsid w:val="005B2FF8"/>
    <w:rsid w:val="005B31BA"/>
    <w:rsid w:val="005B32BD"/>
    <w:rsid w:val="005B3304"/>
    <w:rsid w:val="005B33F5"/>
    <w:rsid w:val="005B353C"/>
    <w:rsid w:val="005B35AB"/>
    <w:rsid w:val="005B3852"/>
    <w:rsid w:val="005B3B56"/>
    <w:rsid w:val="005B3BD6"/>
    <w:rsid w:val="005B3CE9"/>
    <w:rsid w:val="005B40EA"/>
    <w:rsid w:val="005B4286"/>
    <w:rsid w:val="005B440D"/>
    <w:rsid w:val="005B4420"/>
    <w:rsid w:val="005B4549"/>
    <w:rsid w:val="005B459C"/>
    <w:rsid w:val="005B45C5"/>
    <w:rsid w:val="005B4701"/>
    <w:rsid w:val="005B483E"/>
    <w:rsid w:val="005B49CC"/>
    <w:rsid w:val="005B4A00"/>
    <w:rsid w:val="005B4B0F"/>
    <w:rsid w:val="005B4DA4"/>
    <w:rsid w:val="005B4FEC"/>
    <w:rsid w:val="005B5026"/>
    <w:rsid w:val="005B537B"/>
    <w:rsid w:val="005B5476"/>
    <w:rsid w:val="005B5840"/>
    <w:rsid w:val="005B64A8"/>
    <w:rsid w:val="005B6585"/>
    <w:rsid w:val="005B65DC"/>
    <w:rsid w:val="005B677E"/>
    <w:rsid w:val="005B696F"/>
    <w:rsid w:val="005B6AED"/>
    <w:rsid w:val="005B6E1D"/>
    <w:rsid w:val="005B6EE0"/>
    <w:rsid w:val="005B6F5D"/>
    <w:rsid w:val="005B70D5"/>
    <w:rsid w:val="005B730D"/>
    <w:rsid w:val="005B7495"/>
    <w:rsid w:val="005B7577"/>
    <w:rsid w:val="005B762D"/>
    <w:rsid w:val="005B76D1"/>
    <w:rsid w:val="005B773A"/>
    <w:rsid w:val="005B7747"/>
    <w:rsid w:val="005B7A78"/>
    <w:rsid w:val="005B7CBC"/>
    <w:rsid w:val="005C00AF"/>
    <w:rsid w:val="005C0729"/>
    <w:rsid w:val="005C0AA0"/>
    <w:rsid w:val="005C0BC9"/>
    <w:rsid w:val="005C0E5E"/>
    <w:rsid w:val="005C0E8F"/>
    <w:rsid w:val="005C1245"/>
    <w:rsid w:val="005C162A"/>
    <w:rsid w:val="005C1997"/>
    <w:rsid w:val="005C19AE"/>
    <w:rsid w:val="005C1A8A"/>
    <w:rsid w:val="005C1F48"/>
    <w:rsid w:val="005C1F5C"/>
    <w:rsid w:val="005C1F97"/>
    <w:rsid w:val="005C21F2"/>
    <w:rsid w:val="005C227D"/>
    <w:rsid w:val="005C22B1"/>
    <w:rsid w:val="005C2437"/>
    <w:rsid w:val="005C25BA"/>
    <w:rsid w:val="005C286B"/>
    <w:rsid w:val="005C28EC"/>
    <w:rsid w:val="005C2AAD"/>
    <w:rsid w:val="005C2CC1"/>
    <w:rsid w:val="005C2D4F"/>
    <w:rsid w:val="005C2DA1"/>
    <w:rsid w:val="005C2DFE"/>
    <w:rsid w:val="005C328F"/>
    <w:rsid w:val="005C3298"/>
    <w:rsid w:val="005C32FE"/>
    <w:rsid w:val="005C3457"/>
    <w:rsid w:val="005C35F2"/>
    <w:rsid w:val="005C39BF"/>
    <w:rsid w:val="005C39C7"/>
    <w:rsid w:val="005C3AEC"/>
    <w:rsid w:val="005C41DD"/>
    <w:rsid w:val="005C4256"/>
    <w:rsid w:val="005C43CB"/>
    <w:rsid w:val="005C43CC"/>
    <w:rsid w:val="005C44B4"/>
    <w:rsid w:val="005C48B8"/>
    <w:rsid w:val="005C48EB"/>
    <w:rsid w:val="005C4991"/>
    <w:rsid w:val="005C4BB7"/>
    <w:rsid w:val="005C4C48"/>
    <w:rsid w:val="005C5030"/>
    <w:rsid w:val="005C538A"/>
    <w:rsid w:val="005C538C"/>
    <w:rsid w:val="005C55C6"/>
    <w:rsid w:val="005C55F6"/>
    <w:rsid w:val="005C5834"/>
    <w:rsid w:val="005C584C"/>
    <w:rsid w:val="005C5AA5"/>
    <w:rsid w:val="005C5DCD"/>
    <w:rsid w:val="005C5E19"/>
    <w:rsid w:val="005C5EF2"/>
    <w:rsid w:val="005C61A5"/>
    <w:rsid w:val="005C6436"/>
    <w:rsid w:val="005C64E2"/>
    <w:rsid w:val="005C650A"/>
    <w:rsid w:val="005C6738"/>
    <w:rsid w:val="005C677C"/>
    <w:rsid w:val="005C69D9"/>
    <w:rsid w:val="005C6B86"/>
    <w:rsid w:val="005C6DFC"/>
    <w:rsid w:val="005C6F01"/>
    <w:rsid w:val="005C6F53"/>
    <w:rsid w:val="005C7039"/>
    <w:rsid w:val="005C76AF"/>
    <w:rsid w:val="005C76C7"/>
    <w:rsid w:val="005C7701"/>
    <w:rsid w:val="005C77EF"/>
    <w:rsid w:val="005C7A18"/>
    <w:rsid w:val="005C7A29"/>
    <w:rsid w:val="005D01AE"/>
    <w:rsid w:val="005D01B5"/>
    <w:rsid w:val="005D02E1"/>
    <w:rsid w:val="005D03B7"/>
    <w:rsid w:val="005D0466"/>
    <w:rsid w:val="005D08DD"/>
    <w:rsid w:val="005D0911"/>
    <w:rsid w:val="005D0C96"/>
    <w:rsid w:val="005D0EF8"/>
    <w:rsid w:val="005D0F71"/>
    <w:rsid w:val="005D0FAD"/>
    <w:rsid w:val="005D1027"/>
    <w:rsid w:val="005D1034"/>
    <w:rsid w:val="005D1091"/>
    <w:rsid w:val="005D121D"/>
    <w:rsid w:val="005D12CD"/>
    <w:rsid w:val="005D1325"/>
    <w:rsid w:val="005D1337"/>
    <w:rsid w:val="005D138B"/>
    <w:rsid w:val="005D1409"/>
    <w:rsid w:val="005D1475"/>
    <w:rsid w:val="005D1690"/>
    <w:rsid w:val="005D18C0"/>
    <w:rsid w:val="005D1A55"/>
    <w:rsid w:val="005D1C08"/>
    <w:rsid w:val="005D2931"/>
    <w:rsid w:val="005D2E2B"/>
    <w:rsid w:val="005D36B7"/>
    <w:rsid w:val="005D36EC"/>
    <w:rsid w:val="005D3D58"/>
    <w:rsid w:val="005D438D"/>
    <w:rsid w:val="005D465E"/>
    <w:rsid w:val="005D4981"/>
    <w:rsid w:val="005D4ED9"/>
    <w:rsid w:val="005D4F41"/>
    <w:rsid w:val="005D53E7"/>
    <w:rsid w:val="005D5503"/>
    <w:rsid w:val="005D5728"/>
    <w:rsid w:val="005D5FD6"/>
    <w:rsid w:val="005D6004"/>
    <w:rsid w:val="005D606D"/>
    <w:rsid w:val="005D6132"/>
    <w:rsid w:val="005D637B"/>
    <w:rsid w:val="005D68AF"/>
    <w:rsid w:val="005D68B5"/>
    <w:rsid w:val="005D6B8D"/>
    <w:rsid w:val="005D6E8E"/>
    <w:rsid w:val="005D6F14"/>
    <w:rsid w:val="005D74C7"/>
    <w:rsid w:val="005D79B8"/>
    <w:rsid w:val="005D7CDE"/>
    <w:rsid w:val="005D7DFB"/>
    <w:rsid w:val="005E02B4"/>
    <w:rsid w:val="005E045C"/>
    <w:rsid w:val="005E0682"/>
    <w:rsid w:val="005E07DC"/>
    <w:rsid w:val="005E0895"/>
    <w:rsid w:val="005E08F6"/>
    <w:rsid w:val="005E0974"/>
    <w:rsid w:val="005E0B4B"/>
    <w:rsid w:val="005E0B67"/>
    <w:rsid w:val="005E0E10"/>
    <w:rsid w:val="005E0EA8"/>
    <w:rsid w:val="005E122B"/>
    <w:rsid w:val="005E14FF"/>
    <w:rsid w:val="005E1521"/>
    <w:rsid w:val="005E1636"/>
    <w:rsid w:val="005E1CB9"/>
    <w:rsid w:val="005E1DE1"/>
    <w:rsid w:val="005E1E85"/>
    <w:rsid w:val="005E1ED1"/>
    <w:rsid w:val="005E2121"/>
    <w:rsid w:val="005E2219"/>
    <w:rsid w:val="005E22A5"/>
    <w:rsid w:val="005E2602"/>
    <w:rsid w:val="005E2731"/>
    <w:rsid w:val="005E28E2"/>
    <w:rsid w:val="005E2998"/>
    <w:rsid w:val="005E2BAC"/>
    <w:rsid w:val="005E2F2D"/>
    <w:rsid w:val="005E2FA0"/>
    <w:rsid w:val="005E2FF8"/>
    <w:rsid w:val="005E347D"/>
    <w:rsid w:val="005E34CC"/>
    <w:rsid w:val="005E3950"/>
    <w:rsid w:val="005E39E2"/>
    <w:rsid w:val="005E3D5D"/>
    <w:rsid w:val="005E3E25"/>
    <w:rsid w:val="005E3EB0"/>
    <w:rsid w:val="005E4112"/>
    <w:rsid w:val="005E4B91"/>
    <w:rsid w:val="005E4C1E"/>
    <w:rsid w:val="005E4DC2"/>
    <w:rsid w:val="005E51C3"/>
    <w:rsid w:val="005E51C8"/>
    <w:rsid w:val="005E53A8"/>
    <w:rsid w:val="005E56F9"/>
    <w:rsid w:val="005E5773"/>
    <w:rsid w:val="005E57C0"/>
    <w:rsid w:val="005E5A12"/>
    <w:rsid w:val="005E5A71"/>
    <w:rsid w:val="005E5B33"/>
    <w:rsid w:val="005E6027"/>
    <w:rsid w:val="005E60D6"/>
    <w:rsid w:val="005E618D"/>
    <w:rsid w:val="005E621C"/>
    <w:rsid w:val="005E6289"/>
    <w:rsid w:val="005E6382"/>
    <w:rsid w:val="005E64EF"/>
    <w:rsid w:val="005E6520"/>
    <w:rsid w:val="005E6EAE"/>
    <w:rsid w:val="005E6FFC"/>
    <w:rsid w:val="005E7117"/>
    <w:rsid w:val="005E7166"/>
    <w:rsid w:val="005E7266"/>
    <w:rsid w:val="005E7466"/>
    <w:rsid w:val="005E749B"/>
    <w:rsid w:val="005E75D8"/>
    <w:rsid w:val="005E75EB"/>
    <w:rsid w:val="005E7734"/>
    <w:rsid w:val="005E7A01"/>
    <w:rsid w:val="005E7B4F"/>
    <w:rsid w:val="005E7D05"/>
    <w:rsid w:val="005E7D4F"/>
    <w:rsid w:val="005F00A9"/>
    <w:rsid w:val="005F043C"/>
    <w:rsid w:val="005F0536"/>
    <w:rsid w:val="005F0602"/>
    <w:rsid w:val="005F075B"/>
    <w:rsid w:val="005F0E19"/>
    <w:rsid w:val="005F0E66"/>
    <w:rsid w:val="005F1007"/>
    <w:rsid w:val="005F1278"/>
    <w:rsid w:val="005F141D"/>
    <w:rsid w:val="005F14A3"/>
    <w:rsid w:val="005F14D2"/>
    <w:rsid w:val="005F14E1"/>
    <w:rsid w:val="005F17FF"/>
    <w:rsid w:val="005F1A71"/>
    <w:rsid w:val="005F1AC4"/>
    <w:rsid w:val="005F1ACD"/>
    <w:rsid w:val="005F1B80"/>
    <w:rsid w:val="005F1CA6"/>
    <w:rsid w:val="005F1CC2"/>
    <w:rsid w:val="005F1E8D"/>
    <w:rsid w:val="005F2356"/>
    <w:rsid w:val="005F243E"/>
    <w:rsid w:val="005F2484"/>
    <w:rsid w:val="005F251C"/>
    <w:rsid w:val="005F266C"/>
    <w:rsid w:val="005F26AC"/>
    <w:rsid w:val="005F27D3"/>
    <w:rsid w:val="005F2FB8"/>
    <w:rsid w:val="005F347B"/>
    <w:rsid w:val="005F3512"/>
    <w:rsid w:val="005F3533"/>
    <w:rsid w:val="005F354E"/>
    <w:rsid w:val="005F384B"/>
    <w:rsid w:val="005F3B25"/>
    <w:rsid w:val="005F3E86"/>
    <w:rsid w:val="005F3FE4"/>
    <w:rsid w:val="005F4293"/>
    <w:rsid w:val="005F4495"/>
    <w:rsid w:val="005F45F7"/>
    <w:rsid w:val="005F47CA"/>
    <w:rsid w:val="005F4AEB"/>
    <w:rsid w:val="005F4BFC"/>
    <w:rsid w:val="005F4C47"/>
    <w:rsid w:val="005F4D0A"/>
    <w:rsid w:val="005F5186"/>
    <w:rsid w:val="005F53C4"/>
    <w:rsid w:val="005F5487"/>
    <w:rsid w:val="005F55C4"/>
    <w:rsid w:val="005F5693"/>
    <w:rsid w:val="005F578D"/>
    <w:rsid w:val="005F581E"/>
    <w:rsid w:val="005F5A4A"/>
    <w:rsid w:val="005F5D64"/>
    <w:rsid w:val="005F5DDB"/>
    <w:rsid w:val="005F5F83"/>
    <w:rsid w:val="005F61CD"/>
    <w:rsid w:val="005F63EC"/>
    <w:rsid w:val="005F6489"/>
    <w:rsid w:val="005F6564"/>
    <w:rsid w:val="005F6573"/>
    <w:rsid w:val="005F6587"/>
    <w:rsid w:val="005F65F9"/>
    <w:rsid w:val="005F6682"/>
    <w:rsid w:val="005F66CA"/>
    <w:rsid w:val="005F68DF"/>
    <w:rsid w:val="005F6A2F"/>
    <w:rsid w:val="005F6B83"/>
    <w:rsid w:val="005F7038"/>
    <w:rsid w:val="005F70A6"/>
    <w:rsid w:val="005F7239"/>
    <w:rsid w:val="005F72ED"/>
    <w:rsid w:val="005F74ED"/>
    <w:rsid w:val="005F786D"/>
    <w:rsid w:val="005F7A65"/>
    <w:rsid w:val="005F7A85"/>
    <w:rsid w:val="005F7B16"/>
    <w:rsid w:val="005F7B88"/>
    <w:rsid w:val="005F7BF8"/>
    <w:rsid w:val="006000AD"/>
    <w:rsid w:val="00600114"/>
    <w:rsid w:val="00600248"/>
    <w:rsid w:val="006005B5"/>
    <w:rsid w:val="00600698"/>
    <w:rsid w:val="00600AE5"/>
    <w:rsid w:val="00600B2D"/>
    <w:rsid w:val="00600FD2"/>
    <w:rsid w:val="00601007"/>
    <w:rsid w:val="006015CA"/>
    <w:rsid w:val="00601898"/>
    <w:rsid w:val="00601A14"/>
    <w:rsid w:val="00601A59"/>
    <w:rsid w:val="00601A61"/>
    <w:rsid w:val="00601B5A"/>
    <w:rsid w:val="00601BBB"/>
    <w:rsid w:val="00601D5F"/>
    <w:rsid w:val="00601FC5"/>
    <w:rsid w:val="0060217D"/>
    <w:rsid w:val="006021B7"/>
    <w:rsid w:val="006023B2"/>
    <w:rsid w:val="0060242B"/>
    <w:rsid w:val="006027C6"/>
    <w:rsid w:val="006027F2"/>
    <w:rsid w:val="00602D2D"/>
    <w:rsid w:val="00602EFB"/>
    <w:rsid w:val="00603102"/>
    <w:rsid w:val="00603933"/>
    <w:rsid w:val="006039ED"/>
    <w:rsid w:val="00603A65"/>
    <w:rsid w:val="00603B4E"/>
    <w:rsid w:val="00603F8A"/>
    <w:rsid w:val="006040AC"/>
    <w:rsid w:val="006040EA"/>
    <w:rsid w:val="00604343"/>
    <w:rsid w:val="00604351"/>
    <w:rsid w:val="00604392"/>
    <w:rsid w:val="006045B8"/>
    <w:rsid w:val="00604977"/>
    <w:rsid w:val="00604BA3"/>
    <w:rsid w:val="00604DEE"/>
    <w:rsid w:val="00604FE8"/>
    <w:rsid w:val="006054C0"/>
    <w:rsid w:val="006054EF"/>
    <w:rsid w:val="006055A7"/>
    <w:rsid w:val="006057E1"/>
    <w:rsid w:val="006057E5"/>
    <w:rsid w:val="00605A61"/>
    <w:rsid w:val="00605ABB"/>
    <w:rsid w:val="00605E2D"/>
    <w:rsid w:val="006060A5"/>
    <w:rsid w:val="006062FA"/>
    <w:rsid w:val="006065B7"/>
    <w:rsid w:val="0060675A"/>
    <w:rsid w:val="00606970"/>
    <w:rsid w:val="00606985"/>
    <w:rsid w:val="00606B89"/>
    <w:rsid w:val="00606EE9"/>
    <w:rsid w:val="0060706F"/>
    <w:rsid w:val="006073CA"/>
    <w:rsid w:val="00607480"/>
    <w:rsid w:val="00607A93"/>
    <w:rsid w:val="00607C99"/>
    <w:rsid w:val="00607CD0"/>
    <w:rsid w:val="00607CFD"/>
    <w:rsid w:val="00607D3B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527"/>
    <w:rsid w:val="00611C8D"/>
    <w:rsid w:val="0061214F"/>
    <w:rsid w:val="0061229C"/>
    <w:rsid w:val="006123C5"/>
    <w:rsid w:val="00612414"/>
    <w:rsid w:val="00612512"/>
    <w:rsid w:val="00612561"/>
    <w:rsid w:val="0061279F"/>
    <w:rsid w:val="0061297D"/>
    <w:rsid w:val="00612B25"/>
    <w:rsid w:val="00612C4A"/>
    <w:rsid w:val="00612CD3"/>
    <w:rsid w:val="00612D72"/>
    <w:rsid w:val="00612E20"/>
    <w:rsid w:val="006130E7"/>
    <w:rsid w:val="00613128"/>
    <w:rsid w:val="006133C3"/>
    <w:rsid w:val="006135A4"/>
    <w:rsid w:val="0061365A"/>
    <w:rsid w:val="006137EF"/>
    <w:rsid w:val="0061391C"/>
    <w:rsid w:val="00613B65"/>
    <w:rsid w:val="00613BC7"/>
    <w:rsid w:val="00613C70"/>
    <w:rsid w:val="00613DEF"/>
    <w:rsid w:val="00613E48"/>
    <w:rsid w:val="006141B5"/>
    <w:rsid w:val="006144C0"/>
    <w:rsid w:val="0061451D"/>
    <w:rsid w:val="00615052"/>
    <w:rsid w:val="00615233"/>
    <w:rsid w:val="00615340"/>
    <w:rsid w:val="006155C5"/>
    <w:rsid w:val="006156CC"/>
    <w:rsid w:val="00615754"/>
    <w:rsid w:val="006158D0"/>
    <w:rsid w:val="0061594E"/>
    <w:rsid w:val="006159DD"/>
    <w:rsid w:val="00615BEC"/>
    <w:rsid w:val="00615D6B"/>
    <w:rsid w:val="00615F52"/>
    <w:rsid w:val="00616581"/>
    <w:rsid w:val="00616605"/>
    <w:rsid w:val="0061679B"/>
    <w:rsid w:val="00616804"/>
    <w:rsid w:val="00616917"/>
    <w:rsid w:val="00616D82"/>
    <w:rsid w:val="0061715A"/>
    <w:rsid w:val="00617354"/>
    <w:rsid w:val="006176F8"/>
    <w:rsid w:val="006179C5"/>
    <w:rsid w:val="00617B41"/>
    <w:rsid w:val="00617C0C"/>
    <w:rsid w:val="00617C67"/>
    <w:rsid w:val="00620094"/>
    <w:rsid w:val="00620341"/>
    <w:rsid w:val="00620564"/>
    <w:rsid w:val="0062070A"/>
    <w:rsid w:val="0062071B"/>
    <w:rsid w:val="006208B0"/>
    <w:rsid w:val="00620955"/>
    <w:rsid w:val="00620E1D"/>
    <w:rsid w:val="00621298"/>
    <w:rsid w:val="00621731"/>
    <w:rsid w:val="00621781"/>
    <w:rsid w:val="00621B42"/>
    <w:rsid w:val="00621F24"/>
    <w:rsid w:val="006222E6"/>
    <w:rsid w:val="00622540"/>
    <w:rsid w:val="00622820"/>
    <w:rsid w:val="006228D3"/>
    <w:rsid w:val="0062292C"/>
    <w:rsid w:val="00622933"/>
    <w:rsid w:val="00622A8D"/>
    <w:rsid w:val="00622AD3"/>
    <w:rsid w:val="00622B55"/>
    <w:rsid w:val="00622FA1"/>
    <w:rsid w:val="00622FCE"/>
    <w:rsid w:val="006230F8"/>
    <w:rsid w:val="00623DAD"/>
    <w:rsid w:val="0062420A"/>
    <w:rsid w:val="006243DE"/>
    <w:rsid w:val="0062441D"/>
    <w:rsid w:val="006247E4"/>
    <w:rsid w:val="0062487C"/>
    <w:rsid w:val="00624884"/>
    <w:rsid w:val="006249FF"/>
    <w:rsid w:val="00624BC8"/>
    <w:rsid w:val="006250B8"/>
    <w:rsid w:val="00625123"/>
    <w:rsid w:val="006255ED"/>
    <w:rsid w:val="0062567B"/>
    <w:rsid w:val="00625701"/>
    <w:rsid w:val="006259DC"/>
    <w:rsid w:val="00625A0F"/>
    <w:rsid w:val="00625BB8"/>
    <w:rsid w:val="00625C41"/>
    <w:rsid w:val="00625C7C"/>
    <w:rsid w:val="00625E34"/>
    <w:rsid w:val="00625E52"/>
    <w:rsid w:val="00625E9B"/>
    <w:rsid w:val="00625F92"/>
    <w:rsid w:val="006261FB"/>
    <w:rsid w:val="00626219"/>
    <w:rsid w:val="006262F3"/>
    <w:rsid w:val="006265E6"/>
    <w:rsid w:val="00626618"/>
    <w:rsid w:val="00626AD2"/>
    <w:rsid w:val="00626B5A"/>
    <w:rsid w:val="00626C07"/>
    <w:rsid w:val="00626E0E"/>
    <w:rsid w:val="00627184"/>
    <w:rsid w:val="0062748B"/>
    <w:rsid w:val="0062761F"/>
    <w:rsid w:val="00627912"/>
    <w:rsid w:val="00627C3E"/>
    <w:rsid w:val="00627C4A"/>
    <w:rsid w:val="00627C7B"/>
    <w:rsid w:val="00627E0A"/>
    <w:rsid w:val="00627E26"/>
    <w:rsid w:val="006301A6"/>
    <w:rsid w:val="006301F2"/>
    <w:rsid w:val="0063022F"/>
    <w:rsid w:val="00630245"/>
    <w:rsid w:val="006306D0"/>
    <w:rsid w:val="00630C48"/>
    <w:rsid w:val="00630C5D"/>
    <w:rsid w:val="00630CCC"/>
    <w:rsid w:val="00631000"/>
    <w:rsid w:val="006311F1"/>
    <w:rsid w:val="0063134C"/>
    <w:rsid w:val="006313E9"/>
    <w:rsid w:val="00631852"/>
    <w:rsid w:val="00631B03"/>
    <w:rsid w:val="006323E4"/>
    <w:rsid w:val="00632687"/>
    <w:rsid w:val="00632755"/>
    <w:rsid w:val="00632A3E"/>
    <w:rsid w:val="00632A4A"/>
    <w:rsid w:val="00632C54"/>
    <w:rsid w:val="00632C71"/>
    <w:rsid w:val="00632F53"/>
    <w:rsid w:val="00632FF1"/>
    <w:rsid w:val="00633374"/>
    <w:rsid w:val="00633AB0"/>
    <w:rsid w:val="00633CA8"/>
    <w:rsid w:val="00633DDC"/>
    <w:rsid w:val="00633E47"/>
    <w:rsid w:val="00634010"/>
    <w:rsid w:val="00634118"/>
    <w:rsid w:val="00634141"/>
    <w:rsid w:val="00634258"/>
    <w:rsid w:val="006342AD"/>
    <w:rsid w:val="00634344"/>
    <w:rsid w:val="006345AA"/>
    <w:rsid w:val="0063473E"/>
    <w:rsid w:val="00634A2B"/>
    <w:rsid w:val="00634C65"/>
    <w:rsid w:val="00634C7D"/>
    <w:rsid w:val="00634CFC"/>
    <w:rsid w:val="00634DCB"/>
    <w:rsid w:val="00634F15"/>
    <w:rsid w:val="00634F1A"/>
    <w:rsid w:val="00635057"/>
    <w:rsid w:val="00635521"/>
    <w:rsid w:val="00635556"/>
    <w:rsid w:val="006356C3"/>
    <w:rsid w:val="00635BD3"/>
    <w:rsid w:val="00635D8A"/>
    <w:rsid w:val="006360FB"/>
    <w:rsid w:val="006361F4"/>
    <w:rsid w:val="00636206"/>
    <w:rsid w:val="00636374"/>
    <w:rsid w:val="006363D6"/>
    <w:rsid w:val="006365A9"/>
    <w:rsid w:val="006366C3"/>
    <w:rsid w:val="006367CA"/>
    <w:rsid w:val="006368F6"/>
    <w:rsid w:val="00636BAD"/>
    <w:rsid w:val="00636D59"/>
    <w:rsid w:val="00636DD8"/>
    <w:rsid w:val="006370C8"/>
    <w:rsid w:val="00637106"/>
    <w:rsid w:val="00637573"/>
    <w:rsid w:val="00637766"/>
    <w:rsid w:val="006378B1"/>
    <w:rsid w:val="006378D3"/>
    <w:rsid w:val="00637970"/>
    <w:rsid w:val="00637D2D"/>
    <w:rsid w:val="00637D9F"/>
    <w:rsid w:val="00640134"/>
    <w:rsid w:val="00640341"/>
    <w:rsid w:val="00640547"/>
    <w:rsid w:val="006406C8"/>
    <w:rsid w:val="0064078B"/>
    <w:rsid w:val="006407F1"/>
    <w:rsid w:val="00640801"/>
    <w:rsid w:val="006409D1"/>
    <w:rsid w:val="00640BD8"/>
    <w:rsid w:val="00640C78"/>
    <w:rsid w:val="00640D25"/>
    <w:rsid w:val="00640D85"/>
    <w:rsid w:val="00640F82"/>
    <w:rsid w:val="00640FE2"/>
    <w:rsid w:val="0064116B"/>
    <w:rsid w:val="006411B1"/>
    <w:rsid w:val="00641286"/>
    <w:rsid w:val="00641385"/>
    <w:rsid w:val="0064163C"/>
    <w:rsid w:val="00641B33"/>
    <w:rsid w:val="00641E08"/>
    <w:rsid w:val="00641E35"/>
    <w:rsid w:val="00641E6F"/>
    <w:rsid w:val="00641EAE"/>
    <w:rsid w:val="00642307"/>
    <w:rsid w:val="006426F2"/>
    <w:rsid w:val="0064279E"/>
    <w:rsid w:val="006427AD"/>
    <w:rsid w:val="00642A91"/>
    <w:rsid w:val="00642C03"/>
    <w:rsid w:val="00642E57"/>
    <w:rsid w:val="006431DA"/>
    <w:rsid w:val="00643A5B"/>
    <w:rsid w:val="00643ACA"/>
    <w:rsid w:val="00643C41"/>
    <w:rsid w:val="00643CA7"/>
    <w:rsid w:val="00643CD0"/>
    <w:rsid w:val="00643D35"/>
    <w:rsid w:val="00643DA3"/>
    <w:rsid w:val="00643E5C"/>
    <w:rsid w:val="00643F0D"/>
    <w:rsid w:val="006440B2"/>
    <w:rsid w:val="00644296"/>
    <w:rsid w:val="00644324"/>
    <w:rsid w:val="00644354"/>
    <w:rsid w:val="00644473"/>
    <w:rsid w:val="00644B04"/>
    <w:rsid w:val="00644B95"/>
    <w:rsid w:val="00644CA0"/>
    <w:rsid w:val="00644D43"/>
    <w:rsid w:val="00644E8D"/>
    <w:rsid w:val="00644EB1"/>
    <w:rsid w:val="00644FE7"/>
    <w:rsid w:val="00645069"/>
    <w:rsid w:val="006451EA"/>
    <w:rsid w:val="00645243"/>
    <w:rsid w:val="00645304"/>
    <w:rsid w:val="0064552B"/>
    <w:rsid w:val="00645726"/>
    <w:rsid w:val="00645A78"/>
    <w:rsid w:val="00645BAB"/>
    <w:rsid w:val="00645C13"/>
    <w:rsid w:val="00645EA9"/>
    <w:rsid w:val="00645F98"/>
    <w:rsid w:val="00646164"/>
    <w:rsid w:val="006461CB"/>
    <w:rsid w:val="0064620C"/>
    <w:rsid w:val="00646221"/>
    <w:rsid w:val="0064625B"/>
    <w:rsid w:val="00646260"/>
    <w:rsid w:val="006462C3"/>
    <w:rsid w:val="0064655F"/>
    <w:rsid w:val="006466BA"/>
    <w:rsid w:val="006469D5"/>
    <w:rsid w:val="00646B74"/>
    <w:rsid w:val="00646C12"/>
    <w:rsid w:val="00646EB1"/>
    <w:rsid w:val="00646FCA"/>
    <w:rsid w:val="006473E1"/>
    <w:rsid w:val="006475F3"/>
    <w:rsid w:val="00647930"/>
    <w:rsid w:val="00647BE1"/>
    <w:rsid w:val="00647C44"/>
    <w:rsid w:val="00647CCE"/>
    <w:rsid w:val="00647D38"/>
    <w:rsid w:val="00647EE0"/>
    <w:rsid w:val="00650006"/>
    <w:rsid w:val="006502FA"/>
    <w:rsid w:val="0065053C"/>
    <w:rsid w:val="00650915"/>
    <w:rsid w:val="00650B17"/>
    <w:rsid w:val="00650D47"/>
    <w:rsid w:val="00650D77"/>
    <w:rsid w:val="006511BA"/>
    <w:rsid w:val="006511F7"/>
    <w:rsid w:val="00651289"/>
    <w:rsid w:val="00651304"/>
    <w:rsid w:val="00651313"/>
    <w:rsid w:val="006513C5"/>
    <w:rsid w:val="00651449"/>
    <w:rsid w:val="006517D9"/>
    <w:rsid w:val="00651BE5"/>
    <w:rsid w:val="00651C2C"/>
    <w:rsid w:val="00651C7A"/>
    <w:rsid w:val="00651E4F"/>
    <w:rsid w:val="00652571"/>
    <w:rsid w:val="0065265F"/>
    <w:rsid w:val="00652852"/>
    <w:rsid w:val="00652B0D"/>
    <w:rsid w:val="00652B1E"/>
    <w:rsid w:val="00652B56"/>
    <w:rsid w:val="00652C79"/>
    <w:rsid w:val="0065301E"/>
    <w:rsid w:val="0065304C"/>
    <w:rsid w:val="00653072"/>
    <w:rsid w:val="006530AB"/>
    <w:rsid w:val="006531C4"/>
    <w:rsid w:val="00653274"/>
    <w:rsid w:val="00653284"/>
    <w:rsid w:val="006533DD"/>
    <w:rsid w:val="006535BC"/>
    <w:rsid w:val="00653763"/>
    <w:rsid w:val="00653855"/>
    <w:rsid w:val="006538C2"/>
    <w:rsid w:val="00653930"/>
    <w:rsid w:val="00653948"/>
    <w:rsid w:val="00653AC0"/>
    <w:rsid w:val="00653BB8"/>
    <w:rsid w:val="00653C0A"/>
    <w:rsid w:val="00653ECB"/>
    <w:rsid w:val="00653F5A"/>
    <w:rsid w:val="00654266"/>
    <w:rsid w:val="0065450E"/>
    <w:rsid w:val="00654583"/>
    <w:rsid w:val="0065459B"/>
    <w:rsid w:val="00654729"/>
    <w:rsid w:val="0065473B"/>
    <w:rsid w:val="00654A8B"/>
    <w:rsid w:val="00654E70"/>
    <w:rsid w:val="00654ECB"/>
    <w:rsid w:val="00654ED5"/>
    <w:rsid w:val="00654F31"/>
    <w:rsid w:val="006551DA"/>
    <w:rsid w:val="006552CD"/>
    <w:rsid w:val="00655471"/>
    <w:rsid w:val="006559B4"/>
    <w:rsid w:val="00655D89"/>
    <w:rsid w:val="006561BE"/>
    <w:rsid w:val="00656218"/>
    <w:rsid w:val="006564E9"/>
    <w:rsid w:val="0065659A"/>
    <w:rsid w:val="006565BD"/>
    <w:rsid w:val="0065663B"/>
    <w:rsid w:val="00656669"/>
    <w:rsid w:val="006566C3"/>
    <w:rsid w:val="00656B0B"/>
    <w:rsid w:val="0065728B"/>
    <w:rsid w:val="0065739A"/>
    <w:rsid w:val="006574A3"/>
    <w:rsid w:val="006574D9"/>
    <w:rsid w:val="006574EF"/>
    <w:rsid w:val="00657634"/>
    <w:rsid w:val="006579C3"/>
    <w:rsid w:val="006579FB"/>
    <w:rsid w:val="00657D2D"/>
    <w:rsid w:val="00657E03"/>
    <w:rsid w:val="00657E1E"/>
    <w:rsid w:val="00657E2A"/>
    <w:rsid w:val="00657F55"/>
    <w:rsid w:val="0066007E"/>
    <w:rsid w:val="0066040A"/>
    <w:rsid w:val="006604F3"/>
    <w:rsid w:val="006605CB"/>
    <w:rsid w:val="00660747"/>
    <w:rsid w:val="0066086F"/>
    <w:rsid w:val="0066091A"/>
    <w:rsid w:val="00660D5C"/>
    <w:rsid w:val="00660D74"/>
    <w:rsid w:val="00660DC7"/>
    <w:rsid w:val="006610BF"/>
    <w:rsid w:val="006611E7"/>
    <w:rsid w:val="006612A4"/>
    <w:rsid w:val="006617E8"/>
    <w:rsid w:val="00661AA4"/>
    <w:rsid w:val="00661B29"/>
    <w:rsid w:val="00661C26"/>
    <w:rsid w:val="00661CFD"/>
    <w:rsid w:val="00661E49"/>
    <w:rsid w:val="00661E98"/>
    <w:rsid w:val="00661ECC"/>
    <w:rsid w:val="00662173"/>
    <w:rsid w:val="006621D3"/>
    <w:rsid w:val="006622F6"/>
    <w:rsid w:val="00662401"/>
    <w:rsid w:val="006624CD"/>
    <w:rsid w:val="006626AF"/>
    <w:rsid w:val="00662832"/>
    <w:rsid w:val="006628A7"/>
    <w:rsid w:val="00662B04"/>
    <w:rsid w:val="00662BB5"/>
    <w:rsid w:val="00662E8A"/>
    <w:rsid w:val="00662E99"/>
    <w:rsid w:val="00662ED8"/>
    <w:rsid w:val="0066363F"/>
    <w:rsid w:val="0066364D"/>
    <w:rsid w:val="0066372A"/>
    <w:rsid w:val="006637F7"/>
    <w:rsid w:val="00663D08"/>
    <w:rsid w:val="00663FB5"/>
    <w:rsid w:val="006640BB"/>
    <w:rsid w:val="00664117"/>
    <w:rsid w:val="00664481"/>
    <w:rsid w:val="0066474E"/>
    <w:rsid w:val="00664AF3"/>
    <w:rsid w:val="00664C33"/>
    <w:rsid w:val="006650DA"/>
    <w:rsid w:val="0066511E"/>
    <w:rsid w:val="00665120"/>
    <w:rsid w:val="006654B7"/>
    <w:rsid w:val="00665596"/>
    <w:rsid w:val="006656A0"/>
    <w:rsid w:val="006659BF"/>
    <w:rsid w:val="00665A2E"/>
    <w:rsid w:val="00665DC6"/>
    <w:rsid w:val="00665FA7"/>
    <w:rsid w:val="0066608E"/>
    <w:rsid w:val="00666276"/>
    <w:rsid w:val="006667F0"/>
    <w:rsid w:val="00666BD9"/>
    <w:rsid w:val="00666C58"/>
    <w:rsid w:val="00666D77"/>
    <w:rsid w:val="00666D8C"/>
    <w:rsid w:val="00667036"/>
    <w:rsid w:val="006670C2"/>
    <w:rsid w:val="00667260"/>
    <w:rsid w:val="0066727C"/>
    <w:rsid w:val="006672D4"/>
    <w:rsid w:val="0066747C"/>
    <w:rsid w:val="0066752D"/>
    <w:rsid w:val="00667662"/>
    <w:rsid w:val="00667667"/>
    <w:rsid w:val="0066781E"/>
    <w:rsid w:val="0066783F"/>
    <w:rsid w:val="006678D7"/>
    <w:rsid w:val="00667F02"/>
    <w:rsid w:val="00670033"/>
    <w:rsid w:val="0067005C"/>
    <w:rsid w:val="0067024C"/>
    <w:rsid w:val="0067030A"/>
    <w:rsid w:val="006707C8"/>
    <w:rsid w:val="00670838"/>
    <w:rsid w:val="00670AFA"/>
    <w:rsid w:val="00670DEB"/>
    <w:rsid w:val="00671060"/>
    <w:rsid w:val="006715B2"/>
    <w:rsid w:val="006715BF"/>
    <w:rsid w:val="00671822"/>
    <w:rsid w:val="006720D4"/>
    <w:rsid w:val="0067234C"/>
    <w:rsid w:val="00672BC4"/>
    <w:rsid w:val="00672DDB"/>
    <w:rsid w:val="00672E3E"/>
    <w:rsid w:val="006730EA"/>
    <w:rsid w:val="0067328C"/>
    <w:rsid w:val="00673438"/>
    <w:rsid w:val="00673582"/>
    <w:rsid w:val="006735DA"/>
    <w:rsid w:val="00673668"/>
    <w:rsid w:val="006736B9"/>
    <w:rsid w:val="00673769"/>
    <w:rsid w:val="006737C8"/>
    <w:rsid w:val="00673842"/>
    <w:rsid w:val="00673BA5"/>
    <w:rsid w:val="00673DD1"/>
    <w:rsid w:val="00673EB6"/>
    <w:rsid w:val="00673FCF"/>
    <w:rsid w:val="0067402B"/>
    <w:rsid w:val="006742B3"/>
    <w:rsid w:val="00674334"/>
    <w:rsid w:val="00674633"/>
    <w:rsid w:val="00674891"/>
    <w:rsid w:val="00674B2D"/>
    <w:rsid w:val="00674BA2"/>
    <w:rsid w:val="00674C60"/>
    <w:rsid w:val="00674E6D"/>
    <w:rsid w:val="00674EFD"/>
    <w:rsid w:val="00674F22"/>
    <w:rsid w:val="00675076"/>
    <w:rsid w:val="006751B3"/>
    <w:rsid w:val="006752B8"/>
    <w:rsid w:val="0067536C"/>
    <w:rsid w:val="0067542F"/>
    <w:rsid w:val="006757AD"/>
    <w:rsid w:val="0067584C"/>
    <w:rsid w:val="0067595B"/>
    <w:rsid w:val="00675AD1"/>
    <w:rsid w:val="00675C2E"/>
    <w:rsid w:val="00675C8F"/>
    <w:rsid w:val="00675D39"/>
    <w:rsid w:val="00675DEF"/>
    <w:rsid w:val="00675E36"/>
    <w:rsid w:val="00675EC6"/>
    <w:rsid w:val="0067606B"/>
    <w:rsid w:val="00676197"/>
    <w:rsid w:val="006761DE"/>
    <w:rsid w:val="006764FA"/>
    <w:rsid w:val="00676683"/>
    <w:rsid w:val="006766F8"/>
    <w:rsid w:val="00676DE9"/>
    <w:rsid w:val="00676EEC"/>
    <w:rsid w:val="006770BA"/>
    <w:rsid w:val="00677171"/>
    <w:rsid w:val="006776B0"/>
    <w:rsid w:val="00677732"/>
    <w:rsid w:val="0067782D"/>
    <w:rsid w:val="00677837"/>
    <w:rsid w:val="006778AA"/>
    <w:rsid w:val="00677973"/>
    <w:rsid w:val="00677B8B"/>
    <w:rsid w:val="00677C1E"/>
    <w:rsid w:val="00677C9B"/>
    <w:rsid w:val="00677F93"/>
    <w:rsid w:val="00680050"/>
    <w:rsid w:val="0068018E"/>
    <w:rsid w:val="00680326"/>
    <w:rsid w:val="006803CE"/>
    <w:rsid w:val="0068049D"/>
    <w:rsid w:val="006804E2"/>
    <w:rsid w:val="00680632"/>
    <w:rsid w:val="006807C8"/>
    <w:rsid w:val="00680C44"/>
    <w:rsid w:val="00680E9A"/>
    <w:rsid w:val="00680F6D"/>
    <w:rsid w:val="00681003"/>
    <w:rsid w:val="0068125C"/>
    <w:rsid w:val="0068125F"/>
    <w:rsid w:val="0068128C"/>
    <w:rsid w:val="006812AF"/>
    <w:rsid w:val="00681447"/>
    <w:rsid w:val="00681521"/>
    <w:rsid w:val="00681696"/>
    <w:rsid w:val="00681712"/>
    <w:rsid w:val="006819F6"/>
    <w:rsid w:val="00681FC8"/>
    <w:rsid w:val="0068229C"/>
    <w:rsid w:val="00682877"/>
    <w:rsid w:val="00682982"/>
    <w:rsid w:val="00682A48"/>
    <w:rsid w:val="00682AEB"/>
    <w:rsid w:val="00682B0F"/>
    <w:rsid w:val="00682BE5"/>
    <w:rsid w:val="00682C32"/>
    <w:rsid w:val="00682FCB"/>
    <w:rsid w:val="0068301C"/>
    <w:rsid w:val="00683346"/>
    <w:rsid w:val="006836CC"/>
    <w:rsid w:val="006837BA"/>
    <w:rsid w:val="00683869"/>
    <w:rsid w:val="00683B23"/>
    <w:rsid w:val="00683BB3"/>
    <w:rsid w:val="00683FEA"/>
    <w:rsid w:val="0068400E"/>
    <w:rsid w:val="006841EC"/>
    <w:rsid w:val="0068426B"/>
    <w:rsid w:val="00684291"/>
    <w:rsid w:val="00684443"/>
    <w:rsid w:val="0068445A"/>
    <w:rsid w:val="00684568"/>
    <w:rsid w:val="00684642"/>
    <w:rsid w:val="006846AC"/>
    <w:rsid w:val="00684769"/>
    <w:rsid w:val="006847C8"/>
    <w:rsid w:val="00684823"/>
    <w:rsid w:val="00684DE5"/>
    <w:rsid w:val="00684F1C"/>
    <w:rsid w:val="006850FE"/>
    <w:rsid w:val="00685149"/>
    <w:rsid w:val="006853A1"/>
    <w:rsid w:val="0068540D"/>
    <w:rsid w:val="00685444"/>
    <w:rsid w:val="00685572"/>
    <w:rsid w:val="00685607"/>
    <w:rsid w:val="00685629"/>
    <w:rsid w:val="006856D1"/>
    <w:rsid w:val="00685845"/>
    <w:rsid w:val="0068597C"/>
    <w:rsid w:val="006859BC"/>
    <w:rsid w:val="00685B00"/>
    <w:rsid w:val="00685B8F"/>
    <w:rsid w:val="0068607D"/>
    <w:rsid w:val="0068619B"/>
    <w:rsid w:val="00686523"/>
    <w:rsid w:val="006868D9"/>
    <w:rsid w:val="00686BF6"/>
    <w:rsid w:val="00686FE7"/>
    <w:rsid w:val="0068742A"/>
    <w:rsid w:val="0068767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357"/>
    <w:rsid w:val="00690435"/>
    <w:rsid w:val="00690532"/>
    <w:rsid w:val="006905A4"/>
    <w:rsid w:val="006905FA"/>
    <w:rsid w:val="0069070A"/>
    <w:rsid w:val="00690924"/>
    <w:rsid w:val="00690B03"/>
    <w:rsid w:val="00691403"/>
    <w:rsid w:val="006914C5"/>
    <w:rsid w:val="006915FA"/>
    <w:rsid w:val="00691757"/>
    <w:rsid w:val="00691985"/>
    <w:rsid w:val="00691B32"/>
    <w:rsid w:val="00691B76"/>
    <w:rsid w:val="00691E95"/>
    <w:rsid w:val="00691EAE"/>
    <w:rsid w:val="006921D8"/>
    <w:rsid w:val="0069253A"/>
    <w:rsid w:val="0069256D"/>
    <w:rsid w:val="00692865"/>
    <w:rsid w:val="00692882"/>
    <w:rsid w:val="006928DC"/>
    <w:rsid w:val="00692985"/>
    <w:rsid w:val="00692CB6"/>
    <w:rsid w:val="00692E0A"/>
    <w:rsid w:val="00692E15"/>
    <w:rsid w:val="00692E75"/>
    <w:rsid w:val="00692EC8"/>
    <w:rsid w:val="006930F5"/>
    <w:rsid w:val="00693147"/>
    <w:rsid w:val="006932E3"/>
    <w:rsid w:val="006934EB"/>
    <w:rsid w:val="00693622"/>
    <w:rsid w:val="00693A19"/>
    <w:rsid w:val="00693A80"/>
    <w:rsid w:val="00693BA8"/>
    <w:rsid w:val="00693DAD"/>
    <w:rsid w:val="00694003"/>
    <w:rsid w:val="006941A8"/>
    <w:rsid w:val="006941D4"/>
    <w:rsid w:val="006941FE"/>
    <w:rsid w:val="0069426A"/>
    <w:rsid w:val="006945ED"/>
    <w:rsid w:val="006947E9"/>
    <w:rsid w:val="0069491F"/>
    <w:rsid w:val="006949F4"/>
    <w:rsid w:val="00694AC7"/>
    <w:rsid w:val="00694AF9"/>
    <w:rsid w:val="00694B77"/>
    <w:rsid w:val="00694D4C"/>
    <w:rsid w:val="00694F4D"/>
    <w:rsid w:val="006950EC"/>
    <w:rsid w:val="006951AC"/>
    <w:rsid w:val="00695211"/>
    <w:rsid w:val="00695369"/>
    <w:rsid w:val="0069536A"/>
    <w:rsid w:val="006955B0"/>
    <w:rsid w:val="0069560B"/>
    <w:rsid w:val="0069563B"/>
    <w:rsid w:val="00695900"/>
    <w:rsid w:val="00695AD3"/>
    <w:rsid w:val="00695AFC"/>
    <w:rsid w:val="00695B4E"/>
    <w:rsid w:val="00695DCF"/>
    <w:rsid w:val="0069610A"/>
    <w:rsid w:val="00696244"/>
    <w:rsid w:val="0069632C"/>
    <w:rsid w:val="0069635C"/>
    <w:rsid w:val="00696376"/>
    <w:rsid w:val="0069668C"/>
    <w:rsid w:val="00696A00"/>
    <w:rsid w:val="00696A35"/>
    <w:rsid w:val="00696C06"/>
    <w:rsid w:val="00696D7E"/>
    <w:rsid w:val="0069714C"/>
    <w:rsid w:val="0069765B"/>
    <w:rsid w:val="006977BA"/>
    <w:rsid w:val="0069784B"/>
    <w:rsid w:val="00697862"/>
    <w:rsid w:val="00697B2F"/>
    <w:rsid w:val="00697C55"/>
    <w:rsid w:val="00697F3E"/>
    <w:rsid w:val="00697FAC"/>
    <w:rsid w:val="006A0094"/>
    <w:rsid w:val="006A0115"/>
    <w:rsid w:val="006A03AF"/>
    <w:rsid w:val="006A0451"/>
    <w:rsid w:val="006A0725"/>
    <w:rsid w:val="006A08AF"/>
    <w:rsid w:val="006A0AFB"/>
    <w:rsid w:val="006A0E0F"/>
    <w:rsid w:val="006A0FC6"/>
    <w:rsid w:val="006A10A5"/>
    <w:rsid w:val="006A14CC"/>
    <w:rsid w:val="006A1AC6"/>
    <w:rsid w:val="006A1AF9"/>
    <w:rsid w:val="006A1B0E"/>
    <w:rsid w:val="006A1B37"/>
    <w:rsid w:val="006A1BA5"/>
    <w:rsid w:val="006A1DD2"/>
    <w:rsid w:val="006A1FF4"/>
    <w:rsid w:val="006A2695"/>
    <w:rsid w:val="006A270E"/>
    <w:rsid w:val="006A27E1"/>
    <w:rsid w:val="006A2895"/>
    <w:rsid w:val="006A2A59"/>
    <w:rsid w:val="006A2DDF"/>
    <w:rsid w:val="006A2F21"/>
    <w:rsid w:val="006A3135"/>
    <w:rsid w:val="006A314A"/>
    <w:rsid w:val="006A3153"/>
    <w:rsid w:val="006A323D"/>
    <w:rsid w:val="006A3427"/>
    <w:rsid w:val="006A34BB"/>
    <w:rsid w:val="006A34C8"/>
    <w:rsid w:val="006A3698"/>
    <w:rsid w:val="006A370F"/>
    <w:rsid w:val="006A3814"/>
    <w:rsid w:val="006A3A32"/>
    <w:rsid w:val="006A3C31"/>
    <w:rsid w:val="006A3DF3"/>
    <w:rsid w:val="006A3E5E"/>
    <w:rsid w:val="006A3ED8"/>
    <w:rsid w:val="006A3F0A"/>
    <w:rsid w:val="006A43E3"/>
    <w:rsid w:val="006A45B7"/>
    <w:rsid w:val="006A4782"/>
    <w:rsid w:val="006A4856"/>
    <w:rsid w:val="006A49CB"/>
    <w:rsid w:val="006A4D35"/>
    <w:rsid w:val="006A5420"/>
    <w:rsid w:val="006A551C"/>
    <w:rsid w:val="006A57A8"/>
    <w:rsid w:val="006A57EA"/>
    <w:rsid w:val="006A59C4"/>
    <w:rsid w:val="006A5B98"/>
    <w:rsid w:val="006A5C5C"/>
    <w:rsid w:val="006A6185"/>
    <w:rsid w:val="006A6359"/>
    <w:rsid w:val="006A6386"/>
    <w:rsid w:val="006A643D"/>
    <w:rsid w:val="006A6559"/>
    <w:rsid w:val="006A6615"/>
    <w:rsid w:val="006A68FB"/>
    <w:rsid w:val="006A6B4C"/>
    <w:rsid w:val="006A6FA3"/>
    <w:rsid w:val="006A708F"/>
    <w:rsid w:val="006A70A9"/>
    <w:rsid w:val="006A7568"/>
    <w:rsid w:val="006A756E"/>
    <w:rsid w:val="006A76D5"/>
    <w:rsid w:val="006A787C"/>
    <w:rsid w:val="006A7903"/>
    <w:rsid w:val="006A7AB5"/>
    <w:rsid w:val="006A7BD2"/>
    <w:rsid w:val="006A7E4B"/>
    <w:rsid w:val="006B0316"/>
    <w:rsid w:val="006B0636"/>
    <w:rsid w:val="006B0666"/>
    <w:rsid w:val="006B0752"/>
    <w:rsid w:val="006B0823"/>
    <w:rsid w:val="006B088F"/>
    <w:rsid w:val="006B0BC4"/>
    <w:rsid w:val="006B0C71"/>
    <w:rsid w:val="006B0D72"/>
    <w:rsid w:val="006B105C"/>
    <w:rsid w:val="006B10E9"/>
    <w:rsid w:val="006B121A"/>
    <w:rsid w:val="006B1442"/>
    <w:rsid w:val="006B1916"/>
    <w:rsid w:val="006B1943"/>
    <w:rsid w:val="006B1C94"/>
    <w:rsid w:val="006B2356"/>
    <w:rsid w:val="006B236E"/>
    <w:rsid w:val="006B24CE"/>
    <w:rsid w:val="006B25D7"/>
    <w:rsid w:val="006B268E"/>
    <w:rsid w:val="006B26F2"/>
    <w:rsid w:val="006B27A8"/>
    <w:rsid w:val="006B2953"/>
    <w:rsid w:val="006B2C14"/>
    <w:rsid w:val="006B2CA4"/>
    <w:rsid w:val="006B2D9A"/>
    <w:rsid w:val="006B2E77"/>
    <w:rsid w:val="006B2F26"/>
    <w:rsid w:val="006B3016"/>
    <w:rsid w:val="006B3754"/>
    <w:rsid w:val="006B3B4D"/>
    <w:rsid w:val="006B3E7C"/>
    <w:rsid w:val="006B4216"/>
    <w:rsid w:val="006B44BA"/>
    <w:rsid w:val="006B45D2"/>
    <w:rsid w:val="006B4638"/>
    <w:rsid w:val="006B4B7E"/>
    <w:rsid w:val="006B4BE1"/>
    <w:rsid w:val="006B4C1D"/>
    <w:rsid w:val="006B4E32"/>
    <w:rsid w:val="006B5428"/>
    <w:rsid w:val="006B563D"/>
    <w:rsid w:val="006B5784"/>
    <w:rsid w:val="006B5B69"/>
    <w:rsid w:val="006B5DA1"/>
    <w:rsid w:val="006B6230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0F7"/>
    <w:rsid w:val="006B7272"/>
    <w:rsid w:val="006B746B"/>
    <w:rsid w:val="006B763D"/>
    <w:rsid w:val="006B7A1B"/>
    <w:rsid w:val="006B7E43"/>
    <w:rsid w:val="006B7EBC"/>
    <w:rsid w:val="006B7F6B"/>
    <w:rsid w:val="006B7F84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C9F"/>
    <w:rsid w:val="006C0EDD"/>
    <w:rsid w:val="006C0F0B"/>
    <w:rsid w:val="006C100A"/>
    <w:rsid w:val="006C1241"/>
    <w:rsid w:val="006C19BE"/>
    <w:rsid w:val="006C1BC4"/>
    <w:rsid w:val="006C1C84"/>
    <w:rsid w:val="006C1D76"/>
    <w:rsid w:val="006C205D"/>
    <w:rsid w:val="006C2077"/>
    <w:rsid w:val="006C20BD"/>
    <w:rsid w:val="006C231B"/>
    <w:rsid w:val="006C2341"/>
    <w:rsid w:val="006C2465"/>
    <w:rsid w:val="006C27ED"/>
    <w:rsid w:val="006C29EB"/>
    <w:rsid w:val="006C2A15"/>
    <w:rsid w:val="006C2C62"/>
    <w:rsid w:val="006C2D61"/>
    <w:rsid w:val="006C2D9E"/>
    <w:rsid w:val="006C2EBD"/>
    <w:rsid w:val="006C32C0"/>
    <w:rsid w:val="006C354A"/>
    <w:rsid w:val="006C36D9"/>
    <w:rsid w:val="006C371F"/>
    <w:rsid w:val="006C380E"/>
    <w:rsid w:val="006C3810"/>
    <w:rsid w:val="006C389D"/>
    <w:rsid w:val="006C39D3"/>
    <w:rsid w:val="006C3C42"/>
    <w:rsid w:val="006C3C48"/>
    <w:rsid w:val="006C3EE5"/>
    <w:rsid w:val="006C3F9D"/>
    <w:rsid w:val="006C409A"/>
    <w:rsid w:val="006C40DC"/>
    <w:rsid w:val="006C41D3"/>
    <w:rsid w:val="006C442D"/>
    <w:rsid w:val="006C4725"/>
    <w:rsid w:val="006C47B3"/>
    <w:rsid w:val="006C47ED"/>
    <w:rsid w:val="006C4AB7"/>
    <w:rsid w:val="006C4F56"/>
    <w:rsid w:val="006C5198"/>
    <w:rsid w:val="006C51CD"/>
    <w:rsid w:val="006C56F6"/>
    <w:rsid w:val="006C58B2"/>
    <w:rsid w:val="006C5943"/>
    <w:rsid w:val="006C5BB5"/>
    <w:rsid w:val="006C5D8A"/>
    <w:rsid w:val="006C5E44"/>
    <w:rsid w:val="006C6387"/>
    <w:rsid w:val="006C64A4"/>
    <w:rsid w:val="006C66A7"/>
    <w:rsid w:val="006C695D"/>
    <w:rsid w:val="006C6B0A"/>
    <w:rsid w:val="006C6B9A"/>
    <w:rsid w:val="006C6DBB"/>
    <w:rsid w:val="006C6E4C"/>
    <w:rsid w:val="006C6E61"/>
    <w:rsid w:val="006C6F01"/>
    <w:rsid w:val="006C712A"/>
    <w:rsid w:val="006C723F"/>
    <w:rsid w:val="006C753F"/>
    <w:rsid w:val="006C75BB"/>
    <w:rsid w:val="006C768F"/>
    <w:rsid w:val="006C7AAE"/>
    <w:rsid w:val="006C7AF0"/>
    <w:rsid w:val="006C7D11"/>
    <w:rsid w:val="006C7D44"/>
    <w:rsid w:val="006C7DA1"/>
    <w:rsid w:val="006C7E08"/>
    <w:rsid w:val="006C7F33"/>
    <w:rsid w:val="006D0083"/>
    <w:rsid w:val="006D0121"/>
    <w:rsid w:val="006D02B0"/>
    <w:rsid w:val="006D03D2"/>
    <w:rsid w:val="006D0615"/>
    <w:rsid w:val="006D064E"/>
    <w:rsid w:val="006D0C4B"/>
    <w:rsid w:val="006D0D55"/>
    <w:rsid w:val="006D0EFB"/>
    <w:rsid w:val="006D106E"/>
    <w:rsid w:val="006D116F"/>
    <w:rsid w:val="006D1249"/>
    <w:rsid w:val="006D1287"/>
    <w:rsid w:val="006D1512"/>
    <w:rsid w:val="006D15A0"/>
    <w:rsid w:val="006D15F0"/>
    <w:rsid w:val="006D1762"/>
    <w:rsid w:val="006D17AE"/>
    <w:rsid w:val="006D1AE4"/>
    <w:rsid w:val="006D1BA6"/>
    <w:rsid w:val="006D1D2F"/>
    <w:rsid w:val="006D1FFE"/>
    <w:rsid w:val="006D25B9"/>
    <w:rsid w:val="006D2602"/>
    <w:rsid w:val="006D279C"/>
    <w:rsid w:val="006D2974"/>
    <w:rsid w:val="006D2BEB"/>
    <w:rsid w:val="006D2C41"/>
    <w:rsid w:val="006D2E0A"/>
    <w:rsid w:val="006D2ED9"/>
    <w:rsid w:val="006D2EDF"/>
    <w:rsid w:val="006D3009"/>
    <w:rsid w:val="006D32CA"/>
    <w:rsid w:val="006D32E8"/>
    <w:rsid w:val="006D3608"/>
    <w:rsid w:val="006D376F"/>
    <w:rsid w:val="006D3A91"/>
    <w:rsid w:val="006D3AA0"/>
    <w:rsid w:val="006D3EFC"/>
    <w:rsid w:val="006D4136"/>
    <w:rsid w:val="006D4582"/>
    <w:rsid w:val="006D46AE"/>
    <w:rsid w:val="006D4A57"/>
    <w:rsid w:val="006D4D45"/>
    <w:rsid w:val="006D50B9"/>
    <w:rsid w:val="006D548B"/>
    <w:rsid w:val="006D55D3"/>
    <w:rsid w:val="006D55D8"/>
    <w:rsid w:val="006D5691"/>
    <w:rsid w:val="006D5751"/>
    <w:rsid w:val="006D5B79"/>
    <w:rsid w:val="006D5B8B"/>
    <w:rsid w:val="006D5B97"/>
    <w:rsid w:val="006D5F10"/>
    <w:rsid w:val="006D61F3"/>
    <w:rsid w:val="006D670F"/>
    <w:rsid w:val="006D69C0"/>
    <w:rsid w:val="006D6A93"/>
    <w:rsid w:val="006D6AEA"/>
    <w:rsid w:val="006D6B03"/>
    <w:rsid w:val="006D6BDC"/>
    <w:rsid w:val="006D6F1A"/>
    <w:rsid w:val="006D7705"/>
    <w:rsid w:val="006D77CF"/>
    <w:rsid w:val="006D77D7"/>
    <w:rsid w:val="006D7AB2"/>
    <w:rsid w:val="006D7DD8"/>
    <w:rsid w:val="006D7E58"/>
    <w:rsid w:val="006D7E97"/>
    <w:rsid w:val="006E029C"/>
    <w:rsid w:val="006E02BB"/>
    <w:rsid w:val="006E030E"/>
    <w:rsid w:val="006E0619"/>
    <w:rsid w:val="006E0758"/>
    <w:rsid w:val="006E0A5A"/>
    <w:rsid w:val="006E1138"/>
    <w:rsid w:val="006E1361"/>
    <w:rsid w:val="006E141D"/>
    <w:rsid w:val="006E1428"/>
    <w:rsid w:val="006E157F"/>
    <w:rsid w:val="006E1881"/>
    <w:rsid w:val="006E1B3A"/>
    <w:rsid w:val="006E1B98"/>
    <w:rsid w:val="006E1C63"/>
    <w:rsid w:val="006E1E32"/>
    <w:rsid w:val="006E1F18"/>
    <w:rsid w:val="006E2018"/>
    <w:rsid w:val="006E2433"/>
    <w:rsid w:val="006E25D5"/>
    <w:rsid w:val="006E265D"/>
    <w:rsid w:val="006E2732"/>
    <w:rsid w:val="006E288C"/>
    <w:rsid w:val="006E2CCA"/>
    <w:rsid w:val="006E2DC9"/>
    <w:rsid w:val="006E2DD8"/>
    <w:rsid w:val="006E2F21"/>
    <w:rsid w:val="006E3065"/>
    <w:rsid w:val="006E316C"/>
    <w:rsid w:val="006E32AE"/>
    <w:rsid w:val="006E34DB"/>
    <w:rsid w:val="006E3658"/>
    <w:rsid w:val="006E3AC6"/>
    <w:rsid w:val="006E3AE1"/>
    <w:rsid w:val="006E3B23"/>
    <w:rsid w:val="006E3B59"/>
    <w:rsid w:val="006E3C77"/>
    <w:rsid w:val="006E3EDB"/>
    <w:rsid w:val="006E3F4C"/>
    <w:rsid w:val="006E4017"/>
    <w:rsid w:val="006E4042"/>
    <w:rsid w:val="006E419C"/>
    <w:rsid w:val="006E42E5"/>
    <w:rsid w:val="006E43AF"/>
    <w:rsid w:val="006E43C7"/>
    <w:rsid w:val="006E47ED"/>
    <w:rsid w:val="006E4A2C"/>
    <w:rsid w:val="006E4E4B"/>
    <w:rsid w:val="006E5476"/>
    <w:rsid w:val="006E5780"/>
    <w:rsid w:val="006E5988"/>
    <w:rsid w:val="006E5BDC"/>
    <w:rsid w:val="006E5C1C"/>
    <w:rsid w:val="006E5CD9"/>
    <w:rsid w:val="006E5DA8"/>
    <w:rsid w:val="006E616E"/>
    <w:rsid w:val="006E62AF"/>
    <w:rsid w:val="006E64F1"/>
    <w:rsid w:val="006E6698"/>
    <w:rsid w:val="006E66A2"/>
    <w:rsid w:val="006E69D5"/>
    <w:rsid w:val="006E6A4A"/>
    <w:rsid w:val="006E6A7F"/>
    <w:rsid w:val="006E6C31"/>
    <w:rsid w:val="006E721F"/>
    <w:rsid w:val="006E7736"/>
    <w:rsid w:val="006E7928"/>
    <w:rsid w:val="006E7AA7"/>
    <w:rsid w:val="006E7C30"/>
    <w:rsid w:val="006F03F0"/>
    <w:rsid w:val="006F04DA"/>
    <w:rsid w:val="006F05B5"/>
    <w:rsid w:val="006F0BC1"/>
    <w:rsid w:val="006F0D16"/>
    <w:rsid w:val="006F0D23"/>
    <w:rsid w:val="006F107B"/>
    <w:rsid w:val="006F1343"/>
    <w:rsid w:val="006F13BF"/>
    <w:rsid w:val="006F18C1"/>
    <w:rsid w:val="006F1B26"/>
    <w:rsid w:val="006F1BB5"/>
    <w:rsid w:val="006F23B4"/>
    <w:rsid w:val="006F2B1E"/>
    <w:rsid w:val="006F2DF9"/>
    <w:rsid w:val="006F2E17"/>
    <w:rsid w:val="006F2E1F"/>
    <w:rsid w:val="006F2EA0"/>
    <w:rsid w:val="006F30BF"/>
    <w:rsid w:val="006F32EC"/>
    <w:rsid w:val="006F33E0"/>
    <w:rsid w:val="006F347C"/>
    <w:rsid w:val="006F365C"/>
    <w:rsid w:val="006F36ED"/>
    <w:rsid w:val="006F3A73"/>
    <w:rsid w:val="006F3FD9"/>
    <w:rsid w:val="006F4159"/>
    <w:rsid w:val="006F41C1"/>
    <w:rsid w:val="006F4540"/>
    <w:rsid w:val="006F4724"/>
    <w:rsid w:val="006F49F7"/>
    <w:rsid w:val="006F4FD3"/>
    <w:rsid w:val="006F4FD7"/>
    <w:rsid w:val="006F514E"/>
    <w:rsid w:val="006F5356"/>
    <w:rsid w:val="006F5506"/>
    <w:rsid w:val="006F586F"/>
    <w:rsid w:val="006F5AB0"/>
    <w:rsid w:val="006F5C86"/>
    <w:rsid w:val="006F5D80"/>
    <w:rsid w:val="006F6039"/>
    <w:rsid w:val="006F634F"/>
    <w:rsid w:val="006F649D"/>
    <w:rsid w:val="006F654F"/>
    <w:rsid w:val="006F6643"/>
    <w:rsid w:val="006F6688"/>
    <w:rsid w:val="006F66B2"/>
    <w:rsid w:val="006F673B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4C4"/>
    <w:rsid w:val="006F778F"/>
    <w:rsid w:val="006F7945"/>
    <w:rsid w:val="006F7A05"/>
    <w:rsid w:val="006F7E73"/>
    <w:rsid w:val="006F7F9B"/>
    <w:rsid w:val="0070080E"/>
    <w:rsid w:val="00700B70"/>
    <w:rsid w:val="00700BF4"/>
    <w:rsid w:val="00700D51"/>
    <w:rsid w:val="00701005"/>
    <w:rsid w:val="007015DC"/>
    <w:rsid w:val="007017E0"/>
    <w:rsid w:val="00701C8E"/>
    <w:rsid w:val="0070209D"/>
    <w:rsid w:val="007024AC"/>
    <w:rsid w:val="00702795"/>
    <w:rsid w:val="00702A11"/>
    <w:rsid w:val="00702A9F"/>
    <w:rsid w:val="00703290"/>
    <w:rsid w:val="007036EA"/>
    <w:rsid w:val="0070380A"/>
    <w:rsid w:val="00703EEA"/>
    <w:rsid w:val="00703F3D"/>
    <w:rsid w:val="00704231"/>
    <w:rsid w:val="007043E8"/>
    <w:rsid w:val="0070444B"/>
    <w:rsid w:val="00704710"/>
    <w:rsid w:val="00704890"/>
    <w:rsid w:val="00704B0F"/>
    <w:rsid w:val="00704C76"/>
    <w:rsid w:val="00704C79"/>
    <w:rsid w:val="00704CEF"/>
    <w:rsid w:val="00705117"/>
    <w:rsid w:val="0070527A"/>
    <w:rsid w:val="00705387"/>
    <w:rsid w:val="007053B1"/>
    <w:rsid w:val="0070567E"/>
    <w:rsid w:val="007057D1"/>
    <w:rsid w:val="007059AD"/>
    <w:rsid w:val="00705B08"/>
    <w:rsid w:val="00705B7F"/>
    <w:rsid w:val="00705BD2"/>
    <w:rsid w:val="00705CF9"/>
    <w:rsid w:val="00705EFC"/>
    <w:rsid w:val="00705F7F"/>
    <w:rsid w:val="00706117"/>
    <w:rsid w:val="00706252"/>
    <w:rsid w:val="0070629F"/>
    <w:rsid w:val="007063BB"/>
    <w:rsid w:val="007064AE"/>
    <w:rsid w:val="00706534"/>
    <w:rsid w:val="007069D0"/>
    <w:rsid w:val="00706C12"/>
    <w:rsid w:val="00706CA1"/>
    <w:rsid w:val="00706D04"/>
    <w:rsid w:val="00706D3D"/>
    <w:rsid w:val="00706E70"/>
    <w:rsid w:val="00706F56"/>
    <w:rsid w:val="00706FAA"/>
    <w:rsid w:val="00707093"/>
    <w:rsid w:val="00707107"/>
    <w:rsid w:val="0070727B"/>
    <w:rsid w:val="007073C8"/>
    <w:rsid w:val="0070749B"/>
    <w:rsid w:val="00707617"/>
    <w:rsid w:val="007076E9"/>
    <w:rsid w:val="0070773F"/>
    <w:rsid w:val="007077B5"/>
    <w:rsid w:val="00707AAC"/>
    <w:rsid w:val="00707BE2"/>
    <w:rsid w:val="00707D69"/>
    <w:rsid w:val="007100B1"/>
    <w:rsid w:val="007102DF"/>
    <w:rsid w:val="00710308"/>
    <w:rsid w:val="00710403"/>
    <w:rsid w:val="0071041A"/>
    <w:rsid w:val="00710864"/>
    <w:rsid w:val="007108B1"/>
    <w:rsid w:val="00710AA6"/>
    <w:rsid w:val="00710B90"/>
    <w:rsid w:val="00710C38"/>
    <w:rsid w:val="00710E7D"/>
    <w:rsid w:val="0071119A"/>
    <w:rsid w:val="00711215"/>
    <w:rsid w:val="00711286"/>
    <w:rsid w:val="00711316"/>
    <w:rsid w:val="0071134F"/>
    <w:rsid w:val="00711450"/>
    <w:rsid w:val="00711570"/>
    <w:rsid w:val="00711598"/>
    <w:rsid w:val="00711848"/>
    <w:rsid w:val="00711CBE"/>
    <w:rsid w:val="00711D65"/>
    <w:rsid w:val="00711E48"/>
    <w:rsid w:val="007129EE"/>
    <w:rsid w:val="00712B6F"/>
    <w:rsid w:val="00712D37"/>
    <w:rsid w:val="00712F07"/>
    <w:rsid w:val="00712F60"/>
    <w:rsid w:val="007132DF"/>
    <w:rsid w:val="00713409"/>
    <w:rsid w:val="00713609"/>
    <w:rsid w:val="007139BC"/>
    <w:rsid w:val="00713B3D"/>
    <w:rsid w:val="00713BC1"/>
    <w:rsid w:val="00713C50"/>
    <w:rsid w:val="00713D42"/>
    <w:rsid w:val="00713D63"/>
    <w:rsid w:val="00713E0A"/>
    <w:rsid w:val="00714304"/>
    <w:rsid w:val="007144E8"/>
    <w:rsid w:val="007147B4"/>
    <w:rsid w:val="0071485A"/>
    <w:rsid w:val="00714B65"/>
    <w:rsid w:val="00714CB7"/>
    <w:rsid w:val="00714D1A"/>
    <w:rsid w:val="00714D4A"/>
    <w:rsid w:val="00714F05"/>
    <w:rsid w:val="0071500E"/>
    <w:rsid w:val="0071520C"/>
    <w:rsid w:val="00715251"/>
    <w:rsid w:val="00715475"/>
    <w:rsid w:val="00715738"/>
    <w:rsid w:val="00715A7E"/>
    <w:rsid w:val="00715B96"/>
    <w:rsid w:val="00715C66"/>
    <w:rsid w:val="00715D75"/>
    <w:rsid w:val="00716264"/>
    <w:rsid w:val="007163D1"/>
    <w:rsid w:val="0071655A"/>
    <w:rsid w:val="007165E2"/>
    <w:rsid w:val="007168E7"/>
    <w:rsid w:val="007169A9"/>
    <w:rsid w:val="00716A80"/>
    <w:rsid w:val="00716AA2"/>
    <w:rsid w:val="00716C88"/>
    <w:rsid w:val="00716DEE"/>
    <w:rsid w:val="00716E81"/>
    <w:rsid w:val="00716EAF"/>
    <w:rsid w:val="007170E7"/>
    <w:rsid w:val="0071715F"/>
    <w:rsid w:val="007172AA"/>
    <w:rsid w:val="00717318"/>
    <w:rsid w:val="00717571"/>
    <w:rsid w:val="00717761"/>
    <w:rsid w:val="00717863"/>
    <w:rsid w:val="00717B70"/>
    <w:rsid w:val="00717CE9"/>
    <w:rsid w:val="00717E4A"/>
    <w:rsid w:val="00717E8E"/>
    <w:rsid w:val="00717FDD"/>
    <w:rsid w:val="007200FA"/>
    <w:rsid w:val="00720458"/>
    <w:rsid w:val="007206E4"/>
    <w:rsid w:val="00720995"/>
    <w:rsid w:val="0072099F"/>
    <w:rsid w:val="007209C6"/>
    <w:rsid w:val="00720EA5"/>
    <w:rsid w:val="00720F09"/>
    <w:rsid w:val="00721009"/>
    <w:rsid w:val="00721152"/>
    <w:rsid w:val="00721351"/>
    <w:rsid w:val="0072137A"/>
    <w:rsid w:val="00721633"/>
    <w:rsid w:val="00721723"/>
    <w:rsid w:val="0072181C"/>
    <w:rsid w:val="00721857"/>
    <w:rsid w:val="0072199E"/>
    <w:rsid w:val="00721D72"/>
    <w:rsid w:val="00721E25"/>
    <w:rsid w:val="00721E6C"/>
    <w:rsid w:val="00721F77"/>
    <w:rsid w:val="0072224F"/>
    <w:rsid w:val="007223FA"/>
    <w:rsid w:val="00722583"/>
    <w:rsid w:val="0072260F"/>
    <w:rsid w:val="007228C3"/>
    <w:rsid w:val="00722947"/>
    <w:rsid w:val="00722D05"/>
    <w:rsid w:val="00722E31"/>
    <w:rsid w:val="00722ECC"/>
    <w:rsid w:val="00722F58"/>
    <w:rsid w:val="0072327F"/>
    <w:rsid w:val="0072328B"/>
    <w:rsid w:val="007235FD"/>
    <w:rsid w:val="007236E6"/>
    <w:rsid w:val="007236EA"/>
    <w:rsid w:val="00723710"/>
    <w:rsid w:val="0072383B"/>
    <w:rsid w:val="007238C9"/>
    <w:rsid w:val="00723937"/>
    <w:rsid w:val="00723A96"/>
    <w:rsid w:val="00723EFA"/>
    <w:rsid w:val="007242D6"/>
    <w:rsid w:val="007243E5"/>
    <w:rsid w:val="0072440E"/>
    <w:rsid w:val="00724807"/>
    <w:rsid w:val="00724A34"/>
    <w:rsid w:val="00724B6C"/>
    <w:rsid w:val="00724C6B"/>
    <w:rsid w:val="00724D58"/>
    <w:rsid w:val="00724FB3"/>
    <w:rsid w:val="007250D9"/>
    <w:rsid w:val="00725188"/>
    <w:rsid w:val="007253C0"/>
    <w:rsid w:val="0072560E"/>
    <w:rsid w:val="00725720"/>
    <w:rsid w:val="00725962"/>
    <w:rsid w:val="00725D9A"/>
    <w:rsid w:val="0072601C"/>
    <w:rsid w:val="00726220"/>
    <w:rsid w:val="007263E1"/>
    <w:rsid w:val="00726447"/>
    <w:rsid w:val="007265B0"/>
    <w:rsid w:val="0072680C"/>
    <w:rsid w:val="0072686E"/>
    <w:rsid w:val="0072698B"/>
    <w:rsid w:val="00726A5E"/>
    <w:rsid w:val="00726E70"/>
    <w:rsid w:val="007270A1"/>
    <w:rsid w:val="007270D8"/>
    <w:rsid w:val="0072722B"/>
    <w:rsid w:val="00727257"/>
    <w:rsid w:val="007272AD"/>
    <w:rsid w:val="007273DC"/>
    <w:rsid w:val="00727800"/>
    <w:rsid w:val="007278F1"/>
    <w:rsid w:val="007279C7"/>
    <w:rsid w:val="007279C9"/>
    <w:rsid w:val="00727C01"/>
    <w:rsid w:val="00727C3E"/>
    <w:rsid w:val="00727D63"/>
    <w:rsid w:val="00727DA1"/>
    <w:rsid w:val="007301E1"/>
    <w:rsid w:val="00730376"/>
    <w:rsid w:val="0073049E"/>
    <w:rsid w:val="007305FB"/>
    <w:rsid w:val="00730615"/>
    <w:rsid w:val="0073067C"/>
    <w:rsid w:val="007307D6"/>
    <w:rsid w:val="0073082D"/>
    <w:rsid w:val="007308A1"/>
    <w:rsid w:val="007309D5"/>
    <w:rsid w:val="00730B4D"/>
    <w:rsid w:val="00730B66"/>
    <w:rsid w:val="00730BF2"/>
    <w:rsid w:val="00730C91"/>
    <w:rsid w:val="00730C99"/>
    <w:rsid w:val="00730E37"/>
    <w:rsid w:val="00731227"/>
    <w:rsid w:val="00731238"/>
    <w:rsid w:val="0073153B"/>
    <w:rsid w:val="00731630"/>
    <w:rsid w:val="007316AD"/>
    <w:rsid w:val="0073189E"/>
    <w:rsid w:val="007318F5"/>
    <w:rsid w:val="00731DBF"/>
    <w:rsid w:val="00732160"/>
    <w:rsid w:val="00732268"/>
    <w:rsid w:val="0073228F"/>
    <w:rsid w:val="007326CC"/>
    <w:rsid w:val="0073272A"/>
    <w:rsid w:val="00732821"/>
    <w:rsid w:val="00732D89"/>
    <w:rsid w:val="00733118"/>
    <w:rsid w:val="00733148"/>
    <w:rsid w:val="00733452"/>
    <w:rsid w:val="0073350B"/>
    <w:rsid w:val="00733691"/>
    <w:rsid w:val="00733C2E"/>
    <w:rsid w:val="00733E69"/>
    <w:rsid w:val="0073408A"/>
    <w:rsid w:val="007340EF"/>
    <w:rsid w:val="007341DB"/>
    <w:rsid w:val="0073453D"/>
    <w:rsid w:val="0073486D"/>
    <w:rsid w:val="007349C5"/>
    <w:rsid w:val="00734BA5"/>
    <w:rsid w:val="00734D0C"/>
    <w:rsid w:val="00734EEF"/>
    <w:rsid w:val="00735005"/>
    <w:rsid w:val="007351BE"/>
    <w:rsid w:val="007355AE"/>
    <w:rsid w:val="007357FF"/>
    <w:rsid w:val="0073581C"/>
    <w:rsid w:val="00735AC4"/>
    <w:rsid w:val="00735BCC"/>
    <w:rsid w:val="00735C62"/>
    <w:rsid w:val="00735F10"/>
    <w:rsid w:val="00735FA2"/>
    <w:rsid w:val="00736188"/>
    <w:rsid w:val="00736240"/>
    <w:rsid w:val="007362B4"/>
    <w:rsid w:val="00736801"/>
    <w:rsid w:val="00736C92"/>
    <w:rsid w:val="00736F65"/>
    <w:rsid w:val="007370A0"/>
    <w:rsid w:val="00737145"/>
    <w:rsid w:val="00737196"/>
    <w:rsid w:val="007372B7"/>
    <w:rsid w:val="00737C5A"/>
    <w:rsid w:val="00737CFD"/>
    <w:rsid w:val="00737E72"/>
    <w:rsid w:val="0074001C"/>
    <w:rsid w:val="0074029E"/>
    <w:rsid w:val="00740359"/>
    <w:rsid w:val="0074035E"/>
    <w:rsid w:val="00740453"/>
    <w:rsid w:val="00740626"/>
    <w:rsid w:val="00740647"/>
    <w:rsid w:val="00740690"/>
    <w:rsid w:val="007406BC"/>
    <w:rsid w:val="007408F9"/>
    <w:rsid w:val="00740ABA"/>
    <w:rsid w:val="00740AD9"/>
    <w:rsid w:val="00740C8D"/>
    <w:rsid w:val="00740D12"/>
    <w:rsid w:val="007412C4"/>
    <w:rsid w:val="00741364"/>
    <w:rsid w:val="0074136C"/>
    <w:rsid w:val="00741486"/>
    <w:rsid w:val="0074171D"/>
    <w:rsid w:val="00741798"/>
    <w:rsid w:val="007419BA"/>
    <w:rsid w:val="007419DE"/>
    <w:rsid w:val="00741BE9"/>
    <w:rsid w:val="00741D8F"/>
    <w:rsid w:val="00742115"/>
    <w:rsid w:val="0074217E"/>
    <w:rsid w:val="0074224F"/>
    <w:rsid w:val="007423DA"/>
    <w:rsid w:val="007426DA"/>
    <w:rsid w:val="007428B2"/>
    <w:rsid w:val="00742B5F"/>
    <w:rsid w:val="00742C89"/>
    <w:rsid w:val="0074334F"/>
    <w:rsid w:val="007436C9"/>
    <w:rsid w:val="00743ABB"/>
    <w:rsid w:val="0074414F"/>
    <w:rsid w:val="00744503"/>
    <w:rsid w:val="00744973"/>
    <w:rsid w:val="00744CA5"/>
    <w:rsid w:val="00744F2E"/>
    <w:rsid w:val="007451D0"/>
    <w:rsid w:val="00745527"/>
    <w:rsid w:val="00745534"/>
    <w:rsid w:val="007455AC"/>
    <w:rsid w:val="00745884"/>
    <w:rsid w:val="007459F7"/>
    <w:rsid w:val="00745AAA"/>
    <w:rsid w:val="00745F66"/>
    <w:rsid w:val="007464D0"/>
    <w:rsid w:val="00746634"/>
    <w:rsid w:val="0074677A"/>
    <w:rsid w:val="00746AAD"/>
    <w:rsid w:val="00746B4F"/>
    <w:rsid w:val="00746D72"/>
    <w:rsid w:val="00746F04"/>
    <w:rsid w:val="00746FA1"/>
    <w:rsid w:val="0074701B"/>
    <w:rsid w:val="007471AB"/>
    <w:rsid w:val="007472B3"/>
    <w:rsid w:val="007472E0"/>
    <w:rsid w:val="00747354"/>
    <w:rsid w:val="0074786B"/>
    <w:rsid w:val="0074797D"/>
    <w:rsid w:val="00747F02"/>
    <w:rsid w:val="007501BE"/>
    <w:rsid w:val="007503E4"/>
    <w:rsid w:val="0075070C"/>
    <w:rsid w:val="00750867"/>
    <w:rsid w:val="007508BE"/>
    <w:rsid w:val="00750E34"/>
    <w:rsid w:val="00750EC8"/>
    <w:rsid w:val="00750ED8"/>
    <w:rsid w:val="00751058"/>
    <w:rsid w:val="007511C8"/>
    <w:rsid w:val="007513C1"/>
    <w:rsid w:val="007513EB"/>
    <w:rsid w:val="00751A99"/>
    <w:rsid w:val="00751BED"/>
    <w:rsid w:val="0075201B"/>
    <w:rsid w:val="007521C3"/>
    <w:rsid w:val="007523E9"/>
    <w:rsid w:val="007525CC"/>
    <w:rsid w:val="00752741"/>
    <w:rsid w:val="0075280E"/>
    <w:rsid w:val="00752892"/>
    <w:rsid w:val="00752B04"/>
    <w:rsid w:val="00752EC2"/>
    <w:rsid w:val="007530EC"/>
    <w:rsid w:val="007531D6"/>
    <w:rsid w:val="00753237"/>
    <w:rsid w:val="007532AC"/>
    <w:rsid w:val="0075379C"/>
    <w:rsid w:val="00753B4E"/>
    <w:rsid w:val="00753CAD"/>
    <w:rsid w:val="007542FD"/>
    <w:rsid w:val="00754356"/>
    <w:rsid w:val="00754627"/>
    <w:rsid w:val="0075465C"/>
    <w:rsid w:val="00754709"/>
    <w:rsid w:val="007547A8"/>
    <w:rsid w:val="0075483B"/>
    <w:rsid w:val="0075484A"/>
    <w:rsid w:val="00754AD9"/>
    <w:rsid w:val="00754B02"/>
    <w:rsid w:val="00754E32"/>
    <w:rsid w:val="00754FD8"/>
    <w:rsid w:val="00755249"/>
    <w:rsid w:val="0075526E"/>
    <w:rsid w:val="00755579"/>
    <w:rsid w:val="00755706"/>
    <w:rsid w:val="0075576D"/>
    <w:rsid w:val="00755825"/>
    <w:rsid w:val="007562AE"/>
    <w:rsid w:val="007562BC"/>
    <w:rsid w:val="007564C5"/>
    <w:rsid w:val="00756834"/>
    <w:rsid w:val="00756B01"/>
    <w:rsid w:val="00756E1D"/>
    <w:rsid w:val="00756FCA"/>
    <w:rsid w:val="00757032"/>
    <w:rsid w:val="007571A8"/>
    <w:rsid w:val="007573B8"/>
    <w:rsid w:val="007574B8"/>
    <w:rsid w:val="007574C2"/>
    <w:rsid w:val="0075760D"/>
    <w:rsid w:val="007579B5"/>
    <w:rsid w:val="00757B29"/>
    <w:rsid w:val="00757E1B"/>
    <w:rsid w:val="00757FF8"/>
    <w:rsid w:val="007601A1"/>
    <w:rsid w:val="007601A2"/>
    <w:rsid w:val="007607C0"/>
    <w:rsid w:val="00760B29"/>
    <w:rsid w:val="00760EA3"/>
    <w:rsid w:val="00760F10"/>
    <w:rsid w:val="00760FC5"/>
    <w:rsid w:val="007612C2"/>
    <w:rsid w:val="00761310"/>
    <w:rsid w:val="00761378"/>
    <w:rsid w:val="007614C0"/>
    <w:rsid w:val="007614CE"/>
    <w:rsid w:val="007614F2"/>
    <w:rsid w:val="0076160F"/>
    <w:rsid w:val="00761716"/>
    <w:rsid w:val="00761819"/>
    <w:rsid w:val="007618EF"/>
    <w:rsid w:val="00761A87"/>
    <w:rsid w:val="00761E47"/>
    <w:rsid w:val="00761FCF"/>
    <w:rsid w:val="00762034"/>
    <w:rsid w:val="007622CB"/>
    <w:rsid w:val="00762654"/>
    <w:rsid w:val="0076290E"/>
    <w:rsid w:val="00762D0F"/>
    <w:rsid w:val="00762F08"/>
    <w:rsid w:val="00762F47"/>
    <w:rsid w:val="00763160"/>
    <w:rsid w:val="007632FE"/>
    <w:rsid w:val="0076385F"/>
    <w:rsid w:val="00763B81"/>
    <w:rsid w:val="00763CCB"/>
    <w:rsid w:val="00764192"/>
    <w:rsid w:val="007644B1"/>
    <w:rsid w:val="00764726"/>
    <w:rsid w:val="007649DC"/>
    <w:rsid w:val="00764C34"/>
    <w:rsid w:val="00764E5F"/>
    <w:rsid w:val="00764F95"/>
    <w:rsid w:val="00765145"/>
    <w:rsid w:val="0076555C"/>
    <w:rsid w:val="00765573"/>
    <w:rsid w:val="007658F3"/>
    <w:rsid w:val="00765B1C"/>
    <w:rsid w:val="00765D64"/>
    <w:rsid w:val="00765E48"/>
    <w:rsid w:val="007664DC"/>
    <w:rsid w:val="007665F7"/>
    <w:rsid w:val="00766856"/>
    <w:rsid w:val="007668D7"/>
    <w:rsid w:val="00766BC9"/>
    <w:rsid w:val="00767427"/>
    <w:rsid w:val="0076769E"/>
    <w:rsid w:val="007676DA"/>
    <w:rsid w:val="00767765"/>
    <w:rsid w:val="007677FC"/>
    <w:rsid w:val="0076798D"/>
    <w:rsid w:val="00767AED"/>
    <w:rsid w:val="00767B43"/>
    <w:rsid w:val="00767C41"/>
    <w:rsid w:val="00767CD3"/>
    <w:rsid w:val="00767D96"/>
    <w:rsid w:val="00767FC5"/>
    <w:rsid w:val="007704DB"/>
    <w:rsid w:val="007704E8"/>
    <w:rsid w:val="00770519"/>
    <w:rsid w:val="00770718"/>
    <w:rsid w:val="007709FB"/>
    <w:rsid w:val="00770ACA"/>
    <w:rsid w:val="00770C98"/>
    <w:rsid w:val="00770E7F"/>
    <w:rsid w:val="00771059"/>
    <w:rsid w:val="007711FC"/>
    <w:rsid w:val="007713B1"/>
    <w:rsid w:val="00771459"/>
    <w:rsid w:val="0077184B"/>
    <w:rsid w:val="00771B5D"/>
    <w:rsid w:val="00771DBB"/>
    <w:rsid w:val="00771EA7"/>
    <w:rsid w:val="0077204A"/>
    <w:rsid w:val="0077204B"/>
    <w:rsid w:val="00772168"/>
    <w:rsid w:val="007721DE"/>
    <w:rsid w:val="007722BE"/>
    <w:rsid w:val="00772693"/>
    <w:rsid w:val="00772818"/>
    <w:rsid w:val="0077290C"/>
    <w:rsid w:val="00772C11"/>
    <w:rsid w:val="00772C73"/>
    <w:rsid w:val="00772DF0"/>
    <w:rsid w:val="00772F4F"/>
    <w:rsid w:val="00772FEE"/>
    <w:rsid w:val="00773005"/>
    <w:rsid w:val="0077328E"/>
    <w:rsid w:val="007732E0"/>
    <w:rsid w:val="00773441"/>
    <w:rsid w:val="00773741"/>
    <w:rsid w:val="007737E5"/>
    <w:rsid w:val="00773B22"/>
    <w:rsid w:val="0077401C"/>
    <w:rsid w:val="0077413F"/>
    <w:rsid w:val="0077432E"/>
    <w:rsid w:val="00774686"/>
    <w:rsid w:val="00774723"/>
    <w:rsid w:val="00774752"/>
    <w:rsid w:val="007748C5"/>
    <w:rsid w:val="00774909"/>
    <w:rsid w:val="00774A6B"/>
    <w:rsid w:val="00774B0B"/>
    <w:rsid w:val="00774D10"/>
    <w:rsid w:val="00775174"/>
    <w:rsid w:val="00775281"/>
    <w:rsid w:val="007752EF"/>
    <w:rsid w:val="0077551E"/>
    <w:rsid w:val="007757D8"/>
    <w:rsid w:val="00775A04"/>
    <w:rsid w:val="00775A5A"/>
    <w:rsid w:val="00775C9F"/>
    <w:rsid w:val="00775F7F"/>
    <w:rsid w:val="00776274"/>
    <w:rsid w:val="0077647D"/>
    <w:rsid w:val="007764C7"/>
    <w:rsid w:val="00776D43"/>
    <w:rsid w:val="00776E11"/>
    <w:rsid w:val="00776E35"/>
    <w:rsid w:val="00777195"/>
    <w:rsid w:val="00777235"/>
    <w:rsid w:val="007773CD"/>
    <w:rsid w:val="007775EE"/>
    <w:rsid w:val="00777B68"/>
    <w:rsid w:val="00777BE9"/>
    <w:rsid w:val="00777CB5"/>
    <w:rsid w:val="00777CBD"/>
    <w:rsid w:val="00777E07"/>
    <w:rsid w:val="00777E80"/>
    <w:rsid w:val="00777EA8"/>
    <w:rsid w:val="00780304"/>
    <w:rsid w:val="007804F3"/>
    <w:rsid w:val="00780558"/>
    <w:rsid w:val="0078074B"/>
    <w:rsid w:val="007807DB"/>
    <w:rsid w:val="007807DD"/>
    <w:rsid w:val="00780F39"/>
    <w:rsid w:val="00780F9B"/>
    <w:rsid w:val="00781068"/>
    <w:rsid w:val="007814B0"/>
    <w:rsid w:val="007814E0"/>
    <w:rsid w:val="00781546"/>
    <w:rsid w:val="00781554"/>
    <w:rsid w:val="007815AD"/>
    <w:rsid w:val="0078164B"/>
    <w:rsid w:val="00781878"/>
    <w:rsid w:val="00781B1E"/>
    <w:rsid w:val="00782330"/>
    <w:rsid w:val="007823EA"/>
    <w:rsid w:val="0078259F"/>
    <w:rsid w:val="007825FE"/>
    <w:rsid w:val="00782642"/>
    <w:rsid w:val="00782BB6"/>
    <w:rsid w:val="00782C27"/>
    <w:rsid w:val="00782DA7"/>
    <w:rsid w:val="00782EDE"/>
    <w:rsid w:val="00782F39"/>
    <w:rsid w:val="00782FAC"/>
    <w:rsid w:val="0078344B"/>
    <w:rsid w:val="00783963"/>
    <w:rsid w:val="00783B40"/>
    <w:rsid w:val="007840E5"/>
    <w:rsid w:val="0078456B"/>
    <w:rsid w:val="00784577"/>
    <w:rsid w:val="00784597"/>
    <w:rsid w:val="00784CAD"/>
    <w:rsid w:val="00784CDB"/>
    <w:rsid w:val="00784E2D"/>
    <w:rsid w:val="00784E75"/>
    <w:rsid w:val="00784EE4"/>
    <w:rsid w:val="0078522E"/>
    <w:rsid w:val="0078549E"/>
    <w:rsid w:val="007855B8"/>
    <w:rsid w:val="007855B9"/>
    <w:rsid w:val="00785703"/>
    <w:rsid w:val="007859AA"/>
    <w:rsid w:val="007859B6"/>
    <w:rsid w:val="00785BF7"/>
    <w:rsid w:val="00785C0F"/>
    <w:rsid w:val="00785E86"/>
    <w:rsid w:val="0078614E"/>
    <w:rsid w:val="007863D2"/>
    <w:rsid w:val="00786729"/>
    <w:rsid w:val="0078692E"/>
    <w:rsid w:val="0078706D"/>
    <w:rsid w:val="0078724A"/>
    <w:rsid w:val="00787333"/>
    <w:rsid w:val="00787366"/>
    <w:rsid w:val="007873CF"/>
    <w:rsid w:val="0078760C"/>
    <w:rsid w:val="007877FA"/>
    <w:rsid w:val="00787819"/>
    <w:rsid w:val="00787ADC"/>
    <w:rsid w:val="00787C6A"/>
    <w:rsid w:val="00787DB0"/>
    <w:rsid w:val="00787F33"/>
    <w:rsid w:val="007900E4"/>
    <w:rsid w:val="007903F8"/>
    <w:rsid w:val="00790626"/>
    <w:rsid w:val="007908A0"/>
    <w:rsid w:val="00790919"/>
    <w:rsid w:val="00790C16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24A"/>
    <w:rsid w:val="00792468"/>
    <w:rsid w:val="00792860"/>
    <w:rsid w:val="00792A5D"/>
    <w:rsid w:val="00792AB8"/>
    <w:rsid w:val="0079301C"/>
    <w:rsid w:val="0079302C"/>
    <w:rsid w:val="00793253"/>
    <w:rsid w:val="00793293"/>
    <w:rsid w:val="007934E7"/>
    <w:rsid w:val="00793522"/>
    <w:rsid w:val="00793638"/>
    <w:rsid w:val="007936D8"/>
    <w:rsid w:val="007938B5"/>
    <w:rsid w:val="00793A49"/>
    <w:rsid w:val="00793B86"/>
    <w:rsid w:val="00793CF0"/>
    <w:rsid w:val="00793FBF"/>
    <w:rsid w:val="0079406C"/>
    <w:rsid w:val="00794259"/>
    <w:rsid w:val="00794376"/>
    <w:rsid w:val="00794392"/>
    <w:rsid w:val="007943AE"/>
    <w:rsid w:val="007945F0"/>
    <w:rsid w:val="00794714"/>
    <w:rsid w:val="00794A7A"/>
    <w:rsid w:val="00794C9A"/>
    <w:rsid w:val="00794DD2"/>
    <w:rsid w:val="00794FFB"/>
    <w:rsid w:val="00795423"/>
    <w:rsid w:val="00795880"/>
    <w:rsid w:val="00795A06"/>
    <w:rsid w:val="00795A84"/>
    <w:rsid w:val="00795B1D"/>
    <w:rsid w:val="00795BE6"/>
    <w:rsid w:val="00795CE3"/>
    <w:rsid w:val="00795F94"/>
    <w:rsid w:val="00795F9A"/>
    <w:rsid w:val="0079600D"/>
    <w:rsid w:val="00796142"/>
    <w:rsid w:val="00796527"/>
    <w:rsid w:val="0079688E"/>
    <w:rsid w:val="00796BDE"/>
    <w:rsid w:val="00796C64"/>
    <w:rsid w:val="00796C65"/>
    <w:rsid w:val="00796D70"/>
    <w:rsid w:val="00796F45"/>
    <w:rsid w:val="0079701D"/>
    <w:rsid w:val="0079709C"/>
    <w:rsid w:val="00797103"/>
    <w:rsid w:val="007976A3"/>
    <w:rsid w:val="007976E6"/>
    <w:rsid w:val="0079786D"/>
    <w:rsid w:val="00797AB8"/>
    <w:rsid w:val="00797C5D"/>
    <w:rsid w:val="00797E94"/>
    <w:rsid w:val="00797FF4"/>
    <w:rsid w:val="007A015D"/>
    <w:rsid w:val="007A0204"/>
    <w:rsid w:val="007A0236"/>
    <w:rsid w:val="007A02BA"/>
    <w:rsid w:val="007A02EE"/>
    <w:rsid w:val="007A03BA"/>
    <w:rsid w:val="007A03FF"/>
    <w:rsid w:val="007A046F"/>
    <w:rsid w:val="007A04BF"/>
    <w:rsid w:val="007A06AD"/>
    <w:rsid w:val="007A0AF1"/>
    <w:rsid w:val="007A0CA8"/>
    <w:rsid w:val="007A0CB3"/>
    <w:rsid w:val="007A1058"/>
    <w:rsid w:val="007A111D"/>
    <w:rsid w:val="007A11CF"/>
    <w:rsid w:val="007A16C1"/>
    <w:rsid w:val="007A1978"/>
    <w:rsid w:val="007A1AB1"/>
    <w:rsid w:val="007A1ACA"/>
    <w:rsid w:val="007A1D6D"/>
    <w:rsid w:val="007A1DA3"/>
    <w:rsid w:val="007A1DDE"/>
    <w:rsid w:val="007A23E9"/>
    <w:rsid w:val="007A2521"/>
    <w:rsid w:val="007A283F"/>
    <w:rsid w:val="007A2AEC"/>
    <w:rsid w:val="007A2BED"/>
    <w:rsid w:val="007A2CFD"/>
    <w:rsid w:val="007A2D94"/>
    <w:rsid w:val="007A31E6"/>
    <w:rsid w:val="007A3229"/>
    <w:rsid w:val="007A3770"/>
    <w:rsid w:val="007A3996"/>
    <w:rsid w:val="007A3A0A"/>
    <w:rsid w:val="007A3BA2"/>
    <w:rsid w:val="007A3CD6"/>
    <w:rsid w:val="007A3DD1"/>
    <w:rsid w:val="007A3EDC"/>
    <w:rsid w:val="007A4131"/>
    <w:rsid w:val="007A472D"/>
    <w:rsid w:val="007A4742"/>
    <w:rsid w:val="007A4883"/>
    <w:rsid w:val="007A4B8D"/>
    <w:rsid w:val="007A4C09"/>
    <w:rsid w:val="007A4C22"/>
    <w:rsid w:val="007A4FE4"/>
    <w:rsid w:val="007A5188"/>
    <w:rsid w:val="007A55B2"/>
    <w:rsid w:val="007A581F"/>
    <w:rsid w:val="007A59E1"/>
    <w:rsid w:val="007A5EE2"/>
    <w:rsid w:val="007A5F01"/>
    <w:rsid w:val="007A5FA5"/>
    <w:rsid w:val="007A6250"/>
    <w:rsid w:val="007A626D"/>
    <w:rsid w:val="007A6899"/>
    <w:rsid w:val="007A68B4"/>
    <w:rsid w:val="007A6A96"/>
    <w:rsid w:val="007A6AC6"/>
    <w:rsid w:val="007A6B06"/>
    <w:rsid w:val="007A6BE1"/>
    <w:rsid w:val="007A6C2A"/>
    <w:rsid w:val="007A6CC5"/>
    <w:rsid w:val="007A6D98"/>
    <w:rsid w:val="007A737B"/>
    <w:rsid w:val="007A73AA"/>
    <w:rsid w:val="007A7410"/>
    <w:rsid w:val="007A7602"/>
    <w:rsid w:val="007A7763"/>
    <w:rsid w:val="007A7CC1"/>
    <w:rsid w:val="007A7F11"/>
    <w:rsid w:val="007B006B"/>
    <w:rsid w:val="007B0348"/>
    <w:rsid w:val="007B0C07"/>
    <w:rsid w:val="007B0D41"/>
    <w:rsid w:val="007B0D4A"/>
    <w:rsid w:val="007B0F51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16"/>
    <w:rsid w:val="007B20C3"/>
    <w:rsid w:val="007B20EE"/>
    <w:rsid w:val="007B268D"/>
    <w:rsid w:val="007B27F2"/>
    <w:rsid w:val="007B2BF0"/>
    <w:rsid w:val="007B2C80"/>
    <w:rsid w:val="007B2D39"/>
    <w:rsid w:val="007B301B"/>
    <w:rsid w:val="007B3213"/>
    <w:rsid w:val="007B3263"/>
    <w:rsid w:val="007B3436"/>
    <w:rsid w:val="007B34D5"/>
    <w:rsid w:val="007B3636"/>
    <w:rsid w:val="007B3736"/>
    <w:rsid w:val="007B3AAB"/>
    <w:rsid w:val="007B3B06"/>
    <w:rsid w:val="007B3CD8"/>
    <w:rsid w:val="007B3E67"/>
    <w:rsid w:val="007B3ED8"/>
    <w:rsid w:val="007B3F21"/>
    <w:rsid w:val="007B3F40"/>
    <w:rsid w:val="007B3F58"/>
    <w:rsid w:val="007B42B0"/>
    <w:rsid w:val="007B46E8"/>
    <w:rsid w:val="007B48C8"/>
    <w:rsid w:val="007B49FD"/>
    <w:rsid w:val="007B4FC6"/>
    <w:rsid w:val="007B5145"/>
    <w:rsid w:val="007B51B5"/>
    <w:rsid w:val="007B520B"/>
    <w:rsid w:val="007B5544"/>
    <w:rsid w:val="007B55D7"/>
    <w:rsid w:val="007B5650"/>
    <w:rsid w:val="007B57A5"/>
    <w:rsid w:val="007B585C"/>
    <w:rsid w:val="007B5AF0"/>
    <w:rsid w:val="007B5BCD"/>
    <w:rsid w:val="007B5D09"/>
    <w:rsid w:val="007B5ECA"/>
    <w:rsid w:val="007B5F61"/>
    <w:rsid w:val="007B6323"/>
    <w:rsid w:val="007B6374"/>
    <w:rsid w:val="007B6654"/>
    <w:rsid w:val="007B6768"/>
    <w:rsid w:val="007B6A41"/>
    <w:rsid w:val="007B6A45"/>
    <w:rsid w:val="007B6A57"/>
    <w:rsid w:val="007B6B2E"/>
    <w:rsid w:val="007B6DDF"/>
    <w:rsid w:val="007B6F73"/>
    <w:rsid w:val="007B6F97"/>
    <w:rsid w:val="007B6FFE"/>
    <w:rsid w:val="007B7257"/>
    <w:rsid w:val="007B745F"/>
    <w:rsid w:val="007B74F5"/>
    <w:rsid w:val="007B76AB"/>
    <w:rsid w:val="007B777E"/>
    <w:rsid w:val="007B79B9"/>
    <w:rsid w:val="007B7AD3"/>
    <w:rsid w:val="007B7EB7"/>
    <w:rsid w:val="007C031C"/>
    <w:rsid w:val="007C04AA"/>
    <w:rsid w:val="007C058B"/>
    <w:rsid w:val="007C1364"/>
    <w:rsid w:val="007C14D5"/>
    <w:rsid w:val="007C1521"/>
    <w:rsid w:val="007C1929"/>
    <w:rsid w:val="007C19A2"/>
    <w:rsid w:val="007C1AA6"/>
    <w:rsid w:val="007C1BB2"/>
    <w:rsid w:val="007C1CE5"/>
    <w:rsid w:val="007C1E31"/>
    <w:rsid w:val="007C1E3E"/>
    <w:rsid w:val="007C1F55"/>
    <w:rsid w:val="007C2014"/>
    <w:rsid w:val="007C21A7"/>
    <w:rsid w:val="007C2332"/>
    <w:rsid w:val="007C2519"/>
    <w:rsid w:val="007C2684"/>
    <w:rsid w:val="007C28B2"/>
    <w:rsid w:val="007C28D3"/>
    <w:rsid w:val="007C2A45"/>
    <w:rsid w:val="007C2CD6"/>
    <w:rsid w:val="007C3061"/>
    <w:rsid w:val="007C3306"/>
    <w:rsid w:val="007C3339"/>
    <w:rsid w:val="007C34D0"/>
    <w:rsid w:val="007C36ED"/>
    <w:rsid w:val="007C37AF"/>
    <w:rsid w:val="007C38A7"/>
    <w:rsid w:val="007C3CEA"/>
    <w:rsid w:val="007C3D11"/>
    <w:rsid w:val="007C3D35"/>
    <w:rsid w:val="007C3D4A"/>
    <w:rsid w:val="007C3E12"/>
    <w:rsid w:val="007C3F99"/>
    <w:rsid w:val="007C404B"/>
    <w:rsid w:val="007C4052"/>
    <w:rsid w:val="007C413A"/>
    <w:rsid w:val="007C414F"/>
    <w:rsid w:val="007C417C"/>
    <w:rsid w:val="007C41FB"/>
    <w:rsid w:val="007C446B"/>
    <w:rsid w:val="007C448F"/>
    <w:rsid w:val="007C44DF"/>
    <w:rsid w:val="007C4583"/>
    <w:rsid w:val="007C5207"/>
    <w:rsid w:val="007C529B"/>
    <w:rsid w:val="007C53F2"/>
    <w:rsid w:val="007C578F"/>
    <w:rsid w:val="007C5ACF"/>
    <w:rsid w:val="007C5CAE"/>
    <w:rsid w:val="007C5ED5"/>
    <w:rsid w:val="007C62F3"/>
    <w:rsid w:val="007C63E7"/>
    <w:rsid w:val="007C65DC"/>
    <w:rsid w:val="007C66A2"/>
    <w:rsid w:val="007C6D03"/>
    <w:rsid w:val="007C6F33"/>
    <w:rsid w:val="007C6F6A"/>
    <w:rsid w:val="007C70B5"/>
    <w:rsid w:val="007C72F0"/>
    <w:rsid w:val="007C739E"/>
    <w:rsid w:val="007C75E4"/>
    <w:rsid w:val="007C7AD8"/>
    <w:rsid w:val="007C7E43"/>
    <w:rsid w:val="007C7FAD"/>
    <w:rsid w:val="007D0109"/>
    <w:rsid w:val="007D01AE"/>
    <w:rsid w:val="007D07F0"/>
    <w:rsid w:val="007D0C2A"/>
    <w:rsid w:val="007D0DCF"/>
    <w:rsid w:val="007D1023"/>
    <w:rsid w:val="007D1034"/>
    <w:rsid w:val="007D11CB"/>
    <w:rsid w:val="007D13C5"/>
    <w:rsid w:val="007D1473"/>
    <w:rsid w:val="007D1522"/>
    <w:rsid w:val="007D157E"/>
    <w:rsid w:val="007D1652"/>
    <w:rsid w:val="007D167C"/>
    <w:rsid w:val="007D16BD"/>
    <w:rsid w:val="007D17BB"/>
    <w:rsid w:val="007D185E"/>
    <w:rsid w:val="007D18D9"/>
    <w:rsid w:val="007D19A8"/>
    <w:rsid w:val="007D1A2C"/>
    <w:rsid w:val="007D1CEA"/>
    <w:rsid w:val="007D1E97"/>
    <w:rsid w:val="007D1F17"/>
    <w:rsid w:val="007D1F96"/>
    <w:rsid w:val="007D2060"/>
    <w:rsid w:val="007D2284"/>
    <w:rsid w:val="007D2364"/>
    <w:rsid w:val="007D2454"/>
    <w:rsid w:val="007D251A"/>
    <w:rsid w:val="007D2AD0"/>
    <w:rsid w:val="007D2B1B"/>
    <w:rsid w:val="007D2B7F"/>
    <w:rsid w:val="007D2D32"/>
    <w:rsid w:val="007D2F3D"/>
    <w:rsid w:val="007D2FBC"/>
    <w:rsid w:val="007D3285"/>
    <w:rsid w:val="007D3381"/>
    <w:rsid w:val="007D3769"/>
    <w:rsid w:val="007D37AD"/>
    <w:rsid w:val="007D37D0"/>
    <w:rsid w:val="007D3C2B"/>
    <w:rsid w:val="007D3D1F"/>
    <w:rsid w:val="007D3DB2"/>
    <w:rsid w:val="007D3FC2"/>
    <w:rsid w:val="007D40A6"/>
    <w:rsid w:val="007D40B6"/>
    <w:rsid w:val="007D4155"/>
    <w:rsid w:val="007D4360"/>
    <w:rsid w:val="007D44C3"/>
    <w:rsid w:val="007D4B06"/>
    <w:rsid w:val="007D4E03"/>
    <w:rsid w:val="007D4EB1"/>
    <w:rsid w:val="007D4F86"/>
    <w:rsid w:val="007D552F"/>
    <w:rsid w:val="007D5640"/>
    <w:rsid w:val="007D5B26"/>
    <w:rsid w:val="007D5FEC"/>
    <w:rsid w:val="007D60A5"/>
    <w:rsid w:val="007D60DD"/>
    <w:rsid w:val="007D61D9"/>
    <w:rsid w:val="007D6247"/>
    <w:rsid w:val="007D6519"/>
    <w:rsid w:val="007D66A5"/>
    <w:rsid w:val="007D67E5"/>
    <w:rsid w:val="007D6959"/>
    <w:rsid w:val="007D6B05"/>
    <w:rsid w:val="007D6B1E"/>
    <w:rsid w:val="007D6E06"/>
    <w:rsid w:val="007D709A"/>
    <w:rsid w:val="007D70FC"/>
    <w:rsid w:val="007D713C"/>
    <w:rsid w:val="007D76F8"/>
    <w:rsid w:val="007D781E"/>
    <w:rsid w:val="007D7CF5"/>
    <w:rsid w:val="007E01F0"/>
    <w:rsid w:val="007E03D1"/>
    <w:rsid w:val="007E04C2"/>
    <w:rsid w:val="007E0578"/>
    <w:rsid w:val="007E0A85"/>
    <w:rsid w:val="007E0CA5"/>
    <w:rsid w:val="007E0CD3"/>
    <w:rsid w:val="007E0D65"/>
    <w:rsid w:val="007E0E6D"/>
    <w:rsid w:val="007E1331"/>
    <w:rsid w:val="007E194A"/>
    <w:rsid w:val="007E19F7"/>
    <w:rsid w:val="007E1ADF"/>
    <w:rsid w:val="007E1B50"/>
    <w:rsid w:val="007E1BBC"/>
    <w:rsid w:val="007E1C72"/>
    <w:rsid w:val="007E1CA3"/>
    <w:rsid w:val="007E1E05"/>
    <w:rsid w:val="007E1ED3"/>
    <w:rsid w:val="007E1EE3"/>
    <w:rsid w:val="007E1F44"/>
    <w:rsid w:val="007E1FE9"/>
    <w:rsid w:val="007E2097"/>
    <w:rsid w:val="007E2201"/>
    <w:rsid w:val="007E249A"/>
    <w:rsid w:val="007E2609"/>
    <w:rsid w:val="007E26A3"/>
    <w:rsid w:val="007E2A7A"/>
    <w:rsid w:val="007E2E6C"/>
    <w:rsid w:val="007E2EB7"/>
    <w:rsid w:val="007E2FD0"/>
    <w:rsid w:val="007E2FE6"/>
    <w:rsid w:val="007E3041"/>
    <w:rsid w:val="007E32E8"/>
    <w:rsid w:val="007E34F2"/>
    <w:rsid w:val="007E3566"/>
    <w:rsid w:val="007E35F5"/>
    <w:rsid w:val="007E36E3"/>
    <w:rsid w:val="007E386B"/>
    <w:rsid w:val="007E3ADF"/>
    <w:rsid w:val="007E3DEC"/>
    <w:rsid w:val="007E3EC7"/>
    <w:rsid w:val="007E3FF2"/>
    <w:rsid w:val="007E411D"/>
    <w:rsid w:val="007E42FC"/>
    <w:rsid w:val="007E43DB"/>
    <w:rsid w:val="007E45C6"/>
    <w:rsid w:val="007E4893"/>
    <w:rsid w:val="007E48CE"/>
    <w:rsid w:val="007E48D0"/>
    <w:rsid w:val="007E4A65"/>
    <w:rsid w:val="007E4DAD"/>
    <w:rsid w:val="007E5029"/>
    <w:rsid w:val="007E52AE"/>
    <w:rsid w:val="007E556E"/>
    <w:rsid w:val="007E56C6"/>
    <w:rsid w:val="007E5777"/>
    <w:rsid w:val="007E5962"/>
    <w:rsid w:val="007E5B6B"/>
    <w:rsid w:val="007E5BE2"/>
    <w:rsid w:val="007E627C"/>
    <w:rsid w:val="007E63AD"/>
    <w:rsid w:val="007E6534"/>
    <w:rsid w:val="007E6746"/>
    <w:rsid w:val="007E6A51"/>
    <w:rsid w:val="007E6A69"/>
    <w:rsid w:val="007E6B8E"/>
    <w:rsid w:val="007E6CBB"/>
    <w:rsid w:val="007E6E35"/>
    <w:rsid w:val="007E6F26"/>
    <w:rsid w:val="007E6F94"/>
    <w:rsid w:val="007E6FA2"/>
    <w:rsid w:val="007E7559"/>
    <w:rsid w:val="007E785A"/>
    <w:rsid w:val="007E79C6"/>
    <w:rsid w:val="007E7B8A"/>
    <w:rsid w:val="007E7D2D"/>
    <w:rsid w:val="007E7E60"/>
    <w:rsid w:val="007E7FE8"/>
    <w:rsid w:val="007F010C"/>
    <w:rsid w:val="007F03E4"/>
    <w:rsid w:val="007F0498"/>
    <w:rsid w:val="007F060C"/>
    <w:rsid w:val="007F0659"/>
    <w:rsid w:val="007F0882"/>
    <w:rsid w:val="007F08BF"/>
    <w:rsid w:val="007F0EFE"/>
    <w:rsid w:val="007F0F90"/>
    <w:rsid w:val="007F1107"/>
    <w:rsid w:val="007F166F"/>
    <w:rsid w:val="007F177A"/>
    <w:rsid w:val="007F1A89"/>
    <w:rsid w:val="007F1B17"/>
    <w:rsid w:val="007F1C56"/>
    <w:rsid w:val="007F1C60"/>
    <w:rsid w:val="007F1D57"/>
    <w:rsid w:val="007F1F75"/>
    <w:rsid w:val="007F2026"/>
    <w:rsid w:val="007F215A"/>
    <w:rsid w:val="007F23D2"/>
    <w:rsid w:val="007F2991"/>
    <w:rsid w:val="007F2C6A"/>
    <w:rsid w:val="007F2DF7"/>
    <w:rsid w:val="007F2E47"/>
    <w:rsid w:val="007F2FF7"/>
    <w:rsid w:val="007F3162"/>
    <w:rsid w:val="007F3248"/>
    <w:rsid w:val="007F3496"/>
    <w:rsid w:val="007F35B5"/>
    <w:rsid w:val="007F372E"/>
    <w:rsid w:val="007F37B4"/>
    <w:rsid w:val="007F37B7"/>
    <w:rsid w:val="007F39D6"/>
    <w:rsid w:val="007F3A6B"/>
    <w:rsid w:val="007F3AF7"/>
    <w:rsid w:val="007F440B"/>
    <w:rsid w:val="007F465D"/>
    <w:rsid w:val="007F46E0"/>
    <w:rsid w:val="007F4704"/>
    <w:rsid w:val="007F499A"/>
    <w:rsid w:val="007F4A8F"/>
    <w:rsid w:val="007F4ACF"/>
    <w:rsid w:val="007F4C04"/>
    <w:rsid w:val="007F4E6D"/>
    <w:rsid w:val="007F511D"/>
    <w:rsid w:val="007F51FF"/>
    <w:rsid w:val="007F528A"/>
    <w:rsid w:val="007F53C7"/>
    <w:rsid w:val="007F555D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59"/>
    <w:rsid w:val="007F6568"/>
    <w:rsid w:val="007F6665"/>
    <w:rsid w:val="007F68BB"/>
    <w:rsid w:val="007F6951"/>
    <w:rsid w:val="007F6C48"/>
    <w:rsid w:val="007F6C82"/>
    <w:rsid w:val="007F6E92"/>
    <w:rsid w:val="007F70E9"/>
    <w:rsid w:val="007F70F5"/>
    <w:rsid w:val="007F71DC"/>
    <w:rsid w:val="007F741B"/>
    <w:rsid w:val="007F786B"/>
    <w:rsid w:val="007F79F0"/>
    <w:rsid w:val="007F7AED"/>
    <w:rsid w:val="007F7CE3"/>
    <w:rsid w:val="007F7D1E"/>
    <w:rsid w:val="007F7FAE"/>
    <w:rsid w:val="00800048"/>
    <w:rsid w:val="00800097"/>
    <w:rsid w:val="008001BA"/>
    <w:rsid w:val="008001F3"/>
    <w:rsid w:val="0080054E"/>
    <w:rsid w:val="00800931"/>
    <w:rsid w:val="00800B37"/>
    <w:rsid w:val="00800C0F"/>
    <w:rsid w:val="00800C25"/>
    <w:rsid w:val="00801D6C"/>
    <w:rsid w:val="00801FE7"/>
    <w:rsid w:val="008022A4"/>
    <w:rsid w:val="0080231E"/>
    <w:rsid w:val="00802587"/>
    <w:rsid w:val="00802769"/>
    <w:rsid w:val="008027C1"/>
    <w:rsid w:val="00802A7B"/>
    <w:rsid w:val="00802ACA"/>
    <w:rsid w:val="00802BB0"/>
    <w:rsid w:val="008031C0"/>
    <w:rsid w:val="00803308"/>
    <w:rsid w:val="00803424"/>
    <w:rsid w:val="00803454"/>
    <w:rsid w:val="00803A47"/>
    <w:rsid w:val="00803BFA"/>
    <w:rsid w:val="00803DEF"/>
    <w:rsid w:val="008040B2"/>
    <w:rsid w:val="00804175"/>
    <w:rsid w:val="008043F2"/>
    <w:rsid w:val="008044E3"/>
    <w:rsid w:val="008046B7"/>
    <w:rsid w:val="00804798"/>
    <w:rsid w:val="008048BF"/>
    <w:rsid w:val="008049D0"/>
    <w:rsid w:val="00804B6C"/>
    <w:rsid w:val="00804E07"/>
    <w:rsid w:val="00804EE1"/>
    <w:rsid w:val="00804FC5"/>
    <w:rsid w:val="008052D8"/>
    <w:rsid w:val="008054F9"/>
    <w:rsid w:val="008055D8"/>
    <w:rsid w:val="00805818"/>
    <w:rsid w:val="008059F6"/>
    <w:rsid w:val="00805C4A"/>
    <w:rsid w:val="00805D1D"/>
    <w:rsid w:val="00805D93"/>
    <w:rsid w:val="0080602B"/>
    <w:rsid w:val="00806129"/>
    <w:rsid w:val="008063B0"/>
    <w:rsid w:val="00806667"/>
    <w:rsid w:val="0080699B"/>
    <w:rsid w:val="00806B23"/>
    <w:rsid w:val="00806D3E"/>
    <w:rsid w:val="00806D79"/>
    <w:rsid w:val="00806FAF"/>
    <w:rsid w:val="0080707E"/>
    <w:rsid w:val="00807427"/>
    <w:rsid w:val="00807431"/>
    <w:rsid w:val="008074E9"/>
    <w:rsid w:val="00807565"/>
    <w:rsid w:val="00807AC3"/>
    <w:rsid w:val="00807B5A"/>
    <w:rsid w:val="00807BA5"/>
    <w:rsid w:val="00807BB6"/>
    <w:rsid w:val="00807C2E"/>
    <w:rsid w:val="00807C8E"/>
    <w:rsid w:val="00807DCE"/>
    <w:rsid w:val="0081025D"/>
    <w:rsid w:val="00810446"/>
    <w:rsid w:val="00810596"/>
    <w:rsid w:val="008107C1"/>
    <w:rsid w:val="008108B0"/>
    <w:rsid w:val="0081098C"/>
    <w:rsid w:val="00810C3A"/>
    <w:rsid w:val="00810F7C"/>
    <w:rsid w:val="00811524"/>
    <w:rsid w:val="00811551"/>
    <w:rsid w:val="008116EC"/>
    <w:rsid w:val="00811AB0"/>
    <w:rsid w:val="00811AEA"/>
    <w:rsid w:val="00811B05"/>
    <w:rsid w:val="00811C6F"/>
    <w:rsid w:val="00811E38"/>
    <w:rsid w:val="008121E7"/>
    <w:rsid w:val="0081249E"/>
    <w:rsid w:val="0081255B"/>
    <w:rsid w:val="00812767"/>
    <w:rsid w:val="0081281F"/>
    <w:rsid w:val="0081298B"/>
    <w:rsid w:val="00812A4F"/>
    <w:rsid w:val="00812F12"/>
    <w:rsid w:val="00812F56"/>
    <w:rsid w:val="00812FD1"/>
    <w:rsid w:val="00813066"/>
    <w:rsid w:val="008131BF"/>
    <w:rsid w:val="008131D0"/>
    <w:rsid w:val="0081370F"/>
    <w:rsid w:val="0081397B"/>
    <w:rsid w:val="00813A83"/>
    <w:rsid w:val="00813B63"/>
    <w:rsid w:val="00813B90"/>
    <w:rsid w:val="00813CBB"/>
    <w:rsid w:val="00813EF8"/>
    <w:rsid w:val="008141EE"/>
    <w:rsid w:val="00814209"/>
    <w:rsid w:val="0081436B"/>
    <w:rsid w:val="0081441B"/>
    <w:rsid w:val="008145C7"/>
    <w:rsid w:val="008145ED"/>
    <w:rsid w:val="00814806"/>
    <w:rsid w:val="00814B6B"/>
    <w:rsid w:val="00814E65"/>
    <w:rsid w:val="00815005"/>
    <w:rsid w:val="00815293"/>
    <w:rsid w:val="00815762"/>
    <w:rsid w:val="00815BCC"/>
    <w:rsid w:val="00815BE1"/>
    <w:rsid w:val="00815CD8"/>
    <w:rsid w:val="00815F97"/>
    <w:rsid w:val="008160A6"/>
    <w:rsid w:val="00816400"/>
    <w:rsid w:val="00816692"/>
    <w:rsid w:val="00816AAC"/>
    <w:rsid w:val="00816C38"/>
    <w:rsid w:val="00816CAA"/>
    <w:rsid w:val="00816D78"/>
    <w:rsid w:val="00816E11"/>
    <w:rsid w:val="00816FB7"/>
    <w:rsid w:val="00817070"/>
    <w:rsid w:val="008173D6"/>
    <w:rsid w:val="008176A0"/>
    <w:rsid w:val="008176CD"/>
    <w:rsid w:val="00820076"/>
    <w:rsid w:val="008201FB"/>
    <w:rsid w:val="0082050F"/>
    <w:rsid w:val="00820553"/>
    <w:rsid w:val="008208A4"/>
    <w:rsid w:val="008208C1"/>
    <w:rsid w:val="00820A0A"/>
    <w:rsid w:val="00820B22"/>
    <w:rsid w:val="00820C48"/>
    <w:rsid w:val="00820CEE"/>
    <w:rsid w:val="00820E4C"/>
    <w:rsid w:val="00820E89"/>
    <w:rsid w:val="00820EBC"/>
    <w:rsid w:val="0082115F"/>
    <w:rsid w:val="008212D5"/>
    <w:rsid w:val="00821410"/>
    <w:rsid w:val="0082143C"/>
    <w:rsid w:val="00821527"/>
    <w:rsid w:val="00821720"/>
    <w:rsid w:val="008217A3"/>
    <w:rsid w:val="00821AC9"/>
    <w:rsid w:val="00821AFB"/>
    <w:rsid w:val="00821B99"/>
    <w:rsid w:val="00821D1D"/>
    <w:rsid w:val="00821FF5"/>
    <w:rsid w:val="00822146"/>
    <w:rsid w:val="0082228F"/>
    <w:rsid w:val="0082245D"/>
    <w:rsid w:val="008224C2"/>
    <w:rsid w:val="00822651"/>
    <w:rsid w:val="00822787"/>
    <w:rsid w:val="008227B7"/>
    <w:rsid w:val="008227BF"/>
    <w:rsid w:val="00822989"/>
    <w:rsid w:val="00822A98"/>
    <w:rsid w:val="00822D4D"/>
    <w:rsid w:val="00822D7E"/>
    <w:rsid w:val="00822E4B"/>
    <w:rsid w:val="00822F74"/>
    <w:rsid w:val="008230DB"/>
    <w:rsid w:val="0082321D"/>
    <w:rsid w:val="008232D0"/>
    <w:rsid w:val="00823AC9"/>
    <w:rsid w:val="00823B0F"/>
    <w:rsid w:val="00823F59"/>
    <w:rsid w:val="0082410B"/>
    <w:rsid w:val="008245FB"/>
    <w:rsid w:val="00824769"/>
    <w:rsid w:val="00824829"/>
    <w:rsid w:val="00824B74"/>
    <w:rsid w:val="00824E59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4C"/>
    <w:rsid w:val="0082668F"/>
    <w:rsid w:val="00826957"/>
    <w:rsid w:val="00826B8D"/>
    <w:rsid w:val="00826E7E"/>
    <w:rsid w:val="00826EA1"/>
    <w:rsid w:val="00826FA9"/>
    <w:rsid w:val="00827008"/>
    <w:rsid w:val="0082718E"/>
    <w:rsid w:val="00827324"/>
    <w:rsid w:val="008273A6"/>
    <w:rsid w:val="00827529"/>
    <w:rsid w:val="00827962"/>
    <w:rsid w:val="00827BC9"/>
    <w:rsid w:val="00827E45"/>
    <w:rsid w:val="00827F45"/>
    <w:rsid w:val="00830208"/>
    <w:rsid w:val="008308DC"/>
    <w:rsid w:val="00830B42"/>
    <w:rsid w:val="00830B8F"/>
    <w:rsid w:val="00830C14"/>
    <w:rsid w:val="00830C92"/>
    <w:rsid w:val="00830CCA"/>
    <w:rsid w:val="008311CC"/>
    <w:rsid w:val="008313E4"/>
    <w:rsid w:val="0083161A"/>
    <w:rsid w:val="00831B32"/>
    <w:rsid w:val="00831DEA"/>
    <w:rsid w:val="00831E6B"/>
    <w:rsid w:val="008323BF"/>
    <w:rsid w:val="0083246E"/>
    <w:rsid w:val="008324F4"/>
    <w:rsid w:val="0083259F"/>
    <w:rsid w:val="008326B4"/>
    <w:rsid w:val="00832A37"/>
    <w:rsid w:val="00832B59"/>
    <w:rsid w:val="008331DC"/>
    <w:rsid w:val="008332C9"/>
    <w:rsid w:val="008333E5"/>
    <w:rsid w:val="00833576"/>
    <w:rsid w:val="008335BB"/>
    <w:rsid w:val="00833A6B"/>
    <w:rsid w:val="00833A8D"/>
    <w:rsid w:val="00834106"/>
    <w:rsid w:val="008341F6"/>
    <w:rsid w:val="00834312"/>
    <w:rsid w:val="00834359"/>
    <w:rsid w:val="00834656"/>
    <w:rsid w:val="00834723"/>
    <w:rsid w:val="00834884"/>
    <w:rsid w:val="008348F6"/>
    <w:rsid w:val="008349E8"/>
    <w:rsid w:val="00834C10"/>
    <w:rsid w:val="0083521C"/>
    <w:rsid w:val="00835253"/>
    <w:rsid w:val="008353D5"/>
    <w:rsid w:val="008353E3"/>
    <w:rsid w:val="00835458"/>
    <w:rsid w:val="008354C8"/>
    <w:rsid w:val="0083575D"/>
    <w:rsid w:val="00835C7C"/>
    <w:rsid w:val="00836557"/>
    <w:rsid w:val="0083679D"/>
    <w:rsid w:val="008368B9"/>
    <w:rsid w:val="008369CC"/>
    <w:rsid w:val="00836AEC"/>
    <w:rsid w:val="00836AF3"/>
    <w:rsid w:val="00836C77"/>
    <w:rsid w:val="00836C80"/>
    <w:rsid w:val="00836DB6"/>
    <w:rsid w:val="00837473"/>
    <w:rsid w:val="008375B4"/>
    <w:rsid w:val="00837663"/>
    <w:rsid w:val="00837731"/>
    <w:rsid w:val="00837921"/>
    <w:rsid w:val="00837C29"/>
    <w:rsid w:val="00837FCA"/>
    <w:rsid w:val="00840451"/>
    <w:rsid w:val="00840532"/>
    <w:rsid w:val="008407D1"/>
    <w:rsid w:val="008409B4"/>
    <w:rsid w:val="008409E1"/>
    <w:rsid w:val="00840E0C"/>
    <w:rsid w:val="008410C6"/>
    <w:rsid w:val="00841324"/>
    <w:rsid w:val="008413FD"/>
    <w:rsid w:val="008415F4"/>
    <w:rsid w:val="0084162B"/>
    <w:rsid w:val="00841636"/>
    <w:rsid w:val="008416DB"/>
    <w:rsid w:val="00841A8E"/>
    <w:rsid w:val="00841DFA"/>
    <w:rsid w:val="00841E6E"/>
    <w:rsid w:val="00841E89"/>
    <w:rsid w:val="00841F6F"/>
    <w:rsid w:val="00842516"/>
    <w:rsid w:val="00842534"/>
    <w:rsid w:val="00842927"/>
    <w:rsid w:val="0084294A"/>
    <w:rsid w:val="00842DAC"/>
    <w:rsid w:val="00842DD0"/>
    <w:rsid w:val="00843043"/>
    <w:rsid w:val="008432B4"/>
    <w:rsid w:val="008432DF"/>
    <w:rsid w:val="008433BF"/>
    <w:rsid w:val="00843416"/>
    <w:rsid w:val="008435F0"/>
    <w:rsid w:val="008438D1"/>
    <w:rsid w:val="00843B33"/>
    <w:rsid w:val="00843B82"/>
    <w:rsid w:val="00843BA4"/>
    <w:rsid w:val="00843D73"/>
    <w:rsid w:val="00843DC1"/>
    <w:rsid w:val="0084412D"/>
    <w:rsid w:val="008441AB"/>
    <w:rsid w:val="00844550"/>
    <w:rsid w:val="00844579"/>
    <w:rsid w:val="00844591"/>
    <w:rsid w:val="00844611"/>
    <w:rsid w:val="0084473D"/>
    <w:rsid w:val="00844784"/>
    <w:rsid w:val="008447A6"/>
    <w:rsid w:val="00844880"/>
    <w:rsid w:val="00845116"/>
    <w:rsid w:val="00845313"/>
    <w:rsid w:val="00845384"/>
    <w:rsid w:val="00845663"/>
    <w:rsid w:val="008456F6"/>
    <w:rsid w:val="00845723"/>
    <w:rsid w:val="00845BBE"/>
    <w:rsid w:val="00845F06"/>
    <w:rsid w:val="00845FF6"/>
    <w:rsid w:val="0084613E"/>
    <w:rsid w:val="00846243"/>
    <w:rsid w:val="00846477"/>
    <w:rsid w:val="00846506"/>
    <w:rsid w:val="008465CE"/>
    <w:rsid w:val="00846609"/>
    <w:rsid w:val="00846B61"/>
    <w:rsid w:val="00846D75"/>
    <w:rsid w:val="00847170"/>
    <w:rsid w:val="00847451"/>
    <w:rsid w:val="00847836"/>
    <w:rsid w:val="00847A73"/>
    <w:rsid w:val="00847BD2"/>
    <w:rsid w:val="00847EA7"/>
    <w:rsid w:val="00847F5D"/>
    <w:rsid w:val="00850030"/>
    <w:rsid w:val="00850177"/>
    <w:rsid w:val="008501C9"/>
    <w:rsid w:val="0085059E"/>
    <w:rsid w:val="00850982"/>
    <w:rsid w:val="008509D2"/>
    <w:rsid w:val="00850D3B"/>
    <w:rsid w:val="00851069"/>
    <w:rsid w:val="0085144F"/>
    <w:rsid w:val="00851481"/>
    <w:rsid w:val="00851861"/>
    <w:rsid w:val="008518D7"/>
    <w:rsid w:val="00851930"/>
    <w:rsid w:val="00851AAD"/>
    <w:rsid w:val="00851C2A"/>
    <w:rsid w:val="00851CFD"/>
    <w:rsid w:val="00851D33"/>
    <w:rsid w:val="00851D9B"/>
    <w:rsid w:val="00851F95"/>
    <w:rsid w:val="00851FF7"/>
    <w:rsid w:val="008520C6"/>
    <w:rsid w:val="008521AC"/>
    <w:rsid w:val="00852318"/>
    <w:rsid w:val="008524F0"/>
    <w:rsid w:val="0085290D"/>
    <w:rsid w:val="00852A8C"/>
    <w:rsid w:val="00852BB6"/>
    <w:rsid w:val="008537D2"/>
    <w:rsid w:val="0085380B"/>
    <w:rsid w:val="00853862"/>
    <w:rsid w:val="00853B9B"/>
    <w:rsid w:val="00853D16"/>
    <w:rsid w:val="0085409E"/>
    <w:rsid w:val="00854175"/>
    <w:rsid w:val="0085428B"/>
    <w:rsid w:val="008542F6"/>
    <w:rsid w:val="008543BA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C87"/>
    <w:rsid w:val="00854D75"/>
    <w:rsid w:val="00854E03"/>
    <w:rsid w:val="00855023"/>
    <w:rsid w:val="0085504B"/>
    <w:rsid w:val="008554F0"/>
    <w:rsid w:val="0085557E"/>
    <w:rsid w:val="008559AE"/>
    <w:rsid w:val="00855A8F"/>
    <w:rsid w:val="00855C94"/>
    <w:rsid w:val="00855ECF"/>
    <w:rsid w:val="008562B3"/>
    <w:rsid w:val="0085643B"/>
    <w:rsid w:val="0085663D"/>
    <w:rsid w:val="0085668C"/>
    <w:rsid w:val="0085675A"/>
    <w:rsid w:val="00856844"/>
    <w:rsid w:val="00856939"/>
    <w:rsid w:val="0085693A"/>
    <w:rsid w:val="00856D46"/>
    <w:rsid w:val="00856F0F"/>
    <w:rsid w:val="00856F23"/>
    <w:rsid w:val="0085714F"/>
    <w:rsid w:val="0085718A"/>
    <w:rsid w:val="0085730E"/>
    <w:rsid w:val="008573C8"/>
    <w:rsid w:val="0085758E"/>
    <w:rsid w:val="00857769"/>
    <w:rsid w:val="00857781"/>
    <w:rsid w:val="008577F7"/>
    <w:rsid w:val="00857963"/>
    <w:rsid w:val="00857AEA"/>
    <w:rsid w:val="00857D8D"/>
    <w:rsid w:val="0086050C"/>
    <w:rsid w:val="008607E0"/>
    <w:rsid w:val="0086083D"/>
    <w:rsid w:val="00860889"/>
    <w:rsid w:val="00860AA7"/>
    <w:rsid w:val="00860B0A"/>
    <w:rsid w:val="00860CF4"/>
    <w:rsid w:val="00860DF7"/>
    <w:rsid w:val="00861103"/>
    <w:rsid w:val="0086117B"/>
    <w:rsid w:val="00861314"/>
    <w:rsid w:val="00861468"/>
    <w:rsid w:val="00861747"/>
    <w:rsid w:val="00861A00"/>
    <w:rsid w:val="00861A2D"/>
    <w:rsid w:val="00861A38"/>
    <w:rsid w:val="00861A6E"/>
    <w:rsid w:val="00861D20"/>
    <w:rsid w:val="00861E7A"/>
    <w:rsid w:val="00861FA0"/>
    <w:rsid w:val="008620A9"/>
    <w:rsid w:val="008621D0"/>
    <w:rsid w:val="00862284"/>
    <w:rsid w:val="00862753"/>
    <w:rsid w:val="00862809"/>
    <w:rsid w:val="0086292C"/>
    <w:rsid w:val="00862A7F"/>
    <w:rsid w:val="00862A8A"/>
    <w:rsid w:val="00862B3A"/>
    <w:rsid w:val="00862C5F"/>
    <w:rsid w:val="00862DF8"/>
    <w:rsid w:val="00863206"/>
    <w:rsid w:val="0086328F"/>
    <w:rsid w:val="00863AB6"/>
    <w:rsid w:val="00863C11"/>
    <w:rsid w:val="00863C19"/>
    <w:rsid w:val="00863EB7"/>
    <w:rsid w:val="0086418B"/>
    <w:rsid w:val="008642DD"/>
    <w:rsid w:val="008643B3"/>
    <w:rsid w:val="008644EF"/>
    <w:rsid w:val="0086467B"/>
    <w:rsid w:val="0086471C"/>
    <w:rsid w:val="008647D4"/>
    <w:rsid w:val="0086481B"/>
    <w:rsid w:val="00864A67"/>
    <w:rsid w:val="00864BAB"/>
    <w:rsid w:val="00864CA7"/>
    <w:rsid w:val="00864E4E"/>
    <w:rsid w:val="00864FF4"/>
    <w:rsid w:val="00865063"/>
    <w:rsid w:val="008654A2"/>
    <w:rsid w:val="0086554F"/>
    <w:rsid w:val="00865568"/>
    <w:rsid w:val="008656CB"/>
    <w:rsid w:val="008656F3"/>
    <w:rsid w:val="008659BC"/>
    <w:rsid w:val="00865B66"/>
    <w:rsid w:val="00866595"/>
    <w:rsid w:val="00866AFB"/>
    <w:rsid w:val="00866BA5"/>
    <w:rsid w:val="00866DA4"/>
    <w:rsid w:val="00866E5C"/>
    <w:rsid w:val="00866EBE"/>
    <w:rsid w:val="00866EED"/>
    <w:rsid w:val="00866F1E"/>
    <w:rsid w:val="00866F52"/>
    <w:rsid w:val="00867232"/>
    <w:rsid w:val="00867B9E"/>
    <w:rsid w:val="00867E4D"/>
    <w:rsid w:val="00870339"/>
    <w:rsid w:val="00870492"/>
    <w:rsid w:val="0087080E"/>
    <w:rsid w:val="0087099E"/>
    <w:rsid w:val="008709BC"/>
    <w:rsid w:val="00870DA6"/>
    <w:rsid w:val="008710EC"/>
    <w:rsid w:val="0087113A"/>
    <w:rsid w:val="00871184"/>
    <w:rsid w:val="0087125A"/>
    <w:rsid w:val="00871283"/>
    <w:rsid w:val="00871482"/>
    <w:rsid w:val="008714D3"/>
    <w:rsid w:val="008715CA"/>
    <w:rsid w:val="00871879"/>
    <w:rsid w:val="008719F2"/>
    <w:rsid w:val="00871C01"/>
    <w:rsid w:val="00871C4C"/>
    <w:rsid w:val="00871F4D"/>
    <w:rsid w:val="0087241D"/>
    <w:rsid w:val="0087257E"/>
    <w:rsid w:val="008728C8"/>
    <w:rsid w:val="00872944"/>
    <w:rsid w:val="00872A11"/>
    <w:rsid w:val="00872A55"/>
    <w:rsid w:val="00872BE2"/>
    <w:rsid w:val="00872C45"/>
    <w:rsid w:val="00872EE8"/>
    <w:rsid w:val="00872F52"/>
    <w:rsid w:val="008732D9"/>
    <w:rsid w:val="00873354"/>
    <w:rsid w:val="00873370"/>
    <w:rsid w:val="008736CB"/>
    <w:rsid w:val="008739C9"/>
    <w:rsid w:val="00873C66"/>
    <w:rsid w:val="00873F70"/>
    <w:rsid w:val="00873FFE"/>
    <w:rsid w:val="00874729"/>
    <w:rsid w:val="008749E8"/>
    <w:rsid w:val="00874CB4"/>
    <w:rsid w:val="00874D28"/>
    <w:rsid w:val="00874EB7"/>
    <w:rsid w:val="008753BF"/>
    <w:rsid w:val="00875CDB"/>
    <w:rsid w:val="0087613F"/>
    <w:rsid w:val="008762E1"/>
    <w:rsid w:val="008763EB"/>
    <w:rsid w:val="0087672C"/>
    <w:rsid w:val="0087673B"/>
    <w:rsid w:val="00876778"/>
    <w:rsid w:val="00876C29"/>
    <w:rsid w:val="00876F09"/>
    <w:rsid w:val="00877002"/>
    <w:rsid w:val="0087727C"/>
    <w:rsid w:val="00877572"/>
    <w:rsid w:val="0087760C"/>
    <w:rsid w:val="0087765E"/>
    <w:rsid w:val="00877833"/>
    <w:rsid w:val="00877A51"/>
    <w:rsid w:val="00877AE7"/>
    <w:rsid w:val="00877BE6"/>
    <w:rsid w:val="0088008F"/>
    <w:rsid w:val="008800B4"/>
    <w:rsid w:val="00880584"/>
    <w:rsid w:val="008807BB"/>
    <w:rsid w:val="008808EC"/>
    <w:rsid w:val="008809BC"/>
    <w:rsid w:val="00880B58"/>
    <w:rsid w:val="00880BB9"/>
    <w:rsid w:val="00880CAF"/>
    <w:rsid w:val="00880DAD"/>
    <w:rsid w:val="00880EF9"/>
    <w:rsid w:val="00881525"/>
    <w:rsid w:val="00881799"/>
    <w:rsid w:val="00881933"/>
    <w:rsid w:val="00881A10"/>
    <w:rsid w:val="00881AAB"/>
    <w:rsid w:val="00881C08"/>
    <w:rsid w:val="00881D0F"/>
    <w:rsid w:val="00881DE5"/>
    <w:rsid w:val="00881E3C"/>
    <w:rsid w:val="00881F39"/>
    <w:rsid w:val="0088207D"/>
    <w:rsid w:val="0088224B"/>
    <w:rsid w:val="008822F9"/>
    <w:rsid w:val="008822FC"/>
    <w:rsid w:val="0088230B"/>
    <w:rsid w:val="00882472"/>
    <w:rsid w:val="00882488"/>
    <w:rsid w:val="00882498"/>
    <w:rsid w:val="008824AA"/>
    <w:rsid w:val="00882F2F"/>
    <w:rsid w:val="00883072"/>
    <w:rsid w:val="0088310F"/>
    <w:rsid w:val="008832E2"/>
    <w:rsid w:val="008832ED"/>
    <w:rsid w:val="008834BE"/>
    <w:rsid w:val="0088396D"/>
    <w:rsid w:val="00883B8F"/>
    <w:rsid w:val="00883CC1"/>
    <w:rsid w:val="00883D0A"/>
    <w:rsid w:val="00884310"/>
    <w:rsid w:val="00884721"/>
    <w:rsid w:val="00884BC6"/>
    <w:rsid w:val="00884E51"/>
    <w:rsid w:val="008852FA"/>
    <w:rsid w:val="00885452"/>
    <w:rsid w:val="00885594"/>
    <w:rsid w:val="00885673"/>
    <w:rsid w:val="00885890"/>
    <w:rsid w:val="008858E7"/>
    <w:rsid w:val="00885925"/>
    <w:rsid w:val="00885975"/>
    <w:rsid w:val="008859A5"/>
    <w:rsid w:val="00885AFE"/>
    <w:rsid w:val="00885B13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433"/>
    <w:rsid w:val="00887A03"/>
    <w:rsid w:val="00887A9B"/>
    <w:rsid w:val="00887B46"/>
    <w:rsid w:val="00887C32"/>
    <w:rsid w:val="00887C84"/>
    <w:rsid w:val="00887E44"/>
    <w:rsid w:val="008901F1"/>
    <w:rsid w:val="008902C8"/>
    <w:rsid w:val="00890355"/>
    <w:rsid w:val="0089090E"/>
    <w:rsid w:val="00890A92"/>
    <w:rsid w:val="00890BAB"/>
    <w:rsid w:val="0089116A"/>
    <w:rsid w:val="008911DD"/>
    <w:rsid w:val="008913DC"/>
    <w:rsid w:val="008914CE"/>
    <w:rsid w:val="008917AE"/>
    <w:rsid w:val="008917DC"/>
    <w:rsid w:val="008918A8"/>
    <w:rsid w:val="008918B1"/>
    <w:rsid w:val="00891CC9"/>
    <w:rsid w:val="00892596"/>
    <w:rsid w:val="008925E3"/>
    <w:rsid w:val="00892B9B"/>
    <w:rsid w:val="00892CAA"/>
    <w:rsid w:val="00892D9A"/>
    <w:rsid w:val="00892EA8"/>
    <w:rsid w:val="00893085"/>
    <w:rsid w:val="008930F4"/>
    <w:rsid w:val="008931E2"/>
    <w:rsid w:val="008934F6"/>
    <w:rsid w:val="00893537"/>
    <w:rsid w:val="00893783"/>
    <w:rsid w:val="008938FD"/>
    <w:rsid w:val="00893AB5"/>
    <w:rsid w:val="00893D9D"/>
    <w:rsid w:val="008940E7"/>
    <w:rsid w:val="00894143"/>
    <w:rsid w:val="008942F2"/>
    <w:rsid w:val="0089449A"/>
    <w:rsid w:val="008948C4"/>
    <w:rsid w:val="008949FC"/>
    <w:rsid w:val="00894DAB"/>
    <w:rsid w:val="00894EEE"/>
    <w:rsid w:val="00894FA7"/>
    <w:rsid w:val="008952C7"/>
    <w:rsid w:val="00895419"/>
    <w:rsid w:val="0089555F"/>
    <w:rsid w:val="00895713"/>
    <w:rsid w:val="008959A0"/>
    <w:rsid w:val="00895A78"/>
    <w:rsid w:val="00895B9B"/>
    <w:rsid w:val="0089603D"/>
    <w:rsid w:val="0089621A"/>
    <w:rsid w:val="00896465"/>
    <w:rsid w:val="008964FF"/>
    <w:rsid w:val="0089671C"/>
    <w:rsid w:val="00896858"/>
    <w:rsid w:val="00896AF4"/>
    <w:rsid w:val="00896BF6"/>
    <w:rsid w:val="00896E11"/>
    <w:rsid w:val="008971BB"/>
    <w:rsid w:val="00897262"/>
    <w:rsid w:val="00897341"/>
    <w:rsid w:val="00897381"/>
    <w:rsid w:val="00897515"/>
    <w:rsid w:val="00897795"/>
    <w:rsid w:val="008978E1"/>
    <w:rsid w:val="008978FB"/>
    <w:rsid w:val="00897F43"/>
    <w:rsid w:val="008A027F"/>
    <w:rsid w:val="008A085A"/>
    <w:rsid w:val="008A0A0A"/>
    <w:rsid w:val="008A0AA5"/>
    <w:rsid w:val="008A0B38"/>
    <w:rsid w:val="008A0B3F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604"/>
    <w:rsid w:val="008A2655"/>
    <w:rsid w:val="008A29FD"/>
    <w:rsid w:val="008A2BC7"/>
    <w:rsid w:val="008A2CB2"/>
    <w:rsid w:val="008A2D53"/>
    <w:rsid w:val="008A30C7"/>
    <w:rsid w:val="008A331C"/>
    <w:rsid w:val="008A34E8"/>
    <w:rsid w:val="008A352D"/>
    <w:rsid w:val="008A3935"/>
    <w:rsid w:val="008A3BFB"/>
    <w:rsid w:val="008A3F84"/>
    <w:rsid w:val="008A419A"/>
    <w:rsid w:val="008A42CB"/>
    <w:rsid w:val="008A438E"/>
    <w:rsid w:val="008A4604"/>
    <w:rsid w:val="008A4654"/>
    <w:rsid w:val="008A48A0"/>
    <w:rsid w:val="008A4949"/>
    <w:rsid w:val="008A4997"/>
    <w:rsid w:val="008A4E04"/>
    <w:rsid w:val="008A4F01"/>
    <w:rsid w:val="008A4F0B"/>
    <w:rsid w:val="008A50ED"/>
    <w:rsid w:val="008A5176"/>
    <w:rsid w:val="008A5191"/>
    <w:rsid w:val="008A5500"/>
    <w:rsid w:val="008A598D"/>
    <w:rsid w:val="008A5B41"/>
    <w:rsid w:val="008A5C2B"/>
    <w:rsid w:val="008A6214"/>
    <w:rsid w:val="008A623B"/>
    <w:rsid w:val="008A63A9"/>
    <w:rsid w:val="008A65B0"/>
    <w:rsid w:val="008A6608"/>
    <w:rsid w:val="008A663B"/>
    <w:rsid w:val="008A6905"/>
    <w:rsid w:val="008A6998"/>
    <w:rsid w:val="008A6CF3"/>
    <w:rsid w:val="008A75C3"/>
    <w:rsid w:val="008A7629"/>
    <w:rsid w:val="008A76F7"/>
    <w:rsid w:val="008A79EF"/>
    <w:rsid w:val="008A7D7A"/>
    <w:rsid w:val="008B0059"/>
    <w:rsid w:val="008B0062"/>
    <w:rsid w:val="008B0324"/>
    <w:rsid w:val="008B0430"/>
    <w:rsid w:val="008B04FB"/>
    <w:rsid w:val="008B07DF"/>
    <w:rsid w:val="008B09A3"/>
    <w:rsid w:val="008B0A14"/>
    <w:rsid w:val="008B0D29"/>
    <w:rsid w:val="008B10F1"/>
    <w:rsid w:val="008B1475"/>
    <w:rsid w:val="008B169A"/>
    <w:rsid w:val="008B16EE"/>
    <w:rsid w:val="008B1AEC"/>
    <w:rsid w:val="008B1BBE"/>
    <w:rsid w:val="008B1C3A"/>
    <w:rsid w:val="008B1DF8"/>
    <w:rsid w:val="008B1F80"/>
    <w:rsid w:val="008B1FF0"/>
    <w:rsid w:val="008B2020"/>
    <w:rsid w:val="008B2153"/>
    <w:rsid w:val="008B224B"/>
    <w:rsid w:val="008B22E8"/>
    <w:rsid w:val="008B24BC"/>
    <w:rsid w:val="008B2535"/>
    <w:rsid w:val="008B2636"/>
    <w:rsid w:val="008B280F"/>
    <w:rsid w:val="008B2905"/>
    <w:rsid w:val="008B2BF7"/>
    <w:rsid w:val="008B2EE3"/>
    <w:rsid w:val="008B3352"/>
    <w:rsid w:val="008B3559"/>
    <w:rsid w:val="008B36E1"/>
    <w:rsid w:val="008B3969"/>
    <w:rsid w:val="008B3A33"/>
    <w:rsid w:val="008B3C3B"/>
    <w:rsid w:val="008B403B"/>
    <w:rsid w:val="008B403D"/>
    <w:rsid w:val="008B417E"/>
    <w:rsid w:val="008B42B2"/>
    <w:rsid w:val="008B42BC"/>
    <w:rsid w:val="008B43FC"/>
    <w:rsid w:val="008B45C9"/>
    <w:rsid w:val="008B4631"/>
    <w:rsid w:val="008B463B"/>
    <w:rsid w:val="008B46BC"/>
    <w:rsid w:val="008B482C"/>
    <w:rsid w:val="008B5002"/>
    <w:rsid w:val="008B5468"/>
    <w:rsid w:val="008B57FC"/>
    <w:rsid w:val="008B5885"/>
    <w:rsid w:val="008B5B13"/>
    <w:rsid w:val="008B60BE"/>
    <w:rsid w:val="008B649F"/>
    <w:rsid w:val="008B66D6"/>
    <w:rsid w:val="008B66ED"/>
    <w:rsid w:val="008B6802"/>
    <w:rsid w:val="008B6855"/>
    <w:rsid w:val="008B68A4"/>
    <w:rsid w:val="008B6D30"/>
    <w:rsid w:val="008B6D6D"/>
    <w:rsid w:val="008B6DAB"/>
    <w:rsid w:val="008B6DD8"/>
    <w:rsid w:val="008B6FEE"/>
    <w:rsid w:val="008B7106"/>
    <w:rsid w:val="008B7177"/>
    <w:rsid w:val="008B7356"/>
    <w:rsid w:val="008B744A"/>
    <w:rsid w:val="008B756A"/>
    <w:rsid w:val="008B7615"/>
    <w:rsid w:val="008B7CAF"/>
    <w:rsid w:val="008B7E93"/>
    <w:rsid w:val="008C054C"/>
    <w:rsid w:val="008C0604"/>
    <w:rsid w:val="008C0652"/>
    <w:rsid w:val="008C0857"/>
    <w:rsid w:val="008C0885"/>
    <w:rsid w:val="008C0C72"/>
    <w:rsid w:val="008C0C96"/>
    <w:rsid w:val="008C0E3C"/>
    <w:rsid w:val="008C0EF0"/>
    <w:rsid w:val="008C1928"/>
    <w:rsid w:val="008C1A41"/>
    <w:rsid w:val="008C1A65"/>
    <w:rsid w:val="008C1AE2"/>
    <w:rsid w:val="008C1D9F"/>
    <w:rsid w:val="008C21D1"/>
    <w:rsid w:val="008C2531"/>
    <w:rsid w:val="008C27F4"/>
    <w:rsid w:val="008C289A"/>
    <w:rsid w:val="008C2C97"/>
    <w:rsid w:val="008C313A"/>
    <w:rsid w:val="008C3261"/>
    <w:rsid w:val="008C3634"/>
    <w:rsid w:val="008C364C"/>
    <w:rsid w:val="008C3A64"/>
    <w:rsid w:val="008C3B86"/>
    <w:rsid w:val="008C3BD3"/>
    <w:rsid w:val="008C4266"/>
    <w:rsid w:val="008C48AF"/>
    <w:rsid w:val="008C49A6"/>
    <w:rsid w:val="008C4A02"/>
    <w:rsid w:val="008C4BD5"/>
    <w:rsid w:val="008C4BD6"/>
    <w:rsid w:val="008C4BEF"/>
    <w:rsid w:val="008C4F48"/>
    <w:rsid w:val="008C50D1"/>
    <w:rsid w:val="008C5930"/>
    <w:rsid w:val="008C5C1D"/>
    <w:rsid w:val="008C5CE7"/>
    <w:rsid w:val="008C5E39"/>
    <w:rsid w:val="008C61F0"/>
    <w:rsid w:val="008C63B6"/>
    <w:rsid w:val="008C6491"/>
    <w:rsid w:val="008C651F"/>
    <w:rsid w:val="008C65D1"/>
    <w:rsid w:val="008C6874"/>
    <w:rsid w:val="008C6A31"/>
    <w:rsid w:val="008C6AB4"/>
    <w:rsid w:val="008C6B48"/>
    <w:rsid w:val="008C735B"/>
    <w:rsid w:val="008C77A3"/>
    <w:rsid w:val="008C7880"/>
    <w:rsid w:val="008C7996"/>
    <w:rsid w:val="008C7B4B"/>
    <w:rsid w:val="008C7D2E"/>
    <w:rsid w:val="008C7DCB"/>
    <w:rsid w:val="008C7E24"/>
    <w:rsid w:val="008C7E8C"/>
    <w:rsid w:val="008C7EDA"/>
    <w:rsid w:val="008C7F47"/>
    <w:rsid w:val="008D004C"/>
    <w:rsid w:val="008D047C"/>
    <w:rsid w:val="008D0565"/>
    <w:rsid w:val="008D06F6"/>
    <w:rsid w:val="008D0BE7"/>
    <w:rsid w:val="008D0CCA"/>
    <w:rsid w:val="008D0F22"/>
    <w:rsid w:val="008D0FE3"/>
    <w:rsid w:val="008D10DE"/>
    <w:rsid w:val="008D1191"/>
    <w:rsid w:val="008D14A2"/>
    <w:rsid w:val="008D154F"/>
    <w:rsid w:val="008D167E"/>
    <w:rsid w:val="008D19C7"/>
    <w:rsid w:val="008D1B47"/>
    <w:rsid w:val="008D1D9D"/>
    <w:rsid w:val="008D205D"/>
    <w:rsid w:val="008D24D5"/>
    <w:rsid w:val="008D2582"/>
    <w:rsid w:val="008D29B8"/>
    <w:rsid w:val="008D29E7"/>
    <w:rsid w:val="008D2A21"/>
    <w:rsid w:val="008D2C15"/>
    <w:rsid w:val="008D2D1E"/>
    <w:rsid w:val="008D2DC5"/>
    <w:rsid w:val="008D3022"/>
    <w:rsid w:val="008D3706"/>
    <w:rsid w:val="008D37BE"/>
    <w:rsid w:val="008D3806"/>
    <w:rsid w:val="008D3D3C"/>
    <w:rsid w:val="008D4048"/>
    <w:rsid w:val="008D41DA"/>
    <w:rsid w:val="008D42B7"/>
    <w:rsid w:val="008D42DF"/>
    <w:rsid w:val="008D4409"/>
    <w:rsid w:val="008D469A"/>
    <w:rsid w:val="008D4A3D"/>
    <w:rsid w:val="008D4B3E"/>
    <w:rsid w:val="008D4D4E"/>
    <w:rsid w:val="008D4E0F"/>
    <w:rsid w:val="008D51DB"/>
    <w:rsid w:val="008D5693"/>
    <w:rsid w:val="008D575E"/>
    <w:rsid w:val="008D5929"/>
    <w:rsid w:val="008D5B84"/>
    <w:rsid w:val="008D5EAC"/>
    <w:rsid w:val="008D5EB1"/>
    <w:rsid w:val="008D60C1"/>
    <w:rsid w:val="008D611E"/>
    <w:rsid w:val="008D62DD"/>
    <w:rsid w:val="008D6387"/>
    <w:rsid w:val="008D65D0"/>
    <w:rsid w:val="008D65E1"/>
    <w:rsid w:val="008D664C"/>
    <w:rsid w:val="008D667A"/>
    <w:rsid w:val="008D679C"/>
    <w:rsid w:val="008D6A5F"/>
    <w:rsid w:val="008D701C"/>
    <w:rsid w:val="008D75FE"/>
    <w:rsid w:val="008D78DF"/>
    <w:rsid w:val="008D7981"/>
    <w:rsid w:val="008D7989"/>
    <w:rsid w:val="008D7EF0"/>
    <w:rsid w:val="008D7FD8"/>
    <w:rsid w:val="008D7FF9"/>
    <w:rsid w:val="008E00ED"/>
    <w:rsid w:val="008E027F"/>
    <w:rsid w:val="008E0440"/>
    <w:rsid w:val="008E04CB"/>
    <w:rsid w:val="008E05A7"/>
    <w:rsid w:val="008E08C5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8AE"/>
    <w:rsid w:val="008E2A44"/>
    <w:rsid w:val="008E2F12"/>
    <w:rsid w:val="008E2F1C"/>
    <w:rsid w:val="008E320D"/>
    <w:rsid w:val="008E3B21"/>
    <w:rsid w:val="008E3C1A"/>
    <w:rsid w:val="008E3ECE"/>
    <w:rsid w:val="008E3F75"/>
    <w:rsid w:val="008E411C"/>
    <w:rsid w:val="008E430E"/>
    <w:rsid w:val="008E43F9"/>
    <w:rsid w:val="008E443A"/>
    <w:rsid w:val="008E464F"/>
    <w:rsid w:val="008E4696"/>
    <w:rsid w:val="008E4A62"/>
    <w:rsid w:val="008E4EC4"/>
    <w:rsid w:val="008E51C2"/>
    <w:rsid w:val="008E524A"/>
    <w:rsid w:val="008E5A95"/>
    <w:rsid w:val="008E5AC5"/>
    <w:rsid w:val="008E5B59"/>
    <w:rsid w:val="008E5EF5"/>
    <w:rsid w:val="008E60BA"/>
    <w:rsid w:val="008E6196"/>
    <w:rsid w:val="008E629F"/>
    <w:rsid w:val="008E6312"/>
    <w:rsid w:val="008E6372"/>
    <w:rsid w:val="008E64ED"/>
    <w:rsid w:val="008E64F5"/>
    <w:rsid w:val="008E666A"/>
    <w:rsid w:val="008E66C5"/>
    <w:rsid w:val="008E67BA"/>
    <w:rsid w:val="008E69B4"/>
    <w:rsid w:val="008E6E0F"/>
    <w:rsid w:val="008E6E4B"/>
    <w:rsid w:val="008E6F57"/>
    <w:rsid w:val="008E7126"/>
    <w:rsid w:val="008E716F"/>
    <w:rsid w:val="008E72D2"/>
    <w:rsid w:val="008E77FF"/>
    <w:rsid w:val="008E795E"/>
    <w:rsid w:val="008E7DE7"/>
    <w:rsid w:val="008E7F7A"/>
    <w:rsid w:val="008F0307"/>
    <w:rsid w:val="008F05C9"/>
    <w:rsid w:val="008F08A5"/>
    <w:rsid w:val="008F09DC"/>
    <w:rsid w:val="008F0B05"/>
    <w:rsid w:val="008F0B59"/>
    <w:rsid w:val="008F0ED8"/>
    <w:rsid w:val="008F0F8A"/>
    <w:rsid w:val="008F1006"/>
    <w:rsid w:val="008F1044"/>
    <w:rsid w:val="008F1833"/>
    <w:rsid w:val="008F18FD"/>
    <w:rsid w:val="008F1B74"/>
    <w:rsid w:val="008F1D2E"/>
    <w:rsid w:val="008F1E63"/>
    <w:rsid w:val="008F21F6"/>
    <w:rsid w:val="008F22A0"/>
    <w:rsid w:val="008F25D5"/>
    <w:rsid w:val="008F26C0"/>
    <w:rsid w:val="008F2985"/>
    <w:rsid w:val="008F2A72"/>
    <w:rsid w:val="008F2A87"/>
    <w:rsid w:val="008F2E65"/>
    <w:rsid w:val="008F2EFD"/>
    <w:rsid w:val="008F3135"/>
    <w:rsid w:val="008F31A9"/>
    <w:rsid w:val="008F31BD"/>
    <w:rsid w:val="008F32D5"/>
    <w:rsid w:val="008F3F48"/>
    <w:rsid w:val="008F4184"/>
    <w:rsid w:val="008F41B1"/>
    <w:rsid w:val="008F47D1"/>
    <w:rsid w:val="008F47F1"/>
    <w:rsid w:val="008F482B"/>
    <w:rsid w:val="008F48BA"/>
    <w:rsid w:val="008F4A9D"/>
    <w:rsid w:val="008F4ABC"/>
    <w:rsid w:val="008F4AF8"/>
    <w:rsid w:val="008F4B4A"/>
    <w:rsid w:val="008F4BD5"/>
    <w:rsid w:val="008F4E85"/>
    <w:rsid w:val="008F50B2"/>
    <w:rsid w:val="008F5101"/>
    <w:rsid w:val="008F511C"/>
    <w:rsid w:val="008F5155"/>
    <w:rsid w:val="008F51EF"/>
    <w:rsid w:val="008F5468"/>
    <w:rsid w:val="008F5538"/>
    <w:rsid w:val="008F56A5"/>
    <w:rsid w:val="008F56A9"/>
    <w:rsid w:val="008F59BA"/>
    <w:rsid w:val="008F5BE3"/>
    <w:rsid w:val="008F5C6F"/>
    <w:rsid w:val="008F5DB1"/>
    <w:rsid w:val="008F5E45"/>
    <w:rsid w:val="008F5E4E"/>
    <w:rsid w:val="008F5F17"/>
    <w:rsid w:val="008F6116"/>
    <w:rsid w:val="008F6123"/>
    <w:rsid w:val="008F625B"/>
    <w:rsid w:val="008F6316"/>
    <w:rsid w:val="008F63A3"/>
    <w:rsid w:val="008F6448"/>
    <w:rsid w:val="008F64FD"/>
    <w:rsid w:val="008F656C"/>
    <w:rsid w:val="008F6852"/>
    <w:rsid w:val="008F6969"/>
    <w:rsid w:val="008F6A16"/>
    <w:rsid w:val="008F6A30"/>
    <w:rsid w:val="008F6B55"/>
    <w:rsid w:val="008F6DD9"/>
    <w:rsid w:val="008F6F36"/>
    <w:rsid w:val="008F7144"/>
    <w:rsid w:val="008F717B"/>
    <w:rsid w:val="008F7242"/>
    <w:rsid w:val="008F7527"/>
    <w:rsid w:val="008F7689"/>
    <w:rsid w:val="008F7726"/>
    <w:rsid w:val="008F7786"/>
    <w:rsid w:val="008F7CFE"/>
    <w:rsid w:val="008F7D41"/>
    <w:rsid w:val="008F7FCB"/>
    <w:rsid w:val="00900070"/>
    <w:rsid w:val="0090022D"/>
    <w:rsid w:val="009003EB"/>
    <w:rsid w:val="009005EB"/>
    <w:rsid w:val="009009B6"/>
    <w:rsid w:val="009009EF"/>
    <w:rsid w:val="00900E1A"/>
    <w:rsid w:val="00900F40"/>
    <w:rsid w:val="00900F7E"/>
    <w:rsid w:val="00901021"/>
    <w:rsid w:val="009010EC"/>
    <w:rsid w:val="00901167"/>
    <w:rsid w:val="009013CB"/>
    <w:rsid w:val="009015BC"/>
    <w:rsid w:val="00901888"/>
    <w:rsid w:val="00901951"/>
    <w:rsid w:val="00901A7E"/>
    <w:rsid w:val="00901E84"/>
    <w:rsid w:val="009020C5"/>
    <w:rsid w:val="00902221"/>
    <w:rsid w:val="0090246C"/>
    <w:rsid w:val="00902538"/>
    <w:rsid w:val="00902541"/>
    <w:rsid w:val="009025FD"/>
    <w:rsid w:val="009026E8"/>
    <w:rsid w:val="009027DB"/>
    <w:rsid w:val="00902812"/>
    <w:rsid w:val="00902C2F"/>
    <w:rsid w:val="00902D76"/>
    <w:rsid w:val="00902E2D"/>
    <w:rsid w:val="00903001"/>
    <w:rsid w:val="0090324A"/>
    <w:rsid w:val="00903518"/>
    <w:rsid w:val="00903604"/>
    <w:rsid w:val="00903A54"/>
    <w:rsid w:val="00903C45"/>
    <w:rsid w:val="00903DEC"/>
    <w:rsid w:val="00903EC7"/>
    <w:rsid w:val="009041B6"/>
    <w:rsid w:val="00904375"/>
    <w:rsid w:val="009045F2"/>
    <w:rsid w:val="009047C1"/>
    <w:rsid w:val="00904860"/>
    <w:rsid w:val="009048D4"/>
    <w:rsid w:val="009049E5"/>
    <w:rsid w:val="00904B20"/>
    <w:rsid w:val="00904BF9"/>
    <w:rsid w:val="00904D07"/>
    <w:rsid w:val="00904D8A"/>
    <w:rsid w:val="00904E27"/>
    <w:rsid w:val="009050BF"/>
    <w:rsid w:val="00905594"/>
    <w:rsid w:val="009059C3"/>
    <w:rsid w:val="00905A6B"/>
    <w:rsid w:val="00905B4D"/>
    <w:rsid w:val="00905D00"/>
    <w:rsid w:val="00905D3D"/>
    <w:rsid w:val="00905D55"/>
    <w:rsid w:val="00905D99"/>
    <w:rsid w:val="00905F9B"/>
    <w:rsid w:val="009061F6"/>
    <w:rsid w:val="00906245"/>
    <w:rsid w:val="009063A1"/>
    <w:rsid w:val="00906405"/>
    <w:rsid w:val="009067CE"/>
    <w:rsid w:val="0090680E"/>
    <w:rsid w:val="00906A07"/>
    <w:rsid w:val="00906D67"/>
    <w:rsid w:val="00906D79"/>
    <w:rsid w:val="00906E6F"/>
    <w:rsid w:val="00906E70"/>
    <w:rsid w:val="00906F4D"/>
    <w:rsid w:val="0090701E"/>
    <w:rsid w:val="0090717C"/>
    <w:rsid w:val="009075D1"/>
    <w:rsid w:val="0090768A"/>
    <w:rsid w:val="00907884"/>
    <w:rsid w:val="0090789C"/>
    <w:rsid w:val="009079E5"/>
    <w:rsid w:val="00907B35"/>
    <w:rsid w:val="00907B75"/>
    <w:rsid w:val="00907E44"/>
    <w:rsid w:val="00907EE1"/>
    <w:rsid w:val="0091013D"/>
    <w:rsid w:val="00910161"/>
    <w:rsid w:val="0091065D"/>
    <w:rsid w:val="009106AA"/>
    <w:rsid w:val="00910792"/>
    <w:rsid w:val="009109DA"/>
    <w:rsid w:val="00910D84"/>
    <w:rsid w:val="00910D96"/>
    <w:rsid w:val="00910F78"/>
    <w:rsid w:val="0091144B"/>
    <w:rsid w:val="0091148B"/>
    <w:rsid w:val="00911699"/>
    <w:rsid w:val="009119E1"/>
    <w:rsid w:val="009119E7"/>
    <w:rsid w:val="00911BC0"/>
    <w:rsid w:val="00911CF2"/>
    <w:rsid w:val="00911DB1"/>
    <w:rsid w:val="00911EC9"/>
    <w:rsid w:val="009120B1"/>
    <w:rsid w:val="009122D0"/>
    <w:rsid w:val="009123B9"/>
    <w:rsid w:val="009126C5"/>
    <w:rsid w:val="009126CD"/>
    <w:rsid w:val="00912CD5"/>
    <w:rsid w:val="00912EEE"/>
    <w:rsid w:val="00913498"/>
    <w:rsid w:val="009136A3"/>
    <w:rsid w:val="00913831"/>
    <w:rsid w:val="00913FE7"/>
    <w:rsid w:val="009145E9"/>
    <w:rsid w:val="009146C5"/>
    <w:rsid w:val="00914910"/>
    <w:rsid w:val="00914A34"/>
    <w:rsid w:val="00914AC7"/>
    <w:rsid w:val="00914BF2"/>
    <w:rsid w:val="00914CE0"/>
    <w:rsid w:val="00914D86"/>
    <w:rsid w:val="00914EE3"/>
    <w:rsid w:val="00914F63"/>
    <w:rsid w:val="00915350"/>
    <w:rsid w:val="00915626"/>
    <w:rsid w:val="0091592E"/>
    <w:rsid w:val="00915DAD"/>
    <w:rsid w:val="00915FF2"/>
    <w:rsid w:val="009161C2"/>
    <w:rsid w:val="009161E8"/>
    <w:rsid w:val="00916274"/>
    <w:rsid w:val="009164C5"/>
    <w:rsid w:val="0091665A"/>
    <w:rsid w:val="00916988"/>
    <w:rsid w:val="00916B48"/>
    <w:rsid w:val="00916C6E"/>
    <w:rsid w:val="00916E00"/>
    <w:rsid w:val="00916E8F"/>
    <w:rsid w:val="00916F3D"/>
    <w:rsid w:val="00916F59"/>
    <w:rsid w:val="009170BE"/>
    <w:rsid w:val="00917300"/>
    <w:rsid w:val="00917866"/>
    <w:rsid w:val="00917B2D"/>
    <w:rsid w:val="00917C5F"/>
    <w:rsid w:val="00920455"/>
    <w:rsid w:val="0092077E"/>
    <w:rsid w:val="00920A47"/>
    <w:rsid w:val="00920BC0"/>
    <w:rsid w:val="00921065"/>
    <w:rsid w:val="009210C2"/>
    <w:rsid w:val="00921275"/>
    <w:rsid w:val="009214C6"/>
    <w:rsid w:val="0092178F"/>
    <w:rsid w:val="009217CE"/>
    <w:rsid w:val="00921858"/>
    <w:rsid w:val="00921C74"/>
    <w:rsid w:val="00921D7D"/>
    <w:rsid w:val="00921E60"/>
    <w:rsid w:val="00922239"/>
    <w:rsid w:val="0092255E"/>
    <w:rsid w:val="00922576"/>
    <w:rsid w:val="009225F7"/>
    <w:rsid w:val="009229CD"/>
    <w:rsid w:val="00922A13"/>
    <w:rsid w:val="00922B6F"/>
    <w:rsid w:val="00922C3B"/>
    <w:rsid w:val="00922E7A"/>
    <w:rsid w:val="009230E7"/>
    <w:rsid w:val="009234A9"/>
    <w:rsid w:val="00923F54"/>
    <w:rsid w:val="00924121"/>
    <w:rsid w:val="00924343"/>
    <w:rsid w:val="00924365"/>
    <w:rsid w:val="00924BF8"/>
    <w:rsid w:val="00924C1B"/>
    <w:rsid w:val="00924D01"/>
    <w:rsid w:val="00924D82"/>
    <w:rsid w:val="00924EBB"/>
    <w:rsid w:val="00924F5B"/>
    <w:rsid w:val="00924FFD"/>
    <w:rsid w:val="009250CC"/>
    <w:rsid w:val="0092526C"/>
    <w:rsid w:val="009253EE"/>
    <w:rsid w:val="00925529"/>
    <w:rsid w:val="00925623"/>
    <w:rsid w:val="009256B4"/>
    <w:rsid w:val="009257CC"/>
    <w:rsid w:val="00925AFE"/>
    <w:rsid w:val="00925B31"/>
    <w:rsid w:val="00925CBF"/>
    <w:rsid w:val="00925CF5"/>
    <w:rsid w:val="00925F58"/>
    <w:rsid w:val="0092608C"/>
    <w:rsid w:val="009261A6"/>
    <w:rsid w:val="00926266"/>
    <w:rsid w:val="0092635C"/>
    <w:rsid w:val="0092653C"/>
    <w:rsid w:val="00926615"/>
    <w:rsid w:val="00926874"/>
    <w:rsid w:val="00926985"/>
    <w:rsid w:val="00926A39"/>
    <w:rsid w:val="00926AFC"/>
    <w:rsid w:val="00926FFB"/>
    <w:rsid w:val="0092719E"/>
    <w:rsid w:val="009272A5"/>
    <w:rsid w:val="00927635"/>
    <w:rsid w:val="0092783E"/>
    <w:rsid w:val="009278C3"/>
    <w:rsid w:val="009278CB"/>
    <w:rsid w:val="00927AEC"/>
    <w:rsid w:val="00927CB9"/>
    <w:rsid w:val="00927F84"/>
    <w:rsid w:val="00930130"/>
    <w:rsid w:val="009301E8"/>
    <w:rsid w:val="00930459"/>
    <w:rsid w:val="009304CA"/>
    <w:rsid w:val="009306EF"/>
    <w:rsid w:val="00930746"/>
    <w:rsid w:val="00930A82"/>
    <w:rsid w:val="00930EB7"/>
    <w:rsid w:val="00930FA1"/>
    <w:rsid w:val="00931016"/>
    <w:rsid w:val="00931763"/>
    <w:rsid w:val="00931777"/>
    <w:rsid w:val="00931ABE"/>
    <w:rsid w:val="00931BAB"/>
    <w:rsid w:val="00931C8F"/>
    <w:rsid w:val="00932050"/>
    <w:rsid w:val="0093210F"/>
    <w:rsid w:val="009323F4"/>
    <w:rsid w:val="00932438"/>
    <w:rsid w:val="009324F9"/>
    <w:rsid w:val="009325BD"/>
    <w:rsid w:val="00932686"/>
    <w:rsid w:val="00932C37"/>
    <w:rsid w:val="00932E39"/>
    <w:rsid w:val="00932E70"/>
    <w:rsid w:val="00932EF1"/>
    <w:rsid w:val="00932F6B"/>
    <w:rsid w:val="00933321"/>
    <w:rsid w:val="009334D2"/>
    <w:rsid w:val="00933574"/>
    <w:rsid w:val="009337DA"/>
    <w:rsid w:val="009337FE"/>
    <w:rsid w:val="00933893"/>
    <w:rsid w:val="009338FC"/>
    <w:rsid w:val="00933989"/>
    <w:rsid w:val="00933A1A"/>
    <w:rsid w:val="00933BD7"/>
    <w:rsid w:val="00934048"/>
    <w:rsid w:val="00934127"/>
    <w:rsid w:val="009342FE"/>
    <w:rsid w:val="0093442A"/>
    <w:rsid w:val="009347B1"/>
    <w:rsid w:val="00934A16"/>
    <w:rsid w:val="00934A74"/>
    <w:rsid w:val="00934DC3"/>
    <w:rsid w:val="00934DED"/>
    <w:rsid w:val="00934E3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1A"/>
    <w:rsid w:val="00936C89"/>
    <w:rsid w:val="00936E28"/>
    <w:rsid w:val="00936E66"/>
    <w:rsid w:val="00936EC6"/>
    <w:rsid w:val="00936F18"/>
    <w:rsid w:val="00937167"/>
    <w:rsid w:val="009371DB"/>
    <w:rsid w:val="00937274"/>
    <w:rsid w:val="00937976"/>
    <w:rsid w:val="0093798B"/>
    <w:rsid w:val="00937A8D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7AC"/>
    <w:rsid w:val="009407DD"/>
    <w:rsid w:val="00940811"/>
    <w:rsid w:val="009408F1"/>
    <w:rsid w:val="00940A59"/>
    <w:rsid w:val="00940A8F"/>
    <w:rsid w:val="00940C72"/>
    <w:rsid w:val="00941386"/>
    <w:rsid w:val="0094165C"/>
    <w:rsid w:val="00941D5F"/>
    <w:rsid w:val="00941E9B"/>
    <w:rsid w:val="00941FE4"/>
    <w:rsid w:val="0094225A"/>
    <w:rsid w:val="009424AF"/>
    <w:rsid w:val="009424DD"/>
    <w:rsid w:val="0094265E"/>
    <w:rsid w:val="009426BB"/>
    <w:rsid w:val="00942716"/>
    <w:rsid w:val="00942835"/>
    <w:rsid w:val="00942904"/>
    <w:rsid w:val="00943257"/>
    <w:rsid w:val="00943331"/>
    <w:rsid w:val="00943439"/>
    <w:rsid w:val="009436EF"/>
    <w:rsid w:val="00943710"/>
    <w:rsid w:val="009437B6"/>
    <w:rsid w:val="0094390A"/>
    <w:rsid w:val="00943BDC"/>
    <w:rsid w:val="00943CCF"/>
    <w:rsid w:val="00943E4C"/>
    <w:rsid w:val="00943EBE"/>
    <w:rsid w:val="00943F4B"/>
    <w:rsid w:val="009442F8"/>
    <w:rsid w:val="0094433F"/>
    <w:rsid w:val="00944477"/>
    <w:rsid w:val="009444BA"/>
    <w:rsid w:val="0094467B"/>
    <w:rsid w:val="009447D9"/>
    <w:rsid w:val="00944A9F"/>
    <w:rsid w:val="00944B4A"/>
    <w:rsid w:val="00944CD7"/>
    <w:rsid w:val="00944E1C"/>
    <w:rsid w:val="00944E2C"/>
    <w:rsid w:val="00944E6A"/>
    <w:rsid w:val="00944EB8"/>
    <w:rsid w:val="0094511A"/>
    <w:rsid w:val="00945295"/>
    <w:rsid w:val="009456E6"/>
    <w:rsid w:val="0094572A"/>
    <w:rsid w:val="009458BD"/>
    <w:rsid w:val="0094594F"/>
    <w:rsid w:val="00945AAB"/>
    <w:rsid w:val="00945DDA"/>
    <w:rsid w:val="00945DE1"/>
    <w:rsid w:val="00945E72"/>
    <w:rsid w:val="009460FB"/>
    <w:rsid w:val="00946364"/>
    <w:rsid w:val="0094683F"/>
    <w:rsid w:val="00946A3F"/>
    <w:rsid w:val="00946B65"/>
    <w:rsid w:val="00946C58"/>
    <w:rsid w:val="00946C8D"/>
    <w:rsid w:val="00946DC7"/>
    <w:rsid w:val="00946F34"/>
    <w:rsid w:val="009472F1"/>
    <w:rsid w:val="00947400"/>
    <w:rsid w:val="00947415"/>
    <w:rsid w:val="00947437"/>
    <w:rsid w:val="0094793C"/>
    <w:rsid w:val="009479CA"/>
    <w:rsid w:val="00947AA2"/>
    <w:rsid w:val="00947C9E"/>
    <w:rsid w:val="00947E2A"/>
    <w:rsid w:val="00947E39"/>
    <w:rsid w:val="00947F9D"/>
    <w:rsid w:val="00950015"/>
    <w:rsid w:val="009500FB"/>
    <w:rsid w:val="009501F4"/>
    <w:rsid w:val="00950215"/>
    <w:rsid w:val="009502C4"/>
    <w:rsid w:val="0095059B"/>
    <w:rsid w:val="00950827"/>
    <w:rsid w:val="00950865"/>
    <w:rsid w:val="009509FE"/>
    <w:rsid w:val="00950A4B"/>
    <w:rsid w:val="00951236"/>
    <w:rsid w:val="0095133C"/>
    <w:rsid w:val="0095148C"/>
    <w:rsid w:val="00951492"/>
    <w:rsid w:val="00951498"/>
    <w:rsid w:val="00951518"/>
    <w:rsid w:val="00951844"/>
    <w:rsid w:val="00951A7E"/>
    <w:rsid w:val="00951AF4"/>
    <w:rsid w:val="00951D32"/>
    <w:rsid w:val="00952248"/>
    <w:rsid w:val="00952372"/>
    <w:rsid w:val="009526A7"/>
    <w:rsid w:val="009527FE"/>
    <w:rsid w:val="0095280E"/>
    <w:rsid w:val="00952967"/>
    <w:rsid w:val="009529E5"/>
    <w:rsid w:val="00952A91"/>
    <w:rsid w:val="00952E09"/>
    <w:rsid w:val="00952E16"/>
    <w:rsid w:val="0095302A"/>
    <w:rsid w:val="00953097"/>
    <w:rsid w:val="009530D6"/>
    <w:rsid w:val="009533D1"/>
    <w:rsid w:val="00953613"/>
    <w:rsid w:val="00953716"/>
    <w:rsid w:val="009537EF"/>
    <w:rsid w:val="0095389F"/>
    <w:rsid w:val="00953A9A"/>
    <w:rsid w:val="00953AA9"/>
    <w:rsid w:val="00953F4F"/>
    <w:rsid w:val="00954162"/>
    <w:rsid w:val="009543AF"/>
    <w:rsid w:val="00954591"/>
    <w:rsid w:val="009548F2"/>
    <w:rsid w:val="00954970"/>
    <w:rsid w:val="00954A37"/>
    <w:rsid w:val="00954C49"/>
    <w:rsid w:val="00954E28"/>
    <w:rsid w:val="0095515A"/>
    <w:rsid w:val="0095522E"/>
    <w:rsid w:val="009553B2"/>
    <w:rsid w:val="009554A1"/>
    <w:rsid w:val="00955617"/>
    <w:rsid w:val="009558A0"/>
    <w:rsid w:val="00955D47"/>
    <w:rsid w:val="00955E2B"/>
    <w:rsid w:val="00956384"/>
    <w:rsid w:val="009563B9"/>
    <w:rsid w:val="009564DD"/>
    <w:rsid w:val="00956664"/>
    <w:rsid w:val="0095685C"/>
    <w:rsid w:val="009568D9"/>
    <w:rsid w:val="00956BB5"/>
    <w:rsid w:val="00957082"/>
    <w:rsid w:val="00957152"/>
    <w:rsid w:val="009572CC"/>
    <w:rsid w:val="009573C6"/>
    <w:rsid w:val="00957562"/>
    <w:rsid w:val="009575A5"/>
    <w:rsid w:val="009575F4"/>
    <w:rsid w:val="00957706"/>
    <w:rsid w:val="00957775"/>
    <w:rsid w:val="00957B02"/>
    <w:rsid w:val="00957BC2"/>
    <w:rsid w:val="00957F1E"/>
    <w:rsid w:val="00957F81"/>
    <w:rsid w:val="00960109"/>
    <w:rsid w:val="00960645"/>
    <w:rsid w:val="009607F1"/>
    <w:rsid w:val="00960811"/>
    <w:rsid w:val="009608A3"/>
    <w:rsid w:val="00960AB3"/>
    <w:rsid w:val="00960D37"/>
    <w:rsid w:val="00960D9A"/>
    <w:rsid w:val="00960DA6"/>
    <w:rsid w:val="00960DE8"/>
    <w:rsid w:val="00960FEF"/>
    <w:rsid w:val="00961047"/>
    <w:rsid w:val="009610D0"/>
    <w:rsid w:val="0096119C"/>
    <w:rsid w:val="009611C1"/>
    <w:rsid w:val="00961547"/>
    <w:rsid w:val="009616E3"/>
    <w:rsid w:val="00961853"/>
    <w:rsid w:val="0096189C"/>
    <w:rsid w:val="00961FC8"/>
    <w:rsid w:val="00962252"/>
    <w:rsid w:val="0096244B"/>
    <w:rsid w:val="0096265C"/>
    <w:rsid w:val="00962855"/>
    <w:rsid w:val="00962A6B"/>
    <w:rsid w:val="00962AA5"/>
    <w:rsid w:val="00962B86"/>
    <w:rsid w:val="00962C07"/>
    <w:rsid w:val="00962C82"/>
    <w:rsid w:val="00962DA2"/>
    <w:rsid w:val="00962DDE"/>
    <w:rsid w:val="00962F7B"/>
    <w:rsid w:val="0096318F"/>
    <w:rsid w:val="00963294"/>
    <w:rsid w:val="0096329C"/>
    <w:rsid w:val="009632FA"/>
    <w:rsid w:val="00963423"/>
    <w:rsid w:val="00963523"/>
    <w:rsid w:val="00963808"/>
    <w:rsid w:val="009638A7"/>
    <w:rsid w:val="009638D2"/>
    <w:rsid w:val="00963929"/>
    <w:rsid w:val="00963FE2"/>
    <w:rsid w:val="009641D4"/>
    <w:rsid w:val="009642C4"/>
    <w:rsid w:val="00964411"/>
    <w:rsid w:val="0096449D"/>
    <w:rsid w:val="00964774"/>
    <w:rsid w:val="009650E1"/>
    <w:rsid w:val="009652EF"/>
    <w:rsid w:val="00965493"/>
    <w:rsid w:val="009654B8"/>
    <w:rsid w:val="009655D7"/>
    <w:rsid w:val="00965935"/>
    <w:rsid w:val="009659D7"/>
    <w:rsid w:val="00965B93"/>
    <w:rsid w:val="00965C05"/>
    <w:rsid w:val="00965EE7"/>
    <w:rsid w:val="0096604D"/>
    <w:rsid w:val="0096608C"/>
    <w:rsid w:val="0096673C"/>
    <w:rsid w:val="00966AFD"/>
    <w:rsid w:val="00966BE1"/>
    <w:rsid w:val="00966FC9"/>
    <w:rsid w:val="009673F4"/>
    <w:rsid w:val="00967463"/>
    <w:rsid w:val="00967476"/>
    <w:rsid w:val="00967700"/>
    <w:rsid w:val="00967B14"/>
    <w:rsid w:val="00967B27"/>
    <w:rsid w:val="00967C8E"/>
    <w:rsid w:val="00967D19"/>
    <w:rsid w:val="00967F4D"/>
    <w:rsid w:val="00970072"/>
    <w:rsid w:val="009702FB"/>
    <w:rsid w:val="009704F5"/>
    <w:rsid w:val="009708C8"/>
    <w:rsid w:val="009709AD"/>
    <w:rsid w:val="00970BB9"/>
    <w:rsid w:val="00971042"/>
    <w:rsid w:val="0097113E"/>
    <w:rsid w:val="009714BC"/>
    <w:rsid w:val="00971947"/>
    <w:rsid w:val="00971963"/>
    <w:rsid w:val="00971980"/>
    <w:rsid w:val="00971A94"/>
    <w:rsid w:val="00971F7E"/>
    <w:rsid w:val="00971F8C"/>
    <w:rsid w:val="0097201D"/>
    <w:rsid w:val="009723D3"/>
    <w:rsid w:val="009725FE"/>
    <w:rsid w:val="0097260E"/>
    <w:rsid w:val="009726A6"/>
    <w:rsid w:val="0097271E"/>
    <w:rsid w:val="00972866"/>
    <w:rsid w:val="009728D3"/>
    <w:rsid w:val="00972B5A"/>
    <w:rsid w:val="00972CC9"/>
    <w:rsid w:val="00972CCA"/>
    <w:rsid w:val="00972D2A"/>
    <w:rsid w:val="00972E85"/>
    <w:rsid w:val="0097305F"/>
    <w:rsid w:val="009730FA"/>
    <w:rsid w:val="00973A27"/>
    <w:rsid w:val="00973A74"/>
    <w:rsid w:val="00973C1A"/>
    <w:rsid w:val="00973DFD"/>
    <w:rsid w:val="00973E84"/>
    <w:rsid w:val="00974033"/>
    <w:rsid w:val="009741C6"/>
    <w:rsid w:val="00974514"/>
    <w:rsid w:val="00974537"/>
    <w:rsid w:val="009747F2"/>
    <w:rsid w:val="00974AB7"/>
    <w:rsid w:val="00974AF5"/>
    <w:rsid w:val="00974B5C"/>
    <w:rsid w:val="00974C8D"/>
    <w:rsid w:val="0097506E"/>
    <w:rsid w:val="009755E6"/>
    <w:rsid w:val="009756C4"/>
    <w:rsid w:val="00975769"/>
    <w:rsid w:val="009757AC"/>
    <w:rsid w:val="00975F2E"/>
    <w:rsid w:val="00976298"/>
    <w:rsid w:val="00976367"/>
    <w:rsid w:val="009763D3"/>
    <w:rsid w:val="00976DF4"/>
    <w:rsid w:val="00976ED2"/>
    <w:rsid w:val="00977017"/>
    <w:rsid w:val="00977466"/>
    <w:rsid w:val="0097747D"/>
    <w:rsid w:val="009777AF"/>
    <w:rsid w:val="0097788C"/>
    <w:rsid w:val="009778DF"/>
    <w:rsid w:val="009779DA"/>
    <w:rsid w:val="00977AEC"/>
    <w:rsid w:val="00977DE8"/>
    <w:rsid w:val="00977E65"/>
    <w:rsid w:val="00977F07"/>
    <w:rsid w:val="009800DD"/>
    <w:rsid w:val="009801AA"/>
    <w:rsid w:val="00980505"/>
    <w:rsid w:val="009807EC"/>
    <w:rsid w:val="009809C9"/>
    <w:rsid w:val="00980B2B"/>
    <w:rsid w:val="00980C4A"/>
    <w:rsid w:val="00980F4D"/>
    <w:rsid w:val="00981383"/>
    <w:rsid w:val="00981477"/>
    <w:rsid w:val="0098169A"/>
    <w:rsid w:val="00981832"/>
    <w:rsid w:val="0098192E"/>
    <w:rsid w:val="00981B9E"/>
    <w:rsid w:val="00981D05"/>
    <w:rsid w:val="00981D5E"/>
    <w:rsid w:val="00981E15"/>
    <w:rsid w:val="00982265"/>
    <w:rsid w:val="009822C5"/>
    <w:rsid w:val="00982385"/>
    <w:rsid w:val="0098238C"/>
    <w:rsid w:val="00982635"/>
    <w:rsid w:val="00982BD4"/>
    <w:rsid w:val="00982C19"/>
    <w:rsid w:val="00982F4C"/>
    <w:rsid w:val="00983024"/>
    <w:rsid w:val="0098319B"/>
    <w:rsid w:val="009834A5"/>
    <w:rsid w:val="0098352A"/>
    <w:rsid w:val="00983533"/>
    <w:rsid w:val="009835AF"/>
    <w:rsid w:val="00983693"/>
    <w:rsid w:val="00983819"/>
    <w:rsid w:val="009838D9"/>
    <w:rsid w:val="00983AA5"/>
    <w:rsid w:val="00983ABA"/>
    <w:rsid w:val="00983BDD"/>
    <w:rsid w:val="00983C17"/>
    <w:rsid w:val="00983D89"/>
    <w:rsid w:val="00983F2D"/>
    <w:rsid w:val="00983FB3"/>
    <w:rsid w:val="00983FF9"/>
    <w:rsid w:val="009840FC"/>
    <w:rsid w:val="00984426"/>
    <w:rsid w:val="009846BF"/>
    <w:rsid w:val="00984879"/>
    <w:rsid w:val="009848B5"/>
    <w:rsid w:val="00984A78"/>
    <w:rsid w:val="00984BBC"/>
    <w:rsid w:val="00984BC4"/>
    <w:rsid w:val="00984BFA"/>
    <w:rsid w:val="00985454"/>
    <w:rsid w:val="009859AA"/>
    <w:rsid w:val="009859F9"/>
    <w:rsid w:val="00985EC8"/>
    <w:rsid w:val="00985FAB"/>
    <w:rsid w:val="00986140"/>
    <w:rsid w:val="009863D1"/>
    <w:rsid w:val="009865EE"/>
    <w:rsid w:val="00986632"/>
    <w:rsid w:val="00986997"/>
    <w:rsid w:val="009869D7"/>
    <w:rsid w:val="00986D8A"/>
    <w:rsid w:val="00986F20"/>
    <w:rsid w:val="009870DC"/>
    <w:rsid w:val="00987112"/>
    <w:rsid w:val="00987174"/>
    <w:rsid w:val="00987383"/>
    <w:rsid w:val="00987385"/>
    <w:rsid w:val="0098773F"/>
    <w:rsid w:val="00987CAA"/>
    <w:rsid w:val="00987DCC"/>
    <w:rsid w:val="00987DE5"/>
    <w:rsid w:val="009905B8"/>
    <w:rsid w:val="009905C2"/>
    <w:rsid w:val="00990878"/>
    <w:rsid w:val="0099090D"/>
    <w:rsid w:val="00990A1E"/>
    <w:rsid w:val="00990DC0"/>
    <w:rsid w:val="00990DD0"/>
    <w:rsid w:val="00990F85"/>
    <w:rsid w:val="00990F9C"/>
    <w:rsid w:val="00991076"/>
    <w:rsid w:val="00991336"/>
    <w:rsid w:val="00991432"/>
    <w:rsid w:val="00991581"/>
    <w:rsid w:val="0099160F"/>
    <w:rsid w:val="00991825"/>
    <w:rsid w:val="009918B9"/>
    <w:rsid w:val="009919D1"/>
    <w:rsid w:val="00991C4C"/>
    <w:rsid w:val="00991E3D"/>
    <w:rsid w:val="00991E7B"/>
    <w:rsid w:val="009920C6"/>
    <w:rsid w:val="0099224C"/>
    <w:rsid w:val="00992478"/>
    <w:rsid w:val="009928EF"/>
    <w:rsid w:val="00992BEF"/>
    <w:rsid w:val="00992C2A"/>
    <w:rsid w:val="00992E9A"/>
    <w:rsid w:val="0099306C"/>
    <w:rsid w:val="009931BC"/>
    <w:rsid w:val="009932BB"/>
    <w:rsid w:val="009932FC"/>
    <w:rsid w:val="009936AD"/>
    <w:rsid w:val="009936B9"/>
    <w:rsid w:val="009936F4"/>
    <w:rsid w:val="009937DD"/>
    <w:rsid w:val="00993842"/>
    <w:rsid w:val="009938E5"/>
    <w:rsid w:val="0099397D"/>
    <w:rsid w:val="00993B24"/>
    <w:rsid w:val="00993C87"/>
    <w:rsid w:val="00993CCF"/>
    <w:rsid w:val="00993D11"/>
    <w:rsid w:val="00993D7F"/>
    <w:rsid w:val="00993E2B"/>
    <w:rsid w:val="00994192"/>
    <w:rsid w:val="009949BE"/>
    <w:rsid w:val="00994D83"/>
    <w:rsid w:val="00994F06"/>
    <w:rsid w:val="00994FA8"/>
    <w:rsid w:val="00995624"/>
    <w:rsid w:val="00995815"/>
    <w:rsid w:val="00995C97"/>
    <w:rsid w:val="00995CF5"/>
    <w:rsid w:val="00995FDA"/>
    <w:rsid w:val="00996137"/>
    <w:rsid w:val="00996243"/>
    <w:rsid w:val="00996307"/>
    <w:rsid w:val="009963AA"/>
    <w:rsid w:val="00996593"/>
    <w:rsid w:val="009966A3"/>
    <w:rsid w:val="00996852"/>
    <w:rsid w:val="009968ED"/>
    <w:rsid w:val="00996A0B"/>
    <w:rsid w:val="00996BAC"/>
    <w:rsid w:val="00996EBB"/>
    <w:rsid w:val="0099711C"/>
    <w:rsid w:val="009971A7"/>
    <w:rsid w:val="00997BC2"/>
    <w:rsid w:val="00997FF9"/>
    <w:rsid w:val="009A023B"/>
    <w:rsid w:val="009A07FC"/>
    <w:rsid w:val="009A08B4"/>
    <w:rsid w:val="009A08F2"/>
    <w:rsid w:val="009A0AA6"/>
    <w:rsid w:val="009A0BB6"/>
    <w:rsid w:val="009A0E1E"/>
    <w:rsid w:val="009A0E33"/>
    <w:rsid w:val="009A0F7D"/>
    <w:rsid w:val="009A1035"/>
    <w:rsid w:val="009A11A4"/>
    <w:rsid w:val="009A1244"/>
    <w:rsid w:val="009A15C0"/>
    <w:rsid w:val="009A18FD"/>
    <w:rsid w:val="009A19E0"/>
    <w:rsid w:val="009A1A9E"/>
    <w:rsid w:val="009A1C69"/>
    <w:rsid w:val="009A1D19"/>
    <w:rsid w:val="009A1D2B"/>
    <w:rsid w:val="009A22AB"/>
    <w:rsid w:val="009A22D9"/>
    <w:rsid w:val="009A267F"/>
    <w:rsid w:val="009A26A1"/>
    <w:rsid w:val="009A292F"/>
    <w:rsid w:val="009A295C"/>
    <w:rsid w:val="009A2978"/>
    <w:rsid w:val="009A29F8"/>
    <w:rsid w:val="009A2A1E"/>
    <w:rsid w:val="009A2E5F"/>
    <w:rsid w:val="009A2E97"/>
    <w:rsid w:val="009A2F00"/>
    <w:rsid w:val="009A315B"/>
    <w:rsid w:val="009A3295"/>
    <w:rsid w:val="009A3330"/>
    <w:rsid w:val="009A3353"/>
    <w:rsid w:val="009A3363"/>
    <w:rsid w:val="009A35F5"/>
    <w:rsid w:val="009A3B8B"/>
    <w:rsid w:val="009A3C81"/>
    <w:rsid w:val="009A401E"/>
    <w:rsid w:val="009A4328"/>
    <w:rsid w:val="009A43A9"/>
    <w:rsid w:val="009A43C8"/>
    <w:rsid w:val="009A44D2"/>
    <w:rsid w:val="009A4632"/>
    <w:rsid w:val="009A47AE"/>
    <w:rsid w:val="009A48D5"/>
    <w:rsid w:val="009A4A95"/>
    <w:rsid w:val="009A4CA7"/>
    <w:rsid w:val="009A4CCF"/>
    <w:rsid w:val="009A4CD3"/>
    <w:rsid w:val="009A4DA8"/>
    <w:rsid w:val="009A5056"/>
    <w:rsid w:val="009A53C6"/>
    <w:rsid w:val="009A569D"/>
    <w:rsid w:val="009A57B8"/>
    <w:rsid w:val="009A5B16"/>
    <w:rsid w:val="009A5C3E"/>
    <w:rsid w:val="009A60C4"/>
    <w:rsid w:val="009A6189"/>
    <w:rsid w:val="009A661F"/>
    <w:rsid w:val="009A66E1"/>
    <w:rsid w:val="009A6941"/>
    <w:rsid w:val="009A6B22"/>
    <w:rsid w:val="009A6B96"/>
    <w:rsid w:val="009A6C6C"/>
    <w:rsid w:val="009A6F76"/>
    <w:rsid w:val="009A70D3"/>
    <w:rsid w:val="009A70DB"/>
    <w:rsid w:val="009A714B"/>
    <w:rsid w:val="009A730A"/>
    <w:rsid w:val="009A73DF"/>
    <w:rsid w:val="009A7405"/>
    <w:rsid w:val="009A78C9"/>
    <w:rsid w:val="009A7A53"/>
    <w:rsid w:val="009A7E5B"/>
    <w:rsid w:val="009A7EF8"/>
    <w:rsid w:val="009A7F8B"/>
    <w:rsid w:val="009B02A4"/>
    <w:rsid w:val="009B0351"/>
    <w:rsid w:val="009B03B0"/>
    <w:rsid w:val="009B0BA8"/>
    <w:rsid w:val="009B0CA1"/>
    <w:rsid w:val="009B0CA7"/>
    <w:rsid w:val="009B0E72"/>
    <w:rsid w:val="009B1611"/>
    <w:rsid w:val="009B1673"/>
    <w:rsid w:val="009B1809"/>
    <w:rsid w:val="009B196F"/>
    <w:rsid w:val="009B1C7B"/>
    <w:rsid w:val="009B1CBA"/>
    <w:rsid w:val="009B1DEB"/>
    <w:rsid w:val="009B1E92"/>
    <w:rsid w:val="009B1F57"/>
    <w:rsid w:val="009B1FCD"/>
    <w:rsid w:val="009B24A5"/>
    <w:rsid w:val="009B26D5"/>
    <w:rsid w:val="009B2A89"/>
    <w:rsid w:val="009B2B80"/>
    <w:rsid w:val="009B2BC3"/>
    <w:rsid w:val="009B2D73"/>
    <w:rsid w:val="009B2DF8"/>
    <w:rsid w:val="009B2EE9"/>
    <w:rsid w:val="009B34D6"/>
    <w:rsid w:val="009B34DB"/>
    <w:rsid w:val="009B3A39"/>
    <w:rsid w:val="009B3DEB"/>
    <w:rsid w:val="009B3E26"/>
    <w:rsid w:val="009B3E41"/>
    <w:rsid w:val="009B4212"/>
    <w:rsid w:val="009B4213"/>
    <w:rsid w:val="009B42D6"/>
    <w:rsid w:val="009B4360"/>
    <w:rsid w:val="009B43CE"/>
    <w:rsid w:val="009B491F"/>
    <w:rsid w:val="009B4A4A"/>
    <w:rsid w:val="009B4B10"/>
    <w:rsid w:val="009B4B3D"/>
    <w:rsid w:val="009B4E04"/>
    <w:rsid w:val="009B4E0B"/>
    <w:rsid w:val="009B50AA"/>
    <w:rsid w:val="009B517D"/>
    <w:rsid w:val="009B565F"/>
    <w:rsid w:val="009B56FF"/>
    <w:rsid w:val="009B579D"/>
    <w:rsid w:val="009B58FE"/>
    <w:rsid w:val="009B5A84"/>
    <w:rsid w:val="009B5AE7"/>
    <w:rsid w:val="009B5D72"/>
    <w:rsid w:val="009B5DC9"/>
    <w:rsid w:val="009B5E91"/>
    <w:rsid w:val="009B60B7"/>
    <w:rsid w:val="009B61AB"/>
    <w:rsid w:val="009B62C1"/>
    <w:rsid w:val="009B6341"/>
    <w:rsid w:val="009B635C"/>
    <w:rsid w:val="009B6440"/>
    <w:rsid w:val="009B646D"/>
    <w:rsid w:val="009B65AF"/>
    <w:rsid w:val="009B65F6"/>
    <w:rsid w:val="009B6722"/>
    <w:rsid w:val="009B69C8"/>
    <w:rsid w:val="009B69CB"/>
    <w:rsid w:val="009B6DB6"/>
    <w:rsid w:val="009B700E"/>
    <w:rsid w:val="009B70B2"/>
    <w:rsid w:val="009B7681"/>
    <w:rsid w:val="009B77F9"/>
    <w:rsid w:val="009B7844"/>
    <w:rsid w:val="009B7A56"/>
    <w:rsid w:val="009C0002"/>
    <w:rsid w:val="009C0089"/>
    <w:rsid w:val="009C0101"/>
    <w:rsid w:val="009C02A1"/>
    <w:rsid w:val="009C036C"/>
    <w:rsid w:val="009C07C8"/>
    <w:rsid w:val="009C0843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2D96"/>
    <w:rsid w:val="009C30EC"/>
    <w:rsid w:val="009C3269"/>
    <w:rsid w:val="009C3287"/>
    <w:rsid w:val="009C32BE"/>
    <w:rsid w:val="009C338B"/>
    <w:rsid w:val="009C35D7"/>
    <w:rsid w:val="009C382E"/>
    <w:rsid w:val="009C384C"/>
    <w:rsid w:val="009C3859"/>
    <w:rsid w:val="009C3891"/>
    <w:rsid w:val="009C3E02"/>
    <w:rsid w:val="009C451A"/>
    <w:rsid w:val="009C4945"/>
    <w:rsid w:val="009C49AB"/>
    <w:rsid w:val="009C4EE8"/>
    <w:rsid w:val="009C526E"/>
    <w:rsid w:val="009C54AD"/>
    <w:rsid w:val="009C5970"/>
    <w:rsid w:val="009C59AA"/>
    <w:rsid w:val="009C5AD3"/>
    <w:rsid w:val="009C5D1D"/>
    <w:rsid w:val="009C5E34"/>
    <w:rsid w:val="009C600B"/>
    <w:rsid w:val="009C607C"/>
    <w:rsid w:val="009C6099"/>
    <w:rsid w:val="009C642E"/>
    <w:rsid w:val="009C6540"/>
    <w:rsid w:val="009C665B"/>
    <w:rsid w:val="009C6786"/>
    <w:rsid w:val="009C69EB"/>
    <w:rsid w:val="009C6A2B"/>
    <w:rsid w:val="009C6A49"/>
    <w:rsid w:val="009C6DD1"/>
    <w:rsid w:val="009C6DF7"/>
    <w:rsid w:val="009C6F97"/>
    <w:rsid w:val="009C736B"/>
    <w:rsid w:val="009C7504"/>
    <w:rsid w:val="009C79DA"/>
    <w:rsid w:val="009C7A60"/>
    <w:rsid w:val="009D01B6"/>
    <w:rsid w:val="009D03EC"/>
    <w:rsid w:val="009D04F1"/>
    <w:rsid w:val="009D050E"/>
    <w:rsid w:val="009D06B0"/>
    <w:rsid w:val="009D06C2"/>
    <w:rsid w:val="009D06E0"/>
    <w:rsid w:val="009D07F9"/>
    <w:rsid w:val="009D0991"/>
    <w:rsid w:val="009D09B6"/>
    <w:rsid w:val="009D0E1B"/>
    <w:rsid w:val="009D0FB6"/>
    <w:rsid w:val="009D10C5"/>
    <w:rsid w:val="009D1381"/>
    <w:rsid w:val="009D16A3"/>
    <w:rsid w:val="009D170B"/>
    <w:rsid w:val="009D17C0"/>
    <w:rsid w:val="009D182E"/>
    <w:rsid w:val="009D18FC"/>
    <w:rsid w:val="009D1B4C"/>
    <w:rsid w:val="009D1B8B"/>
    <w:rsid w:val="009D1C63"/>
    <w:rsid w:val="009D1C9E"/>
    <w:rsid w:val="009D1CBF"/>
    <w:rsid w:val="009D1D83"/>
    <w:rsid w:val="009D1E53"/>
    <w:rsid w:val="009D1EB0"/>
    <w:rsid w:val="009D1EC8"/>
    <w:rsid w:val="009D1F80"/>
    <w:rsid w:val="009D2055"/>
    <w:rsid w:val="009D2241"/>
    <w:rsid w:val="009D22E7"/>
    <w:rsid w:val="009D2335"/>
    <w:rsid w:val="009D25E5"/>
    <w:rsid w:val="009D2841"/>
    <w:rsid w:val="009D2864"/>
    <w:rsid w:val="009D2916"/>
    <w:rsid w:val="009D2920"/>
    <w:rsid w:val="009D298B"/>
    <w:rsid w:val="009D2A49"/>
    <w:rsid w:val="009D2AC5"/>
    <w:rsid w:val="009D2B53"/>
    <w:rsid w:val="009D2C68"/>
    <w:rsid w:val="009D2E49"/>
    <w:rsid w:val="009D2EA1"/>
    <w:rsid w:val="009D30F7"/>
    <w:rsid w:val="009D34CC"/>
    <w:rsid w:val="009D3602"/>
    <w:rsid w:val="009D39FC"/>
    <w:rsid w:val="009D3B01"/>
    <w:rsid w:val="009D3CEC"/>
    <w:rsid w:val="009D4135"/>
    <w:rsid w:val="009D41BD"/>
    <w:rsid w:val="009D4732"/>
    <w:rsid w:val="009D47BB"/>
    <w:rsid w:val="009D4877"/>
    <w:rsid w:val="009D4C42"/>
    <w:rsid w:val="009D4E38"/>
    <w:rsid w:val="009D4F26"/>
    <w:rsid w:val="009D5195"/>
    <w:rsid w:val="009D51BE"/>
    <w:rsid w:val="009D55F0"/>
    <w:rsid w:val="009D5891"/>
    <w:rsid w:val="009D5A77"/>
    <w:rsid w:val="009D5E07"/>
    <w:rsid w:val="009D5E95"/>
    <w:rsid w:val="009D6071"/>
    <w:rsid w:val="009D60E5"/>
    <w:rsid w:val="009D63EA"/>
    <w:rsid w:val="009D64B4"/>
    <w:rsid w:val="009D663E"/>
    <w:rsid w:val="009D66AF"/>
    <w:rsid w:val="009D68C8"/>
    <w:rsid w:val="009D68D2"/>
    <w:rsid w:val="009D69F0"/>
    <w:rsid w:val="009D6A1F"/>
    <w:rsid w:val="009D6B17"/>
    <w:rsid w:val="009D6ED7"/>
    <w:rsid w:val="009D6FD4"/>
    <w:rsid w:val="009D7190"/>
    <w:rsid w:val="009D72D0"/>
    <w:rsid w:val="009D733E"/>
    <w:rsid w:val="009D7490"/>
    <w:rsid w:val="009D77D6"/>
    <w:rsid w:val="009D7A5C"/>
    <w:rsid w:val="009D7D74"/>
    <w:rsid w:val="009D7E85"/>
    <w:rsid w:val="009D7EB6"/>
    <w:rsid w:val="009E013F"/>
    <w:rsid w:val="009E043E"/>
    <w:rsid w:val="009E0819"/>
    <w:rsid w:val="009E0981"/>
    <w:rsid w:val="009E0A33"/>
    <w:rsid w:val="009E0A74"/>
    <w:rsid w:val="009E0BB7"/>
    <w:rsid w:val="009E0BC0"/>
    <w:rsid w:val="009E0C92"/>
    <w:rsid w:val="009E0CB6"/>
    <w:rsid w:val="009E0E04"/>
    <w:rsid w:val="009E0F0E"/>
    <w:rsid w:val="009E1249"/>
    <w:rsid w:val="009E1611"/>
    <w:rsid w:val="009E17EB"/>
    <w:rsid w:val="009E1A48"/>
    <w:rsid w:val="009E1D4B"/>
    <w:rsid w:val="009E1D70"/>
    <w:rsid w:val="009E1F45"/>
    <w:rsid w:val="009E1FA4"/>
    <w:rsid w:val="009E22E3"/>
    <w:rsid w:val="009E25BF"/>
    <w:rsid w:val="009E2721"/>
    <w:rsid w:val="009E278D"/>
    <w:rsid w:val="009E28DE"/>
    <w:rsid w:val="009E2BCC"/>
    <w:rsid w:val="009E2CC1"/>
    <w:rsid w:val="009E2DEB"/>
    <w:rsid w:val="009E3087"/>
    <w:rsid w:val="009E3146"/>
    <w:rsid w:val="009E3225"/>
    <w:rsid w:val="009E3586"/>
    <w:rsid w:val="009E3B76"/>
    <w:rsid w:val="009E3CDD"/>
    <w:rsid w:val="009E3CFD"/>
    <w:rsid w:val="009E3D85"/>
    <w:rsid w:val="009E3D8E"/>
    <w:rsid w:val="009E3F14"/>
    <w:rsid w:val="009E3F58"/>
    <w:rsid w:val="009E3FEC"/>
    <w:rsid w:val="009E404B"/>
    <w:rsid w:val="009E407B"/>
    <w:rsid w:val="009E4123"/>
    <w:rsid w:val="009E42B1"/>
    <w:rsid w:val="009E43A6"/>
    <w:rsid w:val="009E4444"/>
    <w:rsid w:val="009E4771"/>
    <w:rsid w:val="009E4794"/>
    <w:rsid w:val="009E4905"/>
    <w:rsid w:val="009E491C"/>
    <w:rsid w:val="009E4CDF"/>
    <w:rsid w:val="009E4D40"/>
    <w:rsid w:val="009E4F0F"/>
    <w:rsid w:val="009E5068"/>
    <w:rsid w:val="009E5328"/>
    <w:rsid w:val="009E573D"/>
    <w:rsid w:val="009E5893"/>
    <w:rsid w:val="009E598A"/>
    <w:rsid w:val="009E5CCE"/>
    <w:rsid w:val="009E5DA7"/>
    <w:rsid w:val="009E5E64"/>
    <w:rsid w:val="009E5F1D"/>
    <w:rsid w:val="009E60BF"/>
    <w:rsid w:val="009E6117"/>
    <w:rsid w:val="009E626E"/>
    <w:rsid w:val="009E640E"/>
    <w:rsid w:val="009E6D31"/>
    <w:rsid w:val="009E70F5"/>
    <w:rsid w:val="009E719C"/>
    <w:rsid w:val="009E7306"/>
    <w:rsid w:val="009E753E"/>
    <w:rsid w:val="009E7762"/>
    <w:rsid w:val="009E7818"/>
    <w:rsid w:val="009E78D5"/>
    <w:rsid w:val="009E79EE"/>
    <w:rsid w:val="009E7A12"/>
    <w:rsid w:val="009E7E22"/>
    <w:rsid w:val="009E7E2E"/>
    <w:rsid w:val="009F0516"/>
    <w:rsid w:val="009F06E4"/>
    <w:rsid w:val="009F0986"/>
    <w:rsid w:val="009F0F6B"/>
    <w:rsid w:val="009F1066"/>
    <w:rsid w:val="009F12AB"/>
    <w:rsid w:val="009F12BE"/>
    <w:rsid w:val="009F1617"/>
    <w:rsid w:val="009F17A4"/>
    <w:rsid w:val="009F17DD"/>
    <w:rsid w:val="009F184D"/>
    <w:rsid w:val="009F1971"/>
    <w:rsid w:val="009F1D27"/>
    <w:rsid w:val="009F1D7F"/>
    <w:rsid w:val="009F1DB5"/>
    <w:rsid w:val="009F1E29"/>
    <w:rsid w:val="009F20E5"/>
    <w:rsid w:val="009F2118"/>
    <w:rsid w:val="009F217D"/>
    <w:rsid w:val="009F22DD"/>
    <w:rsid w:val="009F2421"/>
    <w:rsid w:val="009F2503"/>
    <w:rsid w:val="009F28AA"/>
    <w:rsid w:val="009F2A79"/>
    <w:rsid w:val="009F2AA9"/>
    <w:rsid w:val="009F2C92"/>
    <w:rsid w:val="009F2CB5"/>
    <w:rsid w:val="009F2CED"/>
    <w:rsid w:val="009F2EE1"/>
    <w:rsid w:val="009F2F27"/>
    <w:rsid w:val="009F3380"/>
    <w:rsid w:val="009F3426"/>
    <w:rsid w:val="009F37AC"/>
    <w:rsid w:val="009F3829"/>
    <w:rsid w:val="009F39A8"/>
    <w:rsid w:val="009F3A05"/>
    <w:rsid w:val="009F3A06"/>
    <w:rsid w:val="009F3A69"/>
    <w:rsid w:val="009F3ABF"/>
    <w:rsid w:val="009F3F5E"/>
    <w:rsid w:val="009F4121"/>
    <w:rsid w:val="009F4265"/>
    <w:rsid w:val="009F43D7"/>
    <w:rsid w:val="009F4446"/>
    <w:rsid w:val="009F47A8"/>
    <w:rsid w:val="009F47B4"/>
    <w:rsid w:val="009F4969"/>
    <w:rsid w:val="009F4B99"/>
    <w:rsid w:val="009F503C"/>
    <w:rsid w:val="009F5135"/>
    <w:rsid w:val="009F5145"/>
    <w:rsid w:val="009F51D5"/>
    <w:rsid w:val="009F51E8"/>
    <w:rsid w:val="009F53B5"/>
    <w:rsid w:val="009F54AF"/>
    <w:rsid w:val="009F56FE"/>
    <w:rsid w:val="009F62E5"/>
    <w:rsid w:val="009F6763"/>
    <w:rsid w:val="009F6835"/>
    <w:rsid w:val="009F6866"/>
    <w:rsid w:val="009F69D3"/>
    <w:rsid w:val="009F6A28"/>
    <w:rsid w:val="009F6ABC"/>
    <w:rsid w:val="009F6AC3"/>
    <w:rsid w:val="009F7028"/>
    <w:rsid w:val="009F7073"/>
    <w:rsid w:val="009F71D7"/>
    <w:rsid w:val="009F721D"/>
    <w:rsid w:val="009F72AF"/>
    <w:rsid w:val="009F76E0"/>
    <w:rsid w:val="009F7801"/>
    <w:rsid w:val="009F7814"/>
    <w:rsid w:val="009F79AC"/>
    <w:rsid w:val="009F79DB"/>
    <w:rsid w:val="009F7B63"/>
    <w:rsid w:val="009F7DCB"/>
    <w:rsid w:val="00A000A0"/>
    <w:rsid w:val="00A00145"/>
    <w:rsid w:val="00A002DB"/>
    <w:rsid w:val="00A003EA"/>
    <w:rsid w:val="00A00827"/>
    <w:rsid w:val="00A00971"/>
    <w:rsid w:val="00A00B77"/>
    <w:rsid w:val="00A00C61"/>
    <w:rsid w:val="00A00E6C"/>
    <w:rsid w:val="00A00F21"/>
    <w:rsid w:val="00A00FB2"/>
    <w:rsid w:val="00A01157"/>
    <w:rsid w:val="00A011C1"/>
    <w:rsid w:val="00A0126B"/>
    <w:rsid w:val="00A01394"/>
    <w:rsid w:val="00A015E0"/>
    <w:rsid w:val="00A0162E"/>
    <w:rsid w:val="00A018D9"/>
    <w:rsid w:val="00A01A84"/>
    <w:rsid w:val="00A01D97"/>
    <w:rsid w:val="00A01EB9"/>
    <w:rsid w:val="00A02254"/>
    <w:rsid w:val="00A02398"/>
    <w:rsid w:val="00A02399"/>
    <w:rsid w:val="00A023C1"/>
    <w:rsid w:val="00A0268F"/>
    <w:rsid w:val="00A02BFE"/>
    <w:rsid w:val="00A02CF7"/>
    <w:rsid w:val="00A03007"/>
    <w:rsid w:val="00A031E2"/>
    <w:rsid w:val="00A03290"/>
    <w:rsid w:val="00A035BE"/>
    <w:rsid w:val="00A03CE0"/>
    <w:rsid w:val="00A03E1D"/>
    <w:rsid w:val="00A04674"/>
    <w:rsid w:val="00A046BD"/>
    <w:rsid w:val="00A04954"/>
    <w:rsid w:val="00A04BAD"/>
    <w:rsid w:val="00A04E3D"/>
    <w:rsid w:val="00A04F38"/>
    <w:rsid w:val="00A05543"/>
    <w:rsid w:val="00A05844"/>
    <w:rsid w:val="00A05905"/>
    <w:rsid w:val="00A059B7"/>
    <w:rsid w:val="00A05A08"/>
    <w:rsid w:val="00A05B19"/>
    <w:rsid w:val="00A0601B"/>
    <w:rsid w:val="00A061B0"/>
    <w:rsid w:val="00A064CD"/>
    <w:rsid w:val="00A06B1D"/>
    <w:rsid w:val="00A06B69"/>
    <w:rsid w:val="00A06BE3"/>
    <w:rsid w:val="00A06F53"/>
    <w:rsid w:val="00A0707C"/>
    <w:rsid w:val="00A07099"/>
    <w:rsid w:val="00A0714D"/>
    <w:rsid w:val="00A0753A"/>
    <w:rsid w:val="00A07555"/>
    <w:rsid w:val="00A076AC"/>
    <w:rsid w:val="00A07804"/>
    <w:rsid w:val="00A07865"/>
    <w:rsid w:val="00A07987"/>
    <w:rsid w:val="00A07A1D"/>
    <w:rsid w:val="00A07AC3"/>
    <w:rsid w:val="00A07AE2"/>
    <w:rsid w:val="00A07B12"/>
    <w:rsid w:val="00A07BAD"/>
    <w:rsid w:val="00A07CAB"/>
    <w:rsid w:val="00A07E1E"/>
    <w:rsid w:val="00A10101"/>
    <w:rsid w:val="00A1025F"/>
    <w:rsid w:val="00A1031D"/>
    <w:rsid w:val="00A10388"/>
    <w:rsid w:val="00A10575"/>
    <w:rsid w:val="00A10648"/>
    <w:rsid w:val="00A107A2"/>
    <w:rsid w:val="00A108A2"/>
    <w:rsid w:val="00A10974"/>
    <w:rsid w:val="00A109DD"/>
    <w:rsid w:val="00A10B3F"/>
    <w:rsid w:val="00A10C6C"/>
    <w:rsid w:val="00A10CA4"/>
    <w:rsid w:val="00A10E43"/>
    <w:rsid w:val="00A11047"/>
    <w:rsid w:val="00A1137E"/>
    <w:rsid w:val="00A1139E"/>
    <w:rsid w:val="00A113D5"/>
    <w:rsid w:val="00A11430"/>
    <w:rsid w:val="00A115E6"/>
    <w:rsid w:val="00A11626"/>
    <w:rsid w:val="00A11627"/>
    <w:rsid w:val="00A119E2"/>
    <w:rsid w:val="00A11A6D"/>
    <w:rsid w:val="00A11D22"/>
    <w:rsid w:val="00A11E52"/>
    <w:rsid w:val="00A11F11"/>
    <w:rsid w:val="00A1202A"/>
    <w:rsid w:val="00A12089"/>
    <w:rsid w:val="00A120BA"/>
    <w:rsid w:val="00A121B9"/>
    <w:rsid w:val="00A123FC"/>
    <w:rsid w:val="00A12453"/>
    <w:rsid w:val="00A1249D"/>
    <w:rsid w:val="00A127D9"/>
    <w:rsid w:val="00A128C3"/>
    <w:rsid w:val="00A129CC"/>
    <w:rsid w:val="00A12B28"/>
    <w:rsid w:val="00A12B59"/>
    <w:rsid w:val="00A12B5B"/>
    <w:rsid w:val="00A12CD7"/>
    <w:rsid w:val="00A134E5"/>
    <w:rsid w:val="00A13D5D"/>
    <w:rsid w:val="00A13E35"/>
    <w:rsid w:val="00A13F52"/>
    <w:rsid w:val="00A140E3"/>
    <w:rsid w:val="00A1443E"/>
    <w:rsid w:val="00A14696"/>
    <w:rsid w:val="00A14709"/>
    <w:rsid w:val="00A14949"/>
    <w:rsid w:val="00A14D84"/>
    <w:rsid w:val="00A14E1C"/>
    <w:rsid w:val="00A152FB"/>
    <w:rsid w:val="00A1544E"/>
    <w:rsid w:val="00A15691"/>
    <w:rsid w:val="00A1580F"/>
    <w:rsid w:val="00A15A80"/>
    <w:rsid w:val="00A15B27"/>
    <w:rsid w:val="00A15C07"/>
    <w:rsid w:val="00A15C44"/>
    <w:rsid w:val="00A15CAB"/>
    <w:rsid w:val="00A15CF9"/>
    <w:rsid w:val="00A15D78"/>
    <w:rsid w:val="00A15EE7"/>
    <w:rsid w:val="00A15EEC"/>
    <w:rsid w:val="00A15FE8"/>
    <w:rsid w:val="00A16172"/>
    <w:rsid w:val="00A16450"/>
    <w:rsid w:val="00A16610"/>
    <w:rsid w:val="00A16777"/>
    <w:rsid w:val="00A168CF"/>
    <w:rsid w:val="00A16AE4"/>
    <w:rsid w:val="00A16B5B"/>
    <w:rsid w:val="00A16D2D"/>
    <w:rsid w:val="00A16D7E"/>
    <w:rsid w:val="00A1702C"/>
    <w:rsid w:val="00A174C0"/>
    <w:rsid w:val="00A17678"/>
    <w:rsid w:val="00A1769C"/>
    <w:rsid w:val="00A17ED2"/>
    <w:rsid w:val="00A17F53"/>
    <w:rsid w:val="00A2006D"/>
    <w:rsid w:val="00A200F9"/>
    <w:rsid w:val="00A203B3"/>
    <w:rsid w:val="00A20844"/>
    <w:rsid w:val="00A20917"/>
    <w:rsid w:val="00A209F2"/>
    <w:rsid w:val="00A20A0A"/>
    <w:rsid w:val="00A20CA4"/>
    <w:rsid w:val="00A21013"/>
    <w:rsid w:val="00A21078"/>
    <w:rsid w:val="00A211B8"/>
    <w:rsid w:val="00A216AE"/>
    <w:rsid w:val="00A21B2C"/>
    <w:rsid w:val="00A21CF7"/>
    <w:rsid w:val="00A21D4E"/>
    <w:rsid w:val="00A21EFF"/>
    <w:rsid w:val="00A21F24"/>
    <w:rsid w:val="00A220A5"/>
    <w:rsid w:val="00A220C9"/>
    <w:rsid w:val="00A2215F"/>
    <w:rsid w:val="00A22430"/>
    <w:rsid w:val="00A2268E"/>
    <w:rsid w:val="00A226EB"/>
    <w:rsid w:val="00A22ADC"/>
    <w:rsid w:val="00A22AF1"/>
    <w:rsid w:val="00A22EE9"/>
    <w:rsid w:val="00A23183"/>
    <w:rsid w:val="00A23218"/>
    <w:rsid w:val="00A233D4"/>
    <w:rsid w:val="00A234F3"/>
    <w:rsid w:val="00A235F6"/>
    <w:rsid w:val="00A2388B"/>
    <w:rsid w:val="00A239B1"/>
    <w:rsid w:val="00A23C12"/>
    <w:rsid w:val="00A23D21"/>
    <w:rsid w:val="00A23EFD"/>
    <w:rsid w:val="00A23FAE"/>
    <w:rsid w:val="00A241D0"/>
    <w:rsid w:val="00A24276"/>
    <w:rsid w:val="00A243AD"/>
    <w:rsid w:val="00A24708"/>
    <w:rsid w:val="00A247A4"/>
    <w:rsid w:val="00A2483A"/>
    <w:rsid w:val="00A24897"/>
    <w:rsid w:val="00A249AC"/>
    <w:rsid w:val="00A24C4E"/>
    <w:rsid w:val="00A24E99"/>
    <w:rsid w:val="00A250B6"/>
    <w:rsid w:val="00A253B9"/>
    <w:rsid w:val="00A25418"/>
    <w:rsid w:val="00A256BB"/>
    <w:rsid w:val="00A2584E"/>
    <w:rsid w:val="00A25876"/>
    <w:rsid w:val="00A25911"/>
    <w:rsid w:val="00A25C8A"/>
    <w:rsid w:val="00A265CC"/>
    <w:rsid w:val="00A265FB"/>
    <w:rsid w:val="00A2669D"/>
    <w:rsid w:val="00A267ED"/>
    <w:rsid w:val="00A27240"/>
    <w:rsid w:val="00A2729F"/>
    <w:rsid w:val="00A279B1"/>
    <w:rsid w:val="00A27A9E"/>
    <w:rsid w:val="00A27AC2"/>
    <w:rsid w:val="00A300AC"/>
    <w:rsid w:val="00A30160"/>
    <w:rsid w:val="00A301AA"/>
    <w:rsid w:val="00A30244"/>
    <w:rsid w:val="00A30308"/>
    <w:rsid w:val="00A30598"/>
    <w:rsid w:val="00A3084A"/>
    <w:rsid w:val="00A308B0"/>
    <w:rsid w:val="00A30C4C"/>
    <w:rsid w:val="00A30CAB"/>
    <w:rsid w:val="00A3108F"/>
    <w:rsid w:val="00A3113B"/>
    <w:rsid w:val="00A31842"/>
    <w:rsid w:val="00A31936"/>
    <w:rsid w:val="00A319F3"/>
    <w:rsid w:val="00A31D15"/>
    <w:rsid w:val="00A31D8A"/>
    <w:rsid w:val="00A3209A"/>
    <w:rsid w:val="00A320F8"/>
    <w:rsid w:val="00A32134"/>
    <w:rsid w:val="00A32298"/>
    <w:rsid w:val="00A323FB"/>
    <w:rsid w:val="00A32584"/>
    <w:rsid w:val="00A326B0"/>
    <w:rsid w:val="00A327C3"/>
    <w:rsid w:val="00A32842"/>
    <w:rsid w:val="00A329EC"/>
    <w:rsid w:val="00A32AFD"/>
    <w:rsid w:val="00A32BF1"/>
    <w:rsid w:val="00A32C3C"/>
    <w:rsid w:val="00A32D3B"/>
    <w:rsid w:val="00A32EA7"/>
    <w:rsid w:val="00A330B5"/>
    <w:rsid w:val="00A33232"/>
    <w:rsid w:val="00A33301"/>
    <w:rsid w:val="00A334B3"/>
    <w:rsid w:val="00A335FE"/>
    <w:rsid w:val="00A3375C"/>
    <w:rsid w:val="00A3379B"/>
    <w:rsid w:val="00A337DA"/>
    <w:rsid w:val="00A337F2"/>
    <w:rsid w:val="00A339E7"/>
    <w:rsid w:val="00A33CB2"/>
    <w:rsid w:val="00A33E19"/>
    <w:rsid w:val="00A33E2C"/>
    <w:rsid w:val="00A33EE6"/>
    <w:rsid w:val="00A33FA1"/>
    <w:rsid w:val="00A33FEF"/>
    <w:rsid w:val="00A340B3"/>
    <w:rsid w:val="00A34498"/>
    <w:rsid w:val="00A34B7A"/>
    <w:rsid w:val="00A34CE9"/>
    <w:rsid w:val="00A34D66"/>
    <w:rsid w:val="00A34E19"/>
    <w:rsid w:val="00A34E7F"/>
    <w:rsid w:val="00A350AA"/>
    <w:rsid w:val="00A3514A"/>
    <w:rsid w:val="00A353E0"/>
    <w:rsid w:val="00A35494"/>
    <w:rsid w:val="00A35599"/>
    <w:rsid w:val="00A35871"/>
    <w:rsid w:val="00A358CB"/>
    <w:rsid w:val="00A35E16"/>
    <w:rsid w:val="00A35FFD"/>
    <w:rsid w:val="00A36055"/>
    <w:rsid w:val="00A3608C"/>
    <w:rsid w:val="00A362C5"/>
    <w:rsid w:val="00A36381"/>
    <w:rsid w:val="00A36386"/>
    <w:rsid w:val="00A36391"/>
    <w:rsid w:val="00A36489"/>
    <w:rsid w:val="00A36628"/>
    <w:rsid w:val="00A36661"/>
    <w:rsid w:val="00A3683B"/>
    <w:rsid w:val="00A368E3"/>
    <w:rsid w:val="00A368F7"/>
    <w:rsid w:val="00A36DD0"/>
    <w:rsid w:val="00A36FBD"/>
    <w:rsid w:val="00A371A4"/>
    <w:rsid w:val="00A3724B"/>
    <w:rsid w:val="00A3742D"/>
    <w:rsid w:val="00A37552"/>
    <w:rsid w:val="00A3764D"/>
    <w:rsid w:val="00A376B9"/>
    <w:rsid w:val="00A3773E"/>
    <w:rsid w:val="00A3777C"/>
    <w:rsid w:val="00A37934"/>
    <w:rsid w:val="00A37941"/>
    <w:rsid w:val="00A37C7F"/>
    <w:rsid w:val="00A40070"/>
    <w:rsid w:val="00A4007F"/>
    <w:rsid w:val="00A401E7"/>
    <w:rsid w:val="00A401F4"/>
    <w:rsid w:val="00A404C4"/>
    <w:rsid w:val="00A407A5"/>
    <w:rsid w:val="00A40893"/>
    <w:rsid w:val="00A408D6"/>
    <w:rsid w:val="00A40A4A"/>
    <w:rsid w:val="00A40AA0"/>
    <w:rsid w:val="00A40E0C"/>
    <w:rsid w:val="00A40F4B"/>
    <w:rsid w:val="00A41074"/>
    <w:rsid w:val="00A41164"/>
    <w:rsid w:val="00A411BF"/>
    <w:rsid w:val="00A41E61"/>
    <w:rsid w:val="00A42299"/>
    <w:rsid w:val="00A4230F"/>
    <w:rsid w:val="00A4250C"/>
    <w:rsid w:val="00A42E17"/>
    <w:rsid w:val="00A43099"/>
    <w:rsid w:val="00A43434"/>
    <w:rsid w:val="00A43ADA"/>
    <w:rsid w:val="00A43D50"/>
    <w:rsid w:val="00A43D93"/>
    <w:rsid w:val="00A43EEC"/>
    <w:rsid w:val="00A43F2C"/>
    <w:rsid w:val="00A43F7E"/>
    <w:rsid w:val="00A44348"/>
    <w:rsid w:val="00A443DB"/>
    <w:rsid w:val="00A4451C"/>
    <w:rsid w:val="00A44536"/>
    <w:rsid w:val="00A445EB"/>
    <w:rsid w:val="00A446FC"/>
    <w:rsid w:val="00A44975"/>
    <w:rsid w:val="00A44AA2"/>
    <w:rsid w:val="00A44B5C"/>
    <w:rsid w:val="00A44CDC"/>
    <w:rsid w:val="00A44E76"/>
    <w:rsid w:val="00A44ECA"/>
    <w:rsid w:val="00A44EE2"/>
    <w:rsid w:val="00A44EEE"/>
    <w:rsid w:val="00A45207"/>
    <w:rsid w:val="00A45425"/>
    <w:rsid w:val="00A454BC"/>
    <w:rsid w:val="00A45582"/>
    <w:rsid w:val="00A455AF"/>
    <w:rsid w:val="00A4581F"/>
    <w:rsid w:val="00A4585F"/>
    <w:rsid w:val="00A45A5C"/>
    <w:rsid w:val="00A45AC5"/>
    <w:rsid w:val="00A45F8C"/>
    <w:rsid w:val="00A46028"/>
    <w:rsid w:val="00A461F7"/>
    <w:rsid w:val="00A46235"/>
    <w:rsid w:val="00A46382"/>
    <w:rsid w:val="00A463C1"/>
    <w:rsid w:val="00A46405"/>
    <w:rsid w:val="00A4649A"/>
    <w:rsid w:val="00A46657"/>
    <w:rsid w:val="00A469CC"/>
    <w:rsid w:val="00A46A81"/>
    <w:rsid w:val="00A46B0D"/>
    <w:rsid w:val="00A46B65"/>
    <w:rsid w:val="00A46E07"/>
    <w:rsid w:val="00A46E92"/>
    <w:rsid w:val="00A47079"/>
    <w:rsid w:val="00A47086"/>
    <w:rsid w:val="00A471F1"/>
    <w:rsid w:val="00A47312"/>
    <w:rsid w:val="00A474A2"/>
    <w:rsid w:val="00A476A4"/>
    <w:rsid w:val="00A47A47"/>
    <w:rsid w:val="00A47A53"/>
    <w:rsid w:val="00A50766"/>
    <w:rsid w:val="00A50A42"/>
    <w:rsid w:val="00A50B57"/>
    <w:rsid w:val="00A50CD5"/>
    <w:rsid w:val="00A50DF7"/>
    <w:rsid w:val="00A5179A"/>
    <w:rsid w:val="00A517A2"/>
    <w:rsid w:val="00A517F2"/>
    <w:rsid w:val="00A518A0"/>
    <w:rsid w:val="00A51988"/>
    <w:rsid w:val="00A51ACF"/>
    <w:rsid w:val="00A51B78"/>
    <w:rsid w:val="00A520E3"/>
    <w:rsid w:val="00A5214F"/>
    <w:rsid w:val="00A52184"/>
    <w:rsid w:val="00A5240E"/>
    <w:rsid w:val="00A5245C"/>
    <w:rsid w:val="00A528C8"/>
    <w:rsid w:val="00A528E7"/>
    <w:rsid w:val="00A5295C"/>
    <w:rsid w:val="00A52AB3"/>
    <w:rsid w:val="00A52B64"/>
    <w:rsid w:val="00A52C48"/>
    <w:rsid w:val="00A52E0D"/>
    <w:rsid w:val="00A52E9C"/>
    <w:rsid w:val="00A52F36"/>
    <w:rsid w:val="00A530B4"/>
    <w:rsid w:val="00A53306"/>
    <w:rsid w:val="00A53548"/>
    <w:rsid w:val="00A53757"/>
    <w:rsid w:val="00A53825"/>
    <w:rsid w:val="00A53C65"/>
    <w:rsid w:val="00A53D69"/>
    <w:rsid w:val="00A540B5"/>
    <w:rsid w:val="00A540BC"/>
    <w:rsid w:val="00A5411E"/>
    <w:rsid w:val="00A5418D"/>
    <w:rsid w:val="00A542A9"/>
    <w:rsid w:val="00A54405"/>
    <w:rsid w:val="00A54557"/>
    <w:rsid w:val="00A545FC"/>
    <w:rsid w:val="00A54697"/>
    <w:rsid w:val="00A546F3"/>
    <w:rsid w:val="00A54914"/>
    <w:rsid w:val="00A5492B"/>
    <w:rsid w:val="00A54B20"/>
    <w:rsid w:val="00A54BF8"/>
    <w:rsid w:val="00A54C75"/>
    <w:rsid w:val="00A54E02"/>
    <w:rsid w:val="00A54FDE"/>
    <w:rsid w:val="00A5536E"/>
    <w:rsid w:val="00A553BB"/>
    <w:rsid w:val="00A556E5"/>
    <w:rsid w:val="00A557C1"/>
    <w:rsid w:val="00A5588D"/>
    <w:rsid w:val="00A55A90"/>
    <w:rsid w:val="00A55BA5"/>
    <w:rsid w:val="00A56306"/>
    <w:rsid w:val="00A567BF"/>
    <w:rsid w:val="00A56875"/>
    <w:rsid w:val="00A56EC1"/>
    <w:rsid w:val="00A57118"/>
    <w:rsid w:val="00A57189"/>
    <w:rsid w:val="00A57579"/>
    <w:rsid w:val="00A575B9"/>
    <w:rsid w:val="00A575EC"/>
    <w:rsid w:val="00A576AE"/>
    <w:rsid w:val="00A5784D"/>
    <w:rsid w:val="00A57873"/>
    <w:rsid w:val="00A579EE"/>
    <w:rsid w:val="00A60138"/>
    <w:rsid w:val="00A60254"/>
    <w:rsid w:val="00A602B8"/>
    <w:rsid w:val="00A603FD"/>
    <w:rsid w:val="00A6058B"/>
    <w:rsid w:val="00A6059E"/>
    <w:rsid w:val="00A605E7"/>
    <w:rsid w:val="00A60898"/>
    <w:rsid w:val="00A60900"/>
    <w:rsid w:val="00A60905"/>
    <w:rsid w:val="00A6095F"/>
    <w:rsid w:val="00A60C56"/>
    <w:rsid w:val="00A6108E"/>
    <w:rsid w:val="00A611B2"/>
    <w:rsid w:val="00A61497"/>
    <w:rsid w:val="00A6152D"/>
    <w:rsid w:val="00A616C6"/>
    <w:rsid w:val="00A61A25"/>
    <w:rsid w:val="00A61BD9"/>
    <w:rsid w:val="00A61DEF"/>
    <w:rsid w:val="00A61EBC"/>
    <w:rsid w:val="00A62017"/>
    <w:rsid w:val="00A621F2"/>
    <w:rsid w:val="00A62279"/>
    <w:rsid w:val="00A622C2"/>
    <w:rsid w:val="00A622FF"/>
    <w:rsid w:val="00A629AB"/>
    <w:rsid w:val="00A62A2E"/>
    <w:rsid w:val="00A62A95"/>
    <w:rsid w:val="00A62BE6"/>
    <w:rsid w:val="00A62D88"/>
    <w:rsid w:val="00A62DAF"/>
    <w:rsid w:val="00A62EBE"/>
    <w:rsid w:val="00A62F6B"/>
    <w:rsid w:val="00A63007"/>
    <w:rsid w:val="00A6331A"/>
    <w:rsid w:val="00A63436"/>
    <w:rsid w:val="00A638B9"/>
    <w:rsid w:val="00A63901"/>
    <w:rsid w:val="00A63E4E"/>
    <w:rsid w:val="00A6404A"/>
    <w:rsid w:val="00A6421A"/>
    <w:rsid w:val="00A644D7"/>
    <w:rsid w:val="00A6458E"/>
    <w:rsid w:val="00A64670"/>
    <w:rsid w:val="00A646DB"/>
    <w:rsid w:val="00A647A3"/>
    <w:rsid w:val="00A64C4F"/>
    <w:rsid w:val="00A64D20"/>
    <w:rsid w:val="00A64DA1"/>
    <w:rsid w:val="00A64FC0"/>
    <w:rsid w:val="00A6508A"/>
    <w:rsid w:val="00A650DA"/>
    <w:rsid w:val="00A6529B"/>
    <w:rsid w:val="00A6530B"/>
    <w:rsid w:val="00A6551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C93"/>
    <w:rsid w:val="00A66F35"/>
    <w:rsid w:val="00A6734F"/>
    <w:rsid w:val="00A676D2"/>
    <w:rsid w:val="00A67833"/>
    <w:rsid w:val="00A67940"/>
    <w:rsid w:val="00A679D0"/>
    <w:rsid w:val="00A67A0F"/>
    <w:rsid w:val="00A67D89"/>
    <w:rsid w:val="00A67DB0"/>
    <w:rsid w:val="00A67E3F"/>
    <w:rsid w:val="00A67E79"/>
    <w:rsid w:val="00A67F40"/>
    <w:rsid w:val="00A67FD0"/>
    <w:rsid w:val="00A700FB"/>
    <w:rsid w:val="00A7013A"/>
    <w:rsid w:val="00A70295"/>
    <w:rsid w:val="00A7036D"/>
    <w:rsid w:val="00A705CB"/>
    <w:rsid w:val="00A705CC"/>
    <w:rsid w:val="00A705ED"/>
    <w:rsid w:val="00A70A73"/>
    <w:rsid w:val="00A70CFA"/>
    <w:rsid w:val="00A70D32"/>
    <w:rsid w:val="00A70F45"/>
    <w:rsid w:val="00A71039"/>
    <w:rsid w:val="00A7131B"/>
    <w:rsid w:val="00A7136F"/>
    <w:rsid w:val="00A7160C"/>
    <w:rsid w:val="00A71AC3"/>
    <w:rsid w:val="00A71B5D"/>
    <w:rsid w:val="00A71C24"/>
    <w:rsid w:val="00A71CA1"/>
    <w:rsid w:val="00A71E89"/>
    <w:rsid w:val="00A720FF"/>
    <w:rsid w:val="00A722F3"/>
    <w:rsid w:val="00A72441"/>
    <w:rsid w:val="00A724F6"/>
    <w:rsid w:val="00A7251C"/>
    <w:rsid w:val="00A7269F"/>
    <w:rsid w:val="00A726EC"/>
    <w:rsid w:val="00A726F1"/>
    <w:rsid w:val="00A72711"/>
    <w:rsid w:val="00A7296C"/>
    <w:rsid w:val="00A72A70"/>
    <w:rsid w:val="00A72BD2"/>
    <w:rsid w:val="00A72C6A"/>
    <w:rsid w:val="00A72CA4"/>
    <w:rsid w:val="00A72D19"/>
    <w:rsid w:val="00A72F50"/>
    <w:rsid w:val="00A72FBA"/>
    <w:rsid w:val="00A73194"/>
    <w:rsid w:val="00A731B0"/>
    <w:rsid w:val="00A737FA"/>
    <w:rsid w:val="00A73A88"/>
    <w:rsid w:val="00A73DA4"/>
    <w:rsid w:val="00A73FF6"/>
    <w:rsid w:val="00A74021"/>
    <w:rsid w:val="00A7406F"/>
    <w:rsid w:val="00A74355"/>
    <w:rsid w:val="00A7445B"/>
    <w:rsid w:val="00A74461"/>
    <w:rsid w:val="00A74746"/>
    <w:rsid w:val="00A74901"/>
    <w:rsid w:val="00A74FF5"/>
    <w:rsid w:val="00A75047"/>
    <w:rsid w:val="00A7511A"/>
    <w:rsid w:val="00A75268"/>
    <w:rsid w:val="00A75335"/>
    <w:rsid w:val="00A754C2"/>
    <w:rsid w:val="00A755C4"/>
    <w:rsid w:val="00A755EE"/>
    <w:rsid w:val="00A756CC"/>
    <w:rsid w:val="00A7579D"/>
    <w:rsid w:val="00A757D6"/>
    <w:rsid w:val="00A75847"/>
    <w:rsid w:val="00A7597A"/>
    <w:rsid w:val="00A75B6B"/>
    <w:rsid w:val="00A75C8E"/>
    <w:rsid w:val="00A75CB4"/>
    <w:rsid w:val="00A75E43"/>
    <w:rsid w:val="00A764D0"/>
    <w:rsid w:val="00A76663"/>
    <w:rsid w:val="00A766CE"/>
    <w:rsid w:val="00A76716"/>
    <w:rsid w:val="00A7676C"/>
    <w:rsid w:val="00A769B2"/>
    <w:rsid w:val="00A76D48"/>
    <w:rsid w:val="00A76F39"/>
    <w:rsid w:val="00A77557"/>
    <w:rsid w:val="00A776C9"/>
    <w:rsid w:val="00A77B4C"/>
    <w:rsid w:val="00A77B4E"/>
    <w:rsid w:val="00A77B4F"/>
    <w:rsid w:val="00A77C15"/>
    <w:rsid w:val="00A77E88"/>
    <w:rsid w:val="00A80141"/>
    <w:rsid w:val="00A801E0"/>
    <w:rsid w:val="00A8042E"/>
    <w:rsid w:val="00A8044A"/>
    <w:rsid w:val="00A8071B"/>
    <w:rsid w:val="00A807A2"/>
    <w:rsid w:val="00A8086B"/>
    <w:rsid w:val="00A80A1E"/>
    <w:rsid w:val="00A80A29"/>
    <w:rsid w:val="00A80D12"/>
    <w:rsid w:val="00A80D71"/>
    <w:rsid w:val="00A80EA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3A6"/>
    <w:rsid w:val="00A82414"/>
    <w:rsid w:val="00A82775"/>
    <w:rsid w:val="00A82A5A"/>
    <w:rsid w:val="00A82A8E"/>
    <w:rsid w:val="00A82B81"/>
    <w:rsid w:val="00A82EC3"/>
    <w:rsid w:val="00A82F46"/>
    <w:rsid w:val="00A8300B"/>
    <w:rsid w:val="00A8325E"/>
    <w:rsid w:val="00A836C8"/>
    <w:rsid w:val="00A83726"/>
    <w:rsid w:val="00A8374B"/>
    <w:rsid w:val="00A838A0"/>
    <w:rsid w:val="00A83A6D"/>
    <w:rsid w:val="00A83BC8"/>
    <w:rsid w:val="00A83C34"/>
    <w:rsid w:val="00A83E25"/>
    <w:rsid w:val="00A83E6D"/>
    <w:rsid w:val="00A83FCF"/>
    <w:rsid w:val="00A8429A"/>
    <w:rsid w:val="00A842A8"/>
    <w:rsid w:val="00A8472B"/>
    <w:rsid w:val="00A8474E"/>
    <w:rsid w:val="00A8494E"/>
    <w:rsid w:val="00A84AD4"/>
    <w:rsid w:val="00A84B2C"/>
    <w:rsid w:val="00A858DB"/>
    <w:rsid w:val="00A85993"/>
    <w:rsid w:val="00A85D30"/>
    <w:rsid w:val="00A86270"/>
    <w:rsid w:val="00A862AB"/>
    <w:rsid w:val="00A86429"/>
    <w:rsid w:val="00A86619"/>
    <w:rsid w:val="00A86725"/>
    <w:rsid w:val="00A8674C"/>
    <w:rsid w:val="00A86830"/>
    <w:rsid w:val="00A86A05"/>
    <w:rsid w:val="00A86A85"/>
    <w:rsid w:val="00A86B46"/>
    <w:rsid w:val="00A86C1B"/>
    <w:rsid w:val="00A86D37"/>
    <w:rsid w:val="00A86E27"/>
    <w:rsid w:val="00A86FA0"/>
    <w:rsid w:val="00A8702D"/>
    <w:rsid w:val="00A870FA"/>
    <w:rsid w:val="00A873A0"/>
    <w:rsid w:val="00A8747F"/>
    <w:rsid w:val="00A8785B"/>
    <w:rsid w:val="00A87E3C"/>
    <w:rsid w:val="00A87E53"/>
    <w:rsid w:val="00A87F98"/>
    <w:rsid w:val="00A90327"/>
    <w:rsid w:val="00A9042C"/>
    <w:rsid w:val="00A90493"/>
    <w:rsid w:val="00A904E0"/>
    <w:rsid w:val="00A90552"/>
    <w:rsid w:val="00A9064E"/>
    <w:rsid w:val="00A90693"/>
    <w:rsid w:val="00A907B0"/>
    <w:rsid w:val="00A90813"/>
    <w:rsid w:val="00A9093E"/>
    <w:rsid w:val="00A90984"/>
    <w:rsid w:val="00A90998"/>
    <w:rsid w:val="00A90B6E"/>
    <w:rsid w:val="00A90FA3"/>
    <w:rsid w:val="00A90FC8"/>
    <w:rsid w:val="00A913A4"/>
    <w:rsid w:val="00A91645"/>
    <w:rsid w:val="00A9164B"/>
    <w:rsid w:val="00A916DC"/>
    <w:rsid w:val="00A917B8"/>
    <w:rsid w:val="00A918C4"/>
    <w:rsid w:val="00A9199A"/>
    <w:rsid w:val="00A91A09"/>
    <w:rsid w:val="00A91B66"/>
    <w:rsid w:val="00A91B95"/>
    <w:rsid w:val="00A91E16"/>
    <w:rsid w:val="00A91EFC"/>
    <w:rsid w:val="00A9213A"/>
    <w:rsid w:val="00A92160"/>
    <w:rsid w:val="00A92228"/>
    <w:rsid w:val="00A92265"/>
    <w:rsid w:val="00A922D1"/>
    <w:rsid w:val="00A924D3"/>
    <w:rsid w:val="00A92715"/>
    <w:rsid w:val="00A92769"/>
    <w:rsid w:val="00A92CFF"/>
    <w:rsid w:val="00A92D47"/>
    <w:rsid w:val="00A92E4F"/>
    <w:rsid w:val="00A92E89"/>
    <w:rsid w:val="00A92EA7"/>
    <w:rsid w:val="00A92F49"/>
    <w:rsid w:val="00A931ED"/>
    <w:rsid w:val="00A9329F"/>
    <w:rsid w:val="00A93478"/>
    <w:rsid w:val="00A9347C"/>
    <w:rsid w:val="00A9348F"/>
    <w:rsid w:val="00A93504"/>
    <w:rsid w:val="00A935F0"/>
    <w:rsid w:val="00A9380F"/>
    <w:rsid w:val="00A93858"/>
    <w:rsid w:val="00A93B63"/>
    <w:rsid w:val="00A93E97"/>
    <w:rsid w:val="00A94122"/>
    <w:rsid w:val="00A94329"/>
    <w:rsid w:val="00A94450"/>
    <w:rsid w:val="00A945CD"/>
    <w:rsid w:val="00A947AE"/>
    <w:rsid w:val="00A948B4"/>
    <w:rsid w:val="00A94A89"/>
    <w:rsid w:val="00A94B5B"/>
    <w:rsid w:val="00A94F3D"/>
    <w:rsid w:val="00A950B2"/>
    <w:rsid w:val="00A950DC"/>
    <w:rsid w:val="00A95165"/>
    <w:rsid w:val="00A951BB"/>
    <w:rsid w:val="00A951BF"/>
    <w:rsid w:val="00A95218"/>
    <w:rsid w:val="00A952AD"/>
    <w:rsid w:val="00A952CD"/>
    <w:rsid w:val="00A95376"/>
    <w:rsid w:val="00A954BA"/>
    <w:rsid w:val="00A95A0A"/>
    <w:rsid w:val="00A95B3E"/>
    <w:rsid w:val="00A95B4A"/>
    <w:rsid w:val="00A95C1E"/>
    <w:rsid w:val="00A95C50"/>
    <w:rsid w:val="00A95D70"/>
    <w:rsid w:val="00A95D7C"/>
    <w:rsid w:val="00A95DE7"/>
    <w:rsid w:val="00A95EDA"/>
    <w:rsid w:val="00A9605F"/>
    <w:rsid w:val="00A96079"/>
    <w:rsid w:val="00A960EF"/>
    <w:rsid w:val="00A96507"/>
    <w:rsid w:val="00A96539"/>
    <w:rsid w:val="00A9655B"/>
    <w:rsid w:val="00A965F1"/>
    <w:rsid w:val="00A966EB"/>
    <w:rsid w:val="00A96859"/>
    <w:rsid w:val="00A96BDD"/>
    <w:rsid w:val="00A96F3C"/>
    <w:rsid w:val="00A97083"/>
    <w:rsid w:val="00A97112"/>
    <w:rsid w:val="00A97485"/>
    <w:rsid w:val="00A97716"/>
    <w:rsid w:val="00A97773"/>
    <w:rsid w:val="00A977A7"/>
    <w:rsid w:val="00A977D4"/>
    <w:rsid w:val="00A978AC"/>
    <w:rsid w:val="00A979FE"/>
    <w:rsid w:val="00A97AD6"/>
    <w:rsid w:val="00A97AD8"/>
    <w:rsid w:val="00A97CAC"/>
    <w:rsid w:val="00A97D87"/>
    <w:rsid w:val="00A97FD3"/>
    <w:rsid w:val="00AA00F2"/>
    <w:rsid w:val="00AA0171"/>
    <w:rsid w:val="00AA0197"/>
    <w:rsid w:val="00AA021A"/>
    <w:rsid w:val="00AA03B9"/>
    <w:rsid w:val="00AA03E8"/>
    <w:rsid w:val="00AA049B"/>
    <w:rsid w:val="00AA06DB"/>
    <w:rsid w:val="00AA070E"/>
    <w:rsid w:val="00AA0760"/>
    <w:rsid w:val="00AA07A8"/>
    <w:rsid w:val="00AA0DF7"/>
    <w:rsid w:val="00AA1314"/>
    <w:rsid w:val="00AA13EB"/>
    <w:rsid w:val="00AA14A3"/>
    <w:rsid w:val="00AA1706"/>
    <w:rsid w:val="00AA186B"/>
    <w:rsid w:val="00AA1A60"/>
    <w:rsid w:val="00AA1B40"/>
    <w:rsid w:val="00AA1C99"/>
    <w:rsid w:val="00AA1D8A"/>
    <w:rsid w:val="00AA1DF3"/>
    <w:rsid w:val="00AA1E32"/>
    <w:rsid w:val="00AA216D"/>
    <w:rsid w:val="00AA2200"/>
    <w:rsid w:val="00AA284E"/>
    <w:rsid w:val="00AA28E1"/>
    <w:rsid w:val="00AA29E2"/>
    <w:rsid w:val="00AA2ABA"/>
    <w:rsid w:val="00AA2D9D"/>
    <w:rsid w:val="00AA2DF5"/>
    <w:rsid w:val="00AA2E6E"/>
    <w:rsid w:val="00AA3331"/>
    <w:rsid w:val="00AA3389"/>
    <w:rsid w:val="00AA3425"/>
    <w:rsid w:val="00AA342C"/>
    <w:rsid w:val="00AA3477"/>
    <w:rsid w:val="00AA3BE3"/>
    <w:rsid w:val="00AA3C9F"/>
    <w:rsid w:val="00AA3F9D"/>
    <w:rsid w:val="00AA3FC6"/>
    <w:rsid w:val="00AA4007"/>
    <w:rsid w:val="00AA412B"/>
    <w:rsid w:val="00AA41C7"/>
    <w:rsid w:val="00AA43EE"/>
    <w:rsid w:val="00AA4796"/>
    <w:rsid w:val="00AA4A17"/>
    <w:rsid w:val="00AA4A88"/>
    <w:rsid w:val="00AA4F08"/>
    <w:rsid w:val="00AA4FE4"/>
    <w:rsid w:val="00AA5249"/>
    <w:rsid w:val="00AA5263"/>
    <w:rsid w:val="00AA5E68"/>
    <w:rsid w:val="00AA6151"/>
    <w:rsid w:val="00AA61A9"/>
    <w:rsid w:val="00AA6541"/>
    <w:rsid w:val="00AA6690"/>
    <w:rsid w:val="00AA6ACE"/>
    <w:rsid w:val="00AA6B6C"/>
    <w:rsid w:val="00AA6B7A"/>
    <w:rsid w:val="00AA6E1C"/>
    <w:rsid w:val="00AA6E41"/>
    <w:rsid w:val="00AA6EDF"/>
    <w:rsid w:val="00AA6F82"/>
    <w:rsid w:val="00AA702A"/>
    <w:rsid w:val="00AA706A"/>
    <w:rsid w:val="00AA7325"/>
    <w:rsid w:val="00AA7481"/>
    <w:rsid w:val="00AA7555"/>
    <w:rsid w:val="00AA7590"/>
    <w:rsid w:val="00AA76D5"/>
    <w:rsid w:val="00AA7782"/>
    <w:rsid w:val="00AA7C7B"/>
    <w:rsid w:val="00AB0087"/>
    <w:rsid w:val="00AB0319"/>
    <w:rsid w:val="00AB049B"/>
    <w:rsid w:val="00AB0592"/>
    <w:rsid w:val="00AB070D"/>
    <w:rsid w:val="00AB08D7"/>
    <w:rsid w:val="00AB0925"/>
    <w:rsid w:val="00AB0CE4"/>
    <w:rsid w:val="00AB0E5B"/>
    <w:rsid w:val="00AB0F32"/>
    <w:rsid w:val="00AB0F6C"/>
    <w:rsid w:val="00AB0F83"/>
    <w:rsid w:val="00AB0F92"/>
    <w:rsid w:val="00AB1070"/>
    <w:rsid w:val="00AB1099"/>
    <w:rsid w:val="00AB10F4"/>
    <w:rsid w:val="00AB14FE"/>
    <w:rsid w:val="00AB1713"/>
    <w:rsid w:val="00AB1791"/>
    <w:rsid w:val="00AB18C6"/>
    <w:rsid w:val="00AB1F7D"/>
    <w:rsid w:val="00AB212D"/>
    <w:rsid w:val="00AB239D"/>
    <w:rsid w:val="00AB26FC"/>
    <w:rsid w:val="00AB2866"/>
    <w:rsid w:val="00AB2A42"/>
    <w:rsid w:val="00AB2F4A"/>
    <w:rsid w:val="00AB3166"/>
    <w:rsid w:val="00AB336D"/>
    <w:rsid w:val="00AB350D"/>
    <w:rsid w:val="00AB37C0"/>
    <w:rsid w:val="00AB3BF1"/>
    <w:rsid w:val="00AB3C9D"/>
    <w:rsid w:val="00AB3CC5"/>
    <w:rsid w:val="00AB3DCD"/>
    <w:rsid w:val="00AB3E65"/>
    <w:rsid w:val="00AB3FD1"/>
    <w:rsid w:val="00AB4004"/>
    <w:rsid w:val="00AB4279"/>
    <w:rsid w:val="00AB42DF"/>
    <w:rsid w:val="00AB4775"/>
    <w:rsid w:val="00AB4AEF"/>
    <w:rsid w:val="00AB4F0F"/>
    <w:rsid w:val="00AB5034"/>
    <w:rsid w:val="00AB505B"/>
    <w:rsid w:val="00AB507D"/>
    <w:rsid w:val="00AB5300"/>
    <w:rsid w:val="00AB543B"/>
    <w:rsid w:val="00AB545A"/>
    <w:rsid w:val="00AB5690"/>
    <w:rsid w:val="00AB5796"/>
    <w:rsid w:val="00AB58F9"/>
    <w:rsid w:val="00AB5A85"/>
    <w:rsid w:val="00AB5B72"/>
    <w:rsid w:val="00AB5C4A"/>
    <w:rsid w:val="00AB5FC9"/>
    <w:rsid w:val="00AB6552"/>
    <w:rsid w:val="00AB663A"/>
    <w:rsid w:val="00AB6747"/>
    <w:rsid w:val="00AB6824"/>
    <w:rsid w:val="00AB6AE8"/>
    <w:rsid w:val="00AB6B40"/>
    <w:rsid w:val="00AB6C26"/>
    <w:rsid w:val="00AB71D7"/>
    <w:rsid w:val="00AB724F"/>
    <w:rsid w:val="00AB76C0"/>
    <w:rsid w:val="00AB76E8"/>
    <w:rsid w:val="00AB77F7"/>
    <w:rsid w:val="00AB7820"/>
    <w:rsid w:val="00AB7AC3"/>
    <w:rsid w:val="00AB7B0F"/>
    <w:rsid w:val="00AB7DFE"/>
    <w:rsid w:val="00AB7EDA"/>
    <w:rsid w:val="00AC000B"/>
    <w:rsid w:val="00AC0296"/>
    <w:rsid w:val="00AC04A3"/>
    <w:rsid w:val="00AC09E6"/>
    <w:rsid w:val="00AC0CE8"/>
    <w:rsid w:val="00AC1077"/>
    <w:rsid w:val="00AC11EE"/>
    <w:rsid w:val="00AC1361"/>
    <w:rsid w:val="00AC1475"/>
    <w:rsid w:val="00AC16D0"/>
    <w:rsid w:val="00AC1D4D"/>
    <w:rsid w:val="00AC1E4D"/>
    <w:rsid w:val="00AC1EAE"/>
    <w:rsid w:val="00AC1F39"/>
    <w:rsid w:val="00AC2050"/>
    <w:rsid w:val="00AC23AE"/>
    <w:rsid w:val="00AC24A5"/>
    <w:rsid w:val="00AC29D5"/>
    <w:rsid w:val="00AC2BE9"/>
    <w:rsid w:val="00AC2CBF"/>
    <w:rsid w:val="00AC2DE3"/>
    <w:rsid w:val="00AC30B4"/>
    <w:rsid w:val="00AC31BF"/>
    <w:rsid w:val="00AC31F8"/>
    <w:rsid w:val="00AC32F2"/>
    <w:rsid w:val="00AC3399"/>
    <w:rsid w:val="00AC375F"/>
    <w:rsid w:val="00AC389B"/>
    <w:rsid w:val="00AC395C"/>
    <w:rsid w:val="00AC39A7"/>
    <w:rsid w:val="00AC3BBD"/>
    <w:rsid w:val="00AC3C4A"/>
    <w:rsid w:val="00AC3CC5"/>
    <w:rsid w:val="00AC3EEB"/>
    <w:rsid w:val="00AC3F12"/>
    <w:rsid w:val="00AC3FAC"/>
    <w:rsid w:val="00AC408A"/>
    <w:rsid w:val="00AC40F8"/>
    <w:rsid w:val="00AC4402"/>
    <w:rsid w:val="00AC45F3"/>
    <w:rsid w:val="00AC48E9"/>
    <w:rsid w:val="00AC492D"/>
    <w:rsid w:val="00AC49F4"/>
    <w:rsid w:val="00AC5038"/>
    <w:rsid w:val="00AC54F3"/>
    <w:rsid w:val="00AC5673"/>
    <w:rsid w:val="00AC5825"/>
    <w:rsid w:val="00AC5AEE"/>
    <w:rsid w:val="00AC5F44"/>
    <w:rsid w:val="00AC5FD6"/>
    <w:rsid w:val="00AC5FF0"/>
    <w:rsid w:val="00AC6074"/>
    <w:rsid w:val="00AC60D3"/>
    <w:rsid w:val="00AC6218"/>
    <w:rsid w:val="00AC633E"/>
    <w:rsid w:val="00AC6448"/>
    <w:rsid w:val="00AC64B4"/>
    <w:rsid w:val="00AC64B5"/>
    <w:rsid w:val="00AC65B8"/>
    <w:rsid w:val="00AC6887"/>
    <w:rsid w:val="00AC68DA"/>
    <w:rsid w:val="00AC6D94"/>
    <w:rsid w:val="00AC747C"/>
    <w:rsid w:val="00AC75E5"/>
    <w:rsid w:val="00AD01D3"/>
    <w:rsid w:val="00AD02D5"/>
    <w:rsid w:val="00AD0387"/>
    <w:rsid w:val="00AD04AD"/>
    <w:rsid w:val="00AD0745"/>
    <w:rsid w:val="00AD0844"/>
    <w:rsid w:val="00AD0C61"/>
    <w:rsid w:val="00AD0D93"/>
    <w:rsid w:val="00AD0E30"/>
    <w:rsid w:val="00AD1002"/>
    <w:rsid w:val="00AD105D"/>
    <w:rsid w:val="00AD122E"/>
    <w:rsid w:val="00AD1295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155"/>
    <w:rsid w:val="00AD218E"/>
    <w:rsid w:val="00AD25E2"/>
    <w:rsid w:val="00AD26EE"/>
    <w:rsid w:val="00AD27DC"/>
    <w:rsid w:val="00AD2861"/>
    <w:rsid w:val="00AD2A42"/>
    <w:rsid w:val="00AD2BB3"/>
    <w:rsid w:val="00AD2CF6"/>
    <w:rsid w:val="00AD2FFA"/>
    <w:rsid w:val="00AD3001"/>
    <w:rsid w:val="00AD3158"/>
    <w:rsid w:val="00AD31F9"/>
    <w:rsid w:val="00AD3248"/>
    <w:rsid w:val="00AD3338"/>
    <w:rsid w:val="00AD3462"/>
    <w:rsid w:val="00AD3534"/>
    <w:rsid w:val="00AD38CB"/>
    <w:rsid w:val="00AD3B28"/>
    <w:rsid w:val="00AD41AF"/>
    <w:rsid w:val="00AD41C2"/>
    <w:rsid w:val="00AD4318"/>
    <w:rsid w:val="00AD4406"/>
    <w:rsid w:val="00AD47A7"/>
    <w:rsid w:val="00AD4A09"/>
    <w:rsid w:val="00AD4A52"/>
    <w:rsid w:val="00AD4B69"/>
    <w:rsid w:val="00AD4C92"/>
    <w:rsid w:val="00AD4D8E"/>
    <w:rsid w:val="00AD4EDA"/>
    <w:rsid w:val="00AD5401"/>
    <w:rsid w:val="00AD573E"/>
    <w:rsid w:val="00AD5972"/>
    <w:rsid w:val="00AD59F9"/>
    <w:rsid w:val="00AD5F7D"/>
    <w:rsid w:val="00AD5FA6"/>
    <w:rsid w:val="00AD6136"/>
    <w:rsid w:val="00AD6380"/>
    <w:rsid w:val="00AD6493"/>
    <w:rsid w:val="00AD665E"/>
    <w:rsid w:val="00AD6797"/>
    <w:rsid w:val="00AD6935"/>
    <w:rsid w:val="00AD69CC"/>
    <w:rsid w:val="00AD6AB8"/>
    <w:rsid w:val="00AD6C4F"/>
    <w:rsid w:val="00AD6F4E"/>
    <w:rsid w:val="00AD6F74"/>
    <w:rsid w:val="00AD7100"/>
    <w:rsid w:val="00AD713D"/>
    <w:rsid w:val="00AD729C"/>
    <w:rsid w:val="00AD75EE"/>
    <w:rsid w:val="00AD7766"/>
    <w:rsid w:val="00AD77F0"/>
    <w:rsid w:val="00AD7FFC"/>
    <w:rsid w:val="00AE003C"/>
    <w:rsid w:val="00AE03AD"/>
    <w:rsid w:val="00AE0428"/>
    <w:rsid w:val="00AE0553"/>
    <w:rsid w:val="00AE06D8"/>
    <w:rsid w:val="00AE070F"/>
    <w:rsid w:val="00AE083E"/>
    <w:rsid w:val="00AE099B"/>
    <w:rsid w:val="00AE0B98"/>
    <w:rsid w:val="00AE0C2B"/>
    <w:rsid w:val="00AE0CD8"/>
    <w:rsid w:val="00AE0F27"/>
    <w:rsid w:val="00AE132B"/>
    <w:rsid w:val="00AE13E6"/>
    <w:rsid w:val="00AE1539"/>
    <w:rsid w:val="00AE180A"/>
    <w:rsid w:val="00AE1818"/>
    <w:rsid w:val="00AE1B2C"/>
    <w:rsid w:val="00AE2233"/>
    <w:rsid w:val="00AE22AE"/>
    <w:rsid w:val="00AE23E2"/>
    <w:rsid w:val="00AE260B"/>
    <w:rsid w:val="00AE269B"/>
    <w:rsid w:val="00AE272C"/>
    <w:rsid w:val="00AE2842"/>
    <w:rsid w:val="00AE2B3E"/>
    <w:rsid w:val="00AE2BA8"/>
    <w:rsid w:val="00AE2DBF"/>
    <w:rsid w:val="00AE3254"/>
    <w:rsid w:val="00AE3321"/>
    <w:rsid w:val="00AE36D9"/>
    <w:rsid w:val="00AE37B6"/>
    <w:rsid w:val="00AE39AD"/>
    <w:rsid w:val="00AE3A62"/>
    <w:rsid w:val="00AE3A74"/>
    <w:rsid w:val="00AE3FD0"/>
    <w:rsid w:val="00AE4060"/>
    <w:rsid w:val="00AE4314"/>
    <w:rsid w:val="00AE4658"/>
    <w:rsid w:val="00AE467F"/>
    <w:rsid w:val="00AE4A9A"/>
    <w:rsid w:val="00AE4BFC"/>
    <w:rsid w:val="00AE4D27"/>
    <w:rsid w:val="00AE4F6D"/>
    <w:rsid w:val="00AE4FFB"/>
    <w:rsid w:val="00AE505D"/>
    <w:rsid w:val="00AE5182"/>
    <w:rsid w:val="00AE52A6"/>
    <w:rsid w:val="00AE54F9"/>
    <w:rsid w:val="00AE58AA"/>
    <w:rsid w:val="00AE598C"/>
    <w:rsid w:val="00AE5B76"/>
    <w:rsid w:val="00AE5BAC"/>
    <w:rsid w:val="00AE5C1B"/>
    <w:rsid w:val="00AE5C21"/>
    <w:rsid w:val="00AE5D55"/>
    <w:rsid w:val="00AE6136"/>
    <w:rsid w:val="00AE622B"/>
    <w:rsid w:val="00AE6494"/>
    <w:rsid w:val="00AE64E0"/>
    <w:rsid w:val="00AE653E"/>
    <w:rsid w:val="00AE66F1"/>
    <w:rsid w:val="00AE6774"/>
    <w:rsid w:val="00AE677F"/>
    <w:rsid w:val="00AE6A57"/>
    <w:rsid w:val="00AE6A8E"/>
    <w:rsid w:val="00AE6AFD"/>
    <w:rsid w:val="00AE6B53"/>
    <w:rsid w:val="00AE6ECD"/>
    <w:rsid w:val="00AE6FFF"/>
    <w:rsid w:val="00AE701B"/>
    <w:rsid w:val="00AE7047"/>
    <w:rsid w:val="00AE707F"/>
    <w:rsid w:val="00AE729F"/>
    <w:rsid w:val="00AE72EA"/>
    <w:rsid w:val="00AE73E5"/>
    <w:rsid w:val="00AE743C"/>
    <w:rsid w:val="00AE7619"/>
    <w:rsid w:val="00AE7842"/>
    <w:rsid w:val="00AE78C6"/>
    <w:rsid w:val="00AE7900"/>
    <w:rsid w:val="00AE7A80"/>
    <w:rsid w:val="00AE7DA4"/>
    <w:rsid w:val="00AF0140"/>
    <w:rsid w:val="00AF0260"/>
    <w:rsid w:val="00AF0647"/>
    <w:rsid w:val="00AF06AE"/>
    <w:rsid w:val="00AF06E0"/>
    <w:rsid w:val="00AF0725"/>
    <w:rsid w:val="00AF077E"/>
    <w:rsid w:val="00AF0800"/>
    <w:rsid w:val="00AF0971"/>
    <w:rsid w:val="00AF0ABF"/>
    <w:rsid w:val="00AF0DE4"/>
    <w:rsid w:val="00AF0FAA"/>
    <w:rsid w:val="00AF107E"/>
    <w:rsid w:val="00AF1105"/>
    <w:rsid w:val="00AF1124"/>
    <w:rsid w:val="00AF1250"/>
    <w:rsid w:val="00AF17C0"/>
    <w:rsid w:val="00AF1852"/>
    <w:rsid w:val="00AF18FF"/>
    <w:rsid w:val="00AF1BDA"/>
    <w:rsid w:val="00AF1BE2"/>
    <w:rsid w:val="00AF1C2E"/>
    <w:rsid w:val="00AF1CAC"/>
    <w:rsid w:val="00AF1CF4"/>
    <w:rsid w:val="00AF1F15"/>
    <w:rsid w:val="00AF1F64"/>
    <w:rsid w:val="00AF21F7"/>
    <w:rsid w:val="00AF2313"/>
    <w:rsid w:val="00AF23FC"/>
    <w:rsid w:val="00AF2426"/>
    <w:rsid w:val="00AF2499"/>
    <w:rsid w:val="00AF256D"/>
    <w:rsid w:val="00AF25F1"/>
    <w:rsid w:val="00AF2621"/>
    <w:rsid w:val="00AF282E"/>
    <w:rsid w:val="00AF2A28"/>
    <w:rsid w:val="00AF311E"/>
    <w:rsid w:val="00AF316E"/>
    <w:rsid w:val="00AF3424"/>
    <w:rsid w:val="00AF35D9"/>
    <w:rsid w:val="00AF367B"/>
    <w:rsid w:val="00AF371D"/>
    <w:rsid w:val="00AF3969"/>
    <w:rsid w:val="00AF3C29"/>
    <w:rsid w:val="00AF3E56"/>
    <w:rsid w:val="00AF41CC"/>
    <w:rsid w:val="00AF42A4"/>
    <w:rsid w:val="00AF4390"/>
    <w:rsid w:val="00AF4459"/>
    <w:rsid w:val="00AF4489"/>
    <w:rsid w:val="00AF44E6"/>
    <w:rsid w:val="00AF4971"/>
    <w:rsid w:val="00AF4B48"/>
    <w:rsid w:val="00AF4B97"/>
    <w:rsid w:val="00AF4E28"/>
    <w:rsid w:val="00AF4F98"/>
    <w:rsid w:val="00AF5049"/>
    <w:rsid w:val="00AF505C"/>
    <w:rsid w:val="00AF5089"/>
    <w:rsid w:val="00AF5161"/>
    <w:rsid w:val="00AF5187"/>
    <w:rsid w:val="00AF51DD"/>
    <w:rsid w:val="00AF5268"/>
    <w:rsid w:val="00AF577F"/>
    <w:rsid w:val="00AF58E9"/>
    <w:rsid w:val="00AF590A"/>
    <w:rsid w:val="00AF5B43"/>
    <w:rsid w:val="00AF5D33"/>
    <w:rsid w:val="00AF5D5F"/>
    <w:rsid w:val="00AF5DC2"/>
    <w:rsid w:val="00AF6053"/>
    <w:rsid w:val="00AF6175"/>
    <w:rsid w:val="00AF6384"/>
    <w:rsid w:val="00AF682C"/>
    <w:rsid w:val="00AF6A2E"/>
    <w:rsid w:val="00AF6AAC"/>
    <w:rsid w:val="00AF6BED"/>
    <w:rsid w:val="00AF6C72"/>
    <w:rsid w:val="00AF6FDF"/>
    <w:rsid w:val="00AF7056"/>
    <w:rsid w:val="00AF725F"/>
    <w:rsid w:val="00AF7509"/>
    <w:rsid w:val="00AF754B"/>
    <w:rsid w:val="00AF7620"/>
    <w:rsid w:val="00AF766F"/>
    <w:rsid w:val="00AF777B"/>
    <w:rsid w:val="00AF7792"/>
    <w:rsid w:val="00AF77C9"/>
    <w:rsid w:val="00AF79E0"/>
    <w:rsid w:val="00AF7C29"/>
    <w:rsid w:val="00AF7D14"/>
    <w:rsid w:val="00AF7D5C"/>
    <w:rsid w:val="00AF7F54"/>
    <w:rsid w:val="00B00119"/>
    <w:rsid w:val="00B001B1"/>
    <w:rsid w:val="00B001DF"/>
    <w:rsid w:val="00B00366"/>
    <w:rsid w:val="00B003F6"/>
    <w:rsid w:val="00B00452"/>
    <w:rsid w:val="00B004BE"/>
    <w:rsid w:val="00B00667"/>
    <w:rsid w:val="00B0084C"/>
    <w:rsid w:val="00B00A3E"/>
    <w:rsid w:val="00B00B5E"/>
    <w:rsid w:val="00B00C33"/>
    <w:rsid w:val="00B00D82"/>
    <w:rsid w:val="00B00E8F"/>
    <w:rsid w:val="00B00F5C"/>
    <w:rsid w:val="00B00FC4"/>
    <w:rsid w:val="00B0101B"/>
    <w:rsid w:val="00B01232"/>
    <w:rsid w:val="00B01345"/>
    <w:rsid w:val="00B013FB"/>
    <w:rsid w:val="00B01560"/>
    <w:rsid w:val="00B016F3"/>
    <w:rsid w:val="00B016FF"/>
    <w:rsid w:val="00B0177D"/>
    <w:rsid w:val="00B02323"/>
    <w:rsid w:val="00B02437"/>
    <w:rsid w:val="00B025EC"/>
    <w:rsid w:val="00B02705"/>
    <w:rsid w:val="00B028E0"/>
    <w:rsid w:val="00B02C22"/>
    <w:rsid w:val="00B02D39"/>
    <w:rsid w:val="00B02DD1"/>
    <w:rsid w:val="00B030EB"/>
    <w:rsid w:val="00B0328B"/>
    <w:rsid w:val="00B032B1"/>
    <w:rsid w:val="00B03318"/>
    <w:rsid w:val="00B034D6"/>
    <w:rsid w:val="00B038DD"/>
    <w:rsid w:val="00B03B7D"/>
    <w:rsid w:val="00B03BF5"/>
    <w:rsid w:val="00B03FC9"/>
    <w:rsid w:val="00B0404A"/>
    <w:rsid w:val="00B044A8"/>
    <w:rsid w:val="00B044E0"/>
    <w:rsid w:val="00B04523"/>
    <w:rsid w:val="00B047A5"/>
    <w:rsid w:val="00B048DB"/>
    <w:rsid w:val="00B04DB7"/>
    <w:rsid w:val="00B04DC2"/>
    <w:rsid w:val="00B04DE7"/>
    <w:rsid w:val="00B0511F"/>
    <w:rsid w:val="00B051BA"/>
    <w:rsid w:val="00B052BB"/>
    <w:rsid w:val="00B05316"/>
    <w:rsid w:val="00B05467"/>
    <w:rsid w:val="00B05520"/>
    <w:rsid w:val="00B057FA"/>
    <w:rsid w:val="00B0588C"/>
    <w:rsid w:val="00B05A73"/>
    <w:rsid w:val="00B05D40"/>
    <w:rsid w:val="00B06092"/>
    <w:rsid w:val="00B061EE"/>
    <w:rsid w:val="00B064B7"/>
    <w:rsid w:val="00B0650B"/>
    <w:rsid w:val="00B06733"/>
    <w:rsid w:val="00B06F3D"/>
    <w:rsid w:val="00B071DB"/>
    <w:rsid w:val="00B07330"/>
    <w:rsid w:val="00B07FCE"/>
    <w:rsid w:val="00B10004"/>
    <w:rsid w:val="00B100CE"/>
    <w:rsid w:val="00B102FA"/>
    <w:rsid w:val="00B10327"/>
    <w:rsid w:val="00B103BF"/>
    <w:rsid w:val="00B104CB"/>
    <w:rsid w:val="00B10542"/>
    <w:rsid w:val="00B1071D"/>
    <w:rsid w:val="00B108ED"/>
    <w:rsid w:val="00B10A1A"/>
    <w:rsid w:val="00B10BE5"/>
    <w:rsid w:val="00B10C66"/>
    <w:rsid w:val="00B10D79"/>
    <w:rsid w:val="00B10F4D"/>
    <w:rsid w:val="00B1118C"/>
    <w:rsid w:val="00B112AC"/>
    <w:rsid w:val="00B11441"/>
    <w:rsid w:val="00B1148B"/>
    <w:rsid w:val="00B114E7"/>
    <w:rsid w:val="00B11629"/>
    <w:rsid w:val="00B1168F"/>
    <w:rsid w:val="00B11890"/>
    <w:rsid w:val="00B1199B"/>
    <w:rsid w:val="00B11AB0"/>
    <w:rsid w:val="00B11CD2"/>
    <w:rsid w:val="00B11D38"/>
    <w:rsid w:val="00B1224D"/>
    <w:rsid w:val="00B122B2"/>
    <w:rsid w:val="00B12319"/>
    <w:rsid w:val="00B12A5B"/>
    <w:rsid w:val="00B12AC4"/>
    <w:rsid w:val="00B12C6E"/>
    <w:rsid w:val="00B12CC6"/>
    <w:rsid w:val="00B12FC0"/>
    <w:rsid w:val="00B13125"/>
    <w:rsid w:val="00B13134"/>
    <w:rsid w:val="00B133DE"/>
    <w:rsid w:val="00B13444"/>
    <w:rsid w:val="00B134E2"/>
    <w:rsid w:val="00B13A06"/>
    <w:rsid w:val="00B13AE6"/>
    <w:rsid w:val="00B13B2B"/>
    <w:rsid w:val="00B13C3F"/>
    <w:rsid w:val="00B13D58"/>
    <w:rsid w:val="00B13EE0"/>
    <w:rsid w:val="00B140F3"/>
    <w:rsid w:val="00B144BD"/>
    <w:rsid w:val="00B1482C"/>
    <w:rsid w:val="00B1486A"/>
    <w:rsid w:val="00B14FAE"/>
    <w:rsid w:val="00B14FD9"/>
    <w:rsid w:val="00B15053"/>
    <w:rsid w:val="00B151F2"/>
    <w:rsid w:val="00B1560A"/>
    <w:rsid w:val="00B156EE"/>
    <w:rsid w:val="00B1576D"/>
    <w:rsid w:val="00B1591A"/>
    <w:rsid w:val="00B15DB2"/>
    <w:rsid w:val="00B15E00"/>
    <w:rsid w:val="00B15F66"/>
    <w:rsid w:val="00B16031"/>
    <w:rsid w:val="00B16190"/>
    <w:rsid w:val="00B166E7"/>
    <w:rsid w:val="00B16700"/>
    <w:rsid w:val="00B16898"/>
    <w:rsid w:val="00B16D1C"/>
    <w:rsid w:val="00B16E03"/>
    <w:rsid w:val="00B16E74"/>
    <w:rsid w:val="00B17110"/>
    <w:rsid w:val="00B17120"/>
    <w:rsid w:val="00B171EF"/>
    <w:rsid w:val="00B17677"/>
    <w:rsid w:val="00B179F9"/>
    <w:rsid w:val="00B17A9A"/>
    <w:rsid w:val="00B17BB7"/>
    <w:rsid w:val="00B17D53"/>
    <w:rsid w:val="00B20424"/>
    <w:rsid w:val="00B20554"/>
    <w:rsid w:val="00B2076D"/>
    <w:rsid w:val="00B20772"/>
    <w:rsid w:val="00B207EB"/>
    <w:rsid w:val="00B2084A"/>
    <w:rsid w:val="00B20D54"/>
    <w:rsid w:val="00B20DB5"/>
    <w:rsid w:val="00B213E6"/>
    <w:rsid w:val="00B214CA"/>
    <w:rsid w:val="00B219FD"/>
    <w:rsid w:val="00B21D3F"/>
    <w:rsid w:val="00B2223E"/>
    <w:rsid w:val="00B22308"/>
    <w:rsid w:val="00B2238D"/>
    <w:rsid w:val="00B2249B"/>
    <w:rsid w:val="00B22555"/>
    <w:rsid w:val="00B229AF"/>
    <w:rsid w:val="00B22CB4"/>
    <w:rsid w:val="00B23192"/>
    <w:rsid w:val="00B232AF"/>
    <w:rsid w:val="00B23398"/>
    <w:rsid w:val="00B234ED"/>
    <w:rsid w:val="00B23832"/>
    <w:rsid w:val="00B23934"/>
    <w:rsid w:val="00B2399B"/>
    <w:rsid w:val="00B23BB5"/>
    <w:rsid w:val="00B23C95"/>
    <w:rsid w:val="00B23D4F"/>
    <w:rsid w:val="00B2429E"/>
    <w:rsid w:val="00B246A7"/>
    <w:rsid w:val="00B24975"/>
    <w:rsid w:val="00B24D16"/>
    <w:rsid w:val="00B24F22"/>
    <w:rsid w:val="00B250DC"/>
    <w:rsid w:val="00B25118"/>
    <w:rsid w:val="00B2562E"/>
    <w:rsid w:val="00B259A4"/>
    <w:rsid w:val="00B25BFB"/>
    <w:rsid w:val="00B25D2C"/>
    <w:rsid w:val="00B264F7"/>
    <w:rsid w:val="00B26694"/>
    <w:rsid w:val="00B26709"/>
    <w:rsid w:val="00B26793"/>
    <w:rsid w:val="00B26810"/>
    <w:rsid w:val="00B2697C"/>
    <w:rsid w:val="00B269CE"/>
    <w:rsid w:val="00B26B3F"/>
    <w:rsid w:val="00B2753B"/>
    <w:rsid w:val="00B27702"/>
    <w:rsid w:val="00B277D8"/>
    <w:rsid w:val="00B27844"/>
    <w:rsid w:val="00B27934"/>
    <w:rsid w:val="00B27D5F"/>
    <w:rsid w:val="00B27E47"/>
    <w:rsid w:val="00B27F53"/>
    <w:rsid w:val="00B27FA1"/>
    <w:rsid w:val="00B30509"/>
    <w:rsid w:val="00B3050D"/>
    <w:rsid w:val="00B305B4"/>
    <w:rsid w:val="00B3089B"/>
    <w:rsid w:val="00B3092B"/>
    <w:rsid w:val="00B30C51"/>
    <w:rsid w:val="00B30DE6"/>
    <w:rsid w:val="00B30EA7"/>
    <w:rsid w:val="00B30EED"/>
    <w:rsid w:val="00B30EF5"/>
    <w:rsid w:val="00B30F22"/>
    <w:rsid w:val="00B31276"/>
    <w:rsid w:val="00B31343"/>
    <w:rsid w:val="00B31358"/>
    <w:rsid w:val="00B3139D"/>
    <w:rsid w:val="00B3149C"/>
    <w:rsid w:val="00B3166A"/>
    <w:rsid w:val="00B31697"/>
    <w:rsid w:val="00B317D8"/>
    <w:rsid w:val="00B31C8C"/>
    <w:rsid w:val="00B31E07"/>
    <w:rsid w:val="00B31F70"/>
    <w:rsid w:val="00B3219B"/>
    <w:rsid w:val="00B32368"/>
    <w:rsid w:val="00B32608"/>
    <w:rsid w:val="00B32AC9"/>
    <w:rsid w:val="00B32B43"/>
    <w:rsid w:val="00B32B83"/>
    <w:rsid w:val="00B32C09"/>
    <w:rsid w:val="00B32C1A"/>
    <w:rsid w:val="00B32F3E"/>
    <w:rsid w:val="00B332D8"/>
    <w:rsid w:val="00B333CA"/>
    <w:rsid w:val="00B334E6"/>
    <w:rsid w:val="00B3374C"/>
    <w:rsid w:val="00B33962"/>
    <w:rsid w:val="00B33BB0"/>
    <w:rsid w:val="00B33BE2"/>
    <w:rsid w:val="00B33F66"/>
    <w:rsid w:val="00B34031"/>
    <w:rsid w:val="00B342EB"/>
    <w:rsid w:val="00B34A48"/>
    <w:rsid w:val="00B34B59"/>
    <w:rsid w:val="00B34B8A"/>
    <w:rsid w:val="00B34FD4"/>
    <w:rsid w:val="00B35052"/>
    <w:rsid w:val="00B35500"/>
    <w:rsid w:val="00B35732"/>
    <w:rsid w:val="00B357DF"/>
    <w:rsid w:val="00B35A12"/>
    <w:rsid w:val="00B35A84"/>
    <w:rsid w:val="00B35ACC"/>
    <w:rsid w:val="00B35BFD"/>
    <w:rsid w:val="00B36135"/>
    <w:rsid w:val="00B361B0"/>
    <w:rsid w:val="00B36339"/>
    <w:rsid w:val="00B36382"/>
    <w:rsid w:val="00B36387"/>
    <w:rsid w:val="00B36414"/>
    <w:rsid w:val="00B3654B"/>
    <w:rsid w:val="00B36681"/>
    <w:rsid w:val="00B36A5C"/>
    <w:rsid w:val="00B36AD2"/>
    <w:rsid w:val="00B36B16"/>
    <w:rsid w:val="00B36C29"/>
    <w:rsid w:val="00B36D61"/>
    <w:rsid w:val="00B36E8C"/>
    <w:rsid w:val="00B36FCA"/>
    <w:rsid w:val="00B37545"/>
    <w:rsid w:val="00B37756"/>
    <w:rsid w:val="00B37799"/>
    <w:rsid w:val="00B3781F"/>
    <w:rsid w:val="00B37C52"/>
    <w:rsid w:val="00B37DC8"/>
    <w:rsid w:val="00B4004D"/>
    <w:rsid w:val="00B40084"/>
    <w:rsid w:val="00B400D5"/>
    <w:rsid w:val="00B40697"/>
    <w:rsid w:val="00B40B05"/>
    <w:rsid w:val="00B40D65"/>
    <w:rsid w:val="00B4127B"/>
    <w:rsid w:val="00B4139A"/>
    <w:rsid w:val="00B41646"/>
    <w:rsid w:val="00B41660"/>
    <w:rsid w:val="00B416FA"/>
    <w:rsid w:val="00B418BB"/>
    <w:rsid w:val="00B41B73"/>
    <w:rsid w:val="00B41C2A"/>
    <w:rsid w:val="00B41FC3"/>
    <w:rsid w:val="00B42252"/>
    <w:rsid w:val="00B422F9"/>
    <w:rsid w:val="00B42383"/>
    <w:rsid w:val="00B424F8"/>
    <w:rsid w:val="00B424FC"/>
    <w:rsid w:val="00B42823"/>
    <w:rsid w:val="00B4289D"/>
    <w:rsid w:val="00B428C2"/>
    <w:rsid w:val="00B42906"/>
    <w:rsid w:val="00B42BB9"/>
    <w:rsid w:val="00B42C99"/>
    <w:rsid w:val="00B43003"/>
    <w:rsid w:val="00B4307D"/>
    <w:rsid w:val="00B431B6"/>
    <w:rsid w:val="00B432E2"/>
    <w:rsid w:val="00B43368"/>
    <w:rsid w:val="00B4399A"/>
    <w:rsid w:val="00B43C37"/>
    <w:rsid w:val="00B43E90"/>
    <w:rsid w:val="00B44104"/>
    <w:rsid w:val="00B441B0"/>
    <w:rsid w:val="00B44273"/>
    <w:rsid w:val="00B443CD"/>
    <w:rsid w:val="00B4468C"/>
    <w:rsid w:val="00B446D0"/>
    <w:rsid w:val="00B44793"/>
    <w:rsid w:val="00B448B1"/>
    <w:rsid w:val="00B44CE9"/>
    <w:rsid w:val="00B44F7B"/>
    <w:rsid w:val="00B44FBF"/>
    <w:rsid w:val="00B450E4"/>
    <w:rsid w:val="00B451C4"/>
    <w:rsid w:val="00B45295"/>
    <w:rsid w:val="00B45830"/>
    <w:rsid w:val="00B458C2"/>
    <w:rsid w:val="00B45D7B"/>
    <w:rsid w:val="00B45D83"/>
    <w:rsid w:val="00B45D84"/>
    <w:rsid w:val="00B46201"/>
    <w:rsid w:val="00B4632B"/>
    <w:rsid w:val="00B465AA"/>
    <w:rsid w:val="00B4676E"/>
    <w:rsid w:val="00B46909"/>
    <w:rsid w:val="00B47049"/>
    <w:rsid w:val="00B47142"/>
    <w:rsid w:val="00B4737A"/>
    <w:rsid w:val="00B47438"/>
    <w:rsid w:val="00B474D3"/>
    <w:rsid w:val="00B475A4"/>
    <w:rsid w:val="00B47633"/>
    <w:rsid w:val="00B4773C"/>
    <w:rsid w:val="00B478CB"/>
    <w:rsid w:val="00B47A77"/>
    <w:rsid w:val="00B47A87"/>
    <w:rsid w:val="00B47C7B"/>
    <w:rsid w:val="00B47E86"/>
    <w:rsid w:val="00B47E97"/>
    <w:rsid w:val="00B50225"/>
    <w:rsid w:val="00B50256"/>
    <w:rsid w:val="00B502F5"/>
    <w:rsid w:val="00B505C1"/>
    <w:rsid w:val="00B506B2"/>
    <w:rsid w:val="00B508C6"/>
    <w:rsid w:val="00B50D2D"/>
    <w:rsid w:val="00B50E6C"/>
    <w:rsid w:val="00B515CB"/>
    <w:rsid w:val="00B51854"/>
    <w:rsid w:val="00B51CC6"/>
    <w:rsid w:val="00B51D45"/>
    <w:rsid w:val="00B520A6"/>
    <w:rsid w:val="00B5223B"/>
    <w:rsid w:val="00B52605"/>
    <w:rsid w:val="00B526AE"/>
    <w:rsid w:val="00B528DF"/>
    <w:rsid w:val="00B52992"/>
    <w:rsid w:val="00B52AEA"/>
    <w:rsid w:val="00B52B99"/>
    <w:rsid w:val="00B52BCC"/>
    <w:rsid w:val="00B52CA6"/>
    <w:rsid w:val="00B52E7D"/>
    <w:rsid w:val="00B52EB4"/>
    <w:rsid w:val="00B53065"/>
    <w:rsid w:val="00B530B4"/>
    <w:rsid w:val="00B53240"/>
    <w:rsid w:val="00B53311"/>
    <w:rsid w:val="00B53317"/>
    <w:rsid w:val="00B536CF"/>
    <w:rsid w:val="00B5373F"/>
    <w:rsid w:val="00B5382C"/>
    <w:rsid w:val="00B53882"/>
    <w:rsid w:val="00B538AC"/>
    <w:rsid w:val="00B53D29"/>
    <w:rsid w:val="00B53DE5"/>
    <w:rsid w:val="00B53E76"/>
    <w:rsid w:val="00B53F28"/>
    <w:rsid w:val="00B53F72"/>
    <w:rsid w:val="00B54678"/>
    <w:rsid w:val="00B5470F"/>
    <w:rsid w:val="00B54781"/>
    <w:rsid w:val="00B549F0"/>
    <w:rsid w:val="00B54B3C"/>
    <w:rsid w:val="00B552A6"/>
    <w:rsid w:val="00B552AB"/>
    <w:rsid w:val="00B5556B"/>
    <w:rsid w:val="00B5565C"/>
    <w:rsid w:val="00B556EB"/>
    <w:rsid w:val="00B55771"/>
    <w:rsid w:val="00B55936"/>
    <w:rsid w:val="00B55B6E"/>
    <w:rsid w:val="00B55D3A"/>
    <w:rsid w:val="00B55D77"/>
    <w:rsid w:val="00B55F5F"/>
    <w:rsid w:val="00B560B9"/>
    <w:rsid w:val="00B560F4"/>
    <w:rsid w:val="00B566CF"/>
    <w:rsid w:val="00B56784"/>
    <w:rsid w:val="00B56793"/>
    <w:rsid w:val="00B56BF5"/>
    <w:rsid w:val="00B56C2A"/>
    <w:rsid w:val="00B56C55"/>
    <w:rsid w:val="00B56D68"/>
    <w:rsid w:val="00B56DE1"/>
    <w:rsid w:val="00B56E9F"/>
    <w:rsid w:val="00B5708A"/>
    <w:rsid w:val="00B57316"/>
    <w:rsid w:val="00B574CE"/>
    <w:rsid w:val="00B57571"/>
    <w:rsid w:val="00B579FC"/>
    <w:rsid w:val="00B57BDE"/>
    <w:rsid w:val="00B6007F"/>
    <w:rsid w:val="00B60183"/>
    <w:rsid w:val="00B6022A"/>
    <w:rsid w:val="00B60C42"/>
    <w:rsid w:val="00B60CB3"/>
    <w:rsid w:val="00B60CD6"/>
    <w:rsid w:val="00B61213"/>
    <w:rsid w:val="00B6126D"/>
    <w:rsid w:val="00B617D0"/>
    <w:rsid w:val="00B6187C"/>
    <w:rsid w:val="00B61ABC"/>
    <w:rsid w:val="00B61CA1"/>
    <w:rsid w:val="00B61CAD"/>
    <w:rsid w:val="00B61EB9"/>
    <w:rsid w:val="00B62023"/>
    <w:rsid w:val="00B62027"/>
    <w:rsid w:val="00B6207A"/>
    <w:rsid w:val="00B620BA"/>
    <w:rsid w:val="00B620EE"/>
    <w:rsid w:val="00B62165"/>
    <w:rsid w:val="00B62239"/>
    <w:rsid w:val="00B623AF"/>
    <w:rsid w:val="00B62413"/>
    <w:rsid w:val="00B62489"/>
    <w:rsid w:val="00B6284F"/>
    <w:rsid w:val="00B63054"/>
    <w:rsid w:val="00B6332F"/>
    <w:rsid w:val="00B6348B"/>
    <w:rsid w:val="00B634AD"/>
    <w:rsid w:val="00B635D5"/>
    <w:rsid w:val="00B63749"/>
    <w:rsid w:val="00B6379A"/>
    <w:rsid w:val="00B6379F"/>
    <w:rsid w:val="00B63B49"/>
    <w:rsid w:val="00B63C74"/>
    <w:rsid w:val="00B63ED4"/>
    <w:rsid w:val="00B64232"/>
    <w:rsid w:val="00B643BB"/>
    <w:rsid w:val="00B644AA"/>
    <w:rsid w:val="00B645A7"/>
    <w:rsid w:val="00B64634"/>
    <w:rsid w:val="00B6468F"/>
    <w:rsid w:val="00B649F2"/>
    <w:rsid w:val="00B64ABC"/>
    <w:rsid w:val="00B64C6B"/>
    <w:rsid w:val="00B651DA"/>
    <w:rsid w:val="00B65292"/>
    <w:rsid w:val="00B654D7"/>
    <w:rsid w:val="00B655C1"/>
    <w:rsid w:val="00B65705"/>
    <w:rsid w:val="00B65B2E"/>
    <w:rsid w:val="00B65C55"/>
    <w:rsid w:val="00B65CDF"/>
    <w:rsid w:val="00B65F82"/>
    <w:rsid w:val="00B660A8"/>
    <w:rsid w:val="00B661BE"/>
    <w:rsid w:val="00B662A4"/>
    <w:rsid w:val="00B662EB"/>
    <w:rsid w:val="00B6675C"/>
    <w:rsid w:val="00B66862"/>
    <w:rsid w:val="00B66919"/>
    <w:rsid w:val="00B66B61"/>
    <w:rsid w:val="00B66C2D"/>
    <w:rsid w:val="00B66DDB"/>
    <w:rsid w:val="00B66E1F"/>
    <w:rsid w:val="00B66F02"/>
    <w:rsid w:val="00B67160"/>
    <w:rsid w:val="00B67264"/>
    <w:rsid w:val="00B67668"/>
    <w:rsid w:val="00B6769B"/>
    <w:rsid w:val="00B677DA"/>
    <w:rsid w:val="00B67BC4"/>
    <w:rsid w:val="00B67D66"/>
    <w:rsid w:val="00B67D8D"/>
    <w:rsid w:val="00B7017C"/>
    <w:rsid w:val="00B701E2"/>
    <w:rsid w:val="00B70329"/>
    <w:rsid w:val="00B70621"/>
    <w:rsid w:val="00B706E8"/>
    <w:rsid w:val="00B7083A"/>
    <w:rsid w:val="00B70925"/>
    <w:rsid w:val="00B70988"/>
    <w:rsid w:val="00B709C4"/>
    <w:rsid w:val="00B70A99"/>
    <w:rsid w:val="00B70BC6"/>
    <w:rsid w:val="00B70E2C"/>
    <w:rsid w:val="00B711E5"/>
    <w:rsid w:val="00B711F4"/>
    <w:rsid w:val="00B7121F"/>
    <w:rsid w:val="00B71425"/>
    <w:rsid w:val="00B71610"/>
    <w:rsid w:val="00B7177C"/>
    <w:rsid w:val="00B7192C"/>
    <w:rsid w:val="00B71BA7"/>
    <w:rsid w:val="00B71BAA"/>
    <w:rsid w:val="00B71E2A"/>
    <w:rsid w:val="00B72040"/>
    <w:rsid w:val="00B721EC"/>
    <w:rsid w:val="00B7234C"/>
    <w:rsid w:val="00B72364"/>
    <w:rsid w:val="00B7236E"/>
    <w:rsid w:val="00B72686"/>
    <w:rsid w:val="00B7287C"/>
    <w:rsid w:val="00B72894"/>
    <w:rsid w:val="00B72B73"/>
    <w:rsid w:val="00B72D8F"/>
    <w:rsid w:val="00B72DEE"/>
    <w:rsid w:val="00B72E44"/>
    <w:rsid w:val="00B72E54"/>
    <w:rsid w:val="00B72F32"/>
    <w:rsid w:val="00B73098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7A4"/>
    <w:rsid w:val="00B74864"/>
    <w:rsid w:val="00B74AE5"/>
    <w:rsid w:val="00B74C4F"/>
    <w:rsid w:val="00B74ECE"/>
    <w:rsid w:val="00B751E6"/>
    <w:rsid w:val="00B759C8"/>
    <w:rsid w:val="00B75B12"/>
    <w:rsid w:val="00B76532"/>
    <w:rsid w:val="00B76658"/>
    <w:rsid w:val="00B767DF"/>
    <w:rsid w:val="00B768C4"/>
    <w:rsid w:val="00B76C05"/>
    <w:rsid w:val="00B76C91"/>
    <w:rsid w:val="00B76CD9"/>
    <w:rsid w:val="00B76D09"/>
    <w:rsid w:val="00B7702B"/>
    <w:rsid w:val="00B77143"/>
    <w:rsid w:val="00B77174"/>
    <w:rsid w:val="00B7733F"/>
    <w:rsid w:val="00B77340"/>
    <w:rsid w:val="00B775F5"/>
    <w:rsid w:val="00B77772"/>
    <w:rsid w:val="00B7779A"/>
    <w:rsid w:val="00B77901"/>
    <w:rsid w:val="00B77914"/>
    <w:rsid w:val="00B80053"/>
    <w:rsid w:val="00B800DD"/>
    <w:rsid w:val="00B8058C"/>
    <w:rsid w:val="00B8071F"/>
    <w:rsid w:val="00B80752"/>
    <w:rsid w:val="00B807E8"/>
    <w:rsid w:val="00B80943"/>
    <w:rsid w:val="00B80AB1"/>
    <w:rsid w:val="00B80E64"/>
    <w:rsid w:val="00B80EDF"/>
    <w:rsid w:val="00B80F4C"/>
    <w:rsid w:val="00B80FBB"/>
    <w:rsid w:val="00B8113F"/>
    <w:rsid w:val="00B8140D"/>
    <w:rsid w:val="00B81410"/>
    <w:rsid w:val="00B815E5"/>
    <w:rsid w:val="00B81625"/>
    <w:rsid w:val="00B816A4"/>
    <w:rsid w:val="00B81C5A"/>
    <w:rsid w:val="00B81F89"/>
    <w:rsid w:val="00B82206"/>
    <w:rsid w:val="00B8226D"/>
    <w:rsid w:val="00B82403"/>
    <w:rsid w:val="00B8241E"/>
    <w:rsid w:val="00B829D9"/>
    <w:rsid w:val="00B82A2C"/>
    <w:rsid w:val="00B82E90"/>
    <w:rsid w:val="00B82F45"/>
    <w:rsid w:val="00B832C0"/>
    <w:rsid w:val="00B836A2"/>
    <w:rsid w:val="00B837CA"/>
    <w:rsid w:val="00B83EA6"/>
    <w:rsid w:val="00B840CC"/>
    <w:rsid w:val="00B8412B"/>
    <w:rsid w:val="00B845E6"/>
    <w:rsid w:val="00B84898"/>
    <w:rsid w:val="00B84BA6"/>
    <w:rsid w:val="00B84C53"/>
    <w:rsid w:val="00B84D43"/>
    <w:rsid w:val="00B84EA8"/>
    <w:rsid w:val="00B84EDC"/>
    <w:rsid w:val="00B851C3"/>
    <w:rsid w:val="00B85757"/>
    <w:rsid w:val="00B85792"/>
    <w:rsid w:val="00B857E7"/>
    <w:rsid w:val="00B85924"/>
    <w:rsid w:val="00B85A37"/>
    <w:rsid w:val="00B85A41"/>
    <w:rsid w:val="00B85C84"/>
    <w:rsid w:val="00B85E4C"/>
    <w:rsid w:val="00B860AB"/>
    <w:rsid w:val="00B861A7"/>
    <w:rsid w:val="00B861E8"/>
    <w:rsid w:val="00B863D5"/>
    <w:rsid w:val="00B8655C"/>
    <w:rsid w:val="00B86702"/>
    <w:rsid w:val="00B86860"/>
    <w:rsid w:val="00B8686E"/>
    <w:rsid w:val="00B869BB"/>
    <w:rsid w:val="00B86E04"/>
    <w:rsid w:val="00B86E2B"/>
    <w:rsid w:val="00B870C7"/>
    <w:rsid w:val="00B872C3"/>
    <w:rsid w:val="00B87325"/>
    <w:rsid w:val="00B87361"/>
    <w:rsid w:val="00B8752F"/>
    <w:rsid w:val="00B87645"/>
    <w:rsid w:val="00B876F8"/>
    <w:rsid w:val="00B87782"/>
    <w:rsid w:val="00B877A1"/>
    <w:rsid w:val="00B87A73"/>
    <w:rsid w:val="00B87E2B"/>
    <w:rsid w:val="00B87FE4"/>
    <w:rsid w:val="00B903CF"/>
    <w:rsid w:val="00B906DE"/>
    <w:rsid w:val="00B90771"/>
    <w:rsid w:val="00B90848"/>
    <w:rsid w:val="00B90F8C"/>
    <w:rsid w:val="00B90FC6"/>
    <w:rsid w:val="00B918EE"/>
    <w:rsid w:val="00B918FF"/>
    <w:rsid w:val="00B91A7E"/>
    <w:rsid w:val="00B91ADF"/>
    <w:rsid w:val="00B91B2D"/>
    <w:rsid w:val="00B92022"/>
    <w:rsid w:val="00B9220B"/>
    <w:rsid w:val="00B92765"/>
    <w:rsid w:val="00B9298D"/>
    <w:rsid w:val="00B92999"/>
    <w:rsid w:val="00B92A60"/>
    <w:rsid w:val="00B92C4A"/>
    <w:rsid w:val="00B92E48"/>
    <w:rsid w:val="00B92E83"/>
    <w:rsid w:val="00B92E95"/>
    <w:rsid w:val="00B92FD4"/>
    <w:rsid w:val="00B9320A"/>
    <w:rsid w:val="00B933F6"/>
    <w:rsid w:val="00B939FE"/>
    <w:rsid w:val="00B93C38"/>
    <w:rsid w:val="00B93FE8"/>
    <w:rsid w:val="00B940D7"/>
    <w:rsid w:val="00B943F5"/>
    <w:rsid w:val="00B9444B"/>
    <w:rsid w:val="00B9469E"/>
    <w:rsid w:val="00B9482D"/>
    <w:rsid w:val="00B94CEA"/>
    <w:rsid w:val="00B94D84"/>
    <w:rsid w:val="00B94D9C"/>
    <w:rsid w:val="00B94E57"/>
    <w:rsid w:val="00B95295"/>
    <w:rsid w:val="00B954ED"/>
    <w:rsid w:val="00B95537"/>
    <w:rsid w:val="00B95854"/>
    <w:rsid w:val="00B95D4B"/>
    <w:rsid w:val="00B95F51"/>
    <w:rsid w:val="00B96020"/>
    <w:rsid w:val="00B960D1"/>
    <w:rsid w:val="00B9624B"/>
    <w:rsid w:val="00B9639D"/>
    <w:rsid w:val="00B96622"/>
    <w:rsid w:val="00B966B7"/>
    <w:rsid w:val="00B9685A"/>
    <w:rsid w:val="00B96881"/>
    <w:rsid w:val="00B96A50"/>
    <w:rsid w:val="00B96A52"/>
    <w:rsid w:val="00B96B92"/>
    <w:rsid w:val="00B96D74"/>
    <w:rsid w:val="00B96E6D"/>
    <w:rsid w:val="00B9736E"/>
    <w:rsid w:val="00B97568"/>
    <w:rsid w:val="00B978EB"/>
    <w:rsid w:val="00B97A28"/>
    <w:rsid w:val="00B97B34"/>
    <w:rsid w:val="00B97C6D"/>
    <w:rsid w:val="00B97C70"/>
    <w:rsid w:val="00B97E17"/>
    <w:rsid w:val="00B97E9E"/>
    <w:rsid w:val="00BA00DC"/>
    <w:rsid w:val="00BA0210"/>
    <w:rsid w:val="00BA02B9"/>
    <w:rsid w:val="00BA035F"/>
    <w:rsid w:val="00BA082A"/>
    <w:rsid w:val="00BA0973"/>
    <w:rsid w:val="00BA0A0C"/>
    <w:rsid w:val="00BA0A62"/>
    <w:rsid w:val="00BA0DFB"/>
    <w:rsid w:val="00BA0F18"/>
    <w:rsid w:val="00BA10D2"/>
    <w:rsid w:val="00BA1341"/>
    <w:rsid w:val="00BA139C"/>
    <w:rsid w:val="00BA13AA"/>
    <w:rsid w:val="00BA1B68"/>
    <w:rsid w:val="00BA1E52"/>
    <w:rsid w:val="00BA1F24"/>
    <w:rsid w:val="00BA212B"/>
    <w:rsid w:val="00BA2298"/>
    <w:rsid w:val="00BA2364"/>
    <w:rsid w:val="00BA23B3"/>
    <w:rsid w:val="00BA26CF"/>
    <w:rsid w:val="00BA27CD"/>
    <w:rsid w:val="00BA292D"/>
    <w:rsid w:val="00BA2981"/>
    <w:rsid w:val="00BA32F2"/>
    <w:rsid w:val="00BA375C"/>
    <w:rsid w:val="00BA385B"/>
    <w:rsid w:val="00BA3BBE"/>
    <w:rsid w:val="00BA3EFC"/>
    <w:rsid w:val="00BA404C"/>
    <w:rsid w:val="00BA40BD"/>
    <w:rsid w:val="00BA42C1"/>
    <w:rsid w:val="00BA4340"/>
    <w:rsid w:val="00BA452C"/>
    <w:rsid w:val="00BA45C7"/>
    <w:rsid w:val="00BA460B"/>
    <w:rsid w:val="00BA4871"/>
    <w:rsid w:val="00BA4922"/>
    <w:rsid w:val="00BA4A81"/>
    <w:rsid w:val="00BA4EA7"/>
    <w:rsid w:val="00BA4F5F"/>
    <w:rsid w:val="00BA51A4"/>
    <w:rsid w:val="00BA5406"/>
    <w:rsid w:val="00BA54A3"/>
    <w:rsid w:val="00BA5522"/>
    <w:rsid w:val="00BA568F"/>
    <w:rsid w:val="00BA5701"/>
    <w:rsid w:val="00BA580C"/>
    <w:rsid w:val="00BA5F81"/>
    <w:rsid w:val="00BA6276"/>
    <w:rsid w:val="00BA62FA"/>
    <w:rsid w:val="00BA630A"/>
    <w:rsid w:val="00BA6397"/>
    <w:rsid w:val="00BA647E"/>
    <w:rsid w:val="00BA64B1"/>
    <w:rsid w:val="00BA6505"/>
    <w:rsid w:val="00BA6577"/>
    <w:rsid w:val="00BA699B"/>
    <w:rsid w:val="00BA69EC"/>
    <w:rsid w:val="00BA6C88"/>
    <w:rsid w:val="00BA6D33"/>
    <w:rsid w:val="00BA6ED0"/>
    <w:rsid w:val="00BA70AD"/>
    <w:rsid w:val="00BA70B7"/>
    <w:rsid w:val="00BA7100"/>
    <w:rsid w:val="00BA7663"/>
    <w:rsid w:val="00BA7AB3"/>
    <w:rsid w:val="00BA7B88"/>
    <w:rsid w:val="00BB00BD"/>
    <w:rsid w:val="00BB0362"/>
    <w:rsid w:val="00BB03D7"/>
    <w:rsid w:val="00BB049E"/>
    <w:rsid w:val="00BB0AEE"/>
    <w:rsid w:val="00BB0ECF"/>
    <w:rsid w:val="00BB0FB9"/>
    <w:rsid w:val="00BB102D"/>
    <w:rsid w:val="00BB1B88"/>
    <w:rsid w:val="00BB1DEC"/>
    <w:rsid w:val="00BB20EB"/>
    <w:rsid w:val="00BB24A3"/>
    <w:rsid w:val="00BB25CB"/>
    <w:rsid w:val="00BB284D"/>
    <w:rsid w:val="00BB293C"/>
    <w:rsid w:val="00BB297B"/>
    <w:rsid w:val="00BB29AF"/>
    <w:rsid w:val="00BB2A71"/>
    <w:rsid w:val="00BB2F31"/>
    <w:rsid w:val="00BB310A"/>
    <w:rsid w:val="00BB32E1"/>
    <w:rsid w:val="00BB3377"/>
    <w:rsid w:val="00BB339F"/>
    <w:rsid w:val="00BB399A"/>
    <w:rsid w:val="00BB3CA0"/>
    <w:rsid w:val="00BB3E4D"/>
    <w:rsid w:val="00BB4024"/>
    <w:rsid w:val="00BB4070"/>
    <w:rsid w:val="00BB40F1"/>
    <w:rsid w:val="00BB420D"/>
    <w:rsid w:val="00BB43AA"/>
    <w:rsid w:val="00BB43C6"/>
    <w:rsid w:val="00BB4588"/>
    <w:rsid w:val="00BB4AA7"/>
    <w:rsid w:val="00BB4B49"/>
    <w:rsid w:val="00BB50C7"/>
    <w:rsid w:val="00BB51DC"/>
    <w:rsid w:val="00BB54B9"/>
    <w:rsid w:val="00BB5821"/>
    <w:rsid w:val="00BB5B44"/>
    <w:rsid w:val="00BB5B8C"/>
    <w:rsid w:val="00BB5CA2"/>
    <w:rsid w:val="00BB5DA1"/>
    <w:rsid w:val="00BB604F"/>
    <w:rsid w:val="00BB60EA"/>
    <w:rsid w:val="00BB61EB"/>
    <w:rsid w:val="00BB62F2"/>
    <w:rsid w:val="00BB6675"/>
    <w:rsid w:val="00BB66B1"/>
    <w:rsid w:val="00BB6873"/>
    <w:rsid w:val="00BB6AA8"/>
    <w:rsid w:val="00BB6E80"/>
    <w:rsid w:val="00BB6EAE"/>
    <w:rsid w:val="00BB7077"/>
    <w:rsid w:val="00BB7175"/>
    <w:rsid w:val="00BB734A"/>
    <w:rsid w:val="00BB7A09"/>
    <w:rsid w:val="00BB7B03"/>
    <w:rsid w:val="00BB7BF9"/>
    <w:rsid w:val="00BB7F2B"/>
    <w:rsid w:val="00BC00D3"/>
    <w:rsid w:val="00BC0162"/>
    <w:rsid w:val="00BC041E"/>
    <w:rsid w:val="00BC0468"/>
    <w:rsid w:val="00BC04EB"/>
    <w:rsid w:val="00BC05E9"/>
    <w:rsid w:val="00BC0705"/>
    <w:rsid w:val="00BC07DE"/>
    <w:rsid w:val="00BC0844"/>
    <w:rsid w:val="00BC08EA"/>
    <w:rsid w:val="00BC0AD9"/>
    <w:rsid w:val="00BC0B84"/>
    <w:rsid w:val="00BC0C82"/>
    <w:rsid w:val="00BC0DD2"/>
    <w:rsid w:val="00BC1278"/>
    <w:rsid w:val="00BC1453"/>
    <w:rsid w:val="00BC149D"/>
    <w:rsid w:val="00BC199A"/>
    <w:rsid w:val="00BC1C19"/>
    <w:rsid w:val="00BC2665"/>
    <w:rsid w:val="00BC280D"/>
    <w:rsid w:val="00BC2918"/>
    <w:rsid w:val="00BC2E1F"/>
    <w:rsid w:val="00BC3034"/>
    <w:rsid w:val="00BC3061"/>
    <w:rsid w:val="00BC32A3"/>
    <w:rsid w:val="00BC3445"/>
    <w:rsid w:val="00BC35D4"/>
    <w:rsid w:val="00BC36BE"/>
    <w:rsid w:val="00BC38BB"/>
    <w:rsid w:val="00BC3953"/>
    <w:rsid w:val="00BC3A7C"/>
    <w:rsid w:val="00BC3B4B"/>
    <w:rsid w:val="00BC3D41"/>
    <w:rsid w:val="00BC3D4D"/>
    <w:rsid w:val="00BC3D58"/>
    <w:rsid w:val="00BC407F"/>
    <w:rsid w:val="00BC409F"/>
    <w:rsid w:val="00BC41B9"/>
    <w:rsid w:val="00BC41F4"/>
    <w:rsid w:val="00BC435C"/>
    <w:rsid w:val="00BC436C"/>
    <w:rsid w:val="00BC449C"/>
    <w:rsid w:val="00BC456D"/>
    <w:rsid w:val="00BC48AB"/>
    <w:rsid w:val="00BC48DC"/>
    <w:rsid w:val="00BC4CB1"/>
    <w:rsid w:val="00BC4FA2"/>
    <w:rsid w:val="00BC5235"/>
    <w:rsid w:val="00BC5293"/>
    <w:rsid w:val="00BC53D5"/>
    <w:rsid w:val="00BC5400"/>
    <w:rsid w:val="00BC5599"/>
    <w:rsid w:val="00BC5964"/>
    <w:rsid w:val="00BC5A35"/>
    <w:rsid w:val="00BC5F4D"/>
    <w:rsid w:val="00BC5FDD"/>
    <w:rsid w:val="00BC63F7"/>
    <w:rsid w:val="00BC6466"/>
    <w:rsid w:val="00BC65B3"/>
    <w:rsid w:val="00BC6872"/>
    <w:rsid w:val="00BC6B7C"/>
    <w:rsid w:val="00BC6BE4"/>
    <w:rsid w:val="00BC6E23"/>
    <w:rsid w:val="00BC6EA1"/>
    <w:rsid w:val="00BC6F42"/>
    <w:rsid w:val="00BC6F5A"/>
    <w:rsid w:val="00BC6F9B"/>
    <w:rsid w:val="00BC7089"/>
    <w:rsid w:val="00BC70C3"/>
    <w:rsid w:val="00BC7409"/>
    <w:rsid w:val="00BC7863"/>
    <w:rsid w:val="00BC7A3F"/>
    <w:rsid w:val="00BC7A78"/>
    <w:rsid w:val="00BC7CC9"/>
    <w:rsid w:val="00BC7D0C"/>
    <w:rsid w:val="00BD032A"/>
    <w:rsid w:val="00BD03B2"/>
    <w:rsid w:val="00BD0576"/>
    <w:rsid w:val="00BD0668"/>
    <w:rsid w:val="00BD06DF"/>
    <w:rsid w:val="00BD0ACA"/>
    <w:rsid w:val="00BD0AF0"/>
    <w:rsid w:val="00BD0B58"/>
    <w:rsid w:val="00BD103F"/>
    <w:rsid w:val="00BD1162"/>
    <w:rsid w:val="00BD15E9"/>
    <w:rsid w:val="00BD16C9"/>
    <w:rsid w:val="00BD1B53"/>
    <w:rsid w:val="00BD1C16"/>
    <w:rsid w:val="00BD2011"/>
    <w:rsid w:val="00BD2053"/>
    <w:rsid w:val="00BD2433"/>
    <w:rsid w:val="00BD25A1"/>
    <w:rsid w:val="00BD2FA1"/>
    <w:rsid w:val="00BD3166"/>
    <w:rsid w:val="00BD329C"/>
    <w:rsid w:val="00BD3376"/>
    <w:rsid w:val="00BD33CA"/>
    <w:rsid w:val="00BD361B"/>
    <w:rsid w:val="00BD3741"/>
    <w:rsid w:val="00BD3974"/>
    <w:rsid w:val="00BD39DE"/>
    <w:rsid w:val="00BD3D4C"/>
    <w:rsid w:val="00BD3DA8"/>
    <w:rsid w:val="00BD3E8D"/>
    <w:rsid w:val="00BD414C"/>
    <w:rsid w:val="00BD4314"/>
    <w:rsid w:val="00BD4393"/>
    <w:rsid w:val="00BD43E0"/>
    <w:rsid w:val="00BD44D0"/>
    <w:rsid w:val="00BD454A"/>
    <w:rsid w:val="00BD45D1"/>
    <w:rsid w:val="00BD4674"/>
    <w:rsid w:val="00BD482D"/>
    <w:rsid w:val="00BD4A5C"/>
    <w:rsid w:val="00BD4A82"/>
    <w:rsid w:val="00BD4FDE"/>
    <w:rsid w:val="00BD50FC"/>
    <w:rsid w:val="00BD5473"/>
    <w:rsid w:val="00BD55B6"/>
    <w:rsid w:val="00BD59E5"/>
    <w:rsid w:val="00BD59E8"/>
    <w:rsid w:val="00BD5A52"/>
    <w:rsid w:val="00BD5B37"/>
    <w:rsid w:val="00BD5B4D"/>
    <w:rsid w:val="00BD5CBA"/>
    <w:rsid w:val="00BD5D64"/>
    <w:rsid w:val="00BD5EDA"/>
    <w:rsid w:val="00BD5EFA"/>
    <w:rsid w:val="00BD5FC1"/>
    <w:rsid w:val="00BD66B3"/>
    <w:rsid w:val="00BD6AB0"/>
    <w:rsid w:val="00BD6B70"/>
    <w:rsid w:val="00BD6D37"/>
    <w:rsid w:val="00BD6DED"/>
    <w:rsid w:val="00BD6EB7"/>
    <w:rsid w:val="00BD6F08"/>
    <w:rsid w:val="00BD6FD5"/>
    <w:rsid w:val="00BD700C"/>
    <w:rsid w:val="00BD73D3"/>
    <w:rsid w:val="00BD7596"/>
    <w:rsid w:val="00BD7662"/>
    <w:rsid w:val="00BD7797"/>
    <w:rsid w:val="00BD77A1"/>
    <w:rsid w:val="00BD7B66"/>
    <w:rsid w:val="00BE01BF"/>
    <w:rsid w:val="00BE08DD"/>
    <w:rsid w:val="00BE08F6"/>
    <w:rsid w:val="00BE0B34"/>
    <w:rsid w:val="00BE0DA2"/>
    <w:rsid w:val="00BE0EFD"/>
    <w:rsid w:val="00BE13B9"/>
    <w:rsid w:val="00BE17B0"/>
    <w:rsid w:val="00BE17DC"/>
    <w:rsid w:val="00BE1FC9"/>
    <w:rsid w:val="00BE212E"/>
    <w:rsid w:val="00BE2480"/>
    <w:rsid w:val="00BE24D6"/>
    <w:rsid w:val="00BE262E"/>
    <w:rsid w:val="00BE2858"/>
    <w:rsid w:val="00BE2A29"/>
    <w:rsid w:val="00BE2AC1"/>
    <w:rsid w:val="00BE2C6B"/>
    <w:rsid w:val="00BE2C6C"/>
    <w:rsid w:val="00BE2D03"/>
    <w:rsid w:val="00BE2E17"/>
    <w:rsid w:val="00BE305E"/>
    <w:rsid w:val="00BE30FF"/>
    <w:rsid w:val="00BE3418"/>
    <w:rsid w:val="00BE35F0"/>
    <w:rsid w:val="00BE3758"/>
    <w:rsid w:val="00BE396E"/>
    <w:rsid w:val="00BE3B2D"/>
    <w:rsid w:val="00BE3B31"/>
    <w:rsid w:val="00BE3B48"/>
    <w:rsid w:val="00BE3B98"/>
    <w:rsid w:val="00BE3E55"/>
    <w:rsid w:val="00BE441E"/>
    <w:rsid w:val="00BE470D"/>
    <w:rsid w:val="00BE485A"/>
    <w:rsid w:val="00BE48F9"/>
    <w:rsid w:val="00BE4D8F"/>
    <w:rsid w:val="00BE4F63"/>
    <w:rsid w:val="00BE519A"/>
    <w:rsid w:val="00BE5301"/>
    <w:rsid w:val="00BE536D"/>
    <w:rsid w:val="00BE53BF"/>
    <w:rsid w:val="00BE554B"/>
    <w:rsid w:val="00BE563F"/>
    <w:rsid w:val="00BE580E"/>
    <w:rsid w:val="00BE5C37"/>
    <w:rsid w:val="00BE5E65"/>
    <w:rsid w:val="00BE607B"/>
    <w:rsid w:val="00BE6136"/>
    <w:rsid w:val="00BE6156"/>
    <w:rsid w:val="00BE619C"/>
    <w:rsid w:val="00BE61E8"/>
    <w:rsid w:val="00BE6328"/>
    <w:rsid w:val="00BE6677"/>
    <w:rsid w:val="00BE667B"/>
    <w:rsid w:val="00BE67E1"/>
    <w:rsid w:val="00BE6953"/>
    <w:rsid w:val="00BE6A9E"/>
    <w:rsid w:val="00BE6CDC"/>
    <w:rsid w:val="00BE6DC3"/>
    <w:rsid w:val="00BE6E9C"/>
    <w:rsid w:val="00BE7489"/>
    <w:rsid w:val="00BE76A3"/>
    <w:rsid w:val="00BE7AA7"/>
    <w:rsid w:val="00BE7CEE"/>
    <w:rsid w:val="00BE7D6D"/>
    <w:rsid w:val="00BE7DE8"/>
    <w:rsid w:val="00BE7E08"/>
    <w:rsid w:val="00BF014C"/>
    <w:rsid w:val="00BF03CC"/>
    <w:rsid w:val="00BF0491"/>
    <w:rsid w:val="00BF0585"/>
    <w:rsid w:val="00BF0604"/>
    <w:rsid w:val="00BF061C"/>
    <w:rsid w:val="00BF0927"/>
    <w:rsid w:val="00BF0B34"/>
    <w:rsid w:val="00BF0B89"/>
    <w:rsid w:val="00BF0BF9"/>
    <w:rsid w:val="00BF0E06"/>
    <w:rsid w:val="00BF0ED1"/>
    <w:rsid w:val="00BF1167"/>
    <w:rsid w:val="00BF1422"/>
    <w:rsid w:val="00BF15E8"/>
    <w:rsid w:val="00BF1614"/>
    <w:rsid w:val="00BF16CF"/>
    <w:rsid w:val="00BF173A"/>
    <w:rsid w:val="00BF173D"/>
    <w:rsid w:val="00BF1753"/>
    <w:rsid w:val="00BF183D"/>
    <w:rsid w:val="00BF1A20"/>
    <w:rsid w:val="00BF1A39"/>
    <w:rsid w:val="00BF1A66"/>
    <w:rsid w:val="00BF1A70"/>
    <w:rsid w:val="00BF2148"/>
    <w:rsid w:val="00BF21C4"/>
    <w:rsid w:val="00BF23EA"/>
    <w:rsid w:val="00BF2477"/>
    <w:rsid w:val="00BF2517"/>
    <w:rsid w:val="00BF2727"/>
    <w:rsid w:val="00BF2847"/>
    <w:rsid w:val="00BF292E"/>
    <w:rsid w:val="00BF294B"/>
    <w:rsid w:val="00BF294E"/>
    <w:rsid w:val="00BF2C02"/>
    <w:rsid w:val="00BF2E5D"/>
    <w:rsid w:val="00BF3027"/>
    <w:rsid w:val="00BF3151"/>
    <w:rsid w:val="00BF3331"/>
    <w:rsid w:val="00BF35BC"/>
    <w:rsid w:val="00BF3621"/>
    <w:rsid w:val="00BF36D7"/>
    <w:rsid w:val="00BF36EC"/>
    <w:rsid w:val="00BF36F9"/>
    <w:rsid w:val="00BF36FB"/>
    <w:rsid w:val="00BF4CC3"/>
    <w:rsid w:val="00BF4F05"/>
    <w:rsid w:val="00BF505F"/>
    <w:rsid w:val="00BF5111"/>
    <w:rsid w:val="00BF5366"/>
    <w:rsid w:val="00BF5693"/>
    <w:rsid w:val="00BF58A5"/>
    <w:rsid w:val="00BF59D0"/>
    <w:rsid w:val="00BF5A0E"/>
    <w:rsid w:val="00BF5AF9"/>
    <w:rsid w:val="00BF5F4A"/>
    <w:rsid w:val="00BF608F"/>
    <w:rsid w:val="00BF62DA"/>
    <w:rsid w:val="00BF639E"/>
    <w:rsid w:val="00BF6680"/>
    <w:rsid w:val="00BF683C"/>
    <w:rsid w:val="00BF69EF"/>
    <w:rsid w:val="00BF6B90"/>
    <w:rsid w:val="00BF6FEE"/>
    <w:rsid w:val="00BF730F"/>
    <w:rsid w:val="00BF745D"/>
    <w:rsid w:val="00BF7892"/>
    <w:rsid w:val="00BF7AC6"/>
    <w:rsid w:val="00BF7B91"/>
    <w:rsid w:val="00C007F9"/>
    <w:rsid w:val="00C0081C"/>
    <w:rsid w:val="00C0082E"/>
    <w:rsid w:val="00C0094B"/>
    <w:rsid w:val="00C0097A"/>
    <w:rsid w:val="00C00D2A"/>
    <w:rsid w:val="00C01286"/>
    <w:rsid w:val="00C01301"/>
    <w:rsid w:val="00C014D9"/>
    <w:rsid w:val="00C0156A"/>
    <w:rsid w:val="00C01593"/>
    <w:rsid w:val="00C01648"/>
    <w:rsid w:val="00C01752"/>
    <w:rsid w:val="00C01887"/>
    <w:rsid w:val="00C01DC9"/>
    <w:rsid w:val="00C01E42"/>
    <w:rsid w:val="00C022FB"/>
    <w:rsid w:val="00C024D4"/>
    <w:rsid w:val="00C027A4"/>
    <w:rsid w:val="00C02881"/>
    <w:rsid w:val="00C02907"/>
    <w:rsid w:val="00C02D23"/>
    <w:rsid w:val="00C02E3D"/>
    <w:rsid w:val="00C0316B"/>
    <w:rsid w:val="00C0367D"/>
    <w:rsid w:val="00C038C7"/>
    <w:rsid w:val="00C038F8"/>
    <w:rsid w:val="00C03AD7"/>
    <w:rsid w:val="00C040F9"/>
    <w:rsid w:val="00C04390"/>
    <w:rsid w:val="00C043AB"/>
    <w:rsid w:val="00C044C7"/>
    <w:rsid w:val="00C046DB"/>
    <w:rsid w:val="00C04793"/>
    <w:rsid w:val="00C04A1B"/>
    <w:rsid w:val="00C04A61"/>
    <w:rsid w:val="00C04AD8"/>
    <w:rsid w:val="00C04B11"/>
    <w:rsid w:val="00C04D07"/>
    <w:rsid w:val="00C04DC9"/>
    <w:rsid w:val="00C04DE0"/>
    <w:rsid w:val="00C04DEE"/>
    <w:rsid w:val="00C051C7"/>
    <w:rsid w:val="00C05295"/>
    <w:rsid w:val="00C0541B"/>
    <w:rsid w:val="00C054E5"/>
    <w:rsid w:val="00C05553"/>
    <w:rsid w:val="00C0555D"/>
    <w:rsid w:val="00C05C60"/>
    <w:rsid w:val="00C05F3F"/>
    <w:rsid w:val="00C06397"/>
    <w:rsid w:val="00C063E4"/>
    <w:rsid w:val="00C0651D"/>
    <w:rsid w:val="00C067D0"/>
    <w:rsid w:val="00C06A95"/>
    <w:rsid w:val="00C06B34"/>
    <w:rsid w:val="00C06F54"/>
    <w:rsid w:val="00C070ED"/>
    <w:rsid w:val="00C07344"/>
    <w:rsid w:val="00C0736D"/>
    <w:rsid w:val="00C073B5"/>
    <w:rsid w:val="00C07594"/>
    <w:rsid w:val="00C075E5"/>
    <w:rsid w:val="00C07696"/>
    <w:rsid w:val="00C076C3"/>
    <w:rsid w:val="00C076EC"/>
    <w:rsid w:val="00C07831"/>
    <w:rsid w:val="00C07B49"/>
    <w:rsid w:val="00C07BAC"/>
    <w:rsid w:val="00C07CB3"/>
    <w:rsid w:val="00C07F3A"/>
    <w:rsid w:val="00C07F5B"/>
    <w:rsid w:val="00C10219"/>
    <w:rsid w:val="00C102ED"/>
    <w:rsid w:val="00C10459"/>
    <w:rsid w:val="00C10519"/>
    <w:rsid w:val="00C105C7"/>
    <w:rsid w:val="00C10793"/>
    <w:rsid w:val="00C10918"/>
    <w:rsid w:val="00C1093E"/>
    <w:rsid w:val="00C10B2C"/>
    <w:rsid w:val="00C10BBC"/>
    <w:rsid w:val="00C10E66"/>
    <w:rsid w:val="00C11167"/>
    <w:rsid w:val="00C111A9"/>
    <w:rsid w:val="00C11916"/>
    <w:rsid w:val="00C11933"/>
    <w:rsid w:val="00C11A43"/>
    <w:rsid w:val="00C11C24"/>
    <w:rsid w:val="00C11E56"/>
    <w:rsid w:val="00C11EE4"/>
    <w:rsid w:val="00C11FC9"/>
    <w:rsid w:val="00C1219E"/>
    <w:rsid w:val="00C1257A"/>
    <w:rsid w:val="00C12653"/>
    <w:rsid w:val="00C126F8"/>
    <w:rsid w:val="00C12810"/>
    <w:rsid w:val="00C12B99"/>
    <w:rsid w:val="00C12C33"/>
    <w:rsid w:val="00C12E2F"/>
    <w:rsid w:val="00C12EDD"/>
    <w:rsid w:val="00C13087"/>
    <w:rsid w:val="00C130F0"/>
    <w:rsid w:val="00C1331C"/>
    <w:rsid w:val="00C134DA"/>
    <w:rsid w:val="00C138D4"/>
    <w:rsid w:val="00C13965"/>
    <w:rsid w:val="00C13A18"/>
    <w:rsid w:val="00C13DA2"/>
    <w:rsid w:val="00C13DC7"/>
    <w:rsid w:val="00C13F48"/>
    <w:rsid w:val="00C1401D"/>
    <w:rsid w:val="00C140EF"/>
    <w:rsid w:val="00C142AE"/>
    <w:rsid w:val="00C143AD"/>
    <w:rsid w:val="00C1453F"/>
    <w:rsid w:val="00C14BA7"/>
    <w:rsid w:val="00C14C24"/>
    <w:rsid w:val="00C14C2B"/>
    <w:rsid w:val="00C14C75"/>
    <w:rsid w:val="00C14D12"/>
    <w:rsid w:val="00C14E9E"/>
    <w:rsid w:val="00C150B1"/>
    <w:rsid w:val="00C15377"/>
    <w:rsid w:val="00C153E3"/>
    <w:rsid w:val="00C1565D"/>
    <w:rsid w:val="00C1588C"/>
    <w:rsid w:val="00C158D7"/>
    <w:rsid w:val="00C15EF5"/>
    <w:rsid w:val="00C16279"/>
    <w:rsid w:val="00C16524"/>
    <w:rsid w:val="00C16535"/>
    <w:rsid w:val="00C16737"/>
    <w:rsid w:val="00C1674D"/>
    <w:rsid w:val="00C16A54"/>
    <w:rsid w:val="00C16B4D"/>
    <w:rsid w:val="00C16BD3"/>
    <w:rsid w:val="00C16D65"/>
    <w:rsid w:val="00C170A5"/>
    <w:rsid w:val="00C17214"/>
    <w:rsid w:val="00C17253"/>
    <w:rsid w:val="00C1748A"/>
    <w:rsid w:val="00C1751B"/>
    <w:rsid w:val="00C177F0"/>
    <w:rsid w:val="00C17954"/>
    <w:rsid w:val="00C17977"/>
    <w:rsid w:val="00C17B60"/>
    <w:rsid w:val="00C17C65"/>
    <w:rsid w:val="00C17D33"/>
    <w:rsid w:val="00C17FDF"/>
    <w:rsid w:val="00C200AA"/>
    <w:rsid w:val="00C2030C"/>
    <w:rsid w:val="00C204C2"/>
    <w:rsid w:val="00C20768"/>
    <w:rsid w:val="00C207F4"/>
    <w:rsid w:val="00C20D6D"/>
    <w:rsid w:val="00C21314"/>
    <w:rsid w:val="00C21416"/>
    <w:rsid w:val="00C21752"/>
    <w:rsid w:val="00C21978"/>
    <w:rsid w:val="00C21DE6"/>
    <w:rsid w:val="00C22013"/>
    <w:rsid w:val="00C2211F"/>
    <w:rsid w:val="00C22207"/>
    <w:rsid w:val="00C2233C"/>
    <w:rsid w:val="00C22420"/>
    <w:rsid w:val="00C224E6"/>
    <w:rsid w:val="00C22657"/>
    <w:rsid w:val="00C22765"/>
    <w:rsid w:val="00C227DC"/>
    <w:rsid w:val="00C22853"/>
    <w:rsid w:val="00C2291C"/>
    <w:rsid w:val="00C229F5"/>
    <w:rsid w:val="00C23036"/>
    <w:rsid w:val="00C23145"/>
    <w:rsid w:val="00C237B9"/>
    <w:rsid w:val="00C23A18"/>
    <w:rsid w:val="00C23A5A"/>
    <w:rsid w:val="00C23AD4"/>
    <w:rsid w:val="00C23C09"/>
    <w:rsid w:val="00C23C83"/>
    <w:rsid w:val="00C24224"/>
    <w:rsid w:val="00C242B7"/>
    <w:rsid w:val="00C24346"/>
    <w:rsid w:val="00C24491"/>
    <w:rsid w:val="00C2482F"/>
    <w:rsid w:val="00C248A9"/>
    <w:rsid w:val="00C249DA"/>
    <w:rsid w:val="00C24B52"/>
    <w:rsid w:val="00C24D9D"/>
    <w:rsid w:val="00C24E9D"/>
    <w:rsid w:val="00C24ED8"/>
    <w:rsid w:val="00C25275"/>
    <w:rsid w:val="00C2537D"/>
    <w:rsid w:val="00C25446"/>
    <w:rsid w:val="00C25580"/>
    <w:rsid w:val="00C257DB"/>
    <w:rsid w:val="00C25AF0"/>
    <w:rsid w:val="00C25B6E"/>
    <w:rsid w:val="00C25F44"/>
    <w:rsid w:val="00C261A2"/>
    <w:rsid w:val="00C2641A"/>
    <w:rsid w:val="00C26470"/>
    <w:rsid w:val="00C266C7"/>
    <w:rsid w:val="00C267CB"/>
    <w:rsid w:val="00C26C37"/>
    <w:rsid w:val="00C26E1D"/>
    <w:rsid w:val="00C27235"/>
    <w:rsid w:val="00C27497"/>
    <w:rsid w:val="00C278AC"/>
    <w:rsid w:val="00C27B16"/>
    <w:rsid w:val="00C27B6F"/>
    <w:rsid w:val="00C27BEC"/>
    <w:rsid w:val="00C302B1"/>
    <w:rsid w:val="00C3054C"/>
    <w:rsid w:val="00C3092E"/>
    <w:rsid w:val="00C30CA1"/>
    <w:rsid w:val="00C30D3E"/>
    <w:rsid w:val="00C30E0F"/>
    <w:rsid w:val="00C30F4A"/>
    <w:rsid w:val="00C310C1"/>
    <w:rsid w:val="00C31326"/>
    <w:rsid w:val="00C313C1"/>
    <w:rsid w:val="00C319B0"/>
    <w:rsid w:val="00C31A5D"/>
    <w:rsid w:val="00C31B67"/>
    <w:rsid w:val="00C31BAD"/>
    <w:rsid w:val="00C31BB3"/>
    <w:rsid w:val="00C31EF6"/>
    <w:rsid w:val="00C323B4"/>
    <w:rsid w:val="00C32630"/>
    <w:rsid w:val="00C3275F"/>
    <w:rsid w:val="00C32AAE"/>
    <w:rsid w:val="00C32DB9"/>
    <w:rsid w:val="00C33184"/>
    <w:rsid w:val="00C331EF"/>
    <w:rsid w:val="00C332DB"/>
    <w:rsid w:val="00C332F7"/>
    <w:rsid w:val="00C334A7"/>
    <w:rsid w:val="00C33682"/>
    <w:rsid w:val="00C33799"/>
    <w:rsid w:val="00C33852"/>
    <w:rsid w:val="00C3402B"/>
    <w:rsid w:val="00C34280"/>
    <w:rsid w:val="00C343A5"/>
    <w:rsid w:val="00C343DD"/>
    <w:rsid w:val="00C34496"/>
    <w:rsid w:val="00C34525"/>
    <w:rsid w:val="00C34539"/>
    <w:rsid w:val="00C345EC"/>
    <w:rsid w:val="00C346B6"/>
    <w:rsid w:val="00C34836"/>
    <w:rsid w:val="00C34844"/>
    <w:rsid w:val="00C348E7"/>
    <w:rsid w:val="00C3501E"/>
    <w:rsid w:val="00C35397"/>
    <w:rsid w:val="00C354D2"/>
    <w:rsid w:val="00C35688"/>
    <w:rsid w:val="00C35A54"/>
    <w:rsid w:val="00C35AB8"/>
    <w:rsid w:val="00C35B58"/>
    <w:rsid w:val="00C35BD8"/>
    <w:rsid w:val="00C35F09"/>
    <w:rsid w:val="00C35F2E"/>
    <w:rsid w:val="00C35FC9"/>
    <w:rsid w:val="00C36063"/>
    <w:rsid w:val="00C360C5"/>
    <w:rsid w:val="00C360E7"/>
    <w:rsid w:val="00C360EB"/>
    <w:rsid w:val="00C36198"/>
    <w:rsid w:val="00C362FD"/>
    <w:rsid w:val="00C36535"/>
    <w:rsid w:val="00C3663C"/>
    <w:rsid w:val="00C369DC"/>
    <w:rsid w:val="00C36BAC"/>
    <w:rsid w:val="00C36C24"/>
    <w:rsid w:val="00C36E50"/>
    <w:rsid w:val="00C3716D"/>
    <w:rsid w:val="00C372D5"/>
    <w:rsid w:val="00C37310"/>
    <w:rsid w:val="00C3743A"/>
    <w:rsid w:val="00C3749D"/>
    <w:rsid w:val="00C3756F"/>
    <w:rsid w:val="00C37589"/>
    <w:rsid w:val="00C375A4"/>
    <w:rsid w:val="00C377C9"/>
    <w:rsid w:val="00C378FD"/>
    <w:rsid w:val="00C37B2F"/>
    <w:rsid w:val="00C37B70"/>
    <w:rsid w:val="00C37E41"/>
    <w:rsid w:val="00C37F8D"/>
    <w:rsid w:val="00C4012A"/>
    <w:rsid w:val="00C40165"/>
    <w:rsid w:val="00C409F4"/>
    <w:rsid w:val="00C40A61"/>
    <w:rsid w:val="00C40B9D"/>
    <w:rsid w:val="00C40D16"/>
    <w:rsid w:val="00C40F9B"/>
    <w:rsid w:val="00C41427"/>
    <w:rsid w:val="00C41456"/>
    <w:rsid w:val="00C41825"/>
    <w:rsid w:val="00C41BE8"/>
    <w:rsid w:val="00C41DED"/>
    <w:rsid w:val="00C41F88"/>
    <w:rsid w:val="00C42614"/>
    <w:rsid w:val="00C42B5C"/>
    <w:rsid w:val="00C42E1B"/>
    <w:rsid w:val="00C42F2B"/>
    <w:rsid w:val="00C42F7E"/>
    <w:rsid w:val="00C431DC"/>
    <w:rsid w:val="00C432E7"/>
    <w:rsid w:val="00C43471"/>
    <w:rsid w:val="00C435CB"/>
    <w:rsid w:val="00C4369D"/>
    <w:rsid w:val="00C4391D"/>
    <w:rsid w:val="00C4391F"/>
    <w:rsid w:val="00C43C36"/>
    <w:rsid w:val="00C43D34"/>
    <w:rsid w:val="00C43E5D"/>
    <w:rsid w:val="00C44140"/>
    <w:rsid w:val="00C444D8"/>
    <w:rsid w:val="00C44542"/>
    <w:rsid w:val="00C44622"/>
    <w:rsid w:val="00C44AA3"/>
    <w:rsid w:val="00C44EE0"/>
    <w:rsid w:val="00C4512F"/>
    <w:rsid w:val="00C45295"/>
    <w:rsid w:val="00C45439"/>
    <w:rsid w:val="00C45576"/>
    <w:rsid w:val="00C457F3"/>
    <w:rsid w:val="00C4592F"/>
    <w:rsid w:val="00C459B3"/>
    <w:rsid w:val="00C45D3A"/>
    <w:rsid w:val="00C462B3"/>
    <w:rsid w:val="00C46599"/>
    <w:rsid w:val="00C465D4"/>
    <w:rsid w:val="00C4692A"/>
    <w:rsid w:val="00C46AF9"/>
    <w:rsid w:val="00C46C3D"/>
    <w:rsid w:val="00C46CE9"/>
    <w:rsid w:val="00C46E51"/>
    <w:rsid w:val="00C46E5D"/>
    <w:rsid w:val="00C4702D"/>
    <w:rsid w:val="00C471B8"/>
    <w:rsid w:val="00C471BF"/>
    <w:rsid w:val="00C4726B"/>
    <w:rsid w:val="00C47384"/>
    <w:rsid w:val="00C475A0"/>
    <w:rsid w:val="00C479BB"/>
    <w:rsid w:val="00C47A7A"/>
    <w:rsid w:val="00C47C53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02"/>
    <w:rsid w:val="00C51D5C"/>
    <w:rsid w:val="00C51D73"/>
    <w:rsid w:val="00C52334"/>
    <w:rsid w:val="00C52363"/>
    <w:rsid w:val="00C526FA"/>
    <w:rsid w:val="00C52713"/>
    <w:rsid w:val="00C52DD0"/>
    <w:rsid w:val="00C53051"/>
    <w:rsid w:val="00C53091"/>
    <w:rsid w:val="00C531E4"/>
    <w:rsid w:val="00C53206"/>
    <w:rsid w:val="00C532A9"/>
    <w:rsid w:val="00C5334D"/>
    <w:rsid w:val="00C53429"/>
    <w:rsid w:val="00C53631"/>
    <w:rsid w:val="00C53C06"/>
    <w:rsid w:val="00C53E4C"/>
    <w:rsid w:val="00C53E95"/>
    <w:rsid w:val="00C5443B"/>
    <w:rsid w:val="00C544F6"/>
    <w:rsid w:val="00C54580"/>
    <w:rsid w:val="00C54591"/>
    <w:rsid w:val="00C547F1"/>
    <w:rsid w:val="00C54A96"/>
    <w:rsid w:val="00C54EA3"/>
    <w:rsid w:val="00C550A9"/>
    <w:rsid w:val="00C550EF"/>
    <w:rsid w:val="00C550F5"/>
    <w:rsid w:val="00C551C8"/>
    <w:rsid w:val="00C55365"/>
    <w:rsid w:val="00C553F8"/>
    <w:rsid w:val="00C55498"/>
    <w:rsid w:val="00C5553B"/>
    <w:rsid w:val="00C556C2"/>
    <w:rsid w:val="00C5584C"/>
    <w:rsid w:val="00C5592E"/>
    <w:rsid w:val="00C55DC8"/>
    <w:rsid w:val="00C55FC5"/>
    <w:rsid w:val="00C56273"/>
    <w:rsid w:val="00C563D8"/>
    <w:rsid w:val="00C563F8"/>
    <w:rsid w:val="00C566E4"/>
    <w:rsid w:val="00C56F54"/>
    <w:rsid w:val="00C5707C"/>
    <w:rsid w:val="00C5712A"/>
    <w:rsid w:val="00C571B5"/>
    <w:rsid w:val="00C573ED"/>
    <w:rsid w:val="00C5746D"/>
    <w:rsid w:val="00C576CF"/>
    <w:rsid w:val="00C577AC"/>
    <w:rsid w:val="00C5785E"/>
    <w:rsid w:val="00C5787C"/>
    <w:rsid w:val="00C57CB2"/>
    <w:rsid w:val="00C57DC4"/>
    <w:rsid w:val="00C57E7C"/>
    <w:rsid w:val="00C57E80"/>
    <w:rsid w:val="00C57F3F"/>
    <w:rsid w:val="00C6009B"/>
    <w:rsid w:val="00C6015B"/>
    <w:rsid w:val="00C6028F"/>
    <w:rsid w:val="00C60617"/>
    <w:rsid w:val="00C60975"/>
    <w:rsid w:val="00C61282"/>
    <w:rsid w:val="00C61562"/>
    <w:rsid w:val="00C615A4"/>
    <w:rsid w:val="00C615DB"/>
    <w:rsid w:val="00C61646"/>
    <w:rsid w:val="00C618DF"/>
    <w:rsid w:val="00C61C7D"/>
    <w:rsid w:val="00C61D1D"/>
    <w:rsid w:val="00C61DB1"/>
    <w:rsid w:val="00C61DFE"/>
    <w:rsid w:val="00C62280"/>
    <w:rsid w:val="00C622F5"/>
    <w:rsid w:val="00C625A4"/>
    <w:rsid w:val="00C62868"/>
    <w:rsid w:val="00C628F4"/>
    <w:rsid w:val="00C62D5F"/>
    <w:rsid w:val="00C638DD"/>
    <w:rsid w:val="00C63AF5"/>
    <w:rsid w:val="00C63B99"/>
    <w:rsid w:val="00C63DF8"/>
    <w:rsid w:val="00C63E54"/>
    <w:rsid w:val="00C64205"/>
    <w:rsid w:val="00C642B6"/>
    <w:rsid w:val="00C64487"/>
    <w:rsid w:val="00C645CC"/>
    <w:rsid w:val="00C646A3"/>
    <w:rsid w:val="00C647F6"/>
    <w:rsid w:val="00C647FF"/>
    <w:rsid w:val="00C64B7F"/>
    <w:rsid w:val="00C64CF5"/>
    <w:rsid w:val="00C64F45"/>
    <w:rsid w:val="00C650C1"/>
    <w:rsid w:val="00C65259"/>
    <w:rsid w:val="00C6533E"/>
    <w:rsid w:val="00C654C1"/>
    <w:rsid w:val="00C654ED"/>
    <w:rsid w:val="00C655CA"/>
    <w:rsid w:val="00C65610"/>
    <w:rsid w:val="00C656BD"/>
    <w:rsid w:val="00C656F1"/>
    <w:rsid w:val="00C6616C"/>
    <w:rsid w:val="00C6618B"/>
    <w:rsid w:val="00C661DC"/>
    <w:rsid w:val="00C6625D"/>
    <w:rsid w:val="00C66356"/>
    <w:rsid w:val="00C66499"/>
    <w:rsid w:val="00C666EA"/>
    <w:rsid w:val="00C66921"/>
    <w:rsid w:val="00C66922"/>
    <w:rsid w:val="00C669BF"/>
    <w:rsid w:val="00C66C65"/>
    <w:rsid w:val="00C670F9"/>
    <w:rsid w:val="00C6744C"/>
    <w:rsid w:val="00C67D57"/>
    <w:rsid w:val="00C67E93"/>
    <w:rsid w:val="00C67FA8"/>
    <w:rsid w:val="00C67FE9"/>
    <w:rsid w:val="00C700C1"/>
    <w:rsid w:val="00C702D4"/>
    <w:rsid w:val="00C70356"/>
    <w:rsid w:val="00C706F0"/>
    <w:rsid w:val="00C707EB"/>
    <w:rsid w:val="00C70903"/>
    <w:rsid w:val="00C70A47"/>
    <w:rsid w:val="00C70C17"/>
    <w:rsid w:val="00C70CA1"/>
    <w:rsid w:val="00C70D7E"/>
    <w:rsid w:val="00C70DC7"/>
    <w:rsid w:val="00C716A9"/>
    <w:rsid w:val="00C71EEF"/>
    <w:rsid w:val="00C71EF0"/>
    <w:rsid w:val="00C72057"/>
    <w:rsid w:val="00C72135"/>
    <w:rsid w:val="00C7243E"/>
    <w:rsid w:val="00C724B9"/>
    <w:rsid w:val="00C7282A"/>
    <w:rsid w:val="00C72A0C"/>
    <w:rsid w:val="00C72A69"/>
    <w:rsid w:val="00C72B07"/>
    <w:rsid w:val="00C72D32"/>
    <w:rsid w:val="00C72FD1"/>
    <w:rsid w:val="00C73269"/>
    <w:rsid w:val="00C734BD"/>
    <w:rsid w:val="00C736EB"/>
    <w:rsid w:val="00C73704"/>
    <w:rsid w:val="00C737B0"/>
    <w:rsid w:val="00C741CA"/>
    <w:rsid w:val="00C74424"/>
    <w:rsid w:val="00C747C5"/>
    <w:rsid w:val="00C74817"/>
    <w:rsid w:val="00C7496A"/>
    <w:rsid w:val="00C74A97"/>
    <w:rsid w:val="00C74AEA"/>
    <w:rsid w:val="00C752DA"/>
    <w:rsid w:val="00C75333"/>
    <w:rsid w:val="00C75583"/>
    <w:rsid w:val="00C7558F"/>
    <w:rsid w:val="00C75728"/>
    <w:rsid w:val="00C7573A"/>
    <w:rsid w:val="00C75819"/>
    <w:rsid w:val="00C758B4"/>
    <w:rsid w:val="00C758BE"/>
    <w:rsid w:val="00C7593A"/>
    <w:rsid w:val="00C75B95"/>
    <w:rsid w:val="00C75CD3"/>
    <w:rsid w:val="00C75D7A"/>
    <w:rsid w:val="00C75F68"/>
    <w:rsid w:val="00C763DD"/>
    <w:rsid w:val="00C764E7"/>
    <w:rsid w:val="00C768C5"/>
    <w:rsid w:val="00C76BEA"/>
    <w:rsid w:val="00C76ED6"/>
    <w:rsid w:val="00C76F15"/>
    <w:rsid w:val="00C770C9"/>
    <w:rsid w:val="00C7712E"/>
    <w:rsid w:val="00C77218"/>
    <w:rsid w:val="00C77236"/>
    <w:rsid w:val="00C7748B"/>
    <w:rsid w:val="00C774EB"/>
    <w:rsid w:val="00C77504"/>
    <w:rsid w:val="00C7753B"/>
    <w:rsid w:val="00C7776B"/>
    <w:rsid w:val="00C77869"/>
    <w:rsid w:val="00C77D6C"/>
    <w:rsid w:val="00C77ED7"/>
    <w:rsid w:val="00C77FD7"/>
    <w:rsid w:val="00C804DD"/>
    <w:rsid w:val="00C80570"/>
    <w:rsid w:val="00C805C1"/>
    <w:rsid w:val="00C8060A"/>
    <w:rsid w:val="00C809DC"/>
    <w:rsid w:val="00C80AC8"/>
    <w:rsid w:val="00C80B2A"/>
    <w:rsid w:val="00C80B91"/>
    <w:rsid w:val="00C80D19"/>
    <w:rsid w:val="00C81494"/>
    <w:rsid w:val="00C815AB"/>
    <w:rsid w:val="00C815DE"/>
    <w:rsid w:val="00C81A0F"/>
    <w:rsid w:val="00C81A9E"/>
    <w:rsid w:val="00C81E76"/>
    <w:rsid w:val="00C8206A"/>
    <w:rsid w:val="00C820C9"/>
    <w:rsid w:val="00C82117"/>
    <w:rsid w:val="00C821DC"/>
    <w:rsid w:val="00C82282"/>
    <w:rsid w:val="00C82437"/>
    <w:rsid w:val="00C82715"/>
    <w:rsid w:val="00C82729"/>
    <w:rsid w:val="00C827F6"/>
    <w:rsid w:val="00C82912"/>
    <w:rsid w:val="00C82C6A"/>
    <w:rsid w:val="00C82D74"/>
    <w:rsid w:val="00C830C3"/>
    <w:rsid w:val="00C83195"/>
    <w:rsid w:val="00C837DD"/>
    <w:rsid w:val="00C83D9D"/>
    <w:rsid w:val="00C83E7E"/>
    <w:rsid w:val="00C83F3E"/>
    <w:rsid w:val="00C84108"/>
    <w:rsid w:val="00C84868"/>
    <w:rsid w:val="00C8498B"/>
    <w:rsid w:val="00C84CA9"/>
    <w:rsid w:val="00C84DAF"/>
    <w:rsid w:val="00C84F35"/>
    <w:rsid w:val="00C85029"/>
    <w:rsid w:val="00C8538B"/>
    <w:rsid w:val="00C853E7"/>
    <w:rsid w:val="00C85403"/>
    <w:rsid w:val="00C85422"/>
    <w:rsid w:val="00C8546E"/>
    <w:rsid w:val="00C85645"/>
    <w:rsid w:val="00C85691"/>
    <w:rsid w:val="00C85694"/>
    <w:rsid w:val="00C8581A"/>
    <w:rsid w:val="00C85898"/>
    <w:rsid w:val="00C858D6"/>
    <w:rsid w:val="00C85A09"/>
    <w:rsid w:val="00C85A25"/>
    <w:rsid w:val="00C85CFC"/>
    <w:rsid w:val="00C85D20"/>
    <w:rsid w:val="00C861D3"/>
    <w:rsid w:val="00C86579"/>
    <w:rsid w:val="00C86800"/>
    <w:rsid w:val="00C869AE"/>
    <w:rsid w:val="00C86A1A"/>
    <w:rsid w:val="00C86D76"/>
    <w:rsid w:val="00C86DDC"/>
    <w:rsid w:val="00C86E5E"/>
    <w:rsid w:val="00C86FE2"/>
    <w:rsid w:val="00C8707E"/>
    <w:rsid w:val="00C870DB"/>
    <w:rsid w:val="00C8716A"/>
    <w:rsid w:val="00C87217"/>
    <w:rsid w:val="00C8740C"/>
    <w:rsid w:val="00C875BC"/>
    <w:rsid w:val="00C876D9"/>
    <w:rsid w:val="00C87861"/>
    <w:rsid w:val="00C87972"/>
    <w:rsid w:val="00C879AA"/>
    <w:rsid w:val="00C87AD2"/>
    <w:rsid w:val="00C87F19"/>
    <w:rsid w:val="00C87F86"/>
    <w:rsid w:val="00C90199"/>
    <w:rsid w:val="00C90551"/>
    <w:rsid w:val="00C905D7"/>
    <w:rsid w:val="00C90A41"/>
    <w:rsid w:val="00C90C44"/>
    <w:rsid w:val="00C90D36"/>
    <w:rsid w:val="00C90D56"/>
    <w:rsid w:val="00C90F0E"/>
    <w:rsid w:val="00C910C5"/>
    <w:rsid w:val="00C91166"/>
    <w:rsid w:val="00C914EA"/>
    <w:rsid w:val="00C914EC"/>
    <w:rsid w:val="00C9159E"/>
    <w:rsid w:val="00C918E3"/>
    <w:rsid w:val="00C919AF"/>
    <w:rsid w:val="00C919E3"/>
    <w:rsid w:val="00C91A08"/>
    <w:rsid w:val="00C91AFB"/>
    <w:rsid w:val="00C91B2A"/>
    <w:rsid w:val="00C91DBA"/>
    <w:rsid w:val="00C91F02"/>
    <w:rsid w:val="00C92358"/>
    <w:rsid w:val="00C92638"/>
    <w:rsid w:val="00C926CE"/>
    <w:rsid w:val="00C926DA"/>
    <w:rsid w:val="00C9276B"/>
    <w:rsid w:val="00C92A23"/>
    <w:rsid w:val="00C92B2E"/>
    <w:rsid w:val="00C92E5B"/>
    <w:rsid w:val="00C92EB1"/>
    <w:rsid w:val="00C92F0B"/>
    <w:rsid w:val="00C932AB"/>
    <w:rsid w:val="00C932AD"/>
    <w:rsid w:val="00C933B6"/>
    <w:rsid w:val="00C934D5"/>
    <w:rsid w:val="00C9358C"/>
    <w:rsid w:val="00C9368A"/>
    <w:rsid w:val="00C936C8"/>
    <w:rsid w:val="00C936ED"/>
    <w:rsid w:val="00C937BB"/>
    <w:rsid w:val="00C9390B"/>
    <w:rsid w:val="00C93980"/>
    <w:rsid w:val="00C93AFC"/>
    <w:rsid w:val="00C93BB1"/>
    <w:rsid w:val="00C9400F"/>
    <w:rsid w:val="00C94029"/>
    <w:rsid w:val="00C940BE"/>
    <w:rsid w:val="00C941B5"/>
    <w:rsid w:val="00C943F7"/>
    <w:rsid w:val="00C945E9"/>
    <w:rsid w:val="00C946C6"/>
    <w:rsid w:val="00C94889"/>
    <w:rsid w:val="00C94969"/>
    <w:rsid w:val="00C94C56"/>
    <w:rsid w:val="00C94C90"/>
    <w:rsid w:val="00C94E38"/>
    <w:rsid w:val="00C9503D"/>
    <w:rsid w:val="00C953E8"/>
    <w:rsid w:val="00C954C7"/>
    <w:rsid w:val="00C95D23"/>
    <w:rsid w:val="00C95D55"/>
    <w:rsid w:val="00C95FD0"/>
    <w:rsid w:val="00C96058"/>
    <w:rsid w:val="00C96320"/>
    <w:rsid w:val="00C9642B"/>
    <w:rsid w:val="00C965D0"/>
    <w:rsid w:val="00C96759"/>
    <w:rsid w:val="00C9680C"/>
    <w:rsid w:val="00C96A46"/>
    <w:rsid w:val="00C96D56"/>
    <w:rsid w:val="00C96F96"/>
    <w:rsid w:val="00C971B3"/>
    <w:rsid w:val="00C972FF"/>
    <w:rsid w:val="00C97365"/>
    <w:rsid w:val="00C97552"/>
    <w:rsid w:val="00C97811"/>
    <w:rsid w:val="00C97903"/>
    <w:rsid w:val="00C97A64"/>
    <w:rsid w:val="00C97C47"/>
    <w:rsid w:val="00C97D10"/>
    <w:rsid w:val="00C97D53"/>
    <w:rsid w:val="00CA02AB"/>
    <w:rsid w:val="00CA02C9"/>
    <w:rsid w:val="00CA0440"/>
    <w:rsid w:val="00CA04DE"/>
    <w:rsid w:val="00CA0595"/>
    <w:rsid w:val="00CA07FD"/>
    <w:rsid w:val="00CA09A9"/>
    <w:rsid w:val="00CA0B9E"/>
    <w:rsid w:val="00CA0C52"/>
    <w:rsid w:val="00CA0D7C"/>
    <w:rsid w:val="00CA11CB"/>
    <w:rsid w:val="00CA11D5"/>
    <w:rsid w:val="00CA1578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4C6"/>
    <w:rsid w:val="00CA28AB"/>
    <w:rsid w:val="00CA2AD3"/>
    <w:rsid w:val="00CA2B5D"/>
    <w:rsid w:val="00CA325C"/>
    <w:rsid w:val="00CA326E"/>
    <w:rsid w:val="00CA32FA"/>
    <w:rsid w:val="00CA3419"/>
    <w:rsid w:val="00CA34CF"/>
    <w:rsid w:val="00CA39BE"/>
    <w:rsid w:val="00CA3D09"/>
    <w:rsid w:val="00CA3F49"/>
    <w:rsid w:val="00CA4529"/>
    <w:rsid w:val="00CA46CA"/>
    <w:rsid w:val="00CA4721"/>
    <w:rsid w:val="00CA4974"/>
    <w:rsid w:val="00CA4C0E"/>
    <w:rsid w:val="00CA4E24"/>
    <w:rsid w:val="00CA4ED8"/>
    <w:rsid w:val="00CA508D"/>
    <w:rsid w:val="00CA5458"/>
    <w:rsid w:val="00CA57FA"/>
    <w:rsid w:val="00CA587F"/>
    <w:rsid w:val="00CA5897"/>
    <w:rsid w:val="00CA59E8"/>
    <w:rsid w:val="00CA5B94"/>
    <w:rsid w:val="00CA5E63"/>
    <w:rsid w:val="00CA671A"/>
    <w:rsid w:val="00CA6849"/>
    <w:rsid w:val="00CA68A1"/>
    <w:rsid w:val="00CA69D3"/>
    <w:rsid w:val="00CA6A8E"/>
    <w:rsid w:val="00CA6B0E"/>
    <w:rsid w:val="00CA712D"/>
    <w:rsid w:val="00CA71F0"/>
    <w:rsid w:val="00CA7244"/>
    <w:rsid w:val="00CA743C"/>
    <w:rsid w:val="00CA7562"/>
    <w:rsid w:val="00CA75E5"/>
    <w:rsid w:val="00CA75E7"/>
    <w:rsid w:val="00CA781F"/>
    <w:rsid w:val="00CA7917"/>
    <w:rsid w:val="00CA79BB"/>
    <w:rsid w:val="00CA7A5A"/>
    <w:rsid w:val="00CA7DD7"/>
    <w:rsid w:val="00CB006A"/>
    <w:rsid w:val="00CB024D"/>
    <w:rsid w:val="00CB0448"/>
    <w:rsid w:val="00CB0468"/>
    <w:rsid w:val="00CB06CE"/>
    <w:rsid w:val="00CB0C9F"/>
    <w:rsid w:val="00CB0D23"/>
    <w:rsid w:val="00CB0EE2"/>
    <w:rsid w:val="00CB0F41"/>
    <w:rsid w:val="00CB0F79"/>
    <w:rsid w:val="00CB11E3"/>
    <w:rsid w:val="00CB15C7"/>
    <w:rsid w:val="00CB167E"/>
    <w:rsid w:val="00CB17B2"/>
    <w:rsid w:val="00CB17C6"/>
    <w:rsid w:val="00CB1823"/>
    <w:rsid w:val="00CB19C0"/>
    <w:rsid w:val="00CB1BA6"/>
    <w:rsid w:val="00CB225F"/>
    <w:rsid w:val="00CB2567"/>
    <w:rsid w:val="00CB259C"/>
    <w:rsid w:val="00CB283C"/>
    <w:rsid w:val="00CB29F8"/>
    <w:rsid w:val="00CB2B7B"/>
    <w:rsid w:val="00CB2BA4"/>
    <w:rsid w:val="00CB2BD0"/>
    <w:rsid w:val="00CB2D64"/>
    <w:rsid w:val="00CB2E53"/>
    <w:rsid w:val="00CB2FEE"/>
    <w:rsid w:val="00CB314C"/>
    <w:rsid w:val="00CB3218"/>
    <w:rsid w:val="00CB32B5"/>
    <w:rsid w:val="00CB354A"/>
    <w:rsid w:val="00CB36E3"/>
    <w:rsid w:val="00CB38E3"/>
    <w:rsid w:val="00CB3900"/>
    <w:rsid w:val="00CB39B5"/>
    <w:rsid w:val="00CB3A22"/>
    <w:rsid w:val="00CB3B09"/>
    <w:rsid w:val="00CB4382"/>
    <w:rsid w:val="00CB4888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5DE2"/>
    <w:rsid w:val="00CB6066"/>
    <w:rsid w:val="00CB61D9"/>
    <w:rsid w:val="00CB61EA"/>
    <w:rsid w:val="00CB633B"/>
    <w:rsid w:val="00CB6394"/>
    <w:rsid w:val="00CB680B"/>
    <w:rsid w:val="00CB681A"/>
    <w:rsid w:val="00CB6A90"/>
    <w:rsid w:val="00CB6AA0"/>
    <w:rsid w:val="00CB6B89"/>
    <w:rsid w:val="00CB6CB2"/>
    <w:rsid w:val="00CB70CC"/>
    <w:rsid w:val="00CB71AF"/>
    <w:rsid w:val="00CB71C8"/>
    <w:rsid w:val="00CB74AF"/>
    <w:rsid w:val="00CB75F5"/>
    <w:rsid w:val="00CB7627"/>
    <w:rsid w:val="00CB7712"/>
    <w:rsid w:val="00CB771E"/>
    <w:rsid w:val="00CB776C"/>
    <w:rsid w:val="00CB78DE"/>
    <w:rsid w:val="00CB790F"/>
    <w:rsid w:val="00CB7945"/>
    <w:rsid w:val="00CB79AD"/>
    <w:rsid w:val="00CB7C17"/>
    <w:rsid w:val="00CB7C71"/>
    <w:rsid w:val="00CB7D54"/>
    <w:rsid w:val="00CB7E64"/>
    <w:rsid w:val="00CC0145"/>
    <w:rsid w:val="00CC018C"/>
    <w:rsid w:val="00CC025E"/>
    <w:rsid w:val="00CC03F1"/>
    <w:rsid w:val="00CC04B1"/>
    <w:rsid w:val="00CC0598"/>
    <w:rsid w:val="00CC076F"/>
    <w:rsid w:val="00CC07B8"/>
    <w:rsid w:val="00CC09FF"/>
    <w:rsid w:val="00CC0A0B"/>
    <w:rsid w:val="00CC0DD7"/>
    <w:rsid w:val="00CC131E"/>
    <w:rsid w:val="00CC1372"/>
    <w:rsid w:val="00CC1407"/>
    <w:rsid w:val="00CC1534"/>
    <w:rsid w:val="00CC15FC"/>
    <w:rsid w:val="00CC178D"/>
    <w:rsid w:val="00CC1841"/>
    <w:rsid w:val="00CC1895"/>
    <w:rsid w:val="00CC197A"/>
    <w:rsid w:val="00CC19B6"/>
    <w:rsid w:val="00CC19D5"/>
    <w:rsid w:val="00CC1A7B"/>
    <w:rsid w:val="00CC1CB0"/>
    <w:rsid w:val="00CC1CC1"/>
    <w:rsid w:val="00CC1E88"/>
    <w:rsid w:val="00CC24E2"/>
    <w:rsid w:val="00CC250C"/>
    <w:rsid w:val="00CC26D4"/>
    <w:rsid w:val="00CC277C"/>
    <w:rsid w:val="00CC2810"/>
    <w:rsid w:val="00CC2892"/>
    <w:rsid w:val="00CC2B16"/>
    <w:rsid w:val="00CC2D44"/>
    <w:rsid w:val="00CC2ED9"/>
    <w:rsid w:val="00CC2EE2"/>
    <w:rsid w:val="00CC2FF2"/>
    <w:rsid w:val="00CC31C4"/>
    <w:rsid w:val="00CC3597"/>
    <w:rsid w:val="00CC39AB"/>
    <w:rsid w:val="00CC3BED"/>
    <w:rsid w:val="00CC3C01"/>
    <w:rsid w:val="00CC3CF1"/>
    <w:rsid w:val="00CC3DE2"/>
    <w:rsid w:val="00CC3E3D"/>
    <w:rsid w:val="00CC3E68"/>
    <w:rsid w:val="00CC3F2D"/>
    <w:rsid w:val="00CC4082"/>
    <w:rsid w:val="00CC435B"/>
    <w:rsid w:val="00CC44DA"/>
    <w:rsid w:val="00CC4620"/>
    <w:rsid w:val="00CC4C85"/>
    <w:rsid w:val="00CC513D"/>
    <w:rsid w:val="00CC516F"/>
    <w:rsid w:val="00CC54A9"/>
    <w:rsid w:val="00CC5588"/>
    <w:rsid w:val="00CC566C"/>
    <w:rsid w:val="00CC5751"/>
    <w:rsid w:val="00CC5921"/>
    <w:rsid w:val="00CC5973"/>
    <w:rsid w:val="00CC5CFA"/>
    <w:rsid w:val="00CC5D98"/>
    <w:rsid w:val="00CC5E8A"/>
    <w:rsid w:val="00CC5F68"/>
    <w:rsid w:val="00CC5FE8"/>
    <w:rsid w:val="00CC5FFE"/>
    <w:rsid w:val="00CC62E9"/>
    <w:rsid w:val="00CC691C"/>
    <w:rsid w:val="00CC69B9"/>
    <w:rsid w:val="00CC6BA6"/>
    <w:rsid w:val="00CC6C00"/>
    <w:rsid w:val="00CC6D0A"/>
    <w:rsid w:val="00CC6D0B"/>
    <w:rsid w:val="00CC712C"/>
    <w:rsid w:val="00CC72EE"/>
    <w:rsid w:val="00CC739A"/>
    <w:rsid w:val="00CC76A3"/>
    <w:rsid w:val="00CC7D4B"/>
    <w:rsid w:val="00CC7F1E"/>
    <w:rsid w:val="00CD0082"/>
    <w:rsid w:val="00CD01AD"/>
    <w:rsid w:val="00CD01D9"/>
    <w:rsid w:val="00CD0517"/>
    <w:rsid w:val="00CD0602"/>
    <w:rsid w:val="00CD0611"/>
    <w:rsid w:val="00CD064B"/>
    <w:rsid w:val="00CD0695"/>
    <w:rsid w:val="00CD0B4E"/>
    <w:rsid w:val="00CD0BAE"/>
    <w:rsid w:val="00CD0CDF"/>
    <w:rsid w:val="00CD0EA8"/>
    <w:rsid w:val="00CD0FDE"/>
    <w:rsid w:val="00CD1038"/>
    <w:rsid w:val="00CD115F"/>
    <w:rsid w:val="00CD11E5"/>
    <w:rsid w:val="00CD129C"/>
    <w:rsid w:val="00CD137F"/>
    <w:rsid w:val="00CD138C"/>
    <w:rsid w:val="00CD15AF"/>
    <w:rsid w:val="00CD18CB"/>
    <w:rsid w:val="00CD1916"/>
    <w:rsid w:val="00CD1935"/>
    <w:rsid w:val="00CD1BEA"/>
    <w:rsid w:val="00CD1E43"/>
    <w:rsid w:val="00CD2A23"/>
    <w:rsid w:val="00CD2FBA"/>
    <w:rsid w:val="00CD304E"/>
    <w:rsid w:val="00CD322E"/>
    <w:rsid w:val="00CD3237"/>
    <w:rsid w:val="00CD3406"/>
    <w:rsid w:val="00CD3474"/>
    <w:rsid w:val="00CD34AD"/>
    <w:rsid w:val="00CD36F3"/>
    <w:rsid w:val="00CD37F5"/>
    <w:rsid w:val="00CD3885"/>
    <w:rsid w:val="00CD38EC"/>
    <w:rsid w:val="00CD39C2"/>
    <w:rsid w:val="00CD3D49"/>
    <w:rsid w:val="00CD3DD7"/>
    <w:rsid w:val="00CD3F51"/>
    <w:rsid w:val="00CD452E"/>
    <w:rsid w:val="00CD4661"/>
    <w:rsid w:val="00CD4981"/>
    <w:rsid w:val="00CD4AC0"/>
    <w:rsid w:val="00CD4D01"/>
    <w:rsid w:val="00CD4D8E"/>
    <w:rsid w:val="00CD4F9C"/>
    <w:rsid w:val="00CD4FFC"/>
    <w:rsid w:val="00CD5087"/>
    <w:rsid w:val="00CD5240"/>
    <w:rsid w:val="00CD526B"/>
    <w:rsid w:val="00CD5409"/>
    <w:rsid w:val="00CD5486"/>
    <w:rsid w:val="00CD54F6"/>
    <w:rsid w:val="00CD5617"/>
    <w:rsid w:val="00CD57C4"/>
    <w:rsid w:val="00CD57F4"/>
    <w:rsid w:val="00CD592B"/>
    <w:rsid w:val="00CD5B01"/>
    <w:rsid w:val="00CD5CDB"/>
    <w:rsid w:val="00CD6001"/>
    <w:rsid w:val="00CD6075"/>
    <w:rsid w:val="00CD61B4"/>
    <w:rsid w:val="00CD626F"/>
    <w:rsid w:val="00CD66AE"/>
    <w:rsid w:val="00CD670A"/>
    <w:rsid w:val="00CD6854"/>
    <w:rsid w:val="00CD6AF0"/>
    <w:rsid w:val="00CD6FF1"/>
    <w:rsid w:val="00CD71F4"/>
    <w:rsid w:val="00CD73BA"/>
    <w:rsid w:val="00CD74B3"/>
    <w:rsid w:val="00CD763B"/>
    <w:rsid w:val="00CD78BD"/>
    <w:rsid w:val="00CD7C3A"/>
    <w:rsid w:val="00CD7E5F"/>
    <w:rsid w:val="00CD7EE5"/>
    <w:rsid w:val="00CD7EF1"/>
    <w:rsid w:val="00CD7F94"/>
    <w:rsid w:val="00CE039D"/>
    <w:rsid w:val="00CE0476"/>
    <w:rsid w:val="00CE07CB"/>
    <w:rsid w:val="00CE0B27"/>
    <w:rsid w:val="00CE0B52"/>
    <w:rsid w:val="00CE0C1C"/>
    <w:rsid w:val="00CE0C72"/>
    <w:rsid w:val="00CE0E04"/>
    <w:rsid w:val="00CE1074"/>
    <w:rsid w:val="00CE10CD"/>
    <w:rsid w:val="00CE11F0"/>
    <w:rsid w:val="00CE1345"/>
    <w:rsid w:val="00CE1391"/>
    <w:rsid w:val="00CE1400"/>
    <w:rsid w:val="00CE181F"/>
    <w:rsid w:val="00CE1888"/>
    <w:rsid w:val="00CE1910"/>
    <w:rsid w:val="00CE1CF9"/>
    <w:rsid w:val="00CE1D2D"/>
    <w:rsid w:val="00CE1EB5"/>
    <w:rsid w:val="00CE1FE9"/>
    <w:rsid w:val="00CE2205"/>
    <w:rsid w:val="00CE23D6"/>
    <w:rsid w:val="00CE244F"/>
    <w:rsid w:val="00CE2462"/>
    <w:rsid w:val="00CE2483"/>
    <w:rsid w:val="00CE260B"/>
    <w:rsid w:val="00CE2625"/>
    <w:rsid w:val="00CE2716"/>
    <w:rsid w:val="00CE2B5F"/>
    <w:rsid w:val="00CE2EC6"/>
    <w:rsid w:val="00CE2FC5"/>
    <w:rsid w:val="00CE30F3"/>
    <w:rsid w:val="00CE369B"/>
    <w:rsid w:val="00CE37AF"/>
    <w:rsid w:val="00CE3C51"/>
    <w:rsid w:val="00CE3DF7"/>
    <w:rsid w:val="00CE3F70"/>
    <w:rsid w:val="00CE4108"/>
    <w:rsid w:val="00CE4414"/>
    <w:rsid w:val="00CE459B"/>
    <w:rsid w:val="00CE4666"/>
    <w:rsid w:val="00CE481C"/>
    <w:rsid w:val="00CE48AC"/>
    <w:rsid w:val="00CE4CD3"/>
    <w:rsid w:val="00CE51BC"/>
    <w:rsid w:val="00CE550C"/>
    <w:rsid w:val="00CE551F"/>
    <w:rsid w:val="00CE554D"/>
    <w:rsid w:val="00CE57E8"/>
    <w:rsid w:val="00CE5C77"/>
    <w:rsid w:val="00CE661D"/>
    <w:rsid w:val="00CE6BEB"/>
    <w:rsid w:val="00CE6ED5"/>
    <w:rsid w:val="00CE72F1"/>
    <w:rsid w:val="00CE7340"/>
    <w:rsid w:val="00CE73CA"/>
    <w:rsid w:val="00CE74B1"/>
    <w:rsid w:val="00CE753A"/>
    <w:rsid w:val="00CE76F1"/>
    <w:rsid w:val="00CE7877"/>
    <w:rsid w:val="00CE78A1"/>
    <w:rsid w:val="00CE78F9"/>
    <w:rsid w:val="00CE7A7D"/>
    <w:rsid w:val="00CE7B7E"/>
    <w:rsid w:val="00CE7C22"/>
    <w:rsid w:val="00CE7CE9"/>
    <w:rsid w:val="00CE7D7C"/>
    <w:rsid w:val="00CE7ED6"/>
    <w:rsid w:val="00CE7F78"/>
    <w:rsid w:val="00CF0320"/>
    <w:rsid w:val="00CF0381"/>
    <w:rsid w:val="00CF04DF"/>
    <w:rsid w:val="00CF062F"/>
    <w:rsid w:val="00CF0AD8"/>
    <w:rsid w:val="00CF12A7"/>
    <w:rsid w:val="00CF1494"/>
    <w:rsid w:val="00CF14D3"/>
    <w:rsid w:val="00CF15D4"/>
    <w:rsid w:val="00CF170A"/>
    <w:rsid w:val="00CF1727"/>
    <w:rsid w:val="00CF1AB3"/>
    <w:rsid w:val="00CF1CB7"/>
    <w:rsid w:val="00CF1D02"/>
    <w:rsid w:val="00CF1D1A"/>
    <w:rsid w:val="00CF22CB"/>
    <w:rsid w:val="00CF23F3"/>
    <w:rsid w:val="00CF240E"/>
    <w:rsid w:val="00CF2471"/>
    <w:rsid w:val="00CF24D0"/>
    <w:rsid w:val="00CF25EC"/>
    <w:rsid w:val="00CF28E8"/>
    <w:rsid w:val="00CF2C0B"/>
    <w:rsid w:val="00CF3230"/>
    <w:rsid w:val="00CF347A"/>
    <w:rsid w:val="00CF34C0"/>
    <w:rsid w:val="00CF3550"/>
    <w:rsid w:val="00CF417F"/>
    <w:rsid w:val="00CF4414"/>
    <w:rsid w:val="00CF451F"/>
    <w:rsid w:val="00CF4697"/>
    <w:rsid w:val="00CF4AF3"/>
    <w:rsid w:val="00CF4BDA"/>
    <w:rsid w:val="00CF4EFD"/>
    <w:rsid w:val="00CF5311"/>
    <w:rsid w:val="00CF535A"/>
    <w:rsid w:val="00CF55A1"/>
    <w:rsid w:val="00CF55DC"/>
    <w:rsid w:val="00CF561F"/>
    <w:rsid w:val="00CF5805"/>
    <w:rsid w:val="00CF58D8"/>
    <w:rsid w:val="00CF5E81"/>
    <w:rsid w:val="00CF6370"/>
    <w:rsid w:val="00CF6691"/>
    <w:rsid w:val="00CF6819"/>
    <w:rsid w:val="00CF6A53"/>
    <w:rsid w:val="00CF6D66"/>
    <w:rsid w:val="00CF6DEC"/>
    <w:rsid w:val="00CF6E82"/>
    <w:rsid w:val="00CF6EBE"/>
    <w:rsid w:val="00CF7037"/>
    <w:rsid w:val="00CF704A"/>
    <w:rsid w:val="00CF77B7"/>
    <w:rsid w:val="00CF77EC"/>
    <w:rsid w:val="00CF784C"/>
    <w:rsid w:val="00CF7B97"/>
    <w:rsid w:val="00CF7DCC"/>
    <w:rsid w:val="00CF7E80"/>
    <w:rsid w:val="00CF7FDE"/>
    <w:rsid w:val="00CF7FDF"/>
    <w:rsid w:val="00D0004C"/>
    <w:rsid w:val="00D00492"/>
    <w:rsid w:val="00D004F3"/>
    <w:rsid w:val="00D00818"/>
    <w:rsid w:val="00D00917"/>
    <w:rsid w:val="00D00923"/>
    <w:rsid w:val="00D00A62"/>
    <w:rsid w:val="00D00B0B"/>
    <w:rsid w:val="00D00C9D"/>
    <w:rsid w:val="00D00E8A"/>
    <w:rsid w:val="00D00F3D"/>
    <w:rsid w:val="00D0100F"/>
    <w:rsid w:val="00D0125F"/>
    <w:rsid w:val="00D012AF"/>
    <w:rsid w:val="00D01312"/>
    <w:rsid w:val="00D01367"/>
    <w:rsid w:val="00D014CB"/>
    <w:rsid w:val="00D01665"/>
    <w:rsid w:val="00D0172F"/>
    <w:rsid w:val="00D018D9"/>
    <w:rsid w:val="00D0197B"/>
    <w:rsid w:val="00D01C53"/>
    <w:rsid w:val="00D01E08"/>
    <w:rsid w:val="00D01E46"/>
    <w:rsid w:val="00D01ECF"/>
    <w:rsid w:val="00D01FA5"/>
    <w:rsid w:val="00D02480"/>
    <w:rsid w:val="00D024A5"/>
    <w:rsid w:val="00D024F0"/>
    <w:rsid w:val="00D026E6"/>
    <w:rsid w:val="00D02E9D"/>
    <w:rsid w:val="00D02F41"/>
    <w:rsid w:val="00D030F9"/>
    <w:rsid w:val="00D03126"/>
    <w:rsid w:val="00D032D9"/>
    <w:rsid w:val="00D03349"/>
    <w:rsid w:val="00D0342E"/>
    <w:rsid w:val="00D03519"/>
    <w:rsid w:val="00D039B5"/>
    <w:rsid w:val="00D03AAA"/>
    <w:rsid w:val="00D03EB6"/>
    <w:rsid w:val="00D03F58"/>
    <w:rsid w:val="00D03FAE"/>
    <w:rsid w:val="00D03FE7"/>
    <w:rsid w:val="00D0404E"/>
    <w:rsid w:val="00D0406D"/>
    <w:rsid w:val="00D0419F"/>
    <w:rsid w:val="00D0438F"/>
    <w:rsid w:val="00D04464"/>
    <w:rsid w:val="00D04DA4"/>
    <w:rsid w:val="00D04EFD"/>
    <w:rsid w:val="00D04F83"/>
    <w:rsid w:val="00D04FE4"/>
    <w:rsid w:val="00D050A4"/>
    <w:rsid w:val="00D05163"/>
    <w:rsid w:val="00D0518D"/>
    <w:rsid w:val="00D051B9"/>
    <w:rsid w:val="00D05286"/>
    <w:rsid w:val="00D05756"/>
    <w:rsid w:val="00D059D3"/>
    <w:rsid w:val="00D05B41"/>
    <w:rsid w:val="00D05CC3"/>
    <w:rsid w:val="00D0622D"/>
    <w:rsid w:val="00D062B5"/>
    <w:rsid w:val="00D06347"/>
    <w:rsid w:val="00D0640E"/>
    <w:rsid w:val="00D06477"/>
    <w:rsid w:val="00D0668E"/>
    <w:rsid w:val="00D067FB"/>
    <w:rsid w:val="00D069E3"/>
    <w:rsid w:val="00D06AF5"/>
    <w:rsid w:val="00D07242"/>
    <w:rsid w:val="00D074C6"/>
    <w:rsid w:val="00D076DA"/>
    <w:rsid w:val="00D07705"/>
    <w:rsid w:val="00D0770B"/>
    <w:rsid w:val="00D07975"/>
    <w:rsid w:val="00D07D5D"/>
    <w:rsid w:val="00D07E34"/>
    <w:rsid w:val="00D07E79"/>
    <w:rsid w:val="00D07E91"/>
    <w:rsid w:val="00D07F4F"/>
    <w:rsid w:val="00D103D5"/>
    <w:rsid w:val="00D104D0"/>
    <w:rsid w:val="00D106DF"/>
    <w:rsid w:val="00D1089A"/>
    <w:rsid w:val="00D10B87"/>
    <w:rsid w:val="00D10C4A"/>
    <w:rsid w:val="00D10E4E"/>
    <w:rsid w:val="00D112E0"/>
    <w:rsid w:val="00D11329"/>
    <w:rsid w:val="00D115C5"/>
    <w:rsid w:val="00D11775"/>
    <w:rsid w:val="00D118BD"/>
    <w:rsid w:val="00D11C8B"/>
    <w:rsid w:val="00D11C98"/>
    <w:rsid w:val="00D1204B"/>
    <w:rsid w:val="00D12083"/>
    <w:rsid w:val="00D124EC"/>
    <w:rsid w:val="00D126D2"/>
    <w:rsid w:val="00D1276B"/>
    <w:rsid w:val="00D127F4"/>
    <w:rsid w:val="00D12B05"/>
    <w:rsid w:val="00D12CA4"/>
    <w:rsid w:val="00D12D48"/>
    <w:rsid w:val="00D13541"/>
    <w:rsid w:val="00D13689"/>
    <w:rsid w:val="00D136E9"/>
    <w:rsid w:val="00D1396C"/>
    <w:rsid w:val="00D13D29"/>
    <w:rsid w:val="00D13DC7"/>
    <w:rsid w:val="00D13DD3"/>
    <w:rsid w:val="00D1400F"/>
    <w:rsid w:val="00D14071"/>
    <w:rsid w:val="00D14262"/>
    <w:rsid w:val="00D142AA"/>
    <w:rsid w:val="00D14461"/>
    <w:rsid w:val="00D144E6"/>
    <w:rsid w:val="00D14584"/>
    <w:rsid w:val="00D145FE"/>
    <w:rsid w:val="00D14616"/>
    <w:rsid w:val="00D147B5"/>
    <w:rsid w:val="00D149F2"/>
    <w:rsid w:val="00D14AE9"/>
    <w:rsid w:val="00D14B37"/>
    <w:rsid w:val="00D14BA7"/>
    <w:rsid w:val="00D14C6A"/>
    <w:rsid w:val="00D15094"/>
    <w:rsid w:val="00D152F2"/>
    <w:rsid w:val="00D1532A"/>
    <w:rsid w:val="00D15982"/>
    <w:rsid w:val="00D15A4C"/>
    <w:rsid w:val="00D15BA8"/>
    <w:rsid w:val="00D15C9E"/>
    <w:rsid w:val="00D1621C"/>
    <w:rsid w:val="00D16352"/>
    <w:rsid w:val="00D16560"/>
    <w:rsid w:val="00D16569"/>
    <w:rsid w:val="00D16613"/>
    <w:rsid w:val="00D167C2"/>
    <w:rsid w:val="00D168CB"/>
    <w:rsid w:val="00D16966"/>
    <w:rsid w:val="00D16ADA"/>
    <w:rsid w:val="00D16BEE"/>
    <w:rsid w:val="00D16DD8"/>
    <w:rsid w:val="00D16F5D"/>
    <w:rsid w:val="00D17195"/>
    <w:rsid w:val="00D17313"/>
    <w:rsid w:val="00D17348"/>
    <w:rsid w:val="00D1743C"/>
    <w:rsid w:val="00D174CA"/>
    <w:rsid w:val="00D177C5"/>
    <w:rsid w:val="00D1788F"/>
    <w:rsid w:val="00D178AE"/>
    <w:rsid w:val="00D179F0"/>
    <w:rsid w:val="00D17A0A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39C"/>
    <w:rsid w:val="00D2144C"/>
    <w:rsid w:val="00D21507"/>
    <w:rsid w:val="00D215AC"/>
    <w:rsid w:val="00D218A4"/>
    <w:rsid w:val="00D218C1"/>
    <w:rsid w:val="00D2195E"/>
    <w:rsid w:val="00D219A6"/>
    <w:rsid w:val="00D21DA3"/>
    <w:rsid w:val="00D21DDA"/>
    <w:rsid w:val="00D2214F"/>
    <w:rsid w:val="00D221FD"/>
    <w:rsid w:val="00D225DC"/>
    <w:rsid w:val="00D225F4"/>
    <w:rsid w:val="00D227B5"/>
    <w:rsid w:val="00D22C44"/>
    <w:rsid w:val="00D22C80"/>
    <w:rsid w:val="00D22E09"/>
    <w:rsid w:val="00D2310C"/>
    <w:rsid w:val="00D2362B"/>
    <w:rsid w:val="00D23873"/>
    <w:rsid w:val="00D238F1"/>
    <w:rsid w:val="00D23909"/>
    <w:rsid w:val="00D23E67"/>
    <w:rsid w:val="00D23F45"/>
    <w:rsid w:val="00D23FC8"/>
    <w:rsid w:val="00D241EB"/>
    <w:rsid w:val="00D2424C"/>
    <w:rsid w:val="00D24270"/>
    <w:rsid w:val="00D243D7"/>
    <w:rsid w:val="00D244EC"/>
    <w:rsid w:val="00D2454A"/>
    <w:rsid w:val="00D24843"/>
    <w:rsid w:val="00D24F10"/>
    <w:rsid w:val="00D25073"/>
    <w:rsid w:val="00D2539F"/>
    <w:rsid w:val="00D253C2"/>
    <w:rsid w:val="00D254AA"/>
    <w:rsid w:val="00D254E9"/>
    <w:rsid w:val="00D25572"/>
    <w:rsid w:val="00D258D8"/>
    <w:rsid w:val="00D25D58"/>
    <w:rsid w:val="00D25D77"/>
    <w:rsid w:val="00D25F4E"/>
    <w:rsid w:val="00D25F5D"/>
    <w:rsid w:val="00D2605C"/>
    <w:rsid w:val="00D262A5"/>
    <w:rsid w:val="00D263A4"/>
    <w:rsid w:val="00D26591"/>
    <w:rsid w:val="00D265A6"/>
    <w:rsid w:val="00D26855"/>
    <w:rsid w:val="00D26A4B"/>
    <w:rsid w:val="00D26D8C"/>
    <w:rsid w:val="00D26FE7"/>
    <w:rsid w:val="00D27009"/>
    <w:rsid w:val="00D272E6"/>
    <w:rsid w:val="00D27415"/>
    <w:rsid w:val="00D27799"/>
    <w:rsid w:val="00D27806"/>
    <w:rsid w:val="00D27835"/>
    <w:rsid w:val="00D278B6"/>
    <w:rsid w:val="00D278B9"/>
    <w:rsid w:val="00D2793B"/>
    <w:rsid w:val="00D2797B"/>
    <w:rsid w:val="00D27AB3"/>
    <w:rsid w:val="00D27D6A"/>
    <w:rsid w:val="00D27E29"/>
    <w:rsid w:val="00D30050"/>
    <w:rsid w:val="00D3020D"/>
    <w:rsid w:val="00D304E8"/>
    <w:rsid w:val="00D3053D"/>
    <w:rsid w:val="00D30716"/>
    <w:rsid w:val="00D30B5F"/>
    <w:rsid w:val="00D31117"/>
    <w:rsid w:val="00D31152"/>
    <w:rsid w:val="00D31249"/>
    <w:rsid w:val="00D31286"/>
    <w:rsid w:val="00D3155F"/>
    <w:rsid w:val="00D315F9"/>
    <w:rsid w:val="00D317E9"/>
    <w:rsid w:val="00D31877"/>
    <w:rsid w:val="00D31C69"/>
    <w:rsid w:val="00D31DDA"/>
    <w:rsid w:val="00D31FE3"/>
    <w:rsid w:val="00D32042"/>
    <w:rsid w:val="00D32171"/>
    <w:rsid w:val="00D32290"/>
    <w:rsid w:val="00D323C3"/>
    <w:rsid w:val="00D3246D"/>
    <w:rsid w:val="00D32866"/>
    <w:rsid w:val="00D328CE"/>
    <w:rsid w:val="00D32D93"/>
    <w:rsid w:val="00D33068"/>
    <w:rsid w:val="00D33127"/>
    <w:rsid w:val="00D33192"/>
    <w:rsid w:val="00D331CA"/>
    <w:rsid w:val="00D335AA"/>
    <w:rsid w:val="00D33632"/>
    <w:rsid w:val="00D3364E"/>
    <w:rsid w:val="00D33741"/>
    <w:rsid w:val="00D3388B"/>
    <w:rsid w:val="00D33BD9"/>
    <w:rsid w:val="00D33CE5"/>
    <w:rsid w:val="00D33E5F"/>
    <w:rsid w:val="00D33EB8"/>
    <w:rsid w:val="00D34014"/>
    <w:rsid w:val="00D34235"/>
    <w:rsid w:val="00D343EB"/>
    <w:rsid w:val="00D34403"/>
    <w:rsid w:val="00D34514"/>
    <w:rsid w:val="00D34538"/>
    <w:rsid w:val="00D3456C"/>
    <w:rsid w:val="00D346EF"/>
    <w:rsid w:val="00D34776"/>
    <w:rsid w:val="00D34822"/>
    <w:rsid w:val="00D348E6"/>
    <w:rsid w:val="00D34BEF"/>
    <w:rsid w:val="00D34ED3"/>
    <w:rsid w:val="00D34EF7"/>
    <w:rsid w:val="00D352B3"/>
    <w:rsid w:val="00D35702"/>
    <w:rsid w:val="00D35A0C"/>
    <w:rsid w:val="00D35A3E"/>
    <w:rsid w:val="00D35A56"/>
    <w:rsid w:val="00D35DF0"/>
    <w:rsid w:val="00D35E5D"/>
    <w:rsid w:val="00D35F35"/>
    <w:rsid w:val="00D362CF"/>
    <w:rsid w:val="00D3654E"/>
    <w:rsid w:val="00D365AB"/>
    <w:rsid w:val="00D36612"/>
    <w:rsid w:val="00D36737"/>
    <w:rsid w:val="00D369CA"/>
    <w:rsid w:val="00D36C3F"/>
    <w:rsid w:val="00D36ED5"/>
    <w:rsid w:val="00D36F70"/>
    <w:rsid w:val="00D370C0"/>
    <w:rsid w:val="00D370E1"/>
    <w:rsid w:val="00D373F5"/>
    <w:rsid w:val="00D37463"/>
    <w:rsid w:val="00D3767C"/>
    <w:rsid w:val="00D37951"/>
    <w:rsid w:val="00D37971"/>
    <w:rsid w:val="00D37A72"/>
    <w:rsid w:val="00D37FC3"/>
    <w:rsid w:val="00D401A4"/>
    <w:rsid w:val="00D40344"/>
    <w:rsid w:val="00D40381"/>
    <w:rsid w:val="00D40792"/>
    <w:rsid w:val="00D40995"/>
    <w:rsid w:val="00D40A2C"/>
    <w:rsid w:val="00D40C1C"/>
    <w:rsid w:val="00D41014"/>
    <w:rsid w:val="00D41155"/>
    <w:rsid w:val="00D414C0"/>
    <w:rsid w:val="00D415F1"/>
    <w:rsid w:val="00D41616"/>
    <w:rsid w:val="00D41666"/>
    <w:rsid w:val="00D41A12"/>
    <w:rsid w:val="00D41CD7"/>
    <w:rsid w:val="00D41D0B"/>
    <w:rsid w:val="00D41E75"/>
    <w:rsid w:val="00D424E0"/>
    <w:rsid w:val="00D4251E"/>
    <w:rsid w:val="00D4276F"/>
    <w:rsid w:val="00D427D4"/>
    <w:rsid w:val="00D42938"/>
    <w:rsid w:val="00D429C3"/>
    <w:rsid w:val="00D42AAF"/>
    <w:rsid w:val="00D42D4E"/>
    <w:rsid w:val="00D4318E"/>
    <w:rsid w:val="00D431F6"/>
    <w:rsid w:val="00D43304"/>
    <w:rsid w:val="00D43654"/>
    <w:rsid w:val="00D436E5"/>
    <w:rsid w:val="00D439BB"/>
    <w:rsid w:val="00D43BD6"/>
    <w:rsid w:val="00D43E7A"/>
    <w:rsid w:val="00D4436B"/>
    <w:rsid w:val="00D4439B"/>
    <w:rsid w:val="00D443EC"/>
    <w:rsid w:val="00D44425"/>
    <w:rsid w:val="00D445A4"/>
    <w:rsid w:val="00D445D4"/>
    <w:rsid w:val="00D44603"/>
    <w:rsid w:val="00D44660"/>
    <w:rsid w:val="00D44B73"/>
    <w:rsid w:val="00D44DCA"/>
    <w:rsid w:val="00D44ED0"/>
    <w:rsid w:val="00D451CB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A23"/>
    <w:rsid w:val="00D46C92"/>
    <w:rsid w:val="00D46CE7"/>
    <w:rsid w:val="00D46D2F"/>
    <w:rsid w:val="00D46DD4"/>
    <w:rsid w:val="00D46E5D"/>
    <w:rsid w:val="00D47869"/>
    <w:rsid w:val="00D47A0C"/>
    <w:rsid w:val="00D47B7A"/>
    <w:rsid w:val="00D47CA2"/>
    <w:rsid w:val="00D506B9"/>
    <w:rsid w:val="00D507A0"/>
    <w:rsid w:val="00D508CC"/>
    <w:rsid w:val="00D50987"/>
    <w:rsid w:val="00D50A83"/>
    <w:rsid w:val="00D50B84"/>
    <w:rsid w:val="00D50C01"/>
    <w:rsid w:val="00D50C86"/>
    <w:rsid w:val="00D50CAE"/>
    <w:rsid w:val="00D50CFF"/>
    <w:rsid w:val="00D51252"/>
    <w:rsid w:val="00D5150C"/>
    <w:rsid w:val="00D515D6"/>
    <w:rsid w:val="00D51923"/>
    <w:rsid w:val="00D519C2"/>
    <w:rsid w:val="00D51A39"/>
    <w:rsid w:val="00D51AF0"/>
    <w:rsid w:val="00D51BB7"/>
    <w:rsid w:val="00D51D62"/>
    <w:rsid w:val="00D51E4F"/>
    <w:rsid w:val="00D51FFA"/>
    <w:rsid w:val="00D520EE"/>
    <w:rsid w:val="00D5247F"/>
    <w:rsid w:val="00D52495"/>
    <w:rsid w:val="00D5249F"/>
    <w:rsid w:val="00D52772"/>
    <w:rsid w:val="00D5281D"/>
    <w:rsid w:val="00D52F7C"/>
    <w:rsid w:val="00D52FD7"/>
    <w:rsid w:val="00D532DA"/>
    <w:rsid w:val="00D53475"/>
    <w:rsid w:val="00D536A6"/>
    <w:rsid w:val="00D53C16"/>
    <w:rsid w:val="00D53C55"/>
    <w:rsid w:val="00D53E09"/>
    <w:rsid w:val="00D53FD0"/>
    <w:rsid w:val="00D54006"/>
    <w:rsid w:val="00D540CF"/>
    <w:rsid w:val="00D541BE"/>
    <w:rsid w:val="00D54938"/>
    <w:rsid w:val="00D54AEB"/>
    <w:rsid w:val="00D54B18"/>
    <w:rsid w:val="00D54EEE"/>
    <w:rsid w:val="00D54F5F"/>
    <w:rsid w:val="00D55110"/>
    <w:rsid w:val="00D552EE"/>
    <w:rsid w:val="00D55443"/>
    <w:rsid w:val="00D55469"/>
    <w:rsid w:val="00D5569C"/>
    <w:rsid w:val="00D55910"/>
    <w:rsid w:val="00D55ABA"/>
    <w:rsid w:val="00D55D8E"/>
    <w:rsid w:val="00D55DD3"/>
    <w:rsid w:val="00D55F27"/>
    <w:rsid w:val="00D56281"/>
    <w:rsid w:val="00D562E3"/>
    <w:rsid w:val="00D5644C"/>
    <w:rsid w:val="00D564CA"/>
    <w:rsid w:val="00D56749"/>
    <w:rsid w:val="00D568F6"/>
    <w:rsid w:val="00D56AFC"/>
    <w:rsid w:val="00D56F60"/>
    <w:rsid w:val="00D56F75"/>
    <w:rsid w:val="00D57131"/>
    <w:rsid w:val="00D571B3"/>
    <w:rsid w:val="00D5736D"/>
    <w:rsid w:val="00D57385"/>
    <w:rsid w:val="00D57427"/>
    <w:rsid w:val="00D5749E"/>
    <w:rsid w:val="00D57C2D"/>
    <w:rsid w:val="00D57DBB"/>
    <w:rsid w:val="00D57EF1"/>
    <w:rsid w:val="00D57F41"/>
    <w:rsid w:val="00D60153"/>
    <w:rsid w:val="00D60231"/>
    <w:rsid w:val="00D6047C"/>
    <w:rsid w:val="00D604D3"/>
    <w:rsid w:val="00D60664"/>
    <w:rsid w:val="00D60B62"/>
    <w:rsid w:val="00D60C34"/>
    <w:rsid w:val="00D610E0"/>
    <w:rsid w:val="00D612A9"/>
    <w:rsid w:val="00D61418"/>
    <w:rsid w:val="00D61A9B"/>
    <w:rsid w:val="00D61C09"/>
    <w:rsid w:val="00D62180"/>
    <w:rsid w:val="00D621B1"/>
    <w:rsid w:val="00D6242B"/>
    <w:rsid w:val="00D624D4"/>
    <w:rsid w:val="00D626B8"/>
    <w:rsid w:val="00D628F8"/>
    <w:rsid w:val="00D628FE"/>
    <w:rsid w:val="00D62905"/>
    <w:rsid w:val="00D62BC6"/>
    <w:rsid w:val="00D62CA5"/>
    <w:rsid w:val="00D62FC4"/>
    <w:rsid w:val="00D62FF4"/>
    <w:rsid w:val="00D6317D"/>
    <w:rsid w:val="00D632A0"/>
    <w:rsid w:val="00D63524"/>
    <w:rsid w:val="00D63A0E"/>
    <w:rsid w:val="00D63A62"/>
    <w:rsid w:val="00D63CBB"/>
    <w:rsid w:val="00D63ECE"/>
    <w:rsid w:val="00D642A5"/>
    <w:rsid w:val="00D6432F"/>
    <w:rsid w:val="00D6434B"/>
    <w:rsid w:val="00D6467B"/>
    <w:rsid w:val="00D64B9A"/>
    <w:rsid w:val="00D64BE5"/>
    <w:rsid w:val="00D64DDF"/>
    <w:rsid w:val="00D64E65"/>
    <w:rsid w:val="00D64EA2"/>
    <w:rsid w:val="00D65184"/>
    <w:rsid w:val="00D653E6"/>
    <w:rsid w:val="00D65452"/>
    <w:rsid w:val="00D654AD"/>
    <w:rsid w:val="00D654E3"/>
    <w:rsid w:val="00D6552E"/>
    <w:rsid w:val="00D65559"/>
    <w:rsid w:val="00D657D0"/>
    <w:rsid w:val="00D658E2"/>
    <w:rsid w:val="00D65A85"/>
    <w:rsid w:val="00D65C9C"/>
    <w:rsid w:val="00D65E75"/>
    <w:rsid w:val="00D65F3A"/>
    <w:rsid w:val="00D6616F"/>
    <w:rsid w:val="00D66184"/>
    <w:rsid w:val="00D66206"/>
    <w:rsid w:val="00D66355"/>
    <w:rsid w:val="00D663DB"/>
    <w:rsid w:val="00D66B2E"/>
    <w:rsid w:val="00D66CC7"/>
    <w:rsid w:val="00D66F31"/>
    <w:rsid w:val="00D67307"/>
    <w:rsid w:val="00D679BD"/>
    <w:rsid w:val="00D67ACF"/>
    <w:rsid w:val="00D67B8E"/>
    <w:rsid w:val="00D67E4B"/>
    <w:rsid w:val="00D67EA4"/>
    <w:rsid w:val="00D70060"/>
    <w:rsid w:val="00D70099"/>
    <w:rsid w:val="00D7009A"/>
    <w:rsid w:val="00D7013E"/>
    <w:rsid w:val="00D7047F"/>
    <w:rsid w:val="00D70494"/>
    <w:rsid w:val="00D707E7"/>
    <w:rsid w:val="00D70807"/>
    <w:rsid w:val="00D70A3C"/>
    <w:rsid w:val="00D70D63"/>
    <w:rsid w:val="00D70FA2"/>
    <w:rsid w:val="00D71139"/>
    <w:rsid w:val="00D7116E"/>
    <w:rsid w:val="00D71397"/>
    <w:rsid w:val="00D71471"/>
    <w:rsid w:val="00D71E36"/>
    <w:rsid w:val="00D71FFF"/>
    <w:rsid w:val="00D72129"/>
    <w:rsid w:val="00D72585"/>
    <w:rsid w:val="00D72A72"/>
    <w:rsid w:val="00D72A8A"/>
    <w:rsid w:val="00D72D43"/>
    <w:rsid w:val="00D72FDB"/>
    <w:rsid w:val="00D731DB"/>
    <w:rsid w:val="00D73501"/>
    <w:rsid w:val="00D736B1"/>
    <w:rsid w:val="00D73C91"/>
    <w:rsid w:val="00D73D4D"/>
    <w:rsid w:val="00D73E09"/>
    <w:rsid w:val="00D73E49"/>
    <w:rsid w:val="00D741FE"/>
    <w:rsid w:val="00D744A5"/>
    <w:rsid w:val="00D745C5"/>
    <w:rsid w:val="00D74D93"/>
    <w:rsid w:val="00D74F8C"/>
    <w:rsid w:val="00D74FBF"/>
    <w:rsid w:val="00D754C9"/>
    <w:rsid w:val="00D756AF"/>
    <w:rsid w:val="00D758FE"/>
    <w:rsid w:val="00D75AC0"/>
    <w:rsid w:val="00D75CE8"/>
    <w:rsid w:val="00D75D6E"/>
    <w:rsid w:val="00D75E7B"/>
    <w:rsid w:val="00D75EBA"/>
    <w:rsid w:val="00D763CC"/>
    <w:rsid w:val="00D76645"/>
    <w:rsid w:val="00D76863"/>
    <w:rsid w:val="00D7694B"/>
    <w:rsid w:val="00D76985"/>
    <w:rsid w:val="00D76BB5"/>
    <w:rsid w:val="00D76C6C"/>
    <w:rsid w:val="00D76CF5"/>
    <w:rsid w:val="00D76D50"/>
    <w:rsid w:val="00D76F66"/>
    <w:rsid w:val="00D77157"/>
    <w:rsid w:val="00D7739E"/>
    <w:rsid w:val="00D7755E"/>
    <w:rsid w:val="00D77772"/>
    <w:rsid w:val="00D7798A"/>
    <w:rsid w:val="00D7799A"/>
    <w:rsid w:val="00D77A7B"/>
    <w:rsid w:val="00D77D8D"/>
    <w:rsid w:val="00D77EF8"/>
    <w:rsid w:val="00D77F12"/>
    <w:rsid w:val="00D80619"/>
    <w:rsid w:val="00D806EF"/>
    <w:rsid w:val="00D8099E"/>
    <w:rsid w:val="00D809A7"/>
    <w:rsid w:val="00D80A9B"/>
    <w:rsid w:val="00D80AD4"/>
    <w:rsid w:val="00D80C31"/>
    <w:rsid w:val="00D80E0E"/>
    <w:rsid w:val="00D81A85"/>
    <w:rsid w:val="00D81BCA"/>
    <w:rsid w:val="00D81CEE"/>
    <w:rsid w:val="00D820EA"/>
    <w:rsid w:val="00D822C9"/>
    <w:rsid w:val="00D8237A"/>
    <w:rsid w:val="00D82422"/>
    <w:rsid w:val="00D82A47"/>
    <w:rsid w:val="00D82DEF"/>
    <w:rsid w:val="00D82F80"/>
    <w:rsid w:val="00D8306F"/>
    <w:rsid w:val="00D83536"/>
    <w:rsid w:val="00D835B0"/>
    <w:rsid w:val="00D83604"/>
    <w:rsid w:val="00D8364B"/>
    <w:rsid w:val="00D8369B"/>
    <w:rsid w:val="00D836E3"/>
    <w:rsid w:val="00D83768"/>
    <w:rsid w:val="00D83811"/>
    <w:rsid w:val="00D8394C"/>
    <w:rsid w:val="00D83AD1"/>
    <w:rsid w:val="00D83AD8"/>
    <w:rsid w:val="00D841C7"/>
    <w:rsid w:val="00D84287"/>
    <w:rsid w:val="00D84AF3"/>
    <w:rsid w:val="00D84C0F"/>
    <w:rsid w:val="00D84D56"/>
    <w:rsid w:val="00D85011"/>
    <w:rsid w:val="00D85060"/>
    <w:rsid w:val="00D85228"/>
    <w:rsid w:val="00D8557B"/>
    <w:rsid w:val="00D85A54"/>
    <w:rsid w:val="00D85C12"/>
    <w:rsid w:val="00D85C82"/>
    <w:rsid w:val="00D85DD5"/>
    <w:rsid w:val="00D8615A"/>
    <w:rsid w:val="00D865B8"/>
    <w:rsid w:val="00D86A51"/>
    <w:rsid w:val="00D86AAC"/>
    <w:rsid w:val="00D86AF3"/>
    <w:rsid w:val="00D86D5E"/>
    <w:rsid w:val="00D86E64"/>
    <w:rsid w:val="00D871C9"/>
    <w:rsid w:val="00D871D9"/>
    <w:rsid w:val="00D8729F"/>
    <w:rsid w:val="00D8785C"/>
    <w:rsid w:val="00D87B4F"/>
    <w:rsid w:val="00D87EF2"/>
    <w:rsid w:val="00D90007"/>
    <w:rsid w:val="00D900F8"/>
    <w:rsid w:val="00D901A5"/>
    <w:rsid w:val="00D90507"/>
    <w:rsid w:val="00D905BB"/>
    <w:rsid w:val="00D908BF"/>
    <w:rsid w:val="00D90955"/>
    <w:rsid w:val="00D90986"/>
    <w:rsid w:val="00D90A48"/>
    <w:rsid w:val="00D90AEA"/>
    <w:rsid w:val="00D90D69"/>
    <w:rsid w:val="00D90E1E"/>
    <w:rsid w:val="00D910CB"/>
    <w:rsid w:val="00D91220"/>
    <w:rsid w:val="00D913A3"/>
    <w:rsid w:val="00D9173C"/>
    <w:rsid w:val="00D91799"/>
    <w:rsid w:val="00D917B6"/>
    <w:rsid w:val="00D9196E"/>
    <w:rsid w:val="00D91CA9"/>
    <w:rsid w:val="00D91CB1"/>
    <w:rsid w:val="00D91E32"/>
    <w:rsid w:val="00D92025"/>
    <w:rsid w:val="00D92542"/>
    <w:rsid w:val="00D92692"/>
    <w:rsid w:val="00D92F01"/>
    <w:rsid w:val="00D93122"/>
    <w:rsid w:val="00D933C6"/>
    <w:rsid w:val="00D9351C"/>
    <w:rsid w:val="00D935A7"/>
    <w:rsid w:val="00D93663"/>
    <w:rsid w:val="00D936D8"/>
    <w:rsid w:val="00D937EB"/>
    <w:rsid w:val="00D9388C"/>
    <w:rsid w:val="00D939F0"/>
    <w:rsid w:val="00D93AC9"/>
    <w:rsid w:val="00D93D3A"/>
    <w:rsid w:val="00D94201"/>
    <w:rsid w:val="00D9424A"/>
    <w:rsid w:val="00D946AF"/>
    <w:rsid w:val="00D94C02"/>
    <w:rsid w:val="00D94E57"/>
    <w:rsid w:val="00D950BF"/>
    <w:rsid w:val="00D951F7"/>
    <w:rsid w:val="00D9520C"/>
    <w:rsid w:val="00D9549F"/>
    <w:rsid w:val="00D95546"/>
    <w:rsid w:val="00D955B0"/>
    <w:rsid w:val="00D959AE"/>
    <w:rsid w:val="00D95A76"/>
    <w:rsid w:val="00D95C4E"/>
    <w:rsid w:val="00D95EC4"/>
    <w:rsid w:val="00D960FB"/>
    <w:rsid w:val="00D96302"/>
    <w:rsid w:val="00D9673D"/>
    <w:rsid w:val="00D967C5"/>
    <w:rsid w:val="00D967E0"/>
    <w:rsid w:val="00D96DF5"/>
    <w:rsid w:val="00D96EB9"/>
    <w:rsid w:val="00D96FE8"/>
    <w:rsid w:val="00D9710E"/>
    <w:rsid w:val="00D972DE"/>
    <w:rsid w:val="00D97314"/>
    <w:rsid w:val="00D9754B"/>
    <w:rsid w:val="00D97790"/>
    <w:rsid w:val="00D977D4"/>
    <w:rsid w:val="00D97A15"/>
    <w:rsid w:val="00D97B45"/>
    <w:rsid w:val="00D97D5F"/>
    <w:rsid w:val="00D97ED2"/>
    <w:rsid w:val="00DA01BE"/>
    <w:rsid w:val="00DA02EF"/>
    <w:rsid w:val="00DA056F"/>
    <w:rsid w:val="00DA0685"/>
    <w:rsid w:val="00DA0841"/>
    <w:rsid w:val="00DA0CC5"/>
    <w:rsid w:val="00DA0F93"/>
    <w:rsid w:val="00DA11A6"/>
    <w:rsid w:val="00DA12DF"/>
    <w:rsid w:val="00DA1355"/>
    <w:rsid w:val="00DA13D4"/>
    <w:rsid w:val="00DA1487"/>
    <w:rsid w:val="00DA17D2"/>
    <w:rsid w:val="00DA20D7"/>
    <w:rsid w:val="00DA2167"/>
    <w:rsid w:val="00DA2484"/>
    <w:rsid w:val="00DA2908"/>
    <w:rsid w:val="00DA2A8C"/>
    <w:rsid w:val="00DA2B7C"/>
    <w:rsid w:val="00DA3025"/>
    <w:rsid w:val="00DA32EE"/>
    <w:rsid w:val="00DA369F"/>
    <w:rsid w:val="00DA37F2"/>
    <w:rsid w:val="00DA395C"/>
    <w:rsid w:val="00DA3D0D"/>
    <w:rsid w:val="00DA3FD1"/>
    <w:rsid w:val="00DA407C"/>
    <w:rsid w:val="00DA4692"/>
    <w:rsid w:val="00DA47A3"/>
    <w:rsid w:val="00DA4A2B"/>
    <w:rsid w:val="00DA4DC3"/>
    <w:rsid w:val="00DA4FDF"/>
    <w:rsid w:val="00DA5049"/>
    <w:rsid w:val="00DA5120"/>
    <w:rsid w:val="00DA5464"/>
    <w:rsid w:val="00DA5769"/>
    <w:rsid w:val="00DA578B"/>
    <w:rsid w:val="00DA57BA"/>
    <w:rsid w:val="00DA5840"/>
    <w:rsid w:val="00DA5916"/>
    <w:rsid w:val="00DA6361"/>
    <w:rsid w:val="00DA63F2"/>
    <w:rsid w:val="00DA6DAE"/>
    <w:rsid w:val="00DA6E34"/>
    <w:rsid w:val="00DA7290"/>
    <w:rsid w:val="00DA7882"/>
    <w:rsid w:val="00DA7895"/>
    <w:rsid w:val="00DA7C66"/>
    <w:rsid w:val="00DA7CF9"/>
    <w:rsid w:val="00DA7D3D"/>
    <w:rsid w:val="00DA7EDD"/>
    <w:rsid w:val="00DB008F"/>
    <w:rsid w:val="00DB00B5"/>
    <w:rsid w:val="00DB0120"/>
    <w:rsid w:val="00DB02D5"/>
    <w:rsid w:val="00DB054B"/>
    <w:rsid w:val="00DB09F2"/>
    <w:rsid w:val="00DB0D5C"/>
    <w:rsid w:val="00DB10A0"/>
    <w:rsid w:val="00DB16D4"/>
    <w:rsid w:val="00DB2148"/>
    <w:rsid w:val="00DB214B"/>
    <w:rsid w:val="00DB215F"/>
    <w:rsid w:val="00DB2227"/>
    <w:rsid w:val="00DB242C"/>
    <w:rsid w:val="00DB246F"/>
    <w:rsid w:val="00DB2BEB"/>
    <w:rsid w:val="00DB2BFB"/>
    <w:rsid w:val="00DB2E88"/>
    <w:rsid w:val="00DB2EA9"/>
    <w:rsid w:val="00DB308D"/>
    <w:rsid w:val="00DB33B6"/>
    <w:rsid w:val="00DB33C8"/>
    <w:rsid w:val="00DB3A9D"/>
    <w:rsid w:val="00DB3FD7"/>
    <w:rsid w:val="00DB49B6"/>
    <w:rsid w:val="00DB4A03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5FB8"/>
    <w:rsid w:val="00DB6234"/>
    <w:rsid w:val="00DB6391"/>
    <w:rsid w:val="00DB65C7"/>
    <w:rsid w:val="00DB66BD"/>
    <w:rsid w:val="00DB678D"/>
    <w:rsid w:val="00DB6B97"/>
    <w:rsid w:val="00DB6BBD"/>
    <w:rsid w:val="00DB6C55"/>
    <w:rsid w:val="00DB6CD0"/>
    <w:rsid w:val="00DB6D39"/>
    <w:rsid w:val="00DB701D"/>
    <w:rsid w:val="00DB705C"/>
    <w:rsid w:val="00DB715E"/>
    <w:rsid w:val="00DB727B"/>
    <w:rsid w:val="00DB74F6"/>
    <w:rsid w:val="00DB75F2"/>
    <w:rsid w:val="00DB783D"/>
    <w:rsid w:val="00DB7958"/>
    <w:rsid w:val="00DB7A38"/>
    <w:rsid w:val="00DB7D30"/>
    <w:rsid w:val="00DC020F"/>
    <w:rsid w:val="00DC0383"/>
    <w:rsid w:val="00DC0499"/>
    <w:rsid w:val="00DC0562"/>
    <w:rsid w:val="00DC06FB"/>
    <w:rsid w:val="00DC09FD"/>
    <w:rsid w:val="00DC0AB4"/>
    <w:rsid w:val="00DC0CE6"/>
    <w:rsid w:val="00DC0D9D"/>
    <w:rsid w:val="00DC0DD7"/>
    <w:rsid w:val="00DC0E85"/>
    <w:rsid w:val="00DC0FBE"/>
    <w:rsid w:val="00DC11A7"/>
    <w:rsid w:val="00DC1239"/>
    <w:rsid w:val="00DC1355"/>
    <w:rsid w:val="00DC1783"/>
    <w:rsid w:val="00DC18EC"/>
    <w:rsid w:val="00DC1AF3"/>
    <w:rsid w:val="00DC1BF6"/>
    <w:rsid w:val="00DC1CD5"/>
    <w:rsid w:val="00DC1F38"/>
    <w:rsid w:val="00DC1F43"/>
    <w:rsid w:val="00DC232A"/>
    <w:rsid w:val="00DC2351"/>
    <w:rsid w:val="00DC243F"/>
    <w:rsid w:val="00DC25C5"/>
    <w:rsid w:val="00DC270B"/>
    <w:rsid w:val="00DC2893"/>
    <w:rsid w:val="00DC28DB"/>
    <w:rsid w:val="00DC2C5E"/>
    <w:rsid w:val="00DC2D70"/>
    <w:rsid w:val="00DC2DAC"/>
    <w:rsid w:val="00DC2EDA"/>
    <w:rsid w:val="00DC2FBB"/>
    <w:rsid w:val="00DC303D"/>
    <w:rsid w:val="00DC329F"/>
    <w:rsid w:val="00DC33B1"/>
    <w:rsid w:val="00DC3455"/>
    <w:rsid w:val="00DC3676"/>
    <w:rsid w:val="00DC37E6"/>
    <w:rsid w:val="00DC397D"/>
    <w:rsid w:val="00DC3A02"/>
    <w:rsid w:val="00DC3AE0"/>
    <w:rsid w:val="00DC3C18"/>
    <w:rsid w:val="00DC3F0D"/>
    <w:rsid w:val="00DC4063"/>
    <w:rsid w:val="00DC4083"/>
    <w:rsid w:val="00DC4089"/>
    <w:rsid w:val="00DC439D"/>
    <w:rsid w:val="00DC4866"/>
    <w:rsid w:val="00DC4F66"/>
    <w:rsid w:val="00DC4F99"/>
    <w:rsid w:val="00DC5011"/>
    <w:rsid w:val="00DC5051"/>
    <w:rsid w:val="00DC522D"/>
    <w:rsid w:val="00DC5323"/>
    <w:rsid w:val="00DC539D"/>
    <w:rsid w:val="00DC5508"/>
    <w:rsid w:val="00DC5651"/>
    <w:rsid w:val="00DC5751"/>
    <w:rsid w:val="00DC5A75"/>
    <w:rsid w:val="00DC5DC8"/>
    <w:rsid w:val="00DC5F1E"/>
    <w:rsid w:val="00DC5FC7"/>
    <w:rsid w:val="00DC641F"/>
    <w:rsid w:val="00DC6496"/>
    <w:rsid w:val="00DC64AE"/>
    <w:rsid w:val="00DC6606"/>
    <w:rsid w:val="00DC6645"/>
    <w:rsid w:val="00DC682B"/>
    <w:rsid w:val="00DC685D"/>
    <w:rsid w:val="00DC68A7"/>
    <w:rsid w:val="00DC694B"/>
    <w:rsid w:val="00DC6BFC"/>
    <w:rsid w:val="00DC6C8C"/>
    <w:rsid w:val="00DC6CA0"/>
    <w:rsid w:val="00DC6EE8"/>
    <w:rsid w:val="00DC70B8"/>
    <w:rsid w:val="00DC70F1"/>
    <w:rsid w:val="00DC7108"/>
    <w:rsid w:val="00DC7211"/>
    <w:rsid w:val="00DC72C5"/>
    <w:rsid w:val="00DC7A02"/>
    <w:rsid w:val="00DC7DB4"/>
    <w:rsid w:val="00DC7DCC"/>
    <w:rsid w:val="00DC7FC8"/>
    <w:rsid w:val="00DD018C"/>
    <w:rsid w:val="00DD024D"/>
    <w:rsid w:val="00DD0290"/>
    <w:rsid w:val="00DD0572"/>
    <w:rsid w:val="00DD08D1"/>
    <w:rsid w:val="00DD0B98"/>
    <w:rsid w:val="00DD0C27"/>
    <w:rsid w:val="00DD0CB0"/>
    <w:rsid w:val="00DD0D01"/>
    <w:rsid w:val="00DD0E60"/>
    <w:rsid w:val="00DD10DF"/>
    <w:rsid w:val="00DD1123"/>
    <w:rsid w:val="00DD11BF"/>
    <w:rsid w:val="00DD12B9"/>
    <w:rsid w:val="00DD1439"/>
    <w:rsid w:val="00DD15B2"/>
    <w:rsid w:val="00DD1A88"/>
    <w:rsid w:val="00DD1A9E"/>
    <w:rsid w:val="00DD1D18"/>
    <w:rsid w:val="00DD1FC5"/>
    <w:rsid w:val="00DD2003"/>
    <w:rsid w:val="00DD2042"/>
    <w:rsid w:val="00DD21F0"/>
    <w:rsid w:val="00DD2248"/>
    <w:rsid w:val="00DD22F9"/>
    <w:rsid w:val="00DD2477"/>
    <w:rsid w:val="00DD2969"/>
    <w:rsid w:val="00DD2993"/>
    <w:rsid w:val="00DD2C06"/>
    <w:rsid w:val="00DD2FA2"/>
    <w:rsid w:val="00DD34A6"/>
    <w:rsid w:val="00DD35C9"/>
    <w:rsid w:val="00DD37DF"/>
    <w:rsid w:val="00DD3D22"/>
    <w:rsid w:val="00DD47DE"/>
    <w:rsid w:val="00DD49DF"/>
    <w:rsid w:val="00DD4B89"/>
    <w:rsid w:val="00DD4BE9"/>
    <w:rsid w:val="00DD4C5D"/>
    <w:rsid w:val="00DD4EA0"/>
    <w:rsid w:val="00DD4F10"/>
    <w:rsid w:val="00DD50E2"/>
    <w:rsid w:val="00DD5272"/>
    <w:rsid w:val="00DD52FB"/>
    <w:rsid w:val="00DD5564"/>
    <w:rsid w:val="00DD5581"/>
    <w:rsid w:val="00DD58C9"/>
    <w:rsid w:val="00DD5A95"/>
    <w:rsid w:val="00DD5F1F"/>
    <w:rsid w:val="00DD5F3B"/>
    <w:rsid w:val="00DD6226"/>
    <w:rsid w:val="00DD6262"/>
    <w:rsid w:val="00DD62F5"/>
    <w:rsid w:val="00DD638F"/>
    <w:rsid w:val="00DD650A"/>
    <w:rsid w:val="00DD672B"/>
    <w:rsid w:val="00DD67C1"/>
    <w:rsid w:val="00DD6968"/>
    <w:rsid w:val="00DD6C36"/>
    <w:rsid w:val="00DD6D28"/>
    <w:rsid w:val="00DD6E63"/>
    <w:rsid w:val="00DD73C0"/>
    <w:rsid w:val="00DD7670"/>
    <w:rsid w:val="00DD76B3"/>
    <w:rsid w:val="00DD776C"/>
    <w:rsid w:val="00DD78CB"/>
    <w:rsid w:val="00DD793F"/>
    <w:rsid w:val="00DD7AA9"/>
    <w:rsid w:val="00DD7C97"/>
    <w:rsid w:val="00DD7E9A"/>
    <w:rsid w:val="00DD7EBF"/>
    <w:rsid w:val="00DE00A7"/>
    <w:rsid w:val="00DE02AE"/>
    <w:rsid w:val="00DE0324"/>
    <w:rsid w:val="00DE04AD"/>
    <w:rsid w:val="00DE055F"/>
    <w:rsid w:val="00DE06AC"/>
    <w:rsid w:val="00DE08DF"/>
    <w:rsid w:val="00DE0B07"/>
    <w:rsid w:val="00DE0B35"/>
    <w:rsid w:val="00DE0B8B"/>
    <w:rsid w:val="00DE0E49"/>
    <w:rsid w:val="00DE0FF2"/>
    <w:rsid w:val="00DE1135"/>
    <w:rsid w:val="00DE1187"/>
    <w:rsid w:val="00DE1195"/>
    <w:rsid w:val="00DE11AA"/>
    <w:rsid w:val="00DE1305"/>
    <w:rsid w:val="00DE16A0"/>
    <w:rsid w:val="00DE1740"/>
    <w:rsid w:val="00DE1975"/>
    <w:rsid w:val="00DE1995"/>
    <w:rsid w:val="00DE1BD9"/>
    <w:rsid w:val="00DE1D2B"/>
    <w:rsid w:val="00DE222C"/>
    <w:rsid w:val="00DE2402"/>
    <w:rsid w:val="00DE249A"/>
    <w:rsid w:val="00DE2780"/>
    <w:rsid w:val="00DE27E6"/>
    <w:rsid w:val="00DE2A14"/>
    <w:rsid w:val="00DE2B9E"/>
    <w:rsid w:val="00DE2C5A"/>
    <w:rsid w:val="00DE2E4E"/>
    <w:rsid w:val="00DE2F47"/>
    <w:rsid w:val="00DE2F91"/>
    <w:rsid w:val="00DE3021"/>
    <w:rsid w:val="00DE305E"/>
    <w:rsid w:val="00DE3108"/>
    <w:rsid w:val="00DE3298"/>
    <w:rsid w:val="00DE33B3"/>
    <w:rsid w:val="00DE3723"/>
    <w:rsid w:val="00DE376B"/>
    <w:rsid w:val="00DE3912"/>
    <w:rsid w:val="00DE39C1"/>
    <w:rsid w:val="00DE39E4"/>
    <w:rsid w:val="00DE3AA5"/>
    <w:rsid w:val="00DE3B6D"/>
    <w:rsid w:val="00DE3D8E"/>
    <w:rsid w:val="00DE3EBC"/>
    <w:rsid w:val="00DE4176"/>
    <w:rsid w:val="00DE4524"/>
    <w:rsid w:val="00DE4814"/>
    <w:rsid w:val="00DE4829"/>
    <w:rsid w:val="00DE4950"/>
    <w:rsid w:val="00DE4AFE"/>
    <w:rsid w:val="00DE4D22"/>
    <w:rsid w:val="00DE5448"/>
    <w:rsid w:val="00DE545D"/>
    <w:rsid w:val="00DE5971"/>
    <w:rsid w:val="00DE5C6C"/>
    <w:rsid w:val="00DE5DB7"/>
    <w:rsid w:val="00DE61FC"/>
    <w:rsid w:val="00DE64F8"/>
    <w:rsid w:val="00DE65D6"/>
    <w:rsid w:val="00DE664F"/>
    <w:rsid w:val="00DE6686"/>
    <w:rsid w:val="00DE66E6"/>
    <w:rsid w:val="00DE675F"/>
    <w:rsid w:val="00DE688B"/>
    <w:rsid w:val="00DE69A2"/>
    <w:rsid w:val="00DE6A57"/>
    <w:rsid w:val="00DE6A86"/>
    <w:rsid w:val="00DE6B13"/>
    <w:rsid w:val="00DE6CC4"/>
    <w:rsid w:val="00DE6D8B"/>
    <w:rsid w:val="00DE6EAA"/>
    <w:rsid w:val="00DE6F9F"/>
    <w:rsid w:val="00DE7173"/>
    <w:rsid w:val="00DE73AF"/>
    <w:rsid w:val="00DE73D0"/>
    <w:rsid w:val="00DE7483"/>
    <w:rsid w:val="00DE74BA"/>
    <w:rsid w:val="00DE7624"/>
    <w:rsid w:val="00DE7CC9"/>
    <w:rsid w:val="00DE7F27"/>
    <w:rsid w:val="00DE7F34"/>
    <w:rsid w:val="00DF00CD"/>
    <w:rsid w:val="00DF00EE"/>
    <w:rsid w:val="00DF00EF"/>
    <w:rsid w:val="00DF014A"/>
    <w:rsid w:val="00DF02F7"/>
    <w:rsid w:val="00DF0897"/>
    <w:rsid w:val="00DF08E8"/>
    <w:rsid w:val="00DF0D4B"/>
    <w:rsid w:val="00DF0F8B"/>
    <w:rsid w:val="00DF1350"/>
    <w:rsid w:val="00DF138A"/>
    <w:rsid w:val="00DF153A"/>
    <w:rsid w:val="00DF173B"/>
    <w:rsid w:val="00DF176F"/>
    <w:rsid w:val="00DF1AF1"/>
    <w:rsid w:val="00DF1C50"/>
    <w:rsid w:val="00DF1EA1"/>
    <w:rsid w:val="00DF203D"/>
    <w:rsid w:val="00DF21A3"/>
    <w:rsid w:val="00DF21BC"/>
    <w:rsid w:val="00DF22A0"/>
    <w:rsid w:val="00DF2677"/>
    <w:rsid w:val="00DF2775"/>
    <w:rsid w:val="00DF2AD3"/>
    <w:rsid w:val="00DF2D22"/>
    <w:rsid w:val="00DF3305"/>
    <w:rsid w:val="00DF3658"/>
    <w:rsid w:val="00DF38EA"/>
    <w:rsid w:val="00DF3956"/>
    <w:rsid w:val="00DF3CAF"/>
    <w:rsid w:val="00DF3D76"/>
    <w:rsid w:val="00DF3E13"/>
    <w:rsid w:val="00DF3EEA"/>
    <w:rsid w:val="00DF4038"/>
    <w:rsid w:val="00DF4362"/>
    <w:rsid w:val="00DF4382"/>
    <w:rsid w:val="00DF4404"/>
    <w:rsid w:val="00DF487D"/>
    <w:rsid w:val="00DF49FC"/>
    <w:rsid w:val="00DF5035"/>
    <w:rsid w:val="00DF50A7"/>
    <w:rsid w:val="00DF51A2"/>
    <w:rsid w:val="00DF595C"/>
    <w:rsid w:val="00DF59CB"/>
    <w:rsid w:val="00DF5A42"/>
    <w:rsid w:val="00DF5B46"/>
    <w:rsid w:val="00DF5C36"/>
    <w:rsid w:val="00DF5D5B"/>
    <w:rsid w:val="00DF5DA2"/>
    <w:rsid w:val="00DF6002"/>
    <w:rsid w:val="00DF622D"/>
    <w:rsid w:val="00DF62C4"/>
    <w:rsid w:val="00DF6362"/>
    <w:rsid w:val="00DF63DD"/>
    <w:rsid w:val="00DF6549"/>
    <w:rsid w:val="00DF66FA"/>
    <w:rsid w:val="00DF69A0"/>
    <w:rsid w:val="00DF6B97"/>
    <w:rsid w:val="00DF6EE7"/>
    <w:rsid w:val="00DF7010"/>
    <w:rsid w:val="00DF7460"/>
    <w:rsid w:val="00DF7509"/>
    <w:rsid w:val="00DF7A59"/>
    <w:rsid w:val="00DF7B0A"/>
    <w:rsid w:val="00DF7B4E"/>
    <w:rsid w:val="00DF7B72"/>
    <w:rsid w:val="00DF7C3B"/>
    <w:rsid w:val="00DF7CB1"/>
    <w:rsid w:val="00DF7DCB"/>
    <w:rsid w:val="00DF7FE6"/>
    <w:rsid w:val="00E00075"/>
    <w:rsid w:val="00E0079F"/>
    <w:rsid w:val="00E0083E"/>
    <w:rsid w:val="00E0094F"/>
    <w:rsid w:val="00E00B57"/>
    <w:rsid w:val="00E00BD9"/>
    <w:rsid w:val="00E00F89"/>
    <w:rsid w:val="00E012C8"/>
    <w:rsid w:val="00E0144C"/>
    <w:rsid w:val="00E015E8"/>
    <w:rsid w:val="00E01698"/>
    <w:rsid w:val="00E01CE7"/>
    <w:rsid w:val="00E01E65"/>
    <w:rsid w:val="00E01E6D"/>
    <w:rsid w:val="00E0210E"/>
    <w:rsid w:val="00E02142"/>
    <w:rsid w:val="00E0231A"/>
    <w:rsid w:val="00E02432"/>
    <w:rsid w:val="00E02748"/>
    <w:rsid w:val="00E0280A"/>
    <w:rsid w:val="00E02ACC"/>
    <w:rsid w:val="00E0307E"/>
    <w:rsid w:val="00E0315A"/>
    <w:rsid w:val="00E031C5"/>
    <w:rsid w:val="00E031DE"/>
    <w:rsid w:val="00E035CA"/>
    <w:rsid w:val="00E03995"/>
    <w:rsid w:val="00E03C76"/>
    <w:rsid w:val="00E03DE5"/>
    <w:rsid w:val="00E03FF9"/>
    <w:rsid w:val="00E0406F"/>
    <w:rsid w:val="00E040DA"/>
    <w:rsid w:val="00E0429F"/>
    <w:rsid w:val="00E043C8"/>
    <w:rsid w:val="00E04896"/>
    <w:rsid w:val="00E04C76"/>
    <w:rsid w:val="00E05068"/>
    <w:rsid w:val="00E05137"/>
    <w:rsid w:val="00E0561C"/>
    <w:rsid w:val="00E057B9"/>
    <w:rsid w:val="00E059E6"/>
    <w:rsid w:val="00E05ACC"/>
    <w:rsid w:val="00E05B81"/>
    <w:rsid w:val="00E05C99"/>
    <w:rsid w:val="00E05CCB"/>
    <w:rsid w:val="00E05DA5"/>
    <w:rsid w:val="00E05DFD"/>
    <w:rsid w:val="00E05E98"/>
    <w:rsid w:val="00E05F7D"/>
    <w:rsid w:val="00E06729"/>
    <w:rsid w:val="00E0691C"/>
    <w:rsid w:val="00E06A02"/>
    <w:rsid w:val="00E06A61"/>
    <w:rsid w:val="00E06BDB"/>
    <w:rsid w:val="00E06CAC"/>
    <w:rsid w:val="00E06EE0"/>
    <w:rsid w:val="00E06EF3"/>
    <w:rsid w:val="00E0718F"/>
    <w:rsid w:val="00E0759A"/>
    <w:rsid w:val="00E075B1"/>
    <w:rsid w:val="00E076CC"/>
    <w:rsid w:val="00E07745"/>
    <w:rsid w:val="00E077A8"/>
    <w:rsid w:val="00E07B1A"/>
    <w:rsid w:val="00E07C7A"/>
    <w:rsid w:val="00E07DCC"/>
    <w:rsid w:val="00E07F0B"/>
    <w:rsid w:val="00E07F39"/>
    <w:rsid w:val="00E10370"/>
    <w:rsid w:val="00E1044F"/>
    <w:rsid w:val="00E10613"/>
    <w:rsid w:val="00E10902"/>
    <w:rsid w:val="00E10B64"/>
    <w:rsid w:val="00E111D6"/>
    <w:rsid w:val="00E11266"/>
    <w:rsid w:val="00E112DB"/>
    <w:rsid w:val="00E114C3"/>
    <w:rsid w:val="00E11527"/>
    <w:rsid w:val="00E11622"/>
    <w:rsid w:val="00E11AED"/>
    <w:rsid w:val="00E1213E"/>
    <w:rsid w:val="00E121CF"/>
    <w:rsid w:val="00E12266"/>
    <w:rsid w:val="00E12586"/>
    <w:rsid w:val="00E12754"/>
    <w:rsid w:val="00E127CE"/>
    <w:rsid w:val="00E12835"/>
    <w:rsid w:val="00E128A9"/>
    <w:rsid w:val="00E128D7"/>
    <w:rsid w:val="00E12DD3"/>
    <w:rsid w:val="00E130CA"/>
    <w:rsid w:val="00E13109"/>
    <w:rsid w:val="00E13122"/>
    <w:rsid w:val="00E136B2"/>
    <w:rsid w:val="00E137D6"/>
    <w:rsid w:val="00E138FD"/>
    <w:rsid w:val="00E13AB4"/>
    <w:rsid w:val="00E13B63"/>
    <w:rsid w:val="00E13FBE"/>
    <w:rsid w:val="00E14040"/>
    <w:rsid w:val="00E1416E"/>
    <w:rsid w:val="00E141F3"/>
    <w:rsid w:val="00E144F6"/>
    <w:rsid w:val="00E148A8"/>
    <w:rsid w:val="00E14C63"/>
    <w:rsid w:val="00E14E0F"/>
    <w:rsid w:val="00E14FF1"/>
    <w:rsid w:val="00E150B6"/>
    <w:rsid w:val="00E154C4"/>
    <w:rsid w:val="00E15838"/>
    <w:rsid w:val="00E15864"/>
    <w:rsid w:val="00E15B15"/>
    <w:rsid w:val="00E15B7A"/>
    <w:rsid w:val="00E15CF4"/>
    <w:rsid w:val="00E16164"/>
    <w:rsid w:val="00E163C5"/>
    <w:rsid w:val="00E16414"/>
    <w:rsid w:val="00E16511"/>
    <w:rsid w:val="00E168EC"/>
    <w:rsid w:val="00E16966"/>
    <w:rsid w:val="00E1697B"/>
    <w:rsid w:val="00E16991"/>
    <w:rsid w:val="00E16B8D"/>
    <w:rsid w:val="00E16C20"/>
    <w:rsid w:val="00E16C62"/>
    <w:rsid w:val="00E16EAB"/>
    <w:rsid w:val="00E16F3B"/>
    <w:rsid w:val="00E171E6"/>
    <w:rsid w:val="00E1722D"/>
    <w:rsid w:val="00E173A5"/>
    <w:rsid w:val="00E174B6"/>
    <w:rsid w:val="00E17574"/>
    <w:rsid w:val="00E17659"/>
    <w:rsid w:val="00E1793B"/>
    <w:rsid w:val="00E17DE8"/>
    <w:rsid w:val="00E17E08"/>
    <w:rsid w:val="00E17F6E"/>
    <w:rsid w:val="00E2001C"/>
    <w:rsid w:val="00E20210"/>
    <w:rsid w:val="00E202D5"/>
    <w:rsid w:val="00E202FA"/>
    <w:rsid w:val="00E2052F"/>
    <w:rsid w:val="00E207C9"/>
    <w:rsid w:val="00E2084A"/>
    <w:rsid w:val="00E20891"/>
    <w:rsid w:val="00E2093A"/>
    <w:rsid w:val="00E20F25"/>
    <w:rsid w:val="00E210CE"/>
    <w:rsid w:val="00E21227"/>
    <w:rsid w:val="00E214D9"/>
    <w:rsid w:val="00E216CD"/>
    <w:rsid w:val="00E21A08"/>
    <w:rsid w:val="00E21AB0"/>
    <w:rsid w:val="00E21C4F"/>
    <w:rsid w:val="00E21CD3"/>
    <w:rsid w:val="00E21E8B"/>
    <w:rsid w:val="00E2235D"/>
    <w:rsid w:val="00E225E0"/>
    <w:rsid w:val="00E227EF"/>
    <w:rsid w:val="00E22811"/>
    <w:rsid w:val="00E22904"/>
    <w:rsid w:val="00E22ABD"/>
    <w:rsid w:val="00E22CFE"/>
    <w:rsid w:val="00E22ED4"/>
    <w:rsid w:val="00E231C7"/>
    <w:rsid w:val="00E23431"/>
    <w:rsid w:val="00E2378C"/>
    <w:rsid w:val="00E23970"/>
    <w:rsid w:val="00E23B06"/>
    <w:rsid w:val="00E23DE1"/>
    <w:rsid w:val="00E24113"/>
    <w:rsid w:val="00E2418A"/>
    <w:rsid w:val="00E245EE"/>
    <w:rsid w:val="00E2489C"/>
    <w:rsid w:val="00E248CA"/>
    <w:rsid w:val="00E249D9"/>
    <w:rsid w:val="00E24DBB"/>
    <w:rsid w:val="00E24E76"/>
    <w:rsid w:val="00E25039"/>
    <w:rsid w:val="00E25295"/>
    <w:rsid w:val="00E25545"/>
    <w:rsid w:val="00E2560E"/>
    <w:rsid w:val="00E258C6"/>
    <w:rsid w:val="00E258C9"/>
    <w:rsid w:val="00E25990"/>
    <w:rsid w:val="00E259BE"/>
    <w:rsid w:val="00E25A27"/>
    <w:rsid w:val="00E25A73"/>
    <w:rsid w:val="00E25B90"/>
    <w:rsid w:val="00E25BF2"/>
    <w:rsid w:val="00E25BFB"/>
    <w:rsid w:val="00E25CDB"/>
    <w:rsid w:val="00E25D4C"/>
    <w:rsid w:val="00E25DA0"/>
    <w:rsid w:val="00E25E93"/>
    <w:rsid w:val="00E25F4C"/>
    <w:rsid w:val="00E263CF"/>
    <w:rsid w:val="00E26505"/>
    <w:rsid w:val="00E26761"/>
    <w:rsid w:val="00E267AE"/>
    <w:rsid w:val="00E26882"/>
    <w:rsid w:val="00E26902"/>
    <w:rsid w:val="00E26D70"/>
    <w:rsid w:val="00E26F98"/>
    <w:rsid w:val="00E26FE7"/>
    <w:rsid w:val="00E27029"/>
    <w:rsid w:val="00E27202"/>
    <w:rsid w:val="00E27482"/>
    <w:rsid w:val="00E27693"/>
    <w:rsid w:val="00E2770A"/>
    <w:rsid w:val="00E27802"/>
    <w:rsid w:val="00E278A0"/>
    <w:rsid w:val="00E278BB"/>
    <w:rsid w:val="00E27937"/>
    <w:rsid w:val="00E3006C"/>
    <w:rsid w:val="00E300AE"/>
    <w:rsid w:val="00E30473"/>
    <w:rsid w:val="00E304B2"/>
    <w:rsid w:val="00E304F1"/>
    <w:rsid w:val="00E3055E"/>
    <w:rsid w:val="00E3056C"/>
    <w:rsid w:val="00E3056F"/>
    <w:rsid w:val="00E30727"/>
    <w:rsid w:val="00E3079A"/>
    <w:rsid w:val="00E307A2"/>
    <w:rsid w:val="00E30DF2"/>
    <w:rsid w:val="00E3110F"/>
    <w:rsid w:val="00E3140D"/>
    <w:rsid w:val="00E3143F"/>
    <w:rsid w:val="00E314D6"/>
    <w:rsid w:val="00E3155F"/>
    <w:rsid w:val="00E3161E"/>
    <w:rsid w:val="00E3190D"/>
    <w:rsid w:val="00E31A59"/>
    <w:rsid w:val="00E31AA6"/>
    <w:rsid w:val="00E31D0E"/>
    <w:rsid w:val="00E31D75"/>
    <w:rsid w:val="00E31E98"/>
    <w:rsid w:val="00E32164"/>
    <w:rsid w:val="00E3218E"/>
    <w:rsid w:val="00E321C0"/>
    <w:rsid w:val="00E32235"/>
    <w:rsid w:val="00E32396"/>
    <w:rsid w:val="00E324D9"/>
    <w:rsid w:val="00E32614"/>
    <w:rsid w:val="00E331E7"/>
    <w:rsid w:val="00E333A9"/>
    <w:rsid w:val="00E33580"/>
    <w:rsid w:val="00E33634"/>
    <w:rsid w:val="00E3376E"/>
    <w:rsid w:val="00E33B1B"/>
    <w:rsid w:val="00E33BD0"/>
    <w:rsid w:val="00E34230"/>
    <w:rsid w:val="00E345A7"/>
    <w:rsid w:val="00E34800"/>
    <w:rsid w:val="00E34870"/>
    <w:rsid w:val="00E3487D"/>
    <w:rsid w:val="00E34BA2"/>
    <w:rsid w:val="00E34CBA"/>
    <w:rsid w:val="00E34DA4"/>
    <w:rsid w:val="00E34FB1"/>
    <w:rsid w:val="00E35029"/>
    <w:rsid w:val="00E35070"/>
    <w:rsid w:val="00E350CB"/>
    <w:rsid w:val="00E352AF"/>
    <w:rsid w:val="00E35648"/>
    <w:rsid w:val="00E356CF"/>
    <w:rsid w:val="00E35706"/>
    <w:rsid w:val="00E35885"/>
    <w:rsid w:val="00E359C8"/>
    <w:rsid w:val="00E35E03"/>
    <w:rsid w:val="00E363B8"/>
    <w:rsid w:val="00E36566"/>
    <w:rsid w:val="00E365C1"/>
    <w:rsid w:val="00E36ABE"/>
    <w:rsid w:val="00E36BD3"/>
    <w:rsid w:val="00E37457"/>
    <w:rsid w:val="00E378B4"/>
    <w:rsid w:val="00E37A46"/>
    <w:rsid w:val="00E37B2A"/>
    <w:rsid w:val="00E37E05"/>
    <w:rsid w:val="00E37E08"/>
    <w:rsid w:val="00E401D8"/>
    <w:rsid w:val="00E402CA"/>
    <w:rsid w:val="00E404EE"/>
    <w:rsid w:val="00E40541"/>
    <w:rsid w:val="00E4079E"/>
    <w:rsid w:val="00E409C0"/>
    <w:rsid w:val="00E409E1"/>
    <w:rsid w:val="00E40A1B"/>
    <w:rsid w:val="00E40BC0"/>
    <w:rsid w:val="00E40C2B"/>
    <w:rsid w:val="00E40CAE"/>
    <w:rsid w:val="00E40F2B"/>
    <w:rsid w:val="00E41154"/>
    <w:rsid w:val="00E411EB"/>
    <w:rsid w:val="00E414DB"/>
    <w:rsid w:val="00E41663"/>
    <w:rsid w:val="00E41696"/>
    <w:rsid w:val="00E416C9"/>
    <w:rsid w:val="00E41876"/>
    <w:rsid w:val="00E418AE"/>
    <w:rsid w:val="00E41BAA"/>
    <w:rsid w:val="00E41BE3"/>
    <w:rsid w:val="00E41C1E"/>
    <w:rsid w:val="00E41D25"/>
    <w:rsid w:val="00E41E92"/>
    <w:rsid w:val="00E4203F"/>
    <w:rsid w:val="00E42114"/>
    <w:rsid w:val="00E42165"/>
    <w:rsid w:val="00E421CE"/>
    <w:rsid w:val="00E423A8"/>
    <w:rsid w:val="00E4257C"/>
    <w:rsid w:val="00E426FF"/>
    <w:rsid w:val="00E427E9"/>
    <w:rsid w:val="00E42C27"/>
    <w:rsid w:val="00E42C38"/>
    <w:rsid w:val="00E42E6F"/>
    <w:rsid w:val="00E42EAD"/>
    <w:rsid w:val="00E430EE"/>
    <w:rsid w:val="00E432D2"/>
    <w:rsid w:val="00E4390A"/>
    <w:rsid w:val="00E43A28"/>
    <w:rsid w:val="00E43B9E"/>
    <w:rsid w:val="00E43E90"/>
    <w:rsid w:val="00E4437A"/>
    <w:rsid w:val="00E4459F"/>
    <w:rsid w:val="00E44EC0"/>
    <w:rsid w:val="00E44F25"/>
    <w:rsid w:val="00E44F72"/>
    <w:rsid w:val="00E45038"/>
    <w:rsid w:val="00E4515F"/>
    <w:rsid w:val="00E4534E"/>
    <w:rsid w:val="00E4548E"/>
    <w:rsid w:val="00E456FB"/>
    <w:rsid w:val="00E45796"/>
    <w:rsid w:val="00E459A8"/>
    <w:rsid w:val="00E45A5A"/>
    <w:rsid w:val="00E45BD5"/>
    <w:rsid w:val="00E45C2E"/>
    <w:rsid w:val="00E45C9C"/>
    <w:rsid w:val="00E45FAE"/>
    <w:rsid w:val="00E45FB2"/>
    <w:rsid w:val="00E4649E"/>
    <w:rsid w:val="00E46A17"/>
    <w:rsid w:val="00E46DB2"/>
    <w:rsid w:val="00E46FAF"/>
    <w:rsid w:val="00E471EC"/>
    <w:rsid w:val="00E4750C"/>
    <w:rsid w:val="00E50006"/>
    <w:rsid w:val="00E505A1"/>
    <w:rsid w:val="00E50622"/>
    <w:rsid w:val="00E507AA"/>
    <w:rsid w:val="00E50BB9"/>
    <w:rsid w:val="00E50C86"/>
    <w:rsid w:val="00E5127A"/>
    <w:rsid w:val="00E51396"/>
    <w:rsid w:val="00E5145D"/>
    <w:rsid w:val="00E51501"/>
    <w:rsid w:val="00E51514"/>
    <w:rsid w:val="00E51527"/>
    <w:rsid w:val="00E515B3"/>
    <w:rsid w:val="00E51657"/>
    <w:rsid w:val="00E51660"/>
    <w:rsid w:val="00E5184E"/>
    <w:rsid w:val="00E519E7"/>
    <w:rsid w:val="00E51C30"/>
    <w:rsid w:val="00E51E2A"/>
    <w:rsid w:val="00E52114"/>
    <w:rsid w:val="00E52642"/>
    <w:rsid w:val="00E527E5"/>
    <w:rsid w:val="00E52889"/>
    <w:rsid w:val="00E529C1"/>
    <w:rsid w:val="00E52C4A"/>
    <w:rsid w:val="00E52C9D"/>
    <w:rsid w:val="00E52ECC"/>
    <w:rsid w:val="00E533CA"/>
    <w:rsid w:val="00E53427"/>
    <w:rsid w:val="00E5344E"/>
    <w:rsid w:val="00E53693"/>
    <w:rsid w:val="00E53986"/>
    <w:rsid w:val="00E53BFD"/>
    <w:rsid w:val="00E53FA0"/>
    <w:rsid w:val="00E5409F"/>
    <w:rsid w:val="00E5448F"/>
    <w:rsid w:val="00E5461B"/>
    <w:rsid w:val="00E546F1"/>
    <w:rsid w:val="00E5499C"/>
    <w:rsid w:val="00E54AE0"/>
    <w:rsid w:val="00E54CCD"/>
    <w:rsid w:val="00E54E38"/>
    <w:rsid w:val="00E54E52"/>
    <w:rsid w:val="00E55254"/>
    <w:rsid w:val="00E55327"/>
    <w:rsid w:val="00E55328"/>
    <w:rsid w:val="00E5573B"/>
    <w:rsid w:val="00E55867"/>
    <w:rsid w:val="00E55AD8"/>
    <w:rsid w:val="00E560CA"/>
    <w:rsid w:val="00E56173"/>
    <w:rsid w:val="00E564EC"/>
    <w:rsid w:val="00E56891"/>
    <w:rsid w:val="00E568C8"/>
    <w:rsid w:val="00E56966"/>
    <w:rsid w:val="00E56C32"/>
    <w:rsid w:val="00E56E7D"/>
    <w:rsid w:val="00E56F08"/>
    <w:rsid w:val="00E57402"/>
    <w:rsid w:val="00E574B7"/>
    <w:rsid w:val="00E5760B"/>
    <w:rsid w:val="00E57E48"/>
    <w:rsid w:val="00E57F88"/>
    <w:rsid w:val="00E60065"/>
    <w:rsid w:val="00E601B2"/>
    <w:rsid w:val="00E60248"/>
    <w:rsid w:val="00E602A4"/>
    <w:rsid w:val="00E60300"/>
    <w:rsid w:val="00E60480"/>
    <w:rsid w:val="00E604DE"/>
    <w:rsid w:val="00E6063C"/>
    <w:rsid w:val="00E60AC1"/>
    <w:rsid w:val="00E60C23"/>
    <w:rsid w:val="00E60CC6"/>
    <w:rsid w:val="00E60D30"/>
    <w:rsid w:val="00E60D83"/>
    <w:rsid w:val="00E60E33"/>
    <w:rsid w:val="00E61047"/>
    <w:rsid w:val="00E610B5"/>
    <w:rsid w:val="00E611DB"/>
    <w:rsid w:val="00E61202"/>
    <w:rsid w:val="00E61211"/>
    <w:rsid w:val="00E61274"/>
    <w:rsid w:val="00E61745"/>
    <w:rsid w:val="00E619D8"/>
    <w:rsid w:val="00E61AAE"/>
    <w:rsid w:val="00E61DD8"/>
    <w:rsid w:val="00E62163"/>
    <w:rsid w:val="00E621EC"/>
    <w:rsid w:val="00E6231A"/>
    <w:rsid w:val="00E6236C"/>
    <w:rsid w:val="00E626A1"/>
    <w:rsid w:val="00E62704"/>
    <w:rsid w:val="00E62899"/>
    <w:rsid w:val="00E6291C"/>
    <w:rsid w:val="00E6293F"/>
    <w:rsid w:val="00E62B50"/>
    <w:rsid w:val="00E62D97"/>
    <w:rsid w:val="00E62DE3"/>
    <w:rsid w:val="00E630C2"/>
    <w:rsid w:val="00E63169"/>
    <w:rsid w:val="00E6357F"/>
    <w:rsid w:val="00E63C09"/>
    <w:rsid w:val="00E63D75"/>
    <w:rsid w:val="00E63E51"/>
    <w:rsid w:val="00E64A14"/>
    <w:rsid w:val="00E64D21"/>
    <w:rsid w:val="00E65494"/>
    <w:rsid w:val="00E654C1"/>
    <w:rsid w:val="00E65506"/>
    <w:rsid w:val="00E65523"/>
    <w:rsid w:val="00E65543"/>
    <w:rsid w:val="00E65654"/>
    <w:rsid w:val="00E65BFC"/>
    <w:rsid w:val="00E65C96"/>
    <w:rsid w:val="00E65CC2"/>
    <w:rsid w:val="00E664C8"/>
    <w:rsid w:val="00E6651F"/>
    <w:rsid w:val="00E66550"/>
    <w:rsid w:val="00E66827"/>
    <w:rsid w:val="00E66D12"/>
    <w:rsid w:val="00E66EEA"/>
    <w:rsid w:val="00E66F07"/>
    <w:rsid w:val="00E670B2"/>
    <w:rsid w:val="00E67276"/>
    <w:rsid w:val="00E6745E"/>
    <w:rsid w:val="00E6777E"/>
    <w:rsid w:val="00E67AAE"/>
    <w:rsid w:val="00E67DED"/>
    <w:rsid w:val="00E67E37"/>
    <w:rsid w:val="00E67EE6"/>
    <w:rsid w:val="00E67F13"/>
    <w:rsid w:val="00E700D2"/>
    <w:rsid w:val="00E7058F"/>
    <w:rsid w:val="00E705E5"/>
    <w:rsid w:val="00E70870"/>
    <w:rsid w:val="00E7092A"/>
    <w:rsid w:val="00E70955"/>
    <w:rsid w:val="00E70AA9"/>
    <w:rsid w:val="00E70CD5"/>
    <w:rsid w:val="00E70DEA"/>
    <w:rsid w:val="00E70F7A"/>
    <w:rsid w:val="00E71299"/>
    <w:rsid w:val="00E71806"/>
    <w:rsid w:val="00E71851"/>
    <w:rsid w:val="00E71AE8"/>
    <w:rsid w:val="00E71B31"/>
    <w:rsid w:val="00E71B88"/>
    <w:rsid w:val="00E71BC9"/>
    <w:rsid w:val="00E71ED5"/>
    <w:rsid w:val="00E72151"/>
    <w:rsid w:val="00E722C1"/>
    <w:rsid w:val="00E72708"/>
    <w:rsid w:val="00E72901"/>
    <w:rsid w:val="00E72B06"/>
    <w:rsid w:val="00E72DC7"/>
    <w:rsid w:val="00E733AA"/>
    <w:rsid w:val="00E736D8"/>
    <w:rsid w:val="00E7378D"/>
    <w:rsid w:val="00E73B77"/>
    <w:rsid w:val="00E73BC9"/>
    <w:rsid w:val="00E74163"/>
    <w:rsid w:val="00E74179"/>
    <w:rsid w:val="00E7417D"/>
    <w:rsid w:val="00E74357"/>
    <w:rsid w:val="00E74417"/>
    <w:rsid w:val="00E74605"/>
    <w:rsid w:val="00E7466C"/>
    <w:rsid w:val="00E74813"/>
    <w:rsid w:val="00E74D7F"/>
    <w:rsid w:val="00E74E6C"/>
    <w:rsid w:val="00E750F4"/>
    <w:rsid w:val="00E751E5"/>
    <w:rsid w:val="00E7527D"/>
    <w:rsid w:val="00E753B6"/>
    <w:rsid w:val="00E755DE"/>
    <w:rsid w:val="00E75637"/>
    <w:rsid w:val="00E7569F"/>
    <w:rsid w:val="00E75887"/>
    <w:rsid w:val="00E75C52"/>
    <w:rsid w:val="00E762D0"/>
    <w:rsid w:val="00E7633B"/>
    <w:rsid w:val="00E76420"/>
    <w:rsid w:val="00E764A8"/>
    <w:rsid w:val="00E766D1"/>
    <w:rsid w:val="00E768A6"/>
    <w:rsid w:val="00E76AA1"/>
    <w:rsid w:val="00E76DD2"/>
    <w:rsid w:val="00E76EC8"/>
    <w:rsid w:val="00E77323"/>
    <w:rsid w:val="00E77372"/>
    <w:rsid w:val="00E775F4"/>
    <w:rsid w:val="00E77A07"/>
    <w:rsid w:val="00E77A9C"/>
    <w:rsid w:val="00E77C21"/>
    <w:rsid w:val="00E77C32"/>
    <w:rsid w:val="00E77C96"/>
    <w:rsid w:val="00E801E5"/>
    <w:rsid w:val="00E80229"/>
    <w:rsid w:val="00E8039D"/>
    <w:rsid w:val="00E804D5"/>
    <w:rsid w:val="00E80608"/>
    <w:rsid w:val="00E80C3B"/>
    <w:rsid w:val="00E80E24"/>
    <w:rsid w:val="00E80FD1"/>
    <w:rsid w:val="00E81235"/>
    <w:rsid w:val="00E8128E"/>
    <w:rsid w:val="00E81353"/>
    <w:rsid w:val="00E81381"/>
    <w:rsid w:val="00E814D4"/>
    <w:rsid w:val="00E8176A"/>
    <w:rsid w:val="00E81896"/>
    <w:rsid w:val="00E819CC"/>
    <w:rsid w:val="00E819D0"/>
    <w:rsid w:val="00E81A1D"/>
    <w:rsid w:val="00E81D2A"/>
    <w:rsid w:val="00E81DF1"/>
    <w:rsid w:val="00E81ECF"/>
    <w:rsid w:val="00E82227"/>
    <w:rsid w:val="00E82556"/>
    <w:rsid w:val="00E827A7"/>
    <w:rsid w:val="00E82DD1"/>
    <w:rsid w:val="00E82DD2"/>
    <w:rsid w:val="00E83245"/>
    <w:rsid w:val="00E83370"/>
    <w:rsid w:val="00E83612"/>
    <w:rsid w:val="00E83649"/>
    <w:rsid w:val="00E83651"/>
    <w:rsid w:val="00E836E3"/>
    <w:rsid w:val="00E838F4"/>
    <w:rsid w:val="00E83929"/>
    <w:rsid w:val="00E83A84"/>
    <w:rsid w:val="00E83BF2"/>
    <w:rsid w:val="00E83C0D"/>
    <w:rsid w:val="00E83C53"/>
    <w:rsid w:val="00E83CAF"/>
    <w:rsid w:val="00E83D4E"/>
    <w:rsid w:val="00E83E69"/>
    <w:rsid w:val="00E8415C"/>
    <w:rsid w:val="00E84461"/>
    <w:rsid w:val="00E8453A"/>
    <w:rsid w:val="00E847B7"/>
    <w:rsid w:val="00E847BB"/>
    <w:rsid w:val="00E847C2"/>
    <w:rsid w:val="00E84910"/>
    <w:rsid w:val="00E849C6"/>
    <w:rsid w:val="00E84A12"/>
    <w:rsid w:val="00E84B5C"/>
    <w:rsid w:val="00E84C52"/>
    <w:rsid w:val="00E84F33"/>
    <w:rsid w:val="00E84FD5"/>
    <w:rsid w:val="00E853D3"/>
    <w:rsid w:val="00E85443"/>
    <w:rsid w:val="00E8555C"/>
    <w:rsid w:val="00E859CE"/>
    <w:rsid w:val="00E85CA9"/>
    <w:rsid w:val="00E85D79"/>
    <w:rsid w:val="00E85F3E"/>
    <w:rsid w:val="00E862A7"/>
    <w:rsid w:val="00E86396"/>
    <w:rsid w:val="00E8648B"/>
    <w:rsid w:val="00E8650C"/>
    <w:rsid w:val="00E86940"/>
    <w:rsid w:val="00E86B5E"/>
    <w:rsid w:val="00E86E3E"/>
    <w:rsid w:val="00E87117"/>
    <w:rsid w:val="00E87198"/>
    <w:rsid w:val="00E8719B"/>
    <w:rsid w:val="00E8738A"/>
    <w:rsid w:val="00E87659"/>
    <w:rsid w:val="00E87690"/>
    <w:rsid w:val="00E87797"/>
    <w:rsid w:val="00E877BE"/>
    <w:rsid w:val="00E877C5"/>
    <w:rsid w:val="00E877CE"/>
    <w:rsid w:val="00E87ACE"/>
    <w:rsid w:val="00E87B32"/>
    <w:rsid w:val="00E90019"/>
    <w:rsid w:val="00E907B0"/>
    <w:rsid w:val="00E90AFA"/>
    <w:rsid w:val="00E90C44"/>
    <w:rsid w:val="00E90E79"/>
    <w:rsid w:val="00E90EE9"/>
    <w:rsid w:val="00E911DD"/>
    <w:rsid w:val="00E914EA"/>
    <w:rsid w:val="00E91509"/>
    <w:rsid w:val="00E915B1"/>
    <w:rsid w:val="00E915F7"/>
    <w:rsid w:val="00E916AC"/>
    <w:rsid w:val="00E919AB"/>
    <w:rsid w:val="00E91E04"/>
    <w:rsid w:val="00E920B4"/>
    <w:rsid w:val="00E922C3"/>
    <w:rsid w:val="00E92368"/>
    <w:rsid w:val="00E92448"/>
    <w:rsid w:val="00E924E4"/>
    <w:rsid w:val="00E926B9"/>
    <w:rsid w:val="00E928A6"/>
    <w:rsid w:val="00E929C5"/>
    <w:rsid w:val="00E929E0"/>
    <w:rsid w:val="00E92A27"/>
    <w:rsid w:val="00E92AF9"/>
    <w:rsid w:val="00E92B66"/>
    <w:rsid w:val="00E9300B"/>
    <w:rsid w:val="00E930DC"/>
    <w:rsid w:val="00E936CE"/>
    <w:rsid w:val="00E936FA"/>
    <w:rsid w:val="00E93A26"/>
    <w:rsid w:val="00E93A62"/>
    <w:rsid w:val="00E93B00"/>
    <w:rsid w:val="00E93B75"/>
    <w:rsid w:val="00E93BA8"/>
    <w:rsid w:val="00E9421D"/>
    <w:rsid w:val="00E94447"/>
    <w:rsid w:val="00E9474B"/>
    <w:rsid w:val="00E9486E"/>
    <w:rsid w:val="00E9491D"/>
    <w:rsid w:val="00E94961"/>
    <w:rsid w:val="00E949BE"/>
    <w:rsid w:val="00E949EC"/>
    <w:rsid w:val="00E94B7A"/>
    <w:rsid w:val="00E94DEB"/>
    <w:rsid w:val="00E94DF7"/>
    <w:rsid w:val="00E94E39"/>
    <w:rsid w:val="00E94EB9"/>
    <w:rsid w:val="00E95019"/>
    <w:rsid w:val="00E95062"/>
    <w:rsid w:val="00E952F9"/>
    <w:rsid w:val="00E95441"/>
    <w:rsid w:val="00E954AE"/>
    <w:rsid w:val="00E954FC"/>
    <w:rsid w:val="00E956F2"/>
    <w:rsid w:val="00E958AC"/>
    <w:rsid w:val="00E95B29"/>
    <w:rsid w:val="00E95D60"/>
    <w:rsid w:val="00E95E63"/>
    <w:rsid w:val="00E9602C"/>
    <w:rsid w:val="00E9609F"/>
    <w:rsid w:val="00E960D2"/>
    <w:rsid w:val="00E96116"/>
    <w:rsid w:val="00E96364"/>
    <w:rsid w:val="00E96562"/>
    <w:rsid w:val="00E966BA"/>
    <w:rsid w:val="00E969A5"/>
    <w:rsid w:val="00E969F7"/>
    <w:rsid w:val="00E96C94"/>
    <w:rsid w:val="00E96DA3"/>
    <w:rsid w:val="00E96E0F"/>
    <w:rsid w:val="00E96FAE"/>
    <w:rsid w:val="00E9717B"/>
    <w:rsid w:val="00E97467"/>
    <w:rsid w:val="00E9759B"/>
    <w:rsid w:val="00E975A5"/>
    <w:rsid w:val="00E97679"/>
    <w:rsid w:val="00E97B0D"/>
    <w:rsid w:val="00E97B86"/>
    <w:rsid w:val="00EA0305"/>
    <w:rsid w:val="00EA04D1"/>
    <w:rsid w:val="00EA0C4C"/>
    <w:rsid w:val="00EA0FA0"/>
    <w:rsid w:val="00EA1112"/>
    <w:rsid w:val="00EA120C"/>
    <w:rsid w:val="00EA142C"/>
    <w:rsid w:val="00EA1E18"/>
    <w:rsid w:val="00EA20FD"/>
    <w:rsid w:val="00EA26D1"/>
    <w:rsid w:val="00EA28C8"/>
    <w:rsid w:val="00EA297B"/>
    <w:rsid w:val="00EA29D3"/>
    <w:rsid w:val="00EA2B1C"/>
    <w:rsid w:val="00EA2C26"/>
    <w:rsid w:val="00EA323E"/>
    <w:rsid w:val="00EA32BD"/>
    <w:rsid w:val="00EA34F8"/>
    <w:rsid w:val="00EA3510"/>
    <w:rsid w:val="00EA3839"/>
    <w:rsid w:val="00EA388B"/>
    <w:rsid w:val="00EA426C"/>
    <w:rsid w:val="00EA42D0"/>
    <w:rsid w:val="00EA42F2"/>
    <w:rsid w:val="00EA48B9"/>
    <w:rsid w:val="00EA4915"/>
    <w:rsid w:val="00EA49AD"/>
    <w:rsid w:val="00EA4A90"/>
    <w:rsid w:val="00EA4BB7"/>
    <w:rsid w:val="00EA4BBC"/>
    <w:rsid w:val="00EA4BE9"/>
    <w:rsid w:val="00EA4EA3"/>
    <w:rsid w:val="00EA5072"/>
    <w:rsid w:val="00EA5348"/>
    <w:rsid w:val="00EA53F5"/>
    <w:rsid w:val="00EA557B"/>
    <w:rsid w:val="00EA5745"/>
    <w:rsid w:val="00EA58D2"/>
    <w:rsid w:val="00EA59CF"/>
    <w:rsid w:val="00EA5A06"/>
    <w:rsid w:val="00EA5DC2"/>
    <w:rsid w:val="00EA603A"/>
    <w:rsid w:val="00EA6268"/>
    <w:rsid w:val="00EA6594"/>
    <w:rsid w:val="00EA6783"/>
    <w:rsid w:val="00EA67E7"/>
    <w:rsid w:val="00EA6C27"/>
    <w:rsid w:val="00EA6E4C"/>
    <w:rsid w:val="00EA73F0"/>
    <w:rsid w:val="00EA744A"/>
    <w:rsid w:val="00EA762E"/>
    <w:rsid w:val="00EA7703"/>
    <w:rsid w:val="00EA7705"/>
    <w:rsid w:val="00EA77B6"/>
    <w:rsid w:val="00EA7823"/>
    <w:rsid w:val="00EA7A1A"/>
    <w:rsid w:val="00EA7D20"/>
    <w:rsid w:val="00EA7F14"/>
    <w:rsid w:val="00EA7F47"/>
    <w:rsid w:val="00EA7F5F"/>
    <w:rsid w:val="00EB010E"/>
    <w:rsid w:val="00EB01C2"/>
    <w:rsid w:val="00EB0409"/>
    <w:rsid w:val="00EB09D0"/>
    <w:rsid w:val="00EB0B98"/>
    <w:rsid w:val="00EB0C5D"/>
    <w:rsid w:val="00EB0CAD"/>
    <w:rsid w:val="00EB0FA2"/>
    <w:rsid w:val="00EB0FC7"/>
    <w:rsid w:val="00EB122E"/>
    <w:rsid w:val="00EB1325"/>
    <w:rsid w:val="00EB1518"/>
    <w:rsid w:val="00EB1574"/>
    <w:rsid w:val="00EB160B"/>
    <w:rsid w:val="00EB16A9"/>
    <w:rsid w:val="00EB16EF"/>
    <w:rsid w:val="00EB1ACA"/>
    <w:rsid w:val="00EB1FBC"/>
    <w:rsid w:val="00EB2018"/>
    <w:rsid w:val="00EB22A4"/>
    <w:rsid w:val="00EB25FB"/>
    <w:rsid w:val="00EB2949"/>
    <w:rsid w:val="00EB2AB1"/>
    <w:rsid w:val="00EB2AEC"/>
    <w:rsid w:val="00EB2B1C"/>
    <w:rsid w:val="00EB2BB9"/>
    <w:rsid w:val="00EB2BEC"/>
    <w:rsid w:val="00EB2D2A"/>
    <w:rsid w:val="00EB2E65"/>
    <w:rsid w:val="00EB2F8B"/>
    <w:rsid w:val="00EB2FB7"/>
    <w:rsid w:val="00EB30A0"/>
    <w:rsid w:val="00EB30F6"/>
    <w:rsid w:val="00EB3159"/>
    <w:rsid w:val="00EB3488"/>
    <w:rsid w:val="00EB349E"/>
    <w:rsid w:val="00EB34A7"/>
    <w:rsid w:val="00EB36B6"/>
    <w:rsid w:val="00EB36C7"/>
    <w:rsid w:val="00EB3992"/>
    <w:rsid w:val="00EB3A60"/>
    <w:rsid w:val="00EB3CB2"/>
    <w:rsid w:val="00EB3E82"/>
    <w:rsid w:val="00EB44A7"/>
    <w:rsid w:val="00EB480A"/>
    <w:rsid w:val="00EB484F"/>
    <w:rsid w:val="00EB48CD"/>
    <w:rsid w:val="00EB49E6"/>
    <w:rsid w:val="00EB4B34"/>
    <w:rsid w:val="00EB4C68"/>
    <w:rsid w:val="00EB4D3D"/>
    <w:rsid w:val="00EB4EDC"/>
    <w:rsid w:val="00EB5432"/>
    <w:rsid w:val="00EB55DF"/>
    <w:rsid w:val="00EB568E"/>
    <w:rsid w:val="00EB5945"/>
    <w:rsid w:val="00EB59EC"/>
    <w:rsid w:val="00EB5A9D"/>
    <w:rsid w:val="00EB5BFA"/>
    <w:rsid w:val="00EB5D39"/>
    <w:rsid w:val="00EB5DB8"/>
    <w:rsid w:val="00EB5F9B"/>
    <w:rsid w:val="00EB6304"/>
    <w:rsid w:val="00EB6325"/>
    <w:rsid w:val="00EB63D2"/>
    <w:rsid w:val="00EB64D2"/>
    <w:rsid w:val="00EB6697"/>
    <w:rsid w:val="00EB6884"/>
    <w:rsid w:val="00EB6B8D"/>
    <w:rsid w:val="00EB6D00"/>
    <w:rsid w:val="00EB6DFB"/>
    <w:rsid w:val="00EB6E4B"/>
    <w:rsid w:val="00EB7068"/>
    <w:rsid w:val="00EB70E5"/>
    <w:rsid w:val="00EB7213"/>
    <w:rsid w:val="00EB7575"/>
    <w:rsid w:val="00EB7613"/>
    <w:rsid w:val="00EB76BE"/>
    <w:rsid w:val="00EB7885"/>
    <w:rsid w:val="00EB7DFB"/>
    <w:rsid w:val="00EC0303"/>
    <w:rsid w:val="00EC0780"/>
    <w:rsid w:val="00EC0B3F"/>
    <w:rsid w:val="00EC0B83"/>
    <w:rsid w:val="00EC0EBD"/>
    <w:rsid w:val="00EC0FA4"/>
    <w:rsid w:val="00EC119B"/>
    <w:rsid w:val="00EC12FB"/>
    <w:rsid w:val="00EC1359"/>
    <w:rsid w:val="00EC153B"/>
    <w:rsid w:val="00EC169A"/>
    <w:rsid w:val="00EC1BD2"/>
    <w:rsid w:val="00EC1D37"/>
    <w:rsid w:val="00EC1DD6"/>
    <w:rsid w:val="00EC1FDE"/>
    <w:rsid w:val="00EC226F"/>
    <w:rsid w:val="00EC2501"/>
    <w:rsid w:val="00EC257D"/>
    <w:rsid w:val="00EC277B"/>
    <w:rsid w:val="00EC285E"/>
    <w:rsid w:val="00EC29CA"/>
    <w:rsid w:val="00EC2A04"/>
    <w:rsid w:val="00EC2B6C"/>
    <w:rsid w:val="00EC2C5E"/>
    <w:rsid w:val="00EC2C96"/>
    <w:rsid w:val="00EC2D40"/>
    <w:rsid w:val="00EC3038"/>
    <w:rsid w:val="00EC3075"/>
    <w:rsid w:val="00EC31A1"/>
    <w:rsid w:val="00EC3235"/>
    <w:rsid w:val="00EC344A"/>
    <w:rsid w:val="00EC38AA"/>
    <w:rsid w:val="00EC3B9E"/>
    <w:rsid w:val="00EC3F07"/>
    <w:rsid w:val="00EC3FBE"/>
    <w:rsid w:val="00EC412E"/>
    <w:rsid w:val="00EC4281"/>
    <w:rsid w:val="00EC42F3"/>
    <w:rsid w:val="00EC4640"/>
    <w:rsid w:val="00EC46B6"/>
    <w:rsid w:val="00EC492E"/>
    <w:rsid w:val="00EC4BC5"/>
    <w:rsid w:val="00EC4CCD"/>
    <w:rsid w:val="00EC4CDC"/>
    <w:rsid w:val="00EC4FAE"/>
    <w:rsid w:val="00EC515B"/>
    <w:rsid w:val="00EC51B7"/>
    <w:rsid w:val="00EC534E"/>
    <w:rsid w:val="00EC5422"/>
    <w:rsid w:val="00EC55DC"/>
    <w:rsid w:val="00EC5856"/>
    <w:rsid w:val="00EC5B73"/>
    <w:rsid w:val="00EC5DA4"/>
    <w:rsid w:val="00EC6032"/>
    <w:rsid w:val="00EC62F8"/>
    <w:rsid w:val="00EC64AB"/>
    <w:rsid w:val="00EC694B"/>
    <w:rsid w:val="00EC698A"/>
    <w:rsid w:val="00EC6A36"/>
    <w:rsid w:val="00EC6B35"/>
    <w:rsid w:val="00EC6B46"/>
    <w:rsid w:val="00EC6E90"/>
    <w:rsid w:val="00EC6EA3"/>
    <w:rsid w:val="00EC6F6E"/>
    <w:rsid w:val="00EC71AD"/>
    <w:rsid w:val="00EC733D"/>
    <w:rsid w:val="00EC7618"/>
    <w:rsid w:val="00EC765C"/>
    <w:rsid w:val="00EC7693"/>
    <w:rsid w:val="00EC7847"/>
    <w:rsid w:val="00EC79A9"/>
    <w:rsid w:val="00EC7BCD"/>
    <w:rsid w:val="00EC7E73"/>
    <w:rsid w:val="00EC7FFC"/>
    <w:rsid w:val="00ED0012"/>
    <w:rsid w:val="00ED0094"/>
    <w:rsid w:val="00ED00BB"/>
    <w:rsid w:val="00ED0237"/>
    <w:rsid w:val="00ED025C"/>
    <w:rsid w:val="00ED057F"/>
    <w:rsid w:val="00ED066B"/>
    <w:rsid w:val="00ED06F9"/>
    <w:rsid w:val="00ED07DC"/>
    <w:rsid w:val="00ED084A"/>
    <w:rsid w:val="00ED1182"/>
    <w:rsid w:val="00ED11A8"/>
    <w:rsid w:val="00ED132E"/>
    <w:rsid w:val="00ED1625"/>
    <w:rsid w:val="00ED16C5"/>
    <w:rsid w:val="00ED170F"/>
    <w:rsid w:val="00ED1A5B"/>
    <w:rsid w:val="00ED1C7C"/>
    <w:rsid w:val="00ED1CC3"/>
    <w:rsid w:val="00ED1E43"/>
    <w:rsid w:val="00ED1F01"/>
    <w:rsid w:val="00ED1F74"/>
    <w:rsid w:val="00ED2275"/>
    <w:rsid w:val="00ED2381"/>
    <w:rsid w:val="00ED255E"/>
    <w:rsid w:val="00ED26BF"/>
    <w:rsid w:val="00ED2AEE"/>
    <w:rsid w:val="00ED320E"/>
    <w:rsid w:val="00ED3516"/>
    <w:rsid w:val="00ED3594"/>
    <w:rsid w:val="00ED35ED"/>
    <w:rsid w:val="00ED3647"/>
    <w:rsid w:val="00ED3792"/>
    <w:rsid w:val="00ED37F4"/>
    <w:rsid w:val="00ED38E4"/>
    <w:rsid w:val="00ED38F3"/>
    <w:rsid w:val="00ED39C8"/>
    <w:rsid w:val="00ED3ACC"/>
    <w:rsid w:val="00ED3B5F"/>
    <w:rsid w:val="00ED3BC2"/>
    <w:rsid w:val="00ED3C1D"/>
    <w:rsid w:val="00ED3C77"/>
    <w:rsid w:val="00ED3DF4"/>
    <w:rsid w:val="00ED3F0E"/>
    <w:rsid w:val="00ED3F28"/>
    <w:rsid w:val="00ED3FB0"/>
    <w:rsid w:val="00ED4138"/>
    <w:rsid w:val="00ED4199"/>
    <w:rsid w:val="00ED42E9"/>
    <w:rsid w:val="00ED46CB"/>
    <w:rsid w:val="00ED48AD"/>
    <w:rsid w:val="00ED4A2F"/>
    <w:rsid w:val="00ED4B11"/>
    <w:rsid w:val="00ED4BDD"/>
    <w:rsid w:val="00ED4E1A"/>
    <w:rsid w:val="00ED4EC8"/>
    <w:rsid w:val="00ED5101"/>
    <w:rsid w:val="00ED5256"/>
    <w:rsid w:val="00ED531D"/>
    <w:rsid w:val="00ED5695"/>
    <w:rsid w:val="00ED57B9"/>
    <w:rsid w:val="00ED58EF"/>
    <w:rsid w:val="00ED59DA"/>
    <w:rsid w:val="00ED5A5C"/>
    <w:rsid w:val="00ED5E0E"/>
    <w:rsid w:val="00ED6098"/>
    <w:rsid w:val="00ED6146"/>
    <w:rsid w:val="00ED61BF"/>
    <w:rsid w:val="00ED6361"/>
    <w:rsid w:val="00ED6635"/>
    <w:rsid w:val="00ED675E"/>
    <w:rsid w:val="00ED68D0"/>
    <w:rsid w:val="00ED697D"/>
    <w:rsid w:val="00ED6B2C"/>
    <w:rsid w:val="00ED6CD2"/>
    <w:rsid w:val="00ED6EB2"/>
    <w:rsid w:val="00ED6ED6"/>
    <w:rsid w:val="00ED6FE0"/>
    <w:rsid w:val="00ED73B1"/>
    <w:rsid w:val="00ED7479"/>
    <w:rsid w:val="00ED74BD"/>
    <w:rsid w:val="00ED7534"/>
    <w:rsid w:val="00ED7722"/>
    <w:rsid w:val="00ED7758"/>
    <w:rsid w:val="00ED776E"/>
    <w:rsid w:val="00ED783F"/>
    <w:rsid w:val="00ED78C8"/>
    <w:rsid w:val="00ED797A"/>
    <w:rsid w:val="00ED7D8A"/>
    <w:rsid w:val="00EE01CB"/>
    <w:rsid w:val="00EE0533"/>
    <w:rsid w:val="00EE0543"/>
    <w:rsid w:val="00EE0551"/>
    <w:rsid w:val="00EE0D0B"/>
    <w:rsid w:val="00EE14B3"/>
    <w:rsid w:val="00EE15CC"/>
    <w:rsid w:val="00EE18A3"/>
    <w:rsid w:val="00EE1AD2"/>
    <w:rsid w:val="00EE1BD8"/>
    <w:rsid w:val="00EE1E06"/>
    <w:rsid w:val="00EE22C7"/>
    <w:rsid w:val="00EE235B"/>
    <w:rsid w:val="00EE2367"/>
    <w:rsid w:val="00EE23BB"/>
    <w:rsid w:val="00EE258A"/>
    <w:rsid w:val="00EE2697"/>
    <w:rsid w:val="00EE278A"/>
    <w:rsid w:val="00EE293A"/>
    <w:rsid w:val="00EE2949"/>
    <w:rsid w:val="00EE2984"/>
    <w:rsid w:val="00EE2A6E"/>
    <w:rsid w:val="00EE2C92"/>
    <w:rsid w:val="00EE3076"/>
    <w:rsid w:val="00EE33D3"/>
    <w:rsid w:val="00EE3537"/>
    <w:rsid w:val="00EE357D"/>
    <w:rsid w:val="00EE36BE"/>
    <w:rsid w:val="00EE3703"/>
    <w:rsid w:val="00EE373D"/>
    <w:rsid w:val="00EE3C43"/>
    <w:rsid w:val="00EE3E23"/>
    <w:rsid w:val="00EE3E97"/>
    <w:rsid w:val="00EE3EC9"/>
    <w:rsid w:val="00EE3FA8"/>
    <w:rsid w:val="00EE4287"/>
    <w:rsid w:val="00EE4398"/>
    <w:rsid w:val="00EE445C"/>
    <w:rsid w:val="00EE459D"/>
    <w:rsid w:val="00EE47CE"/>
    <w:rsid w:val="00EE4AEC"/>
    <w:rsid w:val="00EE4C20"/>
    <w:rsid w:val="00EE4EA4"/>
    <w:rsid w:val="00EE4EB3"/>
    <w:rsid w:val="00EE51F4"/>
    <w:rsid w:val="00EE52E0"/>
    <w:rsid w:val="00EE54B9"/>
    <w:rsid w:val="00EE54C6"/>
    <w:rsid w:val="00EE553D"/>
    <w:rsid w:val="00EE565B"/>
    <w:rsid w:val="00EE5D96"/>
    <w:rsid w:val="00EE6143"/>
    <w:rsid w:val="00EE6199"/>
    <w:rsid w:val="00EE6374"/>
    <w:rsid w:val="00EE652E"/>
    <w:rsid w:val="00EE686F"/>
    <w:rsid w:val="00EE69C7"/>
    <w:rsid w:val="00EE6D2A"/>
    <w:rsid w:val="00EE6EDD"/>
    <w:rsid w:val="00EE6F3E"/>
    <w:rsid w:val="00EE742B"/>
    <w:rsid w:val="00EE74C4"/>
    <w:rsid w:val="00EE7510"/>
    <w:rsid w:val="00EE7522"/>
    <w:rsid w:val="00EE7524"/>
    <w:rsid w:val="00EE75D3"/>
    <w:rsid w:val="00EE7776"/>
    <w:rsid w:val="00EE7968"/>
    <w:rsid w:val="00EE79FD"/>
    <w:rsid w:val="00EF01A0"/>
    <w:rsid w:val="00EF01A2"/>
    <w:rsid w:val="00EF03CB"/>
    <w:rsid w:val="00EF0703"/>
    <w:rsid w:val="00EF07CD"/>
    <w:rsid w:val="00EF07EA"/>
    <w:rsid w:val="00EF0ADF"/>
    <w:rsid w:val="00EF0FF1"/>
    <w:rsid w:val="00EF16F9"/>
    <w:rsid w:val="00EF1944"/>
    <w:rsid w:val="00EF1B04"/>
    <w:rsid w:val="00EF1DD2"/>
    <w:rsid w:val="00EF1DEF"/>
    <w:rsid w:val="00EF1E3D"/>
    <w:rsid w:val="00EF1F78"/>
    <w:rsid w:val="00EF2714"/>
    <w:rsid w:val="00EF2A40"/>
    <w:rsid w:val="00EF2ED2"/>
    <w:rsid w:val="00EF2EDF"/>
    <w:rsid w:val="00EF2EFF"/>
    <w:rsid w:val="00EF2F83"/>
    <w:rsid w:val="00EF3109"/>
    <w:rsid w:val="00EF322D"/>
    <w:rsid w:val="00EF3389"/>
    <w:rsid w:val="00EF34D2"/>
    <w:rsid w:val="00EF3572"/>
    <w:rsid w:val="00EF35F2"/>
    <w:rsid w:val="00EF36F9"/>
    <w:rsid w:val="00EF3792"/>
    <w:rsid w:val="00EF3875"/>
    <w:rsid w:val="00EF39A3"/>
    <w:rsid w:val="00EF39C3"/>
    <w:rsid w:val="00EF39E9"/>
    <w:rsid w:val="00EF3A0A"/>
    <w:rsid w:val="00EF3B05"/>
    <w:rsid w:val="00EF40B1"/>
    <w:rsid w:val="00EF416F"/>
    <w:rsid w:val="00EF42CB"/>
    <w:rsid w:val="00EF45A2"/>
    <w:rsid w:val="00EF47DA"/>
    <w:rsid w:val="00EF4876"/>
    <w:rsid w:val="00EF48CF"/>
    <w:rsid w:val="00EF48D4"/>
    <w:rsid w:val="00EF4A53"/>
    <w:rsid w:val="00EF4A69"/>
    <w:rsid w:val="00EF4BC5"/>
    <w:rsid w:val="00EF4E88"/>
    <w:rsid w:val="00EF50A3"/>
    <w:rsid w:val="00EF5266"/>
    <w:rsid w:val="00EF5358"/>
    <w:rsid w:val="00EF53F2"/>
    <w:rsid w:val="00EF54FC"/>
    <w:rsid w:val="00EF5885"/>
    <w:rsid w:val="00EF58AA"/>
    <w:rsid w:val="00EF5B06"/>
    <w:rsid w:val="00EF5CDE"/>
    <w:rsid w:val="00EF5E71"/>
    <w:rsid w:val="00EF6035"/>
    <w:rsid w:val="00EF6287"/>
    <w:rsid w:val="00EF6511"/>
    <w:rsid w:val="00EF65FD"/>
    <w:rsid w:val="00EF6621"/>
    <w:rsid w:val="00EF6861"/>
    <w:rsid w:val="00EF6938"/>
    <w:rsid w:val="00EF69B5"/>
    <w:rsid w:val="00EF6B33"/>
    <w:rsid w:val="00EF6BA6"/>
    <w:rsid w:val="00EF6E35"/>
    <w:rsid w:val="00EF6F42"/>
    <w:rsid w:val="00EF7006"/>
    <w:rsid w:val="00EF71AE"/>
    <w:rsid w:val="00EF735C"/>
    <w:rsid w:val="00EF74CF"/>
    <w:rsid w:val="00EF7504"/>
    <w:rsid w:val="00EF77CE"/>
    <w:rsid w:val="00EF78D9"/>
    <w:rsid w:val="00EF7D16"/>
    <w:rsid w:val="00EF7D63"/>
    <w:rsid w:val="00EF7DA2"/>
    <w:rsid w:val="00EF7E34"/>
    <w:rsid w:val="00F00087"/>
    <w:rsid w:val="00F00236"/>
    <w:rsid w:val="00F0025D"/>
    <w:rsid w:val="00F003CA"/>
    <w:rsid w:val="00F003F1"/>
    <w:rsid w:val="00F0073C"/>
    <w:rsid w:val="00F008DA"/>
    <w:rsid w:val="00F00AC8"/>
    <w:rsid w:val="00F00BC0"/>
    <w:rsid w:val="00F00D9F"/>
    <w:rsid w:val="00F00F96"/>
    <w:rsid w:val="00F0100C"/>
    <w:rsid w:val="00F0103D"/>
    <w:rsid w:val="00F01085"/>
    <w:rsid w:val="00F0169D"/>
    <w:rsid w:val="00F019E4"/>
    <w:rsid w:val="00F01C8B"/>
    <w:rsid w:val="00F01F6B"/>
    <w:rsid w:val="00F0222E"/>
    <w:rsid w:val="00F0233B"/>
    <w:rsid w:val="00F0245D"/>
    <w:rsid w:val="00F02518"/>
    <w:rsid w:val="00F029D4"/>
    <w:rsid w:val="00F02BD3"/>
    <w:rsid w:val="00F02C5A"/>
    <w:rsid w:val="00F02CB8"/>
    <w:rsid w:val="00F02D70"/>
    <w:rsid w:val="00F02D8B"/>
    <w:rsid w:val="00F02DB0"/>
    <w:rsid w:val="00F02E74"/>
    <w:rsid w:val="00F02F1B"/>
    <w:rsid w:val="00F03063"/>
    <w:rsid w:val="00F03162"/>
    <w:rsid w:val="00F0321D"/>
    <w:rsid w:val="00F03521"/>
    <w:rsid w:val="00F03612"/>
    <w:rsid w:val="00F036C6"/>
    <w:rsid w:val="00F03AB3"/>
    <w:rsid w:val="00F03B94"/>
    <w:rsid w:val="00F03D67"/>
    <w:rsid w:val="00F03ECC"/>
    <w:rsid w:val="00F03F24"/>
    <w:rsid w:val="00F0422E"/>
    <w:rsid w:val="00F042A9"/>
    <w:rsid w:val="00F04629"/>
    <w:rsid w:val="00F04730"/>
    <w:rsid w:val="00F04DE7"/>
    <w:rsid w:val="00F04E6F"/>
    <w:rsid w:val="00F04F51"/>
    <w:rsid w:val="00F04FAC"/>
    <w:rsid w:val="00F05062"/>
    <w:rsid w:val="00F05703"/>
    <w:rsid w:val="00F05A35"/>
    <w:rsid w:val="00F05A81"/>
    <w:rsid w:val="00F05BB8"/>
    <w:rsid w:val="00F05E5D"/>
    <w:rsid w:val="00F06128"/>
    <w:rsid w:val="00F0678A"/>
    <w:rsid w:val="00F067C7"/>
    <w:rsid w:val="00F06A90"/>
    <w:rsid w:val="00F06B27"/>
    <w:rsid w:val="00F0711E"/>
    <w:rsid w:val="00F0714B"/>
    <w:rsid w:val="00F07422"/>
    <w:rsid w:val="00F07470"/>
    <w:rsid w:val="00F0760E"/>
    <w:rsid w:val="00F076E8"/>
    <w:rsid w:val="00F07C4B"/>
    <w:rsid w:val="00F07CB9"/>
    <w:rsid w:val="00F07CEB"/>
    <w:rsid w:val="00F07CF2"/>
    <w:rsid w:val="00F1019E"/>
    <w:rsid w:val="00F103AD"/>
    <w:rsid w:val="00F10774"/>
    <w:rsid w:val="00F107F8"/>
    <w:rsid w:val="00F10856"/>
    <w:rsid w:val="00F108CA"/>
    <w:rsid w:val="00F1099E"/>
    <w:rsid w:val="00F10C80"/>
    <w:rsid w:val="00F10E89"/>
    <w:rsid w:val="00F10FBE"/>
    <w:rsid w:val="00F1146A"/>
    <w:rsid w:val="00F116C1"/>
    <w:rsid w:val="00F11A2C"/>
    <w:rsid w:val="00F11BA9"/>
    <w:rsid w:val="00F11BF4"/>
    <w:rsid w:val="00F11F65"/>
    <w:rsid w:val="00F1201E"/>
    <w:rsid w:val="00F120BC"/>
    <w:rsid w:val="00F121F6"/>
    <w:rsid w:val="00F12566"/>
    <w:rsid w:val="00F12D48"/>
    <w:rsid w:val="00F12D81"/>
    <w:rsid w:val="00F12E4E"/>
    <w:rsid w:val="00F12E65"/>
    <w:rsid w:val="00F12E94"/>
    <w:rsid w:val="00F12FA5"/>
    <w:rsid w:val="00F12FE9"/>
    <w:rsid w:val="00F13147"/>
    <w:rsid w:val="00F134F7"/>
    <w:rsid w:val="00F1364F"/>
    <w:rsid w:val="00F139A5"/>
    <w:rsid w:val="00F13E03"/>
    <w:rsid w:val="00F13E85"/>
    <w:rsid w:val="00F13F14"/>
    <w:rsid w:val="00F13FE0"/>
    <w:rsid w:val="00F14563"/>
    <w:rsid w:val="00F14572"/>
    <w:rsid w:val="00F14A8D"/>
    <w:rsid w:val="00F14F74"/>
    <w:rsid w:val="00F1500A"/>
    <w:rsid w:val="00F151FD"/>
    <w:rsid w:val="00F15235"/>
    <w:rsid w:val="00F15275"/>
    <w:rsid w:val="00F152EE"/>
    <w:rsid w:val="00F15451"/>
    <w:rsid w:val="00F155DF"/>
    <w:rsid w:val="00F15B09"/>
    <w:rsid w:val="00F15B3E"/>
    <w:rsid w:val="00F15B54"/>
    <w:rsid w:val="00F15D49"/>
    <w:rsid w:val="00F15F24"/>
    <w:rsid w:val="00F15F6F"/>
    <w:rsid w:val="00F160ED"/>
    <w:rsid w:val="00F16554"/>
    <w:rsid w:val="00F16754"/>
    <w:rsid w:val="00F16969"/>
    <w:rsid w:val="00F17246"/>
    <w:rsid w:val="00F17846"/>
    <w:rsid w:val="00F17873"/>
    <w:rsid w:val="00F1793C"/>
    <w:rsid w:val="00F17FD7"/>
    <w:rsid w:val="00F2000C"/>
    <w:rsid w:val="00F20333"/>
    <w:rsid w:val="00F204BC"/>
    <w:rsid w:val="00F206F9"/>
    <w:rsid w:val="00F207D4"/>
    <w:rsid w:val="00F20A1F"/>
    <w:rsid w:val="00F20B0B"/>
    <w:rsid w:val="00F20DD8"/>
    <w:rsid w:val="00F20F1F"/>
    <w:rsid w:val="00F20FDF"/>
    <w:rsid w:val="00F21054"/>
    <w:rsid w:val="00F212C0"/>
    <w:rsid w:val="00F2148C"/>
    <w:rsid w:val="00F215B8"/>
    <w:rsid w:val="00F2179A"/>
    <w:rsid w:val="00F2197A"/>
    <w:rsid w:val="00F21AC7"/>
    <w:rsid w:val="00F21E89"/>
    <w:rsid w:val="00F22430"/>
    <w:rsid w:val="00F225CF"/>
    <w:rsid w:val="00F22969"/>
    <w:rsid w:val="00F22A61"/>
    <w:rsid w:val="00F22B20"/>
    <w:rsid w:val="00F22C56"/>
    <w:rsid w:val="00F2318F"/>
    <w:rsid w:val="00F23195"/>
    <w:rsid w:val="00F231D3"/>
    <w:rsid w:val="00F2327A"/>
    <w:rsid w:val="00F23553"/>
    <w:rsid w:val="00F237F7"/>
    <w:rsid w:val="00F239CD"/>
    <w:rsid w:val="00F23C2D"/>
    <w:rsid w:val="00F23C94"/>
    <w:rsid w:val="00F23F77"/>
    <w:rsid w:val="00F23F93"/>
    <w:rsid w:val="00F24122"/>
    <w:rsid w:val="00F24239"/>
    <w:rsid w:val="00F24368"/>
    <w:rsid w:val="00F24769"/>
    <w:rsid w:val="00F249A1"/>
    <w:rsid w:val="00F249CF"/>
    <w:rsid w:val="00F24B82"/>
    <w:rsid w:val="00F24D03"/>
    <w:rsid w:val="00F24D3E"/>
    <w:rsid w:val="00F24EAF"/>
    <w:rsid w:val="00F25085"/>
    <w:rsid w:val="00F250B5"/>
    <w:rsid w:val="00F254BF"/>
    <w:rsid w:val="00F256FF"/>
    <w:rsid w:val="00F25A81"/>
    <w:rsid w:val="00F262E6"/>
    <w:rsid w:val="00F2662B"/>
    <w:rsid w:val="00F266E4"/>
    <w:rsid w:val="00F2684E"/>
    <w:rsid w:val="00F2685E"/>
    <w:rsid w:val="00F268DA"/>
    <w:rsid w:val="00F269A4"/>
    <w:rsid w:val="00F26A48"/>
    <w:rsid w:val="00F26AC7"/>
    <w:rsid w:val="00F27072"/>
    <w:rsid w:val="00F273CA"/>
    <w:rsid w:val="00F276B0"/>
    <w:rsid w:val="00F276FB"/>
    <w:rsid w:val="00F2798C"/>
    <w:rsid w:val="00F27C44"/>
    <w:rsid w:val="00F27C85"/>
    <w:rsid w:val="00F27D6B"/>
    <w:rsid w:val="00F27E39"/>
    <w:rsid w:val="00F27EB4"/>
    <w:rsid w:val="00F3021D"/>
    <w:rsid w:val="00F3042C"/>
    <w:rsid w:val="00F306C8"/>
    <w:rsid w:val="00F3083F"/>
    <w:rsid w:val="00F30BA9"/>
    <w:rsid w:val="00F30CE7"/>
    <w:rsid w:val="00F30D0A"/>
    <w:rsid w:val="00F310F1"/>
    <w:rsid w:val="00F312CE"/>
    <w:rsid w:val="00F31512"/>
    <w:rsid w:val="00F3162F"/>
    <w:rsid w:val="00F31B96"/>
    <w:rsid w:val="00F31B9D"/>
    <w:rsid w:val="00F31BCA"/>
    <w:rsid w:val="00F32038"/>
    <w:rsid w:val="00F32170"/>
    <w:rsid w:val="00F3220F"/>
    <w:rsid w:val="00F3229E"/>
    <w:rsid w:val="00F325C1"/>
    <w:rsid w:val="00F32632"/>
    <w:rsid w:val="00F3266E"/>
    <w:rsid w:val="00F32695"/>
    <w:rsid w:val="00F32868"/>
    <w:rsid w:val="00F32A01"/>
    <w:rsid w:val="00F32C6D"/>
    <w:rsid w:val="00F32E47"/>
    <w:rsid w:val="00F32ED8"/>
    <w:rsid w:val="00F33421"/>
    <w:rsid w:val="00F336B8"/>
    <w:rsid w:val="00F3381F"/>
    <w:rsid w:val="00F33915"/>
    <w:rsid w:val="00F33A3C"/>
    <w:rsid w:val="00F33C12"/>
    <w:rsid w:val="00F33C23"/>
    <w:rsid w:val="00F33DBB"/>
    <w:rsid w:val="00F340C1"/>
    <w:rsid w:val="00F34367"/>
    <w:rsid w:val="00F3499F"/>
    <w:rsid w:val="00F34DD2"/>
    <w:rsid w:val="00F35271"/>
    <w:rsid w:val="00F352A6"/>
    <w:rsid w:val="00F3535B"/>
    <w:rsid w:val="00F354B2"/>
    <w:rsid w:val="00F358FC"/>
    <w:rsid w:val="00F3593E"/>
    <w:rsid w:val="00F35C21"/>
    <w:rsid w:val="00F35C8C"/>
    <w:rsid w:val="00F35FEF"/>
    <w:rsid w:val="00F361B5"/>
    <w:rsid w:val="00F36258"/>
    <w:rsid w:val="00F363FB"/>
    <w:rsid w:val="00F366B3"/>
    <w:rsid w:val="00F367AD"/>
    <w:rsid w:val="00F36842"/>
    <w:rsid w:val="00F36872"/>
    <w:rsid w:val="00F36926"/>
    <w:rsid w:val="00F36A8C"/>
    <w:rsid w:val="00F36A91"/>
    <w:rsid w:val="00F36A96"/>
    <w:rsid w:val="00F36DBF"/>
    <w:rsid w:val="00F36F26"/>
    <w:rsid w:val="00F370DE"/>
    <w:rsid w:val="00F3722F"/>
    <w:rsid w:val="00F3743E"/>
    <w:rsid w:val="00F375AD"/>
    <w:rsid w:val="00F376D9"/>
    <w:rsid w:val="00F3776A"/>
    <w:rsid w:val="00F378CA"/>
    <w:rsid w:val="00F37904"/>
    <w:rsid w:val="00F37966"/>
    <w:rsid w:val="00F379FD"/>
    <w:rsid w:val="00F37D61"/>
    <w:rsid w:val="00F37F63"/>
    <w:rsid w:val="00F40211"/>
    <w:rsid w:val="00F404A1"/>
    <w:rsid w:val="00F406D0"/>
    <w:rsid w:val="00F40742"/>
    <w:rsid w:val="00F409A2"/>
    <w:rsid w:val="00F40ECD"/>
    <w:rsid w:val="00F40EDD"/>
    <w:rsid w:val="00F41052"/>
    <w:rsid w:val="00F4136D"/>
    <w:rsid w:val="00F4190C"/>
    <w:rsid w:val="00F41CA4"/>
    <w:rsid w:val="00F41E3B"/>
    <w:rsid w:val="00F422A6"/>
    <w:rsid w:val="00F423CE"/>
    <w:rsid w:val="00F425DE"/>
    <w:rsid w:val="00F42979"/>
    <w:rsid w:val="00F430EB"/>
    <w:rsid w:val="00F43107"/>
    <w:rsid w:val="00F4323B"/>
    <w:rsid w:val="00F432BE"/>
    <w:rsid w:val="00F43669"/>
    <w:rsid w:val="00F43714"/>
    <w:rsid w:val="00F43715"/>
    <w:rsid w:val="00F43B7D"/>
    <w:rsid w:val="00F43D5B"/>
    <w:rsid w:val="00F43EB3"/>
    <w:rsid w:val="00F44077"/>
    <w:rsid w:val="00F440A4"/>
    <w:rsid w:val="00F440D9"/>
    <w:rsid w:val="00F4420F"/>
    <w:rsid w:val="00F4459A"/>
    <w:rsid w:val="00F44759"/>
    <w:rsid w:val="00F449C6"/>
    <w:rsid w:val="00F45013"/>
    <w:rsid w:val="00F450D2"/>
    <w:rsid w:val="00F454EF"/>
    <w:rsid w:val="00F45566"/>
    <w:rsid w:val="00F456C3"/>
    <w:rsid w:val="00F45ABB"/>
    <w:rsid w:val="00F45B53"/>
    <w:rsid w:val="00F45CBD"/>
    <w:rsid w:val="00F45D11"/>
    <w:rsid w:val="00F45E3D"/>
    <w:rsid w:val="00F46321"/>
    <w:rsid w:val="00F46389"/>
    <w:rsid w:val="00F4647B"/>
    <w:rsid w:val="00F465B5"/>
    <w:rsid w:val="00F46815"/>
    <w:rsid w:val="00F46896"/>
    <w:rsid w:val="00F468A9"/>
    <w:rsid w:val="00F46C5B"/>
    <w:rsid w:val="00F46D33"/>
    <w:rsid w:val="00F46FFE"/>
    <w:rsid w:val="00F47018"/>
    <w:rsid w:val="00F472E7"/>
    <w:rsid w:val="00F474C6"/>
    <w:rsid w:val="00F47713"/>
    <w:rsid w:val="00F47846"/>
    <w:rsid w:val="00F47847"/>
    <w:rsid w:val="00F478B9"/>
    <w:rsid w:val="00F47A01"/>
    <w:rsid w:val="00F47C39"/>
    <w:rsid w:val="00F47D7D"/>
    <w:rsid w:val="00F47F08"/>
    <w:rsid w:val="00F5030E"/>
    <w:rsid w:val="00F50341"/>
    <w:rsid w:val="00F50407"/>
    <w:rsid w:val="00F5043B"/>
    <w:rsid w:val="00F504DC"/>
    <w:rsid w:val="00F5065B"/>
    <w:rsid w:val="00F50729"/>
    <w:rsid w:val="00F5079C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1F5E"/>
    <w:rsid w:val="00F51FBB"/>
    <w:rsid w:val="00F5223F"/>
    <w:rsid w:val="00F52464"/>
    <w:rsid w:val="00F5270C"/>
    <w:rsid w:val="00F52A17"/>
    <w:rsid w:val="00F52A4F"/>
    <w:rsid w:val="00F52BC4"/>
    <w:rsid w:val="00F52D25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3EFC"/>
    <w:rsid w:val="00F543F5"/>
    <w:rsid w:val="00F546DE"/>
    <w:rsid w:val="00F5480E"/>
    <w:rsid w:val="00F54B85"/>
    <w:rsid w:val="00F550AC"/>
    <w:rsid w:val="00F552C8"/>
    <w:rsid w:val="00F55A0C"/>
    <w:rsid w:val="00F55BAA"/>
    <w:rsid w:val="00F55F1F"/>
    <w:rsid w:val="00F55F53"/>
    <w:rsid w:val="00F564EB"/>
    <w:rsid w:val="00F56604"/>
    <w:rsid w:val="00F56709"/>
    <w:rsid w:val="00F5677C"/>
    <w:rsid w:val="00F56869"/>
    <w:rsid w:val="00F569CA"/>
    <w:rsid w:val="00F569CD"/>
    <w:rsid w:val="00F56AC9"/>
    <w:rsid w:val="00F56D71"/>
    <w:rsid w:val="00F56FC9"/>
    <w:rsid w:val="00F57405"/>
    <w:rsid w:val="00F57487"/>
    <w:rsid w:val="00F57627"/>
    <w:rsid w:val="00F57B79"/>
    <w:rsid w:val="00F57E7C"/>
    <w:rsid w:val="00F57FED"/>
    <w:rsid w:val="00F600C6"/>
    <w:rsid w:val="00F600E0"/>
    <w:rsid w:val="00F603B2"/>
    <w:rsid w:val="00F6061F"/>
    <w:rsid w:val="00F60634"/>
    <w:rsid w:val="00F60810"/>
    <w:rsid w:val="00F609DA"/>
    <w:rsid w:val="00F60A49"/>
    <w:rsid w:val="00F60A51"/>
    <w:rsid w:val="00F60A86"/>
    <w:rsid w:val="00F61023"/>
    <w:rsid w:val="00F610BD"/>
    <w:rsid w:val="00F613D4"/>
    <w:rsid w:val="00F614EF"/>
    <w:rsid w:val="00F61547"/>
    <w:rsid w:val="00F61861"/>
    <w:rsid w:val="00F61981"/>
    <w:rsid w:val="00F61A84"/>
    <w:rsid w:val="00F61B3E"/>
    <w:rsid w:val="00F61BE5"/>
    <w:rsid w:val="00F61EBF"/>
    <w:rsid w:val="00F621DF"/>
    <w:rsid w:val="00F623BE"/>
    <w:rsid w:val="00F6242C"/>
    <w:rsid w:val="00F62501"/>
    <w:rsid w:val="00F625FD"/>
    <w:rsid w:val="00F62673"/>
    <w:rsid w:val="00F626E8"/>
    <w:rsid w:val="00F62A4E"/>
    <w:rsid w:val="00F62D00"/>
    <w:rsid w:val="00F6304A"/>
    <w:rsid w:val="00F631C4"/>
    <w:rsid w:val="00F63211"/>
    <w:rsid w:val="00F63615"/>
    <w:rsid w:val="00F63773"/>
    <w:rsid w:val="00F63B62"/>
    <w:rsid w:val="00F63E2A"/>
    <w:rsid w:val="00F641BC"/>
    <w:rsid w:val="00F6475A"/>
    <w:rsid w:val="00F64B89"/>
    <w:rsid w:val="00F64CD9"/>
    <w:rsid w:val="00F64FAE"/>
    <w:rsid w:val="00F656A2"/>
    <w:rsid w:val="00F6577F"/>
    <w:rsid w:val="00F65968"/>
    <w:rsid w:val="00F65D23"/>
    <w:rsid w:val="00F65DC4"/>
    <w:rsid w:val="00F65F91"/>
    <w:rsid w:val="00F6603A"/>
    <w:rsid w:val="00F66048"/>
    <w:rsid w:val="00F6606A"/>
    <w:rsid w:val="00F66547"/>
    <w:rsid w:val="00F665CE"/>
    <w:rsid w:val="00F667F0"/>
    <w:rsid w:val="00F66896"/>
    <w:rsid w:val="00F668BE"/>
    <w:rsid w:val="00F66C8B"/>
    <w:rsid w:val="00F66F5D"/>
    <w:rsid w:val="00F670CD"/>
    <w:rsid w:val="00F67133"/>
    <w:rsid w:val="00F6714D"/>
    <w:rsid w:val="00F6715F"/>
    <w:rsid w:val="00F6750B"/>
    <w:rsid w:val="00F67988"/>
    <w:rsid w:val="00F6798E"/>
    <w:rsid w:val="00F67995"/>
    <w:rsid w:val="00F6799D"/>
    <w:rsid w:val="00F679A1"/>
    <w:rsid w:val="00F679D8"/>
    <w:rsid w:val="00F67AE3"/>
    <w:rsid w:val="00F67B73"/>
    <w:rsid w:val="00F67D14"/>
    <w:rsid w:val="00F67DCF"/>
    <w:rsid w:val="00F702DB"/>
    <w:rsid w:val="00F70611"/>
    <w:rsid w:val="00F707E2"/>
    <w:rsid w:val="00F708EA"/>
    <w:rsid w:val="00F70A75"/>
    <w:rsid w:val="00F70C13"/>
    <w:rsid w:val="00F70C54"/>
    <w:rsid w:val="00F70C98"/>
    <w:rsid w:val="00F70FB1"/>
    <w:rsid w:val="00F70FED"/>
    <w:rsid w:val="00F713A1"/>
    <w:rsid w:val="00F713D0"/>
    <w:rsid w:val="00F71596"/>
    <w:rsid w:val="00F71621"/>
    <w:rsid w:val="00F7167A"/>
    <w:rsid w:val="00F71F5A"/>
    <w:rsid w:val="00F7256F"/>
    <w:rsid w:val="00F72998"/>
    <w:rsid w:val="00F72BEC"/>
    <w:rsid w:val="00F72C17"/>
    <w:rsid w:val="00F72C71"/>
    <w:rsid w:val="00F72C96"/>
    <w:rsid w:val="00F72D34"/>
    <w:rsid w:val="00F72D42"/>
    <w:rsid w:val="00F7301F"/>
    <w:rsid w:val="00F731A7"/>
    <w:rsid w:val="00F734A9"/>
    <w:rsid w:val="00F73509"/>
    <w:rsid w:val="00F7360F"/>
    <w:rsid w:val="00F738AE"/>
    <w:rsid w:val="00F73A36"/>
    <w:rsid w:val="00F73B99"/>
    <w:rsid w:val="00F742EF"/>
    <w:rsid w:val="00F74381"/>
    <w:rsid w:val="00F7487B"/>
    <w:rsid w:val="00F7490A"/>
    <w:rsid w:val="00F7493A"/>
    <w:rsid w:val="00F74A94"/>
    <w:rsid w:val="00F74AEB"/>
    <w:rsid w:val="00F74BB3"/>
    <w:rsid w:val="00F74E0F"/>
    <w:rsid w:val="00F74F15"/>
    <w:rsid w:val="00F752FF"/>
    <w:rsid w:val="00F7535B"/>
    <w:rsid w:val="00F753DC"/>
    <w:rsid w:val="00F755BC"/>
    <w:rsid w:val="00F75695"/>
    <w:rsid w:val="00F756C1"/>
    <w:rsid w:val="00F7583A"/>
    <w:rsid w:val="00F759BB"/>
    <w:rsid w:val="00F75A27"/>
    <w:rsid w:val="00F75B2D"/>
    <w:rsid w:val="00F75B9C"/>
    <w:rsid w:val="00F75CD1"/>
    <w:rsid w:val="00F75DB6"/>
    <w:rsid w:val="00F760EF"/>
    <w:rsid w:val="00F763EE"/>
    <w:rsid w:val="00F76488"/>
    <w:rsid w:val="00F7666E"/>
    <w:rsid w:val="00F766A9"/>
    <w:rsid w:val="00F767B4"/>
    <w:rsid w:val="00F76A95"/>
    <w:rsid w:val="00F76C24"/>
    <w:rsid w:val="00F76DB2"/>
    <w:rsid w:val="00F76E4D"/>
    <w:rsid w:val="00F76E9C"/>
    <w:rsid w:val="00F771DB"/>
    <w:rsid w:val="00F77233"/>
    <w:rsid w:val="00F774FE"/>
    <w:rsid w:val="00F7760F"/>
    <w:rsid w:val="00F777BD"/>
    <w:rsid w:val="00F77945"/>
    <w:rsid w:val="00F77D5D"/>
    <w:rsid w:val="00F77DD5"/>
    <w:rsid w:val="00F80070"/>
    <w:rsid w:val="00F80170"/>
    <w:rsid w:val="00F802E2"/>
    <w:rsid w:val="00F8045D"/>
    <w:rsid w:val="00F804F1"/>
    <w:rsid w:val="00F80703"/>
    <w:rsid w:val="00F807F0"/>
    <w:rsid w:val="00F808EC"/>
    <w:rsid w:val="00F80D99"/>
    <w:rsid w:val="00F81225"/>
    <w:rsid w:val="00F8145B"/>
    <w:rsid w:val="00F814B7"/>
    <w:rsid w:val="00F814E0"/>
    <w:rsid w:val="00F817E0"/>
    <w:rsid w:val="00F8185E"/>
    <w:rsid w:val="00F819C8"/>
    <w:rsid w:val="00F81C69"/>
    <w:rsid w:val="00F81E27"/>
    <w:rsid w:val="00F820BA"/>
    <w:rsid w:val="00F82169"/>
    <w:rsid w:val="00F8220D"/>
    <w:rsid w:val="00F82359"/>
    <w:rsid w:val="00F823D3"/>
    <w:rsid w:val="00F826D5"/>
    <w:rsid w:val="00F8282A"/>
    <w:rsid w:val="00F82846"/>
    <w:rsid w:val="00F82959"/>
    <w:rsid w:val="00F82A3D"/>
    <w:rsid w:val="00F82B11"/>
    <w:rsid w:val="00F82C5B"/>
    <w:rsid w:val="00F82CE2"/>
    <w:rsid w:val="00F82D1D"/>
    <w:rsid w:val="00F82DDF"/>
    <w:rsid w:val="00F82F43"/>
    <w:rsid w:val="00F8326F"/>
    <w:rsid w:val="00F83278"/>
    <w:rsid w:val="00F832E0"/>
    <w:rsid w:val="00F833FA"/>
    <w:rsid w:val="00F8366C"/>
    <w:rsid w:val="00F83881"/>
    <w:rsid w:val="00F8398D"/>
    <w:rsid w:val="00F83C71"/>
    <w:rsid w:val="00F83E3D"/>
    <w:rsid w:val="00F83EB4"/>
    <w:rsid w:val="00F8424B"/>
    <w:rsid w:val="00F842CA"/>
    <w:rsid w:val="00F842EC"/>
    <w:rsid w:val="00F8471D"/>
    <w:rsid w:val="00F847DD"/>
    <w:rsid w:val="00F847E2"/>
    <w:rsid w:val="00F84885"/>
    <w:rsid w:val="00F84937"/>
    <w:rsid w:val="00F849B9"/>
    <w:rsid w:val="00F849EC"/>
    <w:rsid w:val="00F84A36"/>
    <w:rsid w:val="00F84C80"/>
    <w:rsid w:val="00F84CEF"/>
    <w:rsid w:val="00F84F51"/>
    <w:rsid w:val="00F84FAC"/>
    <w:rsid w:val="00F853AE"/>
    <w:rsid w:val="00F854AD"/>
    <w:rsid w:val="00F85624"/>
    <w:rsid w:val="00F8588B"/>
    <w:rsid w:val="00F85969"/>
    <w:rsid w:val="00F859CC"/>
    <w:rsid w:val="00F85A0C"/>
    <w:rsid w:val="00F85A86"/>
    <w:rsid w:val="00F85AA2"/>
    <w:rsid w:val="00F85B70"/>
    <w:rsid w:val="00F85B8D"/>
    <w:rsid w:val="00F85C2F"/>
    <w:rsid w:val="00F85CF1"/>
    <w:rsid w:val="00F85E16"/>
    <w:rsid w:val="00F85F20"/>
    <w:rsid w:val="00F86186"/>
    <w:rsid w:val="00F8628F"/>
    <w:rsid w:val="00F86290"/>
    <w:rsid w:val="00F863B7"/>
    <w:rsid w:val="00F865C4"/>
    <w:rsid w:val="00F8664E"/>
    <w:rsid w:val="00F866DB"/>
    <w:rsid w:val="00F86D87"/>
    <w:rsid w:val="00F86E95"/>
    <w:rsid w:val="00F86EE4"/>
    <w:rsid w:val="00F8710A"/>
    <w:rsid w:val="00F872C2"/>
    <w:rsid w:val="00F872D3"/>
    <w:rsid w:val="00F874A8"/>
    <w:rsid w:val="00F876C2"/>
    <w:rsid w:val="00F878AE"/>
    <w:rsid w:val="00F8792E"/>
    <w:rsid w:val="00F90322"/>
    <w:rsid w:val="00F90472"/>
    <w:rsid w:val="00F90520"/>
    <w:rsid w:val="00F9057B"/>
    <w:rsid w:val="00F905FA"/>
    <w:rsid w:val="00F90A66"/>
    <w:rsid w:val="00F90A9D"/>
    <w:rsid w:val="00F91153"/>
    <w:rsid w:val="00F9136E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782"/>
    <w:rsid w:val="00F927FB"/>
    <w:rsid w:val="00F92A72"/>
    <w:rsid w:val="00F92B8A"/>
    <w:rsid w:val="00F92E61"/>
    <w:rsid w:val="00F92EBB"/>
    <w:rsid w:val="00F92ED8"/>
    <w:rsid w:val="00F930E9"/>
    <w:rsid w:val="00F932E7"/>
    <w:rsid w:val="00F935DD"/>
    <w:rsid w:val="00F93720"/>
    <w:rsid w:val="00F93BDD"/>
    <w:rsid w:val="00F93BF8"/>
    <w:rsid w:val="00F93EA0"/>
    <w:rsid w:val="00F9405C"/>
    <w:rsid w:val="00F94197"/>
    <w:rsid w:val="00F94A67"/>
    <w:rsid w:val="00F94B2D"/>
    <w:rsid w:val="00F94B35"/>
    <w:rsid w:val="00F94C26"/>
    <w:rsid w:val="00F95116"/>
    <w:rsid w:val="00F95452"/>
    <w:rsid w:val="00F95637"/>
    <w:rsid w:val="00F95680"/>
    <w:rsid w:val="00F956B7"/>
    <w:rsid w:val="00F957DE"/>
    <w:rsid w:val="00F9592D"/>
    <w:rsid w:val="00F9598F"/>
    <w:rsid w:val="00F961D0"/>
    <w:rsid w:val="00F96398"/>
    <w:rsid w:val="00F96554"/>
    <w:rsid w:val="00F96745"/>
    <w:rsid w:val="00F96A72"/>
    <w:rsid w:val="00F96B40"/>
    <w:rsid w:val="00F96BC0"/>
    <w:rsid w:val="00F96E32"/>
    <w:rsid w:val="00F96E90"/>
    <w:rsid w:val="00F96F42"/>
    <w:rsid w:val="00F96F92"/>
    <w:rsid w:val="00F970AE"/>
    <w:rsid w:val="00F971B9"/>
    <w:rsid w:val="00F97410"/>
    <w:rsid w:val="00F975CC"/>
    <w:rsid w:val="00F9760C"/>
    <w:rsid w:val="00F9768C"/>
    <w:rsid w:val="00F97917"/>
    <w:rsid w:val="00F97DD8"/>
    <w:rsid w:val="00FA006E"/>
    <w:rsid w:val="00FA023C"/>
    <w:rsid w:val="00FA0420"/>
    <w:rsid w:val="00FA04C5"/>
    <w:rsid w:val="00FA0547"/>
    <w:rsid w:val="00FA0577"/>
    <w:rsid w:val="00FA066F"/>
    <w:rsid w:val="00FA06F8"/>
    <w:rsid w:val="00FA09C3"/>
    <w:rsid w:val="00FA0A32"/>
    <w:rsid w:val="00FA0BA2"/>
    <w:rsid w:val="00FA0D34"/>
    <w:rsid w:val="00FA0EBD"/>
    <w:rsid w:val="00FA133F"/>
    <w:rsid w:val="00FA146C"/>
    <w:rsid w:val="00FA1552"/>
    <w:rsid w:val="00FA161C"/>
    <w:rsid w:val="00FA16F2"/>
    <w:rsid w:val="00FA197E"/>
    <w:rsid w:val="00FA1A08"/>
    <w:rsid w:val="00FA1AC9"/>
    <w:rsid w:val="00FA1AE9"/>
    <w:rsid w:val="00FA1E1E"/>
    <w:rsid w:val="00FA210F"/>
    <w:rsid w:val="00FA21EE"/>
    <w:rsid w:val="00FA226A"/>
    <w:rsid w:val="00FA22D4"/>
    <w:rsid w:val="00FA2326"/>
    <w:rsid w:val="00FA2377"/>
    <w:rsid w:val="00FA2444"/>
    <w:rsid w:val="00FA25A3"/>
    <w:rsid w:val="00FA2607"/>
    <w:rsid w:val="00FA285A"/>
    <w:rsid w:val="00FA29DC"/>
    <w:rsid w:val="00FA2B1D"/>
    <w:rsid w:val="00FA2C69"/>
    <w:rsid w:val="00FA2F16"/>
    <w:rsid w:val="00FA35C3"/>
    <w:rsid w:val="00FA387B"/>
    <w:rsid w:val="00FA38AD"/>
    <w:rsid w:val="00FA3ABD"/>
    <w:rsid w:val="00FA3C64"/>
    <w:rsid w:val="00FA3FE5"/>
    <w:rsid w:val="00FA416A"/>
    <w:rsid w:val="00FA41F9"/>
    <w:rsid w:val="00FA4377"/>
    <w:rsid w:val="00FA4439"/>
    <w:rsid w:val="00FA46C8"/>
    <w:rsid w:val="00FA47D8"/>
    <w:rsid w:val="00FA4822"/>
    <w:rsid w:val="00FA487B"/>
    <w:rsid w:val="00FA4C63"/>
    <w:rsid w:val="00FA4DAA"/>
    <w:rsid w:val="00FA4E02"/>
    <w:rsid w:val="00FA4E25"/>
    <w:rsid w:val="00FA4E82"/>
    <w:rsid w:val="00FA50F6"/>
    <w:rsid w:val="00FA5185"/>
    <w:rsid w:val="00FA51F3"/>
    <w:rsid w:val="00FA543B"/>
    <w:rsid w:val="00FA5981"/>
    <w:rsid w:val="00FA59BD"/>
    <w:rsid w:val="00FA5B4B"/>
    <w:rsid w:val="00FA5D75"/>
    <w:rsid w:val="00FA5DC1"/>
    <w:rsid w:val="00FA6063"/>
    <w:rsid w:val="00FA61CE"/>
    <w:rsid w:val="00FA6431"/>
    <w:rsid w:val="00FA6601"/>
    <w:rsid w:val="00FA6C1E"/>
    <w:rsid w:val="00FA6D1A"/>
    <w:rsid w:val="00FA6DA9"/>
    <w:rsid w:val="00FA7105"/>
    <w:rsid w:val="00FA7157"/>
    <w:rsid w:val="00FA76DA"/>
    <w:rsid w:val="00FA7747"/>
    <w:rsid w:val="00FA7831"/>
    <w:rsid w:val="00FA785E"/>
    <w:rsid w:val="00FA7A53"/>
    <w:rsid w:val="00FA7B7C"/>
    <w:rsid w:val="00FA7C53"/>
    <w:rsid w:val="00FA7CAE"/>
    <w:rsid w:val="00FA7E2F"/>
    <w:rsid w:val="00FB029E"/>
    <w:rsid w:val="00FB02FD"/>
    <w:rsid w:val="00FB0309"/>
    <w:rsid w:val="00FB0322"/>
    <w:rsid w:val="00FB04BA"/>
    <w:rsid w:val="00FB0512"/>
    <w:rsid w:val="00FB06F6"/>
    <w:rsid w:val="00FB09D2"/>
    <w:rsid w:val="00FB0AE2"/>
    <w:rsid w:val="00FB0BA2"/>
    <w:rsid w:val="00FB0CFF"/>
    <w:rsid w:val="00FB0D57"/>
    <w:rsid w:val="00FB0F64"/>
    <w:rsid w:val="00FB10C0"/>
    <w:rsid w:val="00FB1123"/>
    <w:rsid w:val="00FB1384"/>
    <w:rsid w:val="00FB1699"/>
    <w:rsid w:val="00FB1860"/>
    <w:rsid w:val="00FB1C39"/>
    <w:rsid w:val="00FB1D3A"/>
    <w:rsid w:val="00FB1DC5"/>
    <w:rsid w:val="00FB1FC8"/>
    <w:rsid w:val="00FB253A"/>
    <w:rsid w:val="00FB2594"/>
    <w:rsid w:val="00FB26DC"/>
    <w:rsid w:val="00FB2763"/>
    <w:rsid w:val="00FB2944"/>
    <w:rsid w:val="00FB2A04"/>
    <w:rsid w:val="00FB2C47"/>
    <w:rsid w:val="00FB2EAE"/>
    <w:rsid w:val="00FB3238"/>
    <w:rsid w:val="00FB3316"/>
    <w:rsid w:val="00FB3356"/>
    <w:rsid w:val="00FB346D"/>
    <w:rsid w:val="00FB368B"/>
    <w:rsid w:val="00FB3A76"/>
    <w:rsid w:val="00FB3AE3"/>
    <w:rsid w:val="00FB3B7F"/>
    <w:rsid w:val="00FB3D33"/>
    <w:rsid w:val="00FB3E29"/>
    <w:rsid w:val="00FB3EDC"/>
    <w:rsid w:val="00FB416A"/>
    <w:rsid w:val="00FB42B7"/>
    <w:rsid w:val="00FB44A4"/>
    <w:rsid w:val="00FB44ED"/>
    <w:rsid w:val="00FB466D"/>
    <w:rsid w:val="00FB499C"/>
    <w:rsid w:val="00FB4BB3"/>
    <w:rsid w:val="00FB4F33"/>
    <w:rsid w:val="00FB5020"/>
    <w:rsid w:val="00FB5252"/>
    <w:rsid w:val="00FB5254"/>
    <w:rsid w:val="00FB59A8"/>
    <w:rsid w:val="00FB5A28"/>
    <w:rsid w:val="00FB5D89"/>
    <w:rsid w:val="00FB5F60"/>
    <w:rsid w:val="00FB5F83"/>
    <w:rsid w:val="00FB624F"/>
    <w:rsid w:val="00FB62A0"/>
    <w:rsid w:val="00FB668D"/>
    <w:rsid w:val="00FB678E"/>
    <w:rsid w:val="00FB699B"/>
    <w:rsid w:val="00FB6A87"/>
    <w:rsid w:val="00FB6F33"/>
    <w:rsid w:val="00FB7013"/>
    <w:rsid w:val="00FB73EE"/>
    <w:rsid w:val="00FB7464"/>
    <w:rsid w:val="00FB765A"/>
    <w:rsid w:val="00FB77FE"/>
    <w:rsid w:val="00FB788D"/>
    <w:rsid w:val="00FB78D9"/>
    <w:rsid w:val="00FB7BBF"/>
    <w:rsid w:val="00FB7D1A"/>
    <w:rsid w:val="00FB7EC1"/>
    <w:rsid w:val="00FB7FBF"/>
    <w:rsid w:val="00FC0078"/>
    <w:rsid w:val="00FC013B"/>
    <w:rsid w:val="00FC02E3"/>
    <w:rsid w:val="00FC02FE"/>
    <w:rsid w:val="00FC0741"/>
    <w:rsid w:val="00FC0B06"/>
    <w:rsid w:val="00FC0BC4"/>
    <w:rsid w:val="00FC0CAC"/>
    <w:rsid w:val="00FC102F"/>
    <w:rsid w:val="00FC1131"/>
    <w:rsid w:val="00FC166A"/>
    <w:rsid w:val="00FC1775"/>
    <w:rsid w:val="00FC1915"/>
    <w:rsid w:val="00FC1B89"/>
    <w:rsid w:val="00FC1C44"/>
    <w:rsid w:val="00FC1CDC"/>
    <w:rsid w:val="00FC2073"/>
    <w:rsid w:val="00FC20ED"/>
    <w:rsid w:val="00FC23D3"/>
    <w:rsid w:val="00FC256D"/>
    <w:rsid w:val="00FC26DF"/>
    <w:rsid w:val="00FC284D"/>
    <w:rsid w:val="00FC2931"/>
    <w:rsid w:val="00FC29C6"/>
    <w:rsid w:val="00FC2A43"/>
    <w:rsid w:val="00FC2B76"/>
    <w:rsid w:val="00FC3083"/>
    <w:rsid w:val="00FC3103"/>
    <w:rsid w:val="00FC314A"/>
    <w:rsid w:val="00FC3227"/>
    <w:rsid w:val="00FC3488"/>
    <w:rsid w:val="00FC34BD"/>
    <w:rsid w:val="00FC3778"/>
    <w:rsid w:val="00FC3A25"/>
    <w:rsid w:val="00FC3BBB"/>
    <w:rsid w:val="00FC3CA0"/>
    <w:rsid w:val="00FC3CEE"/>
    <w:rsid w:val="00FC3F4E"/>
    <w:rsid w:val="00FC4084"/>
    <w:rsid w:val="00FC4169"/>
    <w:rsid w:val="00FC427D"/>
    <w:rsid w:val="00FC449E"/>
    <w:rsid w:val="00FC454D"/>
    <w:rsid w:val="00FC482F"/>
    <w:rsid w:val="00FC48B1"/>
    <w:rsid w:val="00FC49A1"/>
    <w:rsid w:val="00FC4A72"/>
    <w:rsid w:val="00FC4A98"/>
    <w:rsid w:val="00FC4C13"/>
    <w:rsid w:val="00FC5182"/>
    <w:rsid w:val="00FC5202"/>
    <w:rsid w:val="00FC55BA"/>
    <w:rsid w:val="00FC598E"/>
    <w:rsid w:val="00FC5A83"/>
    <w:rsid w:val="00FC5B08"/>
    <w:rsid w:val="00FC5C9E"/>
    <w:rsid w:val="00FC5E1E"/>
    <w:rsid w:val="00FC6000"/>
    <w:rsid w:val="00FC626E"/>
    <w:rsid w:val="00FC63AD"/>
    <w:rsid w:val="00FC63BE"/>
    <w:rsid w:val="00FC6661"/>
    <w:rsid w:val="00FC68BF"/>
    <w:rsid w:val="00FC6DD9"/>
    <w:rsid w:val="00FC727F"/>
    <w:rsid w:val="00FC731F"/>
    <w:rsid w:val="00FC74E0"/>
    <w:rsid w:val="00FC771A"/>
    <w:rsid w:val="00FC7905"/>
    <w:rsid w:val="00FC7A9E"/>
    <w:rsid w:val="00FC7BEC"/>
    <w:rsid w:val="00FD002C"/>
    <w:rsid w:val="00FD02C9"/>
    <w:rsid w:val="00FD0300"/>
    <w:rsid w:val="00FD0322"/>
    <w:rsid w:val="00FD0789"/>
    <w:rsid w:val="00FD086A"/>
    <w:rsid w:val="00FD08D2"/>
    <w:rsid w:val="00FD0DDD"/>
    <w:rsid w:val="00FD0F28"/>
    <w:rsid w:val="00FD109A"/>
    <w:rsid w:val="00FD11DF"/>
    <w:rsid w:val="00FD128F"/>
    <w:rsid w:val="00FD131D"/>
    <w:rsid w:val="00FD1A11"/>
    <w:rsid w:val="00FD1B7A"/>
    <w:rsid w:val="00FD1DE3"/>
    <w:rsid w:val="00FD1EE6"/>
    <w:rsid w:val="00FD1F3A"/>
    <w:rsid w:val="00FD2001"/>
    <w:rsid w:val="00FD2344"/>
    <w:rsid w:val="00FD25BA"/>
    <w:rsid w:val="00FD267C"/>
    <w:rsid w:val="00FD2CD0"/>
    <w:rsid w:val="00FD2D13"/>
    <w:rsid w:val="00FD2FBD"/>
    <w:rsid w:val="00FD31C3"/>
    <w:rsid w:val="00FD38DA"/>
    <w:rsid w:val="00FD39C5"/>
    <w:rsid w:val="00FD3AAE"/>
    <w:rsid w:val="00FD3BCF"/>
    <w:rsid w:val="00FD3E56"/>
    <w:rsid w:val="00FD4188"/>
    <w:rsid w:val="00FD4897"/>
    <w:rsid w:val="00FD4A56"/>
    <w:rsid w:val="00FD4C1F"/>
    <w:rsid w:val="00FD4F45"/>
    <w:rsid w:val="00FD4F8C"/>
    <w:rsid w:val="00FD5071"/>
    <w:rsid w:val="00FD53B3"/>
    <w:rsid w:val="00FD5528"/>
    <w:rsid w:val="00FD562C"/>
    <w:rsid w:val="00FD568D"/>
    <w:rsid w:val="00FD56CE"/>
    <w:rsid w:val="00FD5A03"/>
    <w:rsid w:val="00FD5C04"/>
    <w:rsid w:val="00FD5DD2"/>
    <w:rsid w:val="00FD6102"/>
    <w:rsid w:val="00FD623D"/>
    <w:rsid w:val="00FD62EE"/>
    <w:rsid w:val="00FD62F3"/>
    <w:rsid w:val="00FD66F9"/>
    <w:rsid w:val="00FD7229"/>
    <w:rsid w:val="00FD7248"/>
    <w:rsid w:val="00FD74EB"/>
    <w:rsid w:val="00FD78E6"/>
    <w:rsid w:val="00FD7C61"/>
    <w:rsid w:val="00FD7EE3"/>
    <w:rsid w:val="00FE044E"/>
    <w:rsid w:val="00FE051F"/>
    <w:rsid w:val="00FE069B"/>
    <w:rsid w:val="00FE078C"/>
    <w:rsid w:val="00FE0AD9"/>
    <w:rsid w:val="00FE0BF4"/>
    <w:rsid w:val="00FE0E48"/>
    <w:rsid w:val="00FE0EB5"/>
    <w:rsid w:val="00FE0ECF"/>
    <w:rsid w:val="00FE10DB"/>
    <w:rsid w:val="00FE1240"/>
    <w:rsid w:val="00FE1460"/>
    <w:rsid w:val="00FE18E1"/>
    <w:rsid w:val="00FE19FF"/>
    <w:rsid w:val="00FE1E3F"/>
    <w:rsid w:val="00FE1EC1"/>
    <w:rsid w:val="00FE2147"/>
    <w:rsid w:val="00FE282D"/>
    <w:rsid w:val="00FE28EF"/>
    <w:rsid w:val="00FE2914"/>
    <w:rsid w:val="00FE29B6"/>
    <w:rsid w:val="00FE2A87"/>
    <w:rsid w:val="00FE2DDD"/>
    <w:rsid w:val="00FE311D"/>
    <w:rsid w:val="00FE34C3"/>
    <w:rsid w:val="00FE3512"/>
    <w:rsid w:val="00FE361E"/>
    <w:rsid w:val="00FE3620"/>
    <w:rsid w:val="00FE3958"/>
    <w:rsid w:val="00FE3AAC"/>
    <w:rsid w:val="00FE3BCF"/>
    <w:rsid w:val="00FE3EA6"/>
    <w:rsid w:val="00FE42BD"/>
    <w:rsid w:val="00FE47E9"/>
    <w:rsid w:val="00FE4A89"/>
    <w:rsid w:val="00FE4D97"/>
    <w:rsid w:val="00FE4EF9"/>
    <w:rsid w:val="00FE4F74"/>
    <w:rsid w:val="00FE5275"/>
    <w:rsid w:val="00FE52EA"/>
    <w:rsid w:val="00FE56C6"/>
    <w:rsid w:val="00FE5C0E"/>
    <w:rsid w:val="00FE6059"/>
    <w:rsid w:val="00FE61F8"/>
    <w:rsid w:val="00FE68A9"/>
    <w:rsid w:val="00FE6AAE"/>
    <w:rsid w:val="00FE6AF3"/>
    <w:rsid w:val="00FE6B84"/>
    <w:rsid w:val="00FE7009"/>
    <w:rsid w:val="00FE7318"/>
    <w:rsid w:val="00FE740E"/>
    <w:rsid w:val="00FE7A85"/>
    <w:rsid w:val="00FE7B3F"/>
    <w:rsid w:val="00FE7C71"/>
    <w:rsid w:val="00FE7CAF"/>
    <w:rsid w:val="00FE7D57"/>
    <w:rsid w:val="00FE7FD9"/>
    <w:rsid w:val="00FF01E6"/>
    <w:rsid w:val="00FF0257"/>
    <w:rsid w:val="00FF03D4"/>
    <w:rsid w:val="00FF06F6"/>
    <w:rsid w:val="00FF0780"/>
    <w:rsid w:val="00FF07AF"/>
    <w:rsid w:val="00FF081D"/>
    <w:rsid w:val="00FF092A"/>
    <w:rsid w:val="00FF0964"/>
    <w:rsid w:val="00FF09E9"/>
    <w:rsid w:val="00FF0BAC"/>
    <w:rsid w:val="00FF0EEC"/>
    <w:rsid w:val="00FF12DC"/>
    <w:rsid w:val="00FF132E"/>
    <w:rsid w:val="00FF14B2"/>
    <w:rsid w:val="00FF170F"/>
    <w:rsid w:val="00FF17EF"/>
    <w:rsid w:val="00FF18BE"/>
    <w:rsid w:val="00FF19D8"/>
    <w:rsid w:val="00FF1A6E"/>
    <w:rsid w:val="00FF1BEA"/>
    <w:rsid w:val="00FF1CBF"/>
    <w:rsid w:val="00FF1F14"/>
    <w:rsid w:val="00FF21CB"/>
    <w:rsid w:val="00FF26A5"/>
    <w:rsid w:val="00FF2750"/>
    <w:rsid w:val="00FF275F"/>
    <w:rsid w:val="00FF27DD"/>
    <w:rsid w:val="00FF287A"/>
    <w:rsid w:val="00FF29CB"/>
    <w:rsid w:val="00FF2A0B"/>
    <w:rsid w:val="00FF2CBF"/>
    <w:rsid w:val="00FF2F05"/>
    <w:rsid w:val="00FF3018"/>
    <w:rsid w:val="00FF3061"/>
    <w:rsid w:val="00FF3227"/>
    <w:rsid w:val="00FF33C6"/>
    <w:rsid w:val="00FF3591"/>
    <w:rsid w:val="00FF37CE"/>
    <w:rsid w:val="00FF37D2"/>
    <w:rsid w:val="00FF3827"/>
    <w:rsid w:val="00FF3897"/>
    <w:rsid w:val="00FF3939"/>
    <w:rsid w:val="00FF3AB7"/>
    <w:rsid w:val="00FF3AE1"/>
    <w:rsid w:val="00FF3B4C"/>
    <w:rsid w:val="00FF3BCE"/>
    <w:rsid w:val="00FF3CC0"/>
    <w:rsid w:val="00FF3EAA"/>
    <w:rsid w:val="00FF4010"/>
    <w:rsid w:val="00FF40CC"/>
    <w:rsid w:val="00FF4285"/>
    <w:rsid w:val="00FF4320"/>
    <w:rsid w:val="00FF43DD"/>
    <w:rsid w:val="00FF445B"/>
    <w:rsid w:val="00FF46E0"/>
    <w:rsid w:val="00FF471B"/>
    <w:rsid w:val="00FF4927"/>
    <w:rsid w:val="00FF4972"/>
    <w:rsid w:val="00FF53AD"/>
    <w:rsid w:val="00FF54F3"/>
    <w:rsid w:val="00FF58CD"/>
    <w:rsid w:val="00FF599F"/>
    <w:rsid w:val="00FF5A3C"/>
    <w:rsid w:val="00FF5AE0"/>
    <w:rsid w:val="00FF5E72"/>
    <w:rsid w:val="00FF6337"/>
    <w:rsid w:val="00FF63DF"/>
    <w:rsid w:val="00FF6411"/>
    <w:rsid w:val="00FF6529"/>
    <w:rsid w:val="00FF6560"/>
    <w:rsid w:val="00FF6631"/>
    <w:rsid w:val="00FF6987"/>
    <w:rsid w:val="00FF6AD5"/>
    <w:rsid w:val="00FF6B4C"/>
    <w:rsid w:val="00FF6BAD"/>
    <w:rsid w:val="00FF6BD9"/>
    <w:rsid w:val="00FF6C1C"/>
    <w:rsid w:val="00FF6D4A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00FF7CE8"/>
    <w:rsid w:val="00FF7E14"/>
    <w:rsid w:val="02D35F28"/>
    <w:rsid w:val="02E3CFB6"/>
    <w:rsid w:val="02E7465B"/>
    <w:rsid w:val="036DF065"/>
    <w:rsid w:val="039A9A3F"/>
    <w:rsid w:val="03FDD290"/>
    <w:rsid w:val="0452B408"/>
    <w:rsid w:val="05160E07"/>
    <w:rsid w:val="06C7A360"/>
    <w:rsid w:val="0875B41D"/>
    <w:rsid w:val="08C03AB2"/>
    <w:rsid w:val="0950235D"/>
    <w:rsid w:val="09561BC3"/>
    <w:rsid w:val="09797494"/>
    <w:rsid w:val="0A951968"/>
    <w:rsid w:val="0B04984E"/>
    <w:rsid w:val="0C5B896B"/>
    <w:rsid w:val="0CA15C55"/>
    <w:rsid w:val="0F33858C"/>
    <w:rsid w:val="0F961CEB"/>
    <w:rsid w:val="115B9369"/>
    <w:rsid w:val="11C4177C"/>
    <w:rsid w:val="11CC2FA5"/>
    <w:rsid w:val="1241A75A"/>
    <w:rsid w:val="135BA939"/>
    <w:rsid w:val="13FA6956"/>
    <w:rsid w:val="14AC6E3A"/>
    <w:rsid w:val="1533B9B5"/>
    <w:rsid w:val="1576C592"/>
    <w:rsid w:val="158F77CB"/>
    <w:rsid w:val="16526129"/>
    <w:rsid w:val="176443AC"/>
    <w:rsid w:val="17EA890F"/>
    <w:rsid w:val="18004838"/>
    <w:rsid w:val="18D52F8C"/>
    <w:rsid w:val="19D40733"/>
    <w:rsid w:val="1AA827B6"/>
    <w:rsid w:val="1B0ADD20"/>
    <w:rsid w:val="1BB28255"/>
    <w:rsid w:val="1D1859DD"/>
    <w:rsid w:val="1D46864F"/>
    <w:rsid w:val="1EC25911"/>
    <w:rsid w:val="1EDBB274"/>
    <w:rsid w:val="1FC7A153"/>
    <w:rsid w:val="2171C8E5"/>
    <w:rsid w:val="24027977"/>
    <w:rsid w:val="249537B1"/>
    <w:rsid w:val="24A77937"/>
    <w:rsid w:val="24ED86E9"/>
    <w:rsid w:val="2524360B"/>
    <w:rsid w:val="255D80CE"/>
    <w:rsid w:val="2579AB02"/>
    <w:rsid w:val="259652FC"/>
    <w:rsid w:val="26453A08"/>
    <w:rsid w:val="27A28D8D"/>
    <w:rsid w:val="2879C487"/>
    <w:rsid w:val="28B4D5B2"/>
    <w:rsid w:val="28B79839"/>
    <w:rsid w:val="2A0CDBB5"/>
    <w:rsid w:val="2A39441E"/>
    <w:rsid w:val="2A53689A"/>
    <w:rsid w:val="2AD33D01"/>
    <w:rsid w:val="2B90F8FF"/>
    <w:rsid w:val="2BB3F4FF"/>
    <w:rsid w:val="2D37A637"/>
    <w:rsid w:val="2DDC805D"/>
    <w:rsid w:val="2E84F272"/>
    <w:rsid w:val="3074536C"/>
    <w:rsid w:val="30E50FA3"/>
    <w:rsid w:val="3294165F"/>
    <w:rsid w:val="32BF9BDA"/>
    <w:rsid w:val="33D2CF54"/>
    <w:rsid w:val="37C4BCB6"/>
    <w:rsid w:val="3865D494"/>
    <w:rsid w:val="3BB55122"/>
    <w:rsid w:val="3BF1E0FE"/>
    <w:rsid w:val="3D625D55"/>
    <w:rsid w:val="3D7AB5E2"/>
    <w:rsid w:val="3E0841B9"/>
    <w:rsid w:val="3F3A4FC0"/>
    <w:rsid w:val="40829C22"/>
    <w:rsid w:val="40D28B47"/>
    <w:rsid w:val="41B3CD25"/>
    <w:rsid w:val="41D09DA1"/>
    <w:rsid w:val="4201ADB9"/>
    <w:rsid w:val="43F1BEB4"/>
    <w:rsid w:val="44F19505"/>
    <w:rsid w:val="45352A33"/>
    <w:rsid w:val="4674D481"/>
    <w:rsid w:val="470F15D7"/>
    <w:rsid w:val="479AE733"/>
    <w:rsid w:val="4812A020"/>
    <w:rsid w:val="4823417A"/>
    <w:rsid w:val="484F100C"/>
    <w:rsid w:val="485F5CD5"/>
    <w:rsid w:val="4860190D"/>
    <w:rsid w:val="48764C12"/>
    <w:rsid w:val="48AF96D5"/>
    <w:rsid w:val="49132504"/>
    <w:rsid w:val="4A02F7FD"/>
    <w:rsid w:val="4A0F59EC"/>
    <w:rsid w:val="4B3E9B3E"/>
    <w:rsid w:val="4B5A4AC4"/>
    <w:rsid w:val="4C2D5D76"/>
    <w:rsid w:val="4D343D53"/>
    <w:rsid w:val="4D709EB9"/>
    <w:rsid w:val="4DA48282"/>
    <w:rsid w:val="4EA34303"/>
    <w:rsid w:val="4FD066E4"/>
    <w:rsid w:val="50FAEBFE"/>
    <w:rsid w:val="5164AF61"/>
    <w:rsid w:val="5246D1DB"/>
    <w:rsid w:val="528C2D71"/>
    <w:rsid w:val="52E3C0F8"/>
    <w:rsid w:val="54132C8E"/>
    <w:rsid w:val="545D24F7"/>
    <w:rsid w:val="55664926"/>
    <w:rsid w:val="5568A43F"/>
    <w:rsid w:val="5643B2D8"/>
    <w:rsid w:val="573D6CCA"/>
    <w:rsid w:val="580BBA1F"/>
    <w:rsid w:val="58B33CFE"/>
    <w:rsid w:val="5B488126"/>
    <w:rsid w:val="5BF063A4"/>
    <w:rsid w:val="5DB00C86"/>
    <w:rsid w:val="5E630236"/>
    <w:rsid w:val="5ED01F3C"/>
    <w:rsid w:val="5EFD619D"/>
    <w:rsid w:val="5F1EFBDD"/>
    <w:rsid w:val="5FB29CC0"/>
    <w:rsid w:val="6069025A"/>
    <w:rsid w:val="60CB763B"/>
    <w:rsid w:val="614ACC9F"/>
    <w:rsid w:val="620AB556"/>
    <w:rsid w:val="6255D268"/>
    <w:rsid w:val="627DD8B7"/>
    <w:rsid w:val="63059AB2"/>
    <w:rsid w:val="63BA8A69"/>
    <w:rsid w:val="64C333F2"/>
    <w:rsid w:val="65234B20"/>
    <w:rsid w:val="660471D7"/>
    <w:rsid w:val="670B7763"/>
    <w:rsid w:val="678D2453"/>
    <w:rsid w:val="69703A4F"/>
    <w:rsid w:val="6C737F84"/>
    <w:rsid w:val="6CAEC486"/>
    <w:rsid w:val="6E311E0E"/>
    <w:rsid w:val="6ED8C6D5"/>
    <w:rsid w:val="6F6C1EC1"/>
    <w:rsid w:val="703B3648"/>
    <w:rsid w:val="707ABE54"/>
    <w:rsid w:val="7133D4C3"/>
    <w:rsid w:val="71CE8CE7"/>
    <w:rsid w:val="73B22C45"/>
    <w:rsid w:val="73E56A9A"/>
    <w:rsid w:val="74987307"/>
    <w:rsid w:val="773AD4C9"/>
    <w:rsid w:val="77AC803E"/>
    <w:rsid w:val="78089621"/>
    <w:rsid w:val="7878FD32"/>
    <w:rsid w:val="78EDA194"/>
    <w:rsid w:val="794BAA42"/>
    <w:rsid w:val="795E5AA3"/>
    <w:rsid w:val="7A725F60"/>
    <w:rsid w:val="7C3526E8"/>
    <w:rsid w:val="7CD378FC"/>
    <w:rsid w:val="7DCC06E8"/>
    <w:rsid w:val="7E50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8CC6F580-FCF8-41CA-8360-0B5322F22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99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EB16A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1fbbcc12b9e1dc41e20441804470ea3b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dc0c73e9ae48461ccfe8d3785774b151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87327E-09D1-4BC5-85A1-B65B3570F103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customXml/itemProps2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2E7E7F-4977-4621-B595-7DD2DA4C8F21}"/>
</file>

<file path=customXml/itemProps4.xml><?xml version="1.0" encoding="utf-8"?>
<ds:datastoreItem xmlns:ds="http://schemas.openxmlformats.org/officeDocument/2006/customXml" ds:itemID="{7867CDD7-6172-432C-8F73-BB33B2C89A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3523</TotalTime>
  <Pages>1</Pages>
  <Words>3422</Words>
  <Characters>19511</Characters>
  <Application>Microsoft Office Word</Application>
  <DocSecurity>4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Tanin Likhittienthong</cp:lastModifiedBy>
  <cp:revision>2508</cp:revision>
  <cp:lastPrinted>2025-05-07T22:12:00Z</cp:lastPrinted>
  <dcterms:created xsi:type="dcterms:W3CDTF">2024-03-22T10:06:00Z</dcterms:created>
  <dcterms:modified xsi:type="dcterms:W3CDTF">2025-05-08T08:17:00Z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0x0101000772AFFAB50F4A4CA759393167C4A67B</vt:lpwstr>
  </property>
  <property fmtid="{D5CDD505-2E9C-101B-9397-08002B2CF9AE}" pid="5" name="GrammarlyDocumentId">
    <vt:lpwstr>912777a24f8c5ac9274764bb2b700a5a0e0345776d775ff8a1f07d1bf3327741</vt:lpwstr>
  </property>
  <property fmtid="{D5CDD505-2E9C-101B-9397-08002B2CF9AE}" pid="6" name="MediaServiceImageTags">
    <vt:lpwstr/>
  </property>
</Properties>
</file>