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7009" w14:textId="77777777" w:rsidR="00D30220" w:rsidRPr="00BA617D" w:rsidRDefault="00D30220" w:rsidP="00D30220">
      <w:pPr>
        <w:jc w:val="center"/>
        <w:rPr>
          <w:rFonts w:ascii="Calibri" w:hAnsi="Calibri" w:cs="Cordia New"/>
          <w:b/>
          <w:bCs/>
          <w:sz w:val="22"/>
          <w:szCs w:val="22"/>
        </w:rPr>
      </w:pPr>
    </w:p>
    <w:p w14:paraId="7D58D29F" w14:textId="77777777" w:rsidR="00D30220" w:rsidRDefault="00D30220" w:rsidP="00D30220">
      <w:pPr>
        <w:jc w:val="center"/>
        <w:rPr>
          <w:rFonts w:ascii="Calibri" w:hAnsi="Calibri" w:cs="Calibri"/>
          <w:b/>
          <w:bCs/>
          <w:sz w:val="22"/>
          <w:szCs w:val="22"/>
        </w:rPr>
      </w:pPr>
    </w:p>
    <w:p w14:paraId="5395174B" w14:textId="77777777" w:rsidR="00D30220" w:rsidRDefault="00D30220" w:rsidP="00D30220">
      <w:pPr>
        <w:jc w:val="center"/>
        <w:rPr>
          <w:rFonts w:ascii="Calibri" w:hAnsi="Calibri" w:cs="Calibri"/>
          <w:b/>
          <w:bCs/>
          <w:sz w:val="22"/>
          <w:szCs w:val="22"/>
        </w:rPr>
      </w:pPr>
    </w:p>
    <w:p w14:paraId="19AB8A11" w14:textId="77777777" w:rsidR="00D30220" w:rsidRDefault="00D30220" w:rsidP="00D30220">
      <w:pPr>
        <w:jc w:val="center"/>
        <w:rPr>
          <w:rFonts w:ascii="Calibri" w:hAnsi="Calibri" w:cs="Calibri"/>
          <w:b/>
          <w:bCs/>
          <w:sz w:val="22"/>
          <w:szCs w:val="22"/>
        </w:rPr>
      </w:pPr>
    </w:p>
    <w:p w14:paraId="64DC5E47" w14:textId="77777777" w:rsidR="00D30220" w:rsidRDefault="00D30220" w:rsidP="00D30220">
      <w:pPr>
        <w:jc w:val="center"/>
        <w:rPr>
          <w:rFonts w:ascii="Calibri" w:hAnsi="Calibri" w:cs="Calibri"/>
          <w:b/>
          <w:bCs/>
          <w:sz w:val="22"/>
          <w:szCs w:val="22"/>
        </w:rPr>
      </w:pPr>
    </w:p>
    <w:p w14:paraId="7519BB28" w14:textId="77777777" w:rsidR="00D30220" w:rsidRDefault="00D30220" w:rsidP="00D30220">
      <w:pPr>
        <w:jc w:val="center"/>
        <w:rPr>
          <w:rFonts w:ascii="Calibri" w:hAnsi="Calibri" w:cs="Cordia New"/>
          <w:b/>
          <w:bCs/>
          <w:sz w:val="22"/>
          <w:szCs w:val="22"/>
        </w:rPr>
      </w:pPr>
    </w:p>
    <w:p w14:paraId="772DE6E9" w14:textId="77777777" w:rsidR="00D30220" w:rsidRDefault="00D30220" w:rsidP="00D30220">
      <w:pPr>
        <w:jc w:val="center"/>
        <w:rPr>
          <w:rFonts w:ascii="Calibri" w:hAnsi="Calibri" w:cs="Cordia New"/>
          <w:b/>
          <w:bCs/>
          <w:sz w:val="22"/>
          <w:szCs w:val="22"/>
        </w:rPr>
      </w:pPr>
    </w:p>
    <w:p w14:paraId="370082BD" w14:textId="77777777" w:rsidR="00D30220" w:rsidRDefault="00D30220" w:rsidP="00D30220">
      <w:pPr>
        <w:rPr>
          <w:rFonts w:ascii="Calibri" w:hAnsi="Calibri" w:cs="Cordia New"/>
          <w:b/>
          <w:bCs/>
          <w:sz w:val="22"/>
          <w:szCs w:val="22"/>
        </w:rPr>
      </w:pPr>
    </w:p>
    <w:p w14:paraId="29A45D82" w14:textId="77777777" w:rsidR="00D30220" w:rsidRDefault="00D30220" w:rsidP="00D30220">
      <w:pPr>
        <w:jc w:val="center"/>
        <w:rPr>
          <w:rFonts w:ascii="Calibri" w:hAnsi="Calibri" w:cs="Cordia New"/>
          <w:b/>
          <w:bCs/>
          <w:sz w:val="22"/>
          <w:szCs w:val="22"/>
        </w:rPr>
      </w:pPr>
    </w:p>
    <w:p w14:paraId="21A41DB1" w14:textId="77777777" w:rsidR="00D30220" w:rsidRDefault="00D30220" w:rsidP="00D30220">
      <w:pPr>
        <w:jc w:val="center"/>
        <w:rPr>
          <w:rFonts w:ascii="Calibri" w:hAnsi="Calibri" w:cs="Cordia New"/>
          <w:b/>
          <w:bCs/>
          <w:sz w:val="22"/>
          <w:szCs w:val="22"/>
        </w:rPr>
      </w:pPr>
    </w:p>
    <w:p w14:paraId="3013E47F" w14:textId="77777777" w:rsidR="00D30220" w:rsidRDefault="00D30220" w:rsidP="00D30220">
      <w:pPr>
        <w:jc w:val="center"/>
        <w:rPr>
          <w:rFonts w:ascii="Calibri" w:hAnsi="Calibri" w:cs="Cordia New"/>
          <w:b/>
          <w:bCs/>
          <w:sz w:val="22"/>
          <w:szCs w:val="22"/>
        </w:rPr>
      </w:pPr>
    </w:p>
    <w:p w14:paraId="0631A3C6" w14:textId="77777777" w:rsidR="00D30220" w:rsidRPr="00BE2EB2" w:rsidRDefault="00D30220" w:rsidP="00D30220">
      <w:pPr>
        <w:jc w:val="center"/>
        <w:rPr>
          <w:rFonts w:ascii="Calibri" w:hAnsi="Calibri" w:cs="Calibri"/>
          <w:b/>
          <w:bCs/>
          <w:sz w:val="38"/>
          <w:szCs w:val="38"/>
        </w:rPr>
      </w:pPr>
      <w:r w:rsidRPr="00BE2EB2">
        <w:rPr>
          <w:rFonts w:ascii="Calibri" w:hAnsi="Calibri" w:cs="Calibri"/>
          <w:b/>
          <w:bCs/>
          <w:sz w:val="38"/>
          <w:szCs w:val="38"/>
        </w:rPr>
        <w:t xml:space="preserve">M.C.S. Steel Public Company Limited </w:t>
      </w:r>
    </w:p>
    <w:p w14:paraId="396488EB" w14:textId="77777777" w:rsidR="00D30220" w:rsidRDefault="00D30220" w:rsidP="00D30220">
      <w:pPr>
        <w:jc w:val="center"/>
        <w:rPr>
          <w:rFonts w:ascii="Calibri" w:hAnsi="Calibri" w:cs="Calibri"/>
          <w:b/>
          <w:bCs/>
          <w:sz w:val="22"/>
          <w:szCs w:val="22"/>
          <w:cs/>
        </w:rPr>
      </w:pPr>
      <w:r w:rsidRPr="00BE2EB2">
        <w:rPr>
          <w:rFonts w:ascii="Calibri" w:hAnsi="Calibri" w:cs="Calibri"/>
          <w:b/>
          <w:bCs/>
          <w:sz w:val="38"/>
          <w:szCs w:val="38"/>
        </w:rPr>
        <w:t>and its subsidiaries</w:t>
      </w:r>
      <w:r>
        <w:rPr>
          <w:rFonts w:ascii="Calibri" w:hAnsi="Calibri" w:cs="Calibri"/>
          <w:b/>
          <w:bCs/>
          <w:sz w:val="22"/>
          <w:szCs w:val="22"/>
        </w:rPr>
        <w:br/>
      </w:r>
    </w:p>
    <w:p w14:paraId="60E57CBB" w14:textId="77777777" w:rsidR="00D30220" w:rsidRPr="00DD5343" w:rsidRDefault="00D30220" w:rsidP="00D30220">
      <w:pPr>
        <w:pStyle w:val="ReportHeading1"/>
        <w:framePr w:w="0" w:hRule="auto" w:hSpace="0" w:wrap="auto" w:vAnchor="margin" w:hAnchor="text" w:xAlign="left" w:yAlign="inline"/>
        <w:tabs>
          <w:tab w:val="left" w:pos="540"/>
        </w:tabs>
        <w:spacing w:before="360" w:line="240" w:lineRule="atLeast"/>
        <w:jc w:val="center"/>
        <w:rPr>
          <w:rFonts w:ascii="Calibri" w:hAnsi="Calibri" w:cs="Calibri"/>
          <w:b w:val="0"/>
          <w:bCs w:val="0"/>
          <w:spacing w:val="-3"/>
          <w:sz w:val="28"/>
          <w:szCs w:val="28"/>
        </w:rPr>
      </w:pPr>
      <w:r w:rsidRPr="00DD5343">
        <w:rPr>
          <w:rFonts w:ascii="Calibri" w:hAnsi="Calibri" w:cs="Calibri"/>
          <w:b w:val="0"/>
          <w:bCs w:val="0"/>
          <w:spacing w:val="-3"/>
          <w:sz w:val="28"/>
          <w:szCs w:val="28"/>
        </w:rPr>
        <w:t xml:space="preserve">Condensed Interim financial statements </w:t>
      </w:r>
    </w:p>
    <w:p w14:paraId="5EEEF836" w14:textId="35443A32" w:rsidR="00D30220" w:rsidRPr="00DD5343" w:rsidRDefault="00D30220" w:rsidP="00D30220">
      <w:pPr>
        <w:pStyle w:val="CoverTitle"/>
        <w:spacing w:line="276" w:lineRule="auto"/>
        <w:jc w:val="center"/>
        <w:rPr>
          <w:rFonts w:ascii="Calibri" w:hAnsi="Calibri" w:cs="Calibri"/>
          <w:spacing w:val="-3"/>
          <w:sz w:val="28"/>
          <w:szCs w:val="28"/>
        </w:rPr>
      </w:pPr>
      <w:bookmarkStart w:id="0" w:name="_Hlk102736366"/>
      <w:r w:rsidRPr="00DD5343">
        <w:rPr>
          <w:rFonts w:ascii="Calibri" w:hAnsi="Calibri" w:cs="Calibri"/>
          <w:spacing w:val="-3"/>
          <w:sz w:val="28"/>
          <w:szCs w:val="28"/>
        </w:rPr>
        <w:t xml:space="preserve">for </w:t>
      </w:r>
      <w:r w:rsidRPr="00516969">
        <w:rPr>
          <w:rFonts w:ascii="Calibri" w:hAnsi="Calibri" w:cs="Calibri"/>
          <w:spacing w:val="-3"/>
          <w:sz w:val="28"/>
          <w:szCs w:val="28"/>
        </w:rPr>
        <w:t xml:space="preserve">the three-month </w:t>
      </w:r>
      <w:bookmarkEnd w:id="0"/>
      <w:r w:rsidRPr="00DD5343">
        <w:rPr>
          <w:rFonts w:ascii="Calibri" w:hAnsi="Calibri" w:cs="Calibri"/>
          <w:spacing w:val="-3"/>
          <w:sz w:val="28"/>
          <w:szCs w:val="28"/>
        </w:rPr>
        <w:t xml:space="preserve">period ended </w:t>
      </w:r>
      <w:r>
        <w:rPr>
          <w:rFonts w:ascii="Calibri" w:hAnsi="Calibri" w:cs="Calibri"/>
          <w:spacing w:val="-3"/>
          <w:sz w:val="28"/>
          <w:szCs w:val="28"/>
        </w:rPr>
        <w:t>3</w:t>
      </w:r>
      <w:r w:rsidR="00455D01">
        <w:rPr>
          <w:rFonts w:ascii="Calibri" w:hAnsi="Calibri" w:cs="Calibri"/>
          <w:spacing w:val="-3"/>
          <w:sz w:val="28"/>
          <w:szCs w:val="28"/>
        </w:rPr>
        <w:t>1</w:t>
      </w:r>
      <w:r>
        <w:rPr>
          <w:rFonts w:ascii="Calibri" w:hAnsi="Calibri" w:cs="Calibri"/>
          <w:spacing w:val="-3"/>
          <w:sz w:val="28"/>
          <w:szCs w:val="28"/>
        </w:rPr>
        <w:t xml:space="preserve"> </w:t>
      </w:r>
      <w:r w:rsidR="00455D01">
        <w:rPr>
          <w:rFonts w:ascii="Calibri" w:hAnsi="Calibri" w:cs="Calibri"/>
          <w:spacing w:val="-3"/>
          <w:sz w:val="28"/>
          <w:szCs w:val="28"/>
        </w:rPr>
        <w:t>March</w:t>
      </w:r>
      <w:r w:rsidRPr="00DD5343">
        <w:rPr>
          <w:rFonts w:ascii="Calibri" w:hAnsi="Calibri" w:cs="Calibri"/>
          <w:spacing w:val="-3"/>
          <w:sz w:val="28"/>
          <w:szCs w:val="28"/>
        </w:rPr>
        <w:t xml:space="preserve"> 202</w:t>
      </w:r>
      <w:r w:rsidR="00455D01">
        <w:rPr>
          <w:rFonts w:ascii="Calibri" w:hAnsi="Calibri" w:cs="Calibri"/>
          <w:spacing w:val="-3"/>
          <w:sz w:val="28"/>
          <w:szCs w:val="28"/>
        </w:rPr>
        <w:t>5</w:t>
      </w:r>
    </w:p>
    <w:p w14:paraId="10B50723" w14:textId="77777777" w:rsidR="00D30220" w:rsidRPr="00DD5343" w:rsidRDefault="00D30220" w:rsidP="00D30220">
      <w:pPr>
        <w:pStyle w:val="CoverTitle"/>
        <w:spacing w:before="120" w:line="276" w:lineRule="auto"/>
        <w:jc w:val="center"/>
        <w:rPr>
          <w:rFonts w:ascii="Calibri" w:hAnsi="Calibri" w:cs="Calibri"/>
          <w:spacing w:val="-3"/>
          <w:sz w:val="28"/>
          <w:szCs w:val="28"/>
        </w:rPr>
      </w:pPr>
      <w:r w:rsidRPr="00DD5343">
        <w:rPr>
          <w:rFonts w:ascii="Calibri" w:hAnsi="Calibri" w:cs="Calibri"/>
          <w:spacing w:val="-3"/>
          <w:sz w:val="28"/>
          <w:szCs w:val="28"/>
        </w:rPr>
        <w:t>and</w:t>
      </w:r>
    </w:p>
    <w:p w14:paraId="0BDF8330" w14:textId="77777777" w:rsidR="00D30220" w:rsidRPr="00DD5343" w:rsidRDefault="00D30220" w:rsidP="00D30220">
      <w:pPr>
        <w:pStyle w:val="CoverTitle"/>
        <w:spacing w:before="120" w:line="276" w:lineRule="auto"/>
        <w:jc w:val="center"/>
        <w:rPr>
          <w:rFonts w:ascii="Calibri" w:hAnsi="Calibri" w:cs="Calibri"/>
          <w:spacing w:val="-3"/>
          <w:sz w:val="28"/>
          <w:szCs w:val="28"/>
          <w:lang w:bidi="th-TH"/>
        </w:rPr>
      </w:pPr>
      <w:r w:rsidRPr="00DD5343">
        <w:rPr>
          <w:rFonts w:ascii="Calibri" w:hAnsi="Calibri" w:cs="Calibri"/>
          <w:spacing w:val="-3"/>
          <w:sz w:val="28"/>
          <w:szCs w:val="28"/>
        </w:rPr>
        <w:t>Independent Auditor’s Report</w:t>
      </w:r>
    </w:p>
    <w:p w14:paraId="18B88821" w14:textId="77777777" w:rsidR="00D30220" w:rsidRPr="00DD5343" w:rsidRDefault="00D30220" w:rsidP="00D30220">
      <w:pPr>
        <w:pStyle w:val="CoverTitle"/>
        <w:spacing w:line="276" w:lineRule="auto"/>
        <w:jc w:val="center"/>
        <w:rPr>
          <w:rFonts w:ascii="Calibri" w:hAnsi="Calibri" w:cs="Calibri"/>
          <w:spacing w:val="-3"/>
          <w:sz w:val="28"/>
          <w:szCs w:val="28"/>
          <w:lang w:val="en-US" w:bidi="th-TH"/>
        </w:rPr>
      </w:pPr>
      <w:r w:rsidRPr="00DD5343">
        <w:rPr>
          <w:rFonts w:ascii="Calibri" w:hAnsi="Calibri" w:cs="Calibri"/>
          <w:spacing w:val="-3"/>
          <w:sz w:val="28"/>
          <w:szCs w:val="28"/>
          <w:lang w:val="en-US" w:bidi="th-TH"/>
        </w:rPr>
        <w:t>on review of interim financial information</w:t>
      </w:r>
    </w:p>
    <w:p w14:paraId="6EA80CD6" w14:textId="097A08E4" w:rsidR="000B5FD6" w:rsidRPr="00D30220" w:rsidRDefault="00D30220" w:rsidP="00D30220">
      <w:pPr>
        <w:rPr>
          <w:rFonts w:asciiTheme="minorHAnsi" w:hAnsiTheme="minorHAnsi" w:cstheme="minorBidi"/>
          <w:sz w:val="21"/>
          <w:szCs w:val="21"/>
          <w:cs/>
        </w:rPr>
      </w:pPr>
      <w:r>
        <w:rPr>
          <w:rFonts w:ascii="Calibri" w:hAnsi="Calibri" w:cs="Calibri"/>
          <w:sz w:val="22"/>
          <w:szCs w:val="22"/>
        </w:rPr>
        <w:br w:type="page"/>
      </w:r>
    </w:p>
    <w:p w14:paraId="3FAEE988" w14:textId="77777777" w:rsidR="000B5FD6" w:rsidRPr="00D30220" w:rsidRDefault="000B5FD6" w:rsidP="00D30220">
      <w:pPr>
        <w:spacing w:line="240" w:lineRule="atLeast"/>
        <w:rPr>
          <w:rFonts w:asciiTheme="minorHAnsi" w:hAnsiTheme="minorHAnsi" w:cstheme="minorBidi"/>
          <w:sz w:val="21"/>
          <w:szCs w:val="21"/>
        </w:rPr>
      </w:pPr>
    </w:p>
    <w:p w14:paraId="45317C1C" w14:textId="77777777" w:rsidR="000B5FD6" w:rsidRPr="000104AF" w:rsidRDefault="000B5FD6" w:rsidP="000B5FD6">
      <w:pPr>
        <w:pStyle w:val="acctmainheading"/>
        <w:tabs>
          <w:tab w:val="left" w:pos="7810"/>
        </w:tabs>
        <w:spacing w:after="0" w:line="240" w:lineRule="atLeast"/>
        <w:outlineLvl w:val="0"/>
        <w:rPr>
          <w:rFonts w:asciiTheme="minorHAnsi" w:hAnsiTheme="minorHAnsi" w:cstheme="minorBidi"/>
          <w:b w:val="0"/>
          <w:sz w:val="24"/>
          <w:szCs w:val="24"/>
        </w:rPr>
      </w:pPr>
      <w:r w:rsidRPr="000104AF">
        <w:rPr>
          <w:rFonts w:asciiTheme="minorHAnsi" w:hAnsiTheme="minorHAnsi" w:cstheme="minorBidi"/>
          <w:spacing w:val="-3"/>
          <w:sz w:val="24"/>
          <w:szCs w:val="24"/>
        </w:rPr>
        <w:t>Independent Auditor’s Report on Review of Interim Financial Information</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7777777" w:rsidR="000B5FD6" w:rsidRPr="000104AF" w:rsidRDefault="000B5FD6" w:rsidP="000B5FD6">
      <w:pPr>
        <w:pStyle w:val="acctmainheading"/>
        <w:tabs>
          <w:tab w:val="left" w:pos="7810"/>
        </w:tabs>
        <w:spacing w:after="0" w:line="240" w:lineRule="atLeast"/>
        <w:outlineLvl w:val="0"/>
        <w:rPr>
          <w:rFonts w:asciiTheme="minorHAnsi" w:hAnsiTheme="minorHAnsi" w:cstheme="minorHAnsi"/>
          <w:bCs/>
          <w:sz w:val="22"/>
          <w:szCs w:val="22"/>
          <w:lang w:val="en-US" w:bidi="th-TH"/>
        </w:rPr>
      </w:pPr>
      <w:r w:rsidRPr="000104AF">
        <w:rPr>
          <w:rFonts w:asciiTheme="minorHAnsi" w:hAnsiTheme="minorHAnsi" w:cstheme="minorHAnsi"/>
          <w:bCs/>
          <w:sz w:val="22"/>
          <w:szCs w:val="22"/>
          <w:lang w:val="en-US" w:bidi="th-TH"/>
        </w:rPr>
        <w:t>To the Board of Directors of M.C.S. Steel Public Company Limited</w:t>
      </w:r>
    </w:p>
    <w:p w14:paraId="0364E251" w14:textId="77777777" w:rsidR="000B5FD6" w:rsidRPr="000104AF" w:rsidRDefault="000B5FD6" w:rsidP="00386B40">
      <w:pPr>
        <w:spacing w:line="240" w:lineRule="atLeast"/>
        <w:rPr>
          <w:rFonts w:asciiTheme="minorHAnsi" w:hAnsiTheme="minorHAnsi" w:cstheme="minorHAnsi"/>
          <w:b/>
          <w:bCs/>
          <w:spacing w:val="-3"/>
          <w:sz w:val="22"/>
          <w:szCs w:val="22"/>
        </w:rPr>
      </w:pPr>
    </w:p>
    <w:p w14:paraId="504AF506" w14:textId="77777777" w:rsidR="000B5FD6" w:rsidRPr="000104AF" w:rsidRDefault="000B5FD6" w:rsidP="00386B40">
      <w:pPr>
        <w:spacing w:line="240" w:lineRule="atLeast"/>
        <w:rPr>
          <w:rFonts w:asciiTheme="minorHAnsi" w:hAnsiTheme="minorHAnsi" w:cstheme="minorHAnsi"/>
          <w:b/>
          <w:bCs/>
          <w:spacing w:val="-3"/>
          <w:sz w:val="22"/>
          <w:szCs w:val="22"/>
        </w:rPr>
      </w:pPr>
    </w:p>
    <w:p w14:paraId="66A6B87A" w14:textId="012BBC88"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I have reviewed the accompanying consolidated and separate statements of financial position of M.C.S. Steel Public Company Limited and its subsidiaries, and of M.C.S. Steel Public Company Limited, respectively as at 3</w:t>
      </w:r>
      <w:r w:rsidR="00B64773" w:rsidRPr="000104AF">
        <w:rPr>
          <w:rFonts w:asciiTheme="minorHAnsi" w:hAnsiTheme="minorHAnsi" w:cstheme="minorHAnsi"/>
          <w:sz w:val="22"/>
          <w:szCs w:val="22"/>
        </w:rPr>
        <w:t>1</w:t>
      </w:r>
      <w:r w:rsidRPr="000104AF">
        <w:rPr>
          <w:rFonts w:asciiTheme="minorHAnsi" w:hAnsiTheme="minorHAnsi" w:cstheme="minorHAnsi"/>
          <w:sz w:val="22"/>
          <w:szCs w:val="22"/>
        </w:rPr>
        <w:t xml:space="preserve"> </w:t>
      </w:r>
      <w:r w:rsidR="00B64773" w:rsidRPr="000104AF">
        <w:rPr>
          <w:rFonts w:asciiTheme="minorHAnsi" w:hAnsiTheme="minorHAnsi" w:cstheme="minorHAnsi"/>
          <w:sz w:val="22"/>
          <w:szCs w:val="22"/>
        </w:rPr>
        <w:t>March</w:t>
      </w:r>
      <w:r w:rsidRPr="000104AF">
        <w:rPr>
          <w:rFonts w:asciiTheme="minorHAnsi" w:hAnsiTheme="minorHAnsi" w:cstheme="minorHAnsi"/>
          <w:sz w:val="22"/>
          <w:szCs w:val="22"/>
        </w:rPr>
        <w:t xml:space="preserve"> 202</w:t>
      </w:r>
      <w:r w:rsidR="00B64773" w:rsidRPr="000104AF">
        <w:rPr>
          <w:rFonts w:asciiTheme="minorHAnsi" w:hAnsiTheme="minorHAnsi" w:cstheme="minorHAnsi"/>
          <w:sz w:val="22"/>
          <w:szCs w:val="22"/>
        </w:rPr>
        <w:t>5</w:t>
      </w:r>
      <w:r w:rsidRPr="000104AF">
        <w:rPr>
          <w:rFonts w:asciiTheme="minorHAnsi" w:hAnsiTheme="minorHAnsi" w:cstheme="minorHAnsi"/>
          <w:sz w:val="22"/>
          <w:szCs w:val="22"/>
        </w:rPr>
        <w:t xml:space="preserve">; the </w:t>
      </w:r>
      <w:bookmarkStart w:id="1" w:name="_Hlk16013896"/>
      <w:r w:rsidRPr="000104AF">
        <w:rPr>
          <w:rFonts w:asciiTheme="minorHAnsi" w:hAnsiTheme="minorHAnsi" w:cstheme="minorHAnsi"/>
          <w:sz w:val="22"/>
          <w:szCs w:val="22"/>
        </w:rPr>
        <w:t>consolidated and separate statements of</w:t>
      </w:r>
      <w:bookmarkEnd w:id="1"/>
      <w:r w:rsidR="005579D5" w:rsidRPr="000104AF">
        <w:rPr>
          <w:rFonts w:asciiTheme="minorHAnsi" w:hAnsiTheme="minorHAnsi" w:cstheme="minorHAnsi"/>
          <w:sz w:val="22"/>
          <w:szCs w:val="22"/>
        </w:rPr>
        <w:t xml:space="preserve"> </w:t>
      </w:r>
      <w:r w:rsidRPr="000104AF">
        <w:rPr>
          <w:rFonts w:asciiTheme="minorHAnsi" w:hAnsiTheme="minorHAnsi" w:cstheme="minorHAnsi"/>
          <w:sz w:val="22"/>
          <w:szCs w:val="22"/>
        </w:rPr>
        <w:t>comprehensive income</w:t>
      </w:r>
      <w:r w:rsidR="00EE7185" w:rsidRPr="000104AF">
        <w:rPr>
          <w:rFonts w:asciiTheme="minorHAnsi" w:hAnsiTheme="minorHAnsi" w:cstheme="minorHAnsi"/>
          <w:sz w:val="22"/>
          <w:szCs w:val="22"/>
        </w:rPr>
        <w:t xml:space="preserve"> fo</w:t>
      </w:r>
      <w:r w:rsidR="0013343E" w:rsidRPr="000104AF">
        <w:rPr>
          <w:rFonts w:asciiTheme="minorHAnsi" w:hAnsiTheme="minorHAnsi" w:cstheme="minorHAnsi"/>
          <w:sz w:val="22"/>
          <w:szCs w:val="22"/>
        </w:rPr>
        <w:t>r the three-month period</w:t>
      </w:r>
      <w:r w:rsidR="005C32E5" w:rsidRPr="000104AF">
        <w:rPr>
          <w:rFonts w:asciiTheme="minorHAnsi" w:hAnsiTheme="minorHAnsi" w:cstheme="minorHAnsi"/>
          <w:sz w:val="22"/>
          <w:szCs w:val="22"/>
        </w:rPr>
        <w:t>s</w:t>
      </w:r>
      <w:r w:rsidR="00D5554A" w:rsidRPr="000104AF">
        <w:rPr>
          <w:rFonts w:asciiTheme="minorHAnsi" w:hAnsiTheme="minorHAnsi" w:cstheme="minorHAnsi"/>
          <w:sz w:val="22"/>
          <w:szCs w:val="22"/>
        </w:rPr>
        <w:t xml:space="preserve"> ended 3</w:t>
      </w:r>
      <w:r w:rsidR="00B64773" w:rsidRPr="000104AF">
        <w:rPr>
          <w:rFonts w:asciiTheme="minorHAnsi" w:hAnsiTheme="minorHAnsi" w:cstheme="minorHAnsi"/>
          <w:sz w:val="22"/>
          <w:szCs w:val="22"/>
        </w:rPr>
        <w:t>1</w:t>
      </w:r>
      <w:r w:rsidR="00D5554A" w:rsidRPr="000104AF">
        <w:rPr>
          <w:rFonts w:asciiTheme="minorHAnsi" w:hAnsiTheme="minorHAnsi" w:cstheme="minorHAnsi"/>
          <w:sz w:val="22"/>
          <w:szCs w:val="22"/>
        </w:rPr>
        <w:t xml:space="preserve"> </w:t>
      </w:r>
      <w:r w:rsidR="00B64773" w:rsidRPr="000104AF">
        <w:rPr>
          <w:rFonts w:asciiTheme="minorHAnsi" w:hAnsiTheme="minorHAnsi" w:cstheme="minorHAnsi"/>
          <w:sz w:val="22"/>
          <w:szCs w:val="22"/>
        </w:rPr>
        <w:t>March</w:t>
      </w:r>
      <w:r w:rsidR="00D5554A" w:rsidRPr="000104AF">
        <w:rPr>
          <w:rFonts w:asciiTheme="minorHAnsi" w:hAnsiTheme="minorHAnsi" w:cstheme="minorHAnsi"/>
          <w:sz w:val="22"/>
          <w:szCs w:val="22"/>
        </w:rPr>
        <w:t xml:space="preserve"> 202</w:t>
      </w:r>
      <w:r w:rsidR="00B64773" w:rsidRPr="000104AF">
        <w:rPr>
          <w:rFonts w:asciiTheme="minorHAnsi" w:hAnsiTheme="minorHAnsi" w:cstheme="minorHAnsi"/>
          <w:sz w:val="22"/>
          <w:szCs w:val="22"/>
        </w:rPr>
        <w:t>5</w:t>
      </w:r>
      <w:r w:rsidR="00476151" w:rsidRPr="000104AF">
        <w:rPr>
          <w:rFonts w:asciiTheme="minorHAnsi" w:hAnsiTheme="minorHAnsi" w:cstheme="minorHAnsi"/>
          <w:sz w:val="22"/>
          <w:szCs w:val="22"/>
        </w:rPr>
        <w:t>;</w:t>
      </w:r>
      <w:r w:rsidR="00D41806" w:rsidRPr="000104AF">
        <w:rPr>
          <w:rFonts w:asciiTheme="minorHAnsi" w:hAnsiTheme="minorHAnsi" w:cstheme="minorHAnsi"/>
          <w:sz w:val="22"/>
          <w:szCs w:val="22"/>
        </w:rPr>
        <w:t xml:space="preserve"> the consolidated and separate statements of</w:t>
      </w:r>
      <w:r w:rsidRPr="000104AF">
        <w:rPr>
          <w:rFonts w:asciiTheme="minorHAnsi" w:hAnsiTheme="minorHAnsi" w:cstheme="minorHAnsi"/>
          <w:sz w:val="22"/>
          <w:szCs w:val="22"/>
        </w:rPr>
        <w:t xml:space="preserve"> changes in equity and cash flows </w:t>
      </w:r>
      <w:r w:rsidR="00656522" w:rsidRPr="000104AF">
        <w:rPr>
          <w:rFonts w:asciiTheme="minorHAnsi" w:hAnsiTheme="minorHAnsi" w:cstheme="minorHAnsi"/>
          <w:sz w:val="22"/>
          <w:szCs w:val="22"/>
        </w:rPr>
        <w:t xml:space="preserve">for the </w:t>
      </w:r>
      <w:r w:rsidR="00BB167D" w:rsidRPr="000104AF">
        <w:rPr>
          <w:rFonts w:asciiTheme="minorHAnsi" w:hAnsiTheme="minorHAnsi" w:cstheme="minorHAnsi"/>
          <w:sz w:val="22"/>
          <w:szCs w:val="22"/>
        </w:rPr>
        <w:t>three</w:t>
      </w:r>
      <w:r w:rsidR="00656522" w:rsidRPr="000104AF">
        <w:rPr>
          <w:rFonts w:asciiTheme="minorHAnsi" w:hAnsiTheme="minorHAnsi" w:cstheme="minorHAnsi"/>
          <w:sz w:val="22"/>
          <w:szCs w:val="22"/>
        </w:rPr>
        <w:t xml:space="preserve">-month period </w:t>
      </w:r>
      <w:r w:rsidR="00791C02" w:rsidRPr="000104AF">
        <w:rPr>
          <w:rFonts w:asciiTheme="minorHAnsi" w:hAnsiTheme="minorHAnsi" w:cstheme="minorHAnsi"/>
          <w:sz w:val="22"/>
          <w:szCs w:val="22"/>
        </w:rPr>
        <w:t>then ended</w:t>
      </w:r>
      <w:r w:rsidRPr="000104AF">
        <w:rPr>
          <w:rFonts w:asciiTheme="minorHAnsi" w:hAnsiTheme="minorHAnsi" w:cstheme="minorHAnsi"/>
          <w:sz w:val="22"/>
          <w:szCs w:val="22"/>
        </w:rPr>
        <w:t>; and condensed notes (“interim financial information”)</w:t>
      </w:r>
      <w:bookmarkStart w:id="2" w:name="_Hlk16013717"/>
      <w:r w:rsidRPr="000104AF">
        <w:rPr>
          <w:rFonts w:asciiTheme="minorHAnsi" w:hAnsiTheme="minorHAnsi" w:cstheme="minorHAnsi"/>
          <w:spacing w:val="-4"/>
          <w:sz w:val="22"/>
          <w:szCs w:val="22"/>
        </w:rPr>
        <w:t xml:space="preserve">. </w:t>
      </w:r>
      <w:bookmarkEnd w:id="2"/>
      <w:r w:rsidRPr="000104AF">
        <w:rPr>
          <w:rFonts w:asciiTheme="minorHAnsi" w:hAnsiTheme="minorHAnsi" w:cstheme="minorHAnsi"/>
          <w:spacing w:val="-4"/>
          <w:sz w:val="22"/>
          <w:szCs w:val="22"/>
        </w:rPr>
        <w:t>Management is responsible for the preparation and presentation of this</w:t>
      </w:r>
      <w:r w:rsidRPr="000104AF">
        <w:rPr>
          <w:rFonts w:asciiTheme="minorHAnsi" w:hAnsiTheme="minorHAnsi" w:cstheme="minorHAnsi"/>
          <w:sz w:val="22"/>
          <w:szCs w:val="22"/>
        </w:rPr>
        <w:t xml:space="preserve"> interim financial information in accordance with Thai Accounting Standard 34, “Interim Financial Reporting”.</w:t>
      </w:r>
      <w:r w:rsidR="00476151" w:rsidRPr="000104AF">
        <w:rPr>
          <w:rFonts w:asciiTheme="minorHAnsi" w:hAnsiTheme="minorHAnsi" w:cstheme="minorHAnsi"/>
          <w:sz w:val="22"/>
          <w:szCs w:val="22"/>
        </w:rPr>
        <w:t xml:space="preserve"> </w:t>
      </w:r>
      <w:r w:rsidRPr="000104AF">
        <w:rPr>
          <w:rFonts w:asciiTheme="minorHAnsi" w:hAnsiTheme="minorHAnsi" w:cstheme="minorHAnsi"/>
          <w:sz w:val="22"/>
          <w:szCs w:val="22"/>
        </w:rPr>
        <w:t xml:space="preserve">My responsibility is to </w:t>
      </w:r>
      <w:proofErr w:type="gramStart"/>
      <w:r w:rsidRPr="000104AF">
        <w:rPr>
          <w:rFonts w:asciiTheme="minorHAnsi" w:hAnsiTheme="minorHAnsi" w:cstheme="minorHAnsi"/>
          <w:sz w:val="22"/>
          <w:szCs w:val="22"/>
        </w:rPr>
        <w:t>express</w:t>
      </w:r>
      <w:proofErr w:type="gramEnd"/>
      <w:r w:rsidRPr="000104AF">
        <w:rPr>
          <w:rFonts w:asciiTheme="minorHAnsi" w:hAnsiTheme="minorHAnsi" w:cstheme="minorHAnsi"/>
          <w:sz w:val="22"/>
          <w:szCs w:val="22"/>
        </w:rPr>
        <w:t xml:space="preserve"> a conclusion on this interim financial information based on my review.</w:t>
      </w:r>
    </w:p>
    <w:p w14:paraId="24FFFD3C" w14:textId="77777777" w:rsidR="000B5FD6" w:rsidRPr="000104AF" w:rsidRDefault="000B5FD6" w:rsidP="000B5FD6">
      <w:pPr>
        <w:pStyle w:val="RNormal"/>
        <w:rPr>
          <w:rFonts w:asciiTheme="minorHAnsi" w:hAnsiTheme="minorHAnsi" w:cstheme="minorHAnsi"/>
          <w:szCs w:val="22"/>
        </w:rPr>
      </w:pPr>
    </w:p>
    <w:p w14:paraId="0BA2A344" w14:textId="77777777" w:rsidR="000B5FD6" w:rsidRPr="000104AF" w:rsidRDefault="000B5FD6" w:rsidP="000B5FD6">
      <w:pPr>
        <w:jc w:val="both"/>
        <w:rPr>
          <w:rFonts w:asciiTheme="minorHAnsi" w:hAnsiTheme="minorHAnsi" w:cstheme="minorHAnsi"/>
          <w:i/>
          <w:sz w:val="22"/>
          <w:szCs w:val="22"/>
        </w:rPr>
      </w:pPr>
      <w:r w:rsidRPr="000104AF">
        <w:rPr>
          <w:rFonts w:asciiTheme="minorHAnsi" w:hAnsiTheme="minorHAnsi" w:cstheme="minorHAnsi"/>
          <w:i/>
          <w:sz w:val="22"/>
          <w:szCs w:val="22"/>
        </w:rPr>
        <w:t>Scope of Review</w:t>
      </w:r>
    </w:p>
    <w:p w14:paraId="795E3194" w14:textId="77777777" w:rsidR="000B5FD6" w:rsidRPr="000104AF" w:rsidRDefault="000B5FD6" w:rsidP="00AF0B3D">
      <w:pPr>
        <w:jc w:val="right"/>
        <w:rPr>
          <w:rFonts w:asciiTheme="minorHAnsi" w:hAnsiTheme="minorHAnsi" w:cstheme="minorHAnsi"/>
          <w:sz w:val="22"/>
          <w:szCs w:val="22"/>
        </w:rPr>
      </w:pPr>
    </w:p>
    <w:p w14:paraId="2DA0FEB7" w14:textId="43B04BD0"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0104AF">
        <w:rPr>
          <w:rFonts w:asciiTheme="minorHAnsi" w:hAnsiTheme="minorHAnsi" w:cstheme="minorHAnsi"/>
          <w:sz w:val="22"/>
          <w:szCs w:val="22"/>
        </w:rPr>
        <w:t>persons</w:t>
      </w:r>
      <w:proofErr w:type="gramEnd"/>
      <w:r w:rsidRPr="000104AF">
        <w:rPr>
          <w:rFonts w:asciiTheme="minorHAnsi" w:hAnsiTheme="minorHAnsi" w:cstheme="minorHAnsi"/>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104AF">
        <w:rPr>
          <w:rFonts w:asciiTheme="minorHAnsi" w:hAnsiTheme="minorHAnsi" w:cstheme="minorHAnsi"/>
          <w:sz w:val="22"/>
          <w:szCs w:val="22"/>
        </w:rPr>
        <w:t>an audit opinion</w:t>
      </w:r>
      <w:proofErr w:type="gramEnd"/>
      <w:r w:rsidRPr="000104AF">
        <w:rPr>
          <w:rFonts w:asciiTheme="minorHAnsi" w:hAnsiTheme="minorHAnsi" w:cstheme="minorHAnsi"/>
          <w:sz w:val="22"/>
          <w:szCs w:val="22"/>
        </w:rPr>
        <w:t>.</w:t>
      </w:r>
    </w:p>
    <w:p w14:paraId="14588761" w14:textId="77777777" w:rsidR="000B5FD6" w:rsidRPr="000104AF" w:rsidRDefault="000B5FD6" w:rsidP="000B5FD6">
      <w:pPr>
        <w:jc w:val="both"/>
        <w:rPr>
          <w:rFonts w:asciiTheme="minorHAnsi" w:hAnsiTheme="minorHAnsi" w:cstheme="minorHAnsi"/>
          <w:i/>
          <w:sz w:val="22"/>
          <w:szCs w:val="22"/>
        </w:rPr>
      </w:pPr>
    </w:p>
    <w:p w14:paraId="234E4000" w14:textId="77777777"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i/>
          <w:sz w:val="22"/>
          <w:szCs w:val="22"/>
        </w:rPr>
        <w:t>Conclusion</w:t>
      </w:r>
    </w:p>
    <w:p w14:paraId="0BF9F67A" w14:textId="77777777" w:rsidR="000B5FD6" w:rsidRPr="000104AF" w:rsidRDefault="000B5FD6" w:rsidP="000B5FD6">
      <w:pPr>
        <w:jc w:val="both"/>
        <w:rPr>
          <w:rFonts w:asciiTheme="minorHAnsi" w:hAnsiTheme="minorHAnsi" w:cstheme="minorHAnsi"/>
          <w:sz w:val="22"/>
          <w:szCs w:val="22"/>
        </w:rPr>
      </w:pPr>
    </w:p>
    <w:p w14:paraId="0F715BD3" w14:textId="23ED0D81"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906D156" w14:textId="6FDE88C2" w:rsidR="000B5FD6" w:rsidRPr="000104AF" w:rsidRDefault="000B5FD6" w:rsidP="39A7EF6A">
      <w:pPr>
        <w:spacing w:line="240" w:lineRule="atLeast"/>
        <w:jc w:val="both"/>
        <w:rPr>
          <w:rFonts w:asciiTheme="minorHAnsi" w:hAnsiTheme="minorHAnsi" w:cs="Browallia New"/>
          <w:sz w:val="22"/>
          <w:szCs w:val="22"/>
        </w:rPr>
      </w:pPr>
    </w:p>
    <w:p w14:paraId="678DFEBF" w14:textId="77777777" w:rsidR="009D6FA8" w:rsidRPr="000104AF" w:rsidRDefault="009D6FA8" w:rsidP="39A7EF6A">
      <w:pPr>
        <w:spacing w:line="240" w:lineRule="atLeast"/>
        <w:jc w:val="both"/>
        <w:rPr>
          <w:rFonts w:asciiTheme="minorHAnsi" w:hAnsiTheme="minorHAnsi" w:cs="Browallia New"/>
          <w:sz w:val="22"/>
          <w:szCs w:val="22"/>
        </w:rPr>
      </w:pPr>
    </w:p>
    <w:p w14:paraId="6BF8C503" w14:textId="77777777" w:rsidR="005C32E5" w:rsidRPr="000104AF" w:rsidRDefault="005C32E5" w:rsidP="39A7EF6A">
      <w:pPr>
        <w:spacing w:line="240" w:lineRule="atLeast"/>
        <w:jc w:val="both"/>
        <w:rPr>
          <w:rFonts w:asciiTheme="minorHAnsi" w:hAnsiTheme="minorHAnsi" w:cs="Browallia New"/>
          <w:sz w:val="22"/>
          <w:szCs w:val="22"/>
        </w:rPr>
      </w:pPr>
    </w:p>
    <w:p w14:paraId="1599BC11" w14:textId="4E962C9C"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w:t>
      </w:r>
      <w:r w:rsidR="00F92576" w:rsidRPr="000104AF">
        <w:rPr>
          <w:rFonts w:asciiTheme="minorHAnsi" w:hAnsiTheme="minorHAnsi" w:cstheme="minorHAnsi"/>
          <w:sz w:val="22"/>
          <w:szCs w:val="22"/>
        </w:rPr>
        <w:t>Banthit Tangpakorn</w:t>
      </w:r>
      <w:r w:rsidRPr="000104AF">
        <w:rPr>
          <w:rFonts w:asciiTheme="minorHAnsi" w:hAnsiTheme="minorHAnsi" w:cstheme="minorHAnsi"/>
          <w:sz w:val="22"/>
          <w:szCs w:val="22"/>
        </w:rPr>
        <w:t>)</w:t>
      </w:r>
    </w:p>
    <w:p w14:paraId="45D09A56" w14:textId="77777777"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Certified Public Accountant</w:t>
      </w:r>
    </w:p>
    <w:p w14:paraId="6EBDBDFD" w14:textId="5789CEDB"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 xml:space="preserve">Registration No. </w:t>
      </w:r>
      <w:r w:rsidR="00D365A4" w:rsidRPr="000104AF">
        <w:rPr>
          <w:rFonts w:asciiTheme="minorHAnsi" w:hAnsiTheme="minorHAnsi" w:cstheme="minorHAnsi"/>
          <w:sz w:val="22"/>
          <w:szCs w:val="22"/>
        </w:rPr>
        <w:t>8509</w:t>
      </w:r>
    </w:p>
    <w:p w14:paraId="002E9092" w14:textId="77777777" w:rsidR="000B5FD6" w:rsidRPr="000104AF" w:rsidRDefault="000B5FD6" w:rsidP="000B5FD6">
      <w:pPr>
        <w:tabs>
          <w:tab w:val="left" w:pos="5760"/>
        </w:tabs>
        <w:spacing w:line="240" w:lineRule="atLeast"/>
        <w:ind w:right="-45"/>
        <w:jc w:val="both"/>
        <w:rPr>
          <w:rFonts w:asciiTheme="minorHAnsi" w:hAnsiTheme="minorHAnsi" w:cstheme="minorHAnsi"/>
          <w:sz w:val="22"/>
          <w:szCs w:val="22"/>
        </w:rPr>
      </w:pPr>
    </w:p>
    <w:p w14:paraId="24753195" w14:textId="77777777" w:rsidR="00E35D16" w:rsidRPr="000104AF" w:rsidRDefault="00E35D16" w:rsidP="00E35D16">
      <w:pPr>
        <w:tabs>
          <w:tab w:val="left" w:pos="5760"/>
        </w:tabs>
        <w:spacing w:line="240" w:lineRule="atLeast"/>
        <w:ind w:right="-45"/>
        <w:jc w:val="both"/>
        <w:rPr>
          <w:rFonts w:asciiTheme="minorHAnsi" w:hAnsiTheme="minorHAnsi" w:cstheme="minorHAnsi"/>
          <w:sz w:val="22"/>
          <w:szCs w:val="22"/>
        </w:rPr>
      </w:pPr>
      <w:r w:rsidRPr="000104AF">
        <w:rPr>
          <w:rFonts w:asciiTheme="minorHAnsi" w:hAnsiTheme="minorHAnsi" w:cstheme="minorHAnsi"/>
          <w:sz w:val="22"/>
          <w:szCs w:val="22"/>
        </w:rPr>
        <w:t>PKF Audit (Thailand) Ltd.</w:t>
      </w:r>
    </w:p>
    <w:p w14:paraId="0B4E473D" w14:textId="77777777" w:rsidR="000B5FD6" w:rsidRPr="000104AF" w:rsidRDefault="000B5FD6" w:rsidP="000B5FD6">
      <w:pPr>
        <w:tabs>
          <w:tab w:val="left" w:pos="5760"/>
        </w:tabs>
        <w:spacing w:line="240" w:lineRule="atLeast"/>
        <w:ind w:right="-45"/>
        <w:jc w:val="both"/>
        <w:rPr>
          <w:rFonts w:asciiTheme="minorHAnsi" w:hAnsiTheme="minorHAnsi" w:cstheme="minorHAnsi"/>
          <w:sz w:val="22"/>
          <w:szCs w:val="22"/>
        </w:rPr>
      </w:pPr>
      <w:r w:rsidRPr="000104AF">
        <w:rPr>
          <w:rFonts w:asciiTheme="minorHAnsi" w:hAnsiTheme="minorHAnsi" w:cstheme="minorHAnsi"/>
          <w:sz w:val="22"/>
          <w:szCs w:val="22"/>
        </w:rPr>
        <w:t>Bangkok</w:t>
      </w:r>
    </w:p>
    <w:p w14:paraId="4B68DAB7" w14:textId="614F5FFE" w:rsidR="00EF4495" w:rsidRPr="006E7D39" w:rsidRDefault="00A926C3" w:rsidP="001215EE">
      <w:pPr>
        <w:tabs>
          <w:tab w:val="left" w:pos="3546"/>
        </w:tabs>
        <w:spacing w:line="240" w:lineRule="atLeast"/>
        <w:ind w:right="-45"/>
        <w:jc w:val="both"/>
        <w:rPr>
          <w:rFonts w:asciiTheme="minorHAnsi" w:hAnsiTheme="minorHAnsi" w:cstheme="minorBidi"/>
          <w:sz w:val="21"/>
          <w:szCs w:val="21"/>
        </w:rPr>
      </w:pPr>
      <w:r w:rsidRPr="000104AF">
        <w:rPr>
          <w:rFonts w:asciiTheme="minorHAnsi" w:hAnsiTheme="minorHAnsi" w:cstheme="minorBidi"/>
          <w:sz w:val="22"/>
          <w:szCs w:val="22"/>
        </w:rPr>
        <w:t>8</w:t>
      </w:r>
      <w:r w:rsidR="00D23C95" w:rsidRPr="000104AF">
        <w:rPr>
          <w:rFonts w:asciiTheme="minorHAnsi" w:hAnsiTheme="minorHAnsi" w:cstheme="minorBidi"/>
          <w:sz w:val="22"/>
          <w:szCs w:val="22"/>
        </w:rPr>
        <w:t xml:space="preserve"> </w:t>
      </w:r>
      <w:r w:rsidRPr="000104AF">
        <w:rPr>
          <w:rFonts w:asciiTheme="minorHAnsi" w:hAnsiTheme="minorHAnsi" w:cstheme="minorBidi"/>
          <w:sz w:val="22"/>
          <w:szCs w:val="22"/>
        </w:rPr>
        <w:t>March</w:t>
      </w:r>
      <w:r w:rsidR="00D23C95" w:rsidRPr="000104AF">
        <w:rPr>
          <w:rFonts w:asciiTheme="minorHAnsi" w:hAnsiTheme="minorHAnsi" w:cstheme="minorBidi"/>
          <w:sz w:val="22"/>
          <w:szCs w:val="22"/>
        </w:rPr>
        <w:t xml:space="preserve"> </w:t>
      </w:r>
      <w:r w:rsidR="000B5FD6" w:rsidRPr="000104AF">
        <w:rPr>
          <w:rFonts w:asciiTheme="minorHAnsi" w:hAnsiTheme="minorHAnsi" w:cstheme="minorBidi"/>
          <w:sz w:val="22"/>
          <w:szCs w:val="22"/>
        </w:rPr>
        <w:t>202</w:t>
      </w:r>
      <w:r w:rsidRPr="000104AF">
        <w:rPr>
          <w:rFonts w:asciiTheme="minorHAnsi" w:hAnsiTheme="minorHAnsi" w:cstheme="minorBidi"/>
          <w:sz w:val="22"/>
          <w:szCs w:val="22"/>
        </w:rPr>
        <w:t>5</w:t>
      </w:r>
      <w:r w:rsidR="001215EE">
        <w:rPr>
          <w:rFonts w:asciiTheme="minorHAnsi" w:hAnsiTheme="minorHAnsi" w:cstheme="minorBidi"/>
          <w:sz w:val="21"/>
          <w:szCs w:val="21"/>
        </w:rPr>
        <w:tab/>
      </w:r>
    </w:p>
    <w:sectPr w:rsidR="00EF4495" w:rsidRPr="006E7D39" w:rsidSect="000551DF">
      <w:headerReference w:type="default" r:id="rId11"/>
      <w:footerReference w:type="default" r:id="rId12"/>
      <w:pgSz w:w="11909" w:h="16834" w:code="9"/>
      <w:pgMar w:top="2160" w:right="1080" w:bottom="1080" w:left="1699" w:header="288" w:footer="86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9B3FF" w14:textId="77777777" w:rsidR="00A43BCD" w:rsidRDefault="00A43BCD" w:rsidP="00117C6A">
      <w:pPr>
        <w:pStyle w:val="Header"/>
      </w:pPr>
      <w:r>
        <w:separator/>
      </w:r>
    </w:p>
  </w:endnote>
  <w:endnote w:type="continuationSeparator" w:id="0">
    <w:p w14:paraId="58F8E317" w14:textId="77777777" w:rsidR="00A43BCD" w:rsidRDefault="00A43BCD" w:rsidP="00117C6A">
      <w:pPr>
        <w:pStyle w:val="Header"/>
      </w:pPr>
      <w:r>
        <w:continuationSeparator/>
      </w:r>
    </w:p>
  </w:endnote>
  <w:endnote w:type="continuationNotice" w:id="1">
    <w:p w14:paraId="57C4133C" w14:textId="77777777" w:rsidR="00A43BCD" w:rsidRDefault="00A43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AC24" w14:textId="6BF58C1B" w:rsidR="00B64767" w:rsidRPr="00361E96" w:rsidRDefault="00384BB0" w:rsidP="00361E96">
    <w:pPr>
      <w:pStyle w:val="Footer"/>
      <w:rPr>
        <w:rFonts w:ascii="PKF Global Sans Regular" w:hAnsi="PKF Global Sans Regular"/>
        <w:color w:val="002060"/>
        <w:sz w:val="12"/>
        <w:szCs w:val="12"/>
      </w:rPr>
    </w:pPr>
    <w:r w:rsidRPr="00361E96">
      <w:rPr>
        <w:rFonts w:ascii="PKF Global Sans Regular" w:hAnsi="PKF Global Sans Regular"/>
        <w:color w:val="002060"/>
        <w:sz w:val="12"/>
        <w:szCs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948A0" w14:textId="77777777" w:rsidR="00A43BCD" w:rsidRDefault="00A43BCD" w:rsidP="00117C6A">
      <w:pPr>
        <w:pStyle w:val="Header"/>
      </w:pPr>
      <w:r>
        <w:separator/>
      </w:r>
    </w:p>
  </w:footnote>
  <w:footnote w:type="continuationSeparator" w:id="0">
    <w:p w14:paraId="522D035E" w14:textId="77777777" w:rsidR="00A43BCD" w:rsidRDefault="00A43BCD" w:rsidP="00117C6A">
      <w:pPr>
        <w:pStyle w:val="Header"/>
      </w:pPr>
      <w:r>
        <w:continuationSeparator/>
      </w:r>
    </w:p>
  </w:footnote>
  <w:footnote w:type="continuationNotice" w:id="1">
    <w:p w14:paraId="71C1A10B" w14:textId="77777777" w:rsidR="00A43BCD" w:rsidRDefault="00A43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55F89" w14:textId="5D7E76CA" w:rsidR="000551DF" w:rsidRPr="000551DF" w:rsidRDefault="00535155" w:rsidP="00BD73D0">
    <w:pPr>
      <w:pStyle w:val="Header"/>
      <w:spacing w:line="240" w:lineRule="atLeast"/>
      <w:rPr>
        <w:rFonts w:cstheme="minorBidi"/>
        <w:b/>
        <w:bCs/>
        <w:sz w:val="24"/>
        <w:szCs w:val="24"/>
      </w:rPr>
    </w:pPr>
    <w:r w:rsidRPr="00C550CF">
      <w:rPr>
        <w:noProof/>
      </w:rPr>
      <w:drawing>
        <wp:anchor distT="0" distB="0" distL="114300" distR="114300" simplePos="0" relativeHeight="251658240" behindDoc="0" locked="1" layoutInCell="1" allowOverlap="1" wp14:anchorId="1B8F8B0A" wp14:editId="4ECC5CED">
          <wp:simplePos x="0" y="0"/>
          <wp:positionH relativeFrom="page">
            <wp:posOffset>435610</wp:posOffset>
          </wp:positionH>
          <wp:positionV relativeFrom="page">
            <wp:posOffset>427990</wp:posOffset>
          </wp:positionV>
          <wp:extent cx="1576705" cy="535940"/>
          <wp:effectExtent l="0" t="0" r="4445" b="0"/>
          <wp:wrapNone/>
          <wp:docPr id="2085683741" name="Picture 208568374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A02400" w:rsidRPr="002D5E8B">
      <w:rPr>
        <w:noProof/>
        <w:sz w:val="2"/>
        <w:szCs w:val="2"/>
      </w:rPr>
      <mc:AlternateContent>
        <mc:Choice Requires="wps">
          <w:drawing>
            <wp:anchor distT="0" distB="0" distL="114300" distR="114300" simplePos="0" relativeHeight="251658241" behindDoc="0" locked="1" layoutInCell="1" allowOverlap="1" wp14:anchorId="1AD0B310" wp14:editId="47B9FCFD">
              <wp:simplePos x="0" y="0"/>
              <wp:positionH relativeFrom="page">
                <wp:posOffset>5281930</wp:posOffset>
              </wp:positionH>
              <wp:positionV relativeFrom="page">
                <wp:posOffset>226060</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D0B310" id="_x0000_t202" coordsize="21600,21600" o:spt="202" path="m,l,21600r21600,l21600,xe">
              <v:stroke joinstyle="miter"/>
              <v:path gradientshapeok="t" o:connecttype="rect"/>
            </v:shapetype>
            <v:shape id="Text Box 2" o:spid="_x0000_s1026" type="#_x0000_t202" style="position:absolute;margin-left:415.9pt;margin-top:17.8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" filled="f" stroked="f">
              <v:textbox inset="0,0,0,0">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6"/>
  </w:num>
  <w:num w:numId="4" w16cid:durableId="791677330">
    <w:abstractNumId w:val="0"/>
  </w:num>
  <w:num w:numId="5" w16cid:durableId="2008629339">
    <w:abstractNumId w:val="8"/>
  </w:num>
  <w:num w:numId="6" w16cid:durableId="2043746049">
    <w:abstractNumId w:val="7"/>
  </w:num>
  <w:num w:numId="7" w16cid:durableId="123739985">
    <w:abstractNumId w:val="3"/>
  </w:num>
  <w:num w:numId="8" w16cid:durableId="797382667">
    <w:abstractNumId w:val="5"/>
  </w:num>
  <w:num w:numId="9" w16cid:durableId="8732285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4AF"/>
    <w:rsid w:val="0001098B"/>
    <w:rsid w:val="00010A18"/>
    <w:rsid w:val="0001125E"/>
    <w:rsid w:val="000114CE"/>
    <w:rsid w:val="00011E84"/>
    <w:rsid w:val="000120F7"/>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75C"/>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496"/>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3DE"/>
    <w:rsid w:val="00024542"/>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4D23"/>
    <w:rsid w:val="000550A7"/>
    <w:rsid w:val="000551DF"/>
    <w:rsid w:val="0005521E"/>
    <w:rsid w:val="0005582C"/>
    <w:rsid w:val="000563FE"/>
    <w:rsid w:val="00056447"/>
    <w:rsid w:val="0005659F"/>
    <w:rsid w:val="00056611"/>
    <w:rsid w:val="00056A4F"/>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9F"/>
    <w:rsid w:val="00070F66"/>
    <w:rsid w:val="00071835"/>
    <w:rsid w:val="000718F9"/>
    <w:rsid w:val="00071DD1"/>
    <w:rsid w:val="000730C6"/>
    <w:rsid w:val="0007311E"/>
    <w:rsid w:val="0007330B"/>
    <w:rsid w:val="00073477"/>
    <w:rsid w:val="00073487"/>
    <w:rsid w:val="00073A3A"/>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E3D"/>
    <w:rsid w:val="000A221A"/>
    <w:rsid w:val="000A2C9A"/>
    <w:rsid w:val="000A2DBF"/>
    <w:rsid w:val="000A3027"/>
    <w:rsid w:val="000A357C"/>
    <w:rsid w:val="000A375B"/>
    <w:rsid w:val="000A410E"/>
    <w:rsid w:val="000A41C6"/>
    <w:rsid w:val="000A4464"/>
    <w:rsid w:val="000A4774"/>
    <w:rsid w:val="000A4A0B"/>
    <w:rsid w:val="000A4E1F"/>
    <w:rsid w:val="000A4ECD"/>
    <w:rsid w:val="000A54CE"/>
    <w:rsid w:val="000A5A3D"/>
    <w:rsid w:val="000A5C68"/>
    <w:rsid w:val="000A5EB9"/>
    <w:rsid w:val="000A5ED6"/>
    <w:rsid w:val="000A6397"/>
    <w:rsid w:val="000A68C4"/>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E7C57"/>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5EE"/>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4E46"/>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431"/>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6A05"/>
    <w:rsid w:val="001576D7"/>
    <w:rsid w:val="0015778F"/>
    <w:rsid w:val="00157AA9"/>
    <w:rsid w:val="00157BF9"/>
    <w:rsid w:val="00160019"/>
    <w:rsid w:val="001604D2"/>
    <w:rsid w:val="00160649"/>
    <w:rsid w:val="00160716"/>
    <w:rsid w:val="00160976"/>
    <w:rsid w:val="00160B2C"/>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7FB"/>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C19"/>
    <w:rsid w:val="001B5DEF"/>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684"/>
    <w:rsid w:val="001C6C14"/>
    <w:rsid w:val="001C6F95"/>
    <w:rsid w:val="001C7146"/>
    <w:rsid w:val="001C781D"/>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43"/>
    <w:rsid w:val="00282553"/>
    <w:rsid w:val="00283B81"/>
    <w:rsid w:val="00283C2D"/>
    <w:rsid w:val="00284416"/>
    <w:rsid w:val="0028472E"/>
    <w:rsid w:val="002849CB"/>
    <w:rsid w:val="0028548A"/>
    <w:rsid w:val="00285A01"/>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4FA"/>
    <w:rsid w:val="002938D0"/>
    <w:rsid w:val="00293DF6"/>
    <w:rsid w:val="00293F5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C5F"/>
    <w:rsid w:val="002A52B3"/>
    <w:rsid w:val="002A535D"/>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509"/>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63"/>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601"/>
    <w:rsid w:val="002F7B39"/>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2B75"/>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419"/>
    <w:rsid w:val="003607B3"/>
    <w:rsid w:val="0036122C"/>
    <w:rsid w:val="00361E96"/>
    <w:rsid w:val="003622CE"/>
    <w:rsid w:val="00362373"/>
    <w:rsid w:val="003627CB"/>
    <w:rsid w:val="00362A88"/>
    <w:rsid w:val="00362C46"/>
    <w:rsid w:val="00362F29"/>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3FF8"/>
    <w:rsid w:val="003740BF"/>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21B0"/>
    <w:rsid w:val="00392573"/>
    <w:rsid w:val="003927AB"/>
    <w:rsid w:val="00393563"/>
    <w:rsid w:val="003935D7"/>
    <w:rsid w:val="00394167"/>
    <w:rsid w:val="003948BD"/>
    <w:rsid w:val="003948F8"/>
    <w:rsid w:val="00394E06"/>
    <w:rsid w:val="00394E3C"/>
    <w:rsid w:val="00395196"/>
    <w:rsid w:val="00395495"/>
    <w:rsid w:val="003957A2"/>
    <w:rsid w:val="00395827"/>
    <w:rsid w:val="00395F21"/>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7D1"/>
    <w:rsid w:val="003A5927"/>
    <w:rsid w:val="003A5D6E"/>
    <w:rsid w:val="003A5D8E"/>
    <w:rsid w:val="003A607E"/>
    <w:rsid w:val="003A6354"/>
    <w:rsid w:val="003A6BED"/>
    <w:rsid w:val="003A79A7"/>
    <w:rsid w:val="003A7CB7"/>
    <w:rsid w:val="003B01A3"/>
    <w:rsid w:val="003B08CB"/>
    <w:rsid w:val="003B0E19"/>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320"/>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3E43"/>
    <w:rsid w:val="0045403D"/>
    <w:rsid w:val="00454939"/>
    <w:rsid w:val="00454B70"/>
    <w:rsid w:val="00454D40"/>
    <w:rsid w:val="004556F6"/>
    <w:rsid w:val="00455D01"/>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151"/>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25"/>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D45"/>
    <w:rsid w:val="00533F1C"/>
    <w:rsid w:val="005343E4"/>
    <w:rsid w:val="005343F1"/>
    <w:rsid w:val="00534C4A"/>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500B"/>
    <w:rsid w:val="005950E6"/>
    <w:rsid w:val="00595497"/>
    <w:rsid w:val="00595736"/>
    <w:rsid w:val="0059574A"/>
    <w:rsid w:val="005957DC"/>
    <w:rsid w:val="00595905"/>
    <w:rsid w:val="005963DD"/>
    <w:rsid w:val="0059654E"/>
    <w:rsid w:val="00596640"/>
    <w:rsid w:val="005967DB"/>
    <w:rsid w:val="00596F5D"/>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044"/>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2E5"/>
    <w:rsid w:val="005C35CA"/>
    <w:rsid w:val="005C41D9"/>
    <w:rsid w:val="005C4776"/>
    <w:rsid w:val="005C47E6"/>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8EA"/>
    <w:rsid w:val="00614EEE"/>
    <w:rsid w:val="006150AC"/>
    <w:rsid w:val="00615117"/>
    <w:rsid w:val="00615CB5"/>
    <w:rsid w:val="00615FC0"/>
    <w:rsid w:val="00616102"/>
    <w:rsid w:val="00616161"/>
    <w:rsid w:val="006161AA"/>
    <w:rsid w:val="00616393"/>
    <w:rsid w:val="006167BD"/>
    <w:rsid w:val="00616886"/>
    <w:rsid w:val="006170B4"/>
    <w:rsid w:val="006171AB"/>
    <w:rsid w:val="00617515"/>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2FB"/>
    <w:rsid w:val="00665352"/>
    <w:rsid w:val="00665395"/>
    <w:rsid w:val="006653A4"/>
    <w:rsid w:val="0066552B"/>
    <w:rsid w:val="00665B4C"/>
    <w:rsid w:val="00665ECA"/>
    <w:rsid w:val="00665EFE"/>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439B"/>
    <w:rsid w:val="006946FA"/>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A3E"/>
    <w:rsid w:val="006A7C2E"/>
    <w:rsid w:val="006A7C45"/>
    <w:rsid w:val="006B02E6"/>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B7F6B"/>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59A0"/>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642"/>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2F07"/>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1FC5"/>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F9"/>
    <w:rsid w:val="00751B31"/>
    <w:rsid w:val="00751FD6"/>
    <w:rsid w:val="00752208"/>
    <w:rsid w:val="00752936"/>
    <w:rsid w:val="00752C9F"/>
    <w:rsid w:val="00752F10"/>
    <w:rsid w:val="00753101"/>
    <w:rsid w:val="00753381"/>
    <w:rsid w:val="00753844"/>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C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BAC"/>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1C1B"/>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07"/>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BF3"/>
    <w:rsid w:val="008770D4"/>
    <w:rsid w:val="00877B79"/>
    <w:rsid w:val="00877C3F"/>
    <w:rsid w:val="00877F12"/>
    <w:rsid w:val="0088037F"/>
    <w:rsid w:val="008815C2"/>
    <w:rsid w:val="00881BA1"/>
    <w:rsid w:val="00881E23"/>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03E"/>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F95"/>
    <w:rsid w:val="009344CC"/>
    <w:rsid w:val="00934E6A"/>
    <w:rsid w:val="00934FE5"/>
    <w:rsid w:val="00935146"/>
    <w:rsid w:val="00935400"/>
    <w:rsid w:val="009356F2"/>
    <w:rsid w:val="00935760"/>
    <w:rsid w:val="009359A8"/>
    <w:rsid w:val="00935A1D"/>
    <w:rsid w:val="00935C76"/>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C5C"/>
    <w:rsid w:val="00953DD4"/>
    <w:rsid w:val="00953E3D"/>
    <w:rsid w:val="00953E56"/>
    <w:rsid w:val="00954559"/>
    <w:rsid w:val="0095476D"/>
    <w:rsid w:val="00954A87"/>
    <w:rsid w:val="009554E1"/>
    <w:rsid w:val="00956041"/>
    <w:rsid w:val="00956387"/>
    <w:rsid w:val="00956FD7"/>
    <w:rsid w:val="0095728B"/>
    <w:rsid w:val="0096006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490"/>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9F7A9F"/>
    <w:rsid w:val="00A00037"/>
    <w:rsid w:val="00A005C6"/>
    <w:rsid w:val="00A0064E"/>
    <w:rsid w:val="00A006A8"/>
    <w:rsid w:val="00A014CD"/>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CAF"/>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13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BCD"/>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67FCB"/>
    <w:rsid w:val="00A70798"/>
    <w:rsid w:val="00A70CF2"/>
    <w:rsid w:val="00A70EA5"/>
    <w:rsid w:val="00A713A5"/>
    <w:rsid w:val="00A719EF"/>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7C6"/>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4ED"/>
    <w:rsid w:val="00A816FF"/>
    <w:rsid w:val="00A821DE"/>
    <w:rsid w:val="00A82BA0"/>
    <w:rsid w:val="00A82CB9"/>
    <w:rsid w:val="00A8343E"/>
    <w:rsid w:val="00A83BFF"/>
    <w:rsid w:val="00A83EBA"/>
    <w:rsid w:val="00A84192"/>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01FA"/>
    <w:rsid w:val="00A919E8"/>
    <w:rsid w:val="00A91C16"/>
    <w:rsid w:val="00A91C37"/>
    <w:rsid w:val="00A91DF3"/>
    <w:rsid w:val="00A926C3"/>
    <w:rsid w:val="00A927FA"/>
    <w:rsid w:val="00A928D5"/>
    <w:rsid w:val="00A93125"/>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610"/>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8F1"/>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754C"/>
    <w:rsid w:val="00AE7575"/>
    <w:rsid w:val="00AE7823"/>
    <w:rsid w:val="00AE7FD0"/>
    <w:rsid w:val="00AF0293"/>
    <w:rsid w:val="00AF0600"/>
    <w:rsid w:val="00AF0801"/>
    <w:rsid w:val="00AF09DD"/>
    <w:rsid w:val="00AF0AC5"/>
    <w:rsid w:val="00AF0B3D"/>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330"/>
    <w:rsid w:val="00B126B3"/>
    <w:rsid w:val="00B12AEA"/>
    <w:rsid w:val="00B12BC2"/>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2FBA"/>
    <w:rsid w:val="00B33121"/>
    <w:rsid w:val="00B3362D"/>
    <w:rsid w:val="00B33CF4"/>
    <w:rsid w:val="00B33E18"/>
    <w:rsid w:val="00B34237"/>
    <w:rsid w:val="00B34385"/>
    <w:rsid w:val="00B347DF"/>
    <w:rsid w:val="00B34FE7"/>
    <w:rsid w:val="00B3512F"/>
    <w:rsid w:val="00B35167"/>
    <w:rsid w:val="00B352D2"/>
    <w:rsid w:val="00B36321"/>
    <w:rsid w:val="00B367B6"/>
    <w:rsid w:val="00B3699F"/>
    <w:rsid w:val="00B36E4B"/>
    <w:rsid w:val="00B379F2"/>
    <w:rsid w:val="00B37A3F"/>
    <w:rsid w:val="00B37E88"/>
    <w:rsid w:val="00B40D06"/>
    <w:rsid w:val="00B4118A"/>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4773"/>
    <w:rsid w:val="00B65000"/>
    <w:rsid w:val="00B651CB"/>
    <w:rsid w:val="00B6537B"/>
    <w:rsid w:val="00B6546D"/>
    <w:rsid w:val="00B65632"/>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42A"/>
    <w:rsid w:val="00BA7699"/>
    <w:rsid w:val="00BA783C"/>
    <w:rsid w:val="00BA79D2"/>
    <w:rsid w:val="00BB072E"/>
    <w:rsid w:val="00BB0ECE"/>
    <w:rsid w:val="00BB0FF0"/>
    <w:rsid w:val="00BB102D"/>
    <w:rsid w:val="00BB1559"/>
    <w:rsid w:val="00BB167D"/>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2910"/>
    <w:rsid w:val="00BF2914"/>
    <w:rsid w:val="00BF2C4B"/>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6C"/>
    <w:rsid w:val="00C00097"/>
    <w:rsid w:val="00C00110"/>
    <w:rsid w:val="00C001FA"/>
    <w:rsid w:val="00C0023F"/>
    <w:rsid w:val="00C00334"/>
    <w:rsid w:val="00C0075F"/>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B2F"/>
    <w:rsid w:val="00C142F2"/>
    <w:rsid w:val="00C14627"/>
    <w:rsid w:val="00C15581"/>
    <w:rsid w:val="00C155D7"/>
    <w:rsid w:val="00C1597C"/>
    <w:rsid w:val="00C15D9A"/>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08"/>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1B7"/>
    <w:rsid w:val="00C7074B"/>
    <w:rsid w:val="00C708DF"/>
    <w:rsid w:val="00C70E59"/>
    <w:rsid w:val="00C7112D"/>
    <w:rsid w:val="00C71798"/>
    <w:rsid w:val="00C71860"/>
    <w:rsid w:val="00C718D9"/>
    <w:rsid w:val="00C718DD"/>
    <w:rsid w:val="00C71D21"/>
    <w:rsid w:val="00C72318"/>
    <w:rsid w:val="00C72B69"/>
    <w:rsid w:val="00C72D12"/>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89A"/>
    <w:rsid w:val="00CC7A6B"/>
    <w:rsid w:val="00CD045E"/>
    <w:rsid w:val="00CD0AC0"/>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C74"/>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63"/>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4FF"/>
    <w:rsid w:val="00D14F15"/>
    <w:rsid w:val="00D155B3"/>
    <w:rsid w:val="00D15B51"/>
    <w:rsid w:val="00D16183"/>
    <w:rsid w:val="00D162EB"/>
    <w:rsid w:val="00D1727A"/>
    <w:rsid w:val="00D17421"/>
    <w:rsid w:val="00D176CF"/>
    <w:rsid w:val="00D179DB"/>
    <w:rsid w:val="00D17AC9"/>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5A4"/>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6"/>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332"/>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91B"/>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69"/>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833"/>
    <w:rsid w:val="00E1340E"/>
    <w:rsid w:val="00E135A9"/>
    <w:rsid w:val="00E1380A"/>
    <w:rsid w:val="00E13AE2"/>
    <w:rsid w:val="00E1403D"/>
    <w:rsid w:val="00E142E6"/>
    <w:rsid w:val="00E14ACC"/>
    <w:rsid w:val="00E14D38"/>
    <w:rsid w:val="00E153CB"/>
    <w:rsid w:val="00E1558B"/>
    <w:rsid w:val="00E15952"/>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607"/>
    <w:rsid w:val="00E418A1"/>
    <w:rsid w:val="00E41BE6"/>
    <w:rsid w:val="00E41C17"/>
    <w:rsid w:val="00E41C4F"/>
    <w:rsid w:val="00E421CB"/>
    <w:rsid w:val="00E422BC"/>
    <w:rsid w:val="00E424B8"/>
    <w:rsid w:val="00E4276C"/>
    <w:rsid w:val="00E428C1"/>
    <w:rsid w:val="00E4297B"/>
    <w:rsid w:val="00E42F6B"/>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3B09"/>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DDA"/>
    <w:rsid w:val="00E82E6C"/>
    <w:rsid w:val="00E82ECB"/>
    <w:rsid w:val="00E83418"/>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185"/>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749"/>
    <w:rsid w:val="00F217BC"/>
    <w:rsid w:val="00F21BB3"/>
    <w:rsid w:val="00F22255"/>
    <w:rsid w:val="00F222A8"/>
    <w:rsid w:val="00F2286D"/>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6E94"/>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2A6"/>
    <w:rsid w:val="00F4542E"/>
    <w:rsid w:val="00F45719"/>
    <w:rsid w:val="00F458CE"/>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48"/>
    <w:rsid w:val="00F66058"/>
    <w:rsid w:val="00F66208"/>
    <w:rsid w:val="00F6695D"/>
    <w:rsid w:val="00F66A3B"/>
    <w:rsid w:val="00F66D49"/>
    <w:rsid w:val="00F66E73"/>
    <w:rsid w:val="00F67700"/>
    <w:rsid w:val="00F67A32"/>
    <w:rsid w:val="00F67AFC"/>
    <w:rsid w:val="00F67B25"/>
    <w:rsid w:val="00F67CEF"/>
    <w:rsid w:val="00F67FD7"/>
    <w:rsid w:val="00F70BDA"/>
    <w:rsid w:val="00F7105F"/>
    <w:rsid w:val="00F711AD"/>
    <w:rsid w:val="00F71AF9"/>
    <w:rsid w:val="00F71CA1"/>
    <w:rsid w:val="00F71D59"/>
    <w:rsid w:val="00F71D81"/>
    <w:rsid w:val="00F7242D"/>
    <w:rsid w:val="00F72748"/>
    <w:rsid w:val="00F72968"/>
    <w:rsid w:val="00F7296F"/>
    <w:rsid w:val="00F72BAE"/>
    <w:rsid w:val="00F72FBF"/>
    <w:rsid w:val="00F73175"/>
    <w:rsid w:val="00F73AF3"/>
    <w:rsid w:val="00F74162"/>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576"/>
    <w:rsid w:val="00F92B56"/>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E35"/>
    <w:rsid w:val="00FF611D"/>
    <w:rsid w:val="00FF63AC"/>
    <w:rsid w:val="00FF66F3"/>
    <w:rsid w:val="00FF6DBF"/>
    <w:rsid w:val="00FF7006"/>
    <w:rsid w:val="00FF71CF"/>
    <w:rsid w:val="00FF7CC0"/>
    <w:rsid w:val="00FF7FF8"/>
    <w:rsid w:val="05ED32F2"/>
    <w:rsid w:val="0CEC0B85"/>
    <w:rsid w:val="145E1B2A"/>
    <w:rsid w:val="18E3C313"/>
    <w:rsid w:val="23CFF518"/>
    <w:rsid w:val="24A20D4D"/>
    <w:rsid w:val="34E579C8"/>
    <w:rsid w:val="368B51A3"/>
    <w:rsid w:val="37BEC5A2"/>
    <w:rsid w:val="39A7EF6A"/>
    <w:rsid w:val="3B09994C"/>
    <w:rsid w:val="4A18B585"/>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2B3373DF-35FA-47F3-8CD3-F99E358D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6907382D-F027-4A91-AFD3-B6ECC401AD5D}"/>
</file>

<file path=customXml/itemProps2.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3.xml><?xml version="1.0" encoding="utf-8"?>
<ds:datastoreItem xmlns:ds="http://schemas.openxmlformats.org/officeDocument/2006/customXml" ds:itemID="{B9CB2161-B0D0-4BB5-B136-70D16B4363BF}">
  <ds:schemaRefs>
    <ds:schemaRef ds:uri="http://schemas.microsoft.com/sharepoint/v3/contenttype/forms"/>
  </ds:schemaRefs>
</ds:datastoreItem>
</file>

<file path=customXml/itemProps4.xml><?xml version="1.0" encoding="utf-8"?>
<ds:datastoreItem xmlns:ds="http://schemas.openxmlformats.org/officeDocument/2006/customXml" ds:itemID="{716CF127-002D-491C-BDF4-CC7250F2E00B}">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182</TotalTime>
  <Pages>2</Pages>
  <Words>324</Words>
  <Characters>1936</Characters>
  <Application>Microsoft Office Word</Application>
  <DocSecurity>0</DocSecurity>
  <Lines>62</Lines>
  <Paragraphs>23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Tanin Likhittienthong</cp:lastModifiedBy>
  <cp:revision>119</cp:revision>
  <cp:lastPrinted>2024-05-08T16:54:00Z</cp:lastPrinted>
  <dcterms:created xsi:type="dcterms:W3CDTF">2023-05-16T06:58:00Z</dcterms:created>
  <dcterms:modified xsi:type="dcterms:W3CDTF">2025-05-05T14:41:00Z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