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806D" w14:textId="1409C147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398C2AF" w14:textId="54F48C1F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C04BFFB" w14:textId="1D45C2CC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755A77D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7A9C8F0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0B4687C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1061192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00FB598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cs/>
          <w:lang w:val="en-US" w:bidi="th-TH"/>
        </w:rPr>
      </w:pPr>
    </w:p>
    <w:p w14:paraId="7D927103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F5E127B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F620D3F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514AA969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84ED1F2" w14:textId="77777777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667A7A7" w14:textId="77777777" w:rsidR="009C1409" w:rsidRPr="00F203A2" w:rsidRDefault="009C1409" w:rsidP="004C2111">
      <w:pPr>
        <w:pStyle w:val="Reference"/>
        <w:rPr>
          <w:rFonts w:ascii="BrowalliaUPC" w:hAnsi="BrowalliaUPC" w:cs="BrowalliaUPC"/>
          <w:color w:val="auto"/>
          <w:cs/>
          <w:lang w:val="en-US" w:bidi="th-TH"/>
        </w:rPr>
      </w:pPr>
    </w:p>
    <w:p w14:paraId="300B4D61" w14:textId="153AE6C7" w:rsidR="00634D49" w:rsidRPr="00F203A2" w:rsidRDefault="00634D49" w:rsidP="0059748A">
      <w:pPr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เวล</w:t>
      </w:r>
      <w:r w:rsidR="005514B6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แมเนจ</w:t>
      </w:r>
      <w:proofErr w:type="spellEnd"/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เม้นท์</w:t>
      </w:r>
      <w:r w:rsidR="005514B6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คอร์ปอเรชั่น</w:t>
      </w: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3C2D91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lang w:bidi="th-TH"/>
        </w:rPr>
        <w:br/>
      </w:r>
    </w:p>
    <w:p w14:paraId="580879B3" w14:textId="77777777" w:rsidR="00AD3B26" w:rsidRPr="00F203A2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8858AE2" w14:textId="25EA9D10" w:rsidR="00CD30ED" w:rsidRPr="00F203A2" w:rsidRDefault="00CD30ED" w:rsidP="00CD30ED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 w:rsidR="00760660"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เวล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แมเนจ</w:t>
      </w:r>
      <w:proofErr w:type="spellEnd"/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เม้นท์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 คอร์ปอเรชั่น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 (กลุ่มบริษัท) ซึ่งประกอบด้วย งบฐานะการเงินรวมและเฉพาะบริษัท</w:t>
      </w:r>
      <w:r w:rsidRPr="00F203A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3E69EA" w:rsidRPr="003E69EA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3E69EA" w:rsidRPr="003E69E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="003E69E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03A2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3E69EA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F203A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</w:t>
      </w:r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ะ</w:t>
      </w:r>
      <w:r w:rsidR="00106FF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106668" w:rsidRPr="0010666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งบการเปลี่ยนแปลงส่วนของเจ้าของรวมและเฉพาะบริษัท </w:t>
      </w:r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งบกระแสเงินสดรวมและเฉพาะบริษัท</w:t>
      </w:r>
      <w:r w:rsidR="00A56187" w:rsidRPr="00A56187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สำหรับงวดสามเดือนสิ้นสุด</w:t>
      </w:r>
      <w:r w:rsidR="00E364D5">
        <w:rPr>
          <w:rFonts w:ascii="Browallia New" w:hAnsi="Browallia New" w:cs="Browallia New"/>
          <w:sz w:val="28"/>
          <w:szCs w:val="28"/>
          <w:lang w:bidi="th-TH"/>
        </w:rPr>
        <w:br/>
      </w:r>
      <w:r w:rsidR="00A56187" w:rsidRPr="00A56187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วันเดียวกัน 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และหมายเหตุประกอบ</w:t>
      </w:r>
      <w:r w:rsidR="00D03563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ซึ่งผู้บริหารของบริษัทเป็นผู้รับผิดชอบในการจัดทำและนำเสนอข้อมูลทางการเงินรวมและเฉพาะบริษัท</w:t>
      </w:r>
      <w:r w:rsidR="00F20490"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Pr="00F203A2">
        <w:rPr>
          <w:rFonts w:ascii="Browallia New" w:hAnsi="Browallia New" w:cs="Browallia New"/>
          <w:sz w:val="28"/>
          <w:szCs w:val="28"/>
          <w:lang w:val="en-US" w:bidi="th-TH"/>
        </w:rPr>
        <w:t xml:space="preserve">34 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Pr="00F203A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</w:t>
      </w:r>
      <w:r w:rsidR="00F20490"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77610F67" w14:textId="77777777" w:rsidR="003F5A96" w:rsidRPr="00F203A2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F203A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F203A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07D19C1" w14:textId="6C3D5F56" w:rsidR="00556CE8" w:rsidRPr="00F203A2" w:rsidRDefault="00556CE8" w:rsidP="00556CE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F54AC" w:rsidRPr="00F203A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F203A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EDC511" w14:textId="77777777" w:rsidR="001B4277" w:rsidRPr="00F203A2" w:rsidRDefault="001B4277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411BB2A4" w14:textId="77777777" w:rsidR="008D1DF4" w:rsidRDefault="008D1DF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F714EE2" w14:textId="6214555D" w:rsidR="00C03B3E" w:rsidRPr="00F203A2" w:rsidRDefault="00C03B3E" w:rsidP="00C03B3E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1277F375" w14:textId="77777777" w:rsidR="00FD397F" w:rsidRPr="00F203A2" w:rsidRDefault="00FD397F" w:rsidP="00C03B3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1B0D919" w14:textId="12CC57AA" w:rsidR="00546A5C" w:rsidRPr="00F203A2" w:rsidRDefault="00546A5C" w:rsidP="00546A5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</w:t>
      </w:r>
      <w:r w:rsidR="00F20490"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ดังกล่าวไม่ได้จัดทำขึ้นตามมาตรฐานการบัญชี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EE5277" w:rsidRPr="00F203A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BF042B2" w14:textId="77777777" w:rsidR="00C03B3E" w:rsidRPr="00F203A2" w:rsidRDefault="00C03B3E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14E36A0E" w14:textId="77777777" w:rsidR="00DC7597" w:rsidRPr="00F203A2" w:rsidRDefault="00DC7597" w:rsidP="009F435D">
      <w:pPr>
        <w:spacing w:after="0" w:line="240" w:lineRule="auto"/>
        <w:jc w:val="thaiDistribute"/>
        <w:rPr>
          <w:rFonts w:ascii="Browallia New" w:hAnsi="Browallia New" w:cs="Browallia New"/>
          <w:sz w:val="36"/>
          <w:szCs w:val="36"/>
          <w:lang w:val="en-US"/>
        </w:rPr>
      </w:pPr>
    </w:p>
    <w:p w14:paraId="53A57895" w14:textId="20CDED97" w:rsidR="00142624" w:rsidRPr="00F203A2" w:rsidRDefault="00D931C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เกษณี สระทองพูล</w:t>
      </w:r>
    </w:p>
    <w:p w14:paraId="0E0FD2DC" w14:textId="77777777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D83B573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931C3" w:rsidRPr="00F203A2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F203A2" w:rsidRDefault="00142624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1651F3" w14:textId="69D785D4" w:rsidR="003C08B4" w:rsidRPr="00F203A2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3836FAC6" w:rsidR="00D15EA5" w:rsidRPr="00F203A2" w:rsidRDefault="00593A48" w:rsidP="00D931C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593A48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02ACB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A56187" w:rsidRPr="00593A4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593A4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7109E6" w:rsidRPr="00593A4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109E6" w:rsidRPr="00593A48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56187" w:rsidRPr="00593A48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sectPr w:rsidR="00D15EA5" w:rsidRPr="00F203A2" w:rsidSect="00A11C80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2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F273B" w14:textId="77777777" w:rsidR="00D406C5" w:rsidRDefault="00D406C5">
      <w:r>
        <w:separator/>
      </w:r>
    </w:p>
  </w:endnote>
  <w:endnote w:type="continuationSeparator" w:id="0">
    <w:p w14:paraId="1595B971" w14:textId="77777777" w:rsidR="00D406C5" w:rsidRDefault="00D406C5">
      <w:r>
        <w:continuationSeparator/>
      </w:r>
    </w:p>
  </w:endnote>
  <w:endnote w:type="continuationNotice" w:id="1">
    <w:p w14:paraId="5CBB373C" w14:textId="77777777" w:rsidR="00D406C5" w:rsidRDefault="00D406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53169" w14:textId="77777777" w:rsidR="00D406C5" w:rsidRDefault="00D406C5">
      <w:bookmarkStart w:id="0" w:name="_Hlk482348182"/>
      <w:bookmarkEnd w:id="0"/>
      <w:r>
        <w:separator/>
      </w:r>
    </w:p>
  </w:footnote>
  <w:footnote w:type="continuationSeparator" w:id="0">
    <w:p w14:paraId="5D85DD6D" w14:textId="77777777" w:rsidR="00D406C5" w:rsidRDefault="00D406C5">
      <w:r>
        <w:continuationSeparator/>
      </w:r>
    </w:p>
  </w:footnote>
  <w:footnote w:type="continuationNotice" w:id="1">
    <w:p w14:paraId="7295A896" w14:textId="77777777" w:rsidR="00D406C5" w:rsidRDefault="00D406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151CA6F2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5767B74A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94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36C3220B"/>
    <w:multiLevelType w:val="hybridMultilevel"/>
    <w:tmpl w:val="94309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D6E2A"/>
    <w:multiLevelType w:val="multilevel"/>
    <w:tmpl w:val="FAE6F968"/>
    <w:styleLink w:val="GTListNumber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7F924C95"/>
    <w:multiLevelType w:val="multilevel"/>
    <w:tmpl w:val="0D561ACA"/>
    <w:numStyleLink w:val="GTNumberedHeadings"/>
  </w:abstractNum>
  <w:num w:numId="1" w16cid:durableId="254483648">
    <w:abstractNumId w:val="3"/>
  </w:num>
  <w:num w:numId="2" w16cid:durableId="325745374">
    <w:abstractNumId w:val="2"/>
  </w:num>
  <w:num w:numId="3" w16cid:durableId="1675188726">
    <w:abstractNumId w:val="1"/>
  </w:num>
  <w:num w:numId="4" w16cid:durableId="1918903009">
    <w:abstractNumId w:val="0"/>
  </w:num>
  <w:num w:numId="5" w16cid:durableId="1749496279">
    <w:abstractNumId w:val="6"/>
  </w:num>
  <w:num w:numId="6" w16cid:durableId="119037486">
    <w:abstractNumId w:val="5"/>
  </w:num>
  <w:num w:numId="7" w16cid:durableId="2125729567">
    <w:abstractNumId w:val="9"/>
  </w:num>
  <w:num w:numId="8" w16cid:durableId="600380453">
    <w:abstractNumId w:val="12"/>
  </w:num>
  <w:num w:numId="9" w16cid:durableId="432937525">
    <w:abstractNumId w:val="11"/>
  </w:num>
  <w:num w:numId="10" w16cid:durableId="1812750544">
    <w:abstractNumId w:val="4"/>
  </w:num>
  <w:num w:numId="11" w16cid:durableId="1533566821">
    <w:abstractNumId w:val="8"/>
  </w:num>
  <w:num w:numId="12" w16cid:durableId="432941476">
    <w:abstractNumId w:val="7"/>
  </w:num>
  <w:num w:numId="13" w16cid:durableId="2081711509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2D0C"/>
    <w:rsid w:val="000034F7"/>
    <w:rsid w:val="00004B8D"/>
    <w:rsid w:val="00007774"/>
    <w:rsid w:val="000103D1"/>
    <w:rsid w:val="00014EFA"/>
    <w:rsid w:val="000162B0"/>
    <w:rsid w:val="00021702"/>
    <w:rsid w:val="00021D7F"/>
    <w:rsid w:val="00022E58"/>
    <w:rsid w:val="00025004"/>
    <w:rsid w:val="0003023B"/>
    <w:rsid w:val="00031D17"/>
    <w:rsid w:val="00032022"/>
    <w:rsid w:val="00043B98"/>
    <w:rsid w:val="00044ACE"/>
    <w:rsid w:val="00044F9D"/>
    <w:rsid w:val="0004550E"/>
    <w:rsid w:val="00052614"/>
    <w:rsid w:val="00055689"/>
    <w:rsid w:val="00055CAD"/>
    <w:rsid w:val="00056FDA"/>
    <w:rsid w:val="0006119E"/>
    <w:rsid w:val="00065E1B"/>
    <w:rsid w:val="00067A2B"/>
    <w:rsid w:val="00067CCE"/>
    <w:rsid w:val="000723F7"/>
    <w:rsid w:val="00074485"/>
    <w:rsid w:val="00075D2B"/>
    <w:rsid w:val="00076130"/>
    <w:rsid w:val="00080552"/>
    <w:rsid w:val="000828F1"/>
    <w:rsid w:val="00082F59"/>
    <w:rsid w:val="00084361"/>
    <w:rsid w:val="00084DB3"/>
    <w:rsid w:val="00087062"/>
    <w:rsid w:val="000875D8"/>
    <w:rsid w:val="00091508"/>
    <w:rsid w:val="000920AA"/>
    <w:rsid w:val="00094333"/>
    <w:rsid w:val="00094B65"/>
    <w:rsid w:val="00097083"/>
    <w:rsid w:val="000974C1"/>
    <w:rsid w:val="00097FAB"/>
    <w:rsid w:val="000A3C98"/>
    <w:rsid w:val="000A3EF7"/>
    <w:rsid w:val="000A6253"/>
    <w:rsid w:val="000B3971"/>
    <w:rsid w:val="000B65E3"/>
    <w:rsid w:val="000B7090"/>
    <w:rsid w:val="000C2481"/>
    <w:rsid w:val="000C4F4F"/>
    <w:rsid w:val="000C5ABC"/>
    <w:rsid w:val="000C6368"/>
    <w:rsid w:val="000C67EB"/>
    <w:rsid w:val="000D224D"/>
    <w:rsid w:val="000D3E7D"/>
    <w:rsid w:val="000D5BF5"/>
    <w:rsid w:val="000E52CE"/>
    <w:rsid w:val="000F0E92"/>
    <w:rsid w:val="000F3AAB"/>
    <w:rsid w:val="000F63D0"/>
    <w:rsid w:val="000F6E25"/>
    <w:rsid w:val="001011DF"/>
    <w:rsid w:val="00106668"/>
    <w:rsid w:val="00106FF2"/>
    <w:rsid w:val="00110122"/>
    <w:rsid w:val="001104D8"/>
    <w:rsid w:val="00112B69"/>
    <w:rsid w:val="00113F18"/>
    <w:rsid w:val="001316D3"/>
    <w:rsid w:val="0014007D"/>
    <w:rsid w:val="00140630"/>
    <w:rsid w:val="00140641"/>
    <w:rsid w:val="00142624"/>
    <w:rsid w:val="00142760"/>
    <w:rsid w:val="00142E5B"/>
    <w:rsid w:val="0014390F"/>
    <w:rsid w:val="00144492"/>
    <w:rsid w:val="0014478A"/>
    <w:rsid w:val="001448FA"/>
    <w:rsid w:val="00146598"/>
    <w:rsid w:val="00151EE9"/>
    <w:rsid w:val="00153610"/>
    <w:rsid w:val="001554CD"/>
    <w:rsid w:val="00155A91"/>
    <w:rsid w:val="00157A99"/>
    <w:rsid w:val="00160D01"/>
    <w:rsid w:val="00160FC1"/>
    <w:rsid w:val="001613E2"/>
    <w:rsid w:val="00161651"/>
    <w:rsid w:val="0016459D"/>
    <w:rsid w:val="00167017"/>
    <w:rsid w:val="001672DE"/>
    <w:rsid w:val="0016775F"/>
    <w:rsid w:val="00171051"/>
    <w:rsid w:val="0017278D"/>
    <w:rsid w:val="001729B7"/>
    <w:rsid w:val="00174D84"/>
    <w:rsid w:val="00175E5A"/>
    <w:rsid w:val="0018068F"/>
    <w:rsid w:val="00182F9F"/>
    <w:rsid w:val="00183CA9"/>
    <w:rsid w:val="00184803"/>
    <w:rsid w:val="001871B4"/>
    <w:rsid w:val="001902C7"/>
    <w:rsid w:val="00191BC7"/>
    <w:rsid w:val="0019210D"/>
    <w:rsid w:val="001929ED"/>
    <w:rsid w:val="00193A27"/>
    <w:rsid w:val="001950D2"/>
    <w:rsid w:val="001A122F"/>
    <w:rsid w:val="001A3BFB"/>
    <w:rsid w:val="001A3C20"/>
    <w:rsid w:val="001B198C"/>
    <w:rsid w:val="001B4277"/>
    <w:rsid w:val="001B7036"/>
    <w:rsid w:val="001B7388"/>
    <w:rsid w:val="001B7404"/>
    <w:rsid w:val="001C0443"/>
    <w:rsid w:val="001C2D56"/>
    <w:rsid w:val="001C3E07"/>
    <w:rsid w:val="001C7C80"/>
    <w:rsid w:val="001D071F"/>
    <w:rsid w:val="001D2302"/>
    <w:rsid w:val="001D262E"/>
    <w:rsid w:val="001D49E1"/>
    <w:rsid w:val="001D7BB3"/>
    <w:rsid w:val="001E12A6"/>
    <w:rsid w:val="001E2637"/>
    <w:rsid w:val="001E498F"/>
    <w:rsid w:val="001F0748"/>
    <w:rsid w:val="001F2960"/>
    <w:rsid w:val="001F3C5A"/>
    <w:rsid w:val="002136C4"/>
    <w:rsid w:val="00215EA5"/>
    <w:rsid w:val="002249FD"/>
    <w:rsid w:val="0022518C"/>
    <w:rsid w:val="00225603"/>
    <w:rsid w:val="00230AD0"/>
    <w:rsid w:val="00232335"/>
    <w:rsid w:val="00233AF2"/>
    <w:rsid w:val="00237A7E"/>
    <w:rsid w:val="00241F16"/>
    <w:rsid w:val="00245911"/>
    <w:rsid w:val="00247969"/>
    <w:rsid w:val="002505B6"/>
    <w:rsid w:val="00253860"/>
    <w:rsid w:val="00254078"/>
    <w:rsid w:val="00255FEA"/>
    <w:rsid w:val="0026182A"/>
    <w:rsid w:val="002670D5"/>
    <w:rsid w:val="00276857"/>
    <w:rsid w:val="00277EBE"/>
    <w:rsid w:val="00281E85"/>
    <w:rsid w:val="002838FB"/>
    <w:rsid w:val="00285249"/>
    <w:rsid w:val="00290A4D"/>
    <w:rsid w:val="00290F59"/>
    <w:rsid w:val="00296739"/>
    <w:rsid w:val="00297D2D"/>
    <w:rsid w:val="002A252E"/>
    <w:rsid w:val="002B07B2"/>
    <w:rsid w:val="002B0BF8"/>
    <w:rsid w:val="002B4B35"/>
    <w:rsid w:val="002B5A4A"/>
    <w:rsid w:val="002B5B49"/>
    <w:rsid w:val="002B744A"/>
    <w:rsid w:val="002C0169"/>
    <w:rsid w:val="002C623D"/>
    <w:rsid w:val="002C710E"/>
    <w:rsid w:val="002D1B2B"/>
    <w:rsid w:val="002D351C"/>
    <w:rsid w:val="002D3A88"/>
    <w:rsid w:val="002D571C"/>
    <w:rsid w:val="002D5A0F"/>
    <w:rsid w:val="002D6E25"/>
    <w:rsid w:val="002D7B9E"/>
    <w:rsid w:val="002E02F4"/>
    <w:rsid w:val="002E1E58"/>
    <w:rsid w:val="002E3374"/>
    <w:rsid w:val="002E7E6B"/>
    <w:rsid w:val="002E7F1E"/>
    <w:rsid w:val="002F12A3"/>
    <w:rsid w:val="002F1401"/>
    <w:rsid w:val="002F2081"/>
    <w:rsid w:val="002F2DEB"/>
    <w:rsid w:val="002F3903"/>
    <w:rsid w:val="002F4A52"/>
    <w:rsid w:val="002F680F"/>
    <w:rsid w:val="002F6875"/>
    <w:rsid w:val="002F7137"/>
    <w:rsid w:val="002F731F"/>
    <w:rsid w:val="002F7B9B"/>
    <w:rsid w:val="002F7D90"/>
    <w:rsid w:val="0030026A"/>
    <w:rsid w:val="00301542"/>
    <w:rsid w:val="0030292B"/>
    <w:rsid w:val="00305173"/>
    <w:rsid w:val="00310A20"/>
    <w:rsid w:val="00317F82"/>
    <w:rsid w:val="003214EC"/>
    <w:rsid w:val="00321802"/>
    <w:rsid w:val="00321A76"/>
    <w:rsid w:val="00321CF1"/>
    <w:rsid w:val="00326F65"/>
    <w:rsid w:val="00327371"/>
    <w:rsid w:val="003304A5"/>
    <w:rsid w:val="003304AE"/>
    <w:rsid w:val="003355BE"/>
    <w:rsid w:val="00335E5B"/>
    <w:rsid w:val="003372DE"/>
    <w:rsid w:val="00337ECD"/>
    <w:rsid w:val="0034149A"/>
    <w:rsid w:val="00342105"/>
    <w:rsid w:val="00344FA8"/>
    <w:rsid w:val="00351FC2"/>
    <w:rsid w:val="00352351"/>
    <w:rsid w:val="003543B2"/>
    <w:rsid w:val="003544E4"/>
    <w:rsid w:val="00354F5D"/>
    <w:rsid w:val="00355317"/>
    <w:rsid w:val="00356F17"/>
    <w:rsid w:val="003629EC"/>
    <w:rsid w:val="00363BA3"/>
    <w:rsid w:val="00365ECE"/>
    <w:rsid w:val="003668CC"/>
    <w:rsid w:val="0037348C"/>
    <w:rsid w:val="003744DA"/>
    <w:rsid w:val="003745AB"/>
    <w:rsid w:val="00374C72"/>
    <w:rsid w:val="00376F98"/>
    <w:rsid w:val="00380B74"/>
    <w:rsid w:val="00382157"/>
    <w:rsid w:val="00384904"/>
    <w:rsid w:val="00384A7A"/>
    <w:rsid w:val="00387BBC"/>
    <w:rsid w:val="003921A0"/>
    <w:rsid w:val="00394F0E"/>
    <w:rsid w:val="00395586"/>
    <w:rsid w:val="003A0463"/>
    <w:rsid w:val="003A0698"/>
    <w:rsid w:val="003A46D5"/>
    <w:rsid w:val="003A6FD5"/>
    <w:rsid w:val="003B452D"/>
    <w:rsid w:val="003B4CCD"/>
    <w:rsid w:val="003B4DED"/>
    <w:rsid w:val="003C003E"/>
    <w:rsid w:val="003C08B4"/>
    <w:rsid w:val="003C12C5"/>
    <w:rsid w:val="003C27EF"/>
    <w:rsid w:val="003C2D91"/>
    <w:rsid w:val="003C32E9"/>
    <w:rsid w:val="003C3898"/>
    <w:rsid w:val="003D2605"/>
    <w:rsid w:val="003D64D6"/>
    <w:rsid w:val="003E034A"/>
    <w:rsid w:val="003E3E21"/>
    <w:rsid w:val="003E5510"/>
    <w:rsid w:val="003E69EA"/>
    <w:rsid w:val="003F0335"/>
    <w:rsid w:val="003F0B5A"/>
    <w:rsid w:val="003F1162"/>
    <w:rsid w:val="003F42D7"/>
    <w:rsid w:val="003F5A96"/>
    <w:rsid w:val="003F5BC8"/>
    <w:rsid w:val="00400D19"/>
    <w:rsid w:val="00401138"/>
    <w:rsid w:val="004021E7"/>
    <w:rsid w:val="00402B40"/>
    <w:rsid w:val="00402C7F"/>
    <w:rsid w:val="004071B0"/>
    <w:rsid w:val="00410B4C"/>
    <w:rsid w:val="004112CD"/>
    <w:rsid w:val="00411A0B"/>
    <w:rsid w:val="0041412C"/>
    <w:rsid w:val="00416281"/>
    <w:rsid w:val="00417856"/>
    <w:rsid w:val="00421271"/>
    <w:rsid w:val="00421A47"/>
    <w:rsid w:val="00421CE1"/>
    <w:rsid w:val="00422353"/>
    <w:rsid w:val="004225FF"/>
    <w:rsid w:val="00423357"/>
    <w:rsid w:val="00426915"/>
    <w:rsid w:val="0042777A"/>
    <w:rsid w:val="00433F63"/>
    <w:rsid w:val="00435788"/>
    <w:rsid w:val="004359E6"/>
    <w:rsid w:val="00437FB3"/>
    <w:rsid w:val="00443CE3"/>
    <w:rsid w:val="00445CF8"/>
    <w:rsid w:val="00446E9D"/>
    <w:rsid w:val="00450E50"/>
    <w:rsid w:val="00451275"/>
    <w:rsid w:val="0045183D"/>
    <w:rsid w:val="00452E7B"/>
    <w:rsid w:val="00453099"/>
    <w:rsid w:val="004546FA"/>
    <w:rsid w:val="00454EF0"/>
    <w:rsid w:val="00456A76"/>
    <w:rsid w:val="00456EA9"/>
    <w:rsid w:val="0046251E"/>
    <w:rsid w:val="00462BCB"/>
    <w:rsid w:val="00463364"/>
    <w:rsid w:val="00467253"/>
    <w:rsid w:val="004748F7"/>
    <w:rsid w:val="004806BB"/>
    <w:rsid w:val="004809B0"/>
    <w:rsid w:val="00481FE7"/>
    <w:rsid w:val="00484825"/>
    <w:rsid w:val="0048532C"/>
    <w:rsid w:val="00485760"/>
    <w:rsid w:val="00485DB6"/>
    <w:rsid w:val="00487E39"/>
    <w:rsid w:val="0049103F"/>
    <w:rsid w:val="00495226"/>
    <w:rsid w:val="00497DF5"/>
    <w:rsid w:val="004A0DFE"/>
    <w:rsid w:val="004A3C62"/>
    <w:rsid w:val="004B19BF"/>
    <w:rsid w:val="004B3F58"/>
    <w:rsid w:val="004B5527"/>
    <w:rsid w:val="004B61B9"/>
    <w:rsid w:val="004C0971"/>
    <w:rsid w:val="004C0C25"/>
    <w:rsid w:val="004C2111"/>
    <w:rsid w:val="004C37B8"/>
    <w:rsid w:val="004C4106"/>
    <w:rsid w:val="004C732E"/>
    <w:rsid w:val="004D0FD8"/>
    <w:rsid w:val="004D20AE"/>
    <w:rsid w:val="004D3578"/>
    <w:rsid w:val="004D3ADB"/>
    <w:rsid w:val="004D4902"/>
    <w:rsid w:val="004D58A3"/>
    <w:rsid w:val="004D58FD"/>
    <w:rsid w:val="004D6145"/>
    <w:rsid w:val="004D7AA3"/>
    <w:rsid w:val="004D7B25"/>
    <w:rsid w:val="004D7E2C"/>
    <w:rsid w:val="004E0916"/>
    <w:rsid w:val="004E25C2"/>
    <w:rsid w:val="004E6FA1"/>
    <w:rsid w:val="004F1A16"/>
    <w:rsid w:val="004F207F"/>
    <w:rsid w:val="004F5D91"/>
    <w:rsid w:val="004F6441"/>
    <w:rsid w:val="0050040C"/>
    <w:rsid w:val="005041EF"/>
    <w:rsid w:val="005057B3"/>
    <w:rsid w:val="005070FA"/>
    <w:rsid w:val="00510254"/>
    <w:rsid w:val="005102D9"/>
    <w:rsid w:val="00517C70"/>
    <w:rsid w:val="005206E9"/>
    <w:rsid w:val="00521053"/>
    <w:rsid w:val="0052186A"/>
    <w:rsid w:val="0052346B"/>
    <w:rsid w:val="005262BE"/>
    <w:rsid w:val="005321DA"/>
    <w:rsid w:val="00534103"/>
    <w:rsid w:val="00536291"/>
    <w:rsid w:val="00542BC1"/>
    <w:rsid w:val="00546A5C"/>
    <w:rsid w:val="00547541"/>
    <w:rsid w:val="00547564"/>
    <w:rsid w:val="0054756D"/>
    <w:rsid w:val="00550151"/>
    <w:rsid w:val="00551365"/>
    <w:rsid w:val="005514B6"/>
    <w:rsid w:val="00551AC3"/>
    <w:rsid w:val="005561ED"/>
    <w:rsid w:val="00556CE8"/>
    <w:rsid w:val="005627FF"/>
    <w:rsid w:val="00562B3F"/>
    <w:rsid w:val="00567F55"/>
    <w:rsid w:val="00575E60"/>
    <w:rsid w:val="00577D61"/>
    <w:rsid w:val="00580612"/>
    <w:rsid w:val="005822AC"/>
    <w:rsid w:val="005834AE"/>
    <w:rsid w:val="00585CE6"/>
    <w:rsid w:val="00591F0D"/>
    <w:rsid w:val="00593A48"/>
    <w:rsid w:val="00593CFB"/>
    <w:rsid w:val="00594DA2"/>
    <w:rsid w:val="00594DA3"/>
    <w:rsid w:val="0059748A"/>
    <w:rsid w:val="005A1D30"/>
    <w:rsid w:val="005A2273"/>
    <w:rsid w:val="005A29D0"/>
    <w:rsid w:val="005B1823"/>
    <w:rsid w:val="005B405A"/>
    <w:rsid w:val="005B4E6B"/>
    <w:rsid w:val="005B6ADA"/>
    <w:rsid w:val="005B6CBF"/>
    <w:rsid w:val="005B6D8B"/>
    <w:rsid w:val="005B7C4F"/>
    <w:rsid w:val="005C2CCB"/>
    <w:rsid w:val="005C5652"/>
    <w:rsid w:val="005C6479"/>
    <w:rsid w:val="005C69FD"/>
    <w:rsid w:val="005D13F6"/>
    <w:rsid w:val="005D3402"/>
    <w:rsid w:val="005D3D4A"/>
    <w:rsid w:val="005D50B3"/>
    <w:rsid w:val="005D7025"/>
    <w:rsid w:val="005E2D67"/>
    <w:rsid w:val="005E42B2"/>
    <w:rsid w:val="005E5578"/>
    <w:rsid w:val="005E6F06"/>
    <w:rsid w:val="005F244E"/>
    <w:rsid w:val="005F283D"/>
    <w:rsid w:val="005F49B7"/>
    <w:rsid w:val="005F4D62"/>
    <w:rsid w:val="00601432"/>
    <w:rsid w:val="006014C1"/>
    <w:rsid w:val="00607385"/>
    <w:rsid w:val="00610ED7"/>
    <w:rsid w:val="0061403B"/>
    <w:rsid w:val="00620CE3"/>
    <w:rsid w:val="00621086"/>
    <w:rsid w:val="006220A8"/>
    <w:rsid w:val="00625A6F"/>
    <w:rsid w:val="00627B2D"/>
    <w:rsid w:val="00633B0F"/>
    <w:rsid w:val="00634D49"/>
    <w:rsid w:val="00635702"/>
    <w:rsid w:val="006365A1"/>
    <w:rsid w:val="00636AA2"/>
    <w:rsid w:val="00640092"/>
    <w:rsid w:val="0064034B"/>
    <w:rsid w:val="00640633"/>
    <w:rsid w:val="0064368F"/>
    <w:rsid w:val="00653B85"/>
    <w:rsid w:val="0065552D"/>
    <w:rsid w:val="00655FB3"/>
    <w:rsid w:val="006615E1"/>
    <w:rsid w:val="00666764"/>
    <w:rsid w:val="0066694B"/>
    <w:rsid w:val="00666E0B"/>
    <w:rsid w:val="006675C3"/>
    <w:rsid w:val="00667DB6"/>
    <w:rsid w:val="0067121F"/>
    <w:rsid w:val="00674CED"/>
    <w:rsid w:val="006771E8"/>
    <w:rsid w:val="006773FB"/>
    <w:rsid w:val="00677C01"/>
    <w:rsid w:val="00677F47"/>
    <w:rsid w:val="00681A77"/>
    <w:rsid w:val="006823E9"/>
    <w:rsid w:val="00683934"/>
    <w:rsid w:val="00683CC7"/>
    <w:rsid w:val="00687125"/>
    <w:rsid w:val="00692437"/>
    <w:rsid w:val="006925EC"/>
    <w:rsid w:val="00692CA5"/>
    <w:rsid w:val="006932D7"/>
    <w:rsid w:val="00694501"/>
    <w:rsid w:val="00696473"/>
    <w:rsid w:val="00696C42"/>
    <w:rsid w:val="006A2666"/>
    <w:rsid w:val="006A3B2F"/>
    <w:rsid w:val="006A53D0"/>
    <w:rsid w:val="006B05B6"/>
    <w:rsid w:val="006B06A2"/>
    <w:rsid w:val="006B6B17"/>
    <w:rsid w:val="006C14E6"/>
    <w:rsid w:val="006C3932"/>
    <w:rsid w:val="006C3D37"/>
    <w:rsid w:val="006C436D"/>
    <w:rsid w:val="006C529D"/>
    <w:rsid w:val="006C6376"/>
    <w:rsid w:val="006C714E"/>
    <w:rsid w:val="006D4917"/>
    <w:rsid w:val="006D58F3"/>
    <w:rsid w:val="006D5C47"/>
    <w:rsid w:val="006D6445"/>
    <w:rsid w:val="006D6FF5"/>
    <w:rsid w:val="006D7965"/>
    <w:rsid w:val="006D7ED8"/>
    <w:rsid w:val="006E0625"/>
    <w:rsid w:val="006E0A77"/>
    <w:rsid w:val="006E6346"/>
    <w:rsid w:val="006F110A"/>
    <w:rsid w:val="006F17C7"/>
    <w:rsid w:val="006F1B19"/>
    <w:rsid w:val="006F29ED"/>
    <w:rsid w:val="006F4C8F"/>
    <w:rsid w:val="006F4F77"/>
    <w:rsid w:val="006F53EE"/>
    <w:rsid w:val="006F562A"/>
    <w:rsid w:val="0070147C"/>
    <w:rsid w:val="00702E07"/>
    <w:rsid w:val="007064E7"/>
    <w:rsid w:val="007077A3"/>
    <w:rsid w:val="007109E6"/>
    <w:rsid w:val="00712CAC"/>
    <w:rsid w:val="00714FD6"/>
    <w:rsid w:val="007172C0"/>
    <w:rsid w:val="007223B7"/>
    <w:rsid w:val="00725D8E"/>
    <w:rsid w:val="007265F7"/>
    <w:rsid w:val="00731894"/>
    <w:rsid w:val="00734885"/>
    <w:rsid w:val="0073512F"/>
    <w:rsid w:val="0074191C"/>
    <w:rsid w:val="00744C5B"/>
    <w:rsid w:val="00746796"/>
    <w:rsid w:val="00746D91"/>
    <w:rsid w:val="00753202"/>
    <w:rsid w:val="0075405B"/>
    <w:rsid w:val="0075598A"/>
    <w:rsid w:val="0075673D"/>
    <w:rsid w:val="00756ABB"/>
    <w:rsid w:val="00757F76"/>
    <w:rsid w:val="00760660"/>
    <w:rsid w:val="00761813"/>
    <w:rsid w:val="0076233B"/>
    <w:rsid w:val="00763657"/>
    <w:rsid w:val="00765654"/>
    <w:rsid w:val="00765B95"/>
    <w:rsid w:val="00767313"/>
    <w:rsid w:val="0077115C"/>
    <w:rsid w:val="00771B85"/>
    <w:rsid w:val="00771DE7"/>
    <w:rsid w:val="00775DA6"/>
    <w:rsid w:val="0078170A"/>
    <w:rsid w:val="007825E9"/>
    <w:rsid w:val="00783035"/>
    <w:rsid w:val="00783CA2"/>
    <w:rsid w:val="00787789"/>
    <w:rsid w:val="00790956"/>
    <w:rsid w:val="00794090"/>
    <w:rsid w:val="0079502D"/>
    <w:rsid w:val="00795D05"/>
    <w:rsid w:val="0079673E"/>
    <w:rsid w:val="00797EA7"/>
    <w:rsid w:val="007A0755"/>
    <w:rsid w:val="007A0DF0"/>
    <w:rsid w:val="007A24BE"/>
    <w:rsid w:val="007A2DE6"/>
    <w:rsid w:val="007A31D9"/>
    <w:rsid w:val="007A6C1E"/>
    <w:rsid w:val="007A74F9"/>
    <w:rsid w:val="007B184D"/>
    <w:rsid w:val="007B2C40"/>
    <w:rsid w:val="007B35D4"/>
    <w:rsid w:val="007B5D97"/>
    <w:rsid w:val="007B6A78"/>
    <w:rsid w:val="007C05C0"/>
    <w:rsid w:val="007C6354"/>
    <w:rsid w:val="007D2B62"/>
    <w:rsid w:val="007D3ED2"/>
    <w:rsid w:val="007D41A1"/>
    <w:rsid w:val="007D4481"/>
    <w:rsid w:val="007D4FDA"/>
    <w:rsid w:val="007D5EF4"/>
    <w:rsid w:val="007D6E66"/>
    <w:rsid w:val="007D716C"/>
    <w:rsid w:val="007E182C"/>
    <w:rsid w:val="007E7F52"/>
    <w:rsid w:val="007F2391"/>
    <w:rsid w:val="007F2855"/>
    <w:rsid w:val="007F2896"/>
    <w:rsid w:val="007F395F"/>
    <w:rsid w:val="007F73CE"/>
    <w:rsid w:val="007F7654"/>
    <w:rsid w:val="008033D0"/>
    <w:rsid w:val="0080386D"/>
    <w:rsid w:val="00803FB6"/>
    <w:rsid w:val="0080578A"/>
    <w:rsid w:val="008059EF"/>
    <w:rsid w:val="00806118"/>
    <w:rsid w:val="008065AE"/>
    <w:rsid w:val="008128F7"/>
    <w:rsid w:val="00812938"/>
    <w:rsid w:val="00814180"/>
    <w:rsid w:val="008149C2"/>
    <w:rsid w:val="0081651C"/>
    <w:rsid w:val="00817840"/>
    <w:rsid w:val="0082063C"/>
    <w:rsid w:val="00822903"/>
    <w:rsid w:val="00822B60"/>
    <w:rsid w:val="00823B6C"/>
    <w:rsid w:val="00827B0D"/>
    <w:rsid w:val="00827B71"/>
    <w:rsid w:val="00830DAC"/>
    <w:rsid w:val="0083134C"/>
    <w:rsid w:val="00832F51"/>
    <w:rsid w:val="008344A0"/>
    <w:rsid w:val="00834FE5"/>
    <w:rsid w:val="00835534"/>
    <w:rsid w:val="008355B6"/>
    <w:rsid w:val="008367AC"/>
    <w:rsid w:val="008371F8"/>
    <w:rsid w:val="008376CC"/>
    <w:rsid w:val="00837B54"/>
    <w:rsid w:val="00841715"/>
    <w:rsid w:val="00841BA6"/>
    <w:rsid w:val="00843100"/>
    <w:rsid w:val="00844B04"/>
    <w:rsid w:val="00847054"/>
    <w:rsid w:val="00847AEE"/>
    <w:rsid w:val="00850F25"/>
    <w:rsid w:val="008534AA"/>
    <w:rsid w:val="008541C2"/>
    <w:rsid w:val="008542C9"/>
    <w:rsid w:val="00860B2D"/>
    <w:rsid w:val="0086141D"/>
    <w:rsid w:val="00861476"/>
    <w:rsid w:val="0087197B"/>
    <w:rsid w:val="008719C2"/>
    <w:rsid w:val="00882E7C"/>
    <w:rsid w:val="00883FA8"/>
    <w:rsid w:val="00884701"/>
    <w:rsid w:val="00884FF7"/>
    <w:rsid w:val="00887416"/>
    <w:rsid w:val="008909CF"/>
    <w:rsid w:val="00894ACE"/>
    <w:rsid w:val="00894B44"/>
    <w:rsid w:val="00896B3A"/>
    <w:rsid w:val="00896CE6"/>
    <w:rsid w:val="008A1F2A"/>
    <w:rsid w:val="008A3206"/>
    <w:rsid w:val="008A3BF3"/>
    <w:rsid w:val="008A769F"/>
    <w:rsid w:val="008B19D9"/>
    <w:rsid w:val="008B1FD3"/>
    <w:rsid w:val="008B204B"/>
    <w:rsid w:val="008B5A67"/>
    <w:rsid w:val="008B7F39"/>
    <w:rsid w:val="008C2BE6"/>
    <w:rsid w:val="008C49AE"/>
    <w:rsid w:val="008C59F7"/>
    <w:rsid w:val="008D14F0"/>
    <w:rsid w:val="008D1DF4"/>
    <w:rsid w:val="008D2073"/>
    <w:rsid w:val="008D4089"/>
    <w:rsid w:val="008D4164"/>
    <w:rsid w:val="008D74D3"/>
    <w:rsid w:val="008E0E94"/>
    <w:rsid w:val="008E32D0"/>
    <w:rsid w:val="008E69E6"/>
    <w:rsid w:val="008E6C91"/>
    <w:rsid w:val="008E7687"/>
    <w:rsid w:val="008F02A4"/>
    <w:rsid w:val="008F0E3C"/>
    <w:rsid w:val="008F11FA"/>
    <w:rsid w:val="008F231A"/>
    <w:rsid w:val="008F33AE"/>
    <w:rsid w:val="008F4ACA"/>
    <w:rsid w:val="008F4D06"/>
    <w:rsid w:val="008F526F"/>
    <w:rsid w:val="008F54AC"/>
    <w:rsid w:val="008F5E98"/>
    <w:rsid w:val="008F7DE1"/>
    <w:rsid w:val="009019CE"/>
    <w:rsid w:val="00902642"/>
    <w:rsid w:val="0090459F"/>
    <w:rsid w:val="00906ACE"/>
    <w:rsid w:val="0091273C"/>
    <w:rsid w:val="00912C13"/>
    <w:rsid w:val="00912F98"/>
    <w:rsid w:val="00913794"/>
    <w:rsid w:val="00913F51"/>
    <w:rsid w:val="00913FE7"/>
    <w:rsid w:val="0091570F"/>
    <w:rsid w:val="0091687B"/>
    <w:rsid w:val="0091730F"/>
    <w:rsid w:val="00917FBB"/>
    <w:rsid w:val="009200A4"/>
    <w:rsid w:val="00920F23"/>
    <w:rsid w:val="009219CA"/>
    <w:rsid w:val="009223D3"/>
    <w:rsid w:val="00923888"/>
    <w:rsid w:val="00923ED6"/>
    <w:rsid w:val="0092499C"/>
    <w:rsid w:val="0092567E"/>
    <w:rsid w:val="00931605"/>
    <w:rsid w:val="00931D7A"/>
    <w:rsid w:val="00935D8D"/>
    <w:rsid w:val="00942FE8"/>
    <w:rsid w:val="0095408B"/>
    <w:rsid w:val="009545C7"/>
    <w:rsid w:val="00957E70"/>
    <w:rsid w:val="00961F71"/>
    <w:rsid w:val="00966F16"/>
    <w:rsid w:val="00970DAB"/>
    <w:rsid w:val="0097321D"/>
    <w:rsid w:val="00973827"/>
    <w:rsid w:val="00974FF6"/>
    <w:rsid w:val="0098363B"/>
    <w:rsid w:val="00983955"/>
    <w:rsid w:val="0098643A"/>
    <w:rsid w:val="00987666"/>
    <w:rsid w:val="009919C7"/>
    <w:rsid w:val="00992531"/>
    <w:rsid w:val="00995CD5"/>
    <w:rsid w:val="00997537"/>
    <w:rsid w:val="009A1787"/>
    <w:rsid w:val="009A4F5A"/>
    <w:rsid w:val="009A60D2"/>
    <w:rsid w:val="009A73BE"/>
    <w:rsid w:val="009B1F44"/>
    <w:rsid w:val="009B2629"/>
    <w:rsid w:val="009B4573"/>
    <w:rsid w:val="009B6093"/>
    <w:rsid w:val="009C002A"/>
    <w:rsid w:val="009C0DF7"/>
    <w:rsid w:val="009C1409"/>
    <w:rsid w:val="009D7250"/>
    <w:rsid w:val="009E1A0D"/>
    <w:rsid w:val="009E2437"/>
    <w:rsid w:val="009E255C"/>
    <w:rsid w:val="009E278C"/>
    <w:rsid w:val="009E29C3"/>
    <w:rsid w:val="009E2A1C"/>
    <w:rsid w:val="009E799B"/>
    <w:rsid w:val="009F3714"/>
    <w:rsid w:val="009F3EED"/>
    <w:rsid w:val="009F435D"/>
    <w:rsid w:val="009F68E8"/>
    <w:rsid w:val="009F6EDC"/>
    <w:rsid w:val="009F7D13"/>
    <w:rsid w:val="00A0346B"/>
    <w:rsid w:val="00A035CE"/>
    <w:rsid w:val="00A0537F"/>
    <w:rsid w:val="00A0602E"/>
    <w:rsid w:val="00A06C1F"/>
    <w:rsid w:val="00A07FFA"/>
    <w:rsid w:val="00A105D6"/>
    <w:rsid w:val="00A11C80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21E7"/>
    <w:rsid w:val="00A23DE7"/>
    <w:rsid w:val="00A24893"/>
    <w:rsid w:val="00A25506"/>
    <w:rsid w:val="00A27D6B"/>
    <w:rsid w:val="00A30D5D"/>
    <w:rsid w:val="00A35782"/>
    <w:rsid w:val="00A357F5"/>
    <w:rsid w:val="00A362F9"/>
    <w:rsid w:val="00A36C7B"/>
    <w:rsid w:val="00A411DC"/>
    <w:rsid w:val="00A43EE6"/>
    <w:rsid w:val="00A44EC9"/>
    <w:rsid w:val="00A450E5"/>
    <w:rsid w:val="00A4585A"/>
    <w:rsid w:val="00A4641C"/>
    <w:rsid w:val="00A473FE"/>
    <w:rsid w:val="00A47873"/>
    <w:rsid w:val="00A56187"/>
    <w:rsid w:val="00A60F49"/>
    <w:rsid w:val="00A61E15"/>
    <w:rsid w:val="00A66F91"/>
    <w:rsid w:val="00A70229"/>
    <w:rsid w:val="00A70B65"/>
    <w:rsid w:val="00A73046"/>
    <w:rsid w:val="00A74E66"/>
    <w:rsid w:val="00A76594"/>
    <w:rsid w:val="00A816F7"/>
    <w:rsid w:val="00A861EC"/>
    <w:rsid w:val="00A8632D"/>
    <w:rsid w:val="00A918D1"/>
    <w:rsid w:val="00A93A9A"/>
    <w:rsid w:val="00A973FF"/>
    <w:rsid w:val="00AA219C"/>
    <w:rsid w:val="00AA3DFA"/>
    <w:rsid w:val="00AA3EE1"/>
    <w:rsid w:val="00AA5C16"/>
    <w:rsid w:val="00AA6200"/>
    <w:rsid w:val="00AA7C13"/>
    <w:rsid w:val="00AB04DC"/>
    <w:rsid w:val="00AB0FED"/>
    <w:rsid w:val="00AB1178"/>
    <w:rsid w:val="00AB174E"/>
    <w:rsid w:val="00AB1F31"/>
    <w:rsid w:val="00AB28EF"/>
    <w:rsid w:val="00AB49C1"/>
    <w:rsid w:val="00AB6568"/>
    <w:rsid w:val="00AB690D"/>
    <w:rsid w:val="00AC107E"/>
    <w:rsid w:val="00AC1F39"/>
    <w:rsid w:val="00AC2B57"/>
    <w:rsid w:val="00AC31D4"/>
    <w:rsid w:val="00AC5765"/>
    <w:rsid w:val="00AC6098"/>
    <w:rsid w:val="00AD2DD2"/>
    <w:rsid w:val="00AD384D"/>
    <w:rsid w:val="00AD3ACD"/>
    <w:rsid w:val="00AD3B26"/>
    <w:rsid w:val="00AD3BA9"/>
    <w:rsid w:val="00AD4118"/>
    <w:rsid w:val="00AE0316"/>
    <w:rsid w:val="00AE2BF6"/>
    <w:rsid w:val="00AE3370"/>
    <w:rsid w:val="00AE33CD"/>
    <w:rsid w:val="00AE4502"/>
    <w:rsid w:val="00AE64CA"/>
    <w:rsid w:val="00AF2A61"/>
    <w:rsid w:val="00AF5B87"/>
    <w:rsid w:val="00AF7092"/>
    <w:rsid w:val="00AF7554"/>
    <w:rsid w:val="00B012F6"/>
    <w:rsid w:val="00B01474"/>
    <w:rsid w:val="00B02ACB"/>
    <w:rsid w:val="00B06CCD"/>
    <w:rsid w:val="00B072ED"/>
    <w:rsid w:val="00B07427"/>
    <w:rsid w:val="00B1324D"/>
    <w:rsid w:val="00B14366"/>
    <w:rsid w:val="00B1491C"/>
    <w:rsid w:val="00B157E2"/>
    <w:rsid w:val="00B16EC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2A85"/>
    <w:rsid w:val="00B43C45"/>
    <w:rsid w:val="00B45583"/>
    <w:rsid w:val="00B46B00"/>
    <w:rsid w:val="00B54336"/>
    <w:rsid w:val="00B543E9"/>
    <w:rsid w:val="00B55EE8"/>
    <w:rsid w:val="00B56E6C"/>
    <w:rsid w:val="00B56F24"/>
    <w:rsid w:val="00B57365"/>
    <w:rsid w:val="00B57A31"/>
    <w:rsid w:val="00B63D0E"/>
    <w:rsid w:val="00B66A96"/>
    <w:rsid w:val="00B72D82"/>
    <w:rsid w:val="00B732E0"/>
    <w:rsid w:val="00B7493C"/>
    <w:rsid w:val="00B82432"/>
    <w:rsid w:val="00B83039"/>
    <w:rsid w:val="00B83825"/>
    <w:rsid w:val="00B854BA"/>
    <w:rsid w:val="00B91A8C"/>
    <w:rsid w:val="00B936FD"/>
    <w:rsid w:val="00B95BFC"/>
    <w:rsid w:val="00BA290E"/>
    <w:rsid w:val="00BA2F43"/>
    <w:rsid w:val="00BA5B00"/>
    <w:rsid w:val="00BA74AA"/>
    <w:rsid w:val="00BB1A07"/>
    <w:rsid w:val="00BB2559"/>
    <w:rsid w:val="00BB29D7"/>
    <w:rsid w:val="00BB2ECA"/>
    <w:rsid w:val="00BB3F2F"/>
    <w:rsid w:val="00BB5A7B"/>
    <w:rsid w:val="00BB6DAD"/>
    <w:rsid w:val="00BB7346"/>
    <w:rsid w:val="00BC0A1F"/>
    <w:rsid w:val="00BC1555"/>
    <w:rsid w:val="00BC2E89"/>
    <w:rsid w:val="00BC3F58"/>
    <w:rsid w:val="00BC60A9"/>
    <w:rsid w:val="00BD1B7B"/>
    <w:rsid w:val="00BD1BB7"/>
    <w:rsid w:val="00BD2A32"/>
    <w:rsid w:val="00BD376E"/>
    <w:rsid w:val="00BD3C96"/>
    <w:rsid w:val="00BD59DA"/>
    <w:rsid w:val="00BD6A18"/>
    <w:rsid w:val="00BE0C8A"/>
    <w:rsid w:val="00BE1461"/>
    <w:rsid w:val="00BE15C1"/>
    <w:rsid w:val="00BE334D"/>
    <w:rsid w:val="00BE4988"/>
    <w:rsid w:val="00BE4DD0"/>
    <w:rsid w:val="00BE5990"/>
    <w:rsid w:val="00BE5F37"/>
    <w:rsid w:val="00BF012C"/>
    <w:rsid w:val="00BF0412"/>
    <w:rsid w:val="00BF1C24"/>
    <w:rsid w:val="00BF5149"/>
    <w:rsid w:val="00BF5E73"/>
    <w:rsid w:val="00BF62D6"/>
    <w:rsid w:val="00BF6CE1"/>
    <w:rsid w:val="00BF6E1B"/>
    <w:rsid w:val="00C0296A"/>
    <w:rsid w:val="00C03283"/>
    <w:rsid w:val="00C034E8"/>
    <w:rsid w:val="00C03940"/>
    <w:rsid w:val="00C03B3E"/>
    <w:rsid w:val="00C043E7"/>
    <w:rsid w:val="00C065BF"/>
    <w:rsid w:val="00C06939"/>
    <w:rsid w:val="00C155A6"/>
    <w:rsid w:val="00C173BF"/>
    <w:rsid w:val="00C21E3B"/>
    <w:rsid w:val="00C303CC"/>
    <w:rsid w:val="00C30D33"/>
    <w:rsid w:val="00C3462C"/>
    <w:rsid w:val="00C34D69"/>
    <w:rsid w:val="00C35B1A"/>
    <w:rsid w:val="00C41501"/>
    <w:rsid w:val="00C41C7D"/>
    <w:rsid w:val="00C43566"/>
    <w:rsid w:val="00C43717"/>
    <w:rsid w:val="00C438A9"/>
    <w:rsid w:val="00C47534"/>
    <w:rsid w:val="00C51D4F"/>
    <w:rsid w:val="00C55824"/>
    <w:rsid w:val="00C572D1"/>
    <w:rsid w:val="00C6210F"/>
    <w:rsid w:val="00C62558"/>
    <w:rsid w:val="00C63023"/>
    <w:rsid w:val="00C63743"/>
    <w:rsid w:val="00C65E1B"/>
    <w:rsid w:val="00C660C5"/>
    <w:rsid w:val="00C67BCF"/>
    <w:rsid w:val="00C703E8"/>
    <w:rsid w:val="00C7054F"/>
    <w:rsid w:val="00C74519"/>
    <w:rsid w:val="00C76C6C"/>
    <w:rsid w:val="00C771C2"/>
    <w:rsid w:val="00C80EC5"/>
    <w:rsid w:val="00C835CB"/>
    <w:rsid w:val="00C85669"/>
    <w:rsid w:val="00C85D6F"/>
    <w:rsid w:val="00C86BB9"/>
    <w:rsid w:val="00C8772C"/>
    <w:rsid w:val="00C9345F"/>
    <w:rsid w:val="00CA43FD"/>
    <w:rsid w:val="00CA53F3"/>
    <w:rsid w:val="00CA6173"/>
    <w:rsid w:val="00CB093F"/>
    <w:rsid w:val="00CB09F8"/>
    <w:rsid w:val="00CB18EB"/>
    <w:rsid w:val="00CB32B3"/>
    <w:rsid w:val="00CB335B"/>
    <w:rsid w:val="00CB441E"/>
    <w:rsid w:val="00CB6CAD"/>
    <w:rsid w:val="00CB6DDC"/>
    <w:rsid w:val="00CB7C59"/>
    <w:rsid w:val="00CC209B"/>
    <w:rsid w:val="00CC3DBB"/>
    <w:rsid w:val="00CC72E9"/>
    <w:rsid w:val="00CD0D32"/>
    <w:rsid w:val="00CD25C2"/>
    <w:rsid w:val="00CD30ED"/>
    <w:rsid w:val="00CD4D4E"/>
    <w:rsid w:val="00CD55CC"/>
    <w:rsid w:val="00CE24E5"/>
    <w:rsid w:val="00CE3EA0"/>
    <w:rsid w:val="00CE41DB"/>
    <w:rsid w:val="00CE4D96"/>
    <w:rsid w:val="00CE5A16"/>
    <w:rsid w:val="00CE7E2F"/>
    <w:rsid w:val="00CF110A"/>
    <w:rsid w:val="00CF1EA0"/>
    <w:rsid w:val="00CF3906"/>
    <w:rsid w:val="00CF5DB9"/>
    <w:rsid w:val="00D03563"/>
    <w:rsid w:val="00D0541E"/>
    <w:rsid w:val="00D078C4"/>
    <w:rsid w:val="00D144E3"/>
    <w:rsid w:val="00D15EA5"/>
    <w:rsid w:val="00D2100B"/>
    <w:rsid w:val="00D236B1"/>
    <w:rsid w:val="00D24220"/>
    <w:rsid w:val="00D2546E"/>
    <w:rsid w:val="00D3089E"/>
    <w:rsid w:val="00D31D7A"/>
    <w:rsid w:val="00D32CD2"/>
    <w:rsid w:val="00D33E60"/>
    <w:rsid w:val="00D3718F"/>
    <w:rsid w:val="00D406C5"/>
    <w:rsid w:val="00D42419"/>
    <w:rsid w:val="00D42EE3"/>
    <w:rsid w:val="00D43C02"/>
    <w:rsid w:val="00D43DE5"/>
    <w:rsid w:val="00D45652"/>
    <w:rsid w:val="00D460E7"/>
    <w:rsid w:val="00D46B4B"/>
    <w:rsid w:val="00D63ABC"/>
    <w:rsid w:val="00D643B7"/>
    <w:rsid w:val="00D65332"/>
    <w:rsid w:val="00D675F1"/>
    <w:rsid w:val="00D675F4"/>
    <w:rsid w:val="00D67DE3"/>
    <w:rsid w:val="00D67F9F"/>
    <w:rsid w:val="00D73B96"/>
    <w:rsid w:val="00D75C54"/>
    <w:rsid w:val="00D75DCD"/>
    <w:rsid w:val="00D80532"/>
    <w:rsid w:val="00D80807"/>
    <w:rsid w:val="00D84ACB"/>
    <w:rsid w:val="00D85284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E7A"/>
    <w:rsid w:val="00DA25E3"/>
    <w:rsid w:val="00DA2676"/>
    <w:rsid w:val="00DA36EE"/>
    <w:rsid w:val="00DA452E"/>
    <w:rsid w:val="00DA5128"/>
    <w:rsid w:val="00DA5129"/>
    <w:rsid w:val="00DA5595"/>
    <w:rsid w:val="00DB13FB"/>
    <w:rsid w:val="00DB308D"/>
    <w:rsid w:val="00DB313A"/>
    <w:rsid w:val="00DB404B"/>
    <w:rsid w:val="00DB5F40"/>
    <w:rsid w:val="00DB6B8C"/>
    <w:rsid w:val="00DC0292"/>
    <w:rsid w:val="00DC1856"/>
    <w:rsid w:val="00DC7597"/>
    <w:rsid w:val="00DD0431"/>
    <w:rsid w:val="00DD0693"/>
    <w:rsid w:val="00DD0EEF"/>
    <w:rsid w:val="00DD1AC9"/>
    <w:rsid w:val="00DD1E47"/>
    <w:rsid w:val="00DD3E38"/>
    <w:rsid w:val="00DD61A9"/>
    <w:rsid w:val="00DD6EF1"/>
    <w:rsid w:val="00DE21F6"/>
    <w:rsid w:val="00DE4958"/>
    <w:rsid w:val="00DF1EAE"/>
    <w:rsid w:val="00DF266C"/>
    <w:rsid w:val="00DF2FBB"/>
    <w:rsid w:val="00E02868"/>
    <w:rsid w:val="00E029FF"/>
    <w:rsid w:val="00E04361"/>
    <w:rsid w:val="00E04CDE"/>
    <w:rsid w:val="00E062A4"/>
    <w:rsid w:val="00E064FD"/>
    <w:rsid w:val="00E0694F"/>
    <w:rsid w:val="00E1053A"/>
    <w:rsid w:val="00E13654"/>
    <w:rsid w:val="00E16418"/>
    <w:rsid w:val="00E168F6"/>
    <w:rsid w:val="00E26AF3"/>
    <w:rsid w:val="00E276E0"/>
    <w:rsid w:val="00E27BAE"/>
    <w:rsid w:val="00E314EA"/>
    <w:rsid w:val="00E33FDA"/>
    <w:rsid w:val="00E358E7"/>
    <w:rsid w:val="00E364D5"/>
    <w:rsid w:val="00E36568"/>
    <w:rsid w:val="00E3697E"/>
    <w:rsid w:val="00E406D5"/>
    <w:rsid w:val="00E4403A"/>
    <w:rsid w:val="00E457FF"/>
    <w:rsid w:val="00E4627C"/>
    <w:rsid w:val="00E54417"/>
    <w:rsid w:val="00E54608"/>
    <w:rsid w:val="00E56701"/>
    <w:rsid w:val="00E623E2"/>
    <w:rsid w:val="00E62754"/>
    <w:rsid w:val="00E6443E"/>
    <w:rsid w:val="00E64D2D"/>
    <w:rsid w:val="00E65905"/>
    <w:rsid w:val="00E7269C"/>
    <w:rsid w:val="00E77FA6"/>
    <w:rsid w:val="00E81383"/>
    <w:rsid w:val="00E8544E"/>
    <w:rsid w:val="00E86B53"/>
    <w:rsid w:val="00E9110B"/>
    <w:rsid w:val="00E93DB6"/>
    <w:rsid w:val="00E94497"/>
    <w:rsid w:val="00E95344"/>
    <w:rsid w:val="00EA1631"/>
    <w:rsid w:val="00EA2B6F"/>
    <w:rsid w:val="00EA69BB"/>
    <w:rsid w:val="00EB31FC"/>
    <w:rsid w:val="00EB3478"/>
    <w:rsid w:val="00EB4B39"/>
    <w:rsid w:val="00EB5D6E"/>
    <w:rsid w:val="00EB6FE3"/>
    <w:rsid w:val="00EC0112"/>
    <w:rsid w:val="00EC098B"/>
    <w:rsid w:val="00EC21F6"/>
    <w:rsid w:val="00EC610A"/>
    <w:rsid w:val="00EC69CF"/>
    <w:rsid w:val="00EC79BE"/>
    <w:rsid w:val="00ED080A"/>
    <w:rsid w:val="00ED2359"/>
    <w:rsid w:val="00ED30D4"/>
    <w:rsid w:val="00ED50F3"/>
    <w:rsid w:val="00ED59EC"/>
    <w:rsid w:val="00ED7477"/>
    <w:rsid w:val="00EE0F65"/>
    <w:rsid w:val="00EE2171"/>
    <w:rsid w:val="00EE2F33"/>
    <w:rsid w:val="00EE2FA7"/>
    <w:rsid w:val="00EE44DA"/>
    <w:rsid w:val="00EE5277"/>
    <w:rsid w:val="00EE59BD"/>
    <w:rsid w:val="00EF08A7"/>
    <w:rsid w:val="00EF190C"/>
    <w:rsid w:val="00EF2DF1"/>
    <w:rsid w:val="00EF3C0D"/>
    <w:rsid w:val="00F01358"/>
    <w:rsid w:val="00F01C2D"/>
    <w:rsid w:val="00F0208D"/>
    <w:rsid w:val="00F0698A"/>
    <w:rsid w:val="00F06C86"/>
    <w:rsid w:val="00F129D2"/>
    <w:rsid w:val="00F135A1"/>
    <w:rsid w:val="00F144E0"/>
    <w:rsid w:val="00F160C9"/>
    <w:rsid w:val="00F17C53"/>
    <w:rsid w:val="00F203A2"/>
    <w:rsid w:val="00F20490"/>
    <w:rsid w:val="00F21219"/>
    <w:rsid w:val="00F2309C"/>
    <w:rsid w:val="00F246A1"/>
    <w:rsid w:val="00F2687B"/>
    <w:rsid w:val="00F26E8A"/>
    <w:rsid w:val="00F315A4"/>
    <w:rsid w:val="00F31603"/>
    <w:rsid w:val="00F32920"/>
    <w:rsid w:val="00F37917"/>
    <w:rsid w:val="00F419CD"/>
    <w:rsid w:val="00F41F46"/>
    <w:rsid w:val="00F43D66"/>
    <w:rsid w:val="00F44D4D"/>
    <w:rsid w:val="00F4687D"/>
    <w:rsid w:val="00F54ABD"/>
    <w:rsid w:val="00F5513E"/>
    <w:rsid w:val="00F55B31"/>
    <w:rsid w:val="00F55E02"/>
    <w:rsid w:val="00F57C2B"/>
    <w:rsid w:val="00F61B07"/>
    <w:rsid w:val="00F63F3F"/>
    <w:rsid w:val="00F66FA5"/>
    <w:rsid w:val="00F6786A"/>
    <w:rsid w:val="00F71678"/>
    <w:rsid w:val="00F730E3"/>
    <w:rsid w:val="00F755E9"/>
    <w:rsid w:val="00F779AB"/>
    <w:rsid w:val="00F8270F"/>
    <w:rsid w:val="00F909CD"/>
    <w:rsid w:val="00F91142"/>
    <w:rsid w:val="00F974D1"/>
    <w:rsid w:val="00F97986"/>
    <w:rsid w:val="00FA121E"/>
    <w:rsid w:val="00FA16E0"/>
    <w:rsid w:val="00FA38E9"/>
    <w:rsid w:val="00FA5F55"/>
    <w:rsid w:val="00FB102A"/>
    <w:rsid w:val="00FB249B"/>
    <w:rsid w:val="00FB28CF"/>
    <w:rsid w:val="00FB5552"/>
    <w:rsid w:val="00FB65F3"/>
    <w:rsid w:val="00FB73DB"/>
    <w:rsid w:val="00FC346A"/>
    <w:rsid w:val="00FC4397"/>
    <w:rsid w:val="00FC499D"/>
    <w:rsid w:val="00FC5503"/>
    <w:rsid w:val="00FC6ABD"/>
    <w:rsid w:val="00FC71A4"/>
    <w:rsid w:val="00FD05AD"/>
    <w:rsid w:val="00FD0666"/>
    <w:rsid w:val="00FD3008"/>
    <w:rsid w:val="00FD397F"/>
    <w:rsid w:val="00FD3D3F"/>
    <w:rsid w:val="00FD452B"/>
    <w:rsid w:val="00FD6F08"/>
    <w:rsid w:val="00FD7295"/>
    <w:rsid w:val="00FE1478"/>
    <w:rsid w:val="00FE1773"/>
    <w:rsid w:val="00FE2187"/>
    <w:rsid w:val="00FE320C"/>
    <w:rsid w:val="00FE3815"/>
    <w:rsid w:val="00FE3A43"/>
    <w:rsid w:val="00FE4FE3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7B184D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9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0"/>
      </w:numPr>
    </w:pPr>
  </w:style>
  <w:style w:type="numbering" w:customStyle="1" w:styleId="GTTableNumbers">
    <w:name w:val="GT Table Numbers"/>
    <w:uiPriority w:val="99"/>
    <w:rsid w:val="00894ACE"/>
    <w:pPr>
      <w:numPr>
        <w:numId w:val="11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2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2"/>
      </w:numPr>
      <w:tabs>
        <w:tab w:val="clear" w:pos="851"/>
        <w:tab w:val="num" w:pos="1134"/>
      </w:tabs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5849a1ba-e9f9-4b4b-b4ac-f429c5f92af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6E563C56E8D46A7B6542BE247E6E8" ma:contentTypeVersion="12" ma:contentTypeDescription="Create a new document." ma:contentTypeScope="" ma:versionID="445f59233c79a00e65e240a78f352e62">
  <xsd:schema xmlns:xsd="http://www.w3.org/2001/XMLSchema" xmlns:xs="http://www.w3.org/2001/XMLSchema" xmlns:p="http://schemas.microsoft.com/office/2006/metadata/properties" xmlns:ns2="5849a1ba-e9f9-4b4b-b4ac-f429c5f92afe" xmlns:ns3="9c46a28d-acc8-4027-86ce-a8901ee39950" targetNamespace="http://schemas.microsoft.com/office/2006/metadata/properties" ma:root="true" ma:fieldsID="d664316711f0d455ae4f92496080a94e" ns2:_="" ns3:_="">
    <xsd:import namespace="5849a1ba-e9f9-4b4b-b4ac-f429c5f92af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a1ba-e9f9-4b4b-b4ac-f429c5f92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5849a1ba-e9f9-4b4b-b4ac-f429c5f92afe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00BE81-B75E-4A3C-A6AD-3A5EB2498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9a1ba-e9f9-4b4b-b4ac-f429c5f92afe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45</TotalTime>
  <Pages>2</Pages>
  <Words>346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49</cp:revision>
  <cp:lastPrinted>2024-08-02T13:28:00Z</cp:lastPrinted>
  <dcterms:created xsi:type="dcterms:W3CDTF">2024-05-14T12:57:00Z</dcterms:created>
  <dcterms:modified xsi:type="dcterms:W3CDTF">2025-05-15T06:59:00Z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0x0101000946E563C56E8D46A7B6542BE247E6E8</vt:lpwstr>
  </property>
  <property fmtid="{D5CDD505-2E9C-101B-9397-08002B2CF9AE}" pid="4" name="MediaServiceImageTags">
    <vt:lpwstr/>
  </property>
</Properties>
</file>