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DE0CEB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DE0CEB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DE0CEB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DE0CEB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DE0CEB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DE0CEB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DE0CEB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DE0CEB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C3056" w:rsidRPr="00DE0CEB" w14:paraId="2492718E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979FCEC" w14:textId="02C3BD78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E89AF6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18DB62C" w14:textId="0B3D6906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3056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C3056" w:rsidRPr="00DE0CEB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3558F15A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3056" w:rsidRPr="00DE0CEB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35B7CD48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79779BDD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3056" w:rsidRPr="00DE0CEB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4750D80F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E369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21A9C8D2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CC3056" w:rsidRPr="00DE0CEB" w14:paraId="4C030A3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BACD370" w14:textId="03D3EEB4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382E8D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65EC046" w14:textId="54C504D8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407578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  <w:r w:rsidRPr="0040757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9E4311" w:rsidRPr="00DE0CEB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67ED7CCA" w:rsidR="009E4311" w:rsidRPr="00DE0CEB" w:rsidRDefault="00CC3056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DA8A34" w14:textId="77777777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497A2097" w:rsidR="009E4311" w:rsidRPr="00DE0CEB" w:rsidRDefault="00B31148" w:rsidP="00B311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2A5158" w:rsidRPr="00DE0CEB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A1F3FF3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DE0CEB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</w:rPr>
        <w:br w:type="page"/>
      </w:r>
      <w:r w:rsidRPr="00DE0CEB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622B3929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310FD9">
        <w:rPr>
          <w:rFonts w:ascii="Angsana New" w:hAnsi="Angsana New"/>
          <w:color w:val="000000"/>
          <w:sz w:val="30"/>
          <w:szCs w:val="30"/>
        </w:rPr>
        <w:t>13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7E07E2" w:rsidRPr="00DE0CEB">
        <w:rPr>
          <w:rFonts w:ascii="Angsana New" w:hAnsi="Angsana New" w:hint="cs"/>
          <w:color w:val="000000"/>
          <w:sz w:val="30"/>
          <w:szCs w:val="30"/>
          <w:cs/>
        </w:rPr>
        <w:t>พฤ</w:t>
      </w:r>
      <w:r w:rsidR="003A16DB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ษภาคม </w:t>
      </w:r>
      <w:r w:rsidR="00905768" w:rsidRPr="00DE0CEB">
        <w:rPr>
          <w:rFonts w:ascii="Angsana New" w:hAnsi="Angsana New"/>
          <w:color w:val="000000"/>
          <w:sz w:val="30"/>
          <w:szCs w:val="30"/>
        </w:rPr>
        <w:t>256</w:t>
      </w:r>
      <w:r w:rsidR="00310FD9">
        <w:rPr>
          <w:rFonts w:ascii="Angsana New" w:hAnsi="Angsana New"/>
          <w:color w:val="000000"/>
          <w:sz w:val="30"/>
          <w:szCs w:val="30"/>
        </w:rPr>
        <w:t>8</w:t>
      </w:r>
    </w:p>
    <w:p w14:paraId="3359F79B" w14:textId="4056115D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DE0CEB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4F511FF8" w:rsidR="00D01BB7" w:rsidRPr="00DE0CEB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DE0CEB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DE0CEB">
        <w:rPr>
          <w:rFonts w:ascii="Angsana New" w:hAnsi="Angsana New"/>
          <w:color w:val="000000"/>
          <w:sz w:val="30"/>
          <w:szCs w:val="30"/>
        </w:rPr>
        <w:t>1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256</w:t>
      </w:r>
      <w:r w:rsidR="00310FD9">
        <w:rPr>
          <w:rFonts w:ascii="Angsana New" w:hAnsi="Angsana New"/>
          <w:color w:val="000000"/>
          <w:sz w:val="30"/>
          <w:szCs w:val="30"/>
        </w:rPr>
        <w:t>7</w:t>
      </w:r>
    </w:p>
    <w:p w14:paraId="3113A2F6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33C117BD" w:rsidR="00352E5E" w:rsidRPr="00DE0CEB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DE0CEB">
        <w:rPr>
          <w:rFonts w:ascii="Angsana New" w:hAnsi="Angsana New" w:hint="cs"/>
          <w:sz w:val="30"/>
          <w:szCs w:val="30"/>
          <w:cs/>
        </w:rPr>
        <w:t>ง</w:t>
      </w:r>
      <w:r w:rsidRPr="00DE0CEB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DE0CEB">
        <w:rPr>
          <w:rFonts w:ascii="Angsana New" w:hAnsi="Angsana New" w:hint="cs"/>
          <w:sz w:val="30"/>
          <w:szCs w:val="30"/>
          <w:cs/>
        </w:rPr>
        <w:t>ที่</w:t>
      </w:r>
      <w:r w:rsidRPr="00DE0CE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0CEB">
        <w:rPr>
          <w:rFonts w:ascii="Angsana New" w:hAnsi="Angsana New" w:hint="cs"/>
          <w:sz w:val="30"/>
          <w:szCs w:val="30"/>
          <w:cs/>
        </w:rPr>
        <w:t>ไว้</w:t>
      </w:r>
      <w:r w:rsidRPr="00DE0CE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E0CEB">
        <w:rPr>
          <w:rFonts w:ascii="Angsana New" w:hAnsi="Angsana New"/>
          <w:sz w:val="30"/>
          <w:szCs w:val="30"/>
        </w:rPr>
        <w:t>3</w:t>
      </w:r>
      <w:r w:rsidR="00C7712F" w:rsidRPr="00DE0CEB">
        <w:rPr>
          <w:rFonts w:ascii="Angsana New" w:hAnsi="Angsana New"/>
          <w:sz w:val="30"/>
          <w:szCs w:val="30"/>
        </w:rPr>
        <w:t>1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E0CEB">
        <w:rPr>
          <w:rFonts w:ascii="Angsana New" w:hAnsi="Angsana New"/>
          <w:sz w:val="30"/>
          <w:szCs w:val="30"/>
        </w:rPr>
        <w:t>256</w:t>
      </w:r>
      <w:r w:rsidR="00310FD9">
        <w:rPr>
          <w:rFonts w:ascii="Angsana New" w:hAnsi="Angsana New"/>
          <w:sz w:val="30"/>
          <w:szCs w:val="30"/>
        </w:rPr>
        <w:t>7</w:t>
      </w:r>
    </w:p>
    <w:p w14:paraId="5DDC2337" w14:textId="77777777" w:rsidR="00277445" w:rsidRPr="00DE0CEB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DE0CEB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DE0CEB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5C09AF3E" w:rsidR="00811F3F" w:rsidRPr="00DE0CEB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DE0CEB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DE0CEB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515627" w:rsidRPr="00DE0CEB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DE0CEB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DE0CEB">
        <w:rPr>
          <w:rFonts w:ascii="Angsana New" w:hAnsi="Angsana New" w:cs="Angsana New"/>
          <w:color w:val="000000"/>
          <w:lang w:val="en-US"/>
        </w:rPr>
        <w:t>3</w:t>
      </w:r>
      <w:r w:rsidR="00340C3B" w:rsidRPr="00DE0CEB">
        <w:rPr>
          <w:rFonts w:ascii="Angsana New" w:hAnsi="Angsana New" w:cs="Angsana New"/>
          <w:color w:val="000000"/>
          <w:lang w:val="en-US"/>
        </w:rPr>
        <w:t>1</w:t>
      </w:r>
      <w:r w:rsidRPr="00DE0CEB">
        <w:rPr>
          <w:rFonts w:ascii="Angsana New" w:hAnsi="Angsana New" w:cs="Angsana New"/>
          <w:color w:val="000000"/>
          <w:lang w:val="en-US"/>
        </w:rPr>
        <w:t xml:space="preserve"> </w:t>
      </w:r>
      <w:r w:rsidR="00340C3B" w:rsidRPr="00DE0CEB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E0CEB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DE0CEB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270"/>
        <w:gridCol w:w="1099"/>
        <w:gridCol w:w="73"/>
        <w:gridCol w:w="197"/>
        <w:gridCol w:w="73"/>
        <w:gridCol w:w="1159"/>
        <w:gridCol w:w="32"/>
        <w:gridCol w:w="242"/>
        <w:gridCol w:w="32"/>
        <w:gridCol w:w="1168"/>
        <w:gridCol w:w="81"/>
      </w:tblGrid>
      <w:tr w:rsidR="00811F3F" w:rsidRPr="00DE0CEB" w14:paraId="6D4DF312" w14:textId="77777777" w:rsidTr="002B0022">
        <w:trPr>
          <w:gridAfter w:val="1"/>
          <w:wAfter w:w="43" w:type="pct"/>
        </w:trPr>
        <w:tc>
          <w:tcPr>
            <w:tcW w:w="2016" w:type="pct"/>
          </w:tcPr>
          <w:p w14:paraId="5D817D6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4"/>
          </w:tcPr>
          <w:p w14:paraId="4BB43A99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5C38CE2E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4" w:type="pct"/>
            <w:gridSpan w:val="5"/>
          </w:tcPr>
          <w:p w14:paraId="0A4AA94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FD9" w:rsidRPr="00DE0CEB" w14:paraId="73E1B653" w14:textId="77777777" w:rsidTr="002B0022">
        <w:trPr>
          <w:gridAfter w:val="1"/>
          <w:wAfter w:w="43" w:type="pct"/>
          <w:trHeight w:val="434"/>
        </w:trPr>
        <w:tc>
          <w:tcPr>
            <w:tcW w:w="2016" w:type="pct"/>
          </w:tcPr>
          <w:p w14:paraId="6272DC4B" w14:textId="085EF1CC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B7A12AB" w14:textId="6F3E8AA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52B19C4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188408F" w14:textId="145521FD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032164F3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A7E31" w14:textId="7B87C7CE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2"/>
          </w:tcPr>
          <w:p w14:paraId="0037F553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7DCB1B42" w14:textId="2E76D7CC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811F3F" w:rsidRPr="00DE0CEB" w14:paraId="721988C8" w14:textId="77777777" w:rsidTr="002B0022">
        <w:trPr>
          <w:gridAfter w:val="1"/>
          <w:wAfter w:w="43" w:type="pct"/>
        </w:trPr>
        <w:tc>
          <w:tcPr>
            <w:tcW w:w="2016" w:type="pct"/>
          </w:tcPr>
          <w:p w14:paraId="351C866A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40" w:type="pct"/>
            <w:gridSpan w:val="11"/>
          </w:tcPr>
          <w:p w14:paraId="225D588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DE0CEB" w14:paraId="3E1151CD" w14:textId="77777777" w:rsidTr="002B0022">
        <w:trPr>
          <w:gridAfter w:val="1"/>
          <w:wAfter w:w="43" w:type="pct"/>
        </w:trPr>
        <w:tc>
          <w:tcPr>
            <w:tcW w:w="2016" w:type="pct"/>
          </w:tcPr>
          <w:p w14:paraId="58A14FC6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3F7E472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7C966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8A2FB8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2F9966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F971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7F5D6C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372FC12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9F0" w:rsidRPr="00DE0CEB" w14:paraId="189ECA1D" w14:textId="77777777" w:rsidTr="00BD0F5A">
        <w:trPr>
          <w:gridAfter w:val="1"/>
          <w:wAfter w:w="43" w:type="pct"/>
        </w:trPr>
        <w:tc>
          <w:tcPr>
            <w:tcW w:w="2016" w:type="pct"/>
          </w:tcPr>
          <w:p w14:paraId="397C0981" w14:textId="13C7F35A" w:rsidR="00AF69F0" w:rsidRPr="00DE0CEB" w:rsidRDefault="00AF69F0" w:rsidP="00AF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0F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24" w:type="pct"/>
            <w:shd w:val="clear" w:color="auto" w:fill="auto"/>
          </w:tcPr>
          <w:p w14:paraId="66856025" w14:textId="720CED1B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C653D2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448A53BD" w14:textId="05C5BC79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9BB5933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3599D57" w14:textId="0DE9E8CC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129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FF60C10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2D39AC96" w14:textId="787632ED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AF69F0" w:rsidRPr="00DE0CEB" w14:paraId="4E45DA0A" w14:textId="77777777" w:rsidTr="00BD0F5A">
        <w:trPr>
          <w:gridAfter w:val="1"/>
          <w:wAfter w:w="43" w:type="pct"/>
        </w:trPr>
        <w:tc>
          <w:tcPr>
            <w:tcW w:w="2016" w:type="pct"/>
          </w:tcPr>
          <w:p w14:paraId="17693754" w14:textId="27CAD678" w:rsidR="00AF69F0" w:rsidRPr="00CC0FAD" w:rsidRDefault="00AF69F0" w:rsidP="00AF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75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24" w:type="pct"/>
            <w:shd w:val="clear" w:color="auto" w:fill="auto"/>
          </w:tcPr>
          <w:p w14:paraId="3A7C5999" w14:textId="580647B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861261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657BFE3C" w14:textId="790D0CCC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0D52C52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D122E89" w14:textId="0B704843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54,105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D903B6C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51448F9A" w14:textId="2D4D6833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46,974</w:t>
            </w:r>
          </w:p>
        </w:tc>
      </w:tr>
      <w:tr w:rsidR="004400C6" w:rsidRPr="00DE0CEB" w14:paraId="3D48F3CA" w14:textId="77777777" w:rsidTr="002B0022">
        <w:trPr>
          <w:gridAfter w:val="1"/>
          <w:wAfter w:w="43" w:type="pct"/>
        </w:trPr>
        <w:tc>
          <w:tcPr>
            <w:tcW w:w="2016" w:type="pct"/>
          </w:tcPr>
          <w:p w14:paraId="28605ADD" w14:textId="77777777" w:rsidR="004400C6" w:rsidRDefault="004400C6" w:rsidP="00AF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47D5B0C" w14:textId="77777777" w:rsidR="004400C6" w:rsidRDefault="004400C6" w:rsidP="00AF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197F793E" w14:textId="77777777" w:rsidR="004400C6" w:rsidRPr="00407578" w:rsidRDefault="004400C6" w:rsidP="00AF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A5AF1A6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1DF55B01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  <w:gridSpan w:val="2"/>
          </w:tcPr>
          <w:p w14:paraId="68B0E5D7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  <w:gridSpan w:val="2"/>
          </w:tcPr>
          <w:p w14:paraId="656E56F3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550A8D0E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  <w:gridSpan w:val="2"/>
          </w:tcPr>
          <w:p w14:paraId="10D237B1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6BAF4077" w14:textId="77777777" w:rsidR="004400C6" w:rsidRPr="00AF69F0" w:rsidRDefault="004400C6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905768" w:rsidRPr="00DE0CEB" w14:paraId="164714D1" w14:textId="77777777" w:rsidTr="002B0022">
        <w:trPr>
          <w:trHeight w:val="137"/>
        </w:trPr>
        <w:tc>
          <w:tcPr>
            <w:tcW w:w="2016" w:type="pct"/>
          </w:tcPr>
          <w:p w14:paraId="48B85233" w14:textId="77777777" w:rsidR="00905768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</w:rPr>
            </w:pPr>
          </w:p>
          <w:p w14:paraId="50E1C3C4" w14:textId="2D490AAB" w:rsidR="004400C6" w:rsidRPr="00DE0CEB" w:rsidRDefault="004400C6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85DD6D8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pct"/>
            <w:gridSpan w:val="7"/>
          </w:tcPr>
          <w:p w14:paraId="730808D0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FD9" w:rsidRPr="00DE0CEB" w14:paraId="215D6FFC" w14:textId="77777777" w:rsidTr="002B0022">
        <w:trPr>
          <w:trHeight w:val="137"/>
        </w:trPr>
        <w:tc>
          <w:tcPr>
            <w:tcW w:w="2016" w:type="pct"/>
          </w:tcPr>
          <w:p w14:paraId="3FF65624" w14:textId="354E2548" w:rsidR="00310FD9" w:rsidRPr="00DE0CEB" w:rsidRDefault="00310FD9" w:rsidP="0031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853701A" w14:textId="3E9E6725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4008B28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1EF22591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5F1DB184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  <w:gridSpan w:val="3"/>
          </w:tcPr>
          <w:p w14:paraId="112FFB75" w14:textId="201E76D9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2"/>
          </w:tcPr>
          <w:p w14:paraId="78CE7D8F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6" w:type="pct"/>
            <w:gridSpan w:val="2"/>
          </w:tcPr>
          <w:p w14:paraId="24B3D0C9" w14:textId="72D86419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40C3B" w:rsidRPr="00DE0CEB" w14:paraId="6648C494" w14:textId="77777777" w:rsidTr="002B0022">
        <w:trPr>
          <w:trHeight w:val="137"/>
        </w:trPr>
        <w:tc>
          <w:tcPr>
            <w:tcW w:w="2016" w:type="pct"/>
          </w:tcPr>
          <w:p w14:paraId="189DDC88" w14:textId="77777777" w:rsidR="00340C3B" w:rsidRPr="00DE0CEB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12"/>
          </w:tcPr>
          <w:p w14:paraId="7B2219E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1449DA41" w14:textId="77777777" w:rsidTr="002B0022">
        <w:tc>
          <w:tcPr>
            <w:tcW w:w="2016" w:type="pct"/>
          </w:tcPr>
          <w:p w14:paraId="10AA3FCE" w14:textId="77777777" w:rsidR="00340C3B" w:rsidRPr="00DE0CEB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55C51C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71BA042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83E235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2DD712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3C57413A" w14:textId="77777777" w:rsidTr="002B0022">
        <w:tc>
          <w:tcPr>
            <w:tcW w:w="2016" w:type="pct"/>
          </w:tcPr>
          <w:p w14:paraId="7046AC3A" w14:textId="77777777" w:rsidR="00340C3B" w:rsidRPr="00DE0CEB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A4587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FE3B7E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12385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C080FE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0212FC18" w14:textId="77777777" w:rsidTr="002B0022">
        <w:tc>
          <w:tcPr>
            <w:tcW w:w="2016" w:type="pct"/>
          </w:tcPr>
          <w:p w14:paraId="7A6E10E7" w14:textId="77777777" w:rsidR="00340C3B" w:rsidRPr="00DE0CEB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DE0CE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DE0CEB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DE0CEB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B58A66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02F4818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919F62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7405156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9F0" w:rsidRPr="00DE0CEB" w14:paraId="695F5544" w14:textId="77777777" w:rsidTr="00BD0F5A">
        <w:tc>
          <w:tcPr>
            <w:tcW w:w="2016" w:type="pct"/>
          </w:tcPr>
          <w:p w14:paraId="2D5DD8F2" w14:textId="77777777" w:rsidR="00AF69F0" w:rsidRPr="00DE0CEB" w:rsidRDefault="00AF69F0" w:rsidP="00AF69F0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  <w:shd w:val="clear" w:color="auto" w:fill="auto"/>
          </w:tcPr>
          <w:p w14:paraId="0458868D" w14:textId="7943E5CD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16,836</w:t>
            </w:r>
          </w:p>
        </w:tc>
        <w:tc>
          <w:tcPr>
            <w:tcW w:w="144" w:type="pct"/>
            <w:shd w:val="clear" w:color="auto" w:fill="auto"/>
          </w:tcPr>
          <w:p w14:paraId="532E700A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8D1EE7" w14:textId="152D2620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16,442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BE753A4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shd w:val="clear" w:color="auto" w:fill="auto"/>
          </w:tcPr>
          <w:p w14:paraId="34809E9C" w14:textId="250AC74A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16,836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5518CF4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14:paraId="64995504" w14:textId="011E9970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16,442</w:t>
            </w:r>
          </w:p>
        </w:tc>
      </w:tr>
      <w:tr w:rsidR="00AF69F0" w:rsidRPr="00DE0CEB" w14:paraId="74E63B41" w14:textId="77777777" w:rsidTr="00BD0F5A">
        <w:tc>
          <w:tcPr>
            <w:tcW w:w="2016" w:type="pct"/>
          </w:tcPr>
          <w:p w14:paraId="0956F13E" w14:textId="77777777" w:rsidR="00AF69F0" w:rsidRPr="00DE0CEB" w:rsidRDefault="00AF69F0" w:rsidP="00AF69F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7717B56" w14:textId="160F69D5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4" w:type="pct"/>
            <w:shd w:val="clear" w:color="auto" w:fill="auto"/>
          </w:tcPr>
          <w:p w14:paraId="07958BB4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F1D3CBB" w14:textId="182CD9B4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FAF7838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3F594" w14:textId="0DF118CF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21104B5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E7AB5" w14:textId="522B4533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AF69F0" w:rsidRPr="00DE0CEB" w14:paraId="3FCF5E41" w14:textId="77777777" w:rsidTr="00BD0F5A">
        <w:tc>
          <w:tcPr>
            <w:tcW w:w="2016" w:type="pct"/>
          </w:tcPr>
          <w:p w14:paraId="3F7C3416" w14:textId="77777777" w:rsidR="00AF69F0" w:rsidRPr="00DE0CEB" w:rsidRDefault="00AF69F0" w:rsidP="00AF69F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6F30E" w14:textId="0BF2A069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F5A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  <w:tc>
          <w:tcPr>
            <w:tcW w:w="144" w:type="pct"/>
            <w:shd w:val="clear" w:color="auto" w:fill="auto"/>
          </w:tcPr>
          <w:p w14:paraId="2907295E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AC75B" w14:textId="43738FA2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F5A">
              <w:rPr>
                <w:rFonts w:ascii="Angsana New" w:hAnsi="Angsana New"/>
                <w:b/>
                <w:bCs/>
                <w:sz w:val="30"/>
                <w:szCs w:val="30"/>
              </w:rPr>
              <w:t>16,867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84E971F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8486B" w14:textId="610A925D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F5A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ACF07A4" w14:textId="77777777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DF18" w14:textId="5B1A0F4E" w:rsidR="00AF69F0" w:rsidRPr="00BD0F5A" w:rsidRDefault="00AF69F0" w:rsidP="00AF6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F5A">
              <w:rPr>
                <w:rFonts w:ascii="Angsana New" w:hAnsi="Angsana New"/>
                <w:b/>
                <w:bCs/>
                <w:sz w:val="30"/>
                <w:szCs w:val="30"/>
              </w:rPr>
              <w:t>16,867</w:t>
            </w:r>
          </w:p>
        </w:tc>
      </w:tr>
      <w:tr w:rsidR="00515627" w:rsidRPr="00DE0CEB" w14:paraId="5D4D0AC6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F92E27F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23CF3A2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475B4A65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441D58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3CA9E899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69FF0831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16E0908F" w14:textId="644320CC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46A6069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0015204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DB4544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6A12B03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578" w:rsidRPr="00DE0CEB" w14:paraId="211A1D0B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E60B0B6" w14:textId="06B503BF" w:rsidR="00407578" w:rsidRPr="00BD0F5A" w:rsidRDefault="00407578" w:rsidP="0040757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0F5A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5CF508BC" w:rsidR="00407578" w:rsidRPr="00BD0F5A" w:rsidRDefault="00F92AD3" w:rsidP="004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4" w:type="pct"/>
          </w:tcPr>
          <w:p w14:paraId="17F9EA09" w14:textId="77777777" w:rsidR="00407578" w:rsidRPr="00BD0F5A" w:rsidRDefault="00407578" w:rsidP="00407578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69940B5F" w14:textId="617011A7" w:rsidR="00407578" w:rsidRPr="00BD0F5A" w:rsidRDefault="00F92AD3" w:rsidP="004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44" w:type="pct"/>
            <w:gridSpan w:val="2"/>
          </w:tcPr>
          <w:p w14:paraId="6F852CE0" w14:textId="77777777" w:rsidR="00407578" w:rsidRPr="00BD0F5A" w:rsidRDefault="00407578" w:rsidP="00407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631786C2" w14:textId="0D9DC3B0" w:rsidR="00407578" w:rsidRPr="00BD0F5A" w:rsidRDefault="00F92AD3" w:rsidP="004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6" w:type="pct"/>
            <w:gridSpan w:val="2"/>
          </w:tcPr>
          <w:p w14:paraId="1899A435" w14:textId="77777777" w:rsidR="00407578" w:rsidRPr="00BD0F5A" w:rsidRDefault="00407578" w:rsidP="0040757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593D5607" w14:textId="49634790" w:rsidR="00407578" w:rsidRPr="00BD0F5A" w:rsidRDefault="00F92AD3" w:rsidP="004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</w:tbl>
    <w:p w14:paraId="7A47A893" w14:textId="2A1B021F" w:rsidR="007F6C42" w:rsidRPr="00DE0CEB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3DC8DD33" w:rsidR="00811F3F" w:rsidRPr="00DE0CEB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40C3B" w:rsidRPr="00DE0CEB">
        <w:rPr>
          <w:rFonts w:ascii="Angsana New" w:hAnsi="Angsana New"/>
          <w:sz w:val="30"/>
          <w:szCs w:val="30"/>
        </w:rPr>
        <w:t xml:space="preserve">31 </w:t>
      </w:r>
      <w:r w:rsidR="00340C3B" w:rsidRPr="00DE0CE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40C3B" w:rsidRPr="00DE0CEB">
        <w:rPr>
          <w:rFonts w:ascii="Angsana New" w:hAnsi="Angsana New"/>
          <w:sz w:val="30"/>
          <w:szCs w:val="30"/>
        </w:rPr>
        <w:t>256</w:t>
      </w:r>
      <w:r w:rsidR="00310FD9">
        <w:rPr>
          <w:rFonts w:ascii="Angsana New" w:hAnsi="Angsana New"/>
          <w:sz w:val="30"/>
          <w:szCs w:val="30"/>
        </w:rPr>
        <w:t>8</w:t>
      </w:r>
      <w:r w:rsidRPr="00DE0CEB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DE0CEB">
        <w:rPr>
          <w:rFonts w:ascii="Angsana New" w:hAnsi="Angsana New"/>
          <w:sz w:val="30"/>
          <w:szCs w:val="30"/>
        </w:rPr>
        <w:t xml:space="preserve"> </w:t>
      </w:r>
      <w:r w:rsidR="00482F28" w:rsidRPr="00DE0CEB">
        <w:rPr>
          <w:rFonts w:ascii="Angsana New" w:hAnsi="Angsana New" w:hint="cs"/>
          <w:sz w:val="30"/>
          <w:szCs w:val="30"/>
          <w:cs/>
        </w:rPr>
        <w:t>วันที่</w:t>
      </w:r>
      <w:r w:rsidRPr="00DE0CEB">
        <w:rPr>
          <w:rFonts w:ascii="Angsana New" w:hAnsi="Angsana New" w:hint="cs"/>
          <w:sz w:val="30"/>
          <w:szCs w:val="30"/>
          <w:cs/>
        </w:rPr>
        <w:t xml:space="preserve"> </w:t>
      </w:r>
      <w:r w:rsidRPr="00DE0CEB">
        <w:rPr>
          <w:rFonts w:ascii="Angsana New" w:hAnsi="Angsana New" w:hint="cs"/>
          <w:sz w:val="30"/>
          <w:szCs w:val="30"/>
        </w:rPr>
        <w:t>3</w:t>
      </w:r>
      <w:r w:rsidR="00C7712F" w:rsidRPr="00DE0CEB">
        <w:rPr>
          <w:rFonts w:ascii="Angsana New" w:hAnsi="Angsana New" w:hint="cs"/>
          <w:sz w:val="30"/>
          <w:szCs w:val="30"/>
        </w:rPr>
        <w:t>1</w:t>
      </w:r>
      <w:r w:rsidRPr="00DE0CE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E0CEB">
        <w:rPr>
          <w:rFonts w:ascii="Angsana New" w:hAnsi="Angsana New"/>
          <w:color w:val="000000"/>
          <w:sz w:val="30"/>
          <w:szCs w:val="30"/>
        </w:rPr>
        <w:t>256</w:t>
      </w:r>
      <w:r w:rsidR="00310FD9">
        <w:rPr>
          <w:rFonts w:ascii="Angsana New" w:hAnsi="Angsana New"/>
          <w:color w:val="000000"/>
          <w:sz w:val="30"/>
          <w:szCs w:val="30"/>
        </w:rPr>
        <w:t>7</w:t>
      </w:r>
      <w:r w:rsidRPr="00DE0CE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DE0CEB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DE0CEB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DE0CE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DE0CEB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160B8183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0C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1EEC6A8B" w14:textId="77777777" w:rsidR="00340C3B" w:rsidRPr="00DE0CEB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2E1D05DF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31</w:t>
            </w:r>
            <w:r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44112F58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0C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6F16ECDF" w14:textId="77777777" w:rsidR="00340C3B" w:rsidRPr="00DE0CEB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00AF9F54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31</w:t>
            </w:r>
            <w:r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FD9" w:rsidRPr="00DE0CEB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764CCC56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8F03CF5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147E65D2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3A96B1DE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185F807A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38629C2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365D4DED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40C3B" w:rsidRPr="00DE0CEB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5DCCF89F" w14:textId="77777777" w:rsidTr="00515627">
        <w:tc>
          <w:tcPr>
            <w:tcW w:w="1980" w:type="pct"/>
          </w:tcPr>
          <w:p w14:paraId="7454BC5F" w14:textId="21875D6B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2DDB24B5" w14:textId="77777777" w:rsidTr="00515627">
        <w:tc>
          <w:tcPr>
            <w:tcW w:w="1980" w:type="pct"/>
          </w:tcPr>
          <w:p w14:paraId="650F8597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74A2" w:rsidRPr="00DE0CEB" w14:paraId="69E0CAEC" w14:textId="77777777" w:rsidTr="00515627">
        <w:tc>
          <w:tcPr>
            <w:tcW w:w="1980" w:type="pct"/>
          </w:tcPr>
          <w:p w14:paraId="4B1C09FF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19E9BAB2" w:rsidR="000A74A2" w:rsidRPr="00BD0F5A" w:rsidRDefault="000A74A2" w:rsidP="00CE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189677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EB9F222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8"/>
                <w:tab w:val="right" w:pos="7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ab/>
            </w:r>
            <w:r w:rsidRPr="00BD0F5A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2" w:type="pct"/>
          </w:tcPr>
          <w:p w14:paraId="3C8B2E15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6414F7EA" w:rsidR="000A74A2" w:rsidRPr="00BD0F5A" w:rsidRDefault="00F92AD3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52,695</w:t>
            </w:r>
          </w:p>
        </w:tc>
        <w:tc>
          <w:tcPr>
            <w:tcW w:w="142" w:type="pct"/>
          </w:tcPr>
          <w:p w14:paraId="68B2B48B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47AF4803" w:rsidR="000A74A2" w:rsidRPr="00BD0F5A" w:rsidRDefault="00407578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33,305</w:t>
            </w:r>
          </w:p>
        </w:tc>
      </w:tr>
      <w:tr w:rsidR="00340C3B" w:rsidRPr="00DE0CEB" w14:paraId="2220F9CC" w14:textId="77777777" w:rsidTr="00515627">
        <w:tc>
          <w:tcPr>
            <w:tcW w:w="1980" w:type="pct"/>
          </w:tcPr>
          <w:p w14:paraId="6FD5B87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28D58FAA" w14:textId="77777777" w:rsidTr="00515627">
        <w:tc>
          <w:tcPr>
            <w:tcW w:w="1980" w:type="pct"/>
          </w:tcPr>
          <w:p w14:paraId="661BC752" w14:textId="6E0AB9D2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4CB8AB87" w14:textId="77777777" w:rsidTr="00515627">
        <w:tc>
          <w:tcPr>
            <w:tcW w:w="1980" w:type="pct"/>
          </w:tcPr>
          <w:p w14:paraId="7D77EF9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25358A3C" w14:textId="77777777" w:rsidTr="00515627">
        <w:tc>
          <w:tcPr>
            <w:tcW w:w="1980" w:type="pct"/>
          </w:tcPr>
          <w:p w14:paraId="6399329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DE0CEB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30F15708" w:rsidR="00515627" w:rsidRPr="00BD0F5A" w:rsidRDefault="00F92AD3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637</w:t>
            </w:r>
          </w:p>
        </w:tc>
        <w:tc>
          <w:tcPr>
            <w:tcW w:w="142" w:type="pct"/>
          </w:tcPr>
          <w:p w14:paraId="715D1B2D" w14:textId="77777777" w:rsidR="00515627" w:rsidRPr="00BD0F5A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2C07A2F3" w:rsidR="00515627" w:rsidRPr="00BD0F5A" w:rsidRDefault="0040757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2" w:type="pct"/>
          </w:tcPr>
          <w:p w14:paraId="40D94B02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42E2FB83" w:rsidR="00515627" w:rsidRPr="00BD0F5A" w:rsidRDefault="00F92AD3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2" w:type="pct"/>
          </w:tcPr>
          <w:p w14:paraId="2E406095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0A9909F4" w:rsidR="00515627" w:rsidRPr="00BD0F5A" w:rsidRDefault="0040757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</w:tbl>
    <w:p w14:paraId="675E95E7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172D08C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DE35DA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885EF8E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9CA2B28" w14:textId="77777777" w:rsidR="00BD0F5A" w:rsidRPr="00DE0CEB" w:rsidRDefault="00BD0F5A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66E0891D" w:rsidR="006A3980" w:rsidRPr="00DE0CEB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proofErr w:type="gramStart"/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 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</w:t>
      </w:r>
      <w:proofErr w:type="gramEnd"/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อาคารและอุปกรณ์ </w:t>
      </w:r>
    </w:p>
    <w:p w14:paraId="4419D663" w14:textId="4EE07721" w:rsidR="008079B6" w:rsidRPr="00BC6E27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2"/>
          <w:szCs w:val="3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:rsidRPr="00DE0CEB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192AE80D" w:rsidR="00811F3F" w:rsidRPr="00DE0CEB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40C3B" w:rsidRPr="00DE0C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E0C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DE0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3A146F"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A146F" w:rsidRPr="00DE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="003A146F" w:rsidRPr="00DE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146F"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10F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DE0CEB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DE0CEB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E0C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DE0CEB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DE0CEB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DE0CEB" w14:paraId="693EE464" w14:textId="77777777" w:rsidTr="00315B71">
        <w:trPr>
          <w:cantSplit/>
        </w:trPr>
        <w:tc>
          <w:tcPr>
            <w:tcW w:w="4500" w:type="dxa"/>
          </w:tcPr>
          <w:p w14:paraId="6211F50C" w14:textId="2A419F60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7C4CA04F" w:rsidR="000A74A2" w:rsidRPr="00DE0CEB" w:rsidRDefault="00F92AD3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160,011</w:t>
            </w:r>
          </w:p>
        </w:tc>
        <w:tc>
          <w:tcPr>
            <w:tcW w:w="180" w:type="dxa"/>
          </w:tcPr>
          <w:p w14:paraId="4BD779A3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6063E929" w:rsidR="000A74A2" w:rsidRPr="00DE0CEB" w:rsidRDefault="00F92AD3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159,916</w:t>
            </w:r>
          </w:p>
        </w:tc>
      </w:tr>
      <w:tr w:rsidR="000A74A2" w:rsidRPr="00DE0CEB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E0C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2486E0B1" w:rsidR="000A74A2" w:rsidRPr="00DE0CEB" w:rsidRDefault="00F92AD3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1,985</w:t>
            </w:r>
          </w:p>
        </w:tc>
        <w:tc>
          <w:tcPr>
            <w:tcW w:w="180" w:type="dxa"/>
          </w:tcPr>
          <w:p w14:paraId="19A010F9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79D8AFA1" w:rsidR="000A74A2" w:rsidRPr="00DE0CEB" w:rsidRDefault="00F92AD3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1,985</w:t>
            </w:r>
          </w:p>
        </w:tc>
      </w:tr>
      <w:tr w:rsidR="00BC6E27" w:rsidRPr="00DE0CEB" w14:paraId="17AE57B0" w14:textId="77777777" w:rsidTr="00315B71">
        <w:trPr>
          <w:cantSplit/>
        </w:trPr>
        <w:tc>
          <w:tcPr>
            <w:tcW w:w="4500" w:type="dxa"/>
          </w:tcPr>
          <w:p w14:paraId="15922402" w14:textId="48AB624B" w:rsidR="00BC6E27" w:rsidRPr="00DE0CEB" w:rsidRDefault="00BC6E27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720" w:type="dxa"/>
          </w:tcPr>
          <w:p w14:paraId="227C1554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D4AFEA0" w14:textId="55D2021E" w:rsidR="00BC6E27" w:rsidRDefault="00BC6E27" w:rsidP="00BC6E27">
            <w:pPr>
              <w:pStyle w:val="acctfourfigures"/>
              <w:tabs>
                <w:tab w:val="clear" w:pos="765"/>
              </w:tabs>
              <w:spacing w:line="240" w:lineRule="auto"/>
              <w:ind w:left="-79" w:right="12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E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80" w:type="dxa"/>
          </w:tcPr>
          <w:p w14:paraId="11170211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B6F3A8" w14:textId="1242A3A4" w:rsidR="00BC6E27" w:rsidRDefault="00BC6E27" w:rsidP="00BC6E27">
            <w:pPr>
              <w:pStyle w:val="acctfourfigures"/>
              <w:tabs>
                <w:tab w:val="clear" w:pos="765"/>
              </w:tabs>
              <w:spacing w:line="240" w:lineRule="auto"/>
              <w:ind w:left="-79" w:right="282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91EED8F" w14:textId="77777777" w:rsidR="00BA310A" w:rsidRPr="00BC6E27" w:rsidRDefault="00BA310A" w:rsidP="006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color w:val="000000"/>
          <w:sz w:val="32"/>
          <w:szCs w:val="32"/>
        </w:rPr>
      </w:pPr>
    </w:p>
    <w:p w14:paraId="5E0B2F44" w14:textId="0EA5A827" w:rsidR="004339C6" w:rsidRPr="00DE0CEB" w:rsidRDefault="004339C6" w:rsidP="00647164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</w:t>
      </w:r>
      <w:r w:rsidR="005C0D81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และอุปกรณ์เป็น</w:t>
      </w:r>
      <w:r w:rsidRPr="00E6590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ระยะเวลา</w:t>
      </w:r>
      <w:r w:rsidRPr="00E6590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647164" w:rsidRPr="00E6590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6590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6590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647164" w:rsidRPr="00E6590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4 </w:t>
      </w:r>
      <w:r w:rsidR="00647164" w:rsidRPr="00E6590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E6590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Pr="00E6590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E6590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โดยค่าเช่าคงที่ตลอดอายุ</w:t>
      </w:r>
      <w:r w:rsidR="0064716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สั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ญญา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BC6E27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2"/>
          <w:szCs w:val="32"/>
          <w:lang w:val="en-US" w:bidi="th-TH"/>
        </w:rPr>
      </w:pPr>
    </w:p>
    <w:p w14:paraId="4B97DE95" w14:textId="04AB6DB1" w:rsidR="0067788E" w:rsidRPr="00DE0CEB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</w:t>
      </w:r>
      <w:r w:rsidR="00165C15"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 w:bidi="th-TH"/>
        </w:rPr>
        <w:t>ระหว่าง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5C0D81" w:rsidRPr="00DE0CEB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10FD9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Pr="00DE0CE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กระแสเงินสดจ่ายทั้งหมดของสัญญาเช่า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กลุ่มบริษัท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</w:t>
      </w:r>
      <w:r w:rsidRPr="00E6590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จำนวน</w:t>
      </w:r>
      <w:r w:rsidR="00816446"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647164" w:rsidRPr="00E65904">
        <w:rPr>
          <w:rFonts w:ascii="Angsana New" w:hAnsi="Angsana New"/>
          <w:color w:val="000000"/>
          <w:sz w:val="30"/>
          <w:szCs w:val="30"/>
          <w:lang w:bidi="th-TH"/>
        </w:rPr>
        <w:t>6.14</w:t>
      </w:r>
      <w:r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6590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="002C291B"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E65904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E6590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</w:t>
      </w:r>
      <w:r w:rsidR="00E44EE8"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647164" w:rsidRPr="00E65904">
        <w:rPr>
          <w:rFonts w:ascii="Angsana New" w:hAnsi="Angsana New"/>
          <w:color w:val="000000"/>
          <w:sz w:val="30"/>
          <w:szCs w:val="30"/>
          <w:lang w:val="en-US" w:bidi="th-TH"/>
        </w:rPr>
        <w:t>6.09</w:t>
      </w:r>
      <w:r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6590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E6590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6590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ตามลำดับ</w:t>
      </w:r>
    </w:p>
    <w:p w14:paraId="36FB7FEB" w14:textId="77777777" w:rsidR="00F1510E" w:rsidRPr="00BC6E27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2"/>
          <w:szCs w:val="32"/>
        </w:rPr>
      </w:pPr>
    </w:p>
    <w:p w14:paraId="7E14C043" w14:textId="1C8CD7F8" w:rsidR="00BD3AFD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C305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537FA1FE" w14:textId="77777777" w:rsidR="00081BCC" w:rsidRPr="00BC6E27" w:rsidRDefault="00081BC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C279FBD" w14:textId="77777777" w:rsidR="003709A3" w:rsidRPr="00CC3056" w:rsidRDefault="003709A3" w:rsidP="003709A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BF453C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ในระหว่างงวดสามเดือนสิ้นสุดวันที่</w:t>
      </w:r>
      <w:r w:rsidRPr="00BF453C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BF453C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31 </w:t>
      </w:r>
      <w:r w:rsidRPr="00BF453C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BF453C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BF453C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2568 </w:t>
      </w:r>
      <w:r w:rsidRPr="00BF453C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บริษัทได้ซื้อคืนหุ้นสามัญ</w:t>
      </w:r>
    </w:p>
    <w:p w14:paraId="2E317013" w14:textId="77777777" w:rsidR="00CA2E8E" w:rsidRPr="00BC6E27" w:rsidRDefault="00CA2E8E" w:rsidP="00CA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CA2E8E" w:rsidRPr="00D31193" w14:paraId="176A8D31" w14:textId="77777777" w:rsidTr="009A3686">
        <w:trPr>
          <w:trHeight w:val="367"/>
        </w:trPr>
        <w:tc>
          <w:tcPr>
            <w:tcW w:w="1094" w:type="pct"/>
          </w:tcPr>
          <w:p w14:paraId="39A54838" w14:textId="77777777" w:rsidR="00CA2E8E" w:rsidRPr="00D31193" w:rsidRDefault="00CA2E8E" w:rsidP="009A3686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14D0527B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16F8ECC3" w14:textId="77777777" w:rsidR="00CA2E8E" w:rsidRPr="00D31193" w:rsidRDefault="00CA2E8E" w:rsidP="009A368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669FB188" w14:textId="77777777" w:rsidR="00CA2E8E" w:rsidRPr="00D31193" w:rsidRDefault="00CA2E8E" w:rsidP="009A368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A2E8E" w:rsidRPr="00D31193" w14:paraId="3CE437DE" w14:textId="77777777" w:rsidTr="009A3686">
        <w:trPr>
          <w:trHeight w:val="367"/>
        </w:trPr>
        <w:tc>
          <w:tcPr>
            <w:tcW w:w="1094" w:type="pct"/>
          </w:tcPr>
          <w:p w14:paraId="6DB76205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2F385620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1F4CCA4A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5FF9495B" w14:textId="24908EC5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26AB7" w:rsidRPr="00926A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</w:tcPr>
          <w:p w14:paraId="7980050B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3F4E60CC" w14:textId="36A529D9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26AB7" w:rsidRPr="00926A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CA2E8E" w:rsidRPr="00D31193" w14:paraId="4B9962FB" w14:textId="77777777" w:rsidTr="009A3686">
        <w:trPr>
          <w:trHeight w:val="367"/>
        </w:trPr>
        <w:tc>
          <w:tcPr>
            <w:tcW w:w="1094" w:type="pct"/>
          </w:tcPr>
          <w:p w14:paraId="1A401D9C" w14:textId="77777777" w:rsidR="00CA2E8E" w:rsidRPr="00D31193" w:rsidRDefault="00CA2E8E" w:rsidP="009A3686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28BCBAF9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6B5D9901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00C39E33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6B98AE1E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5B5C9974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0A77D362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1F4FAB8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1E432D74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12336EFE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5A35D46C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E231E61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045165B4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41B76489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3398B3D0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0436F674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CA2E8E" w:rsidRPr="00D31193" w14:paraId="760A010C" w14:textId="77777777" w:rsidTr="009A3686">
        <w:trPr>
          <w:trHeight w:val="367"/>
        </w:trPr>
        <w:tc>
          <w:tcPr>
            <w:tcW w:w="1094" w:type="pct"/>
          </w:tcPr>
          <w:p w14:paraId="567722C8" w14:textId="77777777" w:rsidR="00CA2E8E" w:rsidRPr="00D31193" w:rsidRDefault="00CA2E8E" w:rsidP="009A3686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337E2634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098C60AD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696580C5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บาท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หุ้น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CA2E8E" w:rsidRPr="00D31193" w14:paraId="12311B3F" w14:textId="77777777" w:rsidTr="009A3686">
        <w:trPr>
          <w:trHeight w:val="367"/>
        </w:trPr>
        <w:tc>
          <w:tcPr>
            <w:tcW w:w="1094" w:type="pct"/>
          </w:tcPr>
          <w:p w14:paraId="78D71062" w14:textId="77777777" w:rsidR="00CA2E8E" w:rsidRPr="00D31193" w:rsidRDefault="00CA2E8E" w:rsidP="009A3686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6D9C7683" w14:textId="77777777" w:rsidR="00CA2E8E" w:rsidRPr="00D31193" w:rsidRDefault="00CA2E8E" w:rsidP="009A3686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267B639F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66A9911E" w14:textId="77777777" w:rsidR="00CA2E8E" w:rsidRPr="00D31193" w:rsidRDefault="00CA2E8E" w:rsidP="009A3686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A2E8E" w:rsidRPr="00D31193" w14:paraId="14721171" w14:textId="77777777" w:rsidTr="009A3686">
        <w:trPr>
          <w:trHeight w:val="367"/>
        </w:trPr>
        <w:tc>
          <w:tcPr>
            <w:tcW w:w="1094" w:type="pct"/>
          </w:tcPr>
          <w:p w14:paraId="00EEF038" w14:textId="77777777" w:rsidR="00CA2E8E" w:rsidRPr="00D31193" w:rsidRDefault="00CA2E8E" w:rsidP="009A3686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69824DE3" w14:textId="77777777" w:rsidR="00CA2E8E" w:rsidRPr="00D31193" w:rsidRDefault="00CA2E8E" w:rsidP="009A36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46F2EA7D" w14:textId="77777777" w:rsidR="00CA2E8E" w:rsidRPr="00D31193" w:rsidRDefault="00CA2E8E" w:rsidP="009A3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701A875D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14:paraId="44C7DF57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42CFDD74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14:paraId="3B6F849B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403F0381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14:paraId="4C76337F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6DA25B7C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089CA7C6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CDD16FD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48C7F3BA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39DDFE50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CA2E8E" w:rsidRPr="00D31193" w14:paraId="71D53AFE" w14:textId="77777777" w:rsidTr="009A3686">
        <w:trPr>
          <w:trHeight w:val="367"/>
        </w:trPr>
        <w:tc>
          <w:tcPr>
            <w:tcW w:w="1094" w:type="pct"/>
          </w:tcPr>
          <w:p w14:paraId="7713CF60" w14:textId="77777777" w:rsidR="00CA2E8E" w:rsidRPr="00D31193" w:rsidRDefault="00CA2E8E" w:rsidP="009A3686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4E077FF9" w14:textId="77777777" w:rsidR="00CA2E8E" w:rsidRPr="00D31193" w:rsidRDefault="00CA2E8E" w:rsidP="009A36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10C55518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7D5E20D4" w14:textId="2A5081BE" w:rsidR="00CA2E8E" w:rsidRPr="00D31193" w:rsidRDefault="00926AB7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6A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1F1E5E2D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B0FB33F" w14:textId="17FE35AE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26AB7" w:rsidRPr="00926A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45C5BFD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7641EC86" w14:textId="4782264F" w:rsidR="00CA2E8E" w:rsidRPr="00D31193" w:rsidRDefault="00926AB7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6A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5A1BB4EF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73F91029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34EDDED8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48AD851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7D9958B7" w14:textId="77777777" w:rsidR="00CA2E8E" w:rsidRPr="00D31193" w:rsidRDefault="00CA2E8E" w:rsidP="009A3686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EED54A5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CA2E8E" w:rsidRPr="00D31193" w14:paraId="380985E8" w14:textId="77777777" w:rsidTr="009A3686">
        <w:trPr>
          <w:trHeight w:val="367"/>
        </w:trPr>
        <w:tc>
          <w:tcPr>
            <w:tcW w:w="1094" w:type="pct"/>
          </w:tcPr>
          <w:p w14:paraId="1C45289F" w14:textId="07AE755C" w:rsidR="00CA2E8E" w:rsidRPr="00D31193" w:rsidRDefault="00CA2E8E" w:rsidP="009A3686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61C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13" w:type="pct"/>
          </w:tcPr>
          <w:p w14:paraId="24342977" w14:textId="77777777" w:rsidR="00CA2E8E" w:rsidRPr="00D31193" w:rsidRDefault="00CA2E8E" w:rsidP="009A36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00277B92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05BC5281" w14:textId="7DE11BBA" w:rsidR="00CA2E8E" w:rsidRPr="00D31193" w:rsidRDefault="00926AB7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926AB7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24B5D6C3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6EFCCC04" w14:textId="6BB8B8F5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26AB7" w:rsidRPr="00926AB7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32BB2EB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6E7BD489" w14:textId="166E75C3" w:rsidR="00CA2E8E" w:rsidRPr="00D31193" w:rsidRDefault="00926AB7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926AB7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1F956CA7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42761743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476741F3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F59F499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19096BF3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197EFF01" w14:textId="77777777" w:rsidR="00CA2E8E" w:rsidRPr="00D31193" w:rsidRDefault="00CA2E8E" w:rsidP="009A36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</w:tbl>
    <w:p w14:paraId="6062E621" w14:textId="77777777" w:rsidR="00CA2E8E" w:rsidRPr="00BC6E27" w:rsidRDefault="00CA2E8E" w:rsidP="00CA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D235974" w14:textId="256E236D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ใน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เดือน</w:t>
      </w:r>
      <w:r w:rsidR="00D53113"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กุมภาพันธ์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="00926AB7" w:rsidRPr="00794001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ที่ประชุมคณะกรรมการบริษัทอนุมัติ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แผนหุ้นทุน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ซื้อคืน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(“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แผน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>”)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โดยให้ซื้อหุ้นคืนได้</w:t>
      </w:r>
      <w:r w:rsidR="00390ECA"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ไม่เกินร้อยละ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D53113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5.03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หรือ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D53113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43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ล้านหุ้นของหุ้นบริษัทที่ออก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แผนนี้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มีวัตถุประสงค์เพื่อเพิ่มอัตราผลตอบแทนต่อส่วนของผู้ถือหุ้น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อัตรากำไรสุทธิต่อหุ้น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และอัตราผลตอบแทนจากเงินปันผล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จำนวนสูงสุดที่ได้รับอนุมัติสำหรับการซื้อคืนคือ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D53113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320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.35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หรือ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7.45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บาทต่อหุ้น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บริษัทได้แจ้งมติคณะกรรมการบริษัทต่อตลาดหลักทรัพย์</w:t>
      </w:r>
      <w:r w:rsidR="00390ECA"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แห่งประเทศไทย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ในเดือน</w:t>
      </w:r>
      <w:r w:rsidR="00EE6B84"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กุมภาพันธ์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="00926AB7" w:rsidRPr="00794001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และได้ทำการ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ซื้อหุ้นจากผู้ถือหุ้นเป็นการทั่วไปในช่วงระหว่างวันที่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390ECA"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17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EE6B84"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8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ถึง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วันที่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7 </w:t>
      </w:r>
      <w:r w:rsidR="00EE6B84"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="00926AB7" w:rsidRPr="00794001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763562EF" w14:textId="77777777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</w:rPr>
      </w:pPr>
    </w:p>
    <w:p w14:paraId="602B8C55" w14:textId="77777777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1B386E1" w14:textId="77777777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5F4A0BBA" w14:textId="20AD93A9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ณ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วันที่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31 </w:t>
      </w:r>
      <w:r w:rsidR="00EE6B84"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8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บริษัทถือหุ้นของบริษัทจำนวน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43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ล้านหุ้น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256</w:t>
      </w:r>
      <w:r w:rsidR="00EE6B84"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7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: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ซึ่งคิดเป็นร้อยละ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5.03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256</w:t>
      </w:r>
      <w:r w:rsidR="00EE6B84"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7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: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br/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ของหุ้นบริษัทที่ออกและชำระแล้ว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รวมเป็นต้นทุนทั้งหมด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EE6B84"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320.82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256</w:t>
      </w:r>
      <w:r w:rsidR="00EE6B84"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>7</w:t>
      </w:r>
      <w:r w:rsidRPr="00794001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: 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794001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จัดสรรกำ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36B0BBEF" w14:textId="77777777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352696BE" w14:textId="77777777" w:rsidR="00CA2E8E" w:rsidRPr="00794001" w:rsidRDefault="00CA2E8E" w:rsidP="007940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</w:rPr>
      </w:pP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ตามข้อกำหนดในกฎกระทรวงเกี่ยวกับหุ้น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ทุน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ซื้อคืน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กำหนดให้บริษัทต้องจำหน่ายหุ้นที่ซื้อคืนให้หมดภายในระยะเวลาไม่เกิน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ปี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นับแต่การซื้อหุ้นคืนแล้วเสร็จ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โดยให้บริษัทจ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ำ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หน่ายหุ้นที่ซื้อคืนได้เมื่อพ้นกำหนด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6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เดือน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นับแต่การซื้อหุ้นคืนแต่ละคราวเสร็จสิ้น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และต้องจำหน่ายให้หมดภายในระยะเวลาที่กำหนดไว้ในการซื้อ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คืน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ถ้าบริษัทไม่จำหน่ายหรือจำหน่ายไม่หมดให้บริษัทลดทุนที่ชำระ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แล้ว</w:t>
      </w:r>
      <w:r w:rsidRPr="0079400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โดยการตัดหุ้นจดทะเบียนที่ซื้อคืนและยังไม่ได้จำหน่าย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4001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ซึ่งก็คือการยกเลิกหุ้นทุนซื้อคืนในทางบัญชี</w:t>
      </w:r>
    </w:p>
    <w:p w14:paraId="7B5661DF" w14:textId="77777777" w:rsidR="00CC3056" w:rsidRDefault="00CC3056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92BBB34" w14:textId="64DD794E" w:rsidR="00CC3056" w:rsidRPr="00DE0CEB" w:rsidRDefault="00CC3056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C291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DE0C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E0CEB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2833A10B" w14:textId="74307647" w:rsidR="00E529D1" w:rsidRDefault="00BD3AF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คอนกรีตมวลเบา</w:t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/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</w:t>
      </w:r>
      <w:r w:rsidR="005B4CBB" w:rsidRP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โครงหลังคาสำเร็จรูป</w:t>
      </w:r>
      <w:r w:rsidR="005B4CBB" w:rsidRP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</w:t>
      </w:r>
      <w:r w:rsidR="009772F2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และโครงหลังคาสำเร็จรูป</w:t>
      </w:r>
    </w:p>
    <w:p w14:paraId="7357936F" w14:textId="77777777" w:rsidR="00CC3056" w:rsidRDefault="00CC3056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13D94BB" w14:textId="77777777" w:rsidR="008442AF" w:rsidRDefault="008442AF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25983628" w14:textId="77777777" w:rsidR="008442AF" w:rsidRDefault="008442AF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522D78D6" w14:textId="77777777" w:rsidR="008442AF" w:rsidRDefault="008442AF" w:rsidP="00954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07E3E346" w14:textId="1DD8D056" w:rsidR="00E529D1" w:rsidRPr="00DE0CEB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5742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4EB8C675" w:rsidR="004B5388" w:rsidRPr="00DE0CEB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281678BE" w14:textId="21A25178" w:rsidR="00F92AD3" w:rsidRPr="008442AF" w:rsidRDefault="008442AF" w:rsidP="00844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FBA1E9" wp14:editId="29EA5383">
            <wp:simplePos x="0" y="0"/>
            <wp:positionH relativeFrom="column">
              <wp:posOffset>227330</wp:posOffset>
            </wp:positionH>
            <wp:positionV relativeFrom="paragraph">
              <wp:posOffset>584200</wp:posOffset>
            </wp:positionV>
            <wp:extent cx="6099175" cy="3430905"/>
            <wp:effectExtent l="0" t="0" r="0" b="0"/>
            <wp:wrapTight wrapText="bothSides">
              <wp:wrapPolygon edited="0">
                <wp:start x="0" y="0"/>
                <wp:lineTo x="0" y="21468"/>
                <wp:lineTo x="21521" y="21468"/>
                <wp:lineTo x="21521" y="0"/>
                <wp:lineTo x="0" y="0"/>
              </wp:wrapPolygon>
            </wp:wrapTight>
            <wp:docPr id="13095416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9D1"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="00E529D1" w:rsidRPr="00F92AD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E529D1"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DE0CEB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3138A546" w14:textId="22B580AF" w:rsidR="00BA310A" w:rsidRPr="00F92AD3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2AD3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836804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4"/>
          <w:szCs w:val="24"/>
          <w:cs/>
        </w:rPr>
      </w:pPr>
    </w:p>
    <w:p w14:paraId="7CA0C6E8" w14:textId="5BF6717F" w:rsidR="00E529D1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F92AD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คอนกรีตมวล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="00654F10">
        <w:rPr>
          <w:rFonts w:ascii="Angsana New" w:hAnsi="Angsana New"/>
          <w:color w:val="000000"/>
          <w:sz w:val="30"/>
          <w:szCs w:val="30"/>
          <w:cs/>
        </w:rPr>
        <w:br/>
      </w:r>
      <w:r w:rsidR="00654F10" w:rsidRPr="00654F10">
        <w:rPr>
          <w:rFonts w:ascii="Angsana New" w:hAnsi="Angsana New" w:hint="cs"/>
          <w:color w:val="000000"/>
          <w:sz w:val="30"/>
          <w:szCs w:val="30"/>
          <w:cs/>
        </w:rPr>
        <w:t>และโครงหลังคาสำเร็จรูป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="00497DEA" w:rsidRPr="00F92AD3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7A87E87E" w14:textId="77777777" w:rsidR="00CE3694" w:rsidRPr="00836804" w:rsidRDefault="00CE3694" w:rsidP="0051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8C8D01E" w14:textId="0DBD2104" w:rsidR="00EB5D07" w:rsidRPr="00DE0CEB" w:rsidRDefault="00CC3056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815255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836804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0557A68" w14:textId="2212B9F4" w:rsidR="00061A2E" w:rsidRPr="00DE0CEB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836804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4"/>
          <w:szCs w:val="24"/>
          <w:lang w:val="x-none" w:eastAsia="x-none"/>
        </w:rPr>
      </w:pPr>
    </w:p>
    <w:p w14:paraId="79FA0154" w14:textId="532E1215" w:rsidR="00B33535" w:rsidRPr="00DE0CEB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515627"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งบฐานะการเงิน</w:t>
      </w:r>
    </w:p>
    <w:p w14:paraId="5A56DB7A" w14:textId="512EC457" w:rsidR="00B33535" w:rsidRPr="00836804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  <w:lang w:val="x-none" w:eastAsia="x-none"/>
        </w:rPr>
      </w:pPr>
    </w:p>
    <w:p w14:paraId="0A2F2276" w14:textId="309F18C7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E0CE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2CE18300" w14:textId="7245BFD6" w:rsidR="00BA310A" w:rsidRPr="00DE0CEB" w:rsidRDefault="00CC3056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Pr="00DE0CEB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:rsidRPr="00926AB7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458E2BA6" w:rsidR="004E0799" w:rsidRPr="00926AB7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26AB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A146F" w:rsidRPr="00926AB7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3A146F" w:rsidRPr="00926AB7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="003A146F" w:rsidRPr="00926AB7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15627" w:rsidRPr="00926AB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515627" w:rsidRPr="00926AB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3A146F" w:rsidRPr="00926AB7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="00310FD9" w:rsidRPr="00926AB7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926AB7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26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926AB7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926AB7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926AB7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:rsidRPr="00926AB7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926AB7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6A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799" w:rsidRPr="00926AB7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926AB7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926AB7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AD3" w:rsidRPr="00926AB7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7B2C3572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33F94"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3F94"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01498A53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724ACEA5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</w:t>
            </w:r>
            <w:r w:rsidR="0042380D"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</w:tr>
      <w:tr w:rsidR="00F92AD3" w:rsidRPr="00926AB7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7964D25D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33F94"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33F94"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6D2162CF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71D00D63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</w:t>
            </w:r>
            <w:r w:rsidR="0042380D"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</w:t>
            </w:r>
          </w:p>
        </w:tc>
      </w:tr>
      <w:tr w:rsidR="001F5193" w:rsidRPr="00926AB7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1F5193" w:rsidRPr="00926AB7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:rsidRPr="00926AB7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1F5193" w:rsidRPr="00926AB7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34DE" w:rsidRPr="00926AB7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CD34DE" w:rsidRPr="00926AB7" w:rsidRDefault="00CD34DE" w:rsidP="00CD34D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0F6DC7E3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2DCC3DDB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7C4E" w:rsidRPr="00926AB7" w14:paraId="6219642B" w14:textId="77777777" w:rsidTr="00F62B17">
        <w:trPr>
          <w:cantSplit/>
        </w:trPr>
        <w:tc>
          <w:tcPr>
            <w:tcW w:w="5580" w:type="dxa"/>
          </w:tcPr>
          <w:p w14:paraId="3860E061" w14:textId="6B5C6E16" w:rsidR="00E37C4E" w:rsidRPr="00926AB7" w:rsidRDefault="00E37C4E" w:rsidP="00E37C4E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926AB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43ED6974" w:rsidR="00E37C4E" w:rsidRPr="00926AB7" w:rsidRDefault="00510795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4,169</w:t>
            </w:r>
          </w:p>
        </w:tc>
        <w:tc>
          <w:tcPr>
            <w:tcW w:w="270" w:type="dxa"/>
          </w:tcPr>
          <w:p w14:paraId="6A3C54F1" w14:textId="77777777" w:rsidR="00E37C4E" w:rsidRPr="00926AB7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6F8344D2" w:rsidR="00E37C4E" w:rsidRPr="00926AB7" w:rsidRDefault="00510795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4,169</w:t>
            </w:r>
          </w:p>
        </w:tc>
      </w:tr>
      <w:tr w:rsidR="00F92AD3" w:rsidRPr="00926AB7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F92AD3" w:rsidRPr="00926AB7" w:rsidRDefault="00F92AD3" w:rsidP="00F92AD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06388180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</w:rPr>
              <w:t>347,606</w:t>
            </w:r>
          </w:p>
        </w:tc>
        <w:tc>
          <w:tcPr>
            <w:tcW w:w="270" w:type="dxa"/>
          </w:tcPr>
          <w:p w14:paraId="2EF22551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40CCC259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347,606</w:t>
            </w:r>
          </w:p>
        </w:tc>
      </w:tr>
      <w:tr w:rsidR="00F92AD3" w:rsidRPr="00926AB7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F92AD3" w:rsidRPr="00926AB7" w:rsidRDefault="00F92AD3" w:rsidP="00F92AD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0A48A8AD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</w:rPr>
              <w:t>11,075</w:t>
            </w:r>
          </w:p>
        </w:tc>
        <w:tc>
          <w:tcPr>
            <w:tcW w:w="270" w:type="dxa"/>
          </w:tcPr>
          <w:p w14:paraId="54AEBCBC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207BAE3F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11,075</w:t>
            </w:r>
          </w:p>
        </w:tc>
      </w:tr>
      <w:tr w:rsidR="00F92AD3" w:rsidRPr="00926AB7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43D85F9C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</w:rPr>
              <w:t>2,380</w:t>
            </w:r>
          </w:p>
        </w:tc>
        <w:tc>
          <w:tcPr>
            <w:tcW w:w="270" w:type="dxa"/>
          </w:tcPr>
          <w:p w14:paraId="5B1124CD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5ED8AA6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1,713</w:t>
            </w:r>
          </w:p>
        </w:tc>
      </w:tr>
      <w:tr w:rsidR="00E37C4E" w:rsidRPr="00926AB7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E37C4E" w:rsidRPr="00926AB7" w:rsidRDefault="00E37C4E" w:rsidP="00E37C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42DF5B01" w:rsidR="00E37C4E" w:rsidRPr="00926AB7" w:rsidRDefault="007C401A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365,230</w:t>
            </w:r>
          </w:p>
        </w:tc>
        <w:tc>
          <w:tcPr>
            <w:tcW w:w="270" w:type="dxa"/>
          </w:tcPr>
          <w:p w14:paraId="4B78EFFF" w14:textId="77777777" w:rsidR="00E37C4E" w:rsidRPr="00926AB7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012A0AF8" w:rsidR="00E37C4E" w:rsidRPr="00926AB7" w:rsidRDefault="007C401A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364,563</w:t>
            </w:r>
          </w:p>
        </w:tc>
      </w:tr>
    </w:tbl>
    <w:p w14:paraId="17F3399A" w14:textId="77777777" w:rsidR="00C7712F" w:rsidRPr="00926AB7" w:rsidRDefault="00C7712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6A511B11" w:rsidR="00BA310A" w:rsidRPr="00926AB7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926AB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76A111DB" w14:textId="77777777" w:rsidR="00BB0EE0" w:rsidRPr="00926AB7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4482AF21" w:rsidR="003A4109" w:rsidRPr="00926AB7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904206" w:rsidRPr="00926AB7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3A146F" w:rsidRPr="00926AB7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904206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3A146F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มีนาคม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 w:rsidRPr="00926AB7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 w:rsidRPr="00926AB7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310FD9" w:rsidRPr="00926AB7">
        <w:rPr>
          <w:rFonts w:ascii="Angsana New" w:hAnsi="Angsana New"/>
          <w:color w:val="000000"/>
          <w:spacing w:val="5"/>
          <w:sz w:val="30"/>
          <w:szCs w:val="30"/>
        </w:rPr>
        <w:t>8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45176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6B1D5B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6 </w:t>
      </w:r>
      <w:r w:rsidR="006B1D5B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เดือน</w:t>
      </w:r>
      <w:r w:rsidR="00F1510E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926AB7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A55B95" w:rsidRPr="00926AB7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2A5158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A55B95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="00CF4072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CF4072" w:rsidRPr="00926AB7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A55B95" w:rsidRPr="00926AB7">
        <w:rPr>
          <w:rFonts w:ascii="Angsana New" w:hAnsi="Angsana New"/>
          <w:color w:val="000000"/>
          <w:spacing w:val="5"/>
          <w:sz w:val="30"/>
          <w:szCs w:val="30"/>
        </w:rPr>
        <w:t>70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34C17F36" w14:textId="77777777" w:rsidR="00836804" w:rsidRDefault="00836804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E6A1E" w14:textId="625DBF59" w:rsidR="00407578" w:rsidRPr="00926AB7" w:rsidRDefault="00CC3056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926AB7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407578" w:rsidRPr="00926AB7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07578" w:rsidRPr="00926AB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  <w:r w:rsidR="00407578" w:rsidRPr="00926AB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65C66D72" w14:textId="5AC58A10" w:rsidR="00407578" w:rsidRPr="00926AB7" w:rsidRDefault="00407578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color w:val="000000"/>
          <w:sz w:val="30"/>
          <w:szCs w:val="30"/>
        </w:rPr>
      </w:pPr>
      <w:r w:rsidRPr="00926AB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7298D789" w14:textId="4D0AC67E" w:rsidR="00407578" w:rsidRDefault="00407578" w:rsidP="00BF4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เมื่อวันที่ </w:t>
      </w:r>
      <w:r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5 </w:t>
      </w:r>
      <w:r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กรกฎาคม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br/>
        <w:t xml:space="preserve">24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Pr="00926AB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926AB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Pr="00926AB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>และไม่ได้มอบอำนาจให้บุคคลอื่นดำเนินการแทน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โจทก์อ้างว่าการโอนสิทธิ์ในที่ดินทั้งสองแปลงนั้นไม่ชอบด้วยกฎหมาย ดังนั้นการโอนสิทธิ์ในวันที่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และบริษัทจึงตกเป็นโมฆะ จึงขอให้ศาลเพิกถอนการจดทะเบียนโอนนิติกรรมที่ดินทั้งสองแปลง</w:t>
      </w:r>
    </w:p>
    <w:p w14:paraId="6C918AB1" w14:textId="53BCF90B" w:rsidR="00407578" w:rsidRPr="00276390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ศาลนัดชี้สองสถานและกำหนดแนวทางคดี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>
        <w:rPr>
          <w:rFonts w:ascii="Angsana New" w:hAnsi="Angsana New"/>
          <w:spacing w:val="-4"/>
          <w:sz w:val="30"/>
          <w:szCs w:val="30"/>
          <w:lang w:eastAsia="x-none"/>
        </w:rPr>
        <w:br/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2682A61B" w14:textId="77777777" w:rsidR="00407578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D2B32BF" w14:textId="77777777" w:rsidR="00407578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ศาลจังหวัดสระบุรีสืบพยานโจทก์และจำเลยเสร็จสิ้นแล้ว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ศาลได้นัดฟังคำพิพากษาในวันที่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พฤษภาคม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7D46BA86" w14:textId="77777777" w:rsidR="00407578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35D643B" w14:textId="6815439B" w:rsidR="00B31148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ทนายความผู้ดำเนินคดีมีความเห็นว่าโจทก์ไม่สามารถพิสูจน์หรือนำสืบพยานเพื่อหักล้างพยานเอกสาร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ของสำนักงานที่ดินให้ปรากฏชัดได้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ดังนั้นบริษัทจึงมีโอกาสชนะคดีนี้ได้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ฝ่ายบริหารพิจารณาว่าคดีดังกล่าวไม่มีผลต่อบริษัท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เนื่องจากบริษัทเป็นผู้ซื้อที่ดินพิพาททั้ง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ทะเบียนสิทธิโดยสุจริต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บริษัทมีสิทธิฟ้องเรียกร้องเอาราคาทรัพย์ที่ซื้อ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</w:p>
    <w:p w14:paraId="3CEFD51D" w14:textId="77777777" w:rsidR="00407578" w:rsidRPr="00DE0CEB" w:rsidRDefault="00407578" w:rsidP="0040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0865F8" w14:textId="4E7F152A" w:rsidR="00B31148" w:rsidRPr="00B53C83" w:rsidRDefault="00CC3056" w:rsidP="00B311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B31148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31148" w:rsidRPr="00B53C8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1E3CA979" w14:textId="77777777" w:rsidR="00B31148" w:rsidRPr="00B53C83" w:rsidRDefault="00B31148" w:rsidP="00B311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3E3A49" w14:textId="4AFBCF47" w:rsidR="00B31148" w:rsidRPr="00794001" w:rsidRDefault="00B31148" w:rsidP="0039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ในการประชุมสามัญประจำปีของผู้ถือหุ้นของบริษัทเมื่อวันที่ </w:t>
      </w:r>
      <w:r w:rsidR="005742AD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เมษายน 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5742AD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ผู้ถือหุ้นมีมติอนุมัติจัด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สรรเงินปันผลให้แก่ผ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ู้ถือ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หุ้นในอ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ัตร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าหุ้นละ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0.</w:t>
      </w:r>
      <w:r w:rsidR="00031B4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5</w:t>
      </w:r>
      <w:r w:rsidR="000D1F5E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0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เป็นจ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ำ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นวนเงินท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ั้งสิ้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น </w:t>
      </w:r>
      <w:r w:rsidR="00F055C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427.52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 หลังหักเงินปันผลจ่ายระหว่างกาล</w:t>
      </w:r>
      <w:r w:rsidR="00BC6E27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หุ้นละ 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0.2</w:t>
      </w:r>
      <w:r w:rsidR="00031B4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6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บาท คงเหลือเป็นเงินปันผลที่จะจ่ายอีกหุ้นละ 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0.2</w:t>
      </w:r>
      <w:r w:rsidR="00F055C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4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เป็นจ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ำ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นวนเงินรวม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F055C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205.21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ล้าน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บริ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ษัท</w:t>
      </w:r>
      <w:r w:rsidR="00390ECA"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จะจ่ายเงินปันผลใ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ห้แ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ก่ผ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ู้ถือหุ้น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ใน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 w:rsidR="00F055C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16</w:t>
      </w:r>
      <w:r w:rsidRPr="0079400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79400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F055CA" w:rsidRPr="00794001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</w:p>
    <w:p w14:paraId="56812F82" w14:textId="77777777" w:rsidR="00B31148" w:rsidRDefault="00B31148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0103247" w14:textId="77777777" w:rsidR="005742AD" w:rsidRPr="00031B4A" w:rsidRDefault="005742AD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5742AD" w:rsidRPr="00031B4A" w:rsidSect="00AA5D15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8240" w14:textId="77777777" w:rsidR="00B1106C" w:rsidRDefault="00B1106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D44FA7F" w14:textId="77777777" w:rsidR="00B1106C" w:rsidRDefault="00B1106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B4F6" w14:textId="77777777" w:rsidR="00B1106C" w:rsidRDefault="00B1106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E4B1687" w14:textId="77777777" w:rsidR="00B1106C" w:rsidRDefault="00B1106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156F9538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 xml:space="preserve">31 </w:t>
    </w:r>
    <w:r w:rsidR="00340C3B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340C3B">
      <w:rPr>
        <w:rFonts w:ascii="Angsana New" w:hAnsi="Angsana New"/>
        <w:b/>
        <w:bCs/>
        <w:sz w:val="32"/>
        <w:szCs w:val="32"/>
      </w:rPr>
      <w:t>256</w:t>
    </w:r>
    <w:r w:rsidR="00310FD9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0FE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CBB"/>
    <w:rsid w:val="005B4F07"/>
    <w:rsid w:val="005B535F"/>
    <w:rsid w:val="005B58C7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2E38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8F0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8</Pages>
  <Words>1881</Words>
  <Characters>7338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2025-04-29T15:06:00Z</cp:lastPrinted>
  <dcterms:created xsi:type="dcterms:W3CDTF">2025-04-30T03:20:00Z</dcterms:created>
  <dcterms:modified xsi:type="dcterms:W3CDTF">2025-05-13T02:49:00Z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</Properties>
</file>