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19F02F58" w:rsidR="00522F05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BAFECE1" w14:textId="43A97804" w:rsidR="003A6E59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EE5EA8D" w14:textId="77777777" w:rsidR="0003532C" w:rsidRPr="0047099B" w:rsidRDefault="0003532C" w:rsidP="00C050D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07CD67" w14:textId="2CEC3401" w:rsidR="00804175" w:rsidRPr="0037574F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  <w:lang w:val="en-US"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3FB8CC51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4101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C0F58" w:rsidRPr="00141014">
        <w:rPr>
          <w:rFonts w:asciiTheme="majorBidi" w:hAnsiTheme="majorBidi" w:cstheme="majorBidi"/>
          <w:sz w:val="30"/>
          <w:szCs w:val="30"/>
        </w:rPr>
        <w:t xml:space="preserve"> </w:t>
      </w:r>
      <w:r w:rsidR="00DB6D95" w:rsidRPr="00DB6D95">
        <w:rPr>
          <w:rFonts w:ascii="Angsana New" w:hAnsi="Angsana New" w:cs="Angsana New"/>
          <w:sz w:val="30"/>
          <w:szCs w:val="30"/>
        </w:rPr>
        <w:t>13</w:t>
      </w:r>
      <w:r w:rsidR="00641E4C" w:rsidRPr="00141014">
        <w:rPr>
          <w:rFonts w:ascii="Angsana New" w:hAnsi="Angsana New" w:cs="Angsana New"/>
          <w:sz w:val="30"/>
          <w:szCs w:val="30"/>
        </w:rPr>
        <w:t xml:space="preserve"> </w:t>
      </w:r>
      <w:r w:rsidR="00641E4C" w:rsidRPr="00141014">
        <w:rPr>
          <w:rFonts w:ascii="Angsana New" w:hAnsi="Angsana New" w:cs="Angsana New" w:hint="cs"/>
          <w:sz w:val="30"/>
          <w:szCs w:val="30"/>
          <w:cs/>
        </w:rPr>
        <w:t>พฤ</w:t>
      </w:r>
      <w:r w:rsidR="00923E18" w:rsidRPr="00141014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641E4C" w:rsidRPr="00141014">
        <w:rPr>
          <w:rFonts w:ascii="Angsana New" w:hAnsi="Angsana New" w:cs="Angsana New"/>
          <w:sz w:val="30"/>
          <w:szCs w:val="30"/>
          <w:cs/>
        </w:rPr>
        <w:t xml:space="preserve"> </w:t>
      </w:r>
      <w:r w:rsidR="00DB6D95" w:rsidRPr="00DB6D95">
        <w:rPr>
          <w:rFonts w:ascii="Angsana New" w:hAnsi="Angsana New" w:cs="Angsana New"/>
          <w:sz w:val="30"/>
          <w:szCs w:val="30"/>
        </w:rPr>
        <w:t>2568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09BD85CC" w:rsidR="000F4CA1" w:rsidRPr="00554057" w:rsidRDefault="000F4CA1" w:rsidP="004D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27F3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Pr="004D729A">
        <w:rPr>
          <w:rFonts w:asciiTheme="majorBidi" w:hAnsiTheme="majorBidi" w:cstheme="majorBidi"/>
          <w:spacing w:val="-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การบัญชีฉบับที่</w:t>
      </w:r>
      <w:r w:rsidR="004D729A">
        <w:rPr>
          <w:rFonts w:asciiTheme="majorBidi" w:hAnsiTheme="majorBidi" w:cstheme="majorBidi"/>
          <w:sz w:val="30"/>
          <w:szCs w:val="30"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และตลาดหลักทรัพย์ที่เกี่ยวข้อง</w:t>
      </w:r>
      <w:r w:rsidRPr="00A133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1CFB" w:rsidRPr="00A133CD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E53DFA" w:rsidRPr="00A133CD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กาลนี้เน้นการให้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ใหม่ๆ 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เพื่อไม่ให้ซ้ำซ้อนกับข้อมูลที่ได้นำเสนอไ</w:t>
      </w:r>
      <w:r w:rsidR="00A133CD" w:rsidRPr="00A133CD">
        <w:rPr>
          <w:rFonts w:asciiTheme="majorBidi" w:hAnsiTheme="majorBidi" w:cstheme="majorBidi" w:hint="cs"/>
          <w:spacing w:val="-4"/>
          <w:sz w:val="30"/>
          <w:szCs w:val="30"/>
          <w:cs/>
        </w:rPr>
        <w:t>ป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</w:t>
      </w:r>
      <w:r w:rsidR="00FF2CE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2567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1D560DB0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B6D95" w:rsidRPr="00DB6D95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6D95" w:rsidRPr="00DB6D95">
        <w:rPr>
          <w:rFonts w:asciiTheme="majorBidi" w:hAnsiTheme="majorBidi" w:cstheme="majorBidi"/>
          <w:sz w:val="30"/>
          <w:szCs w:val="30"/>
        </w:rPr>
        <w:t>2567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507BF942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FC797C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B6D95" w:rsidRPr="00DB6D95">
        <w:rPr>
          <w:rFonts w:asciiTheme="majorBidi" w:hAnsiTheme="majorBidi" w:cstheme="majorBidi"/>
          <w:bCs/>
          <w:sz w:val="30"/>
          <w:szCs w:val="30"/>
        </w:rPr>
        <w:t>31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45E5B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DB6D95" w:rsidRPr="00DB6D95">
        <w:rPr>
          <w:rFonts w:asciiTheme="majorBidi" w:hAnsiTheme="majorBidi" w:cstheme="majorBidi"/>
          <w:bCs/>
          <w:sz w:val="30"/>
          <w:szCs w:val="30"/>
        </w:rPr>
        <w:t>2568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2321C72E" w14:textId="526BC4CD" w:rsidR="00F328B2" w:rsidRPr="00554057" w:rsidRDefault="00F328B2" w:rsidP="008F204C">
      <w:pPr>
        <w:tabs>
          <w:tab w:val="left" w:pos="9270"/>
        </w:tabs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D41D18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B6D95" w:rsidRPr="00DB6D95">
        <w:rPr>
          <w:rFonts w:asciiTheme="majorBidi" w:hAnsiTheme="majorBidi" w:cstheme="majorBidi"/>
          <w:bCs/>
          <w:sz w:val="30"/>
          <w:szCs w:val="30"/>
        </w:rPr>
        <w:t>31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E6CE8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DA0AC0"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DB6D95" w:rsidRPr="00DB6D95">
        <w:rPr>
          <w:rFonts w:asciiTheme="majorBidi" w:hAnsiTheme="majorBidi" w:cstheme="majorBidi"/>
          <w:bCs/>
          <w:sz w:val="30"/>
          <w:szCs w:val="30"/>
        </w:rPr>
        <w:t>2568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DB6D95" w:rsidRPr="00DB6D95">
        <w:rPr>
          <w:rFonts w:asciiTheme="majorBidi" w:hAnsiTheme="majorBidi" w:cstheme="majorBidi"/>
          <w:bCs/>
          <w:sz w:val="30"/>
          <w:szCs w:val="30"/>
        </w:rPr>
        <w:t>2567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034F7">
        <w:rPr>
          <w:rFonts w:asciiTheme="majorBidi" w:hAnsiTheme="majorBidi" w:cstheme="majorBidi"/>
          <w:b/>
          <w:sz w:val="30"/>
          <w:szCs w:val="30"/>
        </w:rPr>
        <w:br/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7777777" w:rsidR="00641E4C" w:rsidRDefault="00641E4C" w:rsidP="00641E4C">
      <w:pPr>
        <w:ind w:left="540"/>
        <w:rPr>
          <w:rFonts w:ascii="Angsana New" w:hAnsi="Angsana New" w:cs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2"/>
        <w:gridCol w:w="1160"/>
        <w:gridCol w:w="237"/>
        <w:gridCol w:w="1125"/>
        <w:gridCol w:w="270"/>
        <w:gridCol w:w="1080"/>
      </w:tblGrid>
      <w:tr w:rsidR="00641E4C" w:rsidRPr="001D520A" w14:paraId="2E81DD68" w14:textId="77777777" w:rsidTr="00A72CE7">
        <w:trPr>
          <w:tblHeader/>
        </w:trPr>
        <w:tc>
          <w:tcPr>
            <w:tcW w:w="2106" w:type="pct"/>
            <w:shd w:val="clear" w:color="auto" w:fill="auto"/>
          </w:tcPr>
          <w:p w14:paraId="272C2AEB" w14:textId="77777777" w:rsidR="00641E4C" w:rsidRPr="00D773E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</w:tcPr>
          <w:p w14:paraId="64773C35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4D4D97F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34CCC3D7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2CE7" w:rsidRPr="001D520A" w14:paraId="1E564771" w14:textId="77777777" w:rsidTr="00A72CE7">
        <w:trPr>
          <w:tblHeader/>
        </w:trPr>
        <w:tc>
          <w:tcPr>
            <w:tcW w:w="2106" w:type="pct"/>
          </w:tcPr>
          <w:p w14:paraId="4717B181" w14:textId="5E4CAC4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44A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6D95" w:rsidRPr="00DB6D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544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544A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</w:tcPr>
          <w:p w14:paraId="730169B7" w14:textId="77D7CF78" w:rsidR="00641E4C" w:rsidRPr="00923E18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841991A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9B4B98" w14:textId="6514F708" w:rsidR="00641E4C" w:rsidRPr="00923E18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BAFD532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392A3DF" w14:textId="68724234" w:rsidR="00641E4C" w:rsidRPr="00923E18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BA59181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CBE67D" w14:textId="2A9F853A" w:rsidR="00641E4C" w:rsidRPr="00923E18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1E4C" w:rsidRPr="001D520A" w14:paraId="5CAE11B7" w14:textId="77777777" w:rsidTr="00A72CE7">
        <w:trPr>
          <w:tblHeader/>
        </w:trPr>
        <w:tc>
          <w:tcPr>
            <w:tcW w:w="2106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0D09740" w14:textId="77777777" w:rsidTr="00A72CE7">
        <w:tc>
          <w:tcPr>
            <w:tcW w:w="2106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72CE7" w:rsidRPr="001D520A" w14:paraId="03B4C64C" w14:textId="77777777" w:rsidTr="00A72CE7">
        <w:tc>
          <w:tcPr>
            <w:tcW w:w="2106" w:type="pct"/>
          </w:tcPr>
          <w:p w14:paraId="79B81A8B" w14:textId="4748EB6B" w:rsidR="00E920E0" w:rsidRPr="002039E8" w:rsidRDefault="00E920E0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39E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7" w:type="pct"/>
          </w:tcPr>
          <w:p w14:paraId="26DF4DBE" w14:textId="13CDE478" w:rsidR="00E920E0" w:rsidRPr="00EE33D0" w:rsidRDefault="00E920E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33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B6469E" w14:textId="77777777" w:rsidR="00E920E0" w:rsidRPr="00EE33D0" w:rsidRDefault="00E920E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BFF802" w14:textId="5CC29D85" w:rsidR="00E920E0" w:rsidRPr="00EE33D0" w:rsidRDefault="00E920E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E33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59A520C" w14:textId="77777777" w:rsidR="00E920E0" w:rsidRPr="00EE33D0" w:rsidRDefault="00E920E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4A70CD" w14:textId="3694001E" w:rsidR="00E920E0" w:rsidRPr="00EE33D0" w:rsidRDefault="00DB6D95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6ED62529" w14:textId="77777777" w:rsidR="00E920E0" w:rsidRPr="00EE33D0" w:rsidRDefault="00E920E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5C9B0B" w14:textId="69BFCD27" w:rsidR="00E920E0" w:rsidRPr="00EE33D0" w:rsidRDefault="00EE33D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33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2CE7" w:rsidRPr="001D520A" w14:paraId="72466BCB" w14:textId="77777777" w:rsidTr="00A72CE7">
        <w:tc>
          <w:tcPr>
            <w:tcW w:w="2106" w:type="pct"/>
            <w:vAlign w:val="bottom"/>
          </w:tcPr>
          <w:p w14:paraId="4E5F3DDD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36D515A9" w14:textId="0C4A03A2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ACCE16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2B6AE5BB" w14:textId="5B2CAA2E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FBF234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287825D" w14:textId="00F0D9E0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03A122F3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7C66CBD" w14:textId="4C949B2E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A72CE7" w:rsidRPr="001D520A" w14:paraId="76BE5FC0" w14:textId="77777777" w:rsidTr="00A72CE7">
        <w:tc>
          <w:tcPr>
            <w:tcW w:w="2106" w:type="pct"/>
          </w:tcPr>
          <w:p w14:paraId="12A2427C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7" w:type="pct"/>
          </w:tcPr>
          <w:p w14:paraId="75DD4CB6" w14:textId="46A5F4E9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D4CEC3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0CF75E" w14:textId="5B89905C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A9389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57AC60F" w14:textId="20613037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A31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  <w:tc>
          <w:tcPr>
            <w:tcW w:w="147" w:type="pct"/>
          </w:tcPr>
          <w:p w14:paraId="320D1EBE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C612B14" w14:textId="0BDF7B6E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816</w:t>
            </w:r>
          </w:p>
        </w:tc>
      </w:tr>
      <w:tr w:rsidR="00A72CE7" w:rsidRPr="001D520A" w14:paraId="0AFB14F7" w14:textId="77777777" w:rsidTr="00A72CE7">
        <w:tc>
          <w:tcPr>
            <w:tcW w:w="2106" w:type="pct"/>
          </w:tcPr>
          <w:p w14:paraId="006C3F84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53CD5AAE" w14:textId="582AEE0E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1CBA1B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1C442C" w14:textId="4773F79B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7025D3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D67E154" w14:textId="18BEF00C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47" w:type="pct"/>
          </w:tcPr>
          <w:p w14:paraId="353C068B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AD3D0B8" w14:textId="60B6FB99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A72CE7" w:rsidRPr="001D520A" w14:paraId="088BB376" w14:textId="77777777" w:rsidTr="00A72CE7">
        <w:tc>
          <w:tcPr>
            <w:tcW w:w="2106" w:type="pct"/>
          </w:tcPr>
          <w:p w14:paraId="003CE56D" w14:textId="33147619" w:rsidR="00FF2CE1" w:rsidRPr="001D520A" w:rsidRDefault="00FF2CE1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2CE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37" w:type="pct"/>
          </w:tcPr>
          <w:p w14:paraId="3B3A34D4" w14:textId="16CBEE47" w:rsidR="00FF2CE1" w:rsidRDefault="00FF2CE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0985A1" w14:textId="77777777" w:rsidR="00FF2CE1" w:rsidRPr="001D520A" w:rsidRDefault="00FF2CE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5846D4" w14:textId="2880DB5B" w:rsidR="00FF2CE1" w:rsidRDefault="00FF2CE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A22EF2" w14:textId="77777777" w:rsidR="00FF2CE1" w:rsidRPr="001D520A" w:rsidRDefault="00FF2CE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0EFE463" w14:textId="169E3630" w:rsidR="00FF2CE1" w:rsidRPr="00DB6D95" w:rsidRDefault="00FF2CE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3,900</w:t>
            </w:r>
          </w:p>
        </w:tc>
        <w:tc>
          <w:tcPr>
            <w:tcW w:w="147" w:type="pct"/>
          </w:tcPr>
          <w:p w14:paraId="6E198813" w14:textId="77777777" w:rsidR="00FF2CE1" w:rsidRPr="001D520A" w:rsidRDefault="00FF2CE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4862022" w14:textId="2A27E314" w:rsidR="00FF2CE1" w:rsidRPr="00DB6D95" w:rsidRDefault="00FF2CE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0770C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A72CE7" w:rsidRPr="001D520A" w14:paraId="49904C2C" w14:textId="77777777" w:rsidTr="00A72CE7">
        <w:tc>
          <w:tcPr>
            <w:tcW w:w="2106" w:type="pct"/>
            <w:vAlign w:val="bottom"/>
          </w:tcPr>
          <w:p w14:paraId="5953B1C1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F8D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37" w:type="pct"/>
          </w:tcPr>
          <w:p w14:paraId="7AD7102D" w14:textId="60A30D0C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949119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8F4493" w14:textId="54680123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4682BC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4123D24" w14:textId="5FFAF4B8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054F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147" w:type="pct"/>
          </w:tcPr>
          <w:p w14:paraId="6AC0558F" w14:textId="77777777" w:rsidR="00DE7835" w:rsidRPr="00F92D6E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F9F33BA" w14:textId="28E3460A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556</w:t>
            </w:r>
          </w:p>
        </w:tc>
      </w:tr>
      <w:tr w:rsidR="00A72CE7" w:rsidRPr="001D520A" w14:paraId="2A7775AF" w14:textId="77777777" w:rsidTr="00A72CE7">
        <w:tc>
          <w:tcPr>
            <w:tcW w:w="2106" w:type="pct"/>
            <w:vAlign w:val="bottom"/>
          </w:tcPr>
          <w:p w14:paraId="3FC71983" w14:textId="77777777" w:rsidR="00DE7835" w:rsidRPr="00E53C49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542A9526" w14:textId="60D1FCFA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A8B57D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347385A" w14:textId="35007FAC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49BA86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D858637" w14:textId="3AF13B56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47" w:type="pct"/>
          </w:tcPr>
          <w:p w14:paraId="767AB628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CAB15FD" w14:textId="27B372BB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602</w:t>
            </w:r>
          </w:p>
        </w:tc>
      </w:tr>
      <w:tr w:rsidR="00A72CE7" w:rsidRPr="00961AC1" w14:paraId="7F839395" w14:textId="77777777" w:rsidTr="00A72CE7">
        <w:tc>
          <w:tcPr>
            <w:tcW w:w="2106" w:type="pct"/>
            <w:vAlign w:val="bottom"/>
          </w:tcPr>
          <w:p w14:paraId="31A7BA3F" w14:textId="77777777" w:rsidR="00146AFF" w:rsidRPr="00961AC1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AA0DBD5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1E1ECB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90363A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7D18CD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B2D4020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01C253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0888B48F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5A6895D4" w14:textId="77777777" w:rsidTr="00A72CE7">
        <w:tc>
          <w:tcPr>
            <w:tcW w:w="2106" w:type="pct"/>
            <w:vAlign w:val="bottom"/>
          </w:tcPr>
          <w:p w14:paraId="75C1BFD3" w14:textId="77777777" w:rsidR="00146AFF" w:rsidRPr="00FF08A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24E8F5D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182D1500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148B6231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242A65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1F3A4A8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B008717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E4B50D3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6BFB896A" w14:textId="77777777" w:rsidTr="00A72CE7">
        <w:tc>
          <w:tcPr>
            <w:tcW w:w="2106" w:type="pct"/>
            <w:vAlign w:val="bottom"/>
          </w:tcPr>
          <w:p w14:paraId="7948C47F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77A73E36" w14:textId="63BEAE2E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86E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148" w:type="pct"/>
          </w:tcPr>
          <w:p w14:paraId="660A840B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787F86" w14:textId="2C0DA846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129" w:type="pct"/>
          </w:tcPr>
          <w:p w14:paraId="75C1163C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7F04D8" w14:textId="0E3F9592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  <w:tc>
          <w:tcPr>
            <w:tcW w:w="147" w:type="pct"/>
          </w:tcPr>
          <w:p w14:paraId="22E98E7D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0C17D7" w14:textId="69848170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</w:tr>
      <w:tr w:rsidR="00A72CE7" w:rsidRPr="001D520A" w14:paraId="32DE9547" w14:textId="77777777" w:rsidTr="00A72CE7">
        <w:tc>
          <w:tcPr>
            <w:tcW w:w="2106" w:type="pct"/>
            <w:vAlign w:val="bottom"/>
          </w:tcPr>
          <w:p w14:paraId="7F55AE3E" w14:textId="3D4D7E73" w:rsidR="00DE7835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150A787D" w14:textId="4E3094B4" w:rsidR="00DE7835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8" w:type="pct"/>
          </w:tcPr>
          <w:p w14:paraId="4DBCFF8B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450CF" w14:textId="0FA0A019" w:rsidR="00DE7835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29" w:type="pct"/>
          </w:tcPr>
          <w:p w14:paraId="48BD02D2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22022A" w14:textId="200DFE0A" w:rsidR="00DE7835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31B9D0DD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8E6C53" w14:textId="10D464BB" w:rsidR="00DE7835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A72CE7" w:rsidRPr="001D520A" w14:paraId="303374FE" w14:textId="77777777" w:rsidTr="00A72CE7">
        <w:tc>
          <w:tcPr>
            <w:tcW w:w="2106" w:type="pct"/>
            <w:vAlign w:val="bottom"/>
          </w:tcPr>
          <w:p w14:paraId="5EAB9070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76D10269" w14:textId="6ACFC7AC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2A6F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148" w:type="pct"/>
          </w:tcPr>
          <w:p w14:paraId="4B565B4C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F954D7" w14:textId="71095439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228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047</w:t>
            </w:r>
          </w:p>
        </w:tc>
        <w:tc>
          <w:tcPr>
            <w:tcW w:w="129" w:type="pct"/>
          </w:tcPr>
          <w:p w14:paraId="5A389AF7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9DCDEC" w14:textId="71C7C9FB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2A6F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147" w:type="pct"/>
          </w:tcPr>
          <w:p w14:paraId="68F1A88E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DC36EA" w14:textId="4A063932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228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047</w:t>
            </w:r>
          </w:p>
        </w:tc>
      </w:tr>
      <w:tr w:rsidR="00A72CE7" w:rsidRPr="001D520A" w14:paraId="59707B26" w14:textId="77777777" w:rsidTr="00A72CE7">
        <w:tc>
          <w:tcPr>
            <w:tcW w:w="2106" w:type="pct"/>
            <w:vAlign w:val="bottom"/>
          </w:tcPr>
          <w:p w14:paraId="43D86B8E" w14:textId="630146ED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37" w:type="pct"/>
          </w:tcPr>
          <w:p w14:paraId="60A2F1AA" w14:textId="482A935C" w:rsidR="00DE7835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8" w:type="pct"/>
          </w:tcPr>
          <w:p w14:paraId="661DE0BF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343DEFF" w14:textId="2BC26B55" w:rsidR="00DE7835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29" w:type="pct"/>
          </w:tcPr>
          <w:p w14:paraId="7DCEADC8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CEDC6FE" w14:textId="124675DA" w:rsidR="00DE7835" w:rsidRDefault="006E4009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7E97F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C58447" w14:textId="55F2EC75" w:rsidR="00DE7835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2CE7" w:rsidRPr="001D520A" w14:paraId="168A3F0A" w14:textId="77777777" w:rsidTr="00A72CE7">
        <w:tc>
          <w:tcPr>
            <w:tcW w:w="2106" w:type="pct"/>
            <w:vAlign w:val="bottom"/>
          </w:tcPr>
          <w:p w14:paraId="3B61F999" w14:textId="3F1DC919" w:rsidR="00BB7044" w:rsidRDefault="00BB7044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38B12DF6" w14:textId="50B6366E" w:rsidR="00BB7044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48" w:type="pct"/>
          </w:tcPr>
          <w:p w14:paraId="003D05DF" w14:textId="77777777" w:rsidR="00BB7044" w:rsidRPr="00F90430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016E4C6" w14:textId="39E68EF8" w:rsidR="00BB7044" w:rsidRDefault="008B628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535294" w14:textId="77777777" w:rsidR="00BB7044" w:rsidRPr="00F90430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93C70B" w14:textId="7D0120EB" w:rsidR="00BB7044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47" w:type="pct"/>
          </w:tcPr>
          <w:p w14:paraId="6C47AB37" w14:textId="77777777" w:rsidR="00BB7044" w:rsidRPr="001D520A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803BFE" w14:textId="60F402D7" w:rsidR="00BB7044" w:rsidRDefault="00C10B73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2CE7" w:rsidRPr="00961AC1" w14:paraId="093D3BD2" w14:textId="77777777" w:rsidTr="00A72CE7">
        <w:trPr>
          <w:trHeight w:val="281"/>
        </w:trPr>
        <w:tc>
          <w:tcPr>
            <w:tcW w:w="2106" w:type="pct"/>
            <w:vAlign w:val="bottom"/>
          </w:tcPr>
          <w:p w14:paraId="411C00C7" w14:textId="77777777" w:rsidR="00146AFF" w:rsidRPr="00961AC1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A56973A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F46A1C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976613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33BFB2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C4DCC81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AB5D96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321ADB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1B313806" w14:textId="77777777" w:rsidTr="00A72CE7">
        <w:tc>
          <w:tcPr>
            <w:tcW w:w="2106" w:type="pct"/>
            <w:vAlign w:val="bottom"/>
          </w:tcPr>
          <w:p w14:paraId="0D2CAF39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7" w:type="pct"/>
          </w:tcPr>
          <w:p w14:paraId="064ADF9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6FB0E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E2E8C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093074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94916A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9B8BB5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B4F62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4C6512B5" w14:textId="77777777" w:rsidTr="00A72CE7">
        <w:tc>
          <w:tcPr>
            <w:tcW w:w="2106" w:type="pct"/>
          </w:tcPr>
          <w:p w14:paraId="4A3EF45A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6C31070C" w14:textId="0B018343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6234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148" w:type="pct"/>
          </w:tcPr>
          <w:p w14:paraId="2FE835D8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667B41" w14:textId="456AA7BB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129" w:type="pct"/>
          </w:tcPr>
          <w:p w14:paraId="48935A02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F0E00F" w14:textId="7EDCEDF0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E40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47" w:type="pct"/>
          </w:tcPr>
          <w:p w14:paraId="4ED0776A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8200CA" w14:textId="37A9BEA9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</w:tr>
      <w:tr w:rsidR="00A72CE7" w:rsidRPr="001D520A" w14:paraId="1FFE1EBF" w14:textId="77777777" w:rsidTr="00A72CE7">
        <w:tc>
          <w:tcPr>
            <w:tcW w:w="2106" w:type="pct"/>
            <w:vAlign w:val="bottom"/>
          </w:tcPr>
          <w:p w14:paraId="602DE458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5B9DE287" w14:textId="4E6DCA81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48" w:type="pct"/>
          </w:tcPr>
          <w:p w14:paraId="530837B9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4E9682" w14:textId="0CE03F34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29" w:type="pct"/>
          </w:tcPr>
          <w:p w14:paraId="4AF1056B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69AE05" w14:textId="7C213EFC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47" w:type="pct"/>
          </w:tcPr>
          <w:p w14:paraId="4045A89E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629515" w14:textId="28C699F5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A72CE7" w:rsidRPr="001D520A" w14:paraId="66CFACF4" w14:textId="77777777" w:rsidTr="00A72CE7">
        <w:tc>
          <w:tcPr>
            <w:tcW w:w="2106" w:type="pct"/>
            <w:vAlign w:val="bottom"/>
          </w:tcPr>
          <w:p w14:paraId="101AF5AE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754FC882" w14:textId="608786B6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159</w:t>
            </w:r>
            <w:r w:rsidR="002E4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48" w:type="pct"/>
          </w:tcPr>
          <w:p w14:paraId="10CC1B31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13BD2F0" w14:textId="44DC6651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129" w:type="pct"/>
          </w:tcPr>
          <w:p w14:paraId="6F17F423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4FDD057" w14:textId="093E7675" w:rsidR="00DE7835" w:rsidRPr="00F90430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159</w:t>
            </w:r>
            <w:r w:rsidR="002E4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47" w:type="pct"/>
          </w:tcPr>
          <w:p w14:paraId="182E4EBB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8F2D75" w14:textId="5DF582E0" w:rsidR="00DE7835" w:rsidRPr="001D520A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DE78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</w:tr>
      <w:tr w:rsidR="00A72CE7" w:rsidRPr="001D520A" w14:paraId="638F82A4" w14:textId="77777777" w:rsidTr="00A72CE7">
        <w:tc>
          <w:tcPr>
            <w:tcW w:w="2106" w:type="pct"/>
            <w:vAlign w:val="bottom"/>
          </w:tcPr>
          <w:p w14:paraId="4061D1CC" w14:textId="29FADD01" w:rsidR="00BB7044" w:rsidRPr="001D520A" w:rsidRDefault="00BB7044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03BA50DC" w14:textId="66FDB935" w:rsidR="00BB7044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8" w:type="pct"/>
          </w:tcPr>
          <w:p w14:paraId="1DBCC1EB" w14:textId="77777777" w:rsidR="00BB7044" w:rsidRPr="00F90430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D681E79" w14:textId="2FAA152C" w:rsidR="00BB7044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29" w:type="pct"/>
          </w:tcPr>
          <w:p w14:paraId="4E65FA72" w14:textId="77777777" w:rsidR="00BB7044" w:rsidRPr="00F90430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45D63C" w14:textId="3ED5FB85" w:rsidR="00BB7044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14:paraId="47388813" w14:textId="77777777" w:rsidR="00BB7044" w:rsidRPr="001D520A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C9174B" w14:textId="0497C796" w:rsidR="00BB7044" w:rsidRDefault="00DB6D9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0"/>
        <w:gridCol w:w="270"/>
        <w:gridCol w:w="1080"/>
        <w:gridCol w:w="270"/>
        <w:gridCol w:w="1081"/>
      </w:tblGrid>
      <w:tr w:rsidR="00641E4C" w:rsidRPr="001D520A" w14:paraId="63458A47" w14:textId="77777777" w:rsidTr="00A72CE7">
        <w:tc>
          <w:tcPr>
            <w:tcW w:w="2108" w:type="pct"/>
          </w:tcPr>
          <w:p w14:paraId="420BBB89" w14:textId="74FEA918" w:rsidR="00641E4C" w:rsidRPr="00D41D04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57263D33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06C3D6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B93E1A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CE7" w:rsidRPr="001D520A" w14:paraId="4CF759DA" w14:textId="77777777" w:rsidTr="00A72CE7">
        <w:tc>
          <w:tcPr>
            <w:tcW w:w="2108" w:type="pct"/>
          </w:tcPr>
          <w:p w14:paraId="7DD6BD3A" w14:textId="4CB3709A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320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6D95" w:rsidRPr="00DB6D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20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</w:tcPr>
          <w:p w14:paraId="32264871" w14:textId="541EF859" w:rsidR="00641E4C" w:rsidRPr="001D520A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1B5DFF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95D89BA" w14:textId="6496C559" w:rsidR="00641E4C" w:rsidRPr="001D520A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479889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7A593B" w14:textId="495BC36E" w:rsidR="00641E4C" w:rsidRPr="001D520A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1BE0BB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D553AA" w14:textId="1FCCD584" w:rsidR="00641E4C" w:rsidRPr="001D520A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1E4C" w:rsidRPr="001D520A" w14:paraId="4912B847" w14:textId="77777777" w:rsidTr="00A72CE7">
        <w:trPr>
          <w:tblHeader/>
        </w:trPr>
        <w:tc>
          <w:tcPr>
            <w:tcW w:w="2108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DB5632B" w14:textId="77777777" w:rsidTr="00A72CE7">
        <w:tc>
          <w:tcPr>
            <w:tcW w:w="2108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7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5524C64F" w14:textId="77777777" w:rsidTr="00A72CE7">
        <w:tc>
          <w:tcPr>
            <w:tcW w:w="2108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4125378F" w14:textId="77777777" w:rsidTr="00A72CE7">
        <w:tc>
          <w:tcPr>
            <w:tcW w:w="2108" w:type="pct"/>
          </w:tcPr>
          <w:p w14:paraId="7ED8AB1F" w14:textId="77777777" w:rsidR="001E7C1F" w:rsidRPr="001D520A" w:rsidRDefault="001E7C1F" w:rsidP="001E7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7" w:type="pct"/>
          </w:tcPr>
          <w:p w14:paraId="5929D014" w14:textId="65376E82" w:rsidR="001E7C1F" w:rsidRPr="00A02BFC" w:rsidRDefault="00DB6D95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12B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  <w:tc>
          <w:tcPr>
            <w:tcW w:w="147" w:type="pct"/>
          </w:tcPr>
          <w:p w14:paraId="34206702" w14:textId="77777777" w:rsidR="001E7C1F" w:rsidRPr="001D520A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1C861A" w14:textId="3A1CD856" w:rsidR="001E7C1F" w:rsidRPr="00A02BFC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562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146</w:t>
            </w:r>
          </w:p>
        </w:tc>
        <w:tc>
          <w:tcPr>
            <w:tcW w:w="147" w:type="pct"/>
          </w:tcPr>
          <w:p w14:paraId="13516D23" w14:textId="77777777" w:rsidR="001E7C1F" w:rsidRPr="001D520A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D49B73" w14:textId="25717AC4" w:rsidR="001E7C1F" w:rsidRPr="00A55102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47" w:type="pct"/>
          </w:tcPr>
          <w:p w14:paraId="385C6C69" w14:textId="77777777" w:rsidR="001E7C1F" w:rsidRPr="001D520A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B7C59F" w14:textId="66E30363" w:rsidR="001E7C1F" w:rsidRPr="00A02BFC" w:rsidRDefault="00DB6D95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E7C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</w:tr>
      <w:tr w:rsidR="00A72CE7" w:rsidRPr="001D520A" w14:paraId="5DE2412E" w14:textId="77777777" w:rsidTr="00A72CE7">
        <w:tc>
          <w:tcPr>
            <w:tcW w:w="2108" w:type="pct"/>
          </w:tcPr>
          <w:p w14:paraId="4BD137C6" w14:textId="77777777" w:rsidR="001E7C1F" w:rsidRPr="00DE3CEB" w:rsidRDefault="001E7C1F" w:rsidP="001E7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2464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2464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4558411" w14:textId="3D776B30" w:rsidR="001E7C1F" w:rsidRPr="00B2241B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4FB8518C" w14:textId="77777777" w:rsidR="001E7C1F" w:rsidRPr="00B2241B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D1D4BBD" w14:textId="2B4248CC" w:rsidR="001E7C1F" w:rsidRPr="006051FF" w:rsidRDefault="00DB6D95" w:rsidP="00C15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  <w:tc>
          <w:tcPr>
            <w:tcW w:w="147" w:type="pct"/>
            <w:shd w:val="clear" w:color="auto" w:fill="auto"/>
          </w:tcPr>
          <w:p w14:paraId="17EF705F" w14:textId="77777777" w:rsidR="001E7C1F" w:rsidRPr="008A781B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7B6B6C4" w14:textId="0E168026" w:rsidR="001E7C1F" w:rsidRPr="008A781B" w:rsidRDefault="00DB6D95" w:rsidP="00B8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14:paraId="178E5745" w14:textId="77777777" w:rsidR="001E7C1F" w:rsidRPr="008A781B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AB6B248" w14:textId="3BA1DDCB" w:rsidR="001E7C1F" w:rsidRPr="008A781B" w:rsidRDefault="00DB6D95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</w:tr>
      <w:tr w:rsidR="00A72CE7" w:rsidRPr="001D520A" w14:paraId="04D56B25" w14:textId="77777777" w:rsidTr="00A72CE7">
        <w:tc>
          <w:tcPr>
            <w:tcW w:w="2108" w:type="pct"/>
          </w:tcPr>
          <w:p w14:paraId="4BEB776C" w14:textId="77777777" w:rsidR="001E7C1F" w:rsidRPr="001D520A" w:rsidRDefault="001E7C1F" w:rsidP="001E7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2F18B977" w:rsidR="001E7C1F" w:rsidRPr="004C7002" w:rsidRDefault="00DB6D95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B7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47" w:type="pct"/>
          </w:tcPr>
          <w:p w14:paraId="01BB66E9" w14:textId="77777777" w:rsidR="001E7C1F" w:rsidRPr="004C700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7C0E9A57" w:rsidR="001E7C1F" w:rsidRPr="004C7002" w:rsidRDefault="00DB6D95" w:rsidP="00C15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2308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5F28BD14" w14:textId="77777777" w:rsidR="001E7C1F" w:rsidRPr="004C700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44054588" w:rsidR="001E7C1F" w:rsidRPr="00A55102" w:rsidRDefault="00DB6D95" w:rsidP="00B8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147" w:type="pct"/>
          </w:tcPr>
          <w:p w14:paraId="1A0C3AC6" w14:textId="77777777" w:rsidR="001E7C1F" w:rsidRPr="00534A77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64261CB5" w:rsidR="001E7C1F" w:rsidRPr="00534A77" w:rsidRDefault="00DB6D95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B7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</w:t>
            </w:r>
          </w:p>
        </w:tc>
      </w:tr>
    </w:tbl>
    <w:p w14:paraId="53A37D53" w14:textId="77777777" w:rsidR="00641E4C" w:rsidRDefault="00641E4C" w:rsidP="0023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4B69FAA2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DB6D95" w:rsidRPr="00DB6D95">
        <w:rPr>
          <w:rFonts w:ascii="Angsana New" w:hAnsi="Angsana New" w:cs="Angsana New"/>
          <w:bCs/>
          <w:sz w:val="30"/>
          <w:szCs w:val="30"/>
        </w:rPr>
        <w:t>31</w:t>
      </w:r>
      <w:r w:rsidR="0023200E" w:rsidRPr="0023200E">
        <w:rPr>
          <w:rFonts w:asciiTheme="majorBidi" w:hAnsiTheme="majorBidi" w:cstheme="majorBidi"/>
          <w:sz w:val="30"/>
          <w:szCs w:val="30"/>
        </w:rPr>
        <w:t xml:space="preserve"> </w:t>
      </w:r>
      <w:r w:rsidR="0023200E" w:rsidRPr="0023200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23119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DB6D95" w:rsidRPr="00DB6D95">
        <w:rPr>
          <w:rFonts w:ascii="Angsana New" w:hAnsi="Angsana New" w:cs="Angsana New"/>
          <w:sz w:val="30"/>
          <w:szCs w:val="30"/>
        </w:rPr>
        <w:t>2568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B6D95" w:rsidRPr="00DB6D95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6D95" w:rsidRPr="00DB6D95">
        <w:rPr>
          <w:rFonts w:asciiTheme="majorBidi" w:hAnsiTheme="majorBidi" w:cstheme="majorBidi"/>
          <w:sz w:val="30"/>
          <w:szCs w:val="30"/>
        </w:rPr>
        <w:t>2567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1"/>
        <w:gridCol w:w="270"/>
        <w:gridCol w:w="1080"/>
        <w:gridCol w:w="270"/>
        <w:gridCol w:w="1080"/>
      </w:tblGrid>
      <w:tr w:rsidR="0009030C" w:rsidRPr="00554057" w14:paraId="6D81CB54" w14:textId="77777777" w:rsidTr="00A72CE7">
        <w:trPr>
          <w:tblHeader/>
        </w:trPr>
        <w:tc>
          <w:tcPr>
            <w:tcW w:w="2108" w:type="pct"/>
            <w:shd w:val="clear" w:color="auto" w:fill="auto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2" w:type="pct"/>
            <w:gridSpan w:val="3"/>
            <w:shd w:val="clear" w:color="auto" w:fill="auto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4A1CE3BE" w14:textId="77777777" w:rsidTr="00A72CE7">
        <w:trPr>
          <w:tblHeader/>
        </w:trPr>
        <w:tc>
          <w:tcPr>
            <w:tcW w:w="2108" w:type="pct"/>
            <w:shd w:val="clear" w:color="auto" w:fill="auto"/>
          </w:tcPr>
          <w:p w14:paraId="0AA644F6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7B04DFC" w14:textId="6E3B1095" w:rsidR="00641E4C" w:rsidRPr="0055405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AC945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44C48921" w14:textId="4AD0770F" w:rsidR="00641E4C" w:rsidRPr="0055405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1E4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shd w:val="clear" w:color="auto" w:fill="auto"/>
          </w:tcPr>
          <w:p w14:paraId="42CD8C8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2960E0F" w14:textId="1CA722FD" w:rsidR="00641E4C" w:rsidRPr="0055405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A6338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014D42F" w14:textId="4159E00D" w:rsidR="00641E4C" w:rsidRPr="0055405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1E4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1E4C" w:rsidRPr="00554057" w14:paraId="6FB6D6F7" w14:textId="77777777" w:rsidTr="00A72CE7">
        <w:trPr>
          <w:tblHeader/>
        </w:trPr>
        <w:tc>
          <w:tcPr>
            <w:tcW w:w="2108" w:type="pct"/>
            <w:shd w:val="clear" w:color="auto" w:fill="auto"/>
          </w:tcPr>
          <w:p w14:paraId="27624649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002F203C" w14:textId="7239F858" w:rsidR="00641E4C" w:rsidRPr="0055405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AF45CB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7B968850" w14:textId="1186F746" w:rsidR="00641E4C" w:rsidRPr="0055405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58F8627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BE7584F" w14:textId="57DD0DFA" w:rsidR="00641E4C" w:rsidRPr="0055405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533B50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BB59235" w14:textId="17BDCA89" w:rsidR="00641E4C" w:rsidRPr="0055405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7078DA02" w14:textId="77777777" w:rsidTr="00A72CE7">
        <w:trPr>
          <w:tblHeader/>
        </w:trPr>
        <w:tc>
          <w:tcPr>
            <w:tcW w:w="2108" w:type="pct"/>
            <w:shd w:val="clear" w:color="auto" w:fill="auto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  <w:gridSpan w:val="7"/>
            <w:shd w:val="clear" w:color="auto" w:fill="auto"/>
          </w:tcPr>
          <w:p w14:paraId="417CEC0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29C" w:rsidRPr="00554057" w14:paraId="061E76CE" w14:textId="77777777" w:rsidTr="00A72CE7">
        <w:trPr>
          <w:trHeight w:val="144"/>
        </w:trPr>
        <w:tc>
          <w:tcPr>
            <w:tcW w:w="2108" w:type="pct"/>
            <w:shd w:val="clear" w:color="auto" w:fill="auto"/>
          </w:tcPr>
          <w:p w14:paraId="67506168" w14:textId="77777777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11B5B52A" w14:textId="3D26664E" w:rsidR="00F7229C" w:rsidRPr="00554057" w:rsidRDefault="00DB6D95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581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47" w:type="pct"/>
            <w:shd w:val="clear" w:color="auto" w:fill="auto"/>
          </w:tcPr>
          <w:p w14:paraId="02F3D2B2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EE6A03F" w14:textId="0253AEFF" w:rsidR="00F7229C" w:rsidRPr="00554057" w:rsidRDefault="00DB6D95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7" w:type="pct"/>
            <w:shd w:val="clear" w:color="auto" w:fill="auto"/>
          </w:tcPr>
          <w:p w14:paraId="509E89D3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D1A3493" w14:textId="0ED0DDCE" w:rsidR="00F7229C" w:rsidRPr="00554057" w:rsidRDefault="00DB6D95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581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7" w:type="pct"/>
            <w:shd w:val="clear" w:color="auto" w:fill="auto"/>
          </w:tcPr>
          <w:p w14:paraId="215FCBD6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31BA1E3" w14:textId="51546825" w:rsidR="00F7229C" w:rsidRPr="00554057" w:rsidRDefault="00DB6D95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F7229C" w:rsidRPr="00554057" w14:paraId="0ED527D6" w14:textId="77777777" w:rsidTr="00A72CE7">
        <w:trPr>
          <w:trHeight w:val="144"/>
        </w:trPr>
        <w:tc>
          <w:tcPr>
            <w:tcW w:w="2108" w:type="pct"/>
            <w:shd w:val="clear" w:color="auto" w:fill="auto"/>
          </w:tcPr>
          <w:p w14:paraId="59C081B2" w14:textId="7857DF92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493C60BB" w14:textId="4390D93B" w:rsidR="00F7229C" w:rsidRPr="00554057" w:rsidRDefault="00DB6D95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81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47" w:type="pct"/>
            <w:shd w:val="clear" w:color="auto" w:fill="auto"/>
          </w:tcPr>
          <w:p w14:paraId="2C57C252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DC69C34" w14:textId="6F703939" w:rsidR="00F7229C" w:rsidRPr="00554057" w:rsidRDefault="00DB6D95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7" w:type="pct"/>
            <w:shd w:val="clear" w:color="auto" w:fill="auto"/>
          </w:tcPr>
          <w:p w14:paraId="07635D9F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A0B515D" w14:textId="0B3FBEDC" w:rsidR="00F7229C" w:rsidRPr="00554057" w:rsidRDefault="00DB6D95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81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147" w:type="pct"/>
            <w:shd w:val="clear" w:color="auto" w:fill="auto"/>
          </w:tcPr>
          <w:p w14:paraId="6F3D23E4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796CA22" w14:textId="029FB731" w:rsidR="00F7229C" w:rsidRPr="00554057" w:rsidRDefault="00DB6D95" w:rsidP="00D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F7229C" w:rsidRPr="00554057" w14:paraId="5E298BC0" w14:textId="77777777" w:rsidTr="00A72CE7">
        <w:tc>
          <w:tcPr>
            <w:tcW w:w="2108" w:type="pct"/>
            <w:shd w:val="clear" w:color="auto" w:fill="auto"/>
          </w:tcPr>
          <w:p w14:paraId="2265FA09" w14:textId="77777777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688CC60B" w:rsidR="00F7229C" w:rsidRPr="00554057" w:rsidRDefault="00DB6D95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581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47" w:type="pct"/>
            <w:shd w:val="clear" w:color="auto" w:fill="auto"/>
          </w:tcPr>
          <w:p w14:paraId="5A07B085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3B2FF47F" w:rsidR="00F7229C" w:rsidRPr="00554057" w:rsidRDefault="00DB6D95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F7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7" w:type="pct"/>
            <w:shd w:val="clear" w:color="auto" w:fill="auto"/>
          </w:tcPr>
          <w:p w14:paraId="008229C2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5867753A" w:rsidR="00F7229C" w:rsidRPr="00554057" w:rsidRDefault="00DB6D95" w:rsidP="0026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  <w:r w:rsidR="005C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47" w:type="pct"/>
            <w:shd w:val="clear" w:color="auto" w:fill="auto"/>
          </w:tcPr>
          <w:p w14:paraId="43B111B1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3CA45E17" w:rsidR="00F7229C" w:rsidRPr="00554057" w:rsidRDefault="00DB6D95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 w:rsidR="00F7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1"/>
        <w:gridCol w:w="270"/>
        <w:gridCol w:w="1080"/>
        <w:gridCol w:w="270"/>
        <w:gridCol w:w="1080"/>
      </w:tblGrid>
      <w:tr w:rsidR="002025D0" w:rsidRPr="00554057" w14:paraId="6AD6FAB9" w14:textId="77777777" w:rsidTr="00A72CE7">
        <w:trPr>
          <w:tblHeader/>
        </w:trPr>
        <w:tc>
          <w:tcPr>
            <w:tcW w:w="2108" w:type="pct"/>
            <w:shd w:val="clear" w:color="auto" w:fill="auto"/>
          </w:tcPr>
          <w:p w14:paraId="3271E1FF" w14:textId="3F0883B7" w:rsidR="002025D0" w:rsidRPr="00554057" w:rsidRDefault="002025D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22" w:type="pct"/>
            <w:gridSpan w:val="3"/>
            <w:shd w:val="clear" w:color="auto" w:fill="auto"/>
          </w:tcPr>
          <w:p w14:paraId="55F7CBE7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1E5635B6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6C5743F5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00E" w:rsidRPr="00554057" w14:paraId="12C7A3AC" w14:textId="77777777" w:rsidTr="00A72CE7">
        <w:trPr>
          <w:tblHeader/>
        </w:trPr>
        <w:tc>
          <w:tcPr>
            <w:tcW w:w="2108" w:type="pct"/>
            <w:shd w:val="clear" w:color="auto" w:fill="auto"/>
          </w:tcPr>
          <w:p w14:paraId="545D7AA0" w14:textId="77777777" w:rsidR="0023200E" w:rsidRPr="00554057" w:rsidRDefault="0023200E" w:rsidP="002320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13629DD" w14:textId="36F912B5" w:rsidR="0023200E" w:rsidRPr="00554057" w:rsidRDefault="00DB6D95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5F0BFAE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6FF6391F" w14:textId="5F6D076D" w:rsidR="0023200E" w:rsidRPr="00554057" w:rsidRDefault="00DB6D95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shd w:val="clear" w:color="auto" w:fill="auto"/>
          </w:tcPr>
          <w:p w14:paraId="53FA3BF8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1DB6D8A" w14:textId="709088AA" w:rsidR="0023200E" w:rsidRPr="00554057" w:rsidRDefault="00DB6D95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A0615CF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67F7565" w14:textId="383E9791" w:rsidR="0023200E" w:rsidRPr="00554057" w:rsidRDefault="00DB6D95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200E" w:rsidRPr="00554057" w14:paraId="39F40858" w14:textId="77777777" w:rsidTr="00A72CE7">
        <w:trPr>
          <w:tblHeader/>
        </w:trPr>
        <w:tc>
          <w:tcPr>
            <w:tcW w:w="2108" w:type="pct"/>
            <w:shd w:val="clear" w:color="auto" w:fill="auto"/>
          </w:tcPr>
          <w:p w14:paraId="0FDEBA41" w14:textId="77777777" w:rsidR="0023200E" w:rsidRPr="00554057" w:rsidRDefault="0023200E" w:rsidP="002320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6E9C0F00" w14:textId="72124CF9" w:rsidR="0023200E" w:rsidRPr="00554057" w:rsidRDefault="00DB6D95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3F86676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1B7FB9A0" w14:textId="46E267E1" w:rsidR="0023200E" w:rsidRPr="00554057" w:rsidRDefault="00DB6D95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0E00F33D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58022E8" w14:textId="3A2028A5" w:rsidR="0023200E" w:rsidRPr="00554057" w:rsidRDefault="00DB6D95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FC7FD84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65585A0" w14:textId="0C0E03AE" w:rsidR="0023200E" w:rsidRPr="00554057" w:rsidRDefault="00DB6D95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54883EF7" w14:textId="77777777" w:rsidTr="00A72CE7">
        <w:trPr>
          <w:tblHeader/>
        </w:trPr>
        <w:tc>
          <w:tcPr>
            <w:tcW w:w="2108" w:type="pct"/>
            <w:shd w:val="clear" w:color="auto" w:fill="auto"/>
          </w:tcPr>
          <w:p w14:paraId="61F0DACE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  <w:gridSpan w:val="7"/>
            <w:shd w:val="clear" w:color="auto" w:fill="auto"/>
          </w:tcPr>
          <w:p w14:paraId="7006EB92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E2A" w:rsidRPr="00554057" w14:paraId="2786B6E6" w14:textId="77777777" w:rsidTr="00A72CE7">
        <w:trPr>
          <w:trHeight w:val="144"/>
        </w:trPr>
        <w:tc>
          <w:tcPr>
            <w:tcW w:w="2108" w:type="pct"/>
            <w:shd w:val="clear" w:color="auto" w:fill="auto"/>
          </w:tcPr>
          <w:p w14:paraId="09E47E8C" w14:textId="0B0225E2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1DD77B28" w14:textId="18E2D13A" w:rsidR="00220E2A" w:rsidRPr="00554057" w:rsidRDefault="009013D9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E9C6D25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2140674" w14:textId="47947A18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54833BB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DF5717D" w14:textId="40F82108" w:rsidR="00220E2A" w:rsidRPr="00554057" w:rsidRDefault="00DB6D95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17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47" w:type="pct"/>
            <w:shd w:val="clear" w:color="auto" w:fill="auto"/>
          </w:tcPr>
          <w:p w14:paraId="5C0FB01C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0E40AFF" w14:textId="5BB2B3EB" w:rsidR="00220E2A" w:rsidRPr="00554057" w:rsidRDefault="00DB6D95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220E2A" w:rsidRPr="00554057" w14:paraId="5D87B239" w14:textId="77777777" w:rsidTr="00A72CE7">
        <w:trPr>
          <w:trHeight w:val="144"/>
        </w:trPr>
        <w:tc>
          <w:tcPr>
            <w:tcW w:w="2108" w:type="pct"/>
            <w:shd w:val="clear" w:color="auto" w:fill="auto"/>
          </w:tcPr>
          <w:p w14:paraId="5981B47B" w14:textId="102416D0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5FF5A853" w14:textId="15434DE0" w:rsidR="00220E2A" w:rsidRPr="00554057" w:rsidRDefault="00DB6D95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  <w:shd w:val="clear" w:color="auto" w:fill="auto"/>
          </w:tcPr>
          <w:p w14:paraId="6E476997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4AAC635" w14:textId="2CF5AF2E" w:rsidR="00220E2A" w:rsidRPr="00554057" w:rsidRDefault="00DB6D95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7" w:type="pct"/>
            <w:shd w:val="clear" w:color="auto" w:fill="auto"/>
          </w:tcPr>
          <w:p w14:paraId="6682BEEF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0E3D54E" w14:textId="1E033243" w:rsidR="00220E2A" w:rsidRPr="00554057" w:rsidRDefault="00DB6D95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  <w:shd w:val="clear" w:color="auto" w:fill="auto"/>
          </w:tcPr>
          <w:p w14:paraId="7F7ADC30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75E08E3" w14:textId="0E4D7E91" w:rsidR="00220E2A" w:rsidRPr="00554057" w:rsidRDefault="00DB6D95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220E2A" w:rsidRPr="00554057" w14:paraId="7683B908" w14:textId="77777777" w:rsidTr="00A72CE7">
        <w:trPr>
          <w:trHeight w:val="144"/>
        </w:trPr>
        <w:tc>
          <w:tcPr>
            <w:tcW w:w="2108" w:type="pct"/>
            <w:shd w:val="clear" w:color="auto" w:fill="auto"/>
          </w:tcPr>
          <w:p w14:paraId="76235C5C" w14:textId="635CD4C7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459B2836" w14:textId="570CB820" w:rsidR="00220E2A" w:rsidRPr="00554057" w:rsidRDefault="00DB6D95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7" w:type="pct"/>
            <w:shd w:val="clear" w:color="auto" w:fill="auto"/>
          </w:tcPr>
          <w:p w14:paraId="6C6283F2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A6CBD13" w14:textId="03E3A392" w:rsidR="00220E2A" w:rsidRPr="00554057" w:rsidRDefault="00DB6D95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7" w:type="pct"/>
            <w:shd w:val="clear" w:color="auto" w:fill="auto"/>
          </w:tcPr>
          <w:p w14:paraId="589E3394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82D9F04" w14:textId="17EAA117" w:rsidR="00220E2A" w:rsidRPr="00554057" w:rsidRDefault="00DB6D95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7" w:type="pct"/>
            <w:shd w:val="clear" w:color="auto" w:fill="auto"/>
          </w:tcPr>
          <w:p w14:paraId="193A25A9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6C389A0" w14:textId="52EE164C" w:rsidR="00220E2A" w:rsidRPr="00554057" w:rsidRDefault="00DB6D95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220E2A" w:rsidRPr="00554057" w14:paraId="71EF4C7E" w14:textId="77777777" w:rsidTr="00A72CE7">
        <w:tc>
          <w:tcPr>
            <w:tcW w:w="2108" w:type="pct"/>
            <w:shd w:val="clear" w:color="auto" w:fill="auto"/>
          </w:tcPr>
          <w:p w14:paraId="365E560D" w14:textId="640717A9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75331053" w:rsidR="00220E2A" w:rsidRPr="00554057" w:rsidRDefault="00DB6D95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47" w:type="pct"/>
            <w:shd w:val="clear" w:color="auto" w:fill="auto"/>
          </w:tcPr>
          <w:p w14:paraId="217106F4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2255C8D0" w:rsidR="00220E2A" w:rsidRPr="00554057" w:rsidRDefault="00DB6D95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147" w:type="pct"/>
            <w:shd w:val="clear" w:color="auto" w:fill="auto"/>
          </w:tcPr>
          <w:p w14:paraId="79F87208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6D2447BC" w:rsidR="00220E2A" w:rsidRPr="00554057" w:rsidRDefault="00DB6D95" w:rsidP="0026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17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147" w:type="pct"/>
            <w:shd w:val="clear" w:color="auto" w:fill="auto"/>
          </w:tcPr>
          <w:p w14:paraId="487193A5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5E701C61" w:rsidR="00220E2A" w:rsidRPr="00554057" w:rsidRDefault="00DB6D95" w:rsidP="0051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220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</w:tbl>
    <w:p w14:paraId="07A91008" w14:textId="343B5280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7953C660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68"/>
        <w:gridCol w:w="1171"/>
        <w:gridCol w:w="270"/>
        <w:gridCol w:w="1080"/>
        <w:gridCol w:w="272"/>
        <w:gridCol w:w="1080"/>
      </w:tblGrid>
      <w:tr w:rsidR="005309AA" w:rsidRPr="00554057" w14:paraId="5F5A47EA" w14:textId="77777777" w:rsidTr="00A72CE7">
        <w:trPr>
          <w:tblHeader/>
        </w:trPr>
        <w:tc>
          <w:tcPr>
            <w:tcW w:w="2108" w:type="pct"/>
          </w:tcPr>
          <w:p w14:paraId="5E78AF82" w14:textId="08C0D40A" w:rsidR="005309AA" w:rsidRPr="00554057" w:rsidRDefault="00530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92" w:type="pct"/>
            <w:gridSpan w:val="7"/>
          </w:tcPr>
          <w:p w14:paraId="1DBC6423" w14:textId="7279A18F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217A118A" w14:textId="77777777" w:rsidTr="00A72CE7">
        <w:trPr>
          <w:tblHeader/>
        </w:trPr>
        <w:tc>
          <w:tcPr>
            <w:tcW w:w="2108" w:type="pct"/>
          </w:tcPr>
          <w:p w14:paraId="2585B480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56A59D6" w14:textId="7E68354E" w:rsidR="00423119" w:rsidRPr="00554057" w:rsidRDefault="00DB6D95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23119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11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A58AD30" w14:textId="36B9AB21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6F8EF3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6FDF695" w14:textId="0BE6D44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7E997A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76BE698" w14:textId="58D579BD" w:rsidR="00423119" w:rsidRPr="00554057" w:rsidRDefault="00DB6D95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33E1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309AA" w:rsidRPr="00554057" w14:paraId="59C39DE6" w14:textId="77777777" w:rsidTr="00A72CE7">
        <w:trPr>
          <w:tblHeader/>
        </w:trPr>
        <w:tc>
          <w:tcPr>
            <w:tcW w:w="2108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vAlign w:val="bottom"/>
          </w:tcPr>
          <w:p w14:paraId="025399BC" w14:textId="04729EC0" w:rsidR="005309AA" w:rsidRPr="00554057" w:rsidRDefault="00DB6D95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8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65E4681" w14:textId="53A32139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309AA" w:rsidRPr="00554057" w14:paraId="368CEE5C" w14:textId="77777777" w:rsidTr="00A72CE7">
        <w:trPr>
          <w:tblHeader/>
        </w:trPr>
        <w:tc>
          <w:tcPr>
            <w:tcW w:w="2108" w:type="pct"/>
          </w:tcPr>
          <w:p w14:paraId="408D74FE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0DCE187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A72CE7">
        <w:tc>
          <w:tcPr>
            <w:tcW w:w="2108" w:type="pct"/>
          </w:tcPr>
          <w:p w14:paraId="57A11F8E" w14:textId="1F03F0EC" w:rsidR="005309AA" w:rsidRPr="00554057" w:rsidRDefault="0053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5B446626" w14:textId="353C8B4C" w:rsidR="005309AA" w:rsidRPr="00554057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  <w:r w:rsidR="000B3105" w:rsidRPr="0033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146" w:type="pct"/>
          </w:tcPr>
          <w:p w14:paraId="6A0F984B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35262F0" w14:textId="63385180" w:rsidR="005309AA" w:rsidRPr="00554057" w:rsidRDefault="00C34208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AA8E6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258040" w14:textId="141DF677" w:rsidR="005309AA" w:rsidRPr="00554057" w:rsidRDefault="00D011D1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248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8248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5B5DCA3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CDE1456" w14:textId="45F7B5F0" w:rsidR="005309AA" w:rsidRPr="00554057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  <w:r w:rsidR="001809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3BE7FB7C" w14:textId="77777777" w:rsidR="007F0445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43CE2" w14:textId="56A73B3F" w:rsidR="00437397" w:rsidRDefault="00437397" w:rsidP="005B7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20"/>
          <w:tab w:val="left" w:pos="5490"/>
          <w:tab w:val="left" w:pos="5760"/>
          <w:tab w:val="left" w:pos="6930"/>
          <w:tab w:val="left" w:pos="7200"/>
          <w:tab w:val="left" w:pos="8280"/>
          <w:tab w:val="left" w:pos="855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A41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6D95" w:rsidRPr="00DB6D95">
        <w:rPr>
          <w:rFonts w:ascii="Angsana New" w:hAnsi="Angsana New" w:cs="Angsana New" w:hint="cs"/>
          <w:sz w:val="30"/>
          <w:szCs w:val="30"/>
        </w:rPr>
        <w:t>3</w:t>
      </w:r>
      <w:r w:rsidR="00DB6D95" w:rsidRPr="00DB6D95">
        <w:rPr>
          <w:rFonts w:ascii="Angsana New" w:hAnsi="Angsana New" w:cs="Angsana New"/>
          <w:sz w:val="30"/>
          <w:szCs w:val="30"/>
        </w:rPr>
        <w:t>1</w:t>
      </w:r>
      <w:r w:rsidR="00FA412D">
        <w:rPr>
          <w:rFonts w:ascii="Angsana New" w:hAnsi="Angsana New" w:cs="Angsana New"/>
          <w:sz w:val="30"/>
          <w:szCs w:val="30"/>
        </w:rPr>
        <w:t xml:space="preserve"> </w:t>
      </w:r>
      <w:r w:rsidR="00FA412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DB6D95" w:rsidRPr="00DB6D95">
        <w:rPr>
          <w:rFonts w:asciiTheme="majorBidi" w:hAnsiTheme="majorBidi" w:cstheme="majorBidi"/>
          <w:sz w:val="30"/>
          <w:szCs w:val="30"/>
        </w:rPr>
        <w:t>2568</w:t>
      </w:r>
      <w:r w:rsidRPr="00FA41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B6D95" w:rsidRPr="00DB6D95">
        <w:rPr>
          <w:rFonts w:asciiTheme="majorBidi" w:hAnsiTheme="majorBidi" w:cstheme="majorBidi"/>
          <w:sz w:val="30"/>
          <w:szCs w:val="30"/>
        </w:rPr>
        <w:t>31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6D95" w:rsidRPr="00DB6D95">
        <w:rPr>
          <w:rFonts w:asciiTheme="majorBidi" w:hAnsiTheme="majorBidi" w:cstheme="majorBidi"/>
          <w:sz w:val="30"/>
          <w:szCs w:val="30"/>
        </w:rPr>
        <w:t>2567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5</w:t>
      </w:r>
      <w:r w:rsidR="00F60F7E" w:rsidRPr="00FA412D">
        <w:rPr>
          <w:rFonts w:asciiTheme="majorBidi" w:hAnsiTheme="majorBidi" w:cstheme="majorBidi"/>
          <w:sz w:val="30"/>
          <w:szCs w:val="30"/>
        </w:rPr>
        <w:t>.</w:t>
      </w:r>
      <w:r w:rsidR="00DB6D95" w:rsidRPr="00DB6D95">
        <w:rPr>
          <w:rFonts w:asciiTheme="majorBidi" w:hAnsiTheme="majorBidi" w:cstheme="majorBidi"/>
          <w:sz w:val="30"/>
          <w:szCs w:val="30"/>
        </w:rPr>
        <w:t>5</w:t>
      </w:r>
      <w:r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>รับ</w:t>
      </w:r>
      <w:r w:rsidRPr="00FA412D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6864237A" w14:textId="64B1E166" w:rsidR="00B86C66" w:rsidRDefault="00B86C66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1"/>
        <w:gridCol w:w="270"/>
        <w:gridCol w:w="1171"/>
        <w:gridCol w:w="270"/>
        <w:gridCol w:w="1080"/>
        <w:gridCol w:w="270"/>
        <w:gridCol w:w="1080"/>
      </w:tblGrid>
      <w:tr w:rsidR="005B7397" w:rsidRPr="00554057" w14:paraId="6BDA21D8" w14:textId="77777777" w:rsidTr="00A72CE7">
        <w:tc>
          <w:tcPr>
            <w:tcW w:w="2107" w:type="pct"/>
          </w:tcPr>
          <w:p w14:paraId="00CF7CDB" w14:textId="366F955C" w:rsidR="00266569" w:rsidRPr="00554057" w:rsidRDefault="00266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22" w:type="pct"/>
            <w:gridSpan w:val="3"/>
          </w:tcPr>
          <w:p w14:paraId="32F58413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FD88E52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1D88E5C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63FDC9A0" w14:textId="77777777" w:rsidTr="00A72CE7">
        <w:tc>
          <w:tcPr>
            <w:tcW w:w="2107" w:type="pct"/>
            <w:shd w:val="clear" w:color="auto" w:fill="auto"/>
          </w:tcPr>
          <w:p w14:paraId="2A51496E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0B7ACDC4" w14:textId="32C282BC" w:rsidR="00266569" w:rsidRPr="00554057" w:rsidRDefault="00DB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65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656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013492A7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58EAB7DB" w14:textId="00EBA346" w:rsidR="00266569" w:rsidRPr="00554057" w:rsidRDefault="00DB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656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F9C2653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4771451" w14:textId="2F3316AF" w:rsidR="00266569" w:rsidRPr="00554057" w:rsidRDefault="00DB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65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656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47536348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514A4A9" w14:textId="71A98D26" w:rsidR="00266569" w:rsidRPr="00554057" w:rsidRDefault="00DB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656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727EC44A" w14:textId="77777777" w:rsidTr="00A72CE7">
        <w:tc>
          <w:tcPr>
            <w:tcW w:w="2107" w:type="pct"/>
            <w:shd w:val="clear" w:color="auto" w:fill="auto"/>
          </w:tcPr>
          <w:p w14:paraId="1A2CDDFD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64CE4BD" w14:textId="4A27978E" w:rsidR="00266569" w:rsidRPr="00554057" w:rsidRDefault="00DB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0EEFF87C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271C6E03" w14:textId="7295B8BA" w:rsidR="00266569" w:rsidRPr="00554057" w:rsidRDefault="00DB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8B52F14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9DBB868" w14:textId="252D456F" w:rsidR="00266569" w:rsidRPr="00554057" w:rsidRDefault="00DB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6D3E32B6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62C7485" w14:textId="4F35DEB3" w:rsidR="00266569" w:rsidRPr="00554057" w:rsidRDefault="00DB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6569" w:rsidRPr="00554057" w14:paraId="658E2C40" w14:textId="77777777" w:rsidTr="00A72CE7">
        <w:tc>
          <w:tcPr>
            <w:tcW w:w="2107" w:type="pct"/>
          </w:tcPr>
          <w:p w14:paraId="043D5102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3F597299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DCD" w:rsidRPr="00554057" w14:paraId="1D0EB396" w14:textId="77777777" w:rsidTr="00A72CE7">
        <w:tc>
          <w:tcPr>
            <w:tcW w:w="2107" w:type="pct"/>
          </w:tcPr>
          <w:p w14:paraId="60DABA11" w14:textId="3C142AC0" w:rsidR="002B0DCD" w:rsidRPr="00554057" w:rsidRDefault="002B0DCD" w:rsidP="002B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422102E1" w14:textId="28B9E1FF" w:rsidR="002B0DCD" w:rsidRPr="0075127A" w:rsidRDefault="00DB6D95" w:rsidP="00AC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F47A7" w:rsidRPr="0075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7" w:type="pct"/>
          </w:tcPr>
          <w:p w14:paraId="07785060" w14:textId="77777777" w:rsidR="002B0DCD" w:rsidRPr="0075127A" w:rsidRDefault="002B0DCD" w:rsidP="002B0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DB03629" w14:textId="44CCD004" w:rsidR="002B0DCD" w:rsidRPr="0075127A" w:rsidRDefault="002B0DCD" w:rsidP="00FF2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1AA114" w14:textId="77777777" w:rsidR="002B0DCD" w:rsidRPr="0075127A" w:rsidRDefault="002B0DCD" w:rsidP="002B0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4A26279" w14:textId="211B4109" w:rsidR="002B0DCD" w:rsidRPr="0075127A" w:rsidRDefault="00DB6D95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F47A7" w:rsidRPr="0075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7" w:type="pct"/>
          </w:tcPr>
          <w:p w14:paraId="64A86624" w14:textId="77777777" w:rsidR="002B0DCD" w:rsidRPr="0075127A" w:rsidRDefault="002B0DCD" w:rsidP="002B0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B635709" w14:textId="143AD3D0" w:rsidR="002B0DCD" w:rsidRPr="0075127A" w:rsidRDefault="002B0DCD" w:rsidP="002B0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31AEE5" w14:textId="77777777" w:rsidR="008E56CF" w:rsidRPr="00554057" w:rsidRDefault="008E56CF" w:rsidP="00D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0"/>
        <w:gridCol w:w="1166"/>
        <w:gridCol w:w="274"/>
        <w:gridCol w:w="1078"/>
        <w:gridCol w:w="270"/>
        <w:gridCol w:w="1084"/>
      </w:tblGrid>
      <w:tr w:rsidR="005B7397" w:rsidRPr="00554057" w14:paraId="52B8A952" w14:textId="77777777" w:rsidTr="00A72CE7">
        <w:tc>
          <w:tcPr>
            <w:tcW w:w="2107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20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4E5FE717" w14:textId="77777777" w:rsidTr="00A72CE7">
        <w:tc>
          <w:tcPr>
            <w:tcW w:w="2107" w:type="pct"/>
            <w:shd w:val="clear" w:color="auto" w:fill="auto"/>
          </w:tcPr>
          <w:p w14:paraId="11449CDD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1042773F" w14:textId="3D05BE94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60E55EC3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5A71457E" w14:textId="13E35725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683C6C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486D3ECB" w14:textId="06961D54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220ED9A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EC172DA" w14:textId="5567587D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1D03B9AE" w14:textId="77777777" w:rsidTr="00A72CE7">
        <w:tc>
          <w:tcPr>
            <w:tcW w:w="2107" w:type="pct"/>
            <w:shd w:val="clear" w:color="auto" w:fill="auto"/>
          </w:tcPr>
          <w:p w14:paraId="50314BA6" w14:textId="7BB9D6F1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0E300789" w14:textId="69C7B74B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639DB94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34D9E6EF" w14:textId="72E6B09D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267D2841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2A7E1FC1" w14:textId="132EF91C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4394F64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4B98A84" w14:textId="37B7D077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7397" w:rsidRPr="00554057" w14:paraId="7F495B30" w14:textId="77777777" w:rsidTr="00A72CE7">
        <w:tc>
          <w:tcPr>
            <w:tcW w:w="2107" w:type="pct"/>
          </w:tcPr>
          <w:p w14:paraId="32F705E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1E14" w:rsidRPr="00554057" w14:paraId="4901FCC0" w14:textId="77777777" w:rsidTr="00A72CE7">
        <w:tc>
          <w:tcPr>
            <w:tcW w:w="2107" w:type="pct"/>
          </w:tcPr>
          <w:p w14:paraId="3C3C419D" w14:textId="76D41D39" w:rsidR="00161E14" w:rsidRPr="00554057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8" w:type="pct"/>
          </w:tcPr>
          <w:p w14:paraId="6EAE0391" w14:textId="1B172324" w:rsidR="00161E14" w:rsidRPr="00554057" w:rsidRDefault="00DB6D95" w:rsidP="00AC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D4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47" w:type="pct"/>
          </w:tcPr>
          <w:p w14:paraId="24CBC238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37E6B197" w14:textId="78CF0F06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49" w:type="pct"/>
          </w:tcPr>
          <w:p w14:paraId="2837C021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DD27665" w14:textId="17D325EC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D4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47" w:type="pct"/>
          </w:tcPr>
          <w:p w14:paraId="0E14FAA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E18D99" w14:textId="669071C3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161E14" w:rsidRPr="00554057" w14:paraId="746966FA" w14:textId="77777777" w:rsidTr="00A72CE7">
        <w:tc>
          <w:tcPr>
            <w:tcW w:w="2107" w:type="pct"/>
          </w:tcPr>
          <w:p w14:paraId="72A026DB" w14:textId="7BF59C36" w:rsidR="00161E14" w:rsidRPr="00554057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14:paraId="04FF853D" w14:textId="1683617E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A4A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147" w:type="pct"/>
          </w:tcPr>
          <w:p w14:paraId="59A73B5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F9D668D" w14:textId="5F42BE96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9" w:type="pct"/>
          </w:tcPr>
          <w:p w14:paraId="54743485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0FB18E" w14:textId="32C1D848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A4A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147" w:type="pct"/>
          </w:tcPr>
          <w:p w14:paraId="3A1B42E4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E20868" w14:textId="5BB3AB3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1E14" w:rsidRPr="00554057" w14:paraId="4B12C3CA" w14:textId="77777777" w:rsidTr="00A72CE7">
        <w:tc>
          <w:tcPr>
            <w:tcW w:w="2107" w:type="pct"/>
          </w:tcPr>
          <w:p w14:paraId="233CB1FD" w14:textId="39B048B7" w:rsidR="00161E14" w:rsidRPr="00554057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12D6E0A0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891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47" w:type="pct"/>
          </w:tcPr>
          <w:p w14:paraId="0BDDDE93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375D896B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A518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49" w:type="pct"/>
          </w:tcPr>
          <w:p w14:paraId="5FC07B0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75A270FA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4A4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47" w:type="pct"/>
          </w:tcPr>
          <w:p w14:paraId="35D8AE81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7C601BEE" w:rsidR="00161E14" w:rsidRPr="00554057" w:rsidRDefault="00DB6D95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</w:tbl>
    <w:p w14:paraId="52B5D742" w14:textId="77777777" w:rsidR="00A13C9F" w:rsidRDefault="00A13C9F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1"/>
        <w:gridCol w:w="270"/>
        <w:gridCol w:w="990"/>
        <w:gridCol w:w="270"/>
        <w:gridCol w:w="1170"/>
      </w:tblGrid>
      <w:tr w:rsidR="00CB745D" w:rsidRPr="00554057" w14:paraId="32CE6133" w14:textId="77777777" w:rsidTr="00A72CE7">
        <w:tc>
          <w:tcPr>
            <w:tcW w:w="2108" w:type="pct"/>
          </w:tcPr>
          <w:p w14:paraId="5957CF5E" w14:textId="293F13D1" w:rsidR="00CB745D" w:rsidRPr="00554057" w:rsidRDefault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22" w:type="pct"/>
            <w:gridSpan w:val="3"/>
          </w:tcPr>
          <w:p w14:paraId="18BB3A25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B24D9E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0589EBD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430" w:rsidRPr="00554057" w14:paraId="2B2523BA" w14:textId="77777777" w:rsidTr="00A72CE7">
        <w:tc>
          <w:tcPr>
            <w:tcW w:w="2108" w:type="pct"/>
            <w:shd w:val="clear" w:color="auto" w:fill="auto"/>
          </w:tcPr>
          <w:p w14:paraId="32739F4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8B1E752" w14:textId="079FF47A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7C03F2AD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3E81D866" w14:textId="2C16218E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6579D2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3A3450FC" w14:textId="15B0E09D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0413A466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0969029" w14:textId="18CB9B3C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4430" w:rsidRPr="00554057" w14:paraId="49C57D5D" w14:textId="77777777" w:rsidTr="00A72CE7">
        <w:tc>
          <w:tcPr>
            <w:tcW w:w="2108" w:type="pct"/>
            <w:shd w:val="clear" w:color="auto" w:fill="auto"/>
          </w:tcPr>
          <w:p w14:paraId="4AD85E3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9A2C8BE" w14:textId="77264D0C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24FC0D12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748E4287" w14:textId="46017793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09B30D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2CACEB31" w14:textId="69768E78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00C776CB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7F2501DD" w14:textId="770720C4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5C58D545" w14:textId="77777777" w:rsidTr="00A72CE7">
        <w:tc>
          <w:tcPr>
            <w:tcW w:w="2108" w:type="pct"/>
          </w:tcPr>
          <w:p w14:paraId="386724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67EBCE5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BBC" w:rsidRPr="00554057" w14:paraId="6963CA99" w14:textId="77777777" w:rsidTr="00A72CE7">
        <w:tc>
          <w:tcPr>
            <w:tcW w:w="2108" w:type="pct"/>
          </w:tcPr>
          <w:p w14:paraId="56FAB233" w14:textId="741CFA1F" w:rsidR="00436BBC" w:rsidRPr="00554057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A932B36" w14:textId="2C69F34D" w:rsidR="00436BBC" w:rsidRPr="00554057" w:rsidRDefault="00376E9C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EDAAE8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AC25C85" w14:textId="78EAAD96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645D25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E560D9C" w14:textId="247BCCCA" w:rsidR="00436BBC" w:rsidRPr="00554057" w:rsidRDefault="00DB6D95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76E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147" w:type="pct"/>
          </w:tcPr>
          <w:p w14:paraId="26550A37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75B314" w14:textId="6CE1AEA7" w:rsidR="00436BBC" w:rsidRPr="00554057" w:rsidRDefault="00DB6D95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436BBC" w:rsidRPr="00554057" w14:paraId="3E57DBD3" w14:textId="77777777" w:rsidTr="00A72CE7">
        <w:tc>
          <w:tcPr>
            <w:tcW w:w="2108" w:type="pct"/>
          </w:tcPr>
          <w:p w14:paraId="34604299" w14:textId="22D907E3" w:rsidR="00436BBC" w:rsidRPr="00554057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6BE7BA73" w14:textId="2EFF1E01" w:rsidR="00436BBC" w:rsidRPr="00554057" w:rsidRDefault="006B6557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7E6FF3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7" w:type="pct"/>
          </w:tcPr>
          <w:p w14:paraId="33E8C9EF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497AEEB" w14:textId="575DB25C" w:rsidR="00436BBC" w:rsidRPr="00554057" w:rsidRDefault="00DB6D95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7" w:type="pct"/>
          </w:tcPr>
          <w:p w14:paraId="4A1E1FB9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0B3D873" w14:textId="248FC8F8" w:rsidR="00436BBC" w:rsidRPr="00554057" w:rsidRDefault="003F2D38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8357E5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FCFB4CC" w14:textId="7C696411" w:rsidR="00436BBC" w:rsidRPr="00554057" w:rsidRDefault="00DB6D95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436BBC" w:rsidRPr="00554057" w14:paraId="1F6ED73B" w14:textId="77777777" w:rsidTr="00A72CE7">
        <w:tc>
          <w:tcPr>
            <w:tcW w:w="2108" w:type="pct"/>
          </w:tcPr>
          <w:p w14:paraId="4B990A6A" w14:textId="728E258E" w:rsidR="00436BBC" w:rsidRPr="00554057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9315967" w14:textId="3F1FAD81" w:rsidR="00436BBC" w:rsidRPr="00554057" w:rsidRDefault="00485552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3F968B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37F08F7" w14:textId="57A12078" w:rsidR="00436BBC" w:rsidRPr="00554057" w:rsidRDefault="00DB6D95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47" w:type="pct"/>
          </w:tcPr>
          <w:p w14:paraId="6B87EDF4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8C09E27" w14:textId="790A9B6F" w:rsidR="00436BBC" w:rsidRPr="00554057" w:rsidRDefault="00DB6D95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3F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47" w:type="pct"/>
          </w:tcPr>
          <w:p w14:paraId="70802963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7E6B0DC5" w:rsidR="00436BBC" w:rsidRPr="00554057" w:rsidRDefault="00DB6D95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36B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</w:tr>
    </w:tbl>
    <w:p w14:paraId="69A42133" w14:textId="77777777" w:rsidR="007F27B3" w:rsidRDefault="007F27B3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6"/>
        <w:gridCol w:w="1173"/>
        <w:gridCol w:w="270"/>
        <w:gridCol w:w="1170"/>
        <w:gridCol w:w="270"/>
        <w:gridCol w:w="990"/>
        <w:gridCol w:w="270"/>
        <w:gridCol w:w="1171"/>
      </w:tblGrid>
      <w:tr w:rsidR="00A334E1" w:rsidRPr="00554057" w14:paraId="18C3BE4D" w14:textId="77777777" w:rsidTr="00A72CE7">
        <w:trPr>
          <w:tblHeader/>
        </w:trPr>
        <w:tc>
          <w:tcPr>
            <w:tcW w:w="2106" w:type="pct"/>
            <w:shd w:val="clear" w:color="auto" w:fill="auto"/>
            <w:vAlign w:val="bottom"/>
          </w:tcPr>
          <w:p w14:paraId="26786E9F" w14:textId="45B91D41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2894" w:type="pct"/>
            <w:gridSpan w:val="7"/>
            <w:shd w:val="clear" w:color="auto" w:fill="auto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C9F" w:rsidRPr="00554057" w14:paraId="7A6BF538" w14:textId="77777777" w:rsidTr="00A72CE7">
        <w:trPr>
          <w:tblHeader/>
        </w:trPr>
        <w:tc>
          <w:tcPr>
            <w:tcW w:w="2106" w:type="pct"/>
            <w:shd w:val="clear" w:color="auto" w:fill="auto"/>
            <w:vAlign w:val="bottom"/>
          </w:tcPr>
          <w:p w14:paraId="2868524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65C04F84" w14:textId="3F0124E0" w:rsidR="005543BE" w:rsidRPr="00554057" w:rsidRDefault="00DB6D95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DB76CF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0DD37A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AC99F1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59AAD0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9EDF19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444B1F6" w14:textId="0A9ACF2A" w:rsidR="005543BE" w:rsidRPr="00554057" w:rsidRDefault="00DB6D95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E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33E1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13C9F" w:rsidRPr="00554057" w14:paraId="536B4CB0" w14:textId="77777777" w:rsidTr="00A72CE7">
        <w:trPr>
          <w:tblHeader/>
        </w:trPr>
        <w:tc>
          <w:tcPr>
            <w:tcW w:w="2106" w:type="pct"/>
            <w:shd w:val="clear" w:color="auto" w:fill="auto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39474181" w14:textId="2E91CCA6" w:rsidR="005543BE" w:rsidRPr="00554057" w:rsidRDefault="00DB6D95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1D56AB3" w14:textId="5C2CAB60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543BE" w:rsidRPr="00554057" w14:paraId="5D8146A3" w14:textId="77777777" w:rsidTr="00A72CE7">
        <w:trPr>
          <w:tblHeader/>
        </w:trPr>
        <w:tc>
          <w:tcPr>
            <w:tcW w:w="2106" w:type="pct"/>
            <w:shd w:val="clear" w:color="auto" w:fill="auto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pct"/>
            <w:gridSpan w:val="7"/>
            <w:shd w:val="clear" w:color="auto" w:fill="auto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C9F" w:rsidRPr="00554057" w14:paraId="1FA29685" w14:textId="77777777" w:rsidTr="00A72CE7">
        <w:tc>
          <w:tcPr>
            <w:tcW w:w="2106" w:type="pct"/>
            <w:shd w:val="clear" w:color="auto" w:fill="auto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222C82AF" w:rsidR="005543BE" w:rsidRPr="00554057" w:rsidRDefault="00DB6D95" w:rsidP="0060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4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7" w:type="pct"/>
            <w:shd w:val="clear" w:color="auto" w:fill="auto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D03E1F1" w14:textId="3ADC85E9" w:rsidR="00C77EAC" w:rsidRPr="00554057" w:rsidRDefault="006B6557" w:rsidP="00A7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20C10C7" w14:textId="390A1496" w:rsidR="005543BE" w:rsidRPr="00554057" w:rsidRDefault="006B6557" w:rsidP="00A7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718E89E3" w:rsidR="005543BE" w:rsidRPr="00554057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3B0D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</w:tr>
    </w:tbl>
    <w:p w14:paraId="2921D216" w14:textId="77777777" w:rsidR="00C81E0F" w:rsidRPr="00554057" w:rsidRDefault="00C81E0F" w:rsidP="005F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55B011" w14:textId="71C1398C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6D95" w:rsidRPr="00DB6D95">
        <w:rPr>
          <w:rFonts w:ascii="Angsana New" w:hAnsi="Angsana New" w:cs="Angsana New" w:hint="cs"/>
          <w:sz w:val="30"/>
          <w:szCs w:val="30"/>
        </w:rPr>
        <w:t>3</w:t>
      </w:r>
      <w:r w:rsidR="00DB6D95" w:rsidRPr="00DB6D95">
        <w:rPr>
          <w:rFonts w:ascii="Angsana New" w:hAnsi="Angsana New" w:cs="Angsana New"/>
          <w:sz w:val="30"/>
          <w:szCs w:val="30"/>
        </w:rPr>
        <w:t>1</w:t>
      </w:r>
      <w:r w:rsidR="00423119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113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2568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B6D95" w:rsidRPr="00DB6D95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B6D95" w:rsidRPr="00DB6D95">
        <w:rPr>
          <w:rFonts w:asciiTheme="majorBidi" w:hAnsiTheme="majorBidi" w:cstheme="majorBidi"/>
          <w:sz w:val="30"/>
          <w:szCs w:val="30"/>
        </w:rPr>
        <w:t>2567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9A0A6F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691F5E">
        <w:rPr>
          <w:rFonts w:asciiTheme="majorBidi" w:hAnsiTheme="majorBidi" w:cstheme="majorBidi"/>
          <w:sz w:val="30"/>
          <w:szCs w:val="30"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5</w:t>
      </w:r>
      <w:r w:rsidR="00691F5E">
        <w:rPr>
          <w:rFonts w:asciiTheme="majorBidi" w:hAnsiTheme="majorBidi" w:cstheme="majorBidi"/>
          <w:sz w:val="30"/>
          <w:szCs w:val="30"/>
        </w:rPr>
        <w:t>.</w:t>
      </w:r>
      <w:r w:rsidR="00DB6D95" w:rsidRPr="00DB6D95">
        <w:rPr>
          <w:rFonts w:asciiTheme="majorBidi" w:hAnsiTheme="majorBidi" w:cstheme="majorBidi"/>
          <w:sz w:val="30"/>
          <w:szCs w:val="30"/>
        </w:rPr>
        <w:t>5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</w:p>
    <w:p w14:paraId="7271BEDD" w14:textId="77777777" w:rsidR="00433F39" w:rsidRDefault="00433F39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00"/>
        <w:gridCol w:w="270"/>
        <w:gridCol w:w="1170"/>
        <w:gridCol w:w="270"/>
        <w:gridCol w:w="990"/>
        <w:gridCol w:w="270"/>
        <w:gridCol w:w="1170"/>
      </w:tblGrid>
      <w:tr w:rsidR="00433F39" w:rsidRPr="002A17B2" w14:paraId="03D78F00" w14:textId="77777777" w:rsidTr="00A72CE7">
        <w:trPr>
          <w:tblHeader/>
        </w:trPr>
        <w:tc>
          <w:tcPr>
            <w:tcW w:w="2092" w:type="pct"/>
            <w:shd w:val="clear" w:color="auto" w:fill="auto"/>
          </w:tcPr>
          <w:p w14:paraId="49AD673C" w14:textId="77777777" w:rsidR="00433F39" w:rsidRPr="002A17B2" w:rsidRDefault="00433F3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38" w:type="pct"/>
            <w:gridSpan w:val="3"/>
            <w:shd w:val="clear" w:color="auto" w:fill="auto"/>
          </w:tcPr>
          <w:p w14:paraId="1C5E4DC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8DB859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48A1D790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F39" w:rsidRPr="002A17B2" w14:paraId="60C581F4" w14:textId="77777777" w:rsidTr="00A72CE7">
        <w:trPr>
          <w:tblHeader/>
        </w:trPr>
        <w:tc>
          <w:tcPr>
            <w:tcW w:w="2092" w:type="pct"/>
            <w:shd w:val="clear" w:color="auto" w:fill="auto"/>
          </w:tcPr>
          <w:p w14:paraId="7F95A4C0" w14:textId="77777777" w:rsidR="00433F39" w:rsidRPr="002A17B2" w:rsidRDefault="00433F39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2ADE4AF8" w14:textId="4E48AAE0" w:rsidR="00433F39" w:rsidRPr="002A17B2" w:rsidRDefault="00DB6D9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56C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6C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CEED141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60DE7730" w14:textId="4F4FA094" w:rsidR="00433F39" w:rsidRPr="002A17B2" w:rsidRDefault="00DB6D9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56C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6C2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18F5EB4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0430F94F" w14:textId="17C0202A" w:rsidR="00433F39" w:rsidRPr="002A17B2" w:rsidRDefault="00DB6D9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56C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6C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5D8FDF9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50943517" w14:textId="23C5DB3C" w:rsidR="00433F39" w:rsidRPr="002A17B2" w:rsidRDefault="00DB6D9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2A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2AF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A2AFF" w:rsidRPr="002A17B2" w14:paraId="097306D2" w14:textId="77777777" w:rsidTr="00A72CE7">
        <w:trPr>
          <w:tblHeader/>
        </w:trPr>
        <w:tc>
          <w:tcPr>
            <w:tcW w:w="2092" w:type="pct"/>
            <w:shd w:val="clear" w:color="auto" w:fill="auto"/>
          </w:tcPr>
          <w:p w14:paraId="33D73B89" w14:textId="77777777" w:rsidR="007A2AFF" w:rsidRPr="002A17B2" w:rsidRDefault="007A2AF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6313D002" w14:textId="012EFF15" w:rsidR="007A2AFF" w:rsidRPr="002A17B2" w:rsidRDefault="00DB6D9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A1FC362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7F97343B" w14:textId="3374BBA7" w:rsidR="007A2AFF" w:rsidRPr="002A17B2" w:rsidRDefault="00DB6D9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66BBAD06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48E9A71B" w14:textId="2B3A8918" w:rsidR="007A2AFF" w:rsidRPr="002A17B2" w:rsidRDefault="00DB6D9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6BC8E2D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4AA7263E" w14:textId="2E8B3A69" w:rsidR="007A2AFF" w:rsidRPr="002A17B2" w:rsidRDefault="00DB6D9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33F39" w:rsidRPr="002A17B2" w14:paraId="59D70F29" w14:textId="77777777" w:rsidTr="00A72CE7">
        <w:trPr>
          <w:tblHeader/>
        </w:trPr>
        <w:tc>
          <w:tcPr>
            <w:tcW w:w="2092" w:type="pct"/>
            <w:shd w:val="clear" w:color="auto" w:fill="auto"/>
          </w:tcPr>
          <w:p w14:paraId="14175C3D" w14:textId="77777777" w:rsidR="00433F39" w:rsidRPr="002A17B2" w:rsidRDefault="00433F3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8" w:type="pct"/>
            <w:gridSpan w:val="7"/>
            <w:shd w:val="clear" w:color="auto" w:fill="auto"/>
          </w:tcPr>
          <w:p w14:paraId="5F3A4788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F39" w:rsidRPr="002A17B2" w14:paraId="5DF2D603" w14:textId="77777777" w:rsidTr="00A72CE7">
        <w:trPr>
          <w:trHeight w:val="144"/>
        </w:trPr>
        <w:tc>
          <w:tcPr>
            <w:tcW w:w="2092" w:type="pct"/>
            <w:shd w:val="clear" w:color="auto" w:fill="auto"/>
          </w:tcPr>
          <w:p w14:paraId="2A6D812C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54" w:type="pct"/>
            <w:shd w:val="clear" w:color="auto" w:fill="auto"/>
          </w:tcPr>
          <w:p w14:paraId="46013054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6A7DAF6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087DE0A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75E1B3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04626C7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E4A836D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BA0ABFC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1B002968" w14:textId="77777777" w:rsidTr="00A72CE7">
        <w:trPr>
          <w:trHeight w:val="144"/>
        </w:trPr>
        <w:tc>
          <w:tcPr>
            <w:tcW w:w="2092" w:type="pct"/>
            <w:shd w:val="clear" w:color="auto" w:fill="auto"/>
          </w:tcPr>
          <w:p w14:paraId="4809077B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  <w:shd w:val="clear" w:color="auto" w:fill="auto"/>
          </w:tcPr>
          <w:p w14:paraId="1D70E416" w14:textId="77777777" w:rsidR="00433F39" w:rsidRPr="002A17B2" w:rsidRDefault="00433F39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EEAD0C6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157F8EB" w14:textId="77777777" w:rsidR="00433F39" w:rsidRPr="002A17B2" w:rsidRDefault="00433F39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6F54A08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B25D5A6" w14:textId="54AB52E4" w:rsidR="00433F39" w:rsidRPr="002A17B2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C647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47" w:type="pct"/>
            <w:shd w:val="clear" w:color="auto" w:fill="auto"/>
          </w:tcPr>
          <w:p w14:paraId="4581F26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53C7278" w14:textId="169E0159" w:rsidR="00433F39" w:rsidRPr="002A17B2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C647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433F39" w:rsidRPr="002A17B2" w14:paraId="53942268" w14:textId="77777777" w:rsidTr="00A72CE7">
        <w:trPr>
          <w:trHeight w:val="144"/>
        </w:trPr>
        <w:tc>
          <w:tcPr>
            <w:tcW w:w="2092" w:type="pct"/>
            <w:shd w:val="clear" w:color="auto" w:fill="auto"/>
          </w:tcPr>
          <w:p w14:paraId="70413D04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11CEB22D" w14:textId="77777777" w:rsidR="00433F39" w:rsidRPr="002A17B2" w:rsidRDefault="00433F39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196153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5B94AB5" w14:textId="77777777" w:rsidR="00433F39" w:rsidRPr="002A17B2" w:rsidRDefault="00433F39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073C62A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14860CE1" w14:textId="1905D1A0" w:rsidR="00433F39" w:rsidRPr="002A17B2" w:rsidRDefault="00DB6D95" w:rsidP="001D7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C647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147" w:type="pct"/>
            <w:shd w:val="clear" w:color="auto" w:fill="auto"/>
          </w:tcPr>
          <w:p w14:paraId="75A8E27C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B05AB93" w14:textId="761AF488" w:rsidR="00433F39" w:rsidRPr="002A17B2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647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433F39" w:rsidRPr="002A17B2" w14:paraId="08CDC902" w14:textId="77777777" w:rsidTr="00A72CE7">
        <w:trPr>
          <w:trHeight w:val="370"/>
        </w:trPr>
        <w:tc>
          <w:tcPr>
            <w:tcW w:w="2092" w:type="pct"/>
            <w:shd w:val="clear" w:color="auto" w:fill="auto"/>
          </w:tcPr>
          <w:p w14:paraId="1E451292" w14:textId="5D30517B" w:rsidR="00433F39" w:rsidRPr="0015362E" w:rsidRDefault="001536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6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621A9" w14:textId="24C7875A" w:rsidR="00433F39" w:rsidRPr="001D0D98" w:rsidRDefault="0015362E" w:rsidP="006038D6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A63A31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355ED" w14:textId="15A05E51" w:rsidR="00433F39" w:rsidRPr="001D0D98" w:rsidRDefault="0015362E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D41CB2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DA9F5" w14:textId="18F7D7D6" w:rsidR="00433F39" w:rsidRPr="0015362E" w:rsidRDefault="00DB6D95" w:rsidP="0035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15362E" w:rsidRPr="00153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147" w:type="pct"/>
            <w:shd w:val="clear" w:color="auto" w:fill="auto"/>
          </w:tcPr>
          <w:p w14:paraId="254E1F48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2C9A0" w14:textId="7CB6B758" w:rsidR="00433F39" w:rsidRPr="0015362E" w:rsidRDefault="00DB6D95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15362E" w:rsidRPr="00153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  <w:tr w:rsidR="0015362E" w:rsidRPr="002A17B2" w14:paraId="7F5F0D81" w14:textId="77777777" w:rsidTr="00A72CE7">
        <w:trPr>
          <w:trHeight w:val="144"/>
        </w:trPr>
        <w:tc>
          <w:tcPr>
            <w:tcW w:w="2092" w:type="pct"/>
            <w:shd w:val="clear" w:color="auto" w:fill="auto"/>
          </w:tcPr>
          <w:p w14:paraId="538D7BBE" w14:textId="77777777" w:rsidR="0015362E" w:rsidRPr="002A17B2" w:rsidRDefault="001536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</w:tcPr>
          <w:p w14:paraId="75D110C5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07D5338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12EE7CB7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2332536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5F277350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77FB715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499F4D23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75B45AA0" w14:textId="77777777" w:rsidTr="00A72CE7">
        <w:trPr>
          <w:trHeight w:val="144"/>
        </w:trPr>
        <w:tc>
          <w:tcPr>
            <w:tcW w:w="2092" w:type="pct"/>
            <w:shd w:val="clear" w:color="auto" w:fill="auto"/>
          </w:tcPr>
          <w:p w14:paraId="59A508F3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4" w:type="pct"/>
            <w:shd w:val="clear" w:color="auto" w:fill="auto"/>
          </w:tcPr>
          <w:p w14:paraId="2B552719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CC9B53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13A9F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10F8A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C4AC735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BC925D5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EBD0D4F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256EAF06" w14:textId="77777777" w:rsidTr="00A72CE7">
        <w:trPr>
          <w:trHeight w:val="144"/>
        </w:trPr>
        <w:tc>
          <w:tcPr>
            <w:tcW w:w="2092" w:type="pct"/>
            <w:shd w:val="clear" w:color="auto" w:fill="auto"/>
          </w:tcPr>
          <w:p w14:paraId="23059E8B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  <w:shd w:val="clear" w:color="auto" w:fill="auto"/>
          </w:tcPr>
          <w:p w14:paraId="299FFC0F" w14:textId="2C174F9C" w:rsidR="00433F39" w:rsidRPr="002A17B2" w:rsidRDefault="00DB6D95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47" w:type="pct"/>
            <w:shd w:val="clear" w:color="auto" w:fill="auto"/>
          </w:tcPr>
          <w:p w14:paraId="7995A2D0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C93FDD2" w14:textId="314A3D18" w:rsidR="00433F39" w:rsidRPr="002A17B2" w:rsidRDefault="00DB6D95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47" w:type="pct"/>
            <w:shd w:val="clear" w:color="auto" w:fill="auto"/>
          </w:tcPr>
          <w:p w14:paraId="547D4FA8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665CF4C" w14:textId="77777777" w:rsidR="00433F39" w:rsidRPr="002A17B2" w:rsidRDefault="00433F39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CE8CB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F86CB2" w14:textId="77777777" w:rsidR="00433F39" w:rsidRPr="002A17B2" w:rsidRDefault="00433F39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F39" w:rsidRPr="002A17B2" w14:paraId="42BF3A0F" w14:textId="77777777" w:rsidTr="00A72CE7">
        <w:trPr>
          <w:trHeight w:val="144"/>
        </w:trPr>
        <w:tc>
          <w:tcPr>
            <w:tcW w:w="2092" w:type="pct"/>
            <w:shd w:val="clear" w:color="auto" w:fill="auto"/>
          </w:tcPr>
          <w:p w14:paraId="223D4229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231FF597" w14:textId="2BBCFBB9" w:rsidR="00433F39" w:rsidRPr="002A17B2" w:rsidRDefault="00DB6D95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7" w:type="pct"/>
            <w:shd w:val="clear" w:color="auto" w:fill="auto"/>
          </w:tcPr>
          <w:p w14:paraId="1C1D5B67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D484514" w14:textId="637D8F99" w:rsidR="00433F39" w:rsidRPr="002A17B2" w:rsidRDefault="00DB6D95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7" w:type="pct"/>
            <w:shd w:val="clear" w:color="auto" w:fill="auto"/>
          </w:tcPr>
          <w:p w14:paraId="488ECE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299EAEB0" w14:textId="77777777" w:rsidR="00433F39" w:rsidRPr="002A17B2" w:rsidRDefault="00433F39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7A050F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C4F8C1E" w14:textId="77777777" w:rsidR="00433F39" w:rsidRPr="002A17B2" w:rsidRDefault="00433F39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6C8B" w:rsidRPr="002A17B2" w14:paraId="18EE0D0B" w14:textId="77777777" w:rsidTr="00A72CE7">
        <w:trPr>
          <w:trHeight w:val="325"/>
        </w:trPr>
        <w:tc>
          <w:tcPr>
            <w:tcW w:w="2092" w:type="pct"/>
            <w:shd w:val="clear" w:color="auto" w:fill="auto"/>
          </w:tcPr>
          <w:p w14:paraId="14E60E3A" w14:textId="40A4A9C8" w:rsidR="006D6C8B" w:rsidRPr="006D6C8B" w:rsidRDefault="006D6C8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C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C71A1" w14:textId="178DBB6D" w:rsidR="006D6C8B" w:rsidRPr="00C46A0E" w:rsidRDefault="00DB6D95" w:rsidP="006038D6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47" w:type="pct"/>
            <w:shd w:val="clear" w:color="auto" w:fill="auto"/>
          </w:tcPr>
          <w:p w14:paraId="50600DEC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2E7CF" w14:textId="10B0ABCF" w:rsidR="006D6C8B" w:rsidRPr="00C46A0E" w:rsidRDefault="00DB6D95" w:rsidP="006038D6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7" w:type="pct"/>
            <w:shd w:val="clear" w:color="auto" w:fill="auto"/>
          </w:tcPr>
          <w:p w14:paraId="5A83B834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E9216" w14:textId="042A6ACF" w:rsidR="006D6C8B" w:rsidRPr="00C46A0E" w:rsidRDefault="00A24571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D771EC0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36D89" w14:textId="6A50495C" w:rsidR="006D6C8B" w:rsidRPr="00C46A0E" w:rsidRDefault="00A24571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33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49FF19B0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EC5BF7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55405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B6D95" w:rsidRPr="00DB6D95">
        <w:rPr>
          <w:rFonts w:ascii="Angsana New" w:hAnsi="Angsana New" w:cs="Angsana New" w:hint="cs"/>
          <w:sz w:val="30"/>
          <w:szCs w:val="30"/>
        </w:rPr>
        <w:t>3</w:t>
      </w:r>
      <w:r w:rsidR="00DB6D95" w:rsidRPr="00DB6D95">
        <w:rPr>
          <w:rFonts w:ascii="Angsana New" w:hAnsi="Angsana New" w:cs="Angsana New"/>
          <w:sz w:val="30"/>
          <w:szCs w:val="30"/>
        </w:rPr>
        <w:t>1</w:t>
      </w:r>
      <w:r w:rsidR="008B5B3D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113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B5B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2568</w:t>
      </w:r>
    </w:p>
    <w:p w14:paraId="050F114B" w14:textId="6AB426A9" w:rsidR="009616AC" w:rsidRDefault="003832F2" w:rsidP="0038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3040B6" w14:textId="38850099" w:rsidR="00BB102D" w:rsidRPr="00554057" w:rsidRDefault="00BF03CC" w:rsidP="00FA17C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ลูกหนี้การค้า</w:t>
      </w:r>
    </w:p>
    <w:p w14:paraId="7CCDA31A" w14:textId="77777777" w:rsidR="004D547E" w:rsidRPr="002E01B9" w:rsidRDefault="004D547E" w:rsidP="00903474">
      <w:pPr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0"/>
        <w:gridCol w:w="1089"/>
        <w:gridCol w:w="272"/>
        <w:gridCol w:w="1058"/>
        <w:gridCol w:w="21"/>
        <w:gridCol w:w="270"/>
        <w:gridCol w:w="1065"/>
        <w:gridCol w:w="14"/>
        <w:gridCol w:w="244"/>
        <w:gridCol w:w="26"/>
        <w:gridCol w:w="1082"/>
      </w:tblGrid>
      <w:tr w:rsidR="004D547E" w:rsidRPr="00554057" w14:paraId="02512A99" w14:textId="77777777" w:rsidTr="005F3B07">
        <w:trPr>
          <w:trHeight w:val="385"/>
        </w:trPr>
        <w:tc>
          <w:tcPr>
            <w:tcW w:w="4130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4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5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6834B28" w14:textId="77777777" w:rsidTr="005F3B07">
        <w:trPr>
          <w:trHeight w:val="385"/>
        </w:trPr>
        <w:tc>
          <w:tcPr>
            <w:tcW w:w="4130" w:type="dxa"/>
          </w:tcPr>
          <w:p w14:paraId="38966955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D53AE3A" w14:textId="54986660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vAlign w:val="center"/>
          </w:tcPr>
          <w:p w14:paraId="0E4FEAC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AEF542D" w14:textId="0752C703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7D017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8ACFD47" w14:textId="36A4EE4D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vAlign w:val="center"/>
          </w:tcPr>
          <w:p w14:paraId="4F7D739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AC87027" w14:textId="4B6DFA95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243E3B90" w14:textId="77777777" w:rsidTr="005F3B07">
        <w:trPr>
          <w:trHeight w:val="385"/>
        </w:trPr>
        <w:tc>
          <w:tcPr>
            <w:tcW w:w="4130" w:type="dxa"/>
          </w:tcPr>
          <w:p w14:paraId="7EDBE707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553AE145" w14:textId="60DC573F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  <w:vAlign w:val="center"/>
          </w:tcPr>
          <w:p w14:paraId="4EE0E9D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57875F0" w14:textId="1F5F30B3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95149F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E8E362E" w14:textId="67AED1BE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  <w:vAlign w:val="center"/>
          </w:tcPr>
          <w:p w14:paraId="10C1732E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6C77D6" w14:textId="0FD9F589" w:rsidR="00A33E14" w:rsidRPr="00554057" w:rsidRDefault="00DB6D95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7DCF1D49" w14:textId="77777777" w:rsidTr="005F3B07">
        <w:trPr>
          <w:trHeight w:val="399"/>
        </w:trPr>
        <w:tc>
          <w:tcPr>
            <w:tcW w:w="4130" w:type="dxa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0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933" w:rsidRPr="00554057" w14:paraId="1CD7A738" w14:textId="77777777" w:rsidTr="005F3B07">
        <w:trPr>
          <w:trHeight w:val="399"/>
        </w:trPr>
        <w:tc>
          <w:tcPr>
            <w:tcW w:w="4130" w:type="dxa"/>
          </w:tcPr>
          <w:p w14:paraId="0DA367BE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0CF9EFE" w14:textId="06F991E9" w:rsidR="00B95933" w:rsidRPr="00554057" w:rsidRDefault="00DB6D95" w:rsidP="003D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 w:rsidR="00FC1D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2" w:type="dxa"/>
          </w:tcPr>
          <w:p w14:paraId="48134E3D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7AD5D71" w14:textId="775B8436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680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40E6856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6979F18" w14:textId="5A0A3794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 w:rsidR="00AE39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270" w:type="dxa"/>
            <w:gridSpan w:val="2"/>
          </w:tcPr>
          <w:p w14:paraId="61BF5926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4CBE332" w14:textId="581DD722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B95933" w:rsidRPr="00554057" w14:paraId="6448DFB8" w14:textId="77777777" w:rsidTr="005F3B07">
        <w:trPr>
          <w:trHeight w:val="399"/>
        </w:trPr>
        <w:tc>
          <w:tcPr>
            <w:tcW w:w="4130" w:type="dxa"/>
          </w:tcPr>
          <w:p w14:paraId="1836CFB6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CB2DB8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A5B2F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9CEFC94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0917D53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881C95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6152568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933" w:rsidRPr="00554057" w14:paraId="41D9D49C" w14:textId="77777777" w:rsidTr="005F3B07">
        <w:trPr>
          <w:trHeight w:val="399"/>
        </w:trPr>
        <w:tc>
          <w:tcPr>
            <w:tcW w:w="4130" w:type="dxa"/>
          </w:tcPr>
          <w:p w14:paraId="5ABB86FC" w14:textId="2BF90146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7365606" w14:textId="4782173D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E95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2" w:type="dxa"/>
          </w:tcPr>
          <w:p w14:paraId="2A8F1446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099114" w14:textId="6EAD4FCF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600F895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F1425EB" w14:textId="398A006D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3C4B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  <w:gridSpan w:val="2"/>
          </w:tcPr>
          <w:p w14:paraId="52FF905F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1526AD9" w14:textId="64152126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B95933" w:rsidRPr="00554057" w14:paraId="0E93D560" w14:textId="77777777" w:rsidTr="005F3B07">
        <w:trPr>
          <w:trHeight w:val="399"/>
        </w:trPr>
        <w:tc>
          <w:tcPr>
            <w:tcW w:w="4130" w:type="dxa"/>
          </w:tcPr>
          <w:p w14:paraId="5CBE2CFA" w14:textId="6976A791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6D05787" w14:textId="5753BF80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95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2" w:type="dxa"/>
          </w:tcPr>
          <w:p w14:paraId="01BA8E5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CF27CB5" w14:textId="56039047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70" w:type="dxa"/>
          </w:tcPr>
          <w:p w14:paraId="2DA7304E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01F4F72F" w14:textId="1F799A35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C4B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  <w:gridSpan w:val="2"/>
          </w:tcPr>
          <w:p w14:paraId="2DBB673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972A796" w14:textId="094C120B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</w:tr>
      <w:tr w:rsidR="00B95933" w:rsidRPr="00554057" w14:paraId="2737E631" w14:textId="77777777" w:rsidTr="005F3B07">
        <w:trPr>
          <w:trHeight w:val="399"/>
        </w:trPr>
        <w:tc>
          <w:tcPr>
            <w:tcW w:w="4130" w:type="dxa"/>
          </w:tcPr>
          <w:p w14:paraId="586D79F9" w14:textId="1B1665DE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AED24D6" w14:textId="76F68EF3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5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72" w:type="dxa"/>
          </w:tcPr>
          <w:p w14:paraId="76AB2EB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2BD775" w14:textId="14BCB1D2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4CF5672A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7D8390EB" w14:textId="323A406E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C4B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70" w:type="dxa"/>
            <w:gridSpan w:val="2"/>
          </w:tcPr>
          <w:p w14:paraId="3B5B7F5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030B260" w14:textId="56C8232B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B95933" w:rsidRPr="00554057" w14:paraId="3C810CB4" w14:textId="77777777" w:rsidTr="005F3B07">
        <w:trPr>
          <w:trHeight w:val="399"/>
        </w:trPr>
        <w:tc>
          <w:tcPr>
            <w:tcW w:w="4130" w:type="dxa"/>
          </w:tcPr>
          <w:p w14:paraId="2686AD0F" w14:textId="19BEE29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E853" w14:textId="5379154B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E95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72" w:type="dxa"/>
          </w:tcPr>
          <w:p w14:paraId="6C4283C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EC56784" w14:textId="100BD822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06211C1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FF09" w14:textId="2017B24E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EA29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70" w:type="dxa"/>
            <w:gridSpan w:val="2"/>
          </w:tcPr>
          <w:p w14:paraId="6ECAD8F4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6F1FCED" w14:textId="2D8AE784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B95933" w:rsidRPr="00554057" w14:paraId="4C09711F" w14:textId="77777777" w:rsidTr="005F3B07">
        <w:trPr>
          <w:trHeight w:val="399"/>
        </w:trPr>
        <w:tc>
          <w:tcPr>
            <w:tcW w:w="4130" w:type="dxa"/>
          </w:tcPr>
          <w:p w14:paraId="3DD131ED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3774" w14:textId="016A9FC5" w:rsidR="00B95933" w:rsidRPr="00A55102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  <w:r w:rsidR="00AE3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2" w:type="dxa"/>
          </w:tcPr>
          <w:p w14:paraId="34DD1543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2085870E" w14:textId="48077C0C" w:rsidR="00B95933" w:rsidRPr="00A55102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3D9AE426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6B41" w14:textId="330CF07F" w:rsidR="00B95933" w:rsidRPr="00A55102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  <w:r w:rsidR="00EA29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  <w:gridSpan w:val="2"/>
          </w:tcPr>
          <w:p w14:paraId="08329A9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860938E" w14:textId="407497F7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</w:tr>
      <w:tr w:rsidR="00B95933" w:rsidRPr="00554057" w14:paraId="5E7C9240" w14:textId="77777777" w:rsidTr="005F3B07">
        <w:trPr>
          <w:trHeight w:val="399"/>
        </w:trPr>
        <w:tc>
          <w:tcPr>
            <w:tcW w:w="4130" w:type="dxa"/>
          </w:tcPr>
          <w:p w14:paraId="2145977E" w14:textId="77777777" w:rsidR="00B95933" w:rsidRPr="00554057" w:rsidRDefault="00B95933" w:rsidP="00B95933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5D17F77" w14:textId="3ADA0D4C" w:rsidR="00B95933" w:rsidRPr="00A55102" w:rsidRDefault="00AE397E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1139EAB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8BAE6ED" w14:textId="60C8150C" w:rsidR="00B95933" w:rsidRPr="00A55102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A0603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7AEF" w14:textId="258ED21E" w:rsidR="00B95933" w:rsidRPr="00A55102" w:rsidRDefault="00EA29A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349CE2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175C7BE" w14:textId="7CC97401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5933" w:rsidRPr="00554057" w14:paraId="2E5927FD" w14:textId="77777777" w:rsidTr="005F3B07">
        <w:trPr>
          <w:trHeight w:val="399"/>
        </w:trPr>
        <w:tc>
          <w:tcPr>
            <w:tcW w:w="4130" w:type="dxa"/>
          </w:tcPr>
          <w:p w14:paraId="6C038401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EC03A3" w14:textId="238B6C5B" w:rsidR="00B95933" w:rsidRPr="00A55102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</w:t>
            </w:r>
            <w:r w:rsidR="00AE3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72" w:type="dxa"/>
          </w:tcPr>
          <w:p w14:paraId="425465FF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45BA11C5" w:rsidR="00B95933" w:rsidRPr="00A55102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4F1C9447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1375F" w14:textId="10957F94" w:rsidR="00B95933" w:rsidRPr="00A55102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  <w:r w:rsidR="00EA29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  <w:gridSpan w:val="2"/>
          </w:tcPr>
          <w:p w14:paraId="1065E73F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4A426591" w:rsidR="00B95933" w:rsidRPr="00554057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</w:tr>
      <w:tr w:rsidR="00B95933" w:rsidRPr="00554057" w14:paraId="359D43E1" w14:textId="77777777" w:rsidTr="005F3B07">
        <w:trPr>
          <w:trHeight w:val="399"/>
        </w:trPr>
        <w:tc>
          <w:tcPr>
            <w:tcW w:w="4130" w:type="dxa"/>
          </w:tcPr>
          <w:p w14:paraId="4100ADB5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5214D776" w14:textId="77777777" w:rsidR="00B95933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9ABA7D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3EF1011C" w14:textId="77777777" w:rsidR="00B95933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475C0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E613C8" w14:textId="77777777" w:rsidR="00B95933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9188A4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433E321" w14:textId="77777777" w:rsidR="00B95933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5933" w:rsidRPr="00E741BF" w14:paraId="53725B8B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3ED76BFD" w14:textId="0CAC7446" w:rsidR="00B95933" w:rsidRPr="00E741BF" w:rsidRDefault="00B95933" w:rsidP="00B959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19" w:type="dxa"/>
            <w:gridSpan w:val="3"/>
          </w:tcPr>
          <w:p w14:paraId="695697BC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gridSpan w:val="2"/>
          </w:tcPr>
          <w:p w14:paraId="3A07E46F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1" w:type="dxa"/>
            <w:gridSpan w:val="5"/>
          </w:tcPr>
          <w:p w14:paraId="5BD347B2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933" w:rsidRPr="00E741BF" w14:paraId="6CACC05E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652EC234" w14:textId="22B32451" w:rsidR="00B95933" w:rsidRPr="00E741BF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6D95" w:rsidRPr="00DB6D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9" w:type="dxa"/>
          </w:tcPr>
          <w:p w14:paraId="4DDD3582" w14:textId="47F29FB7" w:rsidR="00B95933" w:rsidRPr="00E741BF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3A5A964B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0447B76" w14:textId="212D229C" w:rsidR="00B95933" w:rsidRPr="00E741BF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1" w:type="dxa"/>
            <w:gridSpan w:val="2"/>
          </w:tcPr>
          <w:p w14:paraId="1E412AE5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517628A" w14:textId="304E287B" w:rsidR="00B95933" w:rsidRPr="00E741BF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8" w:type="dxa"/>
            <w:gridSpan w:val="2"/>
          </w:tcPr>
          <w:p w14:paraId="2D2C2FAF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132E2777" w14:textId="119AD7DB" w:rsidR="00B95933" w:rsidRPr="00E741BF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5933" w:rsidRPr="00E741BF" w14:paraId="2984F846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3A5CC292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1" w:type="dxa"/>
            <w:gridSpan w:val="10"/>
          </w:tcPr>
          <w:p w14:paraId="13A12E96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933" w:rsidRPr="002C29BC" w14:paraId="3880DC20" w14:textId="77777777" w:rsidTr="005F3B07">
        <w:tblPrEx>
          <w:tblLook w:val="0000" w:firstRow="0" w:lastRow="0" w:firstColumn="0" w:lastColumn="0" w:noHBand="0" w:noVBand="0"/>
        </w:tblPrEx>
        <w:tc>
          <w:tcPr>
            <w:tcW w:w="4130" w:type="dxa"/>
          </w:tcPr>
          <w:p w14:paraId="6D356FB7" w14:textId="29A3319D" w:rsidR="00B95933" w:rsidRPr="00E741BF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3053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53C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3053C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F504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9" w:type="dxa"/>
          </w:tcPr>
          <w:p w14:paraId="360BBAF7" w14:textId="110E0DA2" w:rsidR="00B95933" w:rsidRPr="002C29BC" w:rsidRDefault="0011282E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7B105664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CF312A" w14:textId="6D2299B8" w:rsidR="00B95933" w:rsidRPr="002C29BC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91" w:type="dxa"/>
            <w:gridSpan w:val="2"/>
          </w:tcPr>
          <w:p w14:paraId="739DF564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DDBF511" w14:textId="5BE35DF9" w:rsidR="00B95933" w:rsidRPr="002C29BC" w:rsidRDefault="003053C9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8" w:type="dxa"/>
            <w:gridSpan w:val="2"/>
          </w:tcPr>
          <w:p w14:paraId="4A554AD7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452506C0" w14:textId="560A7621" w:rsidR="00B95933" w:rsidRPr="002C29BC" w:rsidRDefault="00DB6D95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</w:tr>
    </w:tbl>
    <w:p w14:paraId="1AB251B6" w14:textId="79F3A46E" w:rsidR="009616AC" w:rsidRDefault="009616AC" w:rsidP="00CD4D3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12F810FE" w14:textId="51B08BA8" w:rsidR="005F3B07" w:rsidRDefault="005F3B07" w:rsidP="005F3B07"/>
    <w:p w14:paraId="7CEA8C63" w14:textId="4D18A26F" w:rsidR="005F3B07" w:rsidRDefault="005F3B07" w:rsidP="005F3B07"/>
    <w:p w14:paraId="451C4887" w14:textId="69173277" w:rsidR="005F3B07" w:rsidRDefault="005F3B07" w:rsidP="005F3B07"/>
    <w:p w14:paraId="39F7EDC0" w14:textId="7768B584" w:rsidR="005F3B07" w:rsidRDefault="005F3B07" w:rsidP="005F3B07"/>
    <w:p w14:paraId="07086FD5" w14:textId="69B700FD" w:rsidR="005F3B07" w:rsidRDefault="005F3B07" w:rsidP="005F3B07"/>
    <w:p w14:paraId="2CADD61C" w14:textId="23FBAEBD" w:rsidR="005F3B07" w:rsidRDefault="005F3B07" w:rsidP="005F3B07"/>
    <w:p w14:paraId="096B55D7" w14:textId="75C8D006" w:rsidR="005F3B07" w:rsidRDefault="005F3B07" w:rsidP="005F3B07"/>
    <w:p w14:paraId="33E17BDA" w14:textId="6C5935D5" w:rsidR="005F3B07" w:rsidRDefault="005F3B07" w:rsidP="005F3B07">
      <w:pPr>
        <w:rPr>
          <w:rFonts w:cstheme="minorBidi"/>
        </w:rPr>
      </w:pPr>
    </w:p>
    <w:p w14:paraId="4533122F" w14:textId="77777777" w:rsidR="003832F2" w:rsidRDefault="003832F2" w:rsidP="005F3B07">
      <w:pPr>
        <w:rPr>
          <w:rFonts w:cstheme="minorBidi"/>
        </w:rPr>
      </w:pPr>
    </w:p>
    <w:p w14:paraId="1D54A0CE" w14:textId="77777777" w:rsidR="003832F2" w:rsidRDefault="003832F2" w:rsidP="005F3B07">
      <w:pPr>
        <w:rPr>
          <w:rFonts w:cstheme="minorBidi"/>
        </w:rPr>
      </w:pPr>
    </w:p>
    <w:p w14:paraId="54FF03A7" w14:textId="77777777" w:rsidR="003832F2" w:rsidRDefault="003832F2" w:rsidP="005F3B07">
      <w:pPr>
        <w:rPr>
          <w:rFonts w:cstheme="minorBidi"/>
        </w:rPr>
      </w:pPr>
    </w:p>
    <w:p w14:paraId="58534836" w14:textId="77777777" w:rsidR="003832F2" w:rsidRDefault="003832F2" w:rsidP="005F3B07">
      <w:pPr>
        <w:rPr>
          <w:rFonts w:cstheme="minorBidi"/>
        </w:rPr>
      </w:pPr>
    </w:p>
    <w:p w14:paraId="1EE562D2" w14:textId="77777777" w:rsidR="003832F2" w:rsidRDefault="003832F2" w:rsidP="005F3B07">
      <w:pPr>
        <w:rPr>
          <w:rFonts w:cstheme="minorBidi"/>
        </w:rPr>
      </w:pPr>
    </w:p>
    <w:p w14:paraId="42DD986F" w14:textId="77777777" w:rsidR="003832F2" w:rsidRDefault="003832F2" w:rsidP="005F3B07">
      <w:pPr>
        <w:rPr>
          <w:rFonts w:cstheme="minorBidi"/>
        </w:rPr>
      </w:pPr>
    </w:p>
    <w:p w14:paraId="573D173B" w14:textId="77777777" w:rsidR="003832F2" w:rsidRPr="003832F2" w:rsidRDefault="003832F2" w:rsidP="005F3B07">
      <w:pPr>
        <w:rPr>
          <w:rFonts w:cstheme="minorBidi"/>
        </w:rPr>
      </w:pPr>
    </w:p>
    <w:p w14:paraId="35730BD7" w14:textId="1999FA78" w:rsidR="005F3B07" w:rsidRDefault="005F3B07" w:rsidP="005F3B07"/>
    <w:p w14:paraId="60D13C4C" w14:textId="316A517B" w:rsidR="00D762E4" w:rsidRPr="00554057" w:rsidRDefault="00787A54" w:rsidP="00165B9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 xml:space="preserve">  </w:t>
      </w:r>
      <w:r w:rsidR="00D762E4" w:rsidRPr="00554057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</w:p>
    <w:p w14:paraId="0EF2188C" w14:textId="15988C55" w:rsidR="00254786" w:rsidRPr="00554057" w:rsidRDefault="00254786" w:rsidP="0025478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DA2A2B" w:rsidRPr="00554057" w14:paraId="111DB06A" w14:textId="77777777" w:rsidTr="0036253A">
        <w:trPr>
          <w:trHeight w:val="385"/>
          <w:tblHeader/>
        </w:trPr>
        <w:tc>
          <w:tcPr>
            <w:tcW w:w="3960" w:type="dxa"/>
          </w:tcPr>
          <w:p w14:paraId="3F22BABE" w14:textId="77777777" w:rsidR="00DA2A2B" w:rsidRPr="00554057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A7E4504" w14:textId="77777777" w:rsidTr="0036253A">
        <w:trPr>
          <w:trHeight w:val="385"/>
          <w:tblHeader/>
        </w:trPr>
        <w:tc>
          <w:tcPr>
            <w:tcW w:w="3960" w:type="dxa"/>
          </w:tcPr>
          <w:p w14:paraId="6C4A6461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63B860C" w14:textId="73C3C303" w:rsidR="00A33E14" w:rsidRPr="00554057" w:rsidRDefault="00DB6D95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0492419F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EC1A45" w14:textId="525123B0" w:rsidR="00A33E14" w:rsidRPr="00554057" w:rsidRDefault="00DB6D95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B8BB08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EC0662" w14:textId="7206E178" w:rsidR="00A33E14" w:rsidRPr="00554057" w:rsidRDefault="00DB6D95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7BDCDC5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8BD530" w14:textId="070D347C" w:rsidR="00A33E14" w:rsidRPr="00554057" w:rsidRDefault="00DB6D95" w:rsidP="003625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6A3F87D1" w14:textId="77777777" w:rsidTr="0036253A">
        <w:trPr>
          <w:trHeight w:val="385"/>
          <w:tblHeader/>
        </w:trPr>
        <w:tc>
          <w:tcPr>
            <w:tcW w:w="3960" w:type="dxa"/>
          </w:tcPr>
          <w:p w14:paraId="3B05962B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83241E" w14:textId="67D1C7E6" w:rsidR="00A33E14" w:rsidRPr="00554057" w:rsidRDefault="00DB6D95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50D6552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4CD22" w14:textId="48F98710" w:rsidR="00A33E14" w:rsidRPr="00554057" w:rsidRDefault="00DB6D95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36E8318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A7FF5E" w14:textId="61201BC3" w:rsidR="00A33E14" w:rsidRPr="00554057" w:rsidRDefault="00DB6D95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4FC9636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B6006" w14:textId="6F46C9DB" w:rsidR="00A33E14" w:rsidRPr="00554057" w:rsidRDefault="00DB6D95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15D83999" w14:textId="77777777" w:rsidTr="0036253A">
        <w:trPr>
          <w:trHeight w:val="399"/>
          <w:tblHeader/>
        </w:trPr>
        <w:tc>
          <w:tcPr>
            <w:tcW w:w="3960" w:type="dxa"/>
          </w:tcPr>
          <w:p w14:paraId="224A3B43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5451235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C70" w:rsidRPr="00554057" w14:paraId="09F50B95" w14:textId="77777777" w:rsidTr="0036253A">
        <w:trPr>
          <w:trHeight w:val="399"/>
        </w:trPr>
        <w:tc>
          <w:tcPr>
            <w:tcW w:w="3960" w:type="dxa"/>
          </w:tcPr>
          <w:p w14:paraId="23265ADB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2AAA7" w14:textId="170F7919" w:rsidR="00D76C70" w:rsidRPr="00554057" w:rsidRDefault="00DB6D95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 w:rsidR="00D756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6E99AEDE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67190" w14:textId="653BEF2D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75CF5EFA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7B8978" w14:textId="1ABEC4FA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 w:rsidR="00245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315582C2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60EDD" w14:textId="4464DC13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D76C70" w:rsidRPr="00554057" w14:paraId="1CBCBAC1" w14:textId="77777777" w:rsidTr="0036253A">
        <w:trPr>
          <w:trHeight w:val="399"/>
        </w:trPr>
        <w:tc>
          <w:tcPr>
            <w:tcW w:w="3960" w:type="dxa"/>
          </w:tcPr>
          <w:p w14:paraId="18C9F7B2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CDB55" w14:textId="1DC19311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4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4CB71C4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4A5D0" w14:textId="25F7AD11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3E19E41F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13EA6" w14:textId="214C4A8D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5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01DD216D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581224" w14:textId="2E31ABFF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D76C70" w:rsidRPr="00554057" w14:paraId="37EAEA83" w14:textId="77777777" w:rsidTr="0036253A">
        <w:trPr>
          <w:trHeight w:val="399"/>
        </w:trPr>
        <w:tc>
          <w:tcPr>
            <w:tcW w:w="3960" w:type="dxa"/>
          </w:tcPr>
          <w:p w14:paraId="0F553B7C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C9101" w14:textId="13B22ADF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4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58638650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498AE" w14:textId="28171A25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00024174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95A487" w14:textId="192B2191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5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14D5C163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8BB6B" w14:textId="4B95AF2D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D76C70" w:rsidRPr="00554057" w14:paraId="4881BA66" w14:textId="77777777" w:rsidTr="0036253A">
        <w:trPr>
          <w:trHeight w:val="399"/>
        </w:trPr>
        <w:tc>
          <w:tcPr>
            <w:tcW w:w="3960" w:type="dxa"/>
          </w:tcPr>
          <w:p w14:paraId="16278F89" w14:textId="6CFC75E0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BA421B" w14:textId="46EE716D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5E4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3286B64A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FC5D" w14:textId="5415FDB2" w:rsidR="00D76C70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67DD6090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E59FE" w14:textId="5938E75F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245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315F2B68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110F39" w14:textId="6533AB6C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D76C70" w:rsidRPr="00554057" w14:paraId="08644D18" w14:textId="77777777" w:rsidTr="0036253A">
        <w:trPr>
          <w:trHeight w:val="399"/>
        </w:trPr>
        <w:tc>
          <w:tcPr>
            <w:tcW w:w="3960" w:type="dxa"/>
          </w:tcPr>
          <w:p w14:paraId="4A3379FB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3746" w14:textId="383B2B7F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="005E4BD6" w:rsidRPr="00767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70" w:type="dxa"/>
          </w:tcPr>
          <w:p w14:paraId="7520356B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E4487" w14:textId="15FF89B9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0B87D639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00D3" w14:textId="715A3B56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="00245A3B" w:rsidRPr="00767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70" w:type="dxa"/>
          </w:tcPr>
          <w:p w14:paraId="1A56A0BB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60E600" w14:textId="39D1C529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</w:tr>
      <w:tr w:rsidR="00D76C70" w:rsidRPr="00554057" w14:paraId="3866DE44" w14:textId="77777777" w:rsidTr="0036253A">
        <w:trPr>
          <w:trHeight w:val="399"/>
        </w:trPr>
        <w:tc>
          <w:tcPr>
            <w:tcW w:w="3960" w:type="dxa"/>
          </w:tcPr>
          <w:p w14:paraId="0AEE42F3" w14:textId="77777777" w:rsidR="00D76C70" w:rsidRPr="00554057" w:rsidRDefault="00D76C70" w:rsidP="00D76C70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626A" w14:textId="6BDC813C" w:rsidR="00D76C70" w:rsidRPr="00554057" w:rsidRDefault="005E4BD6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83F92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B8D53" w14:textId="6D3FD580" w:rsidR="00D76C70" w:rsidRPr="00554057" w:rsidRDefault="00D76C70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0965FF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AADFF" w14:textId="3B692528" w:rsidR="00D76C70" w:rsidRPr="00554057" w:rsidRDefault="00245A3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1D89E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AFFC17" w14:textId="0E736512" w:rsidR="00D76C70" w:rsidRPr="00554057" w:rsidRDefault="00D76C70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C70" w:rsidRPr="00554057" w14:paraId="27996E36" w14:textId="77777777" w:rsidTr="0036253A">
        <w:trPr>
          <w:trHeight w:val="399"/>
        </w:trPr>
        <w:tc>
          <w:tcPr>
            <w:tcW w:w="3960" w:type="dxa"/>
          </w:tcPr>
          <w:p w14:paraId="5D699D5C" w14:textId="77777777" w:rsidR="00D76C70" w:rsidRPr="00554057" w:rsidRDefault="00D76C70" w:rsidP="00D76C70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1E500" w14:textId="0357E06B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  <w:r w:rsidR="005E4B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756B126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1E36E327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591191B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FEE27" w14:textId="4A45C079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  <w:r w:rsidR="00245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08300B63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502FE336" w:rsidR="00D76C70" w:rsidRPr="00554057" w:rsidRDefault="00DB6D95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</w:tr>
    </w:tbl>
    <w:p w14:paraId="06CD913D" w14:textId="77777777" w:rsidR="00641E4C" w:rsidRPr="002E01B9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0"/>
      </w:tblGrid>
      <w:tr w:rsidR="00641E4C" w:rsidRPr="00A245D0" w14:paraId="69304CD3" w14:textId="77777777" w:rsidTr="00300DCB">
        <w:trPr>
          <w:trHeight w:val="399"/>
        </w:trPr>
        <w:tc>
          <w:tcPr>
            <w:tcW w:w="3960" w:type="dxa"/>
          </w:tcPr>
          <w:p w14:paraId="17497700" w14:textId="64B5416A" w:rsidR="00641E4C" w:rsidRDefault="00641E4C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5F3B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BF6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</w:p>
          <w:p w14:paraId="78670A6C" w14:textId="1F17EAF5" w:rsidR="00641E4C" w:rsidRPr="00A245D0" w:rsidRDefault="00641E4C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407BFC1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425F4" w14:textId="77777777" w:rsidR="00641E4C" w:rsidRPr="00A245D0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F40EF7D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A245D0" w14:paraId="778234B0" w14:textId="77777777" w:rsidTr="00300DCB">
        <w:trPr>
          <w:trHeight w:val="399"/>
        </w:trPr>
        <w:tc>
          <w:tcPr>
            <w:tcW w:w="3960" w:type="dxa"/>
          </w:tcPr>
          <w:p w14:paraId="7D002040" w14:textId="342529AF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6858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603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6D95" w:rsidRPr="00DB6D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3603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03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08E24325" w14:textId="40CAF6B9" w:rsidR="00641E4C" w:rsidRPr="00A245D0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B369AB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A21C5" w14:textId="33C7DE6A" w:rsidR="00641E4C" w:rsidRPr="00A245D0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4E3A89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88DE8" w14:textId="3D77E379" w:rsidR="00641E4C" w:rsidRPr="00A245D0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DD8EBF3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0AE0E" w14:textId="0F0C9B9D" w:rsidR="00641E4C" w:rsidRPr="00A245D0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0B294D" w14:paraId="38D83FEF" w14:textId="77777777" w:rsidTr="00300DCB">
        <w:trPr>
          <w:trHeight w:val="399"/>
        </w:trPr>
        <w:tc>
          <w:tcPr>
            <w:tcW w:w="3960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7FC" w:rsidRPr="000B294D" w14:paraId="6C309F84" w14:textId="77777777" w:rsidTr="00300DCB">
        <w:trPr>
          <w:trHeight w:val="399"/>
        </w:trPr>
        <w:tc>
          <w:tcPr>
            <w:tcW w:w="3960" w:type="dxa"/>
          </w:tcPr>
          <w:p w14:paraId="5B199202" w14:textId="3572CAE4" w:rsidR="006347FC" w:rsidRPr="00264CBF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4C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4CB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33CED" w14:textId="43738B64" w:rsidR="006347FC" w:rsidRPr="000B294D" w:rsidRDefault="00DB6D95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4D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867A5">
              <w:rPr>
                <w:rFonts w:asciiTheme="majorBidi" w:hAnsiTheme="majorBidi" w:cstheme="majorBidi"/>
                <w:sz w:val="30"/>
                <w:szCs w:val="30"/>
              </w:rPr>
              <w:t>52,228</w:t>
            </w:r>
          </w:p>
        </w:tc>
        <w:tc>
          <w:tcPr>
            <w:tcW w:w="270" w:type="dxa"/>
          </w:tcPr>
          <w:p w14:paraId="3A454702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FBC2" w14:textId="59F50F25" w:rsidR="006347FC" w:rsidRPr="000B294D" w:rsidRDefault="00DB6D95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3F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DB4A5B">
              <w:rPr>
                <w:rFonts w:asciiTheme="majorBidi" w:hAnsiTheme="majorBidi" w:cstheme="majorBidi"/>
                <w:sz w:val="30"/>
                <w:szCs w:val="30"/>
              </w:rPr>
              <w:t>2,045</w:t>
            </w:r>
          </w:p>
        </w:tc>
        <w:tc>
          <w:tcPr>
            <w:tcW w:w="270" w:type="dxa"/>
          </w:tcPr>
          <w:p w14:paraId="42E407C2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0A85DA" w14:textId="104818E0" w:rsidR="006347FC" w:rsidRPr="000B294D" w:rsidRDefault="00DB6D95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4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 w:rsidR="00224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70" w:type="dxa"/>
          </w:tcPr>
          <w:p w14:paraId="4BBDD702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E4742" w14:textId="6A4C0DB3" w:rsidR="006347FC" w:rsidRPr="000B294D" w:rsidRDefault="00DB6D95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4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="00634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6347FC" w:rsidRPr="00A245D0" w14:paraId="0445610F" w14:textId="77777777" w:rsidTr="00300DCB">
        <w:trPr>
          <w:trHeight w:val="399"/>
        </w:trPr>
        <w:tc>
          <w:tcPr>
            <w:tcW w:w="3960" w:type="dxa"/>
          </w:tcPr>
          <w:p w14:paraId="2064846A" w14:textId="0E0E325B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กลับรายการการปรับลดมูลค่าเป็น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9AEB" w14:textId="77777777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BFCFD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56B06" w14:textId="1C9CC29D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79B58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F7AD4" w14:textId="77777777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7D43C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B5C4A3" w14:textId="77777777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7FC" w:rsidRPr="00A245D0" w14:paraId="127111DB" w14:textId="77777777" w:rsidTr="00300DCB">
        <w:trPr>
          <w:trHeight w:val="399"/>
        </w:trPr>
        <w:tc>
          <w:tcPr>
            <w:tcW w:w="3960" w:type="dxa"/>
          </w:tcPr>
          <w:p w14:paraId="74A926A2" w14:textId="03B0D6FD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BF8CF" w14:textId="4CEC2E7C" w:rsidR="006347FC" w:rsidRPr="00A245D0" w:rsidRDefault="000668B8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A5B">
              <w:rPr>
                <w:rFonts w:asciiTheme="majorBidi" w:hAnsiTheme="majorBidi" w:cstheme="majorBidi"/>
                <w:sz w:val="30"/>
                <w:szCs w:val="30"/>
              </w:rPr>
              <w:t>6,663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C4DCAA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39D4" w14:textId="4EF3656E" w:rsidR="006347FC" w:rsidRPr="00A245D0" w:rsidRDefault="00082775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60" w:right="-110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A5B">
              <w:rPr>
                <w:rFonts w:asciiTheme="majorBidi" w:hAnsiTheme="majorBidi" w:cstheme="majorBidi"/>
                <w:sz w:val="30"/>
                <w:szCs w:val="30"/>
              </w:rPr>
              <w:t>3,234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814C36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5976C" w14:textId="45890ED6" w:rsidR="006347FC" w:rsidRPr="00A245D0" w:rsidRDefault="00C817DF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EE1FA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00232" w14:textId="1A37BCA9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47FC" w:rsidRPr="00A245D0" w14:paraId="0A181E38" w14:textId="77777777" w:rsidTr="00300DCB">
        <w:trPr>
          <w:trHeight w:val="399"/>
        </w:trPr>
        <w:tc>
          <w:tcPr>
            <w:tcW w:w="3960" w:type="dxa"/>
          </w:tcPr>
          <w:p w14:paraId="16C6C24C" w14:textId="77777777" w:rsidR="006347FC" w:rsidRPr="00A245D0" w:rsidRDefault="006347FC" w:rsidP="006347F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898E0" w14:textId="623552A8" w:rsidR="006347FC" w:rsidRPr="00A245D0" w:rsidRDefault="00DB6D95" w:rsidP="00711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8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3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645,565</w:t>
            </w:r>
          </w:p>
        </w:tc>
        <w:tc>
          <w:tcPr>
            <w:tcW w:w="270" w:type="dxa"/>
          </w:tcPr>
          <w:p w14:paraId="64ADBD36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535E8095" w:rsidR="006347FC" w:rsidRPr="00A245D0" w:rsidRDefault="00DB6D95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BA2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C7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A2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23D61E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A1A0A" w14:textId="69F5B986" w:rsidR="006347FC" w:rsidRPr="00302B14" w:rsidRDefault="00DB6D95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0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  <w:r w:rsidR="00480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270" w:type="dxa"/>
          </w:tcPr>
          <w:p w14:paraId="55259CA4" w14:textId="77777777" w:rsidR="006347FC" w:rsidRPr="00302B14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7DCE8163" w:rsidR="006347FC" w:rsidRPr="00A245D0" w:rsidRDefault="00DB6D95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</w:t>
            </w:r>
            <w:r w:rsidR="0063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</w:tbl>
    <w:p w14:paraId="546B181A" w14:textId="77777777" w:rsidR="009A26C3" w:rsidRPr="002E01B9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64700861" w:rsidR="009F0710" w:rsidRDefault="001E641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F06E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DB6D95" w:rsidRPr="00DB6D95">
        <w:rPr>
          <w:rFonts w:ascii="Angsana New" w:hAnsi="Angsana New" w:cs="Angsana New"/>
          <w:sz w:val="30"/>
          <w:szCs w:val="30"/>
        </w:rPr>
        <w:t>31</w:t>
      </w:r>
      <w:r w:rsidR="00344416" w:rsidRPr="002F06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EB0" w:rsidRPr="002F06E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E56CF" w:rsidRPr="002F06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2568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กลุ่มบริษัทและบริษัทมีเจ้าหนี้ทรัสต์รีซีทจำนวน </w:t>
      </w:r>
      <w:r w:rsidR="00DB6D95" w:rsidRPr="00DB6D95">
        <w:rPr>
          <w:rFonts w:asciiTheme="majorBidi" w:hAnsiTheme="majorBidi" w:cstheme="majorBidi"/>
          <w:sz w:val="30"/>
          <w:szCs w:val="30"/>
        </w:rPr>
        <w:t>1</w:t>
      </w:r>
      <w:r w:rsidR="00DA71FF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DB6D95" w:rsidRPr="00DB6D95">
        <w:rPr>
          <w:rFonts w:asciiTheme="majorBidi" w:hAnsiTheme="majorBidi" w:cstheme="majorBidi"/>
          <w:sz w:val="30"/>
          <w:szCs w:val="30"/>
        </w:rPr>
        <w:t>031</w:t>
      </w:r>
      <w:r w:rsidR="004E169C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B6D95" w:rsidRPr="00DB6D95">
        <w:rPr>
          <w:rFonts w:asciiTheme="majorBidi" w:hAnsiTheme="majorBidi" w:cstheme="majorBidi"/>
          <w:sz w:val="30"/>
          <w:szCs w:val="30"/>
        </w:rPr>
        <w:t>4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,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290</w:t>
      </w:r>
      <w:r w:rsidR="00C17B7D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ล้านบาท) 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FB0349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3</w:t>
      </w:r>
      <w:r w:rsidR="00DC0AC5">
        <w:rPr>
          <w:rFonts w:asciiTheme="majorBidi" w:hAnsiTheme="majorBidi" w:cstheme="majorBidi"/>
          <w:sz w:val="30"/>
          <w:szCs w:val="30"/>
        </w:rPr>
        <w:t>.</w:t>
      </w:r>
      <w:r w:rsidR="00DB6D95" w:rsidRPr="00DB6D95">
        <w:rPr>
          <w:rFonts w:asciiTheme="majorBidi" w:hAnsiTheme="majorBidi" w:cstheme="majorBidi"/>
          <w:sz w:val="30"/>
          <w:szCs w:val="30"/>
        </w:rPr>
        <w:t>7</w:t>
      </w:r>
      <w:r w:rsidR="0022345B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9EF" w:rsidRPr="009D293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571E1B" w:rsidRPr="009D2936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5</w:t>
      </w:r>
      <w:r w:rsidR="002E1417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B6D95" w:rsidRPr="00DB6D95">
        <w:rPr>
          <w:rFonts w:asciiTheme="majorBidi" w:hAnsiTheme="majorBidi" w:cstheme="majorBidi"/>
          <w:sz w:val="30"/>
          <w:szCs w:val="30"/>
        </w:rPr>
        <w:t>9</w:t>
      </w:r>
      <w:r w:rsidR="00F2674B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</w:t>
      </w:r>
      <w:r w:rsidR="00377C8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ร้อยละ 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571E1B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CB60CE">
        <w:rPr>
          <w:rFonts w:asciiTheme="majorBidi" w:hAnsiTheme="majorBidi" w:cstheme="majorBidi"/>
          <w:i/>
          <w:iCs/>
          <w:sz w:val="30"/>
          <w:szCs w:val="30"/>
          <w:lang w:val="en-GB"/>
        </w:rPr>
        <w:br/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DB6D95" w:rsidRPr="00DB6D95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490972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</w:t>
      </w:r>
      <w:r w:rsidR="00B315AE">
        <w:rPr>
          <w:rFonts w:asciiTheme="majorBidi" w:hAnsiTheme="majorBidi" w:cstheme="majorBidi"/>
          <w:sz w:val="30"/>
          <w:szCs w:val="30"/>
          <w:lang w:val="en-GB"/>
        </w:rPr>
        <w:br/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การจ่ายชำระเจ้าหนี้ทรัสต์รีซีทให้แก่ธนาคารพาณิชย</w:t>
      </w:r>
      <w:r w:rsidR="00A4239A" w:rsidRPr="00490972">
        <w:rPr>
          <w:rFonts w:asciiTheme="majorBidi" w:hAnsiTheme="majorBidi" w:cstheme="majorBidi" w:hint="cs"/>
          <w:sz w:val="30"/>
          <w:szCs w:val="30"/>
          <w:cs/>
          <w:lang w:val="en-GB"/>
        </w:rPr>
        <w:t>์</w:t>
      </w:r>
    </w:p>
    <w:p w14:paraId="792C1A51" w14:textId="4EC1A48E" w:rsidR="009853B3" w:rsidRDefault="009853B3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5D2C29C" w14:textId="3180D182" w:rsidR="00CB60CE" w:rsidRDefault="00CB60C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5F2455D" w14:textId="77777777" w:rsidR="00CB60CE" w:rsidRPr="003271BC" w:rsidRDefault="00CB60C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63261330" w14:textId="77777777" w:rsidR="00D35A94" w:rsidRDefault="00D3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DDE2A5E" w14:textId="77C88869" w:rsidR="00925F84" w:rsidRPr="00A71388" w:rsidRDefault="00925F84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A71388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2B584C05" w14:textId="77777777" w:rsidR="00641E4C" w:rsidRPr="002E01B9" w:rsidRDefault="00641E4C" w:rsidP="00791B08">
      <w:pPr>
        <w:pStyle w:val="ListParagraph"/>
        <w:ind w:left="788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641E4C" w:rsidRPr="00F00207" w14:paraId="590D64F0" w14:textId="77777777" w:rsidTr="00F073EE">
        <w:trPr>
          <w:trHeight w:val="385"/>
          <w:tblHeader/>
        </w:trPr>
        <w:tc>
          <w:tcPr>
            <w:tcW w:w="3870" w:type="dxa"/>
          </w:tcPr>
          <w:p w14:paraId="756927B7" w14:textId="77777777" w:rsidR="00641E4C" w:rsidRPr="00F0020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597C2" w14:textId="77777777" w:rsidR="00641E4C" w:rsidRPr="00F0020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3BC61D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F33A39" w14:textId="77777777" w:rsidR="00641E4C" w:rsidRPr="00F00207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3EE" w:rsidRPr="00F00207" w14:paraId="2A12DD8E" w14:textId="77777777" w:rsidTr="00F073EE">
        <w:trPr>
          <w:trHeight w:val="385"/>
        </w:trPr>
        <w:tc>
          <w:tcPr>
            <w:tcW w:w="3870" w:type="dxa"/>
          </w:tcPr>
          <w:p w14:paraId="71E628EC" w14:textId="56D06AC3" w:rsidR="00641E4C" w:rsidRPr="00A33E1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003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6D95" w:rsidRPr="00DB6D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33E14" w:rsidRPr="00A33E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33E14" w:rsidRPr="00A33E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BCC87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44CD5" w14:textId="238881E3" w:rsidR="00641E4C" w:rsidRPr="00F0020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E47705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6ED62" w14:textId="7FEB88D8" w:rsidR="00641E4C" w:rsidRPr="00F0020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BD9806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0CB3" w14:textId="5A8387C5" w:rsidR="00641E4C" w:rsidRPr="00F0020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BA05DF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0037E" w14:textId="01E2E68C" w:rsidR="00641E4C" w:rsidRPr="00F00207" w:rsidRDefault="00DB6D95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1E4C" w:rsidRPr="00F00207" w14:paraId="2E4A3FC0" w14:textId="77777777" w:rsidTr="00F073EE">
        <w:trPr>
          <w:trHeight w:val="399"/>
        </w:trPr>
        <w:tc>
          <w:tcPr>
            <w:tcW w:w="3870" w:type="dxa"/>
          </w:tcPr>
          <w:p w14:paraId="30CA4FD4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5372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3202BE46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0CE" w:rsidRPr="00F00207" w14:paraId="19ACBBA5" w14:textId="77777777" w:rsidTr="00F073EE">
        <w:trPr>
          <w:trHeight w:val="399"/>
        </w:trPr>
        <w:tc>
          <w:tcPr>
            <w:tcW w:w="3870" w:type="dxa"/>
          </w:tcPr>
          <w:p w14:paraId="717C64B1" w14:textId="1ACF114E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4C2FC021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EA8622" w14:textId="0015B500" w:rsidR="00EC10CE" w:rsidRPr="00F00207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770</w:t>
            </w:r>
            <w:r w:rsidR="003A09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89F84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C6AA3" w14:textId="0FE640AE" w:rsidR="00EC10CE" w:rsidRPr="002C3D4C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988</w:t>
            </w:r>
            <w:r w:rsidR="00EC10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2313C755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D2D2BB" w14:textId="74754AEA" w:rsidR="00EC10CE" w:rsidRPr="00F00207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553</w:t>
            </w:r>
            <w:r w:rsidR="006452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5AEB3B61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51E437" w14:textId="17D5A77C" w:rsidR="00EC10CE" w:rsidRPr="00F00207" w:rsidRDefault="00DB6D95" w:rsidP="009A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586</w:t>
            </w:r>
            <w:r w:rsidR="00EC10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848</w:t>
            </w:r>
          </w:p>
        </w:tc>
      </w:tr>
      <w:tr w:rsidR="00EC10CE" w:rsidRPr="00B45644" w14:paraId="351FCB05" w14:textId="77777777" w:rsidTr="00F073EE">
        <w:trPr>
          <w:trHeight w:val="399"/>
        </w:trPr>
        <w:tc>
          <w:tcPr>
            <w:tcW w:w="3870" w:type="dxa"/>
          </w:tcPr>
          <w:p w14:paraId="12A75C1F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985C710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27452" w14:textId="3CD08328" w:rsidR="00EC10CE" w:rsidRPr="00B45644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16A560E2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27193" w14:textId="035B032D" w:rsidR="00EC10CE" w:rsidRPr="0080520E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644C0C70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85FE13" w14:textId="72A14D83" w:rsidR="00EC10CE" w:rsidRPr="00B45644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3371137E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59487" w14:textId="61FFD73B" w:rsidR="00EC10CE" w:rsidRPr="00B45644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</w:tr>
      <w:tr w:rsidR="00EC10CE" w:rsidRPr="00B52966" w14:paraId="61AC3323" w14:textId="77777777" w:rsidTr="004C1BEB">
        <w:trPr>
          <w:trHeight w:val="399"/>
        </w:trPr>
        <w:tc>
          <w:tcPr>
            <w:tcW w:w="3870" w:type="dxa"/>
          </w:tcPr>
          <w:p w14:paraId="1FBC5FB3" w14:textId="47AAB673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4B2045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18B02A8D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D1281" w14:textId="2AEA1BC1" w:rsidR="00EC10CE" w:rsidRPr="00B45644" w:rsidRDefault="00DE4B0F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347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9BA9F1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35C8A" w14:textId="0D262095" w:rsidR="00EC10CE" w:rsidRPr="0080520E" w:rsidRDefault="00EC10CE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91F9BF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6BF2B" w14:textId="5657C8F9" w:rsidR="00EC10CE" w:rsidRPr="00B45644" w:rsidRDefault="003B6706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/>
                <w:sz w:val="30"/>
                <w:szCs w:val="30"/>
              </w:rPr>
              <w:t>347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80C9F5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D0A739" w14:textId="7E753A0E" w:rsidR="00EC10CE" w:rsidRPr="00B52966" w:rsidRDefault="00EC10CE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396F" w:rsidRPr="00B52966" w14:paraId="78A8B5B6" w14:textId="77777777" w:rsidTr="004C1BEB">
        <w:trPr>
          <w:trHeight w:val="399"/>
        </w:trPr>
        <w:tc>
          <w:tcPr>
            <w:tcW w:w="3870" w:type="dxa"/>
          </w:tcPr>
          <w:p w14:paraId="72E8E56C" w14:textId="18BBDC1E" w:rsidR="00B3396F" w:rsidRPr="00F00207" w:rsidRDefault="00B3396F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</w:t>
            </w:r>
            <w:r w:rsidR="00A0261F">
              <w:rPr>
                <w:rFonts w:ascii="Angsana New" w:hAnsi="Angsana New" w:cs="Angsana New" w:hint="cs"/>
                <w:sz w:val="30"/>
                <w:szCs w:val="30"/>
                <w:cs/>
              </w:rPr>
              <w:t>มา</w:t>
            </w:r>
            <w:r w:rsidR="002D1EFC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270" w:type="dxa"/>
          </w:tcPr>
          <w:p w14:paraId="6BB6635B" w14:textId="77777777" w:rsidR="00B3396F" w:rsidRPr="00F00207" w:rsidRDefault="00B3396F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E9577" w14:textId="6AA7DF42" w:rsidR="00B3396F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0842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7D88D65C" w14:textId="77777777" w:rsidR="00B3396F" w:rsidRPr="00B45644" w:rsidRDefault="00B3396F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4895A" w14:textId="2D689FAE" w:rsidR="00B3396F" w:rsidRDefault="002D1EFC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5F3F9" w14:textId="77777777" w:rsidR="00B3396F" w:rsidRPr="00B45644" w:rsidRDefault="00B3396F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D6CBA" w14:textId="7FAF6ABE" w:rsidR="00B3396F" w:rsidRDefault="00A079CD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50EA2B" w14:textId="77777777" w:rsidR="00B3396F" w:rsidRPr="00B45644" w:rsidRDefault="00B3396F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346237" w14:textId="21C2971A" w:rsidR="00B3396F" w:rsidRDefault="002D1EFC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1BEB" w:rsidRPr="00B45644" w14:paraId="14D8116D" w14:textId="77777777" w:rsidTr="004C1BEB">
        <w:trPr>
          <w:trHeight w:val="399"/>
        </w:trPr>
        <w:tc>
          <w:tcPr>
            <w:tcW w:w="3870" w:type="dxa"/>
          </w:tcPr>
          <w:p w14:paraId="682F6B8B" w14:textId="678367E9" w:rsidR="004C1BEB" w:rsidRPr="00F00207" w:rsidRDefault="004C1BEB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  <w:r w:rsidR="00FF2CE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F2CE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FF2CE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7E3DA469" w14:textId="77777777" w:rsidR="004C1BEB" w:rsidRPr="00F00207" w:rsidRDefault="004C1BEB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D94616" w14:textId="53036230" w:rsidR="004C1BEB" w:rsidRDefault="004C1BEB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587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6269DF" w14:textId="77777777" w:rsidR="004C1BEB" w:rsidRPr="00B45644" w:rsidRDefault="004C1BEB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846C79" w14:textId="4EBD11E9" w:rsidR="004C1BEB" w:rsidRDefault="004C1BEB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23D58" w14:textId="77777777" w:rsidR="004C1BEB" w:rsidRPr="00B45644" w:rsidRDefault="004C1BEB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81535" w14:textId="466500D8" w:rsidR="004C1BEB" w:rsidRDefault="004C1BEB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293F5" w14:textId="77777777" w:rsidR="004C1BEB" w:rsidRPr="00B45644" w:rsidRDefault="004C1BEB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2E1AB" w14:textId="2BDE3935" w:rsidR="004C1BEB" w:rsidRDefault="004C1BEB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10CE" w:rsidRPr="00B45644" w14:paraId="0D592DFC" w14:textId="77777777" w:rsidTr="004C1BEB">
        <w:trPr>
          <w:trHeight w:val="399"/>
        </w:trPr>
        <w:tc>
          <w:tcPr>
            <w:tcW w:w="3870" w:type="dxa"/>
          </w:tcPr>
          <w:p w14:paraId="094083F2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0B128541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EB3C7" w14:textId="4475A67E" w:rsidR="00EC10CE" w:rsidRPr="00B45644" w:rsidRDefault="00DF47FF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959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93B6BA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D5EAD2" w14:textId="5E480A6D" w:rsidR="00EC10CE" w:rsidRPr="00B45644" w:rsidRDefault="00EC10CE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410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9E2752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754FF" w14:textId="379E73F9" w:rsidR="00EC10CE" w:rsidRPr="00B45644" w:rsidRDefault="0064681A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772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649D2B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E4EFD" w14:textId="2154DDF8" w:rsidR="00EC10CE" w:rsidRPr="00B45644" w:rsidRDefault="00EC10CE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sz w:val="30"/>
                <w:szCs w:val="30"/>
              </w:rPr>
              <w:t>704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C10CE" w:rsidRPr="00B45644" w14:paraId="76449E16" w14:textId="77777777" w:rsidTr="00F073EE">
        <w:trPr>
          <w:trHeight w:val="399"/>
        </w:trPr>
        <w:tc>
          <w:tcPr>
            <w:tcW w:w="3870" w:type="dxa"/>
          </w:tcPr>
          <w:p w14:paraId="3145C994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5D5312F9" w14:textId="77777777" w:rsidR="00EC10CE" w:rsidRPr="00F00207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BBCFD" w14:textId="5FB7BAFB" w:rsidR="00EC10CE" w:rsidRPr="00A55102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  <w:r w:rsidR="003A0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785E0A47" w14:textId="77777777" w:rsidR="00EC10CE" w:rsidRPr="00A55102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1A037343" w:rsidR="00EC10CE" w:rsidRPr="00A55102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972</w:t>
            </w:r>
            <w:r w:rsidR="00EC10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577B78AE" w14:textId="77777777" w:rsidR="00EC10CE" w:rsidRPr="00A55102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18B6B" w14:textId="1CCAA18B" w:rsidR="00EC10CE" w:rsidRPr="00A55102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544</w:t>
            </w:r>
            <w:r w:rsidR="00631D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0" w:type="dxa"/>
          </w:tcPr>
          <w:p w14:paraId="1FDE6A67" w14:textId="77777777" w:rsidR="00EC10CE" w:rsidRPr="00B45644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70FBA7CB" w:rsidR="00EC10CE" w:rsidRPr="00B45644" w:rsidRDefault="00DB6D95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</w:t>
            </w:r>
            <w:r w:rsidR="00EC10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667</w:t>
            </w:r>
          </w:p>
        </w:tc>
      </w:tr>
      <w:tr w:rsidR="00F073EE" w:rsidRPr="006D4995" w14:paraId="646389BA" w14:textId="77777777" w:rsidTr="00F073EE">
        <w:trPr>
          <w:trHeight w:val="399"/>
        </w:trPr>
        <w:tc>
          <w:tcPr>
            <w:tcW w:w="3870" w:type="dxa"/>
          </w:tcPr>
          <w:p w14:paraId="4171ABAD" w14:textId="157834ED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DB6D95"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D11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85E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D3E516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863A5" w14:textId="77777777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7A7D70E4" w:rsidR="00641E4C" w:rsidRPr="000D120F" w:rsidRDefault="00DB6D95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770</w:t>
            </w:r>
            <w:r w:rsidR="0019700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337</w:t>
            </w:r>
          </w:p>
        </w:tc>
        <w:tc>
          <w:tcPr>
            <w:tcW w:w="270" w:type="dxa"/>
          </w:tcPr>
          <w:p w14:paraId="27B5E86F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2C1B2" w14:textId="77777777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641E4C" w:rsidRPr="006D4995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43DE1070" w:rsidR="00641E4C" w:rsidRPr="000D120F" w:rsidRDefault="00DB6D95" w:rsidP="00F0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D9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553</w:t>
            </w:r>
            <w:r w:rsidR="0019700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</w:t>
            </w:r>
            <w:r w:rsidRPr="00DB6D9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290</w:t>
            </w:r>
          </w:p>
        </w:tc>
      </w:tr>
    </w:tbl>
    <w:p w14:paraId="1EB3A3FB" w14:textId="77777777" w:rsidR="00065B07" w:rsidRPr="002E01B9" w:rsidRDefault="00065B07" w:rsidP="00065B07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426B5688" w14:textId="59F1853D" w:rsidR="00297667" w:rsidRPr="00C400B7" w:rsidRDefault="00297667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ส่วนงานดำเนินง</w:t>
      </w:r>
      <w:r w:rsidR="00A92D47"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2E01B9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C400B7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00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2E01B9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5A135CDD" w:rsidR="00297667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DB6D95" w:rsidRPr="00DB6D95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1897210D" w:rsidR="00297667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1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77072209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6D95" w:rsidRPr="00DB6D95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C400B7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1D3255E" w14:textId="77777777" w:rsidR="00F01A5A" w:rsidRDefault="00F01A5A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84DC5B8" w14:textId="77777777" w:rsidR="00344416" w:rsidRDefault="00344416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71F090D" w14:textId="77777777" w:rsidR="006E7BAE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A6E8BBF" w14:textId="77777777" w:rsidR="006E7BAE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D9E9EC5" w14:textId="77777777" w:rsidR="006E7BAE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0EDF9A15" w14:textId="77777777" w:rsidR="006E7BAE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A2D34" w14:textId="4C91D632" w:rsidR="006E7BAE" w:rsidRPr="001D520A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6E7BAE" w:rsidRPr="001D520A" w:rsidSect="00D35A94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595" w:gutter="0"/>
          <w:pgNumType w:start="11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2F32D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BCD0" w14:textId="77777777" w:rsidR="00623EA8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</w:p>
          <w:p w14:paraId="1FD1D40D" w14:textId="00D85958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70A9" w14:textId="60C84F9B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  <w:r w:rsidR="00623EA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</w:t>
            </w:r>
            <w:r w:rsidR="00623E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33E14" w:rsidRPr="00F411ED" w14:paraId="2646CE49" w14:textId="77777777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75C97A5F" w:rsidR="00A33E14" w:rsidRPr="00F411ED" w:rsidRDefault="00A33E14" w:rsidP="008D3F85">
            <w:pPr>
              <w:spacing w:line="240" w:lineRule="auto"/>
              <w:ind w:left="-111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77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6D95" w:rsidRPr="00DB6D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54223D3C" w:rsidR="00A33E14" w:rsidRPr="00F411ED" w:rsidRDefault="00DB6D95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4FBADA07" w:rsidR="00A33E14" w:rsidRPr="00F411ED" w:rsidRDefault="00DB6D95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08176855" w:rsidR="00A33E14" w:rsidRPr="00F411ED" w:rsidRDefault="00DB6D95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354EB29B" w:rsidR="00A33E14" w:rsidRPr="00F411ED" w:rsidRDefault="00DB6D95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7326B7FB" w:rsidR="00A33E14" w:rsidRPr="00F411ED" w:rsidRDefault="00DB6D95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1398F225" w:rsidR="00A33E14" w:rsidRPr="00F411ED" w:rsidRDefault="00DB6D95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03792BE4" w:rsidR="00A33E14" w:rsidRPr="00F411ED" w:rsidRDefault="00DB6D95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65A2EEB8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02D5A4C3" w:rsidR="00A33E14" w:rsidRPr="00F411ED" w:rsidRDefault="00DB6D95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641E4C" w:rsidRPr="00F411ED" w14:paraId="69135464" w14:textId="77777777" w:rsidTr="002F32DD">
        <w:trPr>
          <w:trHeight w:val="26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FF2CE1">
              <w:rPr>
                <w:rFonts w:ascii="Angsana New" w:hAnsi="Angsana New" w:cs="Angsana New" w:hint="cs"/>
                <w:b/>
                <w:i/>
                <w:iCs/>
                <w:color w:val="000000"/>
                <w:sz w:val="32"/>
                <w:szCs w:val="32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8D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A7539" w:rsidRPr="00F411ED" w14:paraId="378C925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5A7539" w:rsidRPr="00F411ED" w:rsidRDefault="005A7539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B01C9" w14:textId="48ACEB68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E7BA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691</w:t>
            </w:r>
            <w:r w:rsidR="006E7BA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654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587B300A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A753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949</w:t>
            </w:r>
            <w:r w:rsidR="005A753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759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AA8F" w14:textId="09013C5A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BA685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060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672D76BF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  <w:r w:rsidR="005A753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D95C29" w14:textId="731E8815" w:rsidR="005A7539" w:rsidRPr="006A4E79" w:rsidRDefault="00BA685F" w:rsidP="009D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522CA0EF" w:rsidR="005A7539" w:rsidRPr="006A4E79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3DCDA442" w14:textId="77E69402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BA685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704</w:t>
            </w:r>
            <w:r w:rsidR="0043440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714</w:t>
            </w:r>
          </w:p>
        </w:tc>
        <w:tc>
          <w:tcPr>
            <w:tcW w:w="270" w:type="dxa"/>
            <w:vAlign w:val="bottom"/>
          </w:tcPr>
          <w:p w14:paraId="15235245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0717CFD3" w14:textId="0AB7DDF9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A753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977</w:t>
            </w:r>
            <w:r w:rsidR="005A753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495</w:t>
            </w:r>
          </w:p>
        </w:tc>
      </w:tr>
      <w:tr w:rsidR="005A7539" w:rsidRPr="00F411ED" w14:paraId="4347804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5A7539" w:rsidRPr="00F411ED" w:rsidRDefault="005A7539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3D8A" w14:textId="4BF736A7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04BAB6A4" w:rsidR="005A7539" w:rsidRPr="006A4E79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F3A7" w14:textId="33DB0C2C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BA685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3698CC4D" w:rsidR="005A7539" w:rsidRPr="006A4E79" w:rsidRDefault="00DB6D9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5A753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9699B" w14:textId="2D7B12E8" w:rsidR="005A7539" w:rsidRPr="006A4E79" w:rsidRDefault="00BA685F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7065F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6F34C3ED" w:rsidR="005A7539" w:rsidRPr="006A4E79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37E9A7" w14:textId="016C09D6" w:rsidR="005A7539" w:rsidRPr="006A4E79" w:rsidRDefault="0043440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5A7539" w:rsidRPr="00924996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08771B4A" w:rsidR="005A7539" w:rsidRPr="006A4E79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41E4C" w:rsidRPr="00F411ED" w14:paraId="52C521BA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641E4C" w:rsidRPr="00F411ED" w:rsidRDefault="00641E4C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4FEC6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1ADB0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E8A6E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CF157B2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1E4C" w:rsidRPr="00F411ED" w14:paraId="036697F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CF35" w14:textId="77777777" w:rsidR="00641E4C" w:rsidRPr="00F411ED" w:rsidRDefault="00641E4C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2D392103" w14:textId="77777777" w:rsidR="00641E4C" w:rsidRPr="00F411ED" w:rsidRDefault="00641E4C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B43434" w14:textId="73DD63CC" w:rsidR="00641E4C" w:rsidRPr="006A4E79" w:rsidRDefault="00DB6D9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6E7BA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691</w:t>
            </w:r>
            <w:r w:rsidR="00B02C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72588C29" w:rsidR="00641E4C" w:rsidRPr="006A4E79" w:rsidRDefault="00DB6D9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BE6DE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949</w:t>
            </w:r>
            <w:r w:rsidR="00BE6DE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F72FF" w14:textId="6E9DC2C6" w:rsidR="00641E4C" w:rsidRPr="006A4E79" w:rsidRDefault="00DB6D9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</w:t>
            </w:r>
            <w:r w:rsidR="00BA685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749648D7" w:rsidR="00641E4C" w:rsidRPr="006A4E79" w:rsidRDefault="00DB6D9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</w:t>
            </w:r>
            <w:r w:rsidR="00BE6DE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FC1BC" w14:textId="30EE40F3" w:rsidR="00641E4C" w:rsidRPr="006A4E79" w:rsidRDefault="00BA685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</w:t>
            </w:r>
            <w:r w:rsidR="008C25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5A4F5047" w:rsidR="00641E4C" w:rsidRPr="006A4E79" w:rsidRDefault="00BE6DE8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9108006" w14:textId="693B9BB4" w:rsidR="00641E4C" w:rsidRPr="006A4E79" w:rsidRDefault="00DB6D9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43440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704</w:t>
            </w:r>
            <w:r w:rsidR="0043440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714</w:t>
            </w:r>
          </w:p>
        </w:tc>
        <w:tc>
          <w:tcPr>
            <w:tcW w:w="270" w:type="dxa"/>
            <w:vAlign w:val="bottom"/>
          </w:tcPr>
          <w:p w14:paraId="490C27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66024CAA" w:rsidR="00641E4C" w:rsidRPr="006A4E79" w:rsidRDefault="00DB6D9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BE6DE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977</w:t>
            </w:r>
            <w:r w:rsidR="00BE6DE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495</w:t>
            </w:r>
          </w:p>
        </w:tc>
      </w:tr>
      <w:tr w:rsidR="00641E4C" w:rsidRPr="00F411ED" w14:paraId="7126A5C6" w14:textId="77777777" w:rsidTr="00EF512A">
        <w:trPr>
          <w:trHeight w:val="13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641E4C" w:rsidRPr="006B3291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45DE63" w14:textId="77777777" w:rsidR="00641E4C" w:rsidRPr="00CF2D20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641E4C" w:rsidRPr="00CF2D20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641E4C" w:rsidRPr="00EF512A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A64D" w14:textId="77777777" w:rsidR="00641E4C" w:rsidRPr="00CF2D20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641E4C" w:rsidRPr="00EF512A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641E4C" w:rsidRPr="00CF2D20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641E4C" w:rsidRPr="00EF512A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32B02" w14:textId="77777777" w:rsidR="00641E4C" w:rsidRPr="00CF2D20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641E4C" w:rsidRPr="00EF512A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641E4C" w:rsidRPr="00CF2D20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641E4C" w:rsidRPr="00CF2D2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F755E88" w14:textId="77777777" w:rsidR="00641E4C" w:rsidRPr="00CF2D20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641E4C" w:rsidRPr="00CF2D2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641E4C" w:rsidRPr="00CF2D20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641E4C" w:rsidRPr="00F411ED" w14:paraId="796D00A4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2051087C" w:rsidR="00641E4C" w:rsidRPr="00F411ED" w:rsidRDefault="0051072B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B3420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F319" w14:textId="1477F3AD" w:rsidR="00641E4C" w:rsidRPr="006A4E79" w:rsidRDefault="006E7BAE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32999">
              <w:rPr>
                <w:rFonts w:ascii="Angsana New" w:hAnsi="Angsana New" w:cs="Angsana New"/>
                <w:color w:val="000000"/>
                <w:sz w:val="30"/>
                <w:szCs w:val="30"/>
              </w:rPr>
              <w:t>8,819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3AA68A2E" w:rsidR="00641E4C" w:rsidRPr="006A4E79" w:rsidRDefault="00460584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780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58D0E" w14:textId="55D2F6A5" w:rsidR="00641E4C" w:rsidRPr="006A4E79" w:rsidRDefault="00DB6D9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05543DBE" w:rsidR="00641E4C" w:rsidRPr="006A4E79" w:rsidRDefault="00DB6D95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4605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03D0FF" w14:textId="2B07342E" w:rsidR="00641E4C" w:rsidRPr="006A4E79" w:rsidRDefault="0033299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3,622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7F5EDA57" w:rsidR="00641E4C" w:rsidRPr="006A4E79" w:rsidRDefault="00460584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069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5D40E861" w14:textId="49BDE317" w:rsidR="00641E4C" w:rsidRPr="006A4E79" w:rsidRDefault="00E97F5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  <w:r w:rsidR="00623EA8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1FB29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41126301" w14:textId="7F9EA327" w:rsidR="00641E4C" w:rsidRPr="006A4E79" w:rsidRDefault="00460584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color w:val="000000"/>
                <w:sz w:val="30"/>
                <w:szCs w:val="30"/>
              </w:rPr>
              <w:t>543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F512A" w:rsidRPr="00F411ED" w14:paraId="669CC04F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5680D8" w14:textId="77777777" w:rsidR="00EF512A" w:rsidRPr="002249CD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999743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CE4E8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F66860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0F31C0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F4446E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F1F3D9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24950A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67CE0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A1417E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5A4760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7139EA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7B294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6" w:type="dxa"/>
          </w:tcPr>
          <w:p w14:paraId="261AB940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A418BC9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89" w:type="dxa"/>
          </w:tcPr>
          <w:p w14:paraId="6F9C9F6B" w14:textId="77777777" w:rsidR="00EF512A" w:rsidRPr="00EF512A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</w:tr>
      <w:tr w:rsidR="00FB0181" w:rsidRPr="00F411ED" w14:paraId="027BADA0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3661CB26" w:rsidR="00FB0181" w:rsidRPr="00F411ED" w:rsidRDefault="00FB0181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DB6D95"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74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B6D95"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C5FD73" w14:textId="2A6192D9" w:rsidR="00FB0181" w:rsidRPr="006A4E79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E7BA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984</w:t>
            </w:r>
            <w:r w:rsidR="00B01D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7ADE28A4" w:rsidR="00FB0181" w:rsidRPr="006A4E79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FB01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405</w:t>
            </w:r>
            <w:r w:rsidR="00776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7F4C93" w14:textId="72B68EC4" w:rsidR="00FB0181" w:rsidRPr="00700428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210</w:t>
            </w:r>
            <w:r w:rsidR="00F964A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FB0181" w:rsidRPr="00700428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0E841FFF" w:rsidR="00FB0181" w:rsidRPr="00700428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215</w:t>
            </w:r>
            <w:r w:rsidR="007065F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FB0181" w:rsidRPr="00700428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B94992" w14:textId="7E08E24E" w:rsidR="00FB0181" w:rsidRPr="00700428" w:rsidRDefault="00F16664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322</w:t>
            </w:r>
            <w:r w:rsidR="006B769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="003712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608B7D59" w:rsidR="00FB0181" w:rsidRPr="006A4E79" w:rsidRDefault="00C7221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A0AC308" w14:textId="5DC475FA" w:rsidR="00FB0181" w:rsidRPr="006A4E79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E97F5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872</w:t>
            </w:r>
            <w:r w:rsidR="00E53B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270" w:type="dxa"/>
            <w:vAlign w:val="bottom"/>
          </w:tcPr>
          <w:p w14:paraId="69E8E8B0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2F04C88A" w:rsidR="00FB0181" w:rsidRPr="006A4E79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FB01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289</w:t>
            </w:r>
            <w:r w:rsidR="009A0E5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494</w:t>
            </w:r>
          </w:p>
        </w:tc>
      </w:tr>
      <w:tr w:rsidR="00FB0181" w:rsidRPr="00F411ED" w14:paraId="43FA6B4F" w14:textId="77777777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12FAA3A8" w:rsidR="00FB0181" w:rsidRPr="00F411ED" w:rsidRDefault="00FB0181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DB6D95" w:rsidRPr="00DB6D9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DB6D95"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DB6D95" w:rsidRPr="00DB6D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EF9CFD" w14:textId="0C4AA0FE" w:rsidR="00FB0181" w:rsidRPr="006A4E79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B01D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262</w:t>
            </w:r>
            <w:r w:rsidR="00B01D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6A8496CF" w:rsidR="00FB0181" w:rsidRPr="006A4E79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FB01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664</w:t>
            </w:r>
            <w:r w:rsidR="00776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899475" w14:textId="19DC0041" w:rsidR="00FB0181" w:rsidRPr="00700428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218</w:t>
            </w:r>
            <w:r w:rsidR="00F964A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FB0181" w:rsidRPr="00700428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72DCDD40" w:rsidR="00FB0181" w:rsidRPr="00700428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224</w:t>
            </w:r>
            <w:r w:rsidR="007065F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FB0181" w:rsidRPr="00700428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E1EE3B0" w14:textId="272BA10E" w:rsidR="00FB0181" w:rsidRPr="00700428" w:rsidRDefault="00F16664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525</w:t>
            </w:r>
            <w:r w:rsidR="002813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1A8D6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86E1AC" w14:textId="43356277" w:rsidR="00FB0181" w:rsidRPr="006A4E79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DB6D95"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531</w:t>
            </w:r>
            <w:r w:rsidR="00AC4B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DB6D95"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D0CF1FF" w14:textId="0206C208" w:rsidR="00FB0181" w:rsidRPr="006A4E79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E97F5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956</w:t>
            </w:r>
            <w:r w:rsidR="00E53B2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483</w:t>
            </w:r>
          </w:p>
        </w:tc>
        <w:tc>
          <w:tcPr>
            <w:tcW w:w="270" w:type="dxa"/>
            <w:vAlign w:val="bottom"/>
          </w:tcPr>
          <w:p w14:paraId="64AC850C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4F1CC092" w:rsidR="00FB0181" w:rsidRPr="00F411ED" w:rsidRDefault="00DB6D95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FB01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356</w:t>
            </w:r>
            <w:r w:rsidR="009A0E5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559</w:t>
            </w:r>
          </w:p>
        </w:tc>
      </w:tr>
    </w:tbl>
    <w:p w14:paraId="28673DB5" w14:textId="77777777" w:rsidR="00BD42BC" w:rsidRDefault="00BD42BC" w:rsidP="00C0032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61"/>
        <w:jc w:val="thaiDistribute"/>
        <w:rPr>
          <w:rFonts w:ascii="Angsana New" w:hAnsi="Angsana New" w:cs="Angsana New"/>
          <w:sz w:val="30"/>
          <w:szCs w:val="30"/>
        </w:rPr>
      </w:pPr>
    </w:p>
    <w:p w14:paraId="11AF241B" w14:textId="578524C3" w:rsidR="00E25B7F" w:rsidRPr="00E25B7F" w:rsidRDefault="00E25B7F" w:rsidP="008D3F85">
      <w:pPr>
        <w:tabs>
          <w:tab w:val="left" w:pos="9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</w:t>
      </w:r>
      <w:r w:rsidR="00623EA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ทาง</w:t>
      </w: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ภูมิศาสตร์</w:t>
      </w:r>
    </w:p>
    <w:p w14:paraId="0708E379" w14:textId="77777777" w:rsidR="00E25B7F" w:rsidRPr="00E25B7F" w:rsidRDefault="00E25B7F" w:rsidP="00E25B7F">
      <w:pPr>
        <w:rPr>
          <w:rFonts w:ascii="Angsana New" w:hAnsi="Angsana New"/>
          <w:sz w:val="30"/>
          <w:szCs w:val="30"/>
        </w:rPr>
      </w:pPr>
    </w:p>
    <w:p w14:paraId="7CC0197C" w14:textId="1B3FCD9D" w:rsidR="00E25B7F" w:rsidRPr="00E25B7F" w:rsidRDefault="00E25B7F" w:rsidP="00E25B7F">
      <w:pPr>
        <w:rPr>
          <w:rFonts w:ascii="Angsana New" w:hAnsi="Angsana New" w:cs="Angsana New"/>
          <w:sz w:val="30"/>
          <w:szCs w:val="30"/>
          <w:cs/>
        </w:rPr>
        <w:sectPr w:rsidR="00E25B7F" w:rsidRPr="00E25B7F" w:rsidSect="00C470D4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25B7F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กลุ่มบริษัทดำเนินธุรกิจในประเทศไทย</w:t>
      </w:r>
      <w:r w:rsidRPr="00E25B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5B7F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</w:t>
      </w:r>
      <w:r w:rsidR="00C36903">
        <w:rPr>
          <w:rFonts w:ascii="Angsana New" w:hAnsi="Angsana New" w:cs="Angsana New" w:hint="cs"/>
          <w:sz w:val="30"/>
          <w:szCs w:val="30"/>
          <w:cs/>
        </w:rPr>
        <w:t>ศ</w:t>
      </w:r>
    </w:p>
    <w:p w14:paraId="3B32DA59" w14:textId="3B241149" w:rsidR="006D0480" w:rsidRPr="00961103" w:rsidRDefault="007C52D2" w:rsidP="00F603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num" w:pos="540"/>
        </w:tabs>
        <w:spacing w:line="240" w:lineRule="auto"/>
        <w:ind w:right="-45" w:hanging="788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961103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C33038" w:rsidRPr="00961103" w14:paraId="1EF1D057" w14:textId="77777777" w:rsidTr="006038D6">
        <w:trPr>
          <w:trHeight w:val="263"/>
          <w:tblHeader/>
        </w:trPr>
        <w:tc>
          <w:tcPr>
            <w:tcW w:w="3798" w:type="pct"/>
            <w:vAlign w:val="bottom"/>
          </w:tcPr>
          <w:p w14:paraId="73BDFEE8" w14:textId="1A2F51C4" w:rsidR="00C33038" w:rsidRPr="00961103" w:rsidRDefault="00C33038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B6D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6D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02" w:type="pct"/>
            <w:vAlign w:val="bottom"/>
          </w:tcPr>
          <w:p w14:paraId="2378A67A" w14:textId="4DCA70E0" w:rsidR="00C33038" w:rsidRPr="00961103" w:rsidRDefault="00C33038" w:rsidP="00C3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23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038" w:rsidRPr="00961103" w14:paraId="2A1FF51D" w14:textId="77777777" w:rsidTr="006038D6">
        <w:trPr>
          <w:tblHeader/>
        </w:trPr>
        <w:tc>
          <w:tcPr>
            <w:tcW w:w="3798" w:type="pct"/>
          </w:tcPr>
          <w:p w14:paraId="3DD24BE2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pct"/>
          </w:tcPr>
          <w:p w14:paraId="59A98DE0" w14:textId="0CF4F68D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303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3303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3303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33038" w:rsidRPr="0012321D" w14:paraId="0884EC1B" w14:textId="77777777" w:rsidTr="006038D6">
        <w:tc>
          <w:tcPr>
            <w:tcW w:w="3798" w:type="pct"/>
          </w:tcPr>
          <w:p w14:paraId="270B21C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02" w:type="pct"/>
            <w:vAlign w:val="bottom"/>
          </w:tcPr>
          <w:p w14:paraId="711B39F0" w14:textId="77777777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38" w:rsidRPr="00961103" w14:paraId="0D9C3724" w14:textId="77777777" w:rsidTr="006038D6">
        <w:tc>
          <w:tcPr>
            <w:tcW w:w="3798" w:type="pct"/>
          </w:tcPr>
          <w:p w14:paraId="6E626DA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02" w:type="pct"/>
          </w:tcPr>
          <w:p w14:paraId="511548BA" w14:textId="6F00D6FF" w:rsidR="00C33038" w:rsidRPr="00961103" w:rsidRDefault="00C33038" w:rsidP="001D0D98">
            <w:pPr>
              <w:pStyle w:val="acctfourfigures"/>
              <w:tabs>
                <w:tab w:val="clear" w:pos="765"/>
                <w:tab w:val="left" w:pos="124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</w:tr>
      <w:tr w:rsidR="00C33038" w:rsidRPr="00961103" w14:paraId="130780CC" w14:textId="77777777" w:rsidTr="006038D6">
        <w:trPr>
          <w:trHeight w:val="179"/>
        </w:trPr>
        <w:tc>
          <w:tcPr>
            <w:tcW w:w="3798" w:type="pct"/>
          </w:tcPr>
          <w:p w14:paraId="3CFC229D" w14:textId="77777777" w:rsidR="00C33038" w:rsidRPr="009343F1" w:rsidRDefault="00C33038" w:rsidP="00961103">
            <w:pPr>
              <w:pStyle w:val="NoSpacing"/>
              <w:ind w:lef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2" w:type="pct"/>
            <w:tcBorders>
              <w:top w:val="double" w:sz="4" w:space="0" w:color="auto"/>
            </w:tcBorders>
          </w:tcPr>
          <w:p w14:paraId="2FC8C644" w14:textId="77777777" w:rsidR="00C33038" w:rsidRPr="00961103" w:rsidRDefault="00C330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38" w:rsidRPr="00961103" w14:paraId="67FDBC91" w14:textId="77777777" w:rsidTr="006038D6">
        <w:tc>
          <w:tcPr>
            <w:tcW w:w="3798" w:type="pct"/>
          </w:tcPr>
          <w:p w14:paraId="21E4DFAA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02" w:type="pct"/>
          </w:tcPr>
          <w:p w14:paraId="64653028" w14:textId="77777777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038" w:rsidRPr="00961103" w14:paraId="62DFD45C" w14:textId="77777777" w:rsidTr="006038D6">
        <w:tc>
          <w:tcPr>
            <w:tcW w:w="3798" w:type="pct"/>
          </w:tcPr>
          <w:p w14:paraId="0C37FC51" w14:textId="77777777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202" w:type="pct"/>
          </w:tcPr>
          <w:p w14:paraId="5AD769A5" w14:textId="20EB54FE" w:rsidR="00C33038" w:rsidRPr="00961103" w:rsidRDefault="00C33038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</w:tr>
      <w:tr w:rsidR="00C33038" w:rsidRPr="00961103" w14:paraId="36ED8961" w14:textId="77777777" w:rsidTr="006038D6">
        <w:tc>
          <w:tcPr>
            <w:tcW w:w="3798" w:type="pct"/>
          </w:tcPr>
          <w:p w14:paraId="3FE2B57F" w14:textId="77777777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56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202" w:type="pct"/>
          </w:tcPr>
          <w:p w14:paraId="7759AE70" w14:textId="3358A8DF" w:rsidR="00C33038" w:rsidRPr="00961103" w:rsidRDefault="00C33038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</w:tr>
      <w:tr w:rsidR="00C33038" w:rsidRPr="00961103" w14:paraId="18714AE0" w14:textId="77777777" w:rsidTr="006038D6">
        <w:tc>
          <w:tcPr>
            <w:tcW w:w="3798" w:type="pct"/>
          </w:tcPr>
          <w:p w14:paraId="51BC1425" w14:textId="5A9A26FD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</w:t>
            </w:r>
            <w:r w:rsidR="009566F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วัสดุตกลงแล้ว</w:t>
            </w:r>
          </w:p>
        </w:tc>
        <w:tc>
          <w:tcPr>
            <w:tcW w:w="1202" w:type="pct"/>
          </w:tcPr>
          <w:p w14:paraId="375DBB57" w14:textId="254E450A" w:rsidR="00C33038" w:rsidRPr="00C516B2" w:rsidRDefault="00C33038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</w:tr>
      <w:tr w:rsidR="00C33038" w:rsidRPr="00961103" w14:paraId="4EE4275A" w14:textId="77777777" w:rsidTr="006038D6">
        <w:tc>
          <w:tcPr>
            <w:tcW w:w="3798" w:type="pct"/>
          </w:tcPr>
          <w:p w14:paraId="4D523A7B" w14:textId="457F1FB4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02" w:type="pct"/>
          </w:tcPr>
          <w:p w14:paraId="669A68FB" w14:textId="1783B109" w:rsidR="00C33038" w:rsidRPr="00961103" w:rsidRDefault="00C33038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6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6D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C33038" w:rsidRPr="00C042A6" w14:paraId="421E01AE" w14:textId="77777777" w:rsidTr="006038D6">
        <w:tc>
          <w:tcPr>
            <w:tcW w:w="3798" w:type="pct"/>
          </w:tcPr>
          <w:p w14:paraId="21C67E51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4EE98F18" w:rsidR="00C33038" w:rsidRPr="0083486C" w:rsidRDefault="00C33038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6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</w:tr>
    </w:tbl>
    <w:p w14:paraId="0429BC74" w14:textId="42648CA4" w:rsidR="004D0EC5" w:rsidRPr="002E01B9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F87178A" w:rsidR="00FA0B41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F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วงเงินสินเชื่อที่ยังมิได้เบิกใช้</w:t>
      </w:r>
    </w:p>
    <w:p w14:paraId="7C9EF840" w14:textId="77777777" w:rsidR="00A307D3" w:rsidRDefault="00A307D3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4B6CB" w14:textId="02181703" w:rsidR="00386FF9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DB6D95" w:rsidRPr="00DB6D95">
        <w:rPr>
          <w:rFonts w:asciiTheme="majorBidi" w:hAnsiTheme="majorBidi" w:cstheme="majorBidi"/>
          <w:sz w:val="30"/>
          <w:szCs w:val="30"/>
        </w:rPr>
        <w:t>31</w:t>
      </w:r>
      <w:r w:rsidRPr="00386FF9">
        <w:rPr>
          <w:rFonts w:asciiTheme="majorBidi" w:hAnsiTheme="majorBidi" w:cstheme="majorBidi"/>
          <w:sz w:val="30"/>
          <w:szCs w:val="30"/>
        </w:rPr>
        <w:t xml:space="preserve">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B6D95" w:rsidRPr="00DB6D95">
        <w:rPr>
          <w:rFonts w:asciiTheme="majorBidi" w:hAnsiTheme="majorBidi" w:cstheme="majorBidi"/>
          <w:sz w:val="30"/>
          <w:szCs w:val="30"/>
        </w:rPr>
        <w:t>2568</w:t>
      </w:r>
      <w:r w:rsidRPr="00386FF9">
        <w:rPr>
          <w:rFonts w:asciiTheme="majorBidi" w:hAnsiTheme="majorBidi" w:cstheme="majorBidi"/>
          <w:sz w:val="30"/>
          <w:szCs w:val="30"/>
        </w:rPr>
        <w:t xml:space="preserve">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บริษัทมีวงเงินสินเชื่อที่ยังมิได้เบิกใช้เป็นจำนวนเงิน</w:t>
      </w:r>
      <w:r w:rsidRPr="00D40733">
        <w:rPr>
          <w:rFonts w:asciiTheme="majorBidi" w:hAnsiTheme="majorBidi" w:cstheme="majorBidi" w:hint="cs"/>
          <w:sz w:val="30"/>
          <w:szCs w:val="30"/>
          <w:cs/>
        </w:rPr>
        <w:t xml:space="preserve">รวม </w:t>
      </w:r>
      <w:r w:rsidR="00DB6D95" w:rsidRPr="00DB6D95">
        <w:rPr>
          <w:rFonts w:asciiTheme="majorBidi" w:hAnsiTheme="majorBidi" w:cstheme="majorBidi"/>
          <w:sz w:val="30"/>
          <w:szCs w:val="30"/>
        </w:rPr>
        <w:t>1</w:t>
      </w:r>
      <w:r w:rsidRPr="00D40733">
        <w:rPr>
          <w:rFonts w:asciiTheme="majorBidi" w:hAnsiTheme="majorBidi" w:cstheme="majorBidi"/>
          <w:sz w:val="30"/>
          <w:szCs w:val="30"/>
        </w:rPr>
        <w:t>,</w:t>
      </w:r>
      <w:r w:rsidR="00DB6D95" w:rsidRPr="00DB6D95">
        <w:rPr>
          <w:rFonts w:asciiTheme="majorBidi" w:hAnsiTheme="majorBidi" w:cstheme="majorBidi"/>
          <w:sz w:val="30"/>
          <w:szCs w:val="30"/>
        </w:rPr>
        <w:t>598</w:t>
      </w:r>
      <w:r w:rsidR="003670FE">
        <w:rPr>
          <w:rFonts w:asciiTheme="majorBidi" w:hAnsiTheme="majorBidi" w:cstheme="majorBidi"/>
          <w:sz w:val="30"/>
          <w:szCs w:val="30"/>
        </w:rPr>
        <w:t>.</w:t>
      </w:r>
      <w:r w:rsidR="00DB6D95" w:rsidRPr="00DB6D95">
        <w:rPr>
          <w:rFonts w:asciiTheme="majorBidi" w:hAnsiTheme="majorBidi" w:cstheme="majorBidi"/>
          <w:sz w:val="30"/>
          <w:szCs w:val="30"/>
        </w:rPr>
        <w:t>6</w:t>
      </w:r>
      <w:r w:rsidRPr="00D40733">
        <w:rPr>
          <w:rFonts w:asciiTheme="majorBidi" w:hAnsiTheme="majorBidi" w:cstheme="majorBidi"/>
          <w:sz w:val="30"/>
          <w:szCs w:val="30"/>
        </w:rPr>
        <w:t xml:space="preserve"> </w:t>
      </w:r>
      <w:r w:rsidRPr="00D4073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sectPr w:rsidR="00386FF9" w:rsidSect="00D35A94">
      <w:headerReference w:type="default" r:id="rId14"/>
      <w:footerReference w:type="default" r:id="rId15"/>
      <w:pgSz w:w="11909" w:h="16834" w:code="9"/>
      <w:pgMar w:top="691" w:right="1152" w:bottom="576" w:left="1152" w:header="72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7C0BB" w14:textId="77777777" w:rsidR="007239C9" w:rsidRDefault="007239C9">
      <w:r>
        <w:separator/>
      </w:r>
    </w:p>
  </w:endnote>
  <w:endnote w:type="continuationSeparator" w:id="0">
    <w:p w14:paraId="1219EA73" w14:textId="77777777" w:rsidR="007239C9" w:rsidRDefault="007239C9">
      <w:r>
        <w:continuationSeparator/>
      </w:r>
    </w:p>
  </w:endnote>
  <w:endnote w:type="continuationNotice" w:id="1">
    <w:p w14:paraId="566E068F" w14:textId="77777777" w:rsidR="007239C9" w:rsidRDefault="007239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1130644A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DB6D95" w:rsidRPr="00DB6D95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6B318A8A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32B46">
      <w:rPr>
        <w:rFonts w:ascii="Angsana New" w:hAnsi="Angsana New"/>
        <w:noProof/>
        <w:sz w:val="30"/>
        <w:szCs w:val="30"/>
        <w:lang w:val="fr-FR"/>
      </w:rPr>
      <w:t>THE TH-Q1'25_ R.9.docx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DB6D95" w:rsidRPr="00DB6D9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61547E70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DB6D95" w:rsidRPr="00DB6D95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17B71AC6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DB6D95" w:rsidRPr="00DB6D95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CCE3C" w14:textId="77777777" w:rsidR="007239C9" w:rsidRDefault="007239C9">
      <w:r>
        <w:separator/>
      </w:r>
    </w:p>
  </w:footnote>
  <w:footnote w:type="continuationSeparator" w:id="0">
    <w:p w14:paraId="1CE3BA70" w14:textId="77777777" w:rsidR="007239C9" w:rsidRDefault="007239C9">
      <w:r>
        <w:continuationSeparator/>
      </w:r>
    </w:p>
  </w:footnote>
  <w:footnote w:type="continuationNotice" w:id="1">
    <w:p w14:paraId="6CDF9571" w14:textId="77777777" w:rsidR="007239C9" w:rsidRDefault="007239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79104FBA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DB6D95" w:rsidRPr="00DB6D95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DB6D95" w:rsidRPr="00DB6D95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D27D84" w14:textId="26DFE5DA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DB6D95" w:rsidRPr="00DB6D95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75269C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มีนาคม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DB6D95" w:rsidRPr="00DB6D95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659A13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262FBB" w14:textId="67CCD8FA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DB6D95" w:rsidRPr="00DB6D95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="00794B30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794B30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มีนาคม </w:t>
    </w:r>
    <w:r w:rsidR="00DB6D95" w:rsidRPr="00DB6D95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01FFA9" w14:textId="5966B85F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DB6D95" w:rsidRPr="00DB6D95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="009E1B1B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9E1B1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มีนาคม </w:t>
    </w:r>
    <w:r w:rsidR="00DB6D95" w:rsidRPr="00DB6D95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BA1483C"/>
    <w:multiLevelType w:val="singleLevel"/>
    <w:tmpl w:val="650CDC2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4"/>
  </w:num>
  <w:num w:numId="3" w16cid:durableId="768886798">
    <w:abstractNumId w:val="12"/>
  </w:num>
  <w:num w:numId="4" w16cid:durableId="654378809">
    <w:abstractNumId w:val="9"/>
  </w:num>
  <w:num w:numId="5" w16cid:durableId="241566052">
    <w:abstractNumId w:val="5"/>
  </w:num>
  <w:num w:numId="6" w16cid:durableId="1177963787">
    <w:abstractNumId w:val="19"/>
  </w:num>
  <w:num w:numId="7" w16cid:durableId="1883711327">
    <w:abstractNumId w:val="20"/>
  </w:num>
  <w:num w:numId="8" w16cid:durableId="1509248978">
    <w:abstractNumId w:val="14"/>
  </w:num>
  <w:num w:numId="9" w16cid:durableId="185483998">
    <w:abstractNumId w:val="1"/>
  </w:num>
  <w:num w:numId="10" w16cid:durableId="1897547140">
    <w:abstractNumId w:val="11"/>
  </w:num>
  <w:num w:numId="11" w16cid:durableId="803278717">
    <w:abstractNumId w:val="17"/>
  </w:num>
  <w:num w:numId="12" w16cid:durableId="1909613701">
    <w:abstractNumId w:val="3"/>
  </w:num>
  <w:num w:numId="13" w16cid:durableId="146560874">
    <w:abstractNumId w:val="10"/>
  </w:num>
  <w:num w:numId="14" w16cid:durableId="1820655917">
    <w:abstractNumId w:val="15"/>
  </w:num>
  <w:num w:numId="15" w16cid:durableId="1090587272">
    <w:abstractNumId w:val="7"/>
  </w:num>
  <w:num w:numId="16" w16cid:durableId="1986201781">
    <w:abstractNumId w:val="8"/>
  </w:num>
  <w:num w:numId="17" w16cid:durableId="556934305">
    <w:abstractNumId w:val="16"/>
  </w:num>
  <w:num w:numId="18" w16cid:durableId="165171494">
    <w:abstractNumId w:val="18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3"/>
  </w:num>
  <w:num w:numId="24" w16cid:durableId="1422678983">
    <w:abstractNumId w:val="21"/>
  </w:num>
  <w:num w:numId="25" w16cid:durableId="1215655901">
    <w:abstractNumId w:val="6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2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 w:numId="36" w16cid:durableId="160460926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3A8"/>
    <w:rsid w:val="000034F2"/>
    <w:rsid w:val="000035AF"/>
    <w:rsid w:val="000036E9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EC"/>
    <w:rsid w:val="000052FA"/>
    <w:rsid w:val="00005434"/>
    <w:rsid w:val="00005ACB"/>
    <w:rsid w:val="00005BAB"/>
    <w:rsid w:val="00005D4F"/>
    <w:rsid w:val="00005DC0"/>
    <w:rsid w:val="00005E3D"/>
    <w:rsid w:val="00006121"/>
    <w:rsid w:val="00006390"/>
    <w:rsid w:val="000064C6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76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283"/>
    <w:rsid w:val="00023CE6"/>
    <w:rsid w:val="00023DFC"/>
    <w:rsid w:val="00024304"/>
    <w:rsid w:val="000243CE"/>
    <w:rsid w:val="00024644"/>
    <w:rsid w:val="00024953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131"/>
    <w:rsid w:val="00031370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4D19"/>
    <w:rsid w:val="000350B5"/>
    <w:rsid w:val="000351D6"/>
    <w:rsid w:val="000351EC"/>
    <w:rsid w:val="0003532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1A7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98E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CFE"/>
    <w:rsid w:val="00045E6A"/>
    <w:rsid w:val="000463AC"/>
    <w:rsid w:val="00046429"/>
    <w:rsid w:val="0004676D"/>
    <w:rsid w:val="00046E3B"/>
    <w:rsid w:val="00047017"/>
    <w:rsid w:val="0005024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49D2"/>
    <w:rsid w:val="00054F8D"/>
    <w:rsid w:val="000553C1"/>
    <w:rsid w:val="0005542F"/>
    <w:rsid w:val="00055589"/>
    <w:rsid w:val="000555B9"/>
    <w:rsid w:val="000558C4"/>
    <w:rsid w:val="00055F34"/>
    <w:rsid w:val="00056295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0C25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28"/>
    <w:rsid w:val="000656C3"/>
    <w:rsid w:val="00065B07"/>
    <w:rsid w:val="00065C76"/>
    <w:rsid w:val="00065E8B"/>
    <w:rsid w:val="00065F17"/>
    <w:rsid w:val="000660AB"/>
    <w:rsid w:val="0006644C"/>
    <w:rsid w:val="0006646D"/>
    <w:rsid w:val="000668B8"/>
    <w:rsid w:val="00066B30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2CA5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341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0C9"/>
    <w:rsid w:val="00077245"/>
    <w:rsid w:val="00077B20"/>
    <w:rsid w:val="00077C5C"/>
    <w:rsid w:val="00077E11"/>
    <w:rsid w:val="00077F9C"/>
    <w:rsid w:val="00080A5F"/>
    <w:rsid w:val="0008106E"/>
    <w:rsid w:val="000812B8"/>
    <w:rsid w:val="0008157C"/>
    <w:rsid w:val="00081947"/>
    <w:rsid w:val="000819B2"/>
    <w:rsid w:val="00081F3B"/>
    <w:rsid w:val="00081F88"/>
    <w:rsid w:val="000821CE"/>
    <w:rsid w:val="00082360"/>
    <w:rsid w:val="000826F9"/>
    <w:rsid w:val="00082775"/>
    <w:rsid w:val="00082881"/>
    <w:rsid w:val="00082944"/>
    <w:rsid w:val="00083497"/>
    <w:rsid w:val="000836C2"/>
    <w:rsid w:val="00083A90"/>
    <w:rsid w:val="00083E1D"/>
    <w:rsid w:val="00084299"/>
    <w:rsid w:val="000842F4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0E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1C"/>
    <w:rsid w:val="00090737"/>
    <w:rsid w:val="00090A18"/>
    <w:rsid w:val="00090D27"/>
    <w:rsid w:val="00090D40"/>
    <w:rsid w:val="00090EBA"/>
    <w:rsid w:val="00090F48"/>
    <w:rsid w:val="000911C3"/>
    <w:rsid w:val="000913A0"/>
    <w:rsid w:val="0009169D"/>
    <w:rsid w:val="0009169E"/>
    <w:rsid w:val="00092224"/>
    <w:rsid w:val="00092483"/>
    <w:rsid w:val="000924E6"/>
    <w:rsid w:val="000926A7"/>
    <w:rsid w:val="00092B09"/>
    <w:rsid w:val="00092EEE"/>
    <w:rsid w:val="0009316C"/>
    <w:rsid w:val="00093381"/>
    <w:rsid w:val="000933E3"/>
    <w:rsid w:val="00093503"/>
    <w:rsid w:val="0009353D"/>
    <w:rsid w:val="00093563"/>
    <w:rsid w:val="00093B30"/>
    <w:rsid w:val="00093B78"/>
    <w:rsid w:val="000941C0"/>
    <w:rsid w:val="0009470A"/>
    <w:rsid w:val="000948E8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847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E02"/>
    <w:rsid w:val="000A0FBB"/>
    <w:rsid w:val="000A0FF1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188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105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3A8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8F9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4DB"/>
    <w:rsid w:val="000C3693"/>
    <w:rsid w:val="000C38FA"/>
    <w:rsid w:val="000C3CF9"/>
    <w:rsid w:val="000C3D55"/>
    <w:rsid w:val="000C3DA0"/>
    <w:rsid w:val="000C41C4"/>
    <w:rsid w:val="000C4221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8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A16"/>
    <w:rsid w:val="000C7C98"/>
    <w:rsid w:val="000D01FE"/>
    <w:rsid w:val="000D02BA"/>
    <w:rsid w:val="000D041B"/>
    <w:rsid w:val="000D0562"/>
    <w:rsid w:val="000D08FD"/>
    <w:rsid w:val="000D0A7A"/>
    <w:rsid w:val="000D0AE2"/>
    <w:rsid w:val="000D0CDC"/>
    <w:rsid w:val="000D0FED"/>
    <w:rsid w:val="000D10E2"/>
    <w:rsid w:val="000D120F"/>
    <w:rsid w:val="000D14DB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C3F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619"/>
    <w:rsid w:val="000D78D7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A04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B1"/>
    <w:rsid w:val="000E5388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7EA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2B6"/>
    <w:rsid w:val="000F2770"/>
    <w:rsid w:val="000F2B01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A4D"/>
    <w:rsid w:val="000F4CA1"/>
    <w:rsid w:val="000F4D71"/>
    <w:rsid w:val="000F4D8A"/>
    <w:rsid w:val="000F56E6"/>
    <w:rsid w:val="000F5850"/>
    <w:rsid w:val="000F59B5"/>
    <w:rsid w:val="000F5DF0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0F7658"/>
    <w:rsid w:val="00100142"/>
    <w:rsid w:val="0010016C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5A1"/>
    <w:rsid w:val="00103853"/>
    <w:rsid w:val="001038AB"/>
    <w:rsid w:val="001038C6"/>
    <w:rsid w:val="00103DD6"/>
    <w:rsid w:val="00103F14"/>
    <w:rsid w:val="00103FE9"/>
    <w:rsid w:val="001045C1"/>
    <w:rsid w:val="001046F0"/>
    <w:rsid w:val="001046FC"/>
    <w:rsid w:val="00104960"/>
    <w:rsid w:val="00104BE9"/>
    <w:rsid w:val="0010503C"/>
    <w:rsid w:val="001050DE"/>
    <w:rsid w:val="00105E29"/>
    <w:rsid w:val="001060B0"/>
    <w:rsid w:val="00106106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393"/>
    <w:rsid w:val="00110B7B"/>
    <w:rsid w:val="00110C30"/>
    <w:rsid w:val="00110EAA"/>
    <w:rsid w:val="001111E1"/>
    <w:rsid w:val="00111498"/>
    <w:rsid w:val="00111815"/>
    <w:rsid w:val="00111928"/>
    <w:rsid w:val="00111B59"/>
    <w:rsid w:val="00111B99"/>
    <w:rsid w:val="00111F98"/>
    <w:rsid w:val="00112677"/>
    <w:rsid w:val="0011282E"/>
    <w:rsid w:val="00112A0F"/>
    <w:rsid w:val="00112D60"/>
    <w:rsid w:val="00113150"/>
    <w:rsid w:val="001131B7"/>
    <w:rsid w:val="0011327E"/>
    <w:rsid w:val="00113288"/>
    <w:rsid w:val="00113469"/>
    <w:rsid w:val="00113E35"/>
    <w:rsid w:val="00113FF0"/>
    <w:rsid w:val="00114277"/>
    <w:rsid w:val="001142D0"/>
    <w:rsid w:val="0011430C"/>
    <w:rsid w:val="001144C8"/>
    <w:rsid w:val="0011464E"/>
    <w:rsid w:val="00114D64"/>
    <w:rsid w:val="00114DEB"/>
    <w:rsid w:val="00114FDA"/>
    <w:rsid w:val="0011532B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68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21D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27F31"/>
    <w:rsid w:val="0013011B"/>
    <w:rsid w:val="00130206"/>
    <w:rsid w:val="00130588"/>
    <w:rsid w:val="001305BB"/>
    <w:rsid w:val="00130673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6D1"/>
    <w:rsid w:val="00132980"/>
    <w:rsid w:val="00132B37"/>
    <w:rsid w:val="00132F57"/>
    <w:rsid w:val="001333FA"/>
    <w:rsid w:val="00133720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DC4"/>
    <w:rsid w:val="00135F5A"/>
    <w:rsid w:val="001362AB"/>
    <w:rsid w:val="001363AF"/>
    <w:rsid w:val="0013657B"/>
    <w:rsid w:val="00136640"/>
    <w:rsid w:val="001366D1"/>
    <w:rsid w:val="00136890"/>
    <w:rsid w:val="00137083"/>
    <w:rsid w:val="0013717D"/>
    <w:rsid w:val="00137343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A90"/>
    <w:rsid w:val="00140BB9"/>
    <w:rsid w:val="00141014"/>
    <w:rsid w:val="001412C0"/>
    <w:rsid w:val="0014191D"/>
    <w:rsid w:val="00141A20"/>
    <w:rsid w:val="00141AE5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C7D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AFF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6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62E"/>
    <w:rsid w:val="00153A70"/>
    <w:rsid w:val="00153ACE"/>
    <w:rsid w:val="00153B37"/>
    <w:rsid w:val="00153B4E"/>
    <w:rsid w:val="00153B92"/>
    <w:rsid w:val="00153E26"/>
    <w:rsid w:val="00153FFB"/>
    <w:rsid w:val="001542EA"/>
    <w:rsid w:val="001544E3"/>
    <w:rsid w:val="0015451C"/>
    <w:rsid w:val="001545E7"/>
    <w:rsid w:val="00154776"/>
    <w:rsid w:val="001547A1"/>
    <w:rsid w:val="0015498B"/>
    <w:rsid w:val="00154D62"/>
    <w:rsid w:val="00154EB7"/>
    <w:rsid w:val="001550B0"/>
    <w:rsid w:val="00155479"/>
    <w:rsid w:val="00155582"/>
    <w:rsid w:val="001557BD"/>
    <w:rsid w:val="001557D4"/>
    <w:rsid w:val="00155A8A"/>
    <w:rsid w:val="00155AC6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4DB"/>
    <w:rsid w:val="001579CD"/>
    <w:rsid w:val="00157C97"/>
    <w:rsid w:val="00160128"/>
    <w:rsid w:val="0016031D"/>
    <w:rsid w:val="001604E5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1E14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1BD"/>
    <w:rsid w:val="001652E0"/>
    <w:rsid w:val="0016556C"/>
    <w:rsid w:val="001657B2"/>
    <w:rsid w:val="00165A2C"/>
    <w:rsid w:val="00165AFD"/>
    <w:rsid w:val="00165B9A"/>
    <w:rsid w:val="00165CD4"/>
    <w:rsid w:val="00165F7A"/>
    <w:rsid w:val="00166027"/>
    <w:rsid w:val="001662EE"/>
    <w:rsid w:val="001673A2"/>
    <w:rsid w:val="0016760F"/>
    <w:rsid w:val="00167648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664"/>
    <w:rsid w:val="00177BA5"/>
    <w:rsid w:val="00177EE2"/>
    <w:rsid w:val="00180285"/>
    <w:rsid w:val="001804E5"/>
    <w:rsid w:val="00180655"/>
    <w:rsid w:val="0018075B"/>
    <w:rsid w:val="00180947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87DB6"/>
    <w:rsid w:val="00187E6E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399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9F9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00C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2D2"/>
    <w:rsid w:val="001A17A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4EA2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500"/>
    <w:rsid w:val="001A76CF"/>
    <w:rsid w:val="001A77F0"/>
    <w:rsid w:val="001A7852"/>
    <w:rsid w:val="001A7A47"/>
    <w:rsid w:val="001A7C47"/>
    <w:rsid w:val="001A7D21"/>
    <w:rsid w:val="001B025A"/>
    <w:rsid w:val="001B02CC"/>
    <w:rsid w:val="001B0394"/>
    <w:rsid w:val="001B087C"/>
    <w:rsid w:val="001B09BC"/>
    <w:rsid w:val="001B0CEB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389D"/>
    <w:rsid w:val="001B4233"/>
    <w:rsid w:val="001B45C3"/>
    <w:rsid w:val="001B49E6"/>
    <w:rsid w:val="001B4E9D"/>
    <w:rsid w:val="001B4F5D"/>
    <w:rsid w:val="001B4F5E"/>
    <w:rsid w:val="001B508D"/>
    <w:rsid w:val="001B514E"/>
    <w:rsid w:val="001B53FA"/>
    <w:rsid w:val="001B5774"/>
    <w:rsid w:val="001B57B6"/>
    <w:rsid w:val="001B5928"/>
    <w:rsid w:val="001B5F0C"/>
    <w:rsid w:val="001B5FAE"/>
    <w:rsid w:val="001B6475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25D"/>
    <w:rsid w:val="001C1415"/>
    <w:rsid w:val="001C15DA"/>
    <w:rsid w:val="001C1823"/>
    <w:rsid w:val="001C1873"/>
    <w:rsid w:val="001C1A36"/>
    <w:rsid w:val="001C1B7E"/>
    <w:rsid w:val="001C2102"/>
    <w:rsid w:val="001C2307"/>
    <w:rsid w:val="001C246C"/>
    <w:rsid w:val="001C28A3"/>
    <w:rsid w:val="001C2C7F"/>
    <w:rsid w:val="001C2D4E"/>
    <w:rsid w:val="001C2FF9"/>
    <w:rsid w:val="001C330C"/>
    <w:rsid w:val="001C33A4"/>
    <w:rsid w:val="001C351A"/>
    <w:rsid w:val="001C35E0"/>
    <w:rsid w:val="001C367A"/>
    <w:rsid w:val="001C3B09"/>
    <w:rsid w:val="001C3C91"/>
    <w:rsid w:val="001C4325"/>
    <w:rsid w:val="001C4623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6D5B"/>
    <w:rsid w:val="001C7210"/>
    <w:rsid w:val="001C7218"/>
    <w:rsid w:val="001C74C6"/>
    <w:rsid w:val="001C79F2"/>
    <w:rsid w:val="001C7F2C"/>
    <w:rsid w:val="001D00A0"/>
    <w:rsid w:val="001D0217"/>
    <w:rsid w:val="001D0D98"/>
    <w:rsid w:val="001D0DFC"/>
    <w:rsid w:val="001D0EFA"/>
    <w:rsid w:val="001D0FFF"/>
    <w:rsid w:val="001D11BF"/>
    <w:rsid w:val="001D13A9"/>
    <w:rsid w:val="001D15C8"/>
    <w:rsid w:val="001D1638"/>
    <w:rsid w:val="001D174E"/>
    <w:rsid w:val="001D17BF"/>
    <w:rsid w:val="001D1889"/>
    <w:rsid w:val="001D1E32"/>
    <w:rsid w:val="001D2724"/>
    <w:rsid w:val="001D2824"/>
    <w:rsid w:val="001D2C80"/>
    <w:rsid w:val="001D2FEC"/>
    <w:rsid w:val="001D311C"/>
    <w:rsid w:val="001D38AB"/>
    <w:rsid w:val="001D3A40"/>
    <w:rsid w:val="001D3C5F"/>
    <w:rsid w:val="001D3DA4"/>
    <w:rsid w:val="001D3DFA"/>
    <w:rsid w:val="001D40D7"/>
    <w:rsid w:val="001D4174"/>
    <w:rsid w:val="001D433C"/>
    <w:rsid w:val="001D4460"/>
    <w:rsid w:val="001D463D"/>
    <w:rsid w:val="001D4733"/>
    <w:rsid w:val="001D520A"/>
    <w:rsid w:val="001D522E"/>
    <w:rsid w:val="001D5645"/>
    <w:rsid w:val="001D5D99"/>
    <w:rsid w:val="001D5FA3"/>
    <w:rsid w:val="001D6042"/>
    <w:rsid w:val="001D65E4"/>
    <w:rsid w:val="001D6F41"/>
    <w:rsid w:val="001D73E2"/>
    <w:rsid w:val="001D74CD"/>
    <w:rsid w:val="001D7696"/>
    <w:rsid w:val="001D792D"/>
    <w:rsid w:val="001D7DA1"/>
    <w:rsid w:val="001E0111"/>
    <w:rsid w:val="001E0976"/>
    <w:rsid w:val="001E0CE4"/>
    <w:rsid w:val="001E152F"/>
    <w:rsid w:val="001E166B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0E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99F"/>
    <w:rsid w:val="001E4E89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335"/>
    <w:rsid w:val="001E7747"/>
    <w:rsid w:val="001E7A88"/>
    <w:rsid w:val="001E7C1F"/>
    <w:rsid w:val="001E7EF8"/>
    <w:rsid w:val="001F007C"/>
    <w:rsid w:val="001F00AD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435"/>
    <w:rsid w:val="001F160F"/>
    <w:rsid w:val="001F18CF"/>
    <w:rsid w:val="001F1A85"/>
    <w:rsid w:val="001F1B34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3D9E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84D"/>
    <w:rsid w:val="001F69AD"/>
    <w:rsid w:val="001F6DAD"/>
    <w:rsid w:val="001F7228"/>
    <w:rsid w:val="001F7627"/>
    <w:rsid w:val="001F7BC6"/>
    <w:rsid w:val="001F7CA1"/>
    <w:rsid w:val="001F7FFA"/>
    <w:rsid w:val="002005CE"/>
    <w:rsid w:val="00200666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738"/>
    <w:rsid w:val="00201AA0"/>
    <w:rsid w:val="00201CF8"/>
    <w:rsid w:val="00201FB1"/>
    <w:rsid w:val="002022E2"/>
    <w:rsid w:val="00202491"/>
    <w:rsid w:val="002025AA"/>
    <w:rsid w:val="002025D0"/>
    <w:rsid w:val="00202B12"/>
    <w:rsid w:val="00202E26"/>
    <w:rsid w:val="00202E28"/>
    <w:rsid w:val="00202E9D"/>
    <w:rsid w:val="00202EC5"/>
    <w:rsid w:val="00203012"/>
    <w:rsid w:val="002039E8"/>
    <w:rsid w:val="00203A1C"/>
    <w:rsid w:val="00203B9F"/>
    <w:rsid w:val="00203D30"/>
    <w:rsid w:val="00203E44"/>
    <w:rsid w:val="00204633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A0"/>
    <w:rsid w:val="002076C5"/>
    <w:rsid w:val="002076C9"/>
    <w:rsid w:val="00207C56"/>
    <w:rsid w:val="00210987"/>
    <w:rsid w:val="00210A44"/>
    <w:rsid w:val="00210DF1"/>
    <w:rsid w:val="00211165"/>
    <w:rsid w:val="00211262"/>
    <w:rsid w:val="0021139F"/>
    <w:rsid w:val="002115C2"/>
    <w:rsid w:val="002115CB"/>
    <w:rsid w:val="002115E0"/>
    <w:rsid w:val="002117DD"/>
    <w:rsid w:val="00211A8D"/>
    <w:rsid w:val="00211F17"/>
    <w:rsid w:val="00212021"/>
    <w:rsid w:val="00212214"/>
    <w:rsid w:val="002125ED"/>
    <w:rsid w:val="0021287D"/>
    <w:rsid w:val="00212B8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ABF"/>
    <w:rsid w:val="00213B00"/>
    <w:rsid w:val="00213BC3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4FB4"/>
    <w:rsid w:val="00215113"/>
    <w:rsid w:val="002153E0"/>
    <w:rsid w:val="002158F7"/>
    <w:rsid w:val="00215947"/>
    <w:rsid w:val="00215A71"/>
    <w:rsid w:val="00215A81"/>
    <w:rsid w:val="00216313"/>
    <w:rsid w:val="00216931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E2A"/>
    <w:rsid w:val="00220F09"/>
    <w:rsid w:val="00220F81"/>
    <w:rsid w:val="00220FDE"/>
    <w:rsid w:val="0022127F"/>
    <w:rsid w:val="0022159F"/>
    <w:rsid w:val="0022167A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43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CD"/>
    <w:rsid w:val="00223DD1"/>
    <w:rsid w:val="00223F8E"/>
    <w:rsid w:val="002241CE"/>
    <w:rsid w:val="002247D0"/>
    <w:rsid w:val="002249CD"/>
    <w:rsid w:val="002249DE"/>
    <w:rsid w:val="00224BB2"/>
    <w:rsid w:val="00224D67"/>
    <w:rsid w:val="002254D7"/>
    <w:rsid w:val="00225627"/>
    <w:rsid w:val="002256F3"/>
    <w:rsid w:val="00225D4D"/>
    <w:rsid w:val="0022607A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073"/>
    <w:rsid w:val="00230246"/>
    <w:rsid w:val="002308D6"/>
    <w:rsid w:val="00230AB5"/>
    <w:rsid w:val="00230FE6"/>
    <w:rsid w:val="0023112B"/>
    <w:rsid w:val="00231565"/>
    <w:rsid w:val="0023162B"/>
    <w:rsid w:val="00231A7F"/>
    <w:rsid w:val="00231C4B"/>
    <w:rsid w:val="00231EE0"/>
    <w:rsid w:val="0023200A"/>
    <w:rsid w:val="0023200E"/>
    <w:rsid w:val="002321A2"/>
    <w:rsid w:val="002321AA"/>
    <w:rsid w:val="00232495"/>
    <w:rsid w:val="00232613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69"/>
    <w:rsid w:val="002374A7"/>
    <w:rsid w:val="00237580"/>
    <w:rsid w:val="00237DA6"/>
    <w:rsid w:val="00237DDC"/>
    <w:rsid w:val="00237EF0"/>
    <w:rsid w:val="002402EF"/>
    <w:rsid w:val="002403EE"/>
    <w:rsid w:val="00240B99"/>
    <w:rsid w:val="00240CF4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B0"/>
    <w:rsid w:val="002447E4"/>
    <w:rsid w:val="00244B90"/>
    <w:rsid w:val="00244E3B"/>
    <w:rsid w:val="0024508D"/>
    <w:rsid w:val="00245271"/>
    <w:rsid w:val="00245379"/>
    <w:rsid w:val="00245A3B"/>
    <w:rsid w:val="00245AA3"/>
    <w:rsid w:val="00245FDE"/>
    <w:rsid w:val="002469A7"/>
    <w:rsid w:val="00246C27"/>
    <w:rsid w:val="00246C64"/>
    <w:rsid w:val="00246EB1"/>
    <w:rsid w:val="0024704D"/>
    <w:rsid w:val="002470E8"/>
    <w:rsid w:val="002471E6"/>
    <w:rsid w:val="00247D36"/>
    <w:rsid w:val="00247E7D"/>
    <w:rsid w:val="00247EE4"/>
    <w:rsid w:val="0025022B"/>
    <w:rsid w:val="00250290"/>
    <w:rsid w:val="00250309"/>
    <w:rsid w:val="00250423"/>
    <w:rsid w:val="002507B4"/>
    <w:rsid w:val="00250A7F"/>
    <w:rsid w:val="00250A9A"/>
    <w:rsid w:val="00250B66"/>
    <w:rsid w:val="0025105F"/>
    <w:rsid w:val="0025142D"/>
    <w:rsid w:val="0025164D"/>
    <w:rsid w:val="0025177E"/>
    <w:rsid w:val="00251B21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CBF"/>
    <w:rsid w:val="00264D2E"/>
    <w:rsid w:val="0026521A"/>
    <w:rsid w:val="00265432"/>
    <w:rsid w:val="002654B1"/>
    <w:rsid w:val="0026567E"/>
    <w:rsid w:val="002657FA"/>
    <w:rsid w:val="00265A9B"/>
    <w:rsid w:val="00265F36"/>
    <w:rsid w:val="00265F65"/>
    <w:rsid w:val="002661D2"/>
    <w:rsid w:val="002662D6"/>
    <w:rsid w:val="00266557"/>
    <w:rsid w:val="00266569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9DC"/>
    <w:rsid w:val="00274B49"/>
    <w:rsid w:val="00274EC9"/>
    <w:rsid w:val="0027550E"/>
    <w:rsid w:val="002759A8"/>
    <w:rsid w:val="00275A0C"/>
    <w:rsid w:val="00275AD1"/>
    <w:rsid w:val="00275B1C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354"/>
    <w:rsid w:val="0028167E"/>
    <w:rsid w:val="00281709"/>
    <w:rsid w:val="00282600"/>
    <w:rsid w:val="002826FE"/>
    <w:rsid w:val="00282AE8"/>
    <w:rsid w:val="00282F35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EB"/>
    <w:rsid w:val="00285AF5"/>
    <w:rsid w:val="00285DF4"/>
    <w:rsid w:val="002865F4"/>
    <w:rsid w:val="00286617"/>
    <w:rsid w:val="00286671"/>
    <w:rsid w:val="00287416"/>
    <w:rsid w:val="0028799B"/>
    <w:rsid w:val="00287BD2"/>
    <w:rsid w:val="00287EB2"/>
    <w:rsid w:val="00287F9A"/>
    <w:rsid w:val="00287FD5"/>
    <w:rsid w:val="002900A6"/>
    <w:rsid w:val="002900E7"/>
    <w:rsid w:val="00290154"/>
    <w:rsid w:val="00290249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6FD"/>
    <w:rsid w:val="002A0756"/>
    <w:rsid w:val="002A09C2"/>
    <w:rsid w:val="002A0A1B"/>
    <w:rsid w:val="002A0AD4"/>
    <w:rsid w:val="002A10D7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53"/>
    <w:rsid w:val="002A28E1"/>
    <w:rsid w:val="002A2D02"/>
    <w:rsid w:val="002A2D24"/>
    <w:rsid w:val="002A2DBB"/>
    <w:rsid w:val="002A370B"/>
    <w:rsid w:val="002A37CB"/>
    <w:rsid w:val="002A3A6C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6F40"/>
    <w:rsid w:val="002A7603"/>
    <w:rsid w:val="002A78B6"/>
    <w:rsid w:val="002A7BA5"/>
    <w:rsid w:val="002A7D0F"/>
    <w:rsid w:val="002A7D8F"/>
    <w:rsid w:val="002A7E5D"/>
    <w:rsid w:val="002A7FE4"/>
    <w:rsid w:val="002B03C4"/>
    <w:rsid w:val="002B0674"/>
    <w:rsid w:val="002B06EF"/>
    <w:rsid w:val="002B0878"/>
    <w:rsid w:val="002B0DCD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7E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E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BF4"/>
    <w:rsid w:val="002B7C5A"/>
    <w:rsid w:val="002C03D9"/>
    <w:rsid w:val="002C0607"/>
    <w:rsid w:val="002C08A2"/>
    <w:rsid w:val="002C0E74"/>
    <w:rsid w:val="002C0EED"/>
    <w:rsid w:val="002C1095"/>
    <w:rsid w:val="002C133D"/>
    <w:rsid w:val="002C1548"/>
    <w:rsid w:val="002C155B"/>
    <w:rsid w:val="002C17F3"/>
    <w:rsid w:val="002C21AD"/>
    <w:rsid w:val="002C22BA"/>
    <w:rsid w:val="002C23D0"/>
    <w:rsid w:val="002C251B"/>
    <w:rsid w:val="002C25B7"/>
    <w:rsid w:val="002C25C9"/>
    <w:rsid w:val="002C26CC"/>
    <w:rsid w:val="002C284C"/>
    <w:rsid w:val="002C28EF"/>
    <w:rsid w:val="002C2921"/>
    <w:rsid w:val="002C2954"/>
    <w:rsid w:val="002C29BC"/>
    <w:rsid w:val="002C36F6"/>
    <w:rsid w:val="002C3ADE"/>
    <w:rsid w:val="002C3C07"/>
    <w:rsid w:val="002C4414"/>
    <w:rsid w:val="002C4417"/>
    <w:rsid w:val="002C45FA"/>
    <w:rsid w:val="002C461D"/>
    <w:rsid w:val="002C4AF6"/>
    <w:rsid w:val="002C4E1B"/>
    <w:rsid w:val="002C519B"/>
    <w:rsid w:val="002C51A2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1EFC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7A9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0BF"/>
    <w:rsid w:val="002D7384"/>
    <w:rsid w:val="002D74C4"/>
    <w:rsid w:val="002D79AE"/>
    <w:rsid w:val="002D7A15"/>
    <w:rsid w:val="002D7FA1"/>
    <w:rsid w:val="002E00A6"/>
    <w:rsid w:val="002E0128"/>
    <w:rsid w:val="002E01B9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17"/>
    <w:rsid w:val="002E15C5"/>
    <w:rsid w:val="002E1712"/>
    <w:rsid w:val="002E1C7F"/>
    <w:rsid w:val="002E1CDA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8F3"/>
    <w:rsid w:val="002E4A9D"/>
    <w:rsid w:val="002E4C88"/>
    <w:rsid w:val="002E4D02"/>
    <w:rsid w:val="002E50A6"/>
    <w:rsid w:val="002E52BC"/>
    <w:rsid w:val="002E5803"/>
    <w:rsid w:val="002E5D6C"/>
    <w:rsid w:val="002E5E86"/>
    <w:rsid w:val="002E6150"/>
    <w:rsid w:val="002E6263"/>
    <w:rsid w:val="002E654A"/>
    <w:rsid w:val="002E6591"/>
    <w:rsid w:val="002E687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3DA"/>
    <w:rsid w:val="002F06EF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2DD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2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3A"/>
    <w:rsid w:val="002F7041"/>
    <w:rsid w:val="002F78A1"/>
    <w:rsid w:val="002F79A3"/>
    <w:rsid w:val="002F7E78"/>
    <w:rsid w:val="002F7EA5"/>
    <w:rsid w:val="00300723"/>
    <w:rsid w:val="00300750"/>
    <w:rsid w:val="0030077F"/>
    <w:rsid w:val="00300904"/>
    <w:rsid w:val="00300CAF"/>
    <w:rsid w:val="00300DCB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B14"/>
    <w:rsid w:val="00302CEB"/>
    <w:rsid w:val="00302E85"/>
    <w:rsid w:val="00302EE6"/>
    <w:rsid w:val="00303409"/>
    <w:rsid w:val="003034E8"/>
    <w:rsid w:val="003035D9"/>
    <w:rsid w:val="00303701"/>
    <w:rsid w:val="00303D44"/>
    <w:rsid w:val="00303DFD"/>
    <w:rsid w:val="00304039"/>
    <w:rsid w:val="0030490B"/>
    <w:rsid w:val="00304997"/>
    <w:rsid w:val="00304D2A"/>
    <w:rsid w:val="00304D39"/>
    <w:rsid w:val="00305255"/>
    <w:rsid w:val="003053C9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1AA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0EF0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2F7D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340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0DC8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D7E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A0"/>
    <w:rsid w:val="003271BC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999"/>
    <w:rsid w:val="00332A97"/>
    <w:rsid w:val="00332D2E"/>
    <w:rsid w:val="00332E02"/>
    <w:rsid w:val="00333482"/>
    <w:rsid w:val="003336E5"/>
    <w:rsid w:val="00333AB6"/>
    <w:rsid w:val="00333CEF"/>
    <w:rsid w:val="00333E34"/>
    <w:rsid w:val="00334526"/>
    <w:rsid w:val="0033457F"/>
    <w:rsid w:val="0033481B"/>
    <w:rsid w:val="00334ABD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9D6"/>
    <w:rsid w:val="00337D25"/>
    <w:rsid w:val="00340488"/>
    <w:rsid w:val="003405C6"/>
    <w:rsid w:val="00340952"/>
    <w:rsid w:val="00340AD1"/>
    <w:rsid w:val="00340B12"/>
    <w:rsid w:val="00340C4F"/>
    <w:rsid w:val="0034122E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2EC9"/>
    <w:rsid w:val="00343324"/>
    <w:rsid w:val="003435CE"/>
    <w:rsid w:val="003435E9"/>
    <w:rsid w:val="0034388D"/>
    <w:rsid w:val="00344210"/>
    <w:rsid w:val="00344416"/>
    <w:rsid w:val="003445A1"/>
    <w:rsid w:val="00344B98"/>
    <w:rsid w:val="00344BA3"/>
    <w:rsid w:val="00344E37"/>
    <w:rsid w:val="00344F8E"/>
    <w:rsid w:val="0034504C"/>
    <w:rsid w:val="00345374"/>
    <w:rsid w:val="0034571E"/>
    <w:rsid w:val="0034576D"/>
    <w:rsid w:val="00345D2B"/>
    <w:rsid w:val="00345D45"/>
    <w:rsid w:val="00345FDC"/>
    <w:rsid w:val="00346051"/>
    <w:rsid w:val="0034635E"/>
    <w:rsid w:val="003463C0"/>
    <w:rsid w:val="003468CF"/>
    <w:rsid w:val="00346AF1"/>
    <w:rsid w:val="00346CD7"/>
    <w:rsid w:val="003470E1"/>
    <w:rsid w:val="003470F8"/>
    <w:rsid w:val="003475AD"/>
    <w:rsid w:val="003475D0"/>
    <w:rsid w:val="00347769"/>
    <w:rsid w:val="00347A5E"/>
    <w:rsid w:val="00347C1D"/>
    <w:rsid w:val="00347CC3"/>
    <w:rsid w:val="00347F88"/>
    <w:rsid w:val="0035005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0D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684"/>
    <w:rsid w:val="00355848"/>
    <w:rsid w:val="0035585D"/>
    <w:rsid w:val="00355CA1"/>
    <w:rsid w:val="00355CA7"/>
    <w:rsid w:val="00355F44"/>
    <w:rsid w:val="00356539"/>
    <w:rsid w:val="00357151"/>
    <w:rsid w:val="0035716E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314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53A"/>
    <w:rsid w:val="0036260B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1B"/>
    <w:rsid w:val="00364BAC"/>
    <w:rsid w:val="00364C4C"/>
    <w:rsid w:val="00364ED1"/>
    <w:rsid w:val="00364F7E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0FE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17C"/>
    <w:rsid w:val="0037028F"/>
    <w:rsid w:val="003702BE"/>
    <w:rsid w:val="00370CD5"/>
    <w:rsid w:val="00370EEC"/>
    <w:rsid w:val="00371225"/>
    <w:rsid w:val="00371249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0A"/>
    <w:rsid w:val="003752ED"/>
    <w:rsid w:val="0037559B"/>
    <w:rsid w:val="0037574F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E9C"/>
    <w:rsid w:val="003771E0"/>
    <w:rsid w:val="003775C7"/>
    <w:rsid w:val="00377712"/>
    <w:rsid w:val="00377838"/>
    <w:rsid w:val="00377856"/>
    <w:rsid w:val="003779BF"/>
    <w:rsid w:val="00377C8F"/>
    <w:rsid w:val="00377CE9"/>
    <w:rsid w:val="00377DDD"/>
    <w:rsid w:val="00377F9E"/>
    <w:rsid w:val="00380491"/>
    <w:rsid w:val="003804E1"/>
    <w:rsid w:val="0038051B"/>
    <w:rsid w:val="003805E8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5CE"/>
    <w:rsid w:val="003826C9"/>
    <w:rsid w:val="00382906"/>
    <w:rsid w:val="00382C43"/>
    <w:rsid w:val="003830F0"/>
    <w:rsid w:val="00383184"/>
    <w:rsid w:val="003832F2"/>
    <w:rsid w:val="00383390"/>
    <w:rsid w:val="00383511"/>
    <w:rsid w:val="00383858"/>
    <w:rsid w:val="00383A98"/>
    <w:rsid w:val="003841DC"/>
    <w:rsid w:val="0038429D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F9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C09"/>
    <w:rsid w:val="00390FD4"/>
    <w:rsid w:val="00391237"/>
    <w:rsid w:val="003913A6"/>
    <w:rsid w:val="00391515"/>
    <w:rsid w:val="00391A73"/>
    <w:rsid w:val="00391AC0"/>
    <w:rsid w:val="00391B41"/>
    <w:rsid w:val="00391C7C"/>
    <w:rsid w:val="00391CD1"/>
    <w:rsid w:val="00392195"/>
    <w:rsid w:val="003923AC"/>
    <w:rsid w:val="00392AA4"/>
    <w:rsid w:val="00392BAB"/>
    <w:rsid w:val="0039387A"/>
    <w:rsid w:val="00394291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01C"/>
    <w:rsid w:val="003975C2"/>
    <w:rsid w:val="003976EF"/>
    <w:rsid w:val="00397B22"/>
    <w:rsid w:val="003A000F"/>
    <w:rsid w:val="003A00DB"/>
    <w:rsid w:val="003A01DA"/>
    <w:rsid w:val="003A02A1"/>
    <w:rsid w:val="003A09E5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7B1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180"/>
    <w:rsid w:val="003A3354"/>
    <w:rsid w:val="003A3567"/>
    <w:rsid w:val="003A3575"/>
    <w:rsid w:val="003A3924"/>
    <w:rsid w:val="003A3B2C"/>
    <w:rsid w:val="003A3C1F"/>
    <w:rsid w:val="003A40A1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2F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0D74"/>
    <w:rsid w:val="003B0ECB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52D"/>
    <w:rsid w:val="003B6684"/>
    <w:rsid w:val="003B670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B7F1E"/>
    <w:rsid w:val="003C094B"/>
    <w:rsid w:val="003C0C88"/>
    <w:rsid w:val="003C105D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B61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12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247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E22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6C44"/>
    <w:rsid w:val="003D7005"/>
    <w:rsid w:val="003D7452"/>
    <w:rsid w:val="003D77F5"/>
    <w:rsid w:val="003D78FA"/>
    <w:rsid w:val="003D79DF"/>
    <w:rsid w:val="003D7E4D"/>
    <w:rsid w:val="003E00F9"/>
    <w:rsid w:val="003E0BCC"/>
    <w:rsid w:val="003E0FB3"/>
    <w:rsid w:val="003E106B"/>
    <w:rsid w:val="003E10D2"/>
    <w:rsid w:val="003E129E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30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2A"/>
    <w:rsid w:val="003E71ED"/>
    <w:rsid w:val="003E7613"/>
    <w:rsid w:val="003E7D98"/>
    <w:rsid w:val="003E7EA2"/>
    <w:rsid w:val="003F0524"/>
    <w:rsid w:val="003F06E0"/>
    <w:rsid w:val="003F0C1C"/>
    <w:rsid w:val="003F0CE8"/>
    <w:rsid w:val="003F0F60"/>
    <w:rsid w:val="003F11B0"/>
    <w:rsid w:val="003F148A"/>
    <w:rsid w:val="003F1EFD"/>
    <w:rsid w:val="003F1F53"/>
    <w:rsid w:val="003F226E"/>
    <w:rsid w:val="003F2371"/>
    <w:rsid w:val="003F2751"/>
    <w:rsid w:val="003F2D38"/>
    <w:rsid w:val="003F2DC4"/>
    <w:rsid w:val="003F2FB2"/>
    <w:rsid w:val="003F31F5"/>
    <w:rsid w:val="003F3325"/>
    <w:rsid w:val="003F34B6"/>
    <w:rsid w:val="003F3D32"/>
    <w:rsid w:val="003F3EAF"/>
    <w:rsid w:val="003F3F16"/>
    <w:rsid w:val="003F3FAC"/>
    <w:rsid w:val="003F4921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36D"/>
    <w:rsid w:val="003F691F"/>
    <w:rsid w:val="003F6B7A"/>
    <w:rsid w:val="003F6F38"/>
    <w:rsid w:val="003F71DC"/>
    <w:rsid w:val="003F7225"/>
    <w:rsid w:val="003F733C"/>
    <w:rsid w:val="003F759B"/>
    <w:rsid w:val="003F7692"/>
    <w:rsid w:val="003F77CF"/>
    <w:rsid w:val="003F7E18"/>
    <w:rsid w:val="003F7FB3"/>
    <w:rsid w:val="004003D7"/>
    <w:rsid w:val="00400565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CDD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372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2F5E"/>
    <w:rsid w:val="00413445"/>
    <w:rsid w:val="00413666"/>
    <w:rsid w:val="00413945"/>
    <w:rsid w:val="00413E23"/>
    <w:rsid w:val="00413EC2"/>
    <w:rsid w:val="00413F17"/>
    <w:rsid w:val="00413FE3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145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3119"/>
    <w:rsid w:val="00424154"/>
    <w:rsid w:val="00424279"/>
    <w:rsid w:val="0042436C"/>
    <w:rsid w:val="004243A9"/>
    <w:rsid w:val="0042444C"/>
    <w:rsid w:val="0042468B"/>
    <w:rsid w:val="0042491D"/>
    <w:rsid w:val="00424F3D"/>
    <w:rsid w:val="00424FCC"/>
    <w:rsid w:val="0042534C"/>
    <w:rsid w:val="00425666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13B"/>
    <w:rsid w:val="004312CA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9A4"/>
    <w:rsid w:val="00433BD3"/>
    <w:rsid w:val="00433C40"/>
    <w:rsid w:val="00433D45"/>
    <w:rsid w:val="00433E84"/>
    <w:rsid w:val="00433F39"/>
    <w:rsid w:val="0043416E"/>
    <w:rsid w:val="00434231"/>
    <w:rsid w:val="004342D5"/>
    <w:rsid w:val="0043440A"/>
    <w:rsid w:val="00434A40"/>
    <w:rsid w:val="00434D7E"/>
    <w:rsid w:val="0043508A"/>
    <w:rsid w:val="004350AE"/>
    <w:rsid w:val="0043526D"/>
    <w:rsid w:val="00435C4D"/>
    <w:rsid w:val="00435DC0"/>
    <w:rsid w:val="00435FC1"/>
    <w:rsid w:val="00435FE4"/>
    <w:rsid w:val="00436BA2"/>
    <w:rsid w:val="00436BBC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0D1"/>
    <w:rsid w:val="004424A2"/>
    <w:rsid w:val="0044274C"/>
    <w:rsid w:val="0044275B"/>
    <w:rsid w:val="004428BD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FF8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4D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84"/>
    <w:rsid w:val="00460722"/>
    <w:rsid w:val="00461041"/>
    <w:rsid w:val="00461586"/>
    <w:rsid w:val="00461869"/>
    <w:rsid w:val="004619D1"/>
    <w:rsid w:val="00462322"/>
    <w:rsid w:val="00462378"/>
    <w:rsid w:val="00462597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1DF"/>
    <w:rsid w:val="0046758B"/>
    <w:rsid w:val="004678E5"/>
    <w:rsid w:val="00467968"/>
    <w:rsid w:val="00467CF1"/>
    <w:rsid w:val="00467D5D"/>
    <w:rsid w:val="00467ECF"/>
    <w:rsid w:val="0047042B"/>
    <w:rsid w:val="00470444"/>
    <w:rsid w:val="00470992"/>
    <w:rsid w:val="0047099B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2A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5A96"/>
    <w:rsid w:val="00475CC2"/>
    <w:rsid w:val="00476294"/>
    <w:rsid w:val="00476322"/>
    <w:rsid w:val="0047646D"/>
    <w:rsid w:val="00476524"/>
    <w:rsid w:val="00476655"/>
    <w:rsid w:val="0047777E"/>
    <w:rsid w:val="00477904"/>
    <w:rsid w:val="00480171"/>
    <w:rsid w:val="0048057C"/>
    <w:rsid w:val="00480AEF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1A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4BE9"/>
    <w:rsid w:val="004850EE"/>
    <w:rsid w:val="004852E8"/>
    <w:rsid w:val="00485432"/>
    <w:rsid w:val="0048555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6C74"/>
    <w:rsid w:val="004873C5"/>
    <w:rsid w:val="004876E2"/>
    <w:rsid w:val="004878AA"/>
    <w:rsid w:val="00487A07"/>
    <w:rsid w:val="00487B1B"/>
    <w:rsid w:val="00487F3F"/>
    <w:rsid w:val="00490624"/>
    <w:rsid w:val="00490972"/>
    <w:rsid w:val="00490F5C"/>
    <w:rsid w:val="004910CA"/>
    <w:rsid w:val="00491395"/>
    <w:rsid w:val="004915A4"/>
    <w:rsid w:val="004915AD"/>
    <w:rsid w:val="004916F6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5D"/>
    <w:rsid w:val="00493BE7"/>
    <w:rsid w:val="00493EEC"/>
    <w:rsid w:val="00493FE9"/>
    <w:rsid w:val="0049404D"/>
    <w:rsid w:val="0049427C"/>
    <w:rsid w:val="00494348"/>
    <w:rsid w:val="00495072"/>
    <w:rsid w:val="004952F4"/>
    <w:rsid w:val="00495765"/>
    <w:rsid w:val="00495788"/>
    <w:rsid w:val="00495FE4"/>
    <w:rsid w:val="0049602D"/>
    <w:rsid w:val="00496031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4AC8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045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753"/>
    <w:rsid w:val="004C08CA"/>
    <w:rsid w:val="004C0ADE"/>
    <w:rsid w:val="004C0BCC"/>
    <w:rsid w:val="004C0C97"/>
    <w:rsid w:val="004C190B"/>
    <w:rsid w:val="004C1AA4"/>
    <w:rsid w:val="004C1BEB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DFD"/>
    <w:rsid w:val="004C4EAF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459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707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533"/>
    <w:rsid w:val="004D35F1"/>
    <w:rsid w:val="004D3953"/>
    <w:rsid w:val="004D3FA0"/>
    <w:rsid w:val="004D478A"/>
    <w:rsid w:val="004D4C0F"/>
    <w:rsid w:val="004D4E87"/>
    <w:rsid w:val="004D5277"/>
    <w:rsid w:val="004D547E"/>
    <w:rsid w:val="004D69E8"/>
    <w:rsid w:val="004D6C27"/>
    <w:rsid w:val="004D729A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69C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4E0C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3AF"/>
    <w:rsid w:val="004F255B"/>
    <w:rsid w:val="004F25BF"/>
    <w:rsid w:val="004F277D"/>
    <w:rsid w:val="004F27EE"/>
    <w:rsid w:val="004F2971"/>
    <w:rsid w:val="004F2988"/>
    <w:rsid w:val="004F2FA3"/>
    <w:rsid w:val="004F3823"/>
    <w:rsid w:val="004F39BB"/>
    <w:rsid w:val="004F39E4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B90"/>
    <w:rsid w:val="004F5BEB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A3"/>
    <w:rsid w:val="005004C4"/>
    <w:rsid w:val="005004DE"/>
    <w:rsid w:val="00500768"/>
    <w:rsid w:val="00500B7F"/>
    <w:rsid w:val="00500C77"/>
    <w:rsid w:val="00500F1C"/>
    <w:rsid w:val="0050129F"/>
    <w:rsid w:val="005013A1"/>
    <w:rsid w:val="00501565"/>
    <w:rsid w:val="005015EB"/>
    <w:rsid w:val="005018A9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C8E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6FA6"/>
    <w:rsid w:val="005070F2"/>
    <w:rsid w:val="0050744D"/>
    <w:rsid w:val="00507CE0"/>
    <w:rsid w:val="005100AA"/>
    <w:rsid w:val="0051012E"/>
    <w:rsid w:val="00510272"/>
    <w:rsid w:val="00510583"/>
    <w:rsid w:val="00510665"/>
    <w:rsid w:val="0051072B"/>
    <w:rsid w:val="00510CCA"/>
    <w:rsid w:val="00510E28"/>
    <w:rsid w:val="0051161C"/>
    <w:rsid w:val="005118D1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7E1"/>
    <w:rsid w:val="005139B3"/>
    <w:rsid w:val="00513F65"/>
    <w:rsid w:val="0051403E"/>
    <w:rsid w:val="00514152"/>
    <w:rsid w:val="0051421C"/>
    <w:rsid w:val="00514AA9"/>
    <w:rsid w:val="00514AF2"/>
    <w:rsid w:val="00514B01"/>
    <w:rsid w:val="00515595"/>
    <w:rsid w:val="00515A9C"/>
    <w:rsid w:val="00515CDA"/>
    <w:rsid w:val="00516892"/>
    <w:rsid w:val="00516BA5"/>
    <w:rsid w:val="00516DAB"/>
    <w:rsid w:val="00516EF2"/>
    <w:rsid w:val="005170FF"/>
    <w:rsid w:val="00517106"/>
    <w:rsid w:val="005171A5"/>
    <w:rsid w:val="00517623"/>
    <w:rsid w:val="00517632"/>
    <w:rsid w:val="00517A12"/>
    <w:rsid w:val="00517FFD"/>
    <w:rsid w:val="005200AE"/>
    <w:rsid w:val="00520831"/>
    <w:rsid w:val="00520BD9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A3F"/>
    <w:rsid w:val="00526E2F"/>
    <w:rsid w:val="00527211"/>
    <w:rsid w:val="0052765D"/>
    <w:rsid w:val="00527A9B"/>
    <w:rsid w:val="00530045"/>
    <w:rsid w:val="00530411"/>
    <w:rsid w:val="005309AA"/>
    <w:rsid w:val="00530BAE"/>
    <w:rsid w:val="00530DC1"/>
    <w:rsid w:val="00530FAC"/>
    <w:rsid w:val="005310B9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A6D"/>
    <w:rsid w:val="00535CFF"/>
    <w:rsid w:val="00535D2C"/>
    <w:rsid w:val="00535DB6"/>
    <w:rsid w:val="00535FB2"/>
    <w:rsid w:val="0053603D"/>
    <w:rsid w:val="0053619C"/>
    <w:rsid w:val="00536387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D89"/>
    <w:rsid w:val="00542E45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4E8B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47F1B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8C"/>
    <w:rsid w:val="00552099"/>
    <w:rsid w:val="005526C1"/>
    <w:rsid w:val="005528DF"/>
    <w:rsid w:val="00552C6E"/>
    <w:rsid w:val="005530FC"/>
    <w:rsid w:val="00553326"/>
    <w:rsid w:val="0055337A"/>
    <w:rsid w:val="00553D3B"/>
    <w:rsid w:val="00554057"/>
    <w:rsid w:val="0055436B"/>
    <w:rsid w:val="005543BE"/>
    <w:rsid w:val="00554523"/>
    <w:rsid w:val="00554706"/>
    <w:rsid w:val="0055491B"/>
    <w:rsid w:val="00554D5D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4"/>
    <w:rsid w:val="00564985"/>
    <w:rsid w:val="00564F7F"/>
    <w:rsid w:val="00565275"/>
    <w:rsid w:val="005652BA"/>
    <w:rsid w:val="005654C0"/>
    <w:rsid w:val="0056581F"/>
    <w:rsid w:val="00565D20"/>
    <w:rsid w:val="005662B9"/>
    <w:rsid w:val="0056643C"/>
    <w:rsid w:val="0056644A"/>
    <w:rsid w:val="00566DA0"/>
    <w:rsid w:val="00567442"/>
    <w:rsid w:val="00567B29"/>
    <w:rsid w:val="00567C81"/>
    <w:rsid w:val="0057013F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7F4"/>
    <w:rsid w:val="00572823"/>
    <w:rsid w:val="005728F5"/>
    <w:rsid w:val="00572931"/>
    <w:rsid w:val="00572AC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9CF"/>
    <w:rsid w:val="00575CD7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0D4"/>
    <w:rsid w:val="0058131F"/>
    <w:rsid w:val="0058170F"/>
    <w:rsid w:val="00581A14"/>
    <w:rsid w:val="00581AAF"/>
    <w:rsid w:val="005821DB"/>
    <w:rsid w:val="0058234C"/>
    <w:rsid w:val="005824F0"/>
    <w:rsid w:val="005834E7"/>
    <w:rsid w:val="00583C2E"/>
    <w:rsid w:val="00583CF9"/>
    <w:rsid w:val="00583D32"/>
    <w:rsid w:val="0058435E"/>
    <w:rsid w:val="005843DB"/>
    <w:rsid w:val="00584474"/>
    <w:rsid w:val="0058495A"/>
    <w:rsid w:val="00584D79"/>
    <w:rsid w:val="00585144"/>
    <w:rsid w:val="005852BB"/>
    <w:rsid w:val="00585772"/>
    <w:rsid w:val="00585A2B"/>
    <w:rsid w:val="00585EBE"/>
    <w:rsid w:val="00585F6E"/>
    <w:rsid w:val="005861B9"/>
    <w:rsid w:val="00586412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BE0"/>
    <w:rsid w:val="00587EC4"/>
    <w:rsid w:val="00587ECE"/>
    <w:rsid w:val="00590634"/>
    <w:rsid w:val="005908FE"/>
    <w:rsid w:val="00590A11"/>
    <w:rsid w:val="00590C6F"/>
    <w:rsid w:val="00590CC3"/>
    <w:rsid w:val="0059120C"/>
    <w:rsid w:val="00591615"/>
    <w:rsid w:val="00591644"/>
    <w:rsid w:val="00591749"/>
    <w:rsid w:val="0059192C"/>
    <w:rsid w:val="00591A8D"/>
    <w:rsid w:val="00591B79"/>
    <w:rsid w:val="00591EEF"/>
    <w:rsid w:val="00592212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27A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F53"/>
    <w:rsid w:val="005A0990"/>
    <w:rsid w:val="005A0C95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4C3"/>
    <w:rsid w:val="005A468A"/>
    <w:rsid w:val="005A4735"/>
    <w:rsid w:val="005A4AFE"/>
    <w:rsid w:val="005A4B77"/>
    <w:rsid w:val="005A5412"/>
    <w:rsid w:val="005A57A7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539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293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5E7"/>
    <w:rsid w:val="005B377A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397"/>
    <w:rsid w:val="005B7577"/>
    <w:rsid w:val="005B762D"/>
    <w:rsid w:val="005B76D1"/>
    <w:rsid w:val="005B7A78"/>
    <w:rsid w:val="005B7CBC"/>
    <w:rsid w:val="005C00AF"/>
    <w:rsid w:val="005C062B"/>
    <w:rsid w:val="005C0AA0"/>
    <w:rsid w:val="005C0E8F"/>
    <w:rsid w:val="005C1245"/>
    <w:rsid w:val="005C138F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2F0B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7D5"/>
    <w:rsid w:val="005C48B8"/>
    <w:rsid w:val="005C4991"/>
    <w:rsid w:val="005C5030"/>
    <w:rsid w:val="005C5277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12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6C88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85"/>
    <w:rsid w:val="005E1ED1"/>
    <w:rsid w:val="005E2121"/>
    <w:rsid w:val="005E2219"/>
    <w:rsid w:val="005E22A5"/>
    <w:rsid w:val="005E2602"/>
    <w:rsid w:val="005E288A"/>
    <w:rsid w:val="005E28E2"/>
    <w:rsid w:val="005E2E59"/>
    <w:rsid w:val="005E347D"/>
    <w:rsid w:val="005E39E2"/>
    <w:rsid w:val="005E3EB0"/>
    <w:rsid w:val="005E4093"/>
    <w:rsid w:val="005E4112"/>
    <w:rsid w:val="005E4BD6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82E"/>
    <w:rsid w:val="005E7A01"/>
    <w:rsid w:val="005E7B4F"/>
    <w:rsid w:val="005E7D4F"/>
    <w:rsid w:val="005F00A9"/>
    <w:rsid w:val="005F0218"/>
    <w:rsid w:val="005F075B"/>
    <w:rsid w:val="005F077E"/>
    <w:rsid w:val="005F11AA"/>
    <w:rsid w:val="005F1278"/>
    <w:rsid w:val="005F14E1"/>
    <w:rsid w:val="005F17FF"/>
    <w:rsid w:val="005F1A71"/>
    <w:rsid w:val="005F1B80"/>
    <w:rsid w:val="005F1CC2"/>
    <w:rsid w:val="005F1E8D"/>
    <w:rsid w:val="005F1EE3"/>
    <w:rsid w:val="005F243E"/>
    <w:rsid w:val="005F266C"/>
    <w:rsid w:val="005F2FB8"/>
    <w:rsid w:val="005F30B0"/>
    <w:rsid w:val="005F347B"/>
    <w:rsid w:val="005F3B07"/>
    <w:rsid w:val="005F3CA0"/>
    <w:rsid w:val="005F3E86"/>
    <w:rsid w:val="005F3EDE"/>
    <w:rsid w:val="005F4495"/>
    <w:rsid w:val="005F478C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6D3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116"/>
    <w:rsid w:val="00603354"/>
    <w:rsid w:val="006038D6"/>
    <w:rsid w:val="00603A0C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1FF"/>
    <w:rsid w:val="00605237"/>
    <w:rsid w:val="006055A7"/>
    <w:rsid w:val="006057E5"/>
    <w:rsid w:val="00605A61"/>
    <w:rsid w:val="00605E2D"/>
    <w:rsid w:val="006065B7"/>
    <w:rsid w:val="00606970"/>
    <w:rsid w:val="00606AC3"/>
    <w:rsid w:val="00606B89"/>
    <w:rsid w:val="00606C72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2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1EE7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286"/>
    <w:rsid w:val="006133C3"/>
    <w:rsid w:val="006135A4"/>
    <w:rsid w:val="0061391C"/>
    <w:rsid w:val="00613C70"/>
    <w:rsid w:val="00613E1E"/>
    <w:rsid w:val="00613E48"/>
    <w:rsid w:val="006141B5"/>
    <w:rsid w:val="00614323"/>
    <w:rsid w:val="006144C0"/>
    <w:rsid w:val="00615052"/>
    <w:rsid w:val="00615233"/>
    <w:rsid w:val="006156CC"/>
    <w:rsid w:val="00615754"/>
    <w:rsid w:val="0061584F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39B"/>
    <w:rsid w:val="006178A5"/>
    <w:rsid w:val="006179C5"/>
    <w:rsid w:val="00617B41"/>
    <w:rsid w:val="00620094"/>
    <w:rsid w:val="0062012D"/>
    <w:rsid w:val="00620341"/>
    <w:rsid w:val="0062046C"/>
    <w:rsid w:val="00620564"/>
    <w:rsid w:val="0062071B"/>
    <w:rsid w:val="00620955"/>
    <w:rsid w:val="006209FA"/>
    <w:rsid w:val="00620E1D"/>
    <w:rsid w:val="006214AA"/>
    <w:rsid w:val="00621781"/>
    <w:rsid w:val="00622540"/>
    <w:rsid w:val="0062292C"/>
    <w:rsid w:val="00622933"/>
    <w:rsid w:val="00622A8D"/>
    <w:rsid w:val="00622AD3"/>
    <w:rsid w:val="00622D4C"/>
    <w:rsid w:val="00622FCE"/>
    <w:rsid w:val="006230F8"/>
    <w:rsid w:val="006232BB"/>
    <w:rsid w:val="00623478"/>
    <w:rsid w:val="00623EA8"/>
    <w:rsid w:val="0062487C"/>
    <w:rsid w:val="00624A53"/>
    <w:rsid w:val="00624BC8"/>
    <w:rsid w:val="00624C9E"/>
    <w:rsid w:val="006250B8"/>
    <w:rsid w:val="00625123"/>
    <w:rsid w:val="006254F7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1D90"/>
    <w:rsid w:val="00632074"/>
    <w:rsid w:val="006323E4"/>
    <w:rsid w:val="00632B8A"/>
    <w:rsid w:val="00632FF1"/>
    <w:rsid w:val="00633B1D"/>
    <w:rsid w:val="00633DDC"/>
    <w:rsid w:val="00633E47"/>
    <w:rsid w:val="00634010"/>
    <w:rsid w:val="00634118"/>
    <w:rsid w:val="00634258"/>
    <w:rsid w:val="006345AA"/>
    <w:rsid w:val="006347FC"/>
    <w:rsid w:val="00634B9F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AD5"/>
    <w:rsid w:val="00641B33"/>
    <w:rsid w:val="00641E08"/>
    <w:rsid w:val="00641E4C"/>
    <w:rsid w:val="00641E6F"/>
    <w:rsid w:val="006426F2"/>
    <w:rsid w:val="0064279E"/>
    <w:rsid w:val="006427AD"/>
    <w:rsid w:val="00642E57"/>
    <w:rsid w:val="00642FCD"/>
    <w:rsid w:val="006431DA"/>
    <w:rsid w:val="00643A5B"/>
    <w:rsid w:val="00643A80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269"/>
    <w:rsid w:val="00645A78"/>
    <w:rsid w:val="00645CA2"/>
    <w:rsid w:val="00645EA9"/>
    <w:rsid w:val="00645F68"/>
    <w:rsid w:val="00646061"/>
    <w:rsid w:val="00646221"/>
    <w:rsid w:val="006463FE"/>
    <w:rsid w:val="006466BA"/>
    <w:rsid w:val="0064681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988"/>
    <w:rsid w:val="00650B17"/>
    <w:rsid w:val="00650BDB"/>
    <w:rsid w:val="00650D47"/>
    <w:rsid w:val="00651289"/>
    <w:rsid w:val="00651313"/>
    <w:rsid w:val="006513C5"/>
    <w:rsid w:val="006517D9"/>
    <w:rsid w:val="00651937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42D"/>
    <w:rsid w:val="006535BC"/>
    <w:rsid w:val="00653930"/>
    <w:rsid w:val="0065459B"/>
    <w:rsid w:val="0065473B"/>
    <w:rsid w:val="006548F5"/>
    <w:rsid w:val="00654A8B"/>
    <w:rsid w:val="00654AE8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3CC"/>
    <w:rsid w:val="00661AA4"/>
    <w:rsid w:val="00661B5F"/>
    <w:rsid w:val="00661CFD"/>
    <w:rsid w:val="00661E49"/>
    <w:rsid w:val="00661ECC"/>
    <w:rsid w:val="006620C7"/>
    <w:rsid w:val="00662173"/>
    <w:rsid w:val="006621D3"/>
    <w:rsid w:val="006622F6"/>
    <w:rsid w:val="00662401"/>
    <w:rsid w:val="00662619"/>
    <w:rsid w:val="006626AF"/>
    <w:rsid w:val="006628A7"/>
    <w:rsid w:val="00662B04"/>
    <w:rsid w:val="00662BB5"/>
    <w:rsid w:val="00662E8A"/>
    <w:rsid w:val="00662ED8"/>
    <w:rsid w:val="0066324B"/>
    <w:rsid w:val="0066372A"/>
    <w:rsid w:val="006637F7"/>
    <w:rsid w:val="00663AA5"/>
    <w:rsid w:val="00663FB5"/>
    <w:rsid w:val="006640BB"/>
    <w:rsid w:val="00664117"/>
    <w:rsid w:val="006641A8"/>
    <w:rsid w:val="00664481"/>
    <w:rsid w:val="00664C33"/>
    <w:rsid w:val="006650DA"/>
    <w:rsid w:val="00665120"/>
    <w:rsid w:val="006654B7"/>
    <w:rsid w:val="006654F6"/>
    <w:rsid w:val="00665596"/>
    <w:rsid w:val="006656A0"/>
    <w:rsid w:val="0066599A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67F4C"/>
    <w:rsid w:val="0067005C"/>
    <w:rsid w:val="0067024C"/>
    <w:rsid w:val="0067030A"/>
    <w:rsid w:val="0067078A"/>
    <w:rsid w:val="00670838"/>
    <w:rsid w:val="00670DEB"/>
    <w:rsid w:val="00671192"/>
    <w:rsid w:val="006715B2"/>
    <w:rsid w:val="006715BF"/>
    <w:rsid w:val="00671822"/>
    <w:rsid w:val="006719E6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DD1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FE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08D"/>
    <w:rsid w:val="006914C5"/>
    <w:rsid w:val="00691757"/>
    <w:rsid w:val="00691985"/>
    <w:rsid w:val="00691B32"/>
    <w:rsid w:val="00691B76"/>
    <w:rsid w:val="00691E19"/>
    <w:rsid w:val="00691F5E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739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45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66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5D6B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0D9A"/>
    <w:rsid w:val="006B105C"/>
    <w:rsid w:val="006B121A"/>
    <w:rsid w:val="006B1442"/>
    <w:rsid w:val="006B16BA"/>
    <w:rsid w:val="006B184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291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57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694"/>
    <w:rsid w:val="006B7A1B"/>
    <w:rsid w:val="006B7E38"/>
    <w:rsid w:val="006B7F04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481"/>
    <w:rsid w:val="006C3572"/>
    <w:rsid w:val="006C371F"/>
    <w:rsid w:val="006C389D"/>
    <w:rsid w:val="006C39D3"/>
    <w:rsid w:val="006C3C42"/>
    <w:rsid w:val="006C3C48"/>
    <w:rsid w:val="006C3F9D"/>
    <w:rsid w:val="006C4149"/>
    <w:rsid w:val="006C41D3"/>
    <w:rsid w:val="006C43F4"/>
    <w:rsid w:val="006C463C"/>
    <w:rsid w:val="006C47B3"/>
    <w:rsid w:val="006C4F56"/>
    <w:rsid w:val="006C56F6"/>
    <w:rsid w:val="006C5943"/>
    <w:rsid w:val="006C5D8A"/>
    <w:rsid w:val="006C6283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57"/>
    <w:rsid w:val="006D0EFB"/>
    <w:rsid w:val="006D113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2DC"/>
    <w:rsid w:val="006D4582"/>
    <w:rsid w:val="006D4995"/>
    <w:rsid w:val="006D49D2"/>
    <w:rsid w:val="006D4A57"/>
    <w:rsid w:val="006D4B7B"/>
    <w:rsid w:val="006D50B9"/>
    <w:rsid w:val="006D5295"/>
    <w:rsid w:val="006D548B"/>
    <w:rsid w:val="006D5584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C2C"/>
    <w:rsid w:val="006D6C8B"/>
    <w:rsid w:val="006D6F1A"/>
    <w:rsid w:val="006D742C"/>
    <w:rsid w:val="006D7705"/>
    <w:rsid w:val="006D7DD8"/>
    <w:rsid w:val="006D7E58"/>
    <w:rsid w:val="006D7E97"/>
    <w:rsid w:val="006E0758"/>
    <w:rsid w:val="006E0A5A"/>
    <w:rsid w:val="006E0D15"/>
    <w:rsid w:val="006E10B9"/>
    <w:rsid w:val="006E1138"/>
    <w:rsid w:val="006E141D"/>
    <w:rsid w:val="006E1428"/>
    <w:rsid w:val="006E1B98"/>
    <w:rsid w:val="006E1C63"/>
    <w:rsid w:val="006E1F18"/>
    <w:rsid w:val="006E21D4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0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E7BAE"/>
    <w:rsid w:val="006F02CA"/>
    <w:rsid w:val="006F03F0"/>
    <w:rsid w:val="006F18C1"/>
    <w:rsid w:val="006F1A7C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A15"/>
    <w:rsid w:val="006F4FD7"/>
    <w:rsid w:val="006F514E"/>
    <w:rsid w:val="006F5506"/>
    <w:rsid w:val="006F5A40"/>
    <w:rsid w:val="006F5AB0"/>
    <w:rsid w:val="006F5C03"/>
    <w:rsid w:val="006F5C69"/>
    <w:rsid w:val="006F5D80"/>
    <w:rsid w:val="006F66B2"/>
    <w:rsid w:val="006F6773"/>
    <w:rsid w:val="006F6816"/>
    <w:rsid w:val="006F6939"/>
    <w:rsid w:val="006F6B5F"/>
    <w:rsid w:val="006F6B79"/>
    <w:rsid w:val="006F6C0D"/>
    <w:rsid w:val="006F6D44"/>
    <w:rsid w:val="006F6EEE"/>
    <w:rsid w:val="006F707F"/>
    <w:rsid w:val="006F70C6"/>
    <w:rsid w:val="006F71E9"/>
    <w:rsid w:val="006F7243"/>
    <w:rsid w:val="006F7354"/>
    <w:rsid w:val="006F748B"/>
    <w:rsid w:val="00700428"/>
    <w:rsid w:val="0070080E"/>
    <w:rsid w:val="00700B61"/>
    <w:rsid w:val="00700BF4"/>
    <w:rsid w:val="00700E3E"/>
    <w:rsid w:val="007014E1"/>
    <w:rsid w:val="007015DC"/>
    <w:rsid w:val="00701C8E"/>
    <w:rsid w:val="007024AC"/>
    <w:rsid w:val="0070256A"/>
    <w:rsid w:val="00702695"/>
    <w:rsid w:val="00702A9F"/>
    <w:rsid w:val="0070307B"/>
    <w:rsid w:val="00703290"/>
    <w:rsid w:val="00703795"/>
    <w:rsid w:val="0070380A"/>
    <w:rsid w:val="00703B4B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5F1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07E61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1E83"/>
    <w:rsid w:val="007123BF"/>
    <w:rsid w:val="007129EE"/>
    <w:rsid w:val="00712D37"/>
    <w:rsid w:val="00712F07"/>
    <w:rsid w:val="00712F1F"/>
    <w:rsid w:val="00712F32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982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5F9B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7FF"/>
    <w:rsid w:val="00720995"/>
    <w:rsid w:val="007209AA"/>
    <w:rsid w:val="007209C6"/>
    <w:rsid w:val="00720CC9"/>
    <w:rsid w:val="00720EA5"/>
    <w:rsid w:val="00720F17"/>
    <w:rsid w:val="00721152"/>
    <w:rsid w:val="00721301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174"/>
    <w:rsid w:val="007235FD"/>
    <w:rsid w:val="007236E6"/>
    <w:rsid w:val="00723710"/>
    <w:rsid w:val="0072383B"/>
    <w:rsid w:val="007238C9"/>
    <w:rsid w:val="00723937"/>
    <w:rsid w:val="007239C9"/>
    <w:rsid w:val="00723FDF"/>
    <w:rsid w:val="007243E5"/>
    <w:rsid w:val="0072440E"/>
    <w:rsid w:val="0072441D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491"/>
    <w:rsid w:val="007275A8"/>
    <w:rsid w:val="00727C3E"/>
    <w:rsid w:val="0073034A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430"/>
    <w:rsid w:val="007326CC"/>
    <w:rsid w:val="0073272A"/>
    <w:rsid w:val="00732CD9"/>
    <w:rsid w:val="00732D89"/>
    <w:rsid w:val="0073350B"/>
    <w:rsid w:val="00733768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1F4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27A"/>
    <w:rsid w:val="00751A14"/>
    <w:rsid w:val="00751B19"/>
    <w:rsid w:val="0075201B"/>
    <w:rsid w:val="007523E9"/>
    <w:rsid w:val="007525CC"/>
    <w:rsid w:val="007525DB"/>
    <w:rsid w:val="0075269C"/>
    <w:rsid w:val="00752741"/>
    <w:rsid w:val="00752892"/>
    <w:rsid w:val="00752B04"/>
    <w:rsid w:val="00752EC2"/>
    <w:rsid w:val="007530EF"/>
    <w:rsid w:val="007531D6"/>
    <w:rsid w:val="00753237"/>
    <w:rsid w:val="007532AC"/>
    <w:rsid w:val="007532F5"/>
    <w:rsid w:val="00753B4E"/>
    <w:rsid w:val="00753CAD"/>
    <w:rsid w:val="00754709"/>
    <w:rsid w:val="0075483B"/>
    <w:rsid w:val="00754984"/>
    <w:rsid w:val="00754AD9"/>
    <w:rsid w:val="00754E06"/>
    <w:rsid w:val="00754E32"/>
    <w:rsid w:val="00754FD8"/>
    <w:rsid w:val="00755249"/>
    <w:rsid w:val="0075526E"/>
    <w:rsid w:val="007554F0"/>
    <w:rsid w:val="00755579"/>
    <w:rsid w:val="00755825"/>
    <w:rsid w:val="00755990"/>
    <w:rsid w:val="00756160"/>
    <w:rsid w:val="007564C5"/>
    <w:rsid w:val="00756834"/>
    <w:rsid w:val="00756FCA"/>
    <w:rsid w:val="00757032"/>
    <w:rsid w:val="0075710D"/>
    <w:rsid w:val="007574C2"/>
    <w:rsid w:val="0075760D"/>
    <w:rsid w:val="00757E1B"/>
    <w:rsid w:val="00757EF6"/>
    <w:rsid w:val="007601A2"/>
    <w:rsid w:val="007607C0"/>
    <w:rsid w:val="00760F10"/>
    <w:rsid w:val="0076110D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3B9B"/>
    <w:rsid w:val="007644B1"/>
    <w:rsid w:val="00764603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2D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5E13"/>
    <w:rsid w:val="0077647D"/>
    <w:rsid w:val="007765CB"/>
    <w:rsid w:val="00776D43"/>
    <w:rsid w:val="00776E11"/>
    <w:rsid w:val="00777195"/>
    <w:rsid w:val="00777197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C31"/>
    <w:rsid w:val="00780F39"/>
    <w:rsid w:val="00781068"/>
    <w:rsid w:val="007813C4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71"/>
    <w:rsid w:val="00782EDE"/>
    <w:rsid w:val="00782F39"/>
    <w:rsid w:val="00782FAC"/>
    <w:rsid w:val="0078344B"/>
    <w:rsid w:val="007834FF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6939"/>
    <w:rsid w:val="00787366"/>
    <w:rsid w:val="0078760C"/>
    <w:rsid w:val="00787819"/>
    <w:rsid w:val="00787A54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301C"/>
    <w:rsid w:val="00793293"/>
    <w:rsid w:val="007934C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B30"/>
    <w:rsid w:val="00794FFB"/>
    <w:rsid w:val="00795298"/>
    <w:rsid w:val="00795880"/>
    <w:rsid w:val="00795A84"/>
    <w:rsid w:val="00795BE6"/>
    <w:rsid w:val="00795D35"/>
    <w:rsid w:val="00795F9A"/>
    <w:rsid w:val="0079600D"/>
    <w:rsid w:val="00796080"/>
    <w:rsid w:val="00796BDE"/>
    <w:rsid w:val="00796C16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82F"/>
    <w:rsid w:val="007A1AB1"/>
    <w:rsid w:val="007A1DA3"/>
    <w:rsid w:val="007A1DDE"/>
    <w:rsid w:val="007A2521"/>
    <w:rsid w:val="007A283F"/>
    <w:rsid w:val="007A2A6E"/>
    <w:rsid w:val="007A2AFF"/>
    <w:rsid w:val="007A2BED"/>
    <w:rsid w:val="007A31E6"/>
    <w:rsid w:val="007A3770"/>
    <w:rsid w:val="007A3996"/>
    <w:rsid w:val="007A3BA2"/>
    <w:rsid w:val="007A3CD6"/>
    <w:rsid w:val="007A3DD1"/>
    <w:rsid w:val="007A3DEF"/>
    <w:rsid w:val="007A3EDC"/>
    <w:rsid w:val="007A4820"/>
    <w:rsid w:val="007A4842"/>
    <w:rsid w:val="007A4883"/>
    <w:rsid w:val="007A4B8D"/>
    <w:rsid w:val="007A4C09"/>
    <w:rsid w:val="007A4C22"/>
    <w:rsid w:val="007A52CD"/>
    <w:rsid w:val="007A55B2"/>
    <w:rsid w:val="007A563E"/>
    <w:rsid w:val="007A581F"/>
    <w:rsid w:val="007A5A30"/>
    <w:rsid w:val="007A5FA5"/>
    <w:rsid w:val="007A626D"/>
    <w:rsid w:val="007A65E3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E14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17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676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4E5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6FF3"/>
    <w:rsid w:val="007E72EE"/>
    <w:rsid w:val="007E73B9"/>
    <w:rsid w:val="007E7559"/>
    <w:rsid w:val="007E79C6"/>
    <w:rsid w:val="007E7E60"/>
    <w:rsid w:val="007E7E96"/>
    <w:rsid w:val="007F010C"/>
    <w:rsid w:val="007F03E4"/>
    <w:rsid w:val="007F0445"/>
    <w:rsid w:val="007F04CD"/>
    <w:rsid w:val="007F060C"/>
    <w:rsid w:val="007F0659"/>
    <w:rsid w:val="007F0F90"/>
    <w:rsid w:val="007F1107"/>
    <w:rsid w:val="007F1636"/>
    <w:rsid w:val="007F1A89"/>
    <w:rsid w:val="007F1C60"/>
    <w:rsid w:val="007F1D57"/>
    <w:rsid w:val="007F200F"/>
    <w:rsid w:val="007F2477"/>
    <w:rsid w:val="007F27B3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634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18A"/>
    <w:rsid w:val="0080125B"/>
    <w:rsid w:val="008014EA"/>
    <w:rsid w:val="0080231E"/>
    <w:rsid w:val="00802769"/>
    <w:rsid w:val="00802A7B"/>
    <w:rsid w:val="00802ACA"/>
    <w:rsid w:val="00802D08"/>
    <w:rsid w:val="008036E1"/>
    <w:rsid w:val="00803A47"/>
    <w:rsid w:val="00803DEF"/>
    <w:rsid w:val="008040B2"/>
    <w:rsid w:val="00804175"/>
    <w:rsid w:val="008043F2"/>
    <w:rsid w:val="008046B7"/>
    <w:rsid w:val="008048BF"/>
    <w:rsid w:val="00804E07"/>
    <w:rsid w:val="00804E1B"/>
    <w:rsid w:val="0080520E"/>
    <w:rsid w:val="00805283"/>
    <w:rsid w:val="008054F9"/>
    <w:rsid w:val="008058D7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55D"/>
    <w:rsid w:val="00807B5A"/>
    <w:rsid w:val="00807C2E"/>
    <w:rsid w:val="00807DCE"/>
    <w:rsid w:val="008101A5"/>
    <w:rsid w:val="0081025D"/>
    <w:rsid w:val="00810596"/>
    <w:rsid w:val="008107C1"/>
    <w:rsid w:val="008108AB"/>
    <w:rsid w:val="008108B0"/>
    <w:rsid w:val="0081098C"/>
    <w:rsid w:val="00810F7C"/>
    <w:rsid w:val="008110EB"/>
    <w:rsid w:val="00811199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7B"/>
    <w:rsid w:val="00814157"/>
    <w:rsid w:val="00814209"/>
    <w:rsid w:val="008145C7"/>
    <w:rsid w:val="008145ED"/>
    <w:rsid w:val="00814806"/>
    <w:rsid w:val="00814B6B"/>
    <w:rsid w:val="00815005"/>
    <w:rsid w:val="00815B11"/>
    <w:rsid w:val="00815BCC"/>
    <w:rsid w:val="00815BE1"/>
    <w:rsid w:val="00815E9B"/>
    <w:rsid w:val="00816484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66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8B0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DB7"/>
    <w:rsid w:val="00827E45"/>
    <w:rsid w:val="00827F45"/>
    <w:rsid w:val="00830147"/>
    <w:rsid w:val="008308DC"/>
    <w:rsid w:val="00830A29"/>
    <w:rsid w:val="00830B8F"/>
    <w:rsid w:val="00830C14"/>
    <w:rsid w:val="00830CCA"/>
    <w:rsid w:val="008311CC"/>
    <w:rsid w:val="008313E4"/>
    <w:rsid w:val="00831ABE"/>
    <w:rsid w:val="00831B32"/>
    <w:rsid w:val="008324F4"/>
    <w:rsid w:val="008331DC"/>
    <w:rsid w:val="00833906"/>
    <w:rsid w:val="00833FE7"/>
    <w:rsid w:val="008341F6"/>
    <w:rsid w:val="00834312"/>
    <w:rsid w:val="00834359"/>
    <w:rsid w:val="0083486C"/>
    <w:rsid w:val="008349E8"/>
    <w:rsid w:val="00834C10"/>
    <w:rsid w:val="00834C8E"/>
    <w:rsid w:val="00835071"/>
    <w:rsid w:val="0083521C"/>
    <w:rsid w:val="00835253"/>
    <w:rsid w:val="008353E3"/>
    <w:rsid w:val="00835458"/>
    <w:rsid w:val="0083563B"/>
    <w:rsid w:val="00835907"/>
    <w:rsid w:val="00835C7C"/>
    <w:rsid w:val="00836277"/>
    <w:rsid w:val="0083662D"/>
    <w:rsid w:val="008369CC"/>
    <w:rsid w:val="00836AF3"/>
    <w:rsid w:val="00836C30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848"/>
    <w:rsid w:val="00841A8E"/>
    <w:rsid w:val="00841E6E"/>
    <w:rsid w:val="00841ED7"/>
    <w:rsid w:val="008420B7"/>
    <w:rsid w:val="00842534"/>
    <w:rsid w:val="00842C05"/>
    <w:rsid w:val="00842DAC"/>
    <w:rsid w:val="00842DD0"/>
    <w:rsid w:val="00843043"/>
    <w:rsid w:val="008432B4"/>
    <w:rsid w:val="008433BF"/>
    <w:rsid w:val="0084357C"/>
    <w:rsid w:val="008435F0"/>
    <w:rsid w:val="00843B4B"/>
    <w:rsid w:val="00843B82"/>
    <w:rsid w:val="00843BA4"/>
    <w:rsid w:val="00843D49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2CD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1EC"/>
    <w:rsid w:val="0086050C"/>
    <w:rsid w:val="0086083D"/>
    <w:rsid w:val="00860AA7"/>
    <w:rsid w:val="00860B0A"/>
    <w:rsid w:val="00860CF4"/>
    <w:rsid w:val="00860DF7"/>
    <w:rsid w:val="00861103"/>
    <w:rsid w:val="00861314"/>
    <w:rsid w:val="008614CD"/>
    <w:rsid w:val="00861747"/>
    <w:rsid w:val="00861840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2F51"/>
    <w:rsid w:val="0086328F"/>
    <w:rsid w:val="00863AB6"/>
    <w:rsid w:val="00863C19"/>
    <w:rsid w:val="008640D3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95"/>
    <w:rsid w:val="008659BC"/>
    <w:rsid w:val="00865B66"/>
    <w:rsid w:val="008663C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62"/>
    <w:rsid w:val="00871879"/>
    <w:rsid w:val="0087188F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4F1D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1AC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2C"/>
    <w:rsid w:val="008858E7"/>
    <w:rsid w:val="00885975"/>
    <w:rsid w:val="008859A5"/>
    <w:rsid w:val="00885B85"/>
    <w:rsid w:val="00885C2B"/>
    <w:rsid w:val="00885DA8"/>
    <w:rsid w:val="00885E69"/>
    <w:rsid w:val="00886076"/>
    <w:rsid w:val="00886177"/>
    <w:rsid w:val="008862AE"/>
    <w:rsid w:val="00886691"/>
    <w:rsid w:val="008867B5"/>
    <w:rsid w:val="00886C18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AB9"/>
    <w:rsid w:val="00890BAB"/>
    <w:rsid w:val="008911DD"/>
    <w:rsid w:val="008913DC"/>
    <w:rsid w:val="008914CE"/>
    <w:rsid w:val="008917DC"/>
    <w:rsid w:val="008918B1"/>
    <w:rsid w:val="00891D91"/>
    <w:rsid w:val="00891E88"/>
    <w:rsid w:val="00892596"/>
    <w:rsid w:val="008925E3"/>
    <w:rsid w:val="00892A04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79"/>
    <w:rsid w:val="00894EEE"/>
    <w:rsid w:val="00894FA7"/>
    <w:rsid w:val="008952C7"/>
    <w:rsid w:val="00895419"/>
    <w:rsid w:val="008955D0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A28"/>
    <w:rsid w:val="00897F43"/>
    <w:rsid w:val="008A027F"/>
    <w:rsid w:val="008A033D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8B"/>
    <w:rsid w:val="008A1BF0"/>
    <w:rsid w:val="008A1C9D"/>
    <w:rsid w:val="008A1CED"/>
    <w:rsid w:val="008A1E08"/>
    <w:rsid w:val="008A1E73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5D05"/>
    <w:rsid w:val="008A6214"/>
    <w:rsid w:val="008A6608"/>
    <w:rsid w:val="008A663B"/>
    <w:rsid w:val="008A781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44"/>
    <w:rsid w:val="008B13B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03C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5B3D"/>
    <w:rsid w:val="008B60BE"/>
    <w:rsid w:val="008B6130"/>
    <w:rsid w:val="008B6281"/>
    <w:rsid w:val="008B636E"/>
    <w:rsid w:val="008B6B19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4AC"/>
    <w:rsid w:val="008C15DD"/>
    <w:rsid w:val="008C1928"/>
    <w:rsid w:val="008C1A65"/>
    <w:rsid w:val="008C1AE2"/>
    <w:rsid w:val="008C1D9F"/>
    <w:rsid w:val="008C2531"/>
    <w:rsid w:val="008C257F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CA"/>
    <w:rsid w:val="008C50D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0D0F"/>
    <w:rsid w:val="008D10DE"/>
    <w:rsid w:val="008D14A2"/>
    <w:rsid w:val="008D154F"/>
    <w:rsid w:val="008D174A"/>
    <w:rsid w:val="008D19C7"/>
    <w:rsid w:val="008D1B47"/>
    <w:rsid w:val="008D1D9D"/>
    <w:rsid w:val="008D2053"/>
    <w:rsid w:val="008D24D5"/>
    <w:rsid w:val="008D2582"/>
    <w:rsid w:val="008D29B8"/>
    <w:rsid w:val="008D29E7"/>
    <w:rsid w:val="008D2A21"/>
    <w:rsid w:val="008D2BF4"/>
    <w:rsid w:val="008D2C15"/>
    <w:rsid w:val="008D2D1E"/>
    <w:rsid w:val="008D2E11"/>
    <w:rsid w:val="008D3626"/>
    <w:rsid w:val="008D3706"/>
    <w:rsid w:val="008D37A3"/>
    <w:rsid w:val="008D3806"/>
    <w:rsid w:val="008D3D3C"/>
    <w:rsid w:val="008D3F85"/>
    <w:rsid w:val="008D41DA"/>
    <w:rsid w:val="008D42DF"/>
    <w:rsid w:val="008D4409"/>
    <w:rsid w:val="008D45F1"/>
    <w:rsid w:val="008D470D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30"/>
    <w:rsid w:val="008D664C"/>
    <w:rsid w:val="008D679C"/>
    <w:rsid w:val="008D7981"/>
    <w:rsid w:val="008D7989"/>
    <w:rsid w:val="008D79DE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E5F"/>
    <w:rsid w:val="008E1F7A"/>
    <w:rsid w:val="008E2151"/>
    <w:rsid w:val="008E2A34"/>
    <w:rsid w:val="008E2A44"/>
    <w:rsid w:val="008E2CE3"/>
    <w:rsid w:val="008E320D"/>
    <w:rsid w:val="008E3B21"/>
    <w:rsid w:val="008E3C1A"/>
    <w:rsid w:val="008E411C"/>
    <w:rsid w:val="008E43F9"/>
    <w:rsid w:val="008E443A"/>
    <w:rsid w:val="008E48EC"/>
    <w:rsid w:val="008E4A62"/>
    <w:rsid w:val="008E4EC4"/>
    <w:rsid w:val="008E5066"/>
    <w:rsid w:val="008E56CF"/>
    <w:rsid w:val="008E58CB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CE8"/>
    <w:rsid w:val="008E6E0F"/>
    <w:rsid w:val="008E6FF3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04C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A9C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3D9"/>
    <w:rsid w:val="00901B1E"/>
    <w:rsid w:val="00901F60"/>
    <w:rsid w:val="00901FC0"/>
    <w:rsid w:val="00902538"/>
    <w:rsid w:val="00902541"/>
    <w:rsid w:val="009025FD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B48"/>
    <w:rsid w:val="00905D55"/>
    <w:rsid w:val="00905F9B"/>
    <w:rsid w:val="0090622E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5FE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5EB0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095"/>
    <w:rsid w:val="00922576"/>
    <w:rsid w:val="009225F7"/>
    <w:rsid w:val="009229CD"/>
    <w:rsid w:val="00922A13"/>
    <w:rsid w:val="009230E7"/>
    <w:rsid w:val="009234A9"/>
    <w:rsid w:val="00923D21"/>
    <w:rsid w:val="00923E18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5F93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3E9"/>
    <w:rsid w:val="00930459"/>
    <w:rsid w:val="00930746"/>
    <w:rsid w:val="00930AD4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789"/>
    <w:rsid w:val="00932AD1"/>
    <w:rsid w:val="00932DE6"/>
    <w:rsid w:val="00932E39"/>
    <w:rsid w:val="00932E70"/>
    <w:rsid w:val="00932F0B"/>
    <w:rsid w:val="00932F6B"/>
    <w:rsid w:val="00933373"/>
    <w:rsid w:val="009334D2"/>
    <w:rsid w:val="009337FE"/>
    <w:rsid w:val="00933BD7"/>
    <w:rsid w:val="00934048"/>
    <w:rsid w:val="00934127"/>
    <w:rsid w:val="009342FE"/>
    <w:rsid w:val="009343F1"/>
    <w:rsid w:val="0093442A"/>
    <w:rsid w:val="009347B1"/>
    <w:rsid w:val="00934DC3"/>
    <w:rsid w:val="00934F59"/>
    <w:rsid w:val="009350C9"/>
    <w:rsid w:val="009351B0"/>
    <w:rsid w:val="009353C3"/>
    <w:rsid w:val="0093566E"/>
    <w:rsid w:val="0093581D"/>
    <w:rsid w:val="00935D1B"/>
    <w:rsid w:val="00935FF1"/>
    <w:rsid w:val="00936992"/>
    <w:rsid w:val="00936ADF"/>
    <w:rsid w:val="00936C89"/>
    <w:rsid w:val="00936E66"/>
    <w:rsid w:val="00936FDC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43A"/>
    <w:rsid w:val="00943502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27F"/>
    <w:rsid w:val="009466ED"/>
    <w:rsid w:val="00946C8D"/>
    <w:rsid w:val="00946F34"/>
    <w:rsid w:val="0094701C"/>
    <w:rsid w:val="0094722A"/>
    <w:rsid w:val="00947437"/>
    <w:rsid w:val="009477C8"/>
    <w:rsid w:val="0094793C"/>
    <w:rsid w:val="009479C1"/>
    <w:rsid w:val="009479CA"/>
    <w:rsid w:val="00947A47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51"/>
    <w:rsid w:val="0095059B"/>
    <w:rsid w:val="009508AE"/>
    <w:rsid w:val="00950A4B"/>
    <w:rsid w:val="009510BF"/>
    <w:rsid w:val="00951236"/>
    <w:rsid w:val="0095133C"/>
    <w:rsid w:val="00951492"/>
    <w:rsid w:val="009515FF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775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6F6"/>
    <w:rsid w:val="00956803"/>
    <w:rsid w:val="0095685C"/>
    <w:rsid w:val="00957082"/>
    <w:rsid w:val="009572CC"/>
    <w:rsid w:val="009573C6"/>
    <w:rsid w:val="009574BA"/>
    <w:rsid w:val="00957775"/>
    <w:rsid w:val="00957B02"/>
    <w:rsid w:val="00957BC2"/>
    <w:rsid w:val="00957F1E"/>
    <w:rsid w:val="00957F81"/>
    <w:rsid w:val="009601CE"/>
    <w:rsid w:val="00960442"/>
    <w:rsid w:val="00960645"/>
    <w:rsid w:val="00960E6D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0F0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5B7"/>
    <w:rsid w:val="00967700"/>
    <w:rsid w:val="00967B14"/>
    <w:rsid w:val="00967B27"/>
    <w:rsid w:val="00967D3B"/>
    <w:rsid w:val="00970251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3F8A"/>
    <w:rsid w:val="00974514"/>
    <w:rsid w:val="00974AB7"/>
    <w:rsid w:val="00974B5C"/>
    <w:rsid w:val="00974C8D"/>
    <w:rsid w:val="0097506E"/>
    <w:rsid w:val="009751C7"/>
    <w:rsid w:val="0097544F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DC1"/>
    <w:rsid w:val="00977F07"/>
    <w:rsid w:val="009801AA"/>
    <w:rsid w:val="00980615"/>
    <w:rsid w:val="009809C9"/>
    <w:rsid w:val="00980B2B"/>
    <w:rsid w:val="00980C4A"/>
    <w:rsid w:val="00981383"/>
    <w:rsid w:val="00981477"/>
    <w:rsid w:val="009815A5"/>
    <w:rsid w:val="0098192E"/>
    <w:rsid w:val="00981B9E"/>
    <w:rsid w:val="00981D05"/>
    <w:rsid w:val="009822C5"/>
    <w:rsid w:val="00982385"/>
    <w:rsid w:val="009829C4"/>
    <w:rsid w:val="00982A54"/>
    <w:rsid w:val="00982C19"/>
    <w:rsid w:val="0098319B"/>
    <w:rsid w:val="00983693"/>
    <w:rsid w:val="009838D9"/>
    <w:rsid w:val="009839D3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3B3"/>
    <w:rsid w:val="009859AA"/>
    <w:rsid w:val="00985EC8"/>
    <w:rsid w:val="00985FAB"/>
    <w:rsid w:val="00986140"/>
    <w:rsid w:val="009863D1"/>
    <w:rsid w:val="009865EE"/>
    <w:rsid w:val="00986632"/>
    <w:rsid w:val="00986708"/>
    <w:rsid w:val="009869D7"/>
    <w:rsid w:val="00986F20"/>
    <w:rsid w:val="009870DC"/>
    <w:rsid w:val="00987112"/>
    <w:rsid w:val="00987174"/>
    <w:rsid w:val="00987A03"/>
    <w:rsid w:val="00987DE5"/>
    <w:rsid w:val="00987E2D"/>
    <w:rsid w:val="009905B8"/>
    <w:rsid w:val="00990DC0"/>
    <w:rsid w:val="00990DD0"/>
    <w:rsid w:val="00990F85"/>
    <w:rsid w:val="00990F9C"/>
    <w:rsid w:val="00991336"/>
    <w:rsid w:val="00991581"/>
    <w:rsid w:val="0099172F"/>
    <w:rsid w:val="009918B9"/>
    <w:rsid w:val="00991E7B"/>
    <w:rsid w:val="009920C6"/>
    <w:rsid w:val="0099213D"/>
    <w:rsid w:val="009926DA"/>
    <w:rsid w:val="00992AFC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0E7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EE"/>
    <w:rsid w:val="009A08F2"/>
    <w:rsid w:val="009A0A6F"/>
    <w:rsid w:val="009A0AA6"/>
    <w:rsid w:val="009A0BB6"/>
    <w:rsid w:val="009A0E1E"/>
    <w:rsid w:val="009A0E33"/>
    <w:rsid w:val="009A0E54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4DA2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6FB9"/>
    <w:rsid w:val="009A70D3"/>
    <w:rsid w:val="009A70DB"/>
    <w:rsid w:val="009A714B"/>
    <w:rsid w:val="009A71EF"/>
    <w:rsid w:val="009A730A"/>
    <w:rsid w:val="009A74BE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9E0"/>
    <w:rsid w:val="009B1CBA"/>
    <w:rsid w:val="009B1EF6"/>
    <w:rsid w:val="009B1F57"/>
    <w:rsid w:val="009B1FCD"/>
    <w:rsid w:val="009B2A89"/>
    <w:rsid w:val="009B2B80"/>
    <w:rsid w:val="009B2B85"/>
    <w:rsid w:val="009B2BC3"/>
    <w:rsid w:val="009B2D73"/>
    <w:rsid w:val="009B2EE9"/>
    <w:rsid w:val="009B34D6"/>
    <w:rsid w:val="009B34DB"/>
    <w:rsid w:val="009B3A77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B9F"/>
    <w:rsid w:val="009B5D72"/>
    <w:rsid w:val="009B60B7"/>
    <w:rsid w:val="009B614F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263"/>
    <w:rsid w:val="009C036C"/>
    <w:rsid w:val="009C0A7D"/>
    <w:rsid w:val="009C0CFD"/>
    <w:rsid w:val="009C0E8F"/>
    <w:rsid w:val="009C0FC6"/>
    <w:rsid w:val="009C123C"/>
    <w:rsid w:val="009C1483"/>
    <w:rsid w:val="009C14CC"/>
    <w:rsid w:val="009C170F"/>
    <w:rsid w:val="009C175B"/>
    <w:rsid w:val="009C1915"/>
    <w:rsid w:val="009C1C22"/>
    <w:rsid w:val="009C1FCE"/>
    <w:rsid w:val="009C21E0"/>
    <w:rsid w:val="009C29B1"/>
    <w:rsid w:val="009C30EC"/>
    <w:rsid w:val="009C3287"/>
    <w:rsid w:val="009C34F7"/>
    <w:rsid w:val="009C35D7"/>
    <w:rsid w:val="009C382E"/>
    <w:rsid w:val="009C384C"/>
    <w:rsid w:val="009C3859"/>
    <w:rsid w:val="009C3DBE"/>
    <w:rsid w:val="009C451A"/>
    <w:rsid w:val="009C49AB"/>
    <w:rsid w:val="009C4EE8"/>
    <w:rsid w:val="009C4FBB"/>
    <w:rsid w:val="009C526E"/>
    <w:rsid w:val="009C5400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6D5"/>
    <w:rsid w:val="009C6786"/>
    <w:rsid w:val="009C6874"/>
    <w:rsid w:val="009C69EB"/>
    <w:rsid w:val="009C6A49"/>
    <w:rsid w:val="009C6DF7"/>
    <w:rsid w:val="009C7504"/>
    <w:rsid w:val="009C7A60"/>
    <w:rsid w:val="009C7AA5"/>
    <w:rsid w:val="009C7FF5"/>
    <w:rsid w:val="009D01B6"/>
    <w:rsid w:val="009D04F1"/>
    <w:rsid w:val="009D06B0"/>
    <w:rsid w:val="009D06C2"/>
    <w:rsid w:val="009D06E0"/>
    <w:rsid w:val="009D0713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FC"/>
    <w:rsid w:val="009D2335"/>
    <w:rsid w:val="009D2452"/>
    <w:rsid w:val="009D2841"/>
    <w:rsid w:val="009D2864"/>
    <w:rsid w:val="009D2920"/>
    <w:rsid w:val="009D2936"/>
    <w:rsid w:val="009D2A49"/>
    <w:rsid w:val="009D2AC5"/>
    <w:rsid w:val="009D2B53"/>
    <w:rsid w:val="009D2C68"/>
    <w:rsid w:val="009D2D2A"/>
    <w:rsid w:val="009D2E49"/>
    <w:rsid w:val="009D3230"/>
    <w:rsid w:val="009D3602"/>
    <w:rsid w:val="009D39C9"/>
    <w:rsid w:val="009D39FC"/>
    <w:rsid w:val="009D3B01"/>
    <w:rsid w:val="009D3BA7"/>
    <w:rsid w:val="009D3DB5"/>
    <w:rsid w:val="009D3DEC"/>
    <w:rsid w:val="009D4135"/>
    <w:rsid w:val="009D4E38"/>
    <w:rsid w:val="009D51BE"/>
    <w:rsid w:val="009D52E0"/>
    <w:rsid w:val="009D5755"/>
    <w:rsid w:val="009D5E07"/>
    <w:rsid w:val="009D5E38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789"/>
    <w:rsid w:val="009E0BB7"/>
    <w:rsid w:val="009E0CB6"/>
    <w:rsid w:val="009E0E04"/>
    <w:rsid w:val="009E1249"/>
    <w:rsid w:val="009E17EB"/>
    <w:rsid w:val="009E1B1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172"/>
    <w:rsid w:val="009E3225"/>
    <w:rsid w:val="009E36AE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7CD"/>
    <w:rsid w:val="009E7818"/>
    <w:rsid w:val="009E78D5"/>
    <w:rsid w:val="009E7A12"/>
    <w:rsid w:val="009E7E22"/>
    <w:rsid w:val="009E7E2E"/>
    <w:rsid w:val="009F0516"/>
    <w:rsid w:val="009F0710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4A5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3F89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9DB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AE3"/>
    <w:rsid w:val="00A01EB9"/>
    <w:rsid w:val="00A02065"/>
    <w:rsid w:val="00A02254"/>
    <w:rsid w:val="00A02398"/>
    <w:rsid w:val="00A0261F"/>
    <w:rsid w:val="00A0268F"/>
    <w:rsid w:val="00A02CF7"/>
    <w:rsid w:val="00A031E2"/>
    <w:rsid w:val="00A03290"/>
    <w:rsid w:val="00A03458"/>
    <w:rsid w:val="00A034F7"/>
    <w:rsid w:val="00A038C5"/>
    <w:rsid w:val="00A042FA"/>
    <w:rsid w:val="00A04674"/>
    <w:rsid w:val="00A04954"/>
    <w:rsid w:val="00A04BAD"/>
    <w:rsid w:val="00A04E3D"/>
    <w:rsid w:val="00A05543"/>
    <w:rsid w:val="00A05905"/>
    <w:rsid w:val="00A059B7"/>
    <w:rsid w:val="00A05A08"/>
    <w:rsid w:val="00A05A1C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9CD"/>
    <w:rsid w:val="00A07AC3"/>
    <w:rsid w:val="00A07AE2"/>
    <w:rsid w:val="00A07CAB"/>
    <w:rsid w:val="00A10101"/>
    <w:rsid w:val="00A10388"/>
    <w:rsid w:val="00A107A2"/>
    <w:rsid w:val="00A10832"/>
    <w:rsid w:val="00A108A2"/>
    <w:rsid w:val="00A109DD"/>
    <w:rsid w:val="00A10C6C"/>
    <w:rsid w:val="00A10CA4"/>
    <w:rsid w:val="00A10EA3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15"/>
    <w:rsid w:val="00A13260"/>
    <w:rsid w:val="00A133CD"/>
    <w:rsid w:val="00A134E5"/>
    <w:rsid w:val="00A1372B"/>
    <w:rsid w:val="00A13C9F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919"/>
    <w:rsid w:val="00A16923"/>
    <w:rsid w:val="00A16AE4"/>
    <w:rsid w:val="00A17ED2"/>
    <w:rsid w:val="00A200F9"/>
    <w:rsid w:val="00A203B3"/>
    <w:rsid w:val="00A20844"/>
    <w:rsid w:val="00A20A0A"/>
    <w:rsid w:val="00A20BA9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88F"/>
    <w:rsid w:val="00A22C42"/>
    <w:rsid w:val="00A22EE9"/>
    <w:rsid w:val="00A23218"/>
    <w:rsid w:val="00A234F3"/>
    <w:rsid w:val="00A23D21"/>
    <w:rsid w:val="00A23EFD"/>
    <w:rsid w:val="00A24571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255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7D3"/>
    <w:rsid w:val="00A3084A"/>
    <w:rsid w:val="00A308B0"/>
    <w:rsid w:val="00A30CAB"/>
    <w:rsid w:val="00A3106B"/>
    <w:rsid w:val="00A3108F"/>
    <w:rsid w:val="00A316F6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05"/>
    <w:rsid w:val="00A32C3C"/>
    <w:rsid w:val="00A32D3B"/>
    <w:rsid w:val="00A33232"/>
    <w:rsid w:val="00A33301"/>
    <w:rsid w:val="00A334E1"/>
    <w:rsid w:val="00A335FE"/>
    <w:rsid w:val="00A3375C"/>
    <w:rsid w:val="00A337DA"/>
    <w:rsid w:val="00A33E14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B15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496"/>
    <w:rsid w:val="00A4352A"/>
    <w:rsid w:val="00A4363E"/>
    <w:rsid w:val="00A43ADA"/>
    <w:rsid w:val="00A43F2C"/>
    <w:rsid w:val="00A43F7E"/>
    <w:rsid w:val="00A44536"/>
    <w:rsid w:val="00A445EB"/>
    <w:rsid w:val="00A446FC"/>
    <w:rsid w:val="00A4483A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77B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8CC"/>
    <w:rsid w:val="00A51B78"/>
    <w:rsid w:val="00A51EBF"/>
    <w:rsid w:val="00A520E3"/>
    <w:rsid w:val="00A52184"/>
    <w:rsid w:val="00A528C8"/>
    <w:rsid w:val="00A52AB3"/>
    <w:rsid w:val="00A52B64"/>
    <w:rsid w:val="00A52E9C"/>
    <w:rsid w:val="00A52EEC"/>
    <w:rsid w:val="00A52F36"/>
    <w:rsid w:val="00A530B4"/>
    <w:rsid w:val="00A53306"/>
    <w:rsid w:val="00A53312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102"/>
    <w:rsid w:val="00A5536E"/>
    <w:rsid w:val="00A553BB"/>
    <w:rsid w:val="00A557C1"/>
    <w:rsid w:val="00A55EDF"/>
    <w:rsid w:val="00A5612A"/>
    <w:rsid w:val="00A5617D"/>
    <w:rsid w:val="00A56306"/>
    <w:rsid w:val="00A56636"/>
    <w:rsid w:val="00A56875"/>
    <w:rsid w:val="00A57118"/>
    <w:rsid w:val="00A57189"/>
    <w:rsid w:val="00A57579"/>
    <w:rsid w:val="00A575B9"/>
    <w:rsid w:val="00A576AE"/>
    <w:rsid w:val="00A57B3E"/>
    <w:rsid w:val="00A60334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D4C"/>
    <w:rsid w:val="00A63E4E"/>
    <w:rsid w:val="00A6404A"/>
    <w:rsid w:val="00A64670"/>
    <w:rsid w:val="00A64D20"/>
    <w:rsid w:val="00A64FC0"/>
    <w:rsid w:val="00A6508A"/>
    <w:rsid w:val="00A65243"/>
    <w:rsid w:val="00A652B8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4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17D"/>
    <w:rsid w:val="00A7136F"/>
    <w:rsid w:val="00A71388"/>
    <w:rsid w:val="00A7179E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CE7"/>
    <w:rsid w:val="00A72D19"/>
    <w:rsid w:val="00A72F50"/>
    <w:rsid w:val="00A72FBA"/>
    <w:rsid w:val="00A73194"/>
    <w:rsid w:val="00A7341C"/>
    <w:rsid w:val="00A73989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3D96"/>
    <w:rsid w:val="00A8429A"/>
    <w:rsid w:val="00A844FA"/>
    <w:rsid w:val="00A8472B"/>
    <w:rsid w:val="00A8494E"/>
    <w:rsid w:val="00A84AD4"/>
    <w:rsid w:val="00A84B2C"/>
    <w:rsid w:val="00A8582A"/>
    <w:rsid w:val="00A85D30"/>
    <w:rsid w:val="00A85FD4"/>
    <w:rsid w:val="00A86270"/>
    <w:rsid w:val="00A862AB"/>
    <w:rsid w:val="00A865D6"/>
    <w:rsid w:val="00A8674C"/>
    <w:rsid w:val="00A8678E"/>
    <w:rsid w:val="00A86A05"/>
    <w:rsid w:val="00A86B46"/>
    <w:rsid w:val="00A86C1B"/>
    <w:rsid w:val="00A86D37"/>
    <w:rsid w:val="00A86E27"/>
    <w:rsid w:val="00A8727A"/>
    <w:rsid w:val="00A87369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07"/>
    <w:rsid w:val="00A950DC"/>
    <w:rsid w:val="00A95120"/>
    <w:rsid w:val="00A95165"/>
    <w:rsid w:val="00A95376"/>
    <w:rsid w:val="00A95386"/>
    <w:rsid w:val="00A954BA"/>
    <w:rsid w:val="00A95518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8CB"/>
    <w:rsid w:val="00A979FE"/>
    <w:rsid w:val="00A97AD6"/>
    <w:rsid w:val="00A97AD8"/>
    <w:rsid w:val="00A97CAC"/>
    <w:rsid w:val="00A97D87"/>
    <w:rsid w:val="00A97FD3"/>
    <w:rsid w:val="00A97FEF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2C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5F42"/>
    <w:rsid w:val="00AA61A9"/>
    <w:rsid w:val="00AA6B6C"/>
    <w:rsid w:val="00AA6B7A"/>
    <w:rsid w:val="00AA6C51"/>
    <w:rsid w:val="00AA6E41"/>
    <w:rsid w:val="00AA6EDF"/>
    <w:rsid w:val="00AA706A"/>
    <w:rsid w:val="00AA7325"/>
    <w:rsid w:val="00AA7590"/>
    <w:rsid w:val="00AA76D5"/>
    <w:rsid w:val="00AA7782"/>
    <w:rsid w:val="00AA7AF1"/>
    <w:rsid w:val="00AA7C5E"/>
    <w:rsid w:val="00AA7C7B"/>
    <w:rsid w:val="00AB01F8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ADB"/>
    <w:rsid w:val="00AB4F0F"/>
    <w:rsid w:val="00AB505B"/>
    <w:rsid w:val="00AB5219"/>
    <w:rsid w:val="00AB5300"/>
    <w:rsid w:val="00AB543B"/>
    <w:rsid w:val="00AB545A"/>
    <w:rsid w:val="00AB5A85"/>
    <w:rsid w:val="00AB5C4A"/>
    <w:rsid w:val="00AB5C59"/>
    <w:rsid w:val="00AB5FC9"/>
    <w:rsid w:val="00AB645F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30"/>
    <w:rsid w:val="00AC16D0"/>
    <w:rsid w:val="00AC1A4E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651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B28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BD"/>
    <w:rsid w:val="00AC68DA"/>
    <w:rsid w:val="00AC69FA"/>
    <w:rsid w:val="00AC6D94"/>
    <w:rsid w:val="00AC71A9"/>
    <w:rsid w:val="00AC7851"/>
    <w:rsid w:val="00AD01D3"/>
    <w:rsid w:val="00AD0387"/>
    <w:rsid w:val="00AD0844"/>
    <w:rsid w:val="00AD0C61"/>
    <w:rsid w:val="00AD0D93"/>
    <w:rsid w:val="00AD0DFE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9B1"/>
    <w:rsid w:val="00AD4A48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9E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7E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C99"/>
    <w:rsid w:val="00AE5D55"/>
    <w:rsid w:val="00AE64E0"/>
    <w:rsid w:val="00AE653E"/>
    <w:rsid w:val="00AE657F"/>
    <w:rsid w:val="00AE66F1"/>
    <w:rsid w:val="00AE6A8E"/>
    <w:rsid w:val="00AE6AA1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568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46"/>
    <w:rsid w:val="00AF41CC"/>
    <w:rsid w:val="00AF42A4"/>
    <w:rsid w:val="00AF4489"/>
    <w:rsid w:val="00AF44E6"/>
    <w:rsid w:val="00AF45FE"/>
    <w:rsid w:val="00AF4971"/>
    <w:rsid w:val="00AF4E28"/>
    <w:rsid w:val="00AF505C"/>
    <w:rsid w:val="00AF5089"/>
    <w:rsid w:val="00AF5268"/>
    <w:rsid w:val="00AF590A"/>
    <w:rsid w:val="00AF5C9B"/>
    <w:rsid w:val="00AF5D33"/>
    <w:rsid w:val="00AF5F2F"/>
    <w:rsid w:val="00AF6175"/>
    <w:rsid w:val="00AF6384"/>
    <w:rsid w:val="00AF682C"/>
    <w:rsid w:val="00AF6C72"/>
    <w:rsid w:val="00AF6EA7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55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1DAC"/>
    <w:rsid w:val="00B02323"/>
    <w:rsid w:val="00B02437"/>
    <w:rsid w:val="00B02705"/>
    <w:rsid w:val="00B02C22"/>
    <w:rsid w:val="00B02C34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9EE"/>
    <w:rsid w:val="00B04DB7"/>
    <w:rsid w:val="00B04DC2"/>
    <w:rsid w:val="00B0511F"/>
    <w:rsid w:val="00B05316"/>
    <w:rsid w:val="00B05467"/>
    <w:rsid w:val="00B057FA"/>
    <w:rsid w:val="00B05A73"/>
    <w:rsid w:val="00B05BBD"/>
    <w:rsid w:val="00B05E85"/>
    <w:rsid w:val="00B061DA"/>
    <w:rsid w:val="00B061EE"/>
    <w:rsid w:val="00B06733"/>
    <w:rsid w:val="00B06B66"/>
    <w:rsid w:val="00B06BC5"/>
    <w:rsid w:val="00B07014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B3A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D3"/>
    <w:rsid w:val="00B15DE4"/>
    <w:rsid w:val="00B15E92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1B"/>
    <w:rsid w:val="00B2249B"/>
    <w:rsid w:val="00B22555"/>
    <w:rsid w:val="00B22FAB"/>
    <w:rsid w:val="00B232AF"/>
    <w:rsid w:val="00B234ED"/>
    <w:rsid w:val="00B2371B"/>
    <w:rsid w:val="00B23934"/>
    <w:rsid w:val="00B23959"/>
    <w:rsid w:val="00B2399B"/>
    <w:rsid w:val="00B23AA0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781"/>
    <w:rsid w:val="00B3089B"/>
    <w:rsid w:val="00B30C51"/>
    <w:rsid w:val="00B30DE6"/>
    <w:rsid w:val="00B30EED"/>
    <w:rsid w:val="00B31135"/>
    <w:rsid w:val="00B31343"/>
    <w:rsid w:val="00B31358"/>
    <w:rsid w:val="00B3149C"/>
    <w:rsid w:val="00B315AE"/>
    <w:rsid w:val="00B315F9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4E0"/>
    <w:rsid w:val="00B3396F"/>
    <w:rsid w:val="00B33BB0"/>
    <w:rsid w:val="00B33BE2"/>
    <w:rsid w:val="00B34007"/>
    <w:rsid w:val="00B34031"/>
    <w:rsid w:val="00B3420A"/>
    <w:rsid w:val="00B34A48"/>
    <w:rsid w:val="00B34B59"/>
    <w:rsid w:val="00B34B8A"/>
    <w:rsid w:val="00B35052"/>
    <w:rsid w:val="00B357DF"/>
    <w:rsid w:val="00B359F0"/>
    <w:rsid w:val="00B35ACC"/>
    <w:rsid w:val="00B35DA0"/>
    <w:rsid w:val="00B36135"/>
    <w:rsid w:val="00B36387"/>
    <w:rsid w:val="00B36414"/>
    <w:rsid w:val="00B36681"/>
    <w:rsid w:val="00B36A5C"/>
    <w:rsid w:val="00B36AD2"/>
    <w:rsid w:val="00B36BE6"/>
    <w:rsid w:val="00B36C29"/>
    <w:rsid w:val="00B36E8C"/>
    <w:rsid w:val="00B36FCA"/>
    <w:rsid w:val="00B3727E"/>
    <w:rsid w:val="00B373A2"/>
    <w:rsid w:val="00B37878"/>
    <w:rsid w:val="00B4004D"/>
    <w:rsid w:val="00B400D5"/>
    <w:rsid w:val="00B405F5"/>
    <w:rsid w:val="00B40620"/>
    <w:rsid w:val="00B40697"/>
    <w:rsid w:val="00B40D65"/>
    <w:rsid w:val="00B41581"/>
    <w:rsid w:val="00B41646"/>
    <w:rsid w:val="00B41660"/>
    <w:rsid w:val="00B4179D"/>
    <w:rsid w:val="00B41C2A"/>
    <w:rsid w:val="00B41FC3"/>
    <w:rsid w:val="00B42171"/>
    <w:rsid w:val="00B42252"/>
    <w:rsid w:val="00B422F9"/>
    <w:rsid w:val="00B42383"/>
    <w:rsid w:val="00B424F8"/>
    <w:rsid w:val="00B424FC"/>
    <w:rsid w:val="00B42823"/>
    <w:rsid w:val="00B428C2"/>
    <w:rsid w:val="00B42906"/>
    <w:rsid w:val="00B42AF1"/>
    <w:rsid w:val="00B42BB9"/>
    <w:rsid w:val="00B42C99"/>
    <w:rsid w:val="00B431B6"/>
    <w:rsid w:val="00B43368"/>
    <w:rsid w:val="00B4399A"/>
    <w:rsid w:val="00B43A43"/>
    <w:rsid w:val="00B43E90"/>
    <w:rsid w:val="00B43F98"/>
    <w:rsid w:val="00B443B4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1AE"/>
    <w:rsid w:val="00B6022A"/>
    <w:rsid w:val="00B60C42"/>
    <w:rsid w:val="00B61070"/>
    <w:rsid w:val="00B6126D"/>
    <w:rsid w:val="00B613A7"/>
    <w:rsid w:val="00B6187C"/>
    <w:rsid w:val="00B61ABC"/>
    <w:rsid w:val="00B61CAD"/>
    <w:rsid w:val="00B61DC0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0F"/>
    <w:rsid w:val="00B63B49"/>
    <w:rsid w:val="00B63C74"/>
    <w:rsid w:val="00B63DE5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67DFB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81B"/>
    <w:rsid w:val="00B759C8"/>
    <w:rsid w:val="00B75B12"/>
    <w:rsid w:val="00B76069"/>
    <w:rsid w:val="00B7614A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314"/>
    <w:rsid w:val="00B8241E"/>
    <w:rsid w:val="00B829D9"/>
    <w:rsid w:val="00B82A2C"/>
    <w:rsid w:val="00B82F45"/>
    <w:rsid w:val="00B8347C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C66"/>
    <w:rsid w:val="00B86CB0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778"/>
    <w:rsid w:val="00B939FE"/>
    <w:rsid w:val="00B93CA3"/>
    <w:rsid w:val="00B940D7"/>
    <w:rsid w:val="00B94384"/>
    <w:rsid w:val="00B943F5"/>
    <w:rsid w:val="00B94D84"/>
    <w:rsid w:val="00B94D9C"/>
    <w:rsid w:val="00B94F2A"/>
    <w:rsid w:val="00B95295"/>
    <w:rsid w:val="00B954ED"/>
    <w:rsid w:val="00B95537"/>
    <w:rsid w:val="00B95854"/>
    <w:rsid w:val="00B95933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804"/>
    <w:rsid w:val="00BA1E52"/>
    <w:rsid w:val="00BA2121"/>
    <w:rsid w:val="00BA212B"/>
    <w:rsid w:val="00BA2298"/>
    <w:rsid w:val="00BA2364"/>
    <w:rsid w:val="00BA23B3"/>
    <w:rsid w:val="00BA24F9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3"/>
    <w:rsid w:val="00BA6577"/>
    <w:rsid w:val="00BA685F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19C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044"/>
    <w:rsid w:val="00BB72CD"/>
    <w:rsid w:val="00BB734A"/>
    <w:rsid w:val="00BB79B9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DA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0F"/>
    <w:rsid w:val="00BC2FEA"/>
    <w:rsid w:val="00BC2FEB"/>
    <w:rsid w:val="00BC3061"/>
    <w:rsid w:val="00BC32A3"/>
    <w:rsid w:val="00BC33BB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4C7"/>
    <w:rsid w:val="00BC5964"/>
    <w:rsid w:val="00BC5A35"/>
    <w:rsid w:val="00BC5A93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19"/>
    <w:rsid w:val="00BC7CC9"/>
    <w:rsid w:val="00BD06DF"/>
    <w:rsid w:val="00BD0ACA"/>
    <w:rsid w:val="00BD0F41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3B0A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022"/>
    <w:rsid w:val="00BD6834"/>
    <w:rsid w:val="00BD6AB0"/>
    <w:rsid w:val="00BD6B70"/>
    <w:rsid w:val="00BD6BE9"/>
    <w:rsid w:val="00BD6D37"/>
    <w:rsid w:val="00BD6DED"/>
    <w:rsid w:val="00BD6EB7"/>
    <w:rsid w:val="00BD6F08"/>
    <w:rsid w:val="00BD700C"/>
    <w:rsid w:val="00BD75E8"/>
    <w:rsid w:val="00BD773B"/>
    <w:rsid w:val="00BE0313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DE8"/>
    <w:rsid w:val="00BE6E9C"/>
    <w:rsid w:val="00BE7AA7"/>
    <w:rsid w:val="00BE7C1A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1FD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7A7"/>
    <w:rsid w:val="00BF4CC3"/>
    <w:rsid w:val="00BF4E2C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D6D"/>
    <w:rsid w:val="00BF6FEE"/>
    <w:rsid w:val="00BF745D"/>
    <w:rsid w:val="00BF77D6"/>
    <w:rsid w:val="00BF7892"/>
    <w:rsid w:val="00BF7B91"/>
    <w:rsid w:val="00C00317"/>
    <w:rsid w:val="00C00321"/>
    <w:rsid w:val="00C0097A"/>
    <w:rsid w:val="00C00A09"/>
    <w:rsid w:val="00C01286"/>
    <w:rsid w:val="00C0156A"/>
    <w:rsid w:val="00C01593"/>
    <w:rsid w:val="00C01648"/>
    <w:rsid w:val="00C01933"/>
    <w:rsid w:val="00C01D16"/>
    <w:rsid w:val="00C01E42"/>
    <w:rsid w:val="00C024D4"/>
    <w:rsid w:val="00C027A4"/>
    <w:rsid w:val="00C02881"/>
    <w:rsid w:val="00C0313A"/>
    <w:rsid w:val="00C036F9"/>
    <w:rsid w:val="00C03AD7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0D6"/>
    <w:rsid w:val="00C051C7"/>
    <w:rsid w:val="00C054E5"/>
    <w:rsid w:val="00C05553"/>
    <w:rsid w:val="00C0555D"/>
    <w:rsid w:val="00C05F3F"/>
    <w:rsid w:val="00C06397"/>
    <w:rsid w:val="00C0651D"/>
    <w:rsid w:val="00C066D9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6D8"/>
    <w:rsid w:val="00C10793"/>
    <w:rsid w:val="00C10AFD"/>
    <w:rsid w:val="00C10B7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E96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0E4"/>
    <w:rsid w:val="00C153E3"/>
    <w:rsid w:val="00C156CD"/>
    <w:rsid w:val="00C1575C"/>
    <w:rsid w:val="00C158D7"/>
    <w:rsid w:val="00C158E7"/>
    <w:rsid w:val="00C16279"/>
    <w:rsid w:val="00C163A2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B7D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BF6"/>
    <w:rsid w:val="00C23C09"/>
    <w:rsid w:val="00C242B7"/>
    <w:rsid w:val="00C24346"/>
    <w:rsid w:val="00C24491"/>
    <w:rsid w:val="00C244F4"/>
    <w:rsid w:val="00C24623"/>
    <w:rsid w:val="00C24702"/>
    <w:rsid w:val="00C2482F"/>
    <w:rsid w:val="00C249DA"/>
    <w:rsid w:val="00C24D1A"/>
    <w:rsid w:val="00C24D9D"/>
    <w:rsid w:val="00C24ED8"/>
    <w:rsid w:val="00C25DB8"/>
    <w:rsid w:val="00C25F08"/>
    <w:rsid w:val="00C261A2"/>
    <w:rsid w:val="00C26470"/>
    <w:rsid w:val="00C266C7"/>
    <w:rsid w:val="00C267CB"/>
    <w:rsid w:val="00C26BF4"/>
    <w:rsid w:val="00C27142"/>
    <w:rsid w:val="00C27235"/>
    <w:rsid w:val="00C27497"/>
    <w:rsid w:val="00C275D4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2B1"/>
    <w:rsid w:val="00C323B4"/>
    <w:rsid w:val="00C32630"/>
    <w:rsid w:val="00C3275F"/>
    <w:rsid w:val="00C32AAE"/>
    <w:rsid w:val="00C3300A"/>
    <w:rsid w:val="00C33038"/>
    <w:rsid w:val="00C332F7"/>
    <w:rsid w:val="00C334A7"/>
    <w:rsid w:val="00C334C9"/>
    <w:rsid w:val="00C33682"/>
    <w:rsid w:val="00C33799"/>
    <w:rsid w:val="00C3402B"/>
    <w:rsid w:val="00C34208"/>
    <w:rsid w:val="00C34496"/>
    <w:rsid w:val="00C34525"/>
    <w:rsid w:val="00C34844"/>
    <w:rsid w:val="00C348E7"/>
    <w:rsid w:val="00C35312"/>
    <w:rsid w:val="00C35397"/>
    <w:rsid w:val="00C35688"/>
    <w:rsid w:val="00C356D3"/>
    <w:rsid w:val="00C35872"/>
    <w:rsid w:val="00C35AB8"/>
    <w:rsid w:val="00C35BD8"/>
    <w:rsid w:val="00C35C02"/>
    <w:rsid w:val="00C35F09"/>
    <w:rsid w:val="00C35F2E"/>
    <w:rsid w:val="00C35FC9"/>
    <w:rsid w:val="00C35FCC"/>
    <w:rsid w:val="00C360C5"/>
    <w:rsid w:val="00C360E7"/>
    <w:rsid w:val="00C360EB"/>
    <w:rsid w:val="00C362FD"/>
    <w:rsid w:val="00C36535"/>
    <w:rsid w:val="00C3663C"/>
    <w:rsid w:val="00C36903"/>
    <w:rsid w:val="00C36E50"/>
    <w:rsid w:val="00C372D5"/>
    <w:rsid w:val="00C3749D"/>
    <w:rsid w:val="00C374B4"/>
    <w:rsid w:val="00C375A4"/>
    <w:rsid w:val="00C377C9"/>
    <w:rsid w:val="00C378FD"/>
    <w:rsid w:val="00C37B2F"/>
    <w:rsid w:val="00C37B39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303"/>
    <w:rsid w:val="00C42B87"/>
    <w:rsid w:val="00C42E1B"/>
    <w:rsid w:val="00C42F2B"/>
    <w:rsid w:val="00C431DC"/>
    <w:rsid w:val="00C432E7"/>
    <w:rsid w:val="00C435CB"/>
    <w:rsid w:val="00C4391F"/>
    <w:rsid w:val="00C43E5D"/>
    <w:rsid w:val="00C43F4C"/>
    <w:rsid w:val="00C44140"/>
    <w:rsid w:val="00C44329"/>
    <w:rsid w:val="00C444D8"/>
    <w:rsid w:val="00C44542"/>
    <w:rsid w:val="00C44622"/>
    <w:rsid w:val="00C44AA3"/>
    <w:rsid w:val="00C45D3A"/>
    <w:rsid w:val="00C465D4"/>
    <w:rsid w:val="00C46A0E"/>
    <w:rsid w:val="00C46B79"/>
    <w:rsid w:val="00C46E51"/>
    <w:rsid w:val="00C470D4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6B2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5E4"/>
    <w:rsid w:val="00C550A9"/>
    <w:rsid w:val="00C550F5"/>
    <w:rsid w:val="00C551C8"/>
    <w:rsid w:val="00C5553B"/>
    <w:rsid w:val="00C55603"/>
    <w:rsid w:val="00C5584C"/>
    <w:rsid w:val="00C5592E"/>
    <w:rsid w:val="00C55DC8"/>
    <w:rsid w:val="00C560C1"/>
    <w:rsid w:val="00C563F8"/>
    <w:rsid w:val="00C56C5A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7A1"/>
    <w:rsid w:val="00C62868"/>
    <w:rsid w:val="00C63488"/>
    <w:rsid w:val="00C638DD"/>
    <w:rsid w:val="00C63C50"/>
    <w:rsid w:val="00C63E54"/>
    <w:rsid w:val="00C642B6"/>
    <w:rsid w:val="00C64487"/>
    <w:rsid w:val="00C646A3"/>
    <w:rsid w:val="00C6475B"/>
    <w:rsid w:val="00C6495A"/>
    <w:rsid w:val="00C64D2F"/>
    <w:rsid w:val="00C64D55"/>
    <w:rsid w:val="00C64F45"/>
    <w:rsid w:val="00C64FDA"/>
    <w:rsid w:val="00C650C1"/>
    <w:rsid w:val="00C654C1"/>
    <w:rsid w:val="00C654ED"/>
    <w:rsid w:val="00C65610"/>
    <w:rsid w:val="00C656BD"/>
    <w:rsid w:val="00C656F1"/>
    <w:rsid w:val="00C65858"/>
    <w:rsid w:val="00C65E2B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A6A"/>
    <w:rsid w:val="00C70C17"/>
    <w:rsid w:val="00C70DC7"/>
    <w:rsid w:val="00C70EB0"/>
    <w:rsid w:val="00C716A9"/>
    <w:rsid w:val="00C71EEF"/>
    <w:rsid w:val="00C72057"/>
    <w:rsid w:val="00C72135"/>
    <w:rsid w:val="00C72211"/>
    <w:rsid w:val="00C72388"/>
    <w:rsid w:val="00C7243E"/>
    <w:rsid w:val="00C72A69"/>
    <w:rsid w:val="00C734BD"/>
    <w:rsid w:val="00C73704"/>
    <w:rsid w:val="00C73705"/>
    <w:rsid w:val="00C737B0"/>
    <w:rsid w:val="00C747C5"/>
    <w:rsid w:val="00C74817"/>
    <w:rsid w:val="00C7496A"/>
    <w:rsid w:val="00C74AEA"/>
    <w:rsid w:val="00C75250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AC"/>
    <w:rsid w:val="00C77ED7"/>
    <w:rsid w:val="00C80316"/>
    <w:rsid w:val="00C804DD"/>
    <w:rsid w:val="00C80570"/>
    <w:rsid w:val="00C8060A"/>
    <w:rsid w:val="00C809DC"/>
    <w:rsid w:val="00C80AC8"/>
    <w:rsid w:val="00C80B91"/>
    <w:rsid w:val="00C814C8"/>
    <w:rsid w:val="00C815AB"/>
    <w:rsid w:val="00C816BA"/>
    <w:rsid w:val="00C817DF"/>
    <w:rsid w:val="00C81E0F"/>
    <w:rsid w:val="00C81E76"/>
    <w:rsid w:val="00C827F6"/>
    <w:rsid w:val="00C82912"/>
    <w:rsid w:val="00C82D74"/>
    <w:rsid w:val="00C830C3"/>
    <w:rsid w:val="00C83195"/>
    <w:rsid w:val="00C837DD"/>
    <w:rsid w:val="00C83ACA"/>
    <w:rsid w:val="00C83EF0"/>
    <w:rsid w:val="00C83F3E"/>
    <w:rsid w:val="00C8498B"/>
    <w:rsid w:val="00C85029"/>
    <w:rsid w:val="00C8538B"/>
    <w:rsid w:val="00C85403"/>
    <w:rsid w:val="00C85898"/>
    <w:rsid w:val="00C85A09"/>
    <w:rsid w:val="00C86143"/>
    <w:rsid w:val="00C86579"/>
    <w:rsid w:val="00C867A5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8D7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8F"/>
    <w:rsid w:val="00CA1FDB"/>
    <w:rsid w:val="00CA21AA"/>
    <w:rsid w:val="00CA28AB"/>
    <w:rsid w:val="00CA2B5D"/>
    <w:rsid w:val="00CA325C"/>
    <w:rsid w:val="00CA3419"/>
    <w:rsid w:val="00CA34CF"/>
    <w:rsid w:val="00CA3A9C"/>
    <w:rsid w:val="00CA3D09"/>
    <w:rsid w:val="00CA3F49"/>
    <w:rsid w:val="00CA4491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D3"/>
    <w:rsid w:val="00CB0840"/>
    <w:rsid w:val="00CB0B7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CE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41CC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6D8"/>
    <w:rsid w:val="00CC69B9"/>
    <w:rsid w:val="00CC6D0B"/>
    <w:rsid w:val="00CC712C"/>
    <w:rsid w:val="00CC72EE"/>
    <w:rsid w:val="00CC739A"/>
    <w:rsid w:val="00CC790C"/>
    <w:rsid w:val="00CC7F1E"/>
    <w:rsid w:val="00CD0082"/>
    <w:rsid w:val="00CD01D9"/>
    <w:rsid w:val="00CD038B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C47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8CE"/>
    <w:rsid w:val="00CD4C96"/>
    <w:rsid w:val="00CD4D01"/>
    <w:rsid w:val="00CD4D36"/>
    <w:rsid w:val="00CD4FFC"/>
    <w:rsid w:val="00CD5010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1C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AD2"/>
    <w:rsid w:val="00CE2FC5"/>
    <w:rsid w:val="00CE30F3"/>
    <w:rsid w:val="00CE37AF"/>
    <w:rsid w:val="00CE3C51"/>
    <w:rsid w:val="00CE4108"/>
    <w:rsid w:val="00CE4132"/>
    <w:rsid w:val="00CE420B"/>
    <w:rsid w:val="00CE4414"/>
    <w:rsid w:val="00CE4666"/>
    <w:rsid w:val="00CE4CD3"/>
    <w:rsid w:val="00CE51BC"/>
    <w:rsid w:val="00CE550C"/>
    <w:rsid w:val="00CE551F"/>
    <w:rsid w:val="00CE57E8"/>
    <w:rsid w:val="00CE5C77"/>
    <w:rsid w:val="00CE5F6C"/>
    <w:rsid w:val="00CE64BB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E7FF0"/>
    <w:rsid w:val="00CF0320"/>
    <w:rsid w:val="00CF0381"/>
    <w:rsid w:val="00CF062F"/>
    <w:rsid w:val="00CF095B"/>
    <w:rsid w:val="00CF120C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D20"/>
    <w:rsid w:val="00CF2EF9"/>
    <w:rsid w:val="00CF3230"/>
    <w:rsid w:val="00CF34C0"/>
    <w:rsid w:val="00CF417F"/>
    <w:rsid w:val="00CF4414"/>
    <w:rsid w:val="00CF451F"/>
    <w:rsid w:val="00CF4697"/>
    <w:rsid w:val="00CF4903"/>
    <w:rsid w:val="00CF4AAA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6E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15F"/>
    <w:rsid w:val="00D011D1"/>
    <w:rsid w:val="00D0125F"/>
    <w:rsid w:val="00D012AF"/>
    <w:rsid w:val="00D01312"/>
    <w:rsid w:val="00D01367"/>
    <w:rsid w:val="00D014CB"/>
    <w:rsid w:val="00D01665"/>
    <w:rsid w:val="00D0172F"/>
    <w:rsid w:val="00D0181B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3FB0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6BBE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1EA7"/>
    <w:rsid w:val="00D1204B"/>
    <w:rsid w:val="00D12368"/>
    <w:rsid w:val="00D126D2"/>
    <w:rsid w:val="00D1276B"/>
    <w:rsid w:val="00D127F4"/>
    <w:rsid w:val="00D12D4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AF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A5"/>
    <w:rsid w:val="00D20EE7"/>
    <w:rsid w:val="00D2144C"/>
    <w:rsid w:val="00D215AC"/>
    <w:rsid w:val="00D218A4"/>
    <w:rsid w:val="00D218C1"/>
    <w:rsid w:val="00D2195E"/>
    <w:rsid w:val="00D219A6"/>
    <w:rsid w:val="00D21A20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05B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893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A87"/>
    <w:rsid w:val="00D30B5F"/>
    <w:rsid w:val="00D30D50"/>
    <w:rsid w:val="00D31117"/>
    <w:rsid w:val="00D31152"/>
    <w:rsid w:val="00D31286"/>
    <w:rsid w:val="00D315F9"/>
    <w:rsid w:val="00D317D5"/>
    <w:rsid w:val="00D317E9"/>
    <w:rsid w:val="00D31877"/>
    <w:rsid w:val="00D31C69"/>
    <w:rsid w:val="00D31C7D"/>
    <w:rsid w:val="00D31DDA"/>
    <w:rsid w:val="00D32171"/>
    <w:rsid w:val="00D323C3"/>
    <w:rsid w:val="00D3246D"/>
    <w:rsid w:val="00D3279B"/>
    <w:rsid w:val="00D32866"/>
    <w:rsid w:val="00D328CE"/>
    <w:rsid w:val="00D32B46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A94"/>
    <w:rsid w:val="00D35F35"/>
    <w:rsid w:val="00D362CF"/>
    <w:rsid w:val="00D3654E"/>
    <w:rsid w:val="00D36612"/>
    <w:rsid w:val="00D36787"/>
    <w:rsid w:val="00D3694E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733"/>
    <w:rsid w:val="00D40995"/>
    <w:rsid w:val="00D414C0"/>
    <w:rsid w:val="00D41D04"/>
    <w:rsid w:val="00D41D0B"/>
    <w:rsid w:val="00D41D18"/>
    <w:rsid w:val="00D41E75"/>
    <w:rsid w:val="00D42211"/>
    <w:rsid w:val="00D424E0"/>
    <w:rsid w:val="00D427D4"/>
    <w:rsid w:val="00D42AAF"/>
    <w:rsid w:val="00D4311E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25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CF2"/>
    <w:rsid w:val="00D51E4F"/>
    <w:rsid w:val="00D51E85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0A"/>
    <w:rsid w:val="00D55D8E"/>
    <w:rsid w:val="00D55F27"/>
    <w:rsid w:val="00D56229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897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1A7"/>
    <w:rsid w:val="00D7131A"/>
    <w:rsid w:val="00D71471"/>
    <w:rsid w:val="00D71E36"/>
    <w:rsid w:val="00D72129"/>
    <w:rsid w:val="00D72585"/>
    <w:rsid w:val="00D72881"/>
    <w:rsid w:val="00D72A72"/>
    <w:rsid w:val="00D72FDB"/>
    <w:rsid w:val="00D73512"/>
    <w:rsid w:val="00D736B1"/>
    <w:rsid w:val="00D73C91"/>
    <w:rsid w:val="00D73F26"/>
    <w:rsid w:val="00D741FE"/>
    <w:rsid w:val="00D744A5"/>
    <w:rsid w:val="00D745C5"/>
    <w:rsid w:val="00D749A3"/>
    <w:rsid w:val="00D74D93"/>
    <w:rsid w:val="00D754C9"/>
    <w:rsid w:val="00D756AF"/>
    <w:rsid w:val="00D756F3"/>
    <w:rsid w:val="00D758FE"/>
    <w:rsid w:val="00D75C73"/>
    <w:rsid w:val="00D75CE8"/>
    <w:rsid w:val="00D75D6E"/>
    <w:rsid w:val="00D762E4"/>
    <w:rsid w:val="00D763CC"/>
    <w:rsid w:val="00D76863"/>
    <w:rsid w:val="00D7694B"/>
    <w:rsid w:val="00D76BB5"/>
    <w:rsid w:val="00D76C70"/>
    <w:rsid w:val="00D76D50"/>
    <w:rsid w:val="00D7755E"/>
    <w:rsid w:val="00D77772"/>
    <w:rsid w:val="00D7799A"/>
    <w:rsid w:val="00D77A7B"/>
    <w:rsid w:val="00D77D8D"/>
    <w:rsid w:val="00D77EF8"/>
    <w:rsid w:val="00D77F12"/>
    <w:rsid w:val="00D8001E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B59"/>
    <w:rsid w:val="00D82F80"/>
    <w:rsid w:val="00D835B0"/>
    <w:rsid w:val="00D8369B"/>
    <w:rsid w:val="00D836E3"/>
    <w:rsid w:val="00D83768"/>
    <w:rsid w:val="00D8394C"/>
    <w:rsid w:val="00D84287"/>
    <w:rsid w:val="00D84B05"/>
    <w:rsid w:val="00D84DB0"/>
    <w:rsid w:val="00D85060"/>
    <w:rsid w:val="00D85114"/>
    <w:rsid w:val="00D851DB"/>
    <w:rsid w:val="00D85228"/>
    <w:rsid w:val="00D85244"/>
    <w:rsid w:val="00D85534"/>
    <w:rsid w:val="00D85A54"/>
    <w:rsid w:val="00D85C12"/>
    <w:rsid w:val="00D85C82"/>
    <w:rsid w:val="00D85DD5"/>
    <w:rsid w:val="00D865B8"/>
    <w:rsid w:val="00D86AAC"/>
    <w:rsid w:val="00D86AF3"/>
    <w:rsid w:val="00D8709F"/>
    <w:rsid w:val="00D871C9"/>
    <w:rsid w:val="00D871D9"/>
    <w:rsid w:val="00D87336"/>
    <w:rsid w:val="00D900F8"/>
    <w:rsid w:val="00D9017E"/>
    <w:rsid w:val="00D901A5"/>
    <w:rsid w:val="00D90509"/>
    <w:rsid w:val="00D905BB"/>
    <w:rsid w:val="00D908CC"/>
    <w:rsid w:val="00D90955"/>
    <w:rsid w:val="00D90A48"/>
    <w:rsid w:val="00D90AEA"/>
    <w:rsid w:val="00D90D69"/>
    <w:rsid w:val="00D910CB"/>
    <w:rsid w:val="00D91220"/>
    <w:rsid w:val="00D9126F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AE2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C2E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06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311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1FF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4A5B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4A"/>
    <w:rsid w:val="00DB678D"/>
    <w:rsid w:val="00DB6B97"/>
    <w:rsid w:val="00DB6D39"/>
    <w:rsid w:val="00DB6D95"/>
    <w:rsid w:val="00DB727B"/>
    <w:rsid w:val="00DB74F6"/>
    <w:rsid w:val="00DB783D"/>
    <w:rsid w:val="00DB783E"/>
    <w:rsid w:val="00DB7D30"/>
    <w:rsid w:val="00DC01B8"/>
    <w:rsid w:val="00DC020F"/>
    <w:rsid w:val="00DC0271"/>
    <w:rsid w:val="00DC0383"/>
    <w:rsid w:val="00DC06FB"/>
    <w:rsid w:val="00DC09FD"/>
    <w:rsid w:val="00DC0AB4"/>
    <w:rsid w:val="00DC0AC5"/>
    <w:rsid w:val="00DC0AE4"/>
    <w:rsid w:val="00DC0C2A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71"/>
    <w:rsid w:val="00DC4F99"/>
    <w:rsid w:val="00DC522D"/>
    <w:rsid w:val="00DC5323"/>
    <w:rsid w:val="00DC539D"/>
    <w:rsid w:val="00DC5508"/>
    <w:rsid w:val="00DC5651"/>
    <w:rsid w:val="00DC59B0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AEF"/>
    <w:rsid w:val="00DD0B98"/>
    <w:rsid w:val="00DD0C27"/>
    <w:rsid w:val="00DD0D01"/>
    <w:rsid w:val="00DD0D2D"/>
    <w:rsid w:val="00DD0E60"/>
    <w:rsid w:val="00DD1123"/>
    <w:rsid w:val="00DD12B9"/>
    <w:rsid w:val="00DD1326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64"/>
    <w:rsid w:val="00DE06AC"/>
    <w:rsid w:val="00DE08DF"/>
    <w:rsid w:val="00DE0B8B"/>
    <w:rsid w:val="00DE0FF2"/>
    <w:rsid w:val="00DE10C5"/>
    <w:rsid w:val="00DE1135"/>
    <w:rsid w:val="00DE1195"/>
    <w:rsid w:val="00DE11AA"/>
    <w:rsid w:val="00DE1305"/>
    <w:rsid w:val="00DE15AA"/>
    <w:rsid w:val="00DE1612"/>
    <w:rsid w:val="00DE16A0"/>
    <w:rsid w:val="00DE1740"/>
    <w:rsid w:val="00DE18FE"/>
    <w:rsid w:val="00DE1975"/>
    <w:rsid w:val="00DE1995"/>
    <w:rsid w:val="00DE1D9D"/>
    <w:rsid w:val="00DE2014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CEB"/>
    <w:rsid w:val="00DE3EBC"/>
    <w:rsid w:val="00DE4814"/>
    <w:rsid w:val="00DE4950"/>
    <w:rsid w:val="00DE4B0F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6E8"/>
    <w:rsid w:val="00DE69A2"/>
    <w:rsid w:val="00DE6D8B"/>
    <w:rsid w:val="00DE6F9F"/>
    <w:rsid w:val="00DE7483"/>
    <w:rsid w:val="00DE74BA"/>
    <w:rsid w:val="00DE7835"/>
    <w:rsid w:val="00DE7871"/>
    <w:rsid w:val="00DE7CC9"/>
    <w:rsid w:val="00DE7E1F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1E3"/>
    <w:rsid w:val="00DF2677"/>
    <w:rsid w:val="00DF2775"/>
    <w:rsid w:val="00DF2D22"/>
    <w:rsid w:val="00DF3658"/>
    <w:rsid w:val="00DF38EA"/>
    <w:rsid w:val="00DF3A12"/>
    <w:rsid w:val="00DF3E13"/>
    <w:rsid w:val="00DF3EEA"/>
    <w:rsid w:val="00DF4038"/>
    <w:rsid w:val="00DF42C1"/>
    <w:rsid w:val="00DF4362"/>
    <w:rsid w:val="00DF4382"/>
    <w:rsid w:val="00DF47FF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288"/>
    <w:rsid w:val="00E0083E"/>
    <w:rsid w:val="00E00F89"/>
    <w:rsid w:val="00E01CE7"/>
    <w:rsid w:val="00E01D03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29"/>
    <w:rsid w:val="00E0429F"/>
    <w:rsid w:val="00E047B2"/>
    <w:rsid w:val="00E04811"/>
    <w:rsid w:val="00E04896"/>
    <w:rsid w:val="00E04AA7"/>
    <w:rsid w:val="00E05068"/>
    <w:rsid w:val="00E057B9"/>
    <w:rsid w:val="00E0580D"/>
    <w:rsid w:val="00E059E6"/>
    <w:rsid w:val="00E05CCB"/>
    <w:rsid w:val="00E05DA5"/>
    <w:rsid w:val="00E05DFD"/>
    <w:rsid w:val="00E05E98"/>
    <w:rsid w:val="00E05F7D"/>
    <w:rsid w:val="00E063AF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8AD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1D60"/>
    <w:rsid w:val="00E2235D"/>
    <w:rsid w:val="00E225A8"/>
    <w:rsid w:val="00E22904"/>
    <w:rsid w:val="00E22ABD"/>
    <w:rsid w:val="00E23431"/>
    <w:rsid w:val="00E2378C"/>
    <w:rsid w:val="00E23970"/>
    <w:rsid w:val="00E23CC5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7F"/>
    <w:rsid w:val="00E25BFB"/>
    <w:rsid w:val="00E25E93"/>
    <w:rsid w:val="00E25EFC"/>
    <w:rsid w:val="00E264F7"/>
    <w:rsid w:val="00E26505"/>
    <w:rsid w:val="00E26A7E"/>
    <w:rsid w:val="00E26C66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044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5C1"/>
    <w:rsid w:val="00E3271B"/>
    <w:rsid w:val="00E331E7"/>
    <w:rsid w:val="00E332CF"/>
    <w:rsid w:val="00E33580"/>
    <w:rsid w:val="00E33634"/>
    <w:rsid w:val="00E3376E"/>
    <w:rsid w:val="00E33B1B"/>
    <w:rsid w:val="00E34404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666"/>
    <w:rsid w:val="00E37E05"/>
    <w:rsid w:val="00E37E08"/>
    <w:rsid w:val="00E40541"/>
    <w:rsid w:val="00E4079E"/>
    <w:rsid w:val="00E4083E"/>
    <w:rsid w:val="00E409C0"/>
    <w:rsid w:val="00E409E1"/>
    <w:rsid w:val="00E40A1B"/>
    <w:rsid w:val="00E40F2B"/>
    <w:rsid w:val="00E41588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377"/>
    <w:rsid w:val="00E426FF"/>
    <w:rsid w:val="00E42823"/>
    <w:rsid w:val="00E42A97"/>
    <w:rsid w:val="00E42C0C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E5B"/>
    <w:rsid w:val="00E45FAE"/>
    <w:rsid w:val="00E45FB2"/>
    <w:rsid w:val="00E46A17"/>
    <w:rsid w:val="00E46DB2"/>
    <w:rsid w:val="00E46F2A"/>
    <w:rsid w:val="00E46FAF"/>
    <w:rsid w:val="00E471EC"/>
    <w:rsid w:val="00E4750C"/>
    <w:rsid w:val="00E4751F"/>
    <w:rsid w:val="00E47DC8"/>
    <w:rsid w:val="00E47FD6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2CB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A84"/>
    <w:rsid w:val="00E53B28"/>
    <w:rsid w:val="00E53C49"/>
    <w:rsid w:val="00E53DFA"/>
    <w:rsid w:val="00E53EF9"/>
    <w:rsid w:val="00E53FA0"/>
    <w:rsid w:val="00E5409F"/>
    <w:rsid w:val="00E5448F"/>
    <w:rsid w:val="00E544A8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6D52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673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92A"/>
    <w:rsid w:val="00E652C5"/>
    <w:rsid w:val="00E65494"/>
    <w:rsid w:val="00E654C1"/>
    <w:rsid w:val="00E65654"/>
    <w:rsid w:val="00E656BA"/>
    <w:rsid w:val="00E658E1"/>
    <w:rsid w:val="00E65BFC"/>
    <w:rsid w:val="00E65C96"/>
    <w:rsid w:val="00E65CC2"/>
    <w:rsid w:val="00E660D2"/>
    <w:rsid w:val="00E664C8"/>
    <w:rsid w:val="00E6651F"/>
    <w:rsid w:val="00E66550"/>
    <w:rsid w:val="00E66827"/>
    <w:rsid w:val="00E66DE3"/>
    <w:rsid w:val="00E66F07"/>
    <w:rsid w:val="00E67276"/>
    <w:rsid w:val="00E67A46"/>
    <w:rsid w:val="00E67AAE"/>
    <w:rsid w:val="00E67D04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779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3F4"/>
    <w:rsid w:val="00E76420"/>
    <w:rsid w:val="00E7643F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528"/>
    <w:rsid w:val="00E80608"/>
    <w:rsid w:val="00E80C3B"/>
    <w:rsid w:val="00E80FD1"/>
    <w:rsid w:val="00E8128E"/>
    <w:rsid w:val="00E81353"/>
    <w:rsid w:val="00E81381"/>
    <w:rsid w:val="00E8153F"/>
    <w:rsid w:val="00E8176A"/>
    <w:rsid w:val="00E818BC"/>
    <w:rsid w:val="00E819CC"/>
    <w:rsid w:val="00E819D0"/>
    <w:rsid w:val="00E81DF1"/>
    <w:rsid w:val="00E82227"/>
    <w:rsid w:val="00E8285C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73"/>
    <w:rsid w:val="00E847B7"/>
    <w:rsid w:val="00E848ED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492"/>
    <w:rsid w:val="00E86B5E"/>
    <w:rsid w:val="00E86E3E"/>
    <w:rsid w:val="00E870D2"/>
    <w:rsid w:val="00E87117"/>
    <w:rsid w:val="00E8738A"/>
    <w:rsid w:val="00E87797"/>
    <w:rsid w:val="00E8792C"/>
    <w:rsid w:val="00E87ACE"/>
    <w:rsid w:val="00E90019"/>
    <w:rsid w:val="00E90787"/>
    <w:rsid w:val="00E907B0"/>
    <w:rsid w:val="00E90C44"/>
    <w:rsid w:val="00E90E57"/>
    <w:rsid w:val="00E90E79"/>
    <w:rsid w:val="00E911DD"/>
    <w:rsid w:val="00E916AC"/>
    <w:rsid w:val="00E919AB"/>
    <w:rsid w:val="00E920E0"/>
    <w:rsid w:val="00E92368"/>
    <w:rsid w:val="00E92448"/>
    <w:rsid w:val="00E929E0"/>
    <w:rsid w:val="00E92A27"/>
    <w:rsid w:val="00E93069"/>
    <w:rsid w:val="00E930DC"/>
    <w:rsid w:val="00E9341D"/>
    <w:rsid w:val="00E936CE"/>
    <w:rsid w:val="00E936FA"/>
    <w:rsid w:val="00E93B00"/>
    <w:rsid w:val="00E941D8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5A3B"/>
    <w:rsid w:val="00E9602C"/>
    <w:rsid w:val="00E960D2"/>
    <w:rsid w:val="00E96364"/>
    <w:rsid w:val="00E96562"/>
    <w:rsid w:val="00E96718"/>
    <w:rsid w:val="00E969F7"/>
    <w:rsid w:val="00E96C94"/>
    <w:rsid w:val="00E96DA3"/>
    <w:rsid w:val="00E96FAE"/>
    <w:rsid w:val="00E9717B"/>
    <w:rsid w:val="00E973D0"/>
    <w:rsid w:val="00E97467"/>
    <w:rsid w:val="00E9759B"/>
    <w:rsid w:val="00E97679"/>
    <w:rsid w:val="00E977E9"/>
    <w:rsid w:val="00E97B0D"/>
    <w:rsid w:val="00E97B86"/>
    <w:rsid w:val="00E97F5A"/>
    <w:rsid w:val="00EA04D1"/>
    <w:rsid w:val="00EA0C4C"/>
    <w:rsid w:val="00EA1112"/>
    <w:rsid w:val="00EA118C"/>
    <w:rsid w:val="00EA142C"/>
    <w:rsid w:val="00EA1E18"/>
    <w:rsid w:val="00EA26D1"/>
    <w:rsid w:val="00EA297B"/>
    <w:rsid w:val="00EA29A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B5C"/>
    <w:rsid w:val="00EA5D9D"/>
    <w:rsid w:val="00EA5DC2"/>
    <w:rsid w:val="00EA620B"/>
    <w:rsid w:val="00EA6783"/>
    <w:rsid w:val="00EA6E34"/>
    <w:rsid w:val="00EA6E4C"/>
    <w:rsid w:val="00EA6F9B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8F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127"/>
    <w:rsid w:val="00EB7213"/>
    <w:rsid w:val="00EB725B"/>
    <w:rsid w:val="00EB7575"/>
    <w:rsid w:val="00EB75B4"/>
    <w:rsid w:val="00EC0303"/>
    <w:rsid w:val="00EC091C"/>
    <w:rsid w:val="00EC0A67"/>
    <w:rsid w:val="00EC0B83"/>
    <w:rsid w:val="00EC0FA4"/>
    <w:rsid w:val="00EC10CE"/>
    <w:rsid w:val="00EC12FB"/>
    <w:rsid w:val="00EC153B"/>
    <w:rsid w:val="00EC192F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725"/>
    <w:rsid w:val="00EC492E"/>
    <w:rsid w:val="00EC4CDC"/>
    <w:rsid w:val="00EC5856"/>
    <w:rsid w:val="00EC5B73"/>
    <w:rsid w:val="00EC5BF7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AFF"/>
    <w:rsid w:val="00ED2DD8"/>
    <w:rsid w:val="00ED3339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BE9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34"/>
    <w:rsid w:val="00ED6146"/>
    <w:rsid w:val="00ED61BF"/>
    <w:rsid w:val="00ED6635"/>
    <w:rsid w:val="00ED675E"/>
    <w:rsid w:val="00ED68D0"/>
    <w:rsid w:val="00ED6B14"/>
    <w:rsid w:val="00ED6EB2"/>
    <w:rsid w:val="00ED6ED6"/>
    <w:rsid w:val="00ED7479"/>
    <w:rsid w:val="00ED7534"/>
    <w:rsid w:val="00ED797A"/>
    <w:rsid w:val="00ED7CD8"/>
    <w:rsid w:val="00EE023D"/>
    <w:rsid w:val="00EE03C6"/>
    <w:rsid w:val="00EE0D0B"/>
    <w:rsid w:val="00EE177F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3D0"/>
    <w:rsid w:val="00EE3537"/>
    <w:rsid w:val="00EE3703"/>
    <w:rsid w:val="00EE3C43"/>
    <w:rsid w:val="00EE3D35"/>
    <w:rsid w:val="00EE3E97"/>
    <w:rsid w:val="00EE3EC9"/>
    <w:rsid w:val="00EE3FA8"/>
    <w:rsid w:val="00EE4792"/>
    <w:rsid w:val="00EE47CE"/>
    <w:rsid w:val="00EE4AEC"/>
    <w:rsid w:val="00EE4C20"/>
    <w:rsid w:val="00EE4C63"/>
    <w:rsid w:val="00EE4EB3"/>
    <w:rsid w:val="00EE54C6"/>
    <w:rsid w:val="00EE553D"/>
    <w:rsid w:val="00EE5BF4"/>
    <w:rsid w:val="00EE652E"/>
    <w:rsid w:val="00EE6540"/>
    <w:rsid w:val="00EE686F"/>
    <w:rsid w:val="00EE69C7"/>
    <w:rsid w:val="00EE6D2A"/>
    <w:rsid w:val="00EE6F3E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81"/>
    <w:rsid w:val="00EF1E3D"/>
    <w:rsid w:val="00EF1EC4"/>
    <w:rsid w:val="00EF1F78"/>
    <w:rsid w:val="00EF2030"/>
    <w:rsid w:val="00EF2285"/>
    <w:rsid w:val="00EF2714"/>
    <w:rsid w:val="00EF2A40"/>
    <w:rsid w:val="00EF2D4C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12A"/>
    <w:rsid w:val="00EF5266"/>
    <w:rsid w:val="00EF5358"/>
    <w:rsid w:val="00EF53F2"/>
    <w:rsid w:val="00EF5701"/>
    <w:rsid w:val="00EF5885"/>
    <w:rsid w:val="00EF58AA"/>
    <w:rsid w:val="00EF5B06"/>
    <w:rsid w:val="00EF5E71"/>
    <w:rsid w:val="00EF6287"/>
    <w:rsid w:val="00EF631D"/>
    <w:rsid w:val="00EF65FD"/>
    <w:rsid w:val="00EF6861"/>
    <w:rsid w:val="00EF6938"/>
    <w:rsid w:val="00EF69B5"/>
    <w:rsid w:val="00EF6B33"/>
    <w:rsid w:val="00EF6E35"/>
    <w:rsid w:val="00EF6F42"/>
    <w:rsid w:val="00EF716D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A2D"/>
    <w:rsid w:val="00F04DE7"/>
    <w:rsid w:val="00F04FAC"/>
    <w:rsid w:val="00F05A35"/>
    <w:rsid w:val="00F05A81"/>
    <w:rsid w:val="00F05BB8"/>
    <w:rsid w:val="00F05E5D"/>
    <w:rsid w:val="00F067C7"/>
    <w:rsid w:val="00F06877"/>
    <w:rsid w:val="00F06A90"/>
    <w:rsid w:val="00F06B27"/>
    <w:rsid w:val="00F0711E"/>
    <w:rsid w:val="00F073EE"/>
    <w:rsid w:val="00F07422"/>
    <w:rsid w:val="00F07470"/>
    <w:rsid w:val="00F0760E"/>
    <w:rsid w:val="00F0772C"/>
    <w:rsid w:val="00F07C4B"/>
    <w:rsid w:val="00F07CF2"/>
    <w:rsid w:val="00F07F83"/>
    <w:rsid w:val="00F103AD"/>
    <w:rsid w:val="00F10774"/>
    <w:rsid w:val="00F107F8"/>
    <w:rsid w:val="00F10856"/>
    <w:rsid w:val="00F108CA"/>
    <w:rsid w:val="00F1099E"/>
    <w:rsid w:val="00F10C80"/>
    <w:rsid w:val="00F10E89"/>
    <w:rsid w:val="00F1102D"/>
    <w:rsid w:val="00F1139D"/>
    <w:rsid w:val="00F116C1"/>
    <w:rsid w:val="00F11B2C"/>
    <w:rsid w:val="00F11BA9"/>
    <w:rsid w:val="00F11BF4"/>
    <w:rsid w:val="00F11F65"/>
    <w:rsid w:val="00F1201E"/>
    <w:rsid w:val="00F121F6"/>
    <w:rsid w:val="00F12566"/>
    <w:rsid w:val="00F12853"/>
    <w:rsid w:val="00F12D81"/>
    <w:rsid w:val="00F12E4E"/>
    <w:rsid w:val="00F12E94"/>
    <w:rsid w:val="00F12FA5"/>
    <w:rsid w:val="00F13399"/>
    <w:rsid w:val="00F134F7"/>
    <w:rsid w:val="00F1364F"/>
    <w:rsid w:val="00F139A5"/>
    <w:rsid w:val="00F13CEA"/>
    <w:rsid w:val="00F13E03"/>
    <w:rsid w:val="00F13E85"/>
    <w:rsid w:val="00F142C1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664"/>
    <w:rsid w:val="00F16754"/>
    <w:rsid w:val="00F16964"/>
    <w:rsid w:val="00F16969"/>
    <w:rsid w:val="00F16E93"/>
    <w:rsid w:val="00F17701"/>
    <w:rsid w:val="00F17873"/>
    <w:rsid w:val="00F17BD0"/>
    <w:rsid w:val="00F2000C"/>
    <w:rsid w:val="00F206F9"/>
    <w:rsid w:val="00F207D4"/>
    <w:rsid w:val="00F20819"/>
    <w:rsid w:val="00F208F5"/>
    <w:rsid w:val="00F20AAB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77A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5BEC"/>
    <w:rsid w:val="00F2662B"/>
    <w:rsid w:val="00F266E4"/>
    <w:rsid w:val="00F2674B"/>
    <w:rsid w:val="00F2684E"/>
    <w:rsid w:val="00F2685E"/>
    <w:rsid w:val="00F26A48"/>
    <w:rsid w:val="00F26A99"/>
    <w:rsid w:val="00F26C1E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438"/>
    <w:rsid w:val="00F33915"/>
    <w:rsid w:val="00F33C12"/>
    <w:rsid w:val="00F33DBB"/>
    <w:rsid w:val="00F33F3F"/>
    <w:rsid w:val="00F346CD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8D"/>
    <w:rsid w:val="00F404A1"/>
    <w:rsid w:val="00F406D0"/>
    <w:rsid w:val="00F409A2"/>
    <w:rsid w:val="00F41052"/>
    <w:rsid w:val="00F411ED"/>
    <w:rsid w:val="00F413F3"/>
    <w:rsid w:val="00F41842"/>
    <w:rsid w:val="00F419E4"/>
    <w:rsid w:val="00F41CA4"/>
    <w:rsid w:val="00F41D94"/>
    <w:rsid w:val="00F42075"/>
    <w:rsid w:val="00F420CB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83C"/>
    <w:rsid w:val="00F449C6"/>
    <w:rsid w:val="00F44A04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46B"/>
    <w:rsid w:val="00F50729"/>
    <w:rsid w:val="00F507BE"/>
    <w:rsid w:val="00F50B62"/>
    <w:rsid w:val="00F50DD0"/>
    <w:rsid w:val="00F510DE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814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6AC"/>
    <w:rsid w:val="00F55A0C"/>
    <w:rsid w:val="00F55BAA"/>
    <w:rsid w:val="00F55F1F"/>
    <w:rsid w:val="00F56604"/>
    <w:rsid w:val="00F56869"/>
    <w:rsid w:val="00F569CA"/>
    <w:rsid w:val="00F56AC9"/>
    <w:rsid w:val="00F56C2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3E9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B8"/>
    <w:rsid w:val="00F625FD"/>
    <w:rsid w:val="00F6296D"/>
    <w:rsid w:val="00F62A4E"/>
    <w:rsid w:val="00F6304A"/>
    <w:rsid w:val="00F63615"/>
    <w:rsid w:val="00F63E22"/>
    <w:rsid w:val="00F63E2A"/>
    <w:rsid w:val="00F641BC"/>
    <w:rsid w:val="00F645EF"/>
    <w:rsid w:val="00F6475A"/>
    <w:rsid w:val="00F64A29"/>
    <w:rsid w:val="00F64B89"/>
    <w:rsid w:val="00F64CD9"/>
    <w:rsid w:val="00F6539D"/>
    <w:rsid w:val="00F656A2"/>
    <w:rsid w:val="00F65968"/>
    <w:rsid w:val="00F65B69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417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0FFB"/>
    <w:rsid w:val="00F713A1"/>
    <w:rsid w:val="00F71596"/>
    <w:rsid w:val="00F7167A"/>
    <w:rsid w:val="00F71F5A"/>
    <w:rsid w:val="00F7229C"/>
    <w:rsid w:val="00F722D0"/>
    <w:rsid w:val="00F72C71"/>
    <w:rsid w:val="00F72C96"/>
    <w:rsid w:val="00F72D34"/>
    <w:rsid w:val="00F72D42"/>
    <w:rsid w:val="00F73509"/>
    <w:rsid w:val="00F7360F"/>
    <w:rsid w:val="00F737CD"/>
    <w:rsid w:val="00F73A36"/>
    <w:rsid w:val="00F73B99"/>
    <w:rsid w:val="00F742EF"/>
    <w:rsid w:val="00F74363"/>
    <w:rsid w:val="00F7463A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BC6"/>
    <w:rsid w:val="00F76DB2"/>
    <w:rsid w:val="00F76FC8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524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10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3FD9"/>
    <w:rsid w:val="00F94197"/>
    <w:rsid w:val="00F9419E"/>
    <w:rsid w:val="00F94B2D"/>
    <w:rsid w:val="00F95116"/>
    <w:rsid w:val="00F9522C"/>
    <w:rsid w:val="00F95637"/>
    <w:rsid w:val="00F95680"/>
    <w:rsid w:val="00F957BF"/>
    <w:rsid w:val="00F957DE"/>
    <w:rsid w:val="00F9592D"/>
    <w:rsid w:val="00F9598F"/>
    <w:rsid w:val="00F95BC2"/>
    <w:rsid w:val="00F961EE"/>
    <w:rsid w:val="00F96398"/>
    <w:rsid w:val="00F964AF"/>
    <w:rsid w:val="00F96554"/>
    <w:rsid w:val="00F96A72"/>
    <w:rsid w:val="00F96B40"/>
    <w:rsid w:val="00F96B5D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E37"/>
    <w:rsid w:val="00FA2F16"/>
    <w:rsid w:val="00FA35C3"/>
    <w:rsid w:val="00FA387B"/>
    <w:rsid w:val="00FA3C26"/>
    <w:rsid w:val="00FA412D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181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B1"/>
    <w:rsid w:val="00FB26DC"/>
    <w:rsid w:val="00FB2944"/>
    <w:rsid w:val="00FB29CB"/>
    <w:rsid w:val="00FB2A04"/>
    <w:rsid w:val="00FB2C47"/>
    <w:rsid w:val="00FB2EAE"/>
    <w:rsid w:val="00FB3014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6AF"/>
    <w:rsid w:val="00FB59A8"/>
    <w:rsid w:val="00FB5A28"/>
    <w:rsid w:val="00FB5C6B"/>
    <w:rsid w:val="00FB5D89"/>
    <w:rsid w:val="00FB5DF5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A"/>
    <w:rsid w:val="00FC02FE"/>
    <w:rsid w:val="00FC0741"/>
    <w:rsid w:val="00FC0B06"/>
    <w:rsid w:val="00FC1131"/>
    <w:rsid w:val="00FC1775"/>
    <w:rsid w:val="00FC1B89"/>
    <w:rsid w:val="00FC1C44"/>
    <w:rsid w:val="00FC1CDC"/>
    <w:rsid w:val="00FC1D44"/>
    <w:rsid w:val="00FC212A"/>
    <w:rsid w:val="00FC24E8"/>
    <w:rsid w:val="00FC256D"/>
    <w:rsid w:val="00FC2B76"/>
    <w:rsid w:val="00FC3083"/>
    <w:rsid w:val="00FC314A"/>
    <w:rsid w:val="00FC3227"/>
    <w:rsid w:val="00FC34BD"/>
    <w:rsid w:val="00FC35BE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4CD1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97C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910"/>
    <w:rsid w:val="00FD1EE6"/>
    <w:rsid w:val="00FD1F3A"/>
    <w:rsid w:val="00FD2001"/>
    <w:rsid w:val="00FD2344"/>
    <w:rsid w:val="00FD267C"/>
    <w:rsid w:val="00FD28F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4A"/>
    <w:rsid w:val="00FE3BCF"/>
    <w:rsid w:val="00FE4445"/>
    <w:rsid w:val="00FE4839"/>
    <w:rsid w:val="00FE4A89"/>
    <w:rsid w:val="00FE4EF9"/>
    <w:rsid w:val="00FE4F74"/>
    <w:rsid w:val="00FE52EA"/>
    <w:rsid w:val="00FE555B"/>
    <w:rsid w:val="00FE5A1C"/>
    <w:rsid w:val="00FE66F1"/>
    <w:rsid w:val="00FE68A9"/>
    <w:rsid w:val="00FE6AF3"/>
    <w:rsid w:val="00FE7009"/>
    <w:rsid w:val="00FE740E"/>
    <w:rsid w:val="00FE7B3F"/>
    <w:rsid w:val="00FE7C71"/>
    <w:rsid w:val="00FE7CAF"/>
    <w:rsid w:val="00FE7D57"/>
    <w:rsid w:val="00FF006D"/>
    <w:rsid w:val="00FF01E6"/>
    <w:rsid w:val="00FF0257"/>
    <w:rsid w:val="00FF045A"/>
    <w:rsid w:val="00FF07AF"/>
    <w:rsid w:val="00FF08AA"/>
    <w:rsid w:val="00FF092A"/>
    <w:rsid w:val="00FF09D2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2CE1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1A4"/>
    <w:rsid w:val="00FF43DD"/>
    <w:rsid w:val="00FF445B"/>
    <w:rsid w:val="00FF4972"/>
    <w:rsid w:val="00FF5017"/>
    <w:rsid w:val="00FF53AD"/>
    <w:rsid w:val="00FF5431"/>
    <w:rsid w:val="00FF54F3"/>
    <w:rsid w:val="00FF599F"/>
    <w:rsid w:val="00FF5E72"/>
    <w:rsid w:val="00FF5F3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40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6532E9EC-9388-41BC-9AE5-B3E9DBCA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11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Noppharat, Natebute</cp:lastModifiedBy>
  <cp:revision>4</cp:revision>
  <cp:lastPrinted>2025-05-09T10:04:00Z</cp:lastPrinted>
  <dcterms:created xsi:type="dcterms:W3CDTF">2025-05-13T04:33:00Z</dcterms:created>
  <dcterms:modified xsi:type="dcterms:W3CDTF">2025-05-13T07:51:00Z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