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71D64" w14:textId="77777777" w:rsidR="005E21C9" w:rsidRDefault="005E21C9" w:rsidP="00912DA7">
      <w:pPr>
        <w:ind w:left="360" w:hanging="360"/>
        <w:jc w:val="thaiDistribute"/>
        <w:rPr>
          <w:cs/>
        </w:rPr>
      </w:pPr>
    </w:p>
    <w:p w14:paraId="238C8300" w14:textId="77777777" w:rsidR="00F27F16" w:rsidRPr="00262F10" w:rsidRDefault="0026274C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เกณฑ์</w:t>
      </w:r>
      <w:r w:rsidR="005E6939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ในการจัดทำ</w:t>
      </w:r>
      <w:r w:rsidR="00ED37D9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ข้อมูลทางการเงิน</w:t>
      </w:r>
    </w:p>
    <w:p w14:paraId="01989B88" w14:textId="77777777" w:rsidR="00F27F16" w:rsidRPr="00262F10" w:rsidRDefault="00F27F16" w:rsidP="00F27F16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58EDA940" w14:textId="77777777" w:rsidR="00007A9B" w:rsidRPr="00262F10" w:rsidRDefault="00CC3A6D" w:rsidP="003B11B0">
      <w:pPr>
        <w:pStyle w:val="CordiaNew"/>
        <w:numPr>
          <w:ilvl w:val="1"/>
          <w:numId w:val="19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เกณฑ์ในการจัดทำ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การเงินระหว่างกาล</w:t>
      </w:r>
    </w:p>
    <w:p w14:paraId="2702BA87" w14:textId="77777777" w:rsidR="00007A9B" w:rsidRPr="00262F10" w:rsidRDefault="00007A9B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087A2D5C" w14:textId="7AC95C2A" w:rsidR="00F86EC7" w:rsidRPr="00F86EC7" w:rsidRDefault="00F86EC7" w:rsidP="00F86EC7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ข้อมูลทางการเงินระหว่างกาลรวมและข้อมูลทางการเงินเฉพาะกิจการกาลนี้ จัดทำขึ้นตามมาตรฐานการบัญชี ฉบับที่ </w:t>
      </w:r>
      <w:r w:rsidRPr="00F86EC7">
        <w:rPr>
          <w:rFonts w:asciiTheme="minorBidi" w:hAnsiTheme="minorBidi" w:cstheme="minorBidi" w:hint="cs"/>
          <w:sz w:val="26"/>
          <w:szCs w:val="26"/>
        </w:rPr>
        <w:t>34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 เรื่อง การรายงานทางการเงินระหว่างกาลที่กำหนดในพระราชบัญญัติวิชาชีพบัญชี พ.ศ. </w:t>
      </w:r>
      <w:r w:rsidRPr="00F86EC7">
        <w:rPr>
          <w:rFonts w:asciiTheme="minorBidi" w:hAnsiTheme="minorBidi" w:cstheme="minorBidi" w:hint="cs"/>
          <w:sz w:val="26"/>
          <w:szCs w:val="26"/>
        </w:rPr>
        <w:t xml:space="preserve">2547 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และควรอ่านร่วมกับงบการเงินสำหรับปีสิ้นสุดวันที่ </w:t>
      </w:r>
      <w:r w:rsidRPr="00F86EC7">
        <w:rPr>
          <w:rFonts w:asciiTheme="minorBidi" w:hAnsiTheme="minorBidi" w:cstheme="minorBidi" w:hint="cs"/>
          <w:sz w:val="26"/>
          <w:szCs w:val="26"/>
        </w:rPr>
        <w:t xml:space="preserve">31 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ธันวาคม </w:t>
      </w:r>
      <w:r w:rsidRPr="00F86EC7">
        <w:rPr>
          <w:rFonts w:asciiTheme="minorBidi" w:hAnsiTheme="minorBidi" w:cstheme="minorBidi" w:hint="cs"/>
          <w:sz w:val="26"/>
          <w:szCs w:val="26"/>
        </w:rPr>
        <w:t>2567</w:t>
      </w:r>
    </w:p>
    <w:p w14:paraId="7C4FE963" w14:textId="77777777" w:rsidR="00F86EC7" w:rsidRDefault="00F86EC7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90B92CF" w14:textId="77777777" w:rsidR="00007A9B" w:rsidRPr="00262F10" w:rsidRDefault="00007A9B" w:rsidP="003B11B0">
      <w:pPr>
        <w:pStyle w:val="CordiaNew"/>
        <w:numPr>
          <w:ilvl w:val="1"/>
          <w:numId w:val="19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เกณฑ์ในการจัดทำข้อมูลทางการเงินรวม</w:t>
      </w:r>
    </w:p>
    <w:p w14:paraId="1E65886A" w14:textId="77777777" w:rsidR="00007A9B" w:rsidRPr="00262F10" w:rsidRDefault="00007A9B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196507CD" w14:textId="62BFB14B" w:rsidR="004C208A" w:rsidRPr="00262F10" w:rsidRDefault="004C208A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val="th-TH" w:eastAsia="en-US"/>
        </w:rPr>
        <w:t>ข้อมูลทางการเงินระหว่างกาลรวมได้จัดทำขึ้นโดยรวมงบการเงินของบริษัท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อี ฟอร์ แอล เอม จำกัด (มหาชน) และบริษัทย่อย และได้จัดทำขึ้นโดยใช้หลักเกณฑ์เดียวกับข้อมูลทางการเงินรวมสำหรับปีสิ้นสุดวันที่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31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ธันวาคม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</w:t>
      </w:r>
      <w:r w:rsidR="00CC2E93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7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โดยไม่มีการเปลี่ยนแปลง</w:t>
      </w:r>
      <w:r w:rsidR="00200F43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โครงสร้างของกลุ่ม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บริษัทในระหว่างงวด</w:t>
      </w:r>
    </w:p>
    <w:p w14:paraId="6C248161" w14:textId="77777777" w:rsidR="004C208A" w:rsidRPr="00262F10" w:rsidRDefault="004C208A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82E1CBE" w14:textId="77777777" w:rsidR="0011357E" w:rsidRPr="00262F10" w:rsidRDefault="0011357E" w:rsidP="0011357E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ข้อมูลทางการเงินระหว่างกาลรวมและเฉพาะกิจการฉบับภาษาอังกฤษจัดทำขึ้นจากข้อมูลทางการเงินระหว่างกาลภาษาไทยที่จัดทำตามกฎหมาย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ในกรณีที่มีเนื้อความขัดแย้งกันหรือมีการตีความแตกต่างกัน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49DB92EF" w14:textId="77777777" w:rsidR="004C208A" w:rsidRPr="00262F10" w:rsidRDefault="004C208A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A0094C3" w14:textId="6A1A8D31" w:rsidR="00BC7EDE" w:rsidRPr="00262F10" w:rsidRDefault="00BC7EDE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ข้อมูลทางการเงินระหว่างกาลได้รับการอนุมัติโดยคณะกรรมการบริษัท เมื่อวันที่ </w:t>
      </w:r>
      <w:r w:rsidR="000537AB" w:rsidRPr="00262F10">
        <w:rPr>
          <w:rFonts w:asciiTheme="minorBidi" w:hAnsiTheme="minorBidi" w:cstheme="minorBidi"/>
          <w:sz w:val="26"/>
          <w:szCs w:val="26"/>
        </w:rPr>
        <w:t xml:space="preserve">14 </w:t>
      </w:r>
      <w:r w:rsidR="000537AB" w:rsidRPr="00262F10">
        <w:rPr>
          <w:rFonts w:asciiTheme="minorBidi" w:hAnsiTheme="minorBidi" w:cstheme="minorBidi" w:hint="cs"/>
          <w:sz w:val="26"/>
          <w:szCs w:val="26"/>
          <w:cs/>
        </w:rPr>
        <w:t>พฤษภาคม</w:t>
      </w:r>
      <w:r w:rsidRPr="00262F10">
        <w:rPr>
          <w:rFonts w:asciiTheme="minorBidi" w:hAnsiTheme="minorBidi" w:cstheme="minorBidi"/>
          <w:sz w:val="26"/>
          <w:szCs w:val="26"/>
        </w:rPr>
        <w:t xml:space="preserve"> 256</w:t>
      </w:r>
      <w:r w:rsidR="008C507B" w:rsidRPr="00262F10">
        <w:rPr>
          <w:rFonts w:asciiTheme="minorBidi" w:hAnsiTheme="minorBidi" w:cstheme="minorBidi"/>
          <w:sz w:val="26"/>
          <w:szCs w:val="26"/>
        </w:rPr>
        <w:t>8</w:t>
      </w:r>
    </w:p>
    <w:p w14:paraId="1CFEE913" w14:textId="77777777" w:rsidR="0026274C" w:rsidRPr="00262F10" w:rsidRDefault="0026274C" w:rsidP="0026274C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lang w:val="th-TH"/>
        </w:rPr>
      </w:pPr>
    </w:p>
    <w:p w14:paraId="7346DB45" w14:textId="05941539" w:rsidR="00002897" w:rsidRPr="00262F10" w:rsidRDefault="00002897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ข้อมูลทั่วไป</w:t>
      </w:r>
    </w:p>
    <w:p w14:paraId="128F4E39" w14:textId="77512915" w:rsidR="00DB3387" w:rsidRPr="00262F10" w:rsidRDefault="00DB3387" w:rsidP="00F11A0C">
      <w:pPr>
        <w:pStyle w:val="CordiaNew"/>
        <w:tabs>
          <w:tab w:val="clear" w:pos="4153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EE75DF5" w14:textId="51A672D0" w:rsidR="00657246" w:rsidRPr="00262F10" w:rsidRDefault="005246BF" w:rsidP="006B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 อี ฟอร์ แอล เอม จำกัด (มหาชน)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(</w:t>
      </w:r>
      <w:r w:rsidR="002E0C8A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“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</w:t>
      </w:r>
      <w:r w:rsidR="002E0C8A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”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)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จดทะเบียนในประเทศไทย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 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และหุ้นของบริษัทได้รับการจดทะเบียน</w:t>
      </w:r>
      <w:r w:rsidR="0047213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ให้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ทำการซื้อขายได้ในตลาดหลักทรัพย์ เอ็ม เอ ไอ</w:t>
      </w:r>
      <w:r w:rsidR="001374F3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</w:t>
      </w:r>
    </w:p>
    <w:p w14:paraId="4ADA47EE" w14:textId="77777777" w:rsidR="00657246" w:rsidRPr="00262F10" w:rsidRDefault="00657246" w:rsidP="006B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58508061" w14:textId="06A4A8A4" w:rsidR="005246BF" w:rsidRPr="00262F10" w:rsidRDefault="00657246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บริษัทและบริษัทย่อย (“กลุ่มบริษัท”) ดำเนินธุรกิจหลักเป็นตัวแทนจำหน่ายเครื่องมือและอุปกรณ์ทางการแพทย์</w:t>
      </w:r>
      <w:r w:rsidR="00207E3E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 </w:t>
      </w:r>
      <w:r w:rsidR="006B2061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โดยมี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ที่อยู่</w:t>
      </w:r>
      <w:r w:rsidR="000A00E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br/>
      </w:r>
      <w:r w:rsidR="0085722C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จดทะเบียน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ตั้งอยู่เลขที่</w:t>
      </w:r>
      <w:r w:rsidR="001C714C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432</w:t>
      </w:r>
      <w:r w:rsidR="001C714C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ถนนราชวิถี แขวงบางยี่ขัน</w:t>
      </w:r>
      <w:r w:rsidR="00B82118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เขตบางพลัด กรุงเทพมหานคร</w:t>
      </w:r>
      <w:r w:rsidR="0071246B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</w:p>
    <w:p w14:paraId="41605C65" w14:textId="77777777" w:rsidR="00F11D38" w:rsidRPr="00262F10" w:rsidRDefault="00F11D38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525CBD36" w14:textId="75E643F6" w:rsidR="00F11D38" w:rsidRPr="00262F10" w:rsidRDefault="00F11D38" w:rsidP="00F11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22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 และ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9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ตามลำดับ </w:t>
      </w:r>
      <w:r w:rsidR="000A00E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br/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36E38B1E" w14:textId="77777777" w:rsidR="00F11D38" w:rsidRPr="00262F10" w:rsidRDefault="00F11D38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78C6BFE6" w14:textId="05051F4A" w:rsidR="001E1848" w:rsidRPr="00262F10" w:rsidRDefault="00CF5E31" w:rsidP="001E1848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30861B0F" w14:textId="77777777" w:rsidR="00F11D38" w:rsidRPr="00262F10" w:rsidRDefault="00F11D38" w:rsidP="002144E3">
      <w:pPr>
        <w:tabs>
          <w:tab w:val="clear" w:pos="227"/>
          <w:tab w:val="clear" w:pos="454"/>
          <w:tab w:val="clear" w:pos="907"/>
          <w:tab w:val="left" w:pos="851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B42C643" w14:textId="3AB27D42" w:rsidR="00C86163" w:rsidRPr="00262F10" w:rsidRDefault="00C86163" w:rsidP="002144E3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</w:t>
      </w: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นโยบายการบัญชี</w:t>
      </w:r>
      <w:r w:rsidR="00964888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ที่</w:t>
      </w:r>
      <w:r w:rsidR="001374F3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มี</w:t>
      </w:r>
      <w:r w:rsidR="00964888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สาระสำคัญ</w:t>
      </w:r>
    </w:p>
    <w:p w14:paraId="07657B95" w14:textId="77777777" w:rsidR="00C86163" w:rsidRPr="00262F10" w:rsidRDefault="00C86163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27B4804E" w14:textId="3BCB639A" w:rsidR="00FF3A45" w:rsidRPr="00262F10" w:rsidRDefault="00FF3A4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rPr>
          <w:rFonts w:asciiTheme="minorBidi" w:hAnsiTheme="minorBidi" w:cstheme="minorBidi"/>
          <w:sz w:val="26"/>
          <w:szCs w:val="26"/>
          <w:lang w:eastAsia="th-TH"/>
        </w:rPr>
      </w:pP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กลุ่มบริษัทได้ใช้นโยบายการบัญชีและวิธีการคำนวณในข้อมูลทางการเงินระหว่างกาลเช่นเดียวกับงบการเงิน</w:t>
      </w:r>
      <w:r w:rsidR="00DE4FF9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สำ</w:t>
      </w:r>
      <w:r w:rsidR="00AA7CDB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หรับ</w:t>
      </w:r>
      <w:r w:rsidR="00DB2AC8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ปีสิ้นสุดวันที่ </w:t>
      </w:r>
      <w:r w:rsidR="00DB2AC8" w:rsidRPr="00262F10">
        <w:rPr>
          <w:rFonts w:asciiTheme="minorBidi" w:hAnsiTheme="minorBidi" w:cstheme="minorBidi"/>
          <w:sz w:val="26"/>
          <w:szCs w:val="26"/>
          <w:lang w:eastAsia="th-TH"/>
        </w:rPr>
        <w:t>31</w:t>
      </w:r>
      <w:r w:rsidR="00EE4D21" w:rsidRPr="00262F10">
        <w:rPr>
          <w:rFonts w:asciiTheme="minorBidi" w:hAnsiTheme="minorBidi" w:cstheme="minorBidi" w:hint="cs"/>
          <w:sz w:val="26"/>
          <w:szCs w:val="26"/>
          <w:cs/>
          <w:lang w:eastAsia="th-TH"/>
        </w:rPr>
        <w:t xml:space="preserve"> ธันวาคม </w:t>
      </w:r>
      <w:r w:rsidR="00EE4D21" w:rsidRPr="00262F10">
        <w:rPr>
          <w:rFonts w:asciiTheme="minorBidi" w:hAnsiTheme="minorBidi" w:cstheme="minorBidi"/>
          <w:sz w:val="26"/>
          <w:szCs w:val="26"/>
          <w:lang w:eastAsia="th-TH"/>
        </w:rPr>
        <w:t>2567</w:t>
      </w:r>
    </w:p>
    <w:p w14:paraId="52AB06F4" w14:textId="77777777" w:rsidR="00FF3A45" w:rsidRPr="00262F10" w:rsidRDefault="00FF3A4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06369796" w14:textId="2443E9F5" w:rsidR="00FF3A45" w:rsidRPr="00262F10" w:rsidRDefault="00FF3A4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มาตรฐานการรายงานทางการเงิ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นที่มีการ</w:t>
      </w: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ปรับปรุง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ซึ่ง</w:t>
      </w: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มีผลบังคับใช้สำหรับ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งบการเงินที่มีรอบระยะเวลา</w:t>
      </w: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บัญชีที่เริ่มในหรือหลังวันที่ </w:t>
      </w:r>
      <w:r w:rsidRPr="00262F10">
        <w:rPr>
          <w:rFonts w:asciiTheme="minorBidi" w:hAnsiTheme="minorBidi" w:cstheme="minorBidi"/>
          <w:sz w:val="26"/>
          <w:szCs w:val="26"/>
          <w:lang w:val="th-TH" w:eastAsia="th-TH"/>
        </w:rPr>
        <w:t>1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 มกราคม </w:t>
      </w:r>
      <w:r w:rsidRPr="00262F10">
        <w:rPr>
          <w:rFonts w:asciiTheme="minorBidi" w:hAnsiTheme="minorBidi" w:cstheme="minorBidi"/>
          <w:sz w:val="26"/>
          <w:szCs w:val="26"/>
          <w:lang w:val="th-TH" w:eastAsia="th-TH"/>
        </w:rPr>
        <w:t>256</w:t>
      </w:r>
      <w:r w:rsidR="00EB0164" w:rsidRPr="00262F10">
        <w:rPr>
          <w:rFonts w:asciiTheme="minorBidi" w:hAnsiTheme="minorBidi" w:cstheme="minorBidi"/>
          <w:sz w:val="26"/>
          <w:szCs w:val="26"/>
          <w:lang w:eastAsia="th-TH"/>
        </w:rPr>
        <w:t>8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 ไม่มีผลกระทบอย่างเป็นสาระสำคัญต่อ</w:t>
      </w:r>
      <w:r w:rsidR="00F56119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ข้อมูล</w:t>
      </w:r>
      <w:r w:rsidR="00107864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ทาง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การเงินของกลุ่มบริษัท</w:t>
      </w:r>
    </w:p>
    <w:p w14:paraId="22DB5923" w14:textId="77777777" w:rsidR="00AF738A" w:rsidRPr="00262F10" w:rsidRDefault="00AF738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i/>
          <w:iCs/>
          <w:color w:val="auto"/>
          <w:sz w:val="28"/>
          <w:szCs w:val="28"/>
        </w:rPr>
      </w:pPr>
    </w:p>
    <w:p w14:paraId="554BBB53" w14:textId="46A77FB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i/>
          <w:i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i/>
          <w:iCs/>
          <w:color w:val="auto"/>
          <w:sz w:val="26"/>
          <w:szCs w:val="26"/>
          <w:cs/>
        </w:rPr>
        <w:t>การใช้ประมาณการและดุลยพินิจ</w:t>
      </w:r>
    </w:p>
    <w:p w14:paraId="555E3DDC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color w:val="auto"/>
          <w:sz w:val="26"/>
          <w:szCs w:val="26"/>
        </w:rPr>
      </w:pPr>
    </w:p>
    <w:p w14:paraId="1B78118B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ผลที่เกิดขึ้น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จริงอาจแตกต่างไปจากการประมาณการเหล่านี้</w:t>
      </w:r>
    </w:p>
    <w:p w14:paraId="6845B532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color w:val="auto"/>
          <w:sz w:val="26"/>
          <w:szCs w:val="26"/>
        </w:rPr>
      </w:pPr>
    </w:p>
    <w:p w14:paraId="1C73393D" w14:textId="3DBAE652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ผู้บริหารใช้ดุลยพินิจที่สำคัญในการนำนโยบายการบัญชีของกลุ่มบริษัท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483B68" w:rsidRPr="00262F10">
        <w:rPr>
          <w:rFonts w:asciiTheme="minorBidi" w:hAnsiTheme="minorBidi" w:cstheme="minorBidi"/>
          <w:color w:val="auto"/>
          <w:sz w:val="26"/>
          <w:szCs w:val="26"/>
          <w:cs/>
        </w:rPr>
        <w:br/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31 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ธันวาคม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2567</w:t>
      </w:r>
    </w:p>
    <w:p w14:paraId="5678DBAA" w14:textId="77777777" w:rsidR="0066304C" w:rsidRPr="00262F10" w:rsidRDefault="0066304C" w:rsidP="002144E3">
      <w:pPr>
        <w:pStyle w:val="CordiaNew"/>
        <w:tabs>
          <w:tab w:val="clear" w:pos="4153"/>
          <w:tab w:val="left" w:pos="426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12AE8D16" w14:textId="77777777" w:rsidR="00F653F3" w:rsidRPr="00262F10" w:rsidRDefault="00511305" w:rsidP="002144E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</w:t>
      </w:r>
      <w:r w:rsidR="00E471F4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จำแนกตาม</w:t>
      </w:r>
      <w:r w:rsidR="00D87821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ส่วนงาน</w:t>
      </w:r>
    </w:p>
    <w:p w14:paraId="0B97E926" w14:textId="77777777" w:rsidR="00F653F3" w:rsidRPr="00262F10" w:rsidRDefault="00F653F3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</w:p>
    <w:p w14:paraId="0F92148A" w14:textId="4F2D6521" w:rsidR="00B44051" w:rsidRPr="00262F10" w:rsidRDefault="004477E9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กลุ่ม</w:t>
      </w:r>
      <w:r w:rsidR="00B44051"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จึงถือเป็นรายงานตามส่วนงานดำเนินงานและเขตภูมิศาสตร์แล้ว</w:t>
      </w:r>
    </w:p>
    <w:p w14:paraId="607FF3B4" w14:textId="77777777" w:rsidR="001A4250" w:rsidRDefault="001A4250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p w14:paraId="66F32260" w14:textId="1911F20F" w:rsidR="00575FD0" w:rsidRPr="00262F10" w:rsidRDefault="00575FD0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sz w:val="26"/>
          <w:szCs w:val="26"/>
          <w:cs/>
          <w:lang w:eastAsia="th-TH"/>
        </w:rPr>
        <w:t>ข้อมูลการจำแนกรายได้ตามประเภทของสินค้าหรือบริการ และวิธีการบันทึกรายได้ มีดังนี้</w:t>
      </w:r>
    </w:p>
    <w:p w14:paraId="213C3D2F" w14:textId="77777777" w:rsidR="00DF2C35" w:rsidRPr="00262F10" w:rsidRDefault="00DF2C35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tbl>
      <w:tblPr>
        <w:tblStyle w:val="TableGrid1"/>
        <w:tblW w:w="92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575FD0" w:rsidRPr="00262F10" w14:paraId="64ACDF41" w14:textId="77777777">
        <w:tc>
          <w:tcPr>
            <w:tcW w:w="2416" w:type="dxa"/>
            <w:shd w:val="clear" w:color="auto" w:fill="auto"/>
            <w:vAlign w:val="bottom"/>
          </w:tcPr>
          <w:p w14:paraId="0E4FFE65" w14:textId="77777777" w:rsidR="00575FD0" w:rsidRPr="00262F10" w:rsidRDefault="00575FD0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2DDF2576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75FD0" w:rsidRPr="00262F10" w14:paraId="3097EC8F" w14:textId="77777777">
        <w:tc>
          <w:tcPr>
            <w:tcW w:w="2416" w:type="dxa"/>
            <w:shd w:val="clear" w:color="auto" w:fill="auto"/>
          </w:tcPr>
          <w:p w14:paraId="56FDB414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DF23995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มีนาคม</w:t>
            </w:r>
          </w:p>
        </w:tc>
      </w:tr>
      <w:tr w:rsidR="00575FD0" w:rsidRPr="00262F10" w14:paraId="6849C63C" w14:textId="77777777">
        <w:tc>
          <w:tcPr>
            <w:tcW w:w="2416" w:type="dxa"/>
            <w:shd w:val="clear" w:color="auto" w:fill="auto"/>
          </w:tcPr>
          <w:p w14:paraId="4F5B0536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1E3CB98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B068466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54121266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458A89F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575FD0" w:rsidRPr="00262F10" w14:paraId="671F744C" w14:textId="77777777">
        <w:tc>
          <w:tcPr>
            <w:tcW w:w="2416" w:type="dxa"/>
            <w:shd w:val="clear" w:color="auto" w:fill="auto"/>
          </w:tcPr>
          <w:p w14:paraId="7146C9E7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3BCA884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shd w:val="clear" w:color="auto" w:fill="auto"/>
            <w:hideMark/>
          </w:tcPr>
          <w:p w14:paraId="3799A4B3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1C502B37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shd w:val="clear" w:color="auto" w:fill="auto"/>
            <w:hideMark/>
          </w:tcPr>
          <w:p w14:paraId="4A969BB2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0EDFD6C8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shd w:val="clear" w:color="auto" w:fill="auto"/>
            <w:hideMark/>
          </w:tcPr>
          <w:p w14:paraId="3C3F6556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575FD0" w:rsidRPr="00262F10" w14:paraId="041C38DB" w14:textId="77777777">
        <w:tc>
          <w:tcPr>
            <w:tcW w:w="2416" w:type="dxa"/>
            <w:shd w:val="clear" w:color="auto" w:fill="auto"/>
          </w:tcPr>
          <w:p w14:paraId="3CBD8291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D46D149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D7CAD7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18D7478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B9FBAF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BF9251E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011C0BF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575FD0" w:rsidRPr="00262F10" w14:paraId="456D34E9" w14:textId="77777777">
        <w:tc>
          <w:tcPr>
            <w:tcW w:w="2416" w:type="dxa"/>
            <w:shd w:val="clear" w:color="auto" w:fill="auto"/>
            <w:vAlign w:val="bottom"/>
            <w:hideMark/>
          </w:tcPr>
          <w:p w14:paraId="49BDD863" w14:textId="77777777" w:rsidR="00575FD0" w:rsidRPr="00262F10" w:rsidRDefault="00575FD0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13233BF6" w14:textId="70717C6D" w:rsidR="00575FD0" w:rsidRPr="00262F10" w:rsidRDefault="00D3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289,</w:t>
            </w:r>
            <w:r w:rsidR="006778A8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494</w:t>
            </w:r>
          </w:p>
        </w:tc>
        <w:tc>
          <w:tcPr>
            <w:tcW w:w="1134" w:type="dxa"/>
            <w:shd w:val="clear" w:color="auto" w:fill="auto"/>
          </w:tcPr>
          <w:p w14:paraId="49C018B8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241,190</w:t>
            </w:r>
          </w:p>
        </w:tc>
        <w:tc>
          <w:tcPr>
            <w:tcW w:w="1134" w:type="dxa"/>
            <w:shd w:val="clear" w:color="auto" w:fill="auto"/>
          </w:tcPr>
          <w:p w14:paraId="69812834" w14:textId="50D28A41" w:rsidR="00575FD0" w:rsidRPr="00262F10" w:rsidRDefault="00C74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5,3</w:t>
            </w:r>
            <w:r w:rsidR="00EF6E50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88</w:t>
            </w:r>
          </w:p>
        </w:tc>
        <w:tc>
          <w:tcPr>
            <w:tcW w:w="1134" w:type="dxa"/>
            <w:shd w:val="clear" w:color="auto" w:fill="auto"/>
          </w:tcPr>
          <w:p w14:paraId="1AF0392C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4,379</w:t>
            </w:r>
          </w:p>
        </w:tc>
        <w:tc>
          <w:tcPr>
            <w:tcW w:w="1134" w:type="dxa"/>
            <w:shd w:val="clear" w:color="auto" w:fill="auto"/>
          </w:tcPr>
          <w:p w14:paraId="0CCDFE24" w14:textId="2F708A4E" w:rsidR="00575FD0" w:rsidRPr="00262F10" w:rsidRDefault="0098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294,</w:t>
            </w:r>
            <w:r w:rsidR="00D20ECE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88</w:t>
            </w:r>
            <w:r w:rsidR="00D029BC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59B648C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245,569</w:t>
            </w:r>
          </w:p>
        </w:tc>
      </w:tr>
      <w:tr w:rsidR="00575FD0" w:rsidRPr="00262F10" w14:paraId="000C026F" w14:textId="77777777">
        <w:tc>
          <w:tcPr>
            <w:tcW w:w="2416" w:type="dxa"/>
            <w:shd w:val="clear" w:color="auto" w:fill="auto"/>
            <w:vAlign w:val="bottom"/>
            <w:hideMark/>
          </w:tcPr>
          <w:p w14:paraId="0993B79F" w14:textId="77777777" w:rsidR="00575FD0" w:rsidRPr="00262F10" w:rsidRDefault="00575FD0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F81499" w14:textId="63A9C698" w:rsidR="00575FD0" w:rsidRPr="00262F10" w:rsidRDefault="00C71A7D" w:rsidP="0004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80" w:lineRule="exact"/>
              <w:jc w:val="both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AF027" w14:textId="77777777" w:rsidR="00575FD0" w:rsidRPr="00262F10" w:rsidRDefault="00575FD0" w:rsidP="0004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80" w:lineRule="exact"/>
              <w:jc w:val="both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BAEFC" w14:textId="7C715560" w:rsidR="00575FD0" w:rsidRPr="00262F10" w:rsidRDefault="004145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1,6</w:t>
            </w:r>
            <w:r w:rsidR="00B50F19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3</w:t>
            </w:r>
            <w:r w:rsidR="003C0B52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4C779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2,276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51531" w14:textId="0768A566" w:rsidR="00575FD0" w:rsidRPr="00262F10" w:rsidRDefault="00AA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1,6</w:t>
            </w:r>
            <w:r w:rsidR="007C38E5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3</w:t>
            </w:r>
            <w:r w:rsidR="00092C8D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7AE766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2,276</w:t>
            </w:r>
          </w:p>
        </w:tc>
      </w:tr>
      <w:tr w:rsidR="00575FD0" w:rsidRPr="00262F10" w14:paraId="1A29B32B" w14:textId="77777777">
        <w:tc>
          <w:tcPr>
            <w:tcW w:w="2416" w:type="dxa"/>
            <w:shd w:val="clear" w:color="auto" w:fill="auto"/>
            <w:vAlign w:val="bottom"/>
            <w:hideMark/>
          </w:tcPr>
          <w:p w14:paraId="67C60FA6" w14:textId="77777777" w:rsidR="00575FD0" w:rsidRPr="00262F10" w:rsidRDefault="00575FD0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34533D68" w14:textId="36E5D8E2" w:rsidR="00575FD0" w:rsidRPr="00262F10" w:rsidRDefault="00C71A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289,494</w:t>
            </w:r>
          </w:p>
        </w:tc>
        <w:tc>
          <w:tcPr>
            <w:tcW w:w="1134" w:type="dxa"/>
            <w:shd w:val="clear" w:color="auto" w:fill="auto"/>
          </w:tcPr>
          <w:p w14:paraId="786787AF" w14:textId="77777777" w:rsidR="00575FD0" w:rsidRPr="00262F10" w:rsidRDefault="00575FD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241,190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CD3AA9" w14:textId="30D7E169" w:rsidR="00575FD0" w:rsidRPr="00262F10" w:rsidRDefault="00481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7,0</w:t>
            </w:r>
            <w:r w:rsidR="0056196A" w:rsidRPr="00262F10">
              <w:rPr>
                <w:rFonts w:asciiTheme="minorBidi" w:hAnsiTheme="minorBidi" w:cstheme="minorBidi"/>
                <w:sz w:val="26"/>
                <w:szCs w:val="26"/>
              </w:rPr>
              <w:t>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0496C" w14:textId="77777777" w:rsidR="00575FD0" w:rsidRPr="00262F10" w:rsidRDefault="00575FD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6,655</w:t>
            </w:r>
          </w:p>
        </w:tc>
        <w:tc>
          <w:tcPr>
            <w:tcW w:w="1134" w:type="dxa"/>
            <w:shd w:val="clear" w:color="auto" w:fill="auto"/>
          </w:tcPr>
          <w:p w14:paraId="751DA0E1" w14:textId="2CA93878" w:rsidR="00575FD0" w:rsidRPr="00262F10" w:rsidRDefault="00C008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296,</w:t>
            </w:r>
            <w:r w:rsidR="007E51D2" w:rsidRPr="00262F10">
              <w:rPr>
                <w:rFonts w:asciiTheme="minorBidi" w:hAnsiTheme="minorBidi" w:cstheme="minorBidi"/>
                <w:sz w:val="26"/>
                <w:szCs w:val="26"/>
              </w:rPr>
              <w:t>518</w:t>
            </w:r>
          </w:p>
        </w:tc>
        <w:tc>
          <w:tcPr>
            <w:tcW w:w="1134" w:type="dxa"/>
            <w:shd w:val="clear" w:color="auto" w:fill="auto"/>
          </w:tcPr>
          <w:p w14:paraId="0CB1C044" w14:textId="77777777" w:rsidR="00575FD0" w:rsidRPr="00262F10" w:rsidRDefault="00575FD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247,845</w:t>
            </w:r>
          </w:p>
        </w:tc>
      </w:tr>
    </w:tbl>
    <w:p w14:paraId="58C8592D" w14:textId="77777777" w:rsidR="001A4250" w:rsidRPr="00262F10" w:rsidRDefault="001A4250" w:rsidP="00575FD0">
      <w:pPr>
        <w:pStyle w:val="BodyText2"/>
        <w:tabs>
          <w:tab w:val="left" w:pos="1260"/>
        </w:tabs>
        <w:ind w:right="-29" w:firstLine="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tbl>
      <w:tblPr>
        <w:tblStyle w:val="TableGrid1"/>
        <w:tblW w:w="92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575FD0" w:rsidRPr="00262F10" w14:paraId="57CA1C0D" w14:textId="77777777">
        <w:tc>
          <w:tcPr>
            <w:tcW w:w="2416" w:type="dxa"/>
            <w:shd w:val="clear" w:color="auto" w:fill="auto"/>
          </w:tcPr>
          <w:p w14:paraId="2A112520" w14:textId="77777777" w:rsidR="00575FD0" w:rsidRPr="00262F10" w:rsidRDefault="00575FD0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6ECA090D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5FD0" w:rsidRPr="00262F10" w14:paraId="608A59D7" w14:textId="77777777">
        <w:tc>
          <w:tcPr>
            <w:tcW w:w="2416" w:type="dxa"/>
            <w:shd w:val="clear" w:color="auto" w:fill="auto"/>
          </w:tcPr>
          <w:p w14:paraId="7FA300F3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2B686F80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มีนาคม</w:t>
            </w:r>
          </w:p>
        </w:tc>
      </w:tr>
      <w:tr w:rsidR="00575FD0" w:rsidRPr="00262F10" w14:paraId="319318F3" w14:textId="77777777">
        <w:tc>
          <w:tcPr>
            <w:tcW w:w="2416" w:type="dxa"/>
            <w:shd w:val="clear" w:color="auto" w:fill="auto"/>
          </w:tcPr>
          <w:p w14:paraId="36A56CDD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034E3960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6AFBB83E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55D80E59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CAB456C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575FD0" w:rsidRPr="00262F10" w14:paraId="28CD8AFB" w14:textId="77777777">
        <w:tc>
          <w:tcPr>
            <w:tcW w:w="2416" w:type="dxa"/>
            <w:shd w:val="clear" w:color="auto" w:fill="auto"/>
          </w:tcPr>
          <w:p w14:paraId="7330FE83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39A0D86F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shd w:val="clear" w:color="auto" w:fill="auto"/>
            <w:hideMark/>
          </w:tcPr>
          <w:p w14:paraId="6A9BE314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79635E6A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shd w:val="clear" w:color="auto" w:fill="auto"/>
            <w:hideMark/>
          </w:tcPr>
          <w:p w14:paraId="7429F4C7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08A06245" w14:textId="77777777" w:rsidR="00575FD0" w:rsidRPr="00262F10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shd w:val="clear" w:color="auto" w:fill="auto"/>
            <w:hideMark/>
          </w:tcPr>
          <w:p w14:paraId="0BE69ACE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575FD0" w:rsidRPr="00262F10" w14:paraId="37D6E4A2" w14:textId="77777777">
        <w:trPr>
          <w:trHeight w:val="80"/>
        </w:trPr>
        <w:tc>
          <w:tcPr>
            <w:tcW w:w="2416" w:type="dxa"/>
            <w:shd w:val="clear" w:color="auto" w:fill="auto"/>
          </w:tcPr>
          <w:p w14:paraId="70599739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0B4FF5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07335C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04A2398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7444985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1C56235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C5584DD" w14:textId="77777777" w:rsidR="00575FD0" w:rsidRPr="00262F10" w:rsidRDefault="00575FD0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575FD0" w:rsidRPr="00262F10" w14:paraId="564680C4" w14:textId="77777777">
        <w:tc>
          <w:tcPr>
            <w:tcW w:w="2416" w:type="dxa"/>
            <w:shd w:val="clear" w:color="auto" w:fill="auto"/>
            <w:vAlign w:val="bottom"/>
            <w:hideMark/>
          </w:tcPr>
          <w:p w14:paraId="4A0DE63B" w14:textId="77777777" w:rsidR="00575FD0" w:rsidRPr="00262F10" w:rsidRDefault="00575FD0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124634F0" w14:textId="22D3F32B" w:rsidR="00575FD0" w:rsidRPr="00262F10" w:rsidRDefault="00F5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262,</w:t>
            </w:r>
            <w:r w:rsidR="0004714C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016</w:t>
            </w:r>
          </w:p>
        </w:tc>
        <w:tc>
          <w:tcPr>
            <w:tcW w:w="1134" w:type="dxa"/>
            <w:shd w:val="clear" w:color="auto" w:fill="auto"/>
          </w:tcPr>
          <w:p w14:paraId="2A6983F3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218,028</w:t>
            </w:r>
          </w:p>
        </w:tc>
        <w:tc>
          <w:tcPr>
            <w:tcW w:w="1134" w:type="dxa"/>
            <w:shd w:val="clear" w:color="auto" w:fill="auto"/>
          </w:tcPr>
          <w:p w14:paraId="2CF7D3ED" w14:textId="33F136BB" w:rsidR="00575FD0" w:rsidRPr="00262F10" w:rsidRDefault="00EB0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5,3</w:t>
            </w:r>
            <w:r w:rsidR="009178E0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88</w:t>
            </w:r>
          </w:p>
        </w:tc>
        <w:tc>
          <w:tcPr>
            <w:tcW w:w="1134" w:type="dxa"/>
            <w:shd w:val="clear" w:color="auto" w:fill="auto"/>
          </w:tcPr>
          <w:p w14:paraId="3A89EBFC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4,379</w:t>
            </w:r>
          </w:p>
        </w:tc>
        <w:tc>
          <w:tcPr>
            <w:tcW w:w="1134" w:type="dxa"/>
            <w:shd w:val="clear" w:color="auto" w:fill="auto"/>
          </w:tcPr>
          <w:p w14:paraId="582F07EC" w14:textId="13B3E780" w:rsidR="00575FD0" w:rsidRPr="00262F10" w:rsidRDefault="0092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267,</w:t>
            </w:r>
            <w:r w:rsidR="003B6479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40</w:t>
            </w:r>
            <w:r w:rsidR="00DC6879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F4FDFB9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222,407</w:t>
            </w:r>
          </w:p>
        </w:tc>
      </w:tr>
      <w:tr w:rsidR="00575FD0" w:rsidRPr="00262F10" w14:paraId="56265363" w14:textId="77777777">
        <w:trPr>
          <w:trHeight w:val="80"/>
        </w:trPr>
        <w:tc>
          <w:tcPr>
            <w:tcW w:w="2416" w:type="dxa"/>
            <w:shd w:val="clear" w:color="auto" w:fill="auto"/>
            <w:vAlign w:val="bottom"/>
            <w:hideMark/>
          </w:tcPr>
          <w:p w14:paraId="69C6C0C2" w14:textId="77777777" w:rsidR="00575FD0" w:rsidRPr="00262F10" w:rsidRDefault="00575FD0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DDBF5A" w14:textId="5DD50E87" w:rsidR="00575FD0" w:rsidRPr="00262F10" w:rsidRDefault="00D43C52" w:rsidP="003319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029040" w14:textId="77777777" w:rsidR="00575FD0" w:rsidRPr="00262F10" w:rsidRDefault="00575FD0" w:rsidP="003319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64B5B4" w14:textId="296DF0B0" w:rsidR="00575FD0" w:rsidRPr="00262F10" w:rsidRDefault="00BB1A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1,63</w:t>
            </w:r>
            <w:r w:rsidR="006E14EA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B74AF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2,276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8438D" w14:textId="45C8AC2F" w:rsidR="00575FD0" w:rsidRPr="00262F10" w:rsidRDefault="00813B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1,6</w:t>
            </w:r>
            <w:r w:rsidR="007E4BCC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3</w:t>
            </w:r>
            <w:r w:rsidR="00A66CF0"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A45A3A" w14:textId="77777777" w:rsidR="00575FD0" w:rsidRPr="00262F10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eastAsia="Calibri" w:hAnsiTheme="minorBidi" w:cstheme="minorBidi"/>
                <w:sz w:val="26"/>
                <w:szCs w:val="26"/>
              </w:rPr>
              <w:t>2,276</w:t>
            </w:r>
          </w:p>
        </w:tc>
      </w:tr>
      <w:tr w:rsidR="00575FD0" w:rsidRPr="00262F10" w14:paraId="5059F64F" w14:textId="77777777">
        <w:tc>
          <w:tcPr>
            <w:tcW w:w="2416" w:type="dxa"/>
            <w:shd w:val="clear" w:color="auto" w:fill="auto"/>
            <w:vAlign w:val="bottom"/>
            <w:hideMark/>
          </w:tcPr>
          <w:p w14:paraId="1759E185" w14:textId="77777777" w:rsidR="00575FD0" w:rsidRPr="00262F10" w:rsidRDefault="00575FD0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6E2D7C03" w14:textId="6720E2D3" w:rsidR="00575FD0" w:rsidRPr="00262F10" w:rsidRDefault="00D43C5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262,016</w:t>
            </w:r>
          </w:p>
        </w:tc>
        <w:tc>
          <w:tcPr>
            <w:tcW w:w="1134" w:type="dxa"/>
            <w:shd w:val="clear" w:color="auto" w:fill="auto"/>
          </w:tcPr>
          <w:p w14:paraId="61FB70FB" w14:textId="77777777" w:rsidR="00575FD0" w:rsidRPr="00262F10" w:rsidRDefault="00575FD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218,028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2A2A9F" w14:textId="3951FEBE" w:rsidR="00575FD0" w:rsidRPr="00262F10" w:rsidRDefault="006B79E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7,0</w:t>
            </w:r>
            <w:r w:rsidR="00113032" w:rsidRPr="00262F10">
              <w:rPr>
                <w:rFonts w:asciiTheme="minorBidi" w:hAnsiTheme="minorBidi" w:cstheme="minorBidi"/>
                <w:sz w:val="26"/>
                <w:szCs w:val="26"/>
              </w:rPr>
              <w:t>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B1DCA6" w14:textId="77777777" w:rsidR="00575FD0" w:rsidRPr="00262F10" w:rsidRDefault="00575FD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6,655</w:t>
            </w:r>
          </w:p>
        </w:tc>
        <w:tc>
          <w:tcPr>
            <w:tcW w:w="1134" w:type="dxa"/>
            <w:shd w:val="clear" w:color="auto" w:fill="auto"/>
          </w:tcPr>
          <w:p w14:paraId="346A7956" w14:textId="5C10C178" w:rsidR="00575FD0" w:rsidRPr="00262F10" w:rsidRDefault="00FF219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269,</w:t>
            </w:r>
            <w:r w:rsidR="006D58FF" w:rsidRPr="00262F10">
              <w:rPr>
                <w:rFonts w:asciiTheme="minorBidi" w:hAnsiTheme="minorBidi" w:cstheme="minorBidi"/>
                <w:sz w:val="26"/>
                <w:szCs w:val="26"/>
              </w:rPr>
              <w:t>040</w:t>
            </w:r>
          </w:p>
        </w:tc>
        <w:tc>
          <w:tcPr>
            <w:tcW w:w="1134" w:type="dxa"/>
            <w:shd w:val="clear" w:color="auto" w:fill="auto"/>
          </w:tcPr>
          <w:p w14:paraId="73BDB873" w14:textId="77777777" w:rsidR="00575FD0" w:rsidRPr="00262F10" w:rsidRDefault="00575FD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224,683</w:t>
            </w:r>
          </w:p>
        </w:tc>
      </w:tr>
    </w:tbl>
    <w:p w14:paraId="253AE10A" w14:textId="77777777" w:rsidR="003C4D09" w:rsidRPr="00262F10" w:rsidRDefault="003C4D09" w:rsidP="003C4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inorBidi" w:hAnsiTheme="minorBidi" w:cstheme="minorBidi"/>
          <w:sz w:val="26"/>
          <w:szCs w:val="26"/>
        </w:rPr>
      </w:pPr>
    </w:p>
    <w:p w14:paraId="3F47C5B2" w14:textId="2A414683" w:rsidR="00575FD0" w:rsidRPr="00262F10" w:rsidRDefault="00110C7C" w:rsidP="003C4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 w:hint="cs"/>
          <w:sz w:val="26"/>
          <w:szCs w:val="26"/>
          <w:cs/>
        </w:rPr>
        <w:t>รายได้รอการรับรู้ที่มี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>ภาระที่ต้องปฏิบัติตามสัญญา</w:t>
      </w:r>
      <w:r w:rsidR="001A3698">
        <w:rPr>
          <w:rFonts w:asciiTheme="minorBidi" w:hAnsiTheme="minorBidi" w:cstheme="minorBidi"/>
          <w:sz w:val="26"/>
          <w:szCs w:val="26"/>
        </w:rPr>
        <w:t xml:space="preserve"> 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 xml:space="preserve">เกี่ยวข้องกับการให้บริการบำรุงรักษาเครื่องมือแพทย์ </w:t>
      </w:r>
      <w:r w:rsidR="00700E08" w:rsidRPr="00262F1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700E08" w:rsidRPr="00262F10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="00700E08" w:rsidRPr="00262F10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700E08"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="00700E08" w:rsidRPr="00262F10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="00700E08" w:rsidRPr="00262F10">
        <w:rPr>
          <w:rFonts w:asciiTheme="minorBidi" w:hAnsiTheme="minorBidi" w:cstheme="minorBidi"/>
          <w:sz w:val="26"/>
          <w:szCs w:val="26"/>
        </w:rPr>
        <w:t xml:space="preserve">31 </w:t>
      </w:r>
      <w:r w:rsidR="00700E08" w:rsidRPr="00262F10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="00700E08" w:rsidRPr="00262F10">
        <w:rPr>
          <w:rFonts w:asciiTheme="minorBidi" w:hAnsiTheme="minorBidi" w:cstheme="minorBidi"/>
          <w:sz w:val="26"/>
          <w:szCs w:val="26"/>
        </w:rPr>
        <w:t xml:space="preserve">2567 </w:t>
      </w:r>
      <w:r w:rsidR="002B6EC3" w:rsidRPr="00262F10">
        <w:rPr>
          <w:rFonts w:asciiTheme="minorBidi" w:hAnsiTheme="minorBidi" w:cstheme="minorBidi" w:hint="cs"/>
          <w:sz w:val="26"/>
          <w:szCs w:val="26"/>
          <w:cs/>
        </w:rPr>
        <w:t>กลุ่มบริษัท</w:t>
      </w:r>
      <w:r w:rsidR="00901407" w:rsidRPr="00262F10">
        <w:rPr>
          <w:rFonts w:asciiTheme="minorBidi" w:hAnsiTheme="minorBidi" w:cstheme="minorBidi" w:hint="cs"/>
          <w:sz w:val="26"/>
          <w:szCs w:val="26"/>
          <w:cs/>
        </w:rPr>
        <w:t>มียอดคงเหลือของภาระ</w:t>
      </w:r>
      <w:r w:rsidR="002B6EC3" w:rsidRPr="00262F10">
        <w:rPr>
          <w:rFonts w:asciiTheme="minorBidi" w:hAnsiTheme="minorBidi" w:cstheme="minorBidi" w:hint="cs"/>
          <w:sz w:val="26"/>
          <w:szCs w:val="26"/>
          <w:cs/>
        </w:rPr>
        <w:t>ที่</w:t>
      </w:r>
      <w:r w:rsidR="0045300E" w:rsidRPr="00262F10">
        <w:rPr>
          <w:rFonts w:asciiTheme="minorBidi" w:hAnsiTheme="minorBidi" w:cstheme="minorBidi" w:hint="cs"/>
          <w:sz w:val="26"/>
          <w:szCs w:val="26"/>
          <w:cs/>
        </w:rPr>
        <w:t>ต้องป</w:t>
      </w:r>
      <w:r w:rsidR="00681F07">
        <w:rPr>
          <w:rFonts w:asciiTheme="minorBidi" w:hAnsiTheme="minorBidi" w:cstheme="minorBidi" w:hint="cs"/>
          <w:sz w:val="26"/>
          <w:szCs w:val="26"/>
          <w:cs/>
        </w:rPr>
        <w:t>ฏิบั</w:t>
      </w:r>
      <w:r w:rsidR="0045300E" w:rsidRPr="00262F10">
        <w:rPr>
          <w:rFonts w:asciiTheme="minorBidi" w:hAnsiTheme="minorBidi" w:cstheme="minorBidi" w:hint="cs"/>
          <w:sz w:val="26"/>
          <w:szCs w:val="26"/>
          <w:cs/>
        </w:rPr>
        <w:t>ติตามสัญญา</w:t>
      </w:r>
      <w:r w:rsidR="00D32612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>ที่ยังไม่เสร็จสิ้นหรือเสร็จสิ้นแล้วบางส่วน</w:t>
      </w:r>
      <w:r w:rsidR="00553FA9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4A615C" w:rsidRPr="00262F10">
        <w:rPr>
          <w:rFonts w:asciiTheme="minorBidi" w:hAnsiTheme="minorBidi" w:cstheme="minorBidi" w:hint="cs"/>
          <w:sz w:val="26"/>
          <w:szCs w:val="26"/>
          <w:cs/>
        </w:rPr>
        <w:t>ดังนี้</w:t>
      </w:r>
    </w:p>
    <w:tbl>
      <w:tblPr>
        <w:tblW w:w="9246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743"/>
        <w:gridCol w:w="436"/>
        <w:gridCol w:w="1940"/>
        <w:gridCol w:w="250"/>
        <w:gridCol w:w="1877"/>
      </w:tblGrid>
      <w:tr w:rsidR="00575FD0" w:rsidRPr="00262F10" w14:paraId="6A2C5256" w14:textId="77777777">
        <w:trPr>
          <w:trHeight w:val="20"/>
        </w:trPr>
        <w:tc>
          <w:tcPr>
            <w:tcW w:w="4743" w:type="dxa"/>
            <w:vAlign w:val="bottom"/>
          </w:tcPr>
          <w:p w14:paraId="3F7820CB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55" w:firstLine="255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36" w:type="dxa"/>
            <w:vAlign w:val="bottom"/>
          </w:tcPr>
          <w:p w14:paraId="7E8EF17F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067" w:type="dxa"/>
            <w:gridSpan w:val="3"/>
            <w:vAlign w:val="bottom"/>
          </w:tcPr>
          <w:p w14:paraId="4CD3889A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21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575FD0" w:rsidRPr="00262F10" w14:paraId="69C383D2" w14:textId="77777777">
        <w:trPr>
          <w:trHeight w:val="20"/>
        </w:trPr>
        <w:tc>
          <w:tcPr>
            <w:tcW w:w="4743" w:type="dxa"/>
            <w:vAlign w:val="bottom"/>
          </w:tcPr>
          <w:p w14:paraId="415F97A4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436" w:type="dxa"/>
            <w:vAlign w:val="bottom"/>
          </w:tcPr>
          <w:p w14:paraId="0B4945B9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067" w:type="dxa"/>
            <w:gridSpan w:val="3"/>
            <w:vAlign w:val="bottom"/>
          </w:tcPr>
          <w:p w14:paraId="15048734" w14:textId="77777777" w:rsidR="00575FD0" w:rsidRPr="00262F10" w:rsidRDefault="00575FD0">
            <w:pPr>
              <w:pStyle w:val="Heading4"/>
              <w:framePr w:wrap="around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21" w:right="-175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="Cordia New"/>
                <w:b w:val="0"/>
                <w:bCs w:val="0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575FD0" w:rsidRPr="00262F10" w14:paraId="115E4700" w14:textId="77777777">
        <w:trPr>
          <w:trHeight w:val="20"/>
        </w:trPr>
        <w:tc>
          <w:tcPr>
            <w:tcW w:w="4743" w:type="dxa"/>
            <w:vAlign w:val="bottom"/>
          </w:tcPr>
          <w:p w14:paraId="0CA4F665" w14:textId="77777777" w:rsidR="00575FD0" w:rsidRPr="00262F10" w:rsidRDefault="00575FD0">
            <w:pPr>
              <w:pStyle w:val="Heading7"/>
              <w:spacing w:line="380" w:lineRule="exact"/>
              <w:ind w:left="3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36" w:type="dxa"/>
            <w:vAlign w:val="bottom"/>
          </w:tcPr>
          <w:p w14:paraId="2F8D31C5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B2B6E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104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th-TH"/>
              </w:rPr>
              <w:t xml:space="preserve">มีนาคม 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657E0522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7D1F4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31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575FD0" w:rsidRPr="00262F10" w14:paraId="362F6147" w14:textId="77777777">
        <w:trPr>
          <w:trHeight w:val="20"/>
        </w:trPr>
        <w:tc>
          <w:tcPr>
            <w:tcW w:w="4743" w:type="dxa"/>
            <w:vAlign w:val="bottom"/>
          </w:tcPr>
          <w:p w14:paraId="68D677CE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36" w:type="dxa"/>
            <w:vAlign w:val="bottom"/>
          </w:tcPr>
          <w:p w14:paraId="06BF0B82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vAlign w:val="bottom"/>
          </w:tcPr>
          <w:p w14:paraId="6A291C64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63321F0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32A9C676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</w:tr>
      <w:tr w:rsidR="00575FD0" w:rsidRPr="00262F10" w14:paraId="6DC303BF" w14:textId="77777777">
        <w:trPr>
          <w:trHeight w:val="20"/>
        </w:trPr>
        <w:tc>
          <w:tcPr>
            <w:tcW w:w="4743" w:type="dxa"/>
            <w:vAlign w:val="bottom"/>
          </w:tcPr>
          <w:p w14:paraId="52B3B46A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 xml:space="preserve">ภายใน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531D1542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vAlign w:val="bottom"/>
          </w:tcPr>
          <w:p w14:paraId="1DC55B26" w14:textId="5986F675" w:rsidR="00575FD0" w:rsidRPr="00262F10" w:rsidRDefault="00FF4D51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3,028</w:t>
            </w:r>
          </w:p>
        </w:tc>
        <w:tc>
          <w:tcPr>
            <w:tcW w:w="250" w:type="dxa"/>
            <w:vAlign w:val="bottom"/>
          </w:tcPr>
          <w:p w14:paraId="37466FEF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</w:tcPr>
          <w:p w14:paraId="24410755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b w:val="0"/>
                <w:bCs w:val="0"/>
                <w:sz w:val="26"/>
                <w:szCs w:val="26"/>
              </w:rPr>
              <w:t>3,831</w:t>
            </w:r>
          </w:p>
        </w:tc>
      </w:tr>
      <w:tr w:rsidR="00575FD0" w:rsidRPr="00262F10" w14:paraId="5400945F" w14:textId="77777777">
        <w:trPr>
          <w:trHeight w:val="20"/>
        </w:trPr>
        <w:tc>
          <w:tcPr>
            <w:tcW w:w="4743" w:type="dxa"/>
            <w:vAlign w:val="bottom"/>
          </w:tcPr>
          <w:p w14:paraId="6D73953E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lang w:val="en-GB"/>
              </w:rPr>
              <w:t xml:space="preserve">2 - 4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06316A3B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  <w:vAlign w:val="bottom"/>
          </w:tcPr>
          <w:p w14:paraId="30C512E8" w14:textId="558AFA55" w:rsidR="00575FD0" w:rsidRPr="00262F10" w:rsidRDefault="00EC1203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8,5</w:t>
            </w:r>
            <w:r w:rsidR="001D2A49"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63</w:t>
            </w:r>
          </w:p>
        </w:tc>
        <w:tc>
          <w:tcPr>
            <w:tcW w:w="250" w:type="dxa"/>
            <w:vAlign w:val="bottom"/>
          </w:tcPr>
          <w:p w14:paraId="13730DF9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FEBCC12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b w:val="0"/>
                <w:bCs w:val="0"/>
                <w:sz w:val="26"/>
                <w:szCs w:val="26"/>
              </w:rPr>
              <w:t>7,876</w:t>
            </w:r>
          </w:p>
        </w:tc>
      </w:tr>
      <w:tr w:rsidR="00575FD0" w:rsidRPr="00262F10" w14:paraId="5072E07A" w14:textId="77777777">
        <w:trPr>
          <w:trHeight w:val="20"/>
        </w:trPr>
        <w:tc>
          <w:tcPr>
            <w:tcW w:w="4743" w:type="dxa"/>
            <w:vAlign w:val="bottom"/>
          </w:tcPr>
          <w:p w14:paraId="3548E571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436" w:type="dxa"/>
            <w:vAlign w:val="bottom"/>
          </w:tcPr>
          <w:p w14:paraId="4896ED3A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117A75B" w14:textId="637C621A" w:rsidR="00575FD0" w:rsidRPr="00262F10" w:rsidRDefault="006D300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11,591</w:t>
            </w:r>
          </w:p>
        </w:tc>
        <w:tc>
          <w:tcPr>
            <w:tcW w:w="250" w:type="dxa"/>
            <w:vAlign w:val="bottom"/>
          </w:tcPr>
          <w:p w14:paraId="637C2D5E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2DE54ACA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b w:val="0"/>
                <w:bCs w:val="0"/>
                <w:sz w:val="26"/>
                <w:szCs w:val="26"/>
              </w:rPr>
              <w:t>11,707</w:t>
            </w:r>
          </w:p>
        </w:tc>
      </w:tr>
    </w:tbl>
    <w:p w14:paraId="3304590F" w14:textId="1D7A0024" w:rsidR="00575FD0" w:rsidRPr="00262F10" w:rsidRDefault="00575FD0" w:rsidP="00B44051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FA24356" w14:textId="380AB301" w:rsidR="005753E0" w:rsidRPr="00262F10" w:rsidRDefault="005753E0" w:rsidP="000364D8">
      <w:pPr>
        <w:pStyle w:val="CordiaNew"/>
        <w:numPr>
          <w:ilvl w:val="0"/>
          <w:numId w:val="16"/>
        </w:numPr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รายกา</w:t>
      </w:r>
      <w:r w:rsidR="00FF001F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ร</w:t>
      </w: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กับบุคคลและบริษัทที่เกี่ยวข้อง</w:t>
      </w:r>
      <w:r w:rsidR="00857945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กัน</w:t>
      </w:r>
    </w:p>
    <w:p w14:paraId="0EFE35A7" w14:textId="77777777" w:rsidR="005753E0" w:rsidRPr="00262F10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495D0170" w14:textId="375665E9" w:rsidR="00ED0B2B" w:rsidRPr="00262F10" w:rsidRDefault="009919BA" w:rsidP="00F11A0C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กลุ่ม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บริษัทมีรายการบัญชีที่</w:t>
      </w:r>
      <w:r w:rsidR="00BD2AE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สำคัญ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เกิดขึ้นกับบุคคลและบริษัทที่เกี่ยวข้อง</w:t>
      </w:r>
      <w:r w:rsidR="00900B2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BD2AE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บางส่วน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บริษัทเหล่านี้เกี่ยวข้อง</w:t>
      </w:r>
      <w:r w:rsidR="00900B2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โดยการ</w:t>
      </w:r>
      <w:r w:rsidR="00B65860"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ผู้ถือหุ้น</w:t>
      </w:r>
      <w:r w:rsidR="00375569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และหรือกรรมการร่วมกัน ดังนั้น</w:t>
      </w:r>
      <w:r w:rsidR="00375569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รที่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เกิดขึ้นกับ</w:t>
      </w:r>
      <w:r w:rsidR="00654BB4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กลุ่ม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บุคคลหรือบริษัทที่ไม่เกี่ยวข้องกัน</w:t>
      </w:r>
    </w:p>
    <w:p w14:paraId="15FFDD4A" w14:textId="77777777" w:rsidR="00210B84" w:rsidRPr="00262F10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p w14:paraId="1A603BAA" w14:textId="4B1DAB3D" w:rsidR="00210B84" w:rsidRPr="00262F10" w:rsidRDefault="00F3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sz w:val="26"/>
          <w:szCs w:val="26"/>
          <w:lang w:eastAsia="th-TH"/>
        </w:rPr>
        <w:br w:type="page"/>
      </w:r>
    </w:p>
    <w:p w14:paraId="3D2791F9" w14:textId="77777777" w:rsidR="000C2A57" w:rsidRPr="00262F10" w:rsidRDefault="000C2A57" w:rsidP="00290D37">
      <w:pPr>
        <w:pStyle w:val="CordiaNew"/>
        <w:tabs>
          <w:tab w:val="clear" w:pos="4153"/>
        </w:tabs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01DEC669" w14:textId="0381176F" w:rsidR="00216595" w:rsidRPr="00262F10" w:rsidRDefault="005753E0" w:rsidP="00E34B9B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รายการ</w:t>
      </w:r>
      <w:r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บัญชีที่</w:t>
      </w:r>
      <w:r w:rsidR="00864008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มีสาระ</w:t>
      </w:r>
      <w:r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สำคัญกับบุคคลและบริษัทที่เกี่ยวข้อง</w:t>
      </w:r>
      <w:r w:rsidR="00320479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กัน</w:t>
      </w:r>
      <w:r w:rsidR="00FC1C2F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 xml:space="preserve">สำหรับงวดสามเดือนสิ้นสุดวันที่ </w:t>
      </w:r>
      <w:r w:rsidR="00FC1C2F" w:rsidRPr="00262F10">
        <w:rPr>
          <w:rFonts w:asciiTheme="minorBidi" w:hAnsiTheme="minorBidi" w:cstheme="minorBidi"/>
          <w:color w:val="auto"/>
          <w:spacing w:val="-4"/>
          <w:sz w:val="26"/>
          <w:szCs w:val="26"/>
          <w:lang w:val="en-GB"/>
        </w:rPr>
        <w:t xml:space="preserve">31 </w:t>
      </w:r>
      <w:r w:rsidR="00FC1C2F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 xml:space="preserve">มีนาคม </w:t>
      </w:r>
      <w:r w:rsidR="002A050B" w:rsidRPr="00262F10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0D0CD8" w:rsidRPr="00262F10">
        <w:rPr>
          <w:rFonts w:asciiTheme="minorBidi" w:hAnsiTheme="minorBidi" w:cstheme="minorBidi"/>
          <w:color w:val="auto"/>
          <w:sz w:val="26"/>
          <w:szCs w:val="26"/>
        </w:rPr>
        <w:t>8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และ </w:t>
      </w:r>
      <w:r w:rsidR="009B7904" w:rsidRPr="00262F10">
        <w:rPr>
          <w:rFonts w:asciiTheme="minorBidi" w:hAnsiTheme="minorBidi" w:cstheme="minorBidi"/>
          <w:color w:val="auto"/>
          <w:sz w:val="26"/>
          <w:szCs w:val="26"/>
          <w:lang w:val="th-TH"/>
        </w:rPr>
        <w:t>25</w:t>
      </w:r>
      <w:r w:rsidR="009B7904" w:rsidRPr="00262F10">
        <w:rPr>
          <w:rFonts w:asciiTheme="minorBidi" w:hAnsiTheme="minorBidi" w:cstheme="minorBidi"/>
          <w:color w:val="auto"/>
          <w:sz w:val="26"/>
          <w:szCs w:val="26"/>
        </w:rPr>
        <w:t>6</w:t>
      </w:r>
      <w:r w:rsidR="000D0CD8" w:rsidRPr="00262F10">
        <w:rPr>
          <w:rFonts w:asciiTheme="minorBidi" w:hAnsiTheme="minorBidi" w:cstheme="minorBidi"/>
          <w:color w:val="auto"/>
          <w:sz w:val="26"/>
          <w:szCs w:val="26"/>
        </w:rPr>
        <w:t>7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มีดังนี้</w:t>
      </w:r>
    </w:p>
    <w:tbl>
      <w:tblPr>
        <w:tblW w:w="9288" w:type="dxa"/>
        <w:tblInd w:w="252" w:type="dxa"/>
        <w:tblBorders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070"/>
        <w:gridCol w:w="1194"/>
        <w:gridCol w:w="1056"/>
        <w:gridCol w:w="139"/>
        <w:gridCol w:w="1195"/>
        <w:gridCol w:w="1186"/>
      </w:tblGrid>
      <w:tr w:rsidR="004D4C3A" w:rsidRPr="00262F10" w14:paraId="6DB92F3B" w14:textId="77777777" w:rsidTr="00E66AAB">
        <w:trPr>
          <w:tblHeader/>
        </w:trPr>
        <w:tc>
          <w:tcPr>
            <w:tcW w:w="2448" w:type="dxa"/>
          </w:tcPr>
          <w:p w14:paraId="74F2380B" w14:textId="6DAB4EFD" w:rsidR="009B5201" w:rsidRPr="00262F10" w:rsidRDefault="00B96252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bookmarkStart w:id="0" w:name="_Hlk529887476"/>
            <w:bookmarkStart w:id="1" w:name="_Hlk529887570"/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70" w:type="dxa"/>
          </w:tcPr>
          <w:p w14:paraId="0B5CE600" w14:textId="77777777" w:rsidR="00A378F5" w:rsidRPr="00262F10" w:rsidRDefault="00A378F5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05F045FA" w14:textId="0DED80F1" w:rsidR="00A378F5" w:rsidRPr="00262F10" w:rsidRDefault="00A378F5" w:rsidP="00521F06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D4C3A" w:rsidRPr="00262F10" w14:paraId="7C4E5084" w14:textId="77777777" w:rsidTr="00E66AAB">
        <w:trPr>
          <w:tblHeader/>
        </w:trPr>
        <w:tc>
          <w:tcPr>
            <w:tcW w:w="2448" w:type="dxa"/>
          </w:tcPr>
          <w:p w14:paraId="7455D91A" w14:textId="6B785C7D" w:rsidR="00A378F5" w:rsidRPr="00262F10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70" w:type="dxa"/>
          </w:tcPr>
          <w:p w14:paraId="1C769F3A" w14:textId="77777777" w:rsidR="00A378F5" w:rsidRPr="00262F10" w:rsidRDefault="00A378F5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0DC73363" w14:textId="5ECEF9D3" w:rsidR="00DA4631" w:rsidRPr="00262F10" w:rsidRDefault="00FF491B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3"/>
          </w:tcPr>
          <w:p w14:paraId="2E0B2319" w14:textId="5F0B5C37" w:rsidR="00A378F5" w:rsidRPr="00262F10" w:rsidRDefault="00FF491B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4C3A" w:rsidRPr="00262F10" w14:paraId="437F1141" w14:textId="77777777" w:rsidTr="00E66AAB">
        <w:trPr>
          <w:tblHeader/>
        </w:trPr>
        <w:tc>
          <w:tcPr>
            <w:tcW w:w="2448" w:type="dxa"/>
          </w:tcPr>
          <w:p w14:paraId="6373E15F" w14:textId="77777777" w:rsidR="009F165C" w:rsidRPr="00262F10" w:rsidRDefault="009F16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6F99D871" w14:textId="77777777" w:rsidR="009F165C" w:rsidRPr="00262F10" w:rsidRDefault="009F16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7C116C92" w14:textId="474BD1C1" w:rsidR="009F165C" w:rsidRPr="00262F10" w:rsidRDefault="0059200D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มีนาคม</w:t>
            </w:r>
          </w:p>
        </w:tc>
      </w:tr>
      <w:tr w:rsidR="006C2C1F" w:rsidRPr="00262F10" w14:paraId="48EE10B0" w14:textId="77777777" w:rsidTr="00E66AAB">
        <w:trPr>
          <w:tblHeader/>
        </w:trPr>
        <w:tc>
          <w:tcPr>
            <w:tcW w:w="2448" w:type="dxa"/>
          </w:tcPr>
          <w:p w14:paraId="7CC5B9F5" w14:textId="77777777" w:rsidR="006C2C1F" w:rsidRPr="00262F10" w:rsidRDefault="006C2C1F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487BF9EB" w14:textId="77777777" w:rsidR="006C2C1F" w:rsidRPr="00262F10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572F8768" w14:textId="68C3A995" w:rsidR="006C2C1F" w:rsidRPr="00262F10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262F10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195" w:type="dxa"/>
            <w:gridSpan w:val="2"/>
          </w:tcPr>
          <w:p w14:paraId="556A9538" w14:textId="00D1AECE" w:rsidR="006C2C1F" w:rsidRPr="00262F10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262F10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195" w:type="dxa"/>
          </w:tcPr>
          <w:p w14:paraId="74EB6985" w14:textId="379C009F" w:rsidR="006C2C1F" w:rsidRPr="00262F10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262F10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063C0DE7" w14:textId="3E2973F2" w:rsidR="006C2C1F" w:rsidRPr="00262F10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262F10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0D0CD8" w:rsidRPr="00262F10" w14:paraId="00E96AF6" w14:textId="77777777" w:rsidTr="00E66AAB">
        <w:tc>
          <w:tcPr>
            <w:tcW w:w="2448" w:type="dxa"/>
          </w:tcPr>
          <w:p w14:paraId="4AD1EEF9" w14:textId="08E6B74A" w:rsidR="000D0CD8" w:rsidRPr="00262F10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72C9ABD5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3DD2015E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3C8B37B5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43E4FC50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42B04F92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205381F2" w14:textId="77777777" w:rsidTr="00E66AAB">
        <w:tc>
          <w:tcPr>
            <w:tcW w:w="2448" w:type="dxa"/>
          </w:tcPr>
          <w:p w14:paraId="177B8D91" w14:textId="161246B6" w:rsidR="000D0CD8" w:rsidRPr="00262F10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2070" w:type="dxa"/>
          </w:tcPr>
          <w:p w14:paraId="79F2A8CC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D4291FE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DE7AF17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2C34DBE6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02E4D888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0F391F92" w14:textId="77777777" w:rsidTr="00E66AAB">
        <w:tc>
          <w:tcPr>
            <w:tcW w:w="2448" w:type="dxa"/>
          </w:tcPr>
          <w:p w14:paraId="4E201784" w14:textId="77777777" w:rsidR="000D0CD8" w:rsidRPr="00262F10" w:rsidRDefault="000D0CD8" w:rsidP="00521F06">
            <w:pPr>
              <w:spacing w:line="38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4033093B" w14:textId="77777777" w:rsidR="000D0CD8" w:rsidRPr="00262F10" w:rsidRDefault="000D0CD8" w:rsidP="00521F06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0F5F3F4" w14:textId="0D940C29" w:rsidR="000D0CD8" w:rsidRPr="00262F10" w:rsidRDefault="00614C62" w:rsidP="00CC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69C911C" w14:textId="6BB3FE3F" w:rsidR="000D0CD8" w:rsidRPr="00262F10" w:rsidRDefault="000D0CD8" w:rsidP="00CC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6F77C539" w14:textId="405F0452" w:rsidR="000D0CD8" w:rsidRPr="00262F10" w:rsidRDefault="0057677E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1,164</w:t>
            </w:r>
          </w:p>
        </w:tc>
        <w:tc>
          <w:tcPr>
            <w:tcW w:w="1186" w:type="dxa"/>
          </w:tcPr>
          <w:p w14:paraId="60D61038" w14:textId="7D4D6FE8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140</w:t>
            </w:r>
          </w:p>
        </w:tc>
      </w:tr>
      <w:tr w:rsidR="000D0CD8" w:rsidRPr="00262F10" w14:paraId="12E81169" w14:textId="77777777" w:rsidTr="00E66AAB">
        <w:tc>
          <w:tcPr>
            <w:tcW w:w="2448" w:type="dxa"/>
          </w:tcPr>
          <w:p w14:paraId="3164C0E3" w14:textId="6BB909E5" w:rsidR="000D0CD8" w:rsidRPr="00262F10" w:rsidRDefault="000D0CD8" w:rsidP="00521F06">
            <w:pPr>
              <w:spacing w:line="38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="008D5F91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  <w:shd w:val="clear" w:color="auto" w:fill="auto"/>
          </w:tcPr>
          <w:p w14:paraId="0148A32E" w14:textId="00035715" w:rsidR="000D0CD8" w:rsidRPr="00262F10" w:rsidRDefault="000D0CD8" w:rsidP="00521F06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</w:tcPr>
          <w:p w14:paraId="5AA8BF9A" w14:textId="4438D452" w:rsidR="000D0CD8" w:rsidRPr="00262F10" w:rsidRDefault="009713AE" w:rsidP="001C2F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754C8"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16CB5103" w14:textId="732D9C26" w:rsidR="000D0CD8" w:rsidRPr="00262F10" w:rsidRDefault="000D0CD8" w:rsidP="001C2F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0EFABC5" w14:textId="09AE0BA7" w:rsidR="000D0CD8" w:rsidRPr="00262F10" w:rsidRDefault="00D337B5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265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59D6993" w14:textId="1ECB110B" w:rsidR="000D0CD8" w:rsidRPr="00262F10" w:rsidRDefault="000D0CD8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141</w:t>
            </w:r>
          </w:p>
        </w:tc>
      </w:tr>
      <w:tr w:rsidR="000D0CD8" w:rsidRPr="00262F10" w14:paraId="27D6DA6D" w14:textId="77777777" w:rsidTr="00E66AAB">
        <w:tc>
          <w:tcPr>
            <w:tcW w:w="2448" w:type="dxa"/>
          </w:tcPr>
          <w:p w14:paraId="6BF096EC" w14:textId="77777777" w:rsidR="000D0CD8" w:rsidRPr="00262F10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07DADB44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21A792C" w14:textId="16AFDF10" w:rsidR="000D0CD8" w:rsidRPr="00262F10" w:rsidRDefault="002C7A05" w:rsidP="001C2F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="00D164C3" w:rsidRPr="00262F10">
              <w:rPr>
                <w:rFonts w:asciiTheme="minorBidi" w:hAnsiTheme="minorBidi" w:cstheme="minorBidi"/>
                <w:sz w:val="26"/>
                <w:szCs w:val="26"/>
              </w:rPr>
              <w:t>65</w:t>
            </w:r>
          </w:p>
        </w:tc>
        <w:tc>
          <w:tcPr>
            <w:tcW w:w="1195" w:type="dxa"/>
            <w:gridSpan w:val="2"/>
            <w:vAlign w:val="bottom"/>
          </w:tcPr>
          <w:p w14:paraId="7CA77309" w14:textId="37CC5D8F" w:rsidR="000D0CD8" w:rsidRPr="00262F10" w:rsidRDefault="000D0CD8" w:rsidP="001C2F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141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EF50965" w14:textId="2C101EC2" w:rsidR="000D0CD8" w:rsidRPr="00262F10" w:rsidRDefault="00911A4D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</w:t>
            </w:r>
            <w:r w:rsidR="009B6642" w:rsidRPr="00262F10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="00F82751" w:rsidRPr="00262F10">
              <w:rPr>
                <w:rFonts w:asciiTheme="minorBidi" w:hAnsiTheme="minorBidi" w:cstheme="minorBidi"/>
                <w:sz w:val="26"/>
                <w:szCs w:val="26"/>
              </w:rPr>
              <w:t>29</w:t>
            </w:r>
          </w:p>
        </w:tc>
        <w:tc>
          <w:tcPr>
            <w:tcW w:w="1186" w:type="dxa"/>
            <w:vAlign w:val="bottom"/>
          </w:tcPr>
          <w:p w14:paraId="59763B89" w14:textId="6F598CEA" w:rsidR="000D0CD8" w:rsidRPr="00262F10" w:rsidRDefault="000D0CD8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281</w:t>
            </w:r>
          </w:p>
        </w:tc>
      </w:tr>
      <w:tr w:rsidR="000D0CD8" w:rsidRPr="00262F10" w14:paraId="1BF7CB14" w14:textId="77777777" w:rsidTr="00E66AAB">
        <w:trPr>
          <w:trHeight w:val="272"/>
        </w:trPr>
        <w:tc>
          <w:tcPr>
            <w:tcW w:w="2448" w:type="dxa"/>
          </w:tcPr>
          <w:p w14:paraId="78865166" w14:textId="77777777" w:rsidR="000D0CD8" w:rsidRPr="00262F10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53EDB309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0FA3935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A719764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72C9E22B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5F67BCA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7BF981CF" w14:textId="77777777" w:rsidTr="00E66AAB">
        <w:tc>
          <w:tcPr>
            <w:tcW w:w="2448" w:type="dxa"/>
          </w:tcPr>
          <w:p w14:paraId="1CCB3209" w14:textId="25417A2D" w:rsidR="000D0CD8" w:rsidRPr="00262F10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</w:t>
            </w: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070" w:type="dxa"/>
          </w:tcPr>
          <w:p w14:paraId="3A4B3C5E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nil"/>
            </w:tcBorders>
          </w:tcPr>
          <w:p w14:paraId="7357A55B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46F91A4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4733048A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B41F24F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3B2E3F03" w14:textId="77777777" w:rsidTr="00E66AAB">
        <w:tc>
          <w:tcPr>
            <w:tcW w:w="2448" w:type="dxa"/>
          </w:tcPr>
          <w:p w14:paraId="4C06DC93" w14:textId="7B6D69C9" w:rsidR="000D0CD8" w:rsidRPr="00262F10" w:rsidRDefault="000D0CD8" w:rsidP="00521F06">
            <w:pPr>
              <w:pStyle w:val="a3"/>
              <w:tabs>
                <w:tab w:val="clear" w:pos="1080"/>
                <w:tab w:val="left" w:pos="828"/>
              </w:tabs>
              <w:spacing w:line="38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บริษัทย่อย</w:t>
            </w:r>
          </w:p>
        </w:tc>
        <w:tc>
          <w:tcPr>
            <w:tcW w:w="2070" w:type="dxa"/>
          </w:tcPr>
          <w:p w14:paraId="3E48D4A9" w14:textId="6FAB28FB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ราคาตามที่ตกลงกัน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0B132865" w14:textId="086D2517" w:rsidR="000D0CD8" w:rsidRPr="00262F10" w:rsidRDefault="00EC70D2" w:rsidP="008E417B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9016BBA" w14:textId="1E8C3AF9" w:rsidR="000D0CD8" w:rsidRPr="00262F10" w:rsidRDefault="000D0CD8" w:rsidP="00E66AA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8EB1E3" w14:textId="0BE30B41" w:rsidR="000D0CD8" w:rsidRPr="00262F10" w:rsidRDefault="003B6E19" w:rsidP="00E66AA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567</w:t>
            </w:r>
          </w:p>
        </w:tc>
        <w:tc>
          <w:tcPr>
            <w:tcW w:w="1186" w:type="dxa"/>
            <w:vAlign w:val="bottom"/>
          </w:tcPr>
          <w:p w14:paraId="6B4B19EB" w14:textId="597FD681" w:rsidR="000D0CD8" w:rsidRPr="00262F10" w:rsidRDefault="000D0CD8" w:rsidP="00E66AA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461</w:t>
            </w:r>
          </w:p>
        </w:tc>
      </w:tr>
      <w:tr w:rsidR="000D0CD8" w:rsidRPr="00262F10" w14:paraId="726096C8" w14:textId="77777777" w:rsidTr="00E66AAB">
        <w:tc>
          <w:tcPr>
            <w:tcW w:w="2448" w:type="dxa"/>
          </w:tcPr>
          <w:p w14:paraId="00D5749A" w14:textId="77777777" w:rsidR="000D0CD8" w:rsidRPr="00262F10" w:rsidRDefault="000D0CD8" w:rsidP="00521F0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17E6E07C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</w:tcBorders>
            <w:vAlign w:val="bottom"/>
          </w:tcPr>
          <w:p w14:paraId="0F3EB2CB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35DC822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D3B340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2790A041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50E803F5" w14:textId="77777777" w:rsidTr="00E66AAB">
        <w:tc>
          <w:tcPr>
            <w:tcW w:w="2448" w:type="dxa"/>
            <w:shd w:val="clear" w:color="auto" w:fill="auto"/>
          </w:tcPr>
          <w:p w14:paraId="0A268210" w14:textId="78C007CF" w:rsidR="000D0CD8" w:rsidRPr="00262F10" w:rsidRDefault="000D0CD8" w:rsidP="00521F0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ซื้อสินค้า</w:t>
            </w:r>
          </w:p>
        </w:tc>
        <w:tc>
          <w:tcPr>
            <w:tcW w:w="2070" w:type="dxa"/>
            <w:shd w:val="clear" w:color="auto" w:fill="auto"/>
          </w:tcPr>
          <w:p w14:paraId="025867E6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4968BFE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E8553E8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BF0EAD0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46CE709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0D6054F8" w14:textId="77777777" w:rsidTr="00E66AAB">
        <w:tc>
          <w:tcPr>
            <w:tcW w:w="2448" w:type="dxa"/>
            <w:shd w:val="clear" w:color="auto" w:fill="auto"/>
          </w:tcPr>
          <w:p w14:paraId="5E889C04" w14:textId="448DB774" w:rsidR="000D0CD8" w:rsidRPr="00262F10" w:rsidRDefault="000D0CD8" w:rsidP="00521F06">
            <w:pPr>
              <w:spacing w:line="380" w:lineRule="exact"/>
              <w:ind w:firstLine="240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  <w:shd w:val="clear" w:color="auto" w:fill="auto"/>
          </w:tcPr>
          <w:p w14:paraId="39D636E5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A04C92E" w14:textId="55C62018" w:rsidR="000D0CD8" w:rsidRPr="00262F10" w:rsidRDefault="00DC1334" w:rsidP="008E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54A6C952" w14:textId="001D986D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1D861FF0" w14:textId="4EFFCD25" w:rsidR="000D0CD8" w:rsidRPr="00262F10" w:rsidRDefault="0073288E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203</w:t>
            </w:r>
          </w:p>
        </w:tc>
        <w:tc>
          <w:tcPr>
            <w:tcW w:w="1186" w:type="dxa"/>
            <w:shd w:val="clear" w:color="auto" w:fill="auto"/>
          </w:tcPr>
          <w:p w14:paraId="3D84092A" w14:textId="2B2E2038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862</w:t>
            </w:r>
          </w:p>
        </w:tc>
      </w:tr>
      <w:tr w:rsidR="000D0CD8" w:rsidRPr="00262F10" w14:paraId="11D21C25" w14:textId="77777777" w:rsidTr="00E66AAB">
        <w:tc>
          <w:tcPr>
            <w:tcW w:w="2448" w:type="dxa"/>
            <w:shd w:val="clear" w:color="auto" w:fill="auto"/>
          </w:tcPr>
          <w:p w14:paraId="43A87739" w14:textId="17DBC4DD" w:rsidR="000D0CD8" w:rsidRPr="00262F10" w:rsidRDefault="000D0CD8" w:rsidP="00521F06">
            <w:pPr>
              <w:tabs>
                <w:tab w:val="clear" w:pos="227"/>
                <w:tab w:val="left" w:pos="240"/>
              </w:tabs>
              <w:spacing w:line="380" w:lineRule="exact"/>
              <w:ind w:left="240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="008D5F91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  <w:shd w:val="clear" w:color="auto" w:fill="auto"/>
          </w:tcPr>
          <w:p w14:paraId="30F2AA56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7D7CE8" w14:textId="5102AAA2" w:rsidR="000D0CD8" w:rsidRPr="00262F10" w:rsidRDefault="00DE055D" w:rsidP="001C2F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431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312DBE0D" w14:textId="0A6D3430" w:rsidR="000D0CD8" w:rsidRPr="00262F10" w:rsidRDefault="000D0CD8" w:rsidP="001C2F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621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2E0D688" w14:textId="4DED331F" w:rsidR="000D0CD8" w:rsidRPr="00262F10" w:rsidRDefault="00DC7A2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431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6930921" w14:textId="2396C8FB" w:rsidR="000D0CD8" w:rsidRPr="00262F10" w:rsidRDefault="000D0CD8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621</w:t>
            </w:r>
          </w:p>
        </w:tc>
      </w:tr>
      <w:tr w:rsidR="000D0CD8" w:rsidRPr="00262F10" w14:paraId="479EDA0E" w14:textId="77777777" w:rsidTr="00E66AAB">
        <w:tc>
          <w:tcPr>
            <w:tcW w:w="2448" w:type="dxa"/>
            <w:shd w:val="clear" w:color="auto" w:fill="auto"/>
          </w:tcPr>
          <w:p w14:paraId="448E7329" w14:textId="77777777" w:rsidR="000D0CD8" w:rsidRPr="00262F10" w:rsidRDefault="000D0CD8" w:rsidP="00521F0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27E4BCD2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D2C7E5D" w14:textId="29F83369" w:rsidR="000D0CD8" w:rsidRPr="00262F10" w:rsidRDefault="00DE055D" w:rsidP="001C2F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431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EF8607E" w14:textId="1A77DDD3" w:rsidR="000D0CD8" w:rsidRPr="00262F10" w:rsidRDefault="000D0CD8" w:rsidP="001C2F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621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99AB025" w14:textId="0FC3B3AD" w:rsidR="000D0CD8" w:rsidRPr="00262F10" w:rsidRDefault="00990D1F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634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E644458" w14:textId="718BA3B7" w:rsidR="000D0CD8" w:rsidRPr="00262F10" w:rsidRDefault="000D0CD8" w:rsidP="001C2F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1,483</w:t>
            </w:r>
          </w:p>
        </w:tc>
      </w:tr>
      <w:tr w:rsidR="000D0CD8" w:rsidRPr="00262F10" w14:paraId="4F1E488C" w14:textId="77777777" w:rsidTr="00E66AAB">
        <w:tc>
          <w:tcPr>
            <w:tcW w:w="2448" w:type="dxa"/>
            <w:shd w:val="clear" w:color="auto" w:fill="auto"/>
          </w:tcPr>
          <w:p w14:paraId="34202F1E" w14:textId="217670E7" w:rsidR="000D0CD8" w:rsidRPr="00262F10" w:rsidRDefault="000D0CD8" w:rsidP="00521F0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1BC582E" w14:textId="77777777" w:rsidR="000D0CD8" w:rsidRPr="00262F10" w:rsidRDefault="000D0CD8" w:rsidP="00A67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418FC516" w14:textId="0C5995B4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388B7CE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00395E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6A5BBB0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012C5082" w14:textId="77777777" w:rsidTr="00E66AAB">
        <w:tc>
          <w:tcPr>
            <w:tcW w:w="2448" w:type="dxa"/>
          </w:tcPr>
          <w:p w14:paraId="34145E33" w14:textId="0C79F463" w:rsidR="000D0CD8" w:rsidRPr="00262F10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72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070" w:type="dxa"/>
          </w:tcPr>
          <w:p w14:paraId="0C6EA7E4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C2B95BF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F1C7189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013C9AF8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0D11DBDC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3981998A" w14:textId="77777777" w:rsidTr="00E66AAB">
        <w:tc>
          <w:tcPr>
            <w:tcW w:w="2448" w:type="dxa"/>
          </w:tcPr>
          <w:p w14:paraId="7BCEE289" w14:textId="03D85B58" w:rsidR="000D0CD8" w:rsidRPr="00262F10" w:rsidRDefault="000D0CD8" w:rsidP="00521F06">
            <w:pPr>
              <w:spacing w:line="380" w:lineRule="exact"/>
              <w:ind w:left="240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="008D5F91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</w:tcPr>
          <w:p w14:paraId="4AD5AF4F" w14:textId="77777777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</w:tcPr>
          <w:p w14:paraId="02B34830" w14:textId="4632C42C" w:rsidR="000D0CD8" w:rsidRPr="00262F10" w:rsidRDefault="00690B0E" w:rsidP="001C2F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329</w:t>
            </w:r>
          </w:p>
        </w:tc>
        <w:tc>
          <w:tcPr>
            <w:tcW w:w="1195" w:type="dxa"/>
            <w:gridSpan w:val="2"/>
          </w:tcPr>
          <w:p w14:paraId="32E50ECA" w14:textId="038594FB" w:rsidR="000D0CD8" w:rsidRPr="00262F10" w:rsidRDefault="000D0CD8" w:rsidP="001C2F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486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8751B74" w14:textId="04E6AC6A" w:rsidR="000D0CD8" w:rsidRPr="00262F10" w:rsidRDefault="008201EA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329</w:t>
            </w:r>
          </w:p>
        </w:tc>
        <w:tc>
          <w:tcPr>
            <w:tcW w:w="1186" w:type="dxa"/>
            <w:vAlign w:val="bottom"/>
          </w:tcPr>
          <w:p w14:paraId="5FAAE0DE" w14:textId="237E879D" w:rsidR="000D0CD8" w:rsidRPr="00262F10" w:rsidRDefault="000D0CD8" w:rsidP="001C2F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441</w:t>
            </w:r>
          </w:p>
        </w:tc>
      </w:tr>
      <w:tr w:rsidR="000D0CD8" w:rsidRPr="00262F10" w14:paraId="59F2185B" w14:textId="77777777" w:rsidTr="00E66AAB">
        <w:tc>
          <w:tcPr>
            <w:tcW w:w="2448" w:type="dxa"/>
          </w:tcPr>
          <w:p w14:paraId="4D7FFEEE" w14:textId="7C28EB00" w:rsidR="000D0CD8" w:rsidRPr="00262F10" w:rsidRDefault="000D0CD8" w:rsidP="00521F06">
            <w:pPr>
              <w:tabs>
                <w:tab w:val="clear" w:pos="2580"/>
                <w:tab w:val="left" w:pos="113"/>
              </w:tabs>
              <w:spacing w:line="380" w:lineRule="exact"/>
              <w:ind w:right="72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4263D7DD" w14:textId="77777777" w:rsidR="000D0CD8" w:rsidRPr="00262F10" w:rsidRDefault="000D0CD8" w:rsidP="00521F06">
            <w:pPr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B5D063D" w14:textId="63D0C480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AC51A8B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6980BCE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5209B859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7CA8ACCE" w14:textId="77777777" w:rsidTr="00E66AAB">
        <w:tc>
          <w:tcPr>
            <w:tcW w:w="2448" w:type="dxa"/>
            <w:shd w:val="clear" w:color="auto" w:fill="auto"/>
          </w:tcPr>
          <w:p w14:paraId="3CCB6A68" w14:textId="3A7A69D3" w:rsidR="000D0CD8" w:rsidRPr="00262F10" w:rsidRDefault="000D0CD8" w:rsidP="00521F06">
            <w:pPr>
              <w:tabs>
                <w:tab w:val="clear" w:pos="2580"/>
                <w:tab w:val="left" w:pos="113"/>
              </w:tabs>
              <w:spacing w:line="380" w:lineRule="exact"/>
              <w:ind w:right="72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2070" w:type="dxa"/>
            <w:shd w:val="clear" w:color="auto" w:fill="auto"/>
          </w:tcPr>
          <w:p w14:paraId="62BDDDEA" w14:textId="77777777" w:rsidR="000D0CD8" w:rsidRPr="00262F10" w:rsidRDefault="000D0CD8" w:rsidP="00521F0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F73473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EA3DC78" w14:textId="77777777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4DC660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5C04876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166AA8" w:rsidRPr="00262F10" w14:paraId="1D6FC546" w14:textId="77777777" w:rsidTr="00E66AAB">
        <w:tc>
          <w:tcPr>
            <w:tcW w:w="2448" w:type="dxa"/>
            <w:shd w:val="clear" w:color="auto" w:fill="auto"/>
          </w:tcPr>
          <w:p w14:paraId="0A067B4D" w14:textId="314ACAED" w:rsidR="00166AA8" w:rsidRPr="00262F10" w:rsidRDefault="000905A2" w:rsidP="00521F06">
            <w:pPr>
              <w:tabs>
                <w:tab w:val="clear" w:pos="2580"/>
                <w:tab w:val="left" w:pos="113"/>
              </w:tabs>
              <w:spacing w:line="380" w:lineRule="exact"/>
              <w:ind w:right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   บริษัทย่อย</w:t>
            </w:r>
          </w:p>
        </w:tc>
        <w:tc>
          <w:tcPr>
            <w:tcW w:w="2070" w:type="dxa"/>
            <w:shd w:val="clear" w:color="auto" w:fill="auto"/>
          </w:tcPr>
          <w:p w14:paraId="35B4F272" w14:textId="78ADF7F2" w:rsidR="00166AA8" w:rsidRPr="00262F10" w:rsidRDefault="00B176A7" w:rsidP="00D766BC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CE2F26"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5.00</w:t>
            </w:r>
            <w:r w:rsidR="00CE2F26" w:rsidRPr="00262F10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9C5D618" w14:textId="35F707CC" w:rsidR="00166AA8" w:rsidRPr="00262F10" w:rsidRDefault="00FB0490" w:rsidP="004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35B34DB5" w14:textId="5B6183FE" w:rsidR="00166AA8" w:rsidRPr="00262F10" w:rsidRDefault="0009237E" w:rsidP="004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AB8DD50" w14:textId="071CD57E" w:rsidR="00166AA8" w:rsidRPr="00262F10" w:rsidRDefault="0009237E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10F279E" w14:textId="62AD57A4" w:rsidR="00166AA8" w:rsidRPr="00262F10" w:rsidRDefault="00AA0C09" w:rsidP="0056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D0CD8" w:rsidRPr="00262F10" w14:paraId="14854EC1" w14:textId="77777777" w:rsidTr="00E66AAB">
        <w:tc>
          <w:tcPr>
            <w:tcW w:w="2448" w:type="dxa"/>
          </w:tcPr>
          <w:p w14:paraId="2F160774" w14:textId="314987BE" w:rsidR="000D0CD8" w:rsidRPr="00262F10" w:rsidRDefault="000D0CD8" w:rsidP="00521F06">
            <w:pPr>
              <w:spacing w:line="380" w:lineRule="exact"/>
              <w:ind w:firstLine="28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070" w:type="dxa"/>
          </w:tcPr>
          <w:p w14:paraId="7B28BAFD" w14:textId="53BC1FFF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5.00 -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6.00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49A718C" w14:textId="72EDB955" w:rsidR="000D0CD8" w:rsidRPr="00262F10" w:rsidRDefault="00FB0490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557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1402E898" w14:textId="36B1014B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EA1D5CD" w14:textId="1D8A347A" w:rsidR="000D0CD8" w:rsidRPr="00262F10" w:rsidRDefault="00DB041D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468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193F75C" w14:textId="537686B8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474</w:t>
            </w:r>
          </w:p>
        </w:tc>
      </w:tr>
      <w:tr w:rsidR="000D0CD8" w:rsidRPr="00262F10" w14:paraId="0302B04D" w14:textId="77777777" w:rsidTr="00E66AAB">
        <w:tc>
          <w:tcPr>
            <w:tcW w:w="2448" w:type="dxa"/>
          </w:tcPr>
          <w:p w14:paraId="149D4587" w14:textId="2D826D17" w:rsidR="000D0CD8" w:rsidRPr="00262F10" w:rsidRDefault="000D0CD8" w:rsidP="00521F06">
            <w:pPr>
              <w:spacing w:line="380" w:lineRule="exact"/>
              <w:ind w:firstLine="28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2070" w:type="dxa"/>
          </w:tcPr>
          <w:p w14:paraId="70810FA0" w14:textId="53726331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5.00 -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6.00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241672F" w14:textId="24EBEE7D" w:rsidR="000D0CD8" w:rsidRPr="00262F10" w:rsidRDefault="00FB0490" w:rsidP="008E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2204BDE" w14:textId="3F8B5A7F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C0B5CA9" w14:textId="69CD770C" w:rsidR="000D0CD8" w:rsidRPr="00262F10" w:rsidRDefault="00617698" w:rsidP="008E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AEEB782" w14:textId="7AD5E903" w:rsidR="000D0CD8" w:rsidRPr="00262F10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0D0CD8" w:rsidRPr="00262F10" w14:paraId="6F9A3E4A" w14:textId="77777777" w:rsidTr="00E66AAB">
        <w:tc>
          <w:tcPr>
            <w:tcW w:w="2448" w:type="dxa"/>
          </w:tcPr>
          <w:p w14:paraId="2A9968EA" w14:textId="510D870C" w:rsidR="000D0CD8" w:rsidRPr="00262F10" w:rsidRDefault="000D0CD8" w:rsidP="00521F06">
            <w:pPr>
              <w:tabs>
                <w:tab w:val="clear" w:pos="227"/>
                <w:tab w:val="left" w:pos="636"/>
              </w:tabs>
              <w:spacing w:line="380" w:lineRule="exact"/>
              <w:ind w:firstLine="28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2070" w:type="dxa"/>
          </w:tcPr>
          <w:p w14:paraId="5A5AACED" w14:textId="4499B968" w:rsidR="000D0CD8" w:rsidRPr="00262F10" w:rsidRDefault="000D0CD8" w:rsidP="00521F06">
            <w:pPr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MLR - 0.25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3A8EAB8" w14:textId="121D85D1" w:rsidR="000D0CD8" w:rsidRPr="00262F10" w:rsidRDefault="00873EE6" w:rsidP="001C2F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943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24180E3" w14:textId="601B9DCA" w:rsidR="000D0CD8" w:rsidRPr="00262F10" w:rsidRDefault="000D0CD8" w:rsidP="001C2F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1,064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5FA81D3" w14:textId="1BDD011A" w:rsidR="000D0CD8" w:rsidRPr="00262F10" w:rsidRDefault="00722AB8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943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6532AB4" w14:textId="7B590F39" w:rsidR="000D0CD8" w:rsidRPr="00262F10" w:rsidRDefault="000D0CD8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1,064</w:t>
            </w:r>
          </w:p>
        </w:tc>
      </w:tr>
      <w:tr w:rsidR="000D0CD8" w:rsidRPr="00262F10" w14:paraId="0D33F652" w14:textId="77777777" w:rsidTr="00E66AAB">
        <w:tc>
          <w:tcPr>
            <w:tcW w:w="2448" w:type="dxa"/>
          </w:tcPr>
          <w:p w14:paraId="07C820C3" w14:textId="77777777" w:rsidR="000D0CD8" w:rsidRPr="00262F10" w:rsidRDefault="000D0CD8" w:rsidP="00521F06">
            <w:pPr>
              <w:spacing w:line="38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070" w:type="dxa"/>
          </w:tcPr>
          <w:p w14:paraId="239D8A5F" w14:textId="77777777" w:rsidR="000D0CD8" w:rsidRPr="00262F10" w:rsidRDefault="000D0CD8" w:rsidP="00521F06">
            <w:pPr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DD21475" w14:textId="3E3EC169" w:rsidR="000D0CD8" w:rsidRPr="00262F10" w:rsidRDefault="006007C9" w:rsidP="001C2F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1,500</w:t>
            </w:r>
          </w:p>
        </w:tc>
        <w:tc>
          <w:tcPr>
            <w:tcW w:w="1195" w:type="dxa"/>
            <w:gridSpan w:val="2"/>
            <w:vAlign w:val="bottom"/>
          </w:tcPr>
          <w:p w14:paraId="2F67C451" w14:textId="1E813E8E" w:rsidR="000D0CD8" w:rsidRPr="00262F10" w:rsidRDefault="000D0CD8" w:rsidP="001C2F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1,712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AE31BFC" w14:textId="5661B2EB" w:rsidR="000D0CD8" w:rsidRPr="00262F10" w:rsidRDefault="00D60472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1,4</w:t>
            </w:r>
            <w:r w:rsidR="00A66C83" w:rsidRPr="00262F10">
              <w:rPr>
                <w:rFonts w:asciiTheme="minorBidi" w:hAnsiTheme="minorBidi" w:cstheme="minorBidi"/>
                <w:sz w:val="26"/>
                <w:szCs w:val="26"/>
              </w:rPr>
              <w:t>69</w:t>
            </w:r>
          </w:p>
        </w:tc>
        <w:tc>
          <w:tcPr>
            <w:tcW w:w="1186" w:type="dxa"/>
            <w:vAlign w:val="bottom"/>
          </w:tcPr>
          <w:p w14:paraId="35B5741B" w14:textId="22A9F6B8" w:rsidR="000D0CD8" w:rsidRPr="00262F10" w:rsidRDefault="000D0CD8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1,538</w:t>
            </w:r>
          </w:p>
        </w:tc>
      </w:tr>
      <w:tr w:rsidR="000D0CD8" w:rsidRPr="00262F10" w14:paraId="1FAFA98B" w14:textId="77777777" w:rsidTr="00E66AAB">
        <w:tc>
          <w:tcPr>
            <w:tcW w:w="2448" w:type="dxa"/>
          </w:tcPr>
          <w:p w14:paraId="1840FCB9" w14:textId="4446974A" w:rsidR="000D0CD8" w:rsidRPr="00262F10" w:rsidRDefault="000D0CD8" w:rsidP="00521F06">
            <w:pPr>
              <w:tabs>
                <w:tab w:val="clear" w:pos="2580"/>
                <w:tab w:val="left" w:pos="113"/>
              </w:tabs>
              <w:spacing w:line="380" w:lineRule="exact"/>
              <w:ind w:left="276" w:right="72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102C0DE4" w14:textId="77777777" w:rsidR="000D0CD8" w:rsidRPr="00262F10" w:rsidRDefault="000D0CD8" w:rsidP="00521F06">
            <w:pPr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51D9EA7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C5C1055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2EB7866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2E76D3FF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521F06" w:rsidRPr="00262F10" w14:paraId="34038DCD" w14:textId="77777777" w:rsidTr="00E66AAB">
        <w:tc>
          <w:tcPr>
            <w:tcW w:w="2448" w:type="dxa"/>
          </w:tcPr>
          <w:p w14:paraId="181CB90D" w14:textId="77777777" w:rsidR="00521F06" w:rsidRPr="00262F10" w:rsidRDefault="00521F06" w:rsidP="00521F06">
            <w:pPr>
              <w:tabs>
                <w:tab w:val="clear" w:pos="2580"/>
                <w:tab w:val="left" w:pos="113"/>
              </w:tabs>
              <w:spacing w:line="380" w:lineRule="exact"/>
              <w:ind w:left="276" w:right="72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20F3EEC2" w14:textId="77777777" w:rsidR="00521F06" w:rsidRPr="00262F10" w:rsidRDefault="00521F06" w:rsidP="00521F06">
            <w:pPr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91B4372" w14:textId="77777777" w:rsidR="00521F06" w:rsidRPr="00262F10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5F74461" w14:textId="77777777" w:rsidR="00521F06" w:rsidRPr="00262F10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A072084" w14:textId="77777777" w:rsidR="00521F06" w:rsidRPr="00262F10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2E775BA5" w14:textId="77777777" w:rsidR="00521F06" w:rsidRPr="00262F10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521F06" w:rsidRPr="00262F10" w14:paraId="592ABA48" w14:textId="77777777" w:rsidTr="00396ABF">
        <w:tc>
          <w:tcPr>
            <w:tcW w:w="2448" w:type="dxa"/>
            <w:tcBorders>
              <w:bottom w:val="nil"/>
            </w:tcBorders>
          </w:tcPr>
          <w:p w14:paraId="10531D6C" w14:textId="77777777" w:rsidR="00521F06" w:rsidRPr="00262F10" w:rsidRDefault="00521F06" w:rsidP="00075DD4">
            <w:pPr>
              <w:tabs>
                <w:tab w:val="clear" w:pos="2580"/>
                <w:tab w:val="left" w:pos="113"/>
              </w:tabs>
              <w:spacing w:line="380" w:lineRule="exact"/>
              <w:ind w:right="72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5F9C6CAF" w14:textId="77777777" w:rsidR="00521F06" w:rsidRPr="00262F10" w:rsidRDefault="00521F06" w:rsidP="00521F06">
            <w:pPr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shd w:val="clear" w:color="auto" w:fill="auto"/>
            <w:vAlign w:val="bottom"/>
          </w:tcPr>
          <w:p w14:paraId="0F02551C" w14:textId="77777777" w:rsidR="00521F06" w:rsidRPr="00262F10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6787DD59" w14:textId="77777777" w:rsidR="00521F06" w:rsidRPr="00262F10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  <w:vAlign w:val="bottom"/>
          </w:tcPr>
          <w:p w14:paraId="624398CA" w14:textId="77777777" w:rsidR="00521F06" w:rsidRPr="00262F10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56496814" w14:textId="77777777" w:rsidR="00521F06" w:rsidRPr="00262F10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29F7B7E2" w14:textId="77777777" w:rsidTr="00396ABF">
        <w:tc>
          <w:tcPr>
            <w:tcW w:w="2448" w:type="dxa"/>
            <w:tcBorders>
              <w:bottom w:val="nil"/>
            </w:tcBorders>
          </w:tcPr>
          <w:p w14:paraId="3B2F34EA" w14:textId="77777777" w:rsidR="008A789B" w:rsidRPr="00262F10" w:rsidRDefault="008A789B" w:rsidP="00075DD4">
            <w:pPr>
              <w:tabs>
                <w:tab w:val="clear" w:pos="2580"/>
                <w:tab w:val="left" w:pos="113"/>
              </w:tabs>
              <w:spacing w:line="380" w:lineRule="exact"/>
              <w:ind w:right="72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  <w:p w14:paraId="63EFA55B" w14:textId="225BEA10" w:rsidR="000D0CD8" w:rsidRPr="00262F10" w:rsidRDefault="000D0CD8" w:rsidP="00075DD4">
            <w:pPr>
              <w:tabs>
                <w:tab w:val="clear" w:pos="2580"/>
                <w:tab w:val="left" w:pos="113"/>
              </w:tabs>
              <w:spacing w:line="380" w:lineRule="exact"/>
              <w:ind w:right="72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lastRenderedPageBreak/>
              <w:t>ค่าใช้จ่ายอื่น</w:t>
            </w:r>
          </w:p>
        </w:tc>
        <w:tc>
          <w:tcPr>
            <w:tcW w:w="2070" w:type="dxa"/>
            <w:tcBorders>
              <w:bottom w:val="nil"/>
            </w:tcBorders>
          </w:tcPr>
          <w:p w14:paraId="7BA771F1" w14:textId="77777777" w:rsidR="000D0CD8" w:rsidRPr="00262F10" w:rsidRDefault="000D0CD8" w:rsidP="00521F06">
            <w:pPr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shd w:val="clear" w:color="auto" w:fill="auto"/>
            <w:vAlign w:val="bottom"/>
          </w:tcPr>
          <w:p w14:paraId="61CB1B3E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47E0FA8E" w14:textId="5FAEC99D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  <w:vAlign w:val="bottom"/>
          </w:tcPr>
          <w:p w14:paraId="1CF8FC0B" w14:textId="77777777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16E9FF66" w14:textId="036AEB5C" w:rsidR="000D0CD8" w:rsidRPr="00262F10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262F10" w14:paraId="300E6940" w14:textId="77777777" w:rsidTr="00396ABF">
        <w:tc>
          <w:tcPr>
            <w:tcW w:w="2448" w:type="dxa"/>
            <w:tcBorders>
              <w:top w:val="nil"/>
            </w:tcBorders>
          </w:tcPr>
          <w:p w14:paraId="31B1DE41" w14:textId="45DC6C0B" w:rsidR="000D0CD8" w:rsidRPr="00262F10" w:rsidRDefault="000D0CD8" w:rsidP="00521F06">
            <w:pPr>
              <w:spacing w:line="380" w:lineRule="exact"/>
              <w:ind w:firstLine="28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="008D5F91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  <w:tcBorders>
              <w:top w:val="nil"/>
            </w:tcBorders>
          </w:tcPr>
          <w:p w14:paraId="0FA84194" w14:textId="06FCBE38" w:rsidR="000D0CD8" w:rsidRPr="00262F10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ราคาตามที่ตกลงกัน</w:t>
            </w:r>
          </w:p>
        </w:tc>
        <w:tc>
          <w:tcPr>
            <w:tcW w:w="1194" w:type="dxa"/>
            <w:tcBorders>
              <w:top w:val="nil"/>
            </w:tcBorders>
            <w:shd w:val="clear" w:color="auto" w:fill="auto"/>
            <w:vAlign w:val="bottom"/>
          </w:tcPr>
          <w:p w14:paraId="44E875B3" w14:textId="26E1770F" w:rsidR="000D0CD8" w:rsidRPr="00262F10" w:rsidRDefault="00581460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60</w:t>
            </w:r>
          </w:p>
        </w:tc>
        <w:tc>
          <w:tcPr>
            <w:tcW w:w="119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4F830F1" w14:textId="5F497DD7" w:rsidR="000D0CD8" w:rsidRPr="00262F10" w:rsidRDefault="000D0CD8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435</w:t>
            </w:r>
          </w:p>
        </w:tc>
        <w:tc>
          <w:tcPr>
            <w:tcW w:w="1195" w:type="dxa"/>
            <w:tcBorders>
              <w:top w:val="nil"/>
            </w:tcBorders>
            <w:shd w:val="clear" w:color="auto" w:fill="auto"/>
            <w:vAlign w:val="bottom"/>
          </w:tcPr>
          <w:p w14:paraId="607A4A04" w14:textId="469F646E" w:rsidR="000D0CD8" w:rsidRPr="00262F10" w:rsidRDefault="000F45C9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4E766BB2" w14:textId="6D6AB1CE" w:rsidR="000D0CD8" w:rsidRPr="00262F10" w:rsidRDefault="000D0CD8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435</w:t>
            </w:r>
          </w:p>
        </w:tc>
      </w:tr>
      <w:tr w:rsidR="00C1725C" w:rsidRPr="00262F10" w14:paraId="2DB5DB73" w14:textId="77777777" w:rsidTr="00E66AAB">
        <w:tc>
          <w:tcPr>
            <w:tcW w:w="2448" w:type="dxa"/>
          </w:tcPr>
          <w:p w14:paraId="4B4B9FA7" w14:textId="77777777" w:rsidR="00C1725C" w:rsidRPr="00262F10" w:rsidRDefault="00C1725C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2F389858" w14:textId="77777777" w:rsidR="00C1725C" w:rsidRPr="00262F10" w:rsidRDefault="00C1725C" w:rsidP="00521F06">
            <w:pPr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939372B" w14:textId="77777777" w:rsidR="00C1725C" w:rsidRPr="00262F10" w:rsidRDefault="00C172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306463D" w14:textId="77777777" w:rsidR="00C1725C" w:rsidRPr="00262F10" w:rsidRDefault="00C172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2C14EED" w14:textId="1456DA59" w:rsidR="00C1725C" w:rsidRPr="00262F10" w:rsidRDefault="00C172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7CFDBFD9" w14:textId="77777777" w:rsidR="00C1725C" w:rsidRPr="00262F10" w:rsidRDefault="00C172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C1725C" w:rsidRPr="00262F10" w14:paraId="52745390" w14:textId="77777777" w:rsidTr="00987D6F">
        <w:tc>
          <w:tcPr>
            <w:tcW w:w="2448" w:type="dxa"/>
            <w:tcBorders>
              <w:bottom w:val="nil"/>
            </w:tcBorders>
          </w:tcPr>
          <w:p w14:paraId="55CC9BEE" w14:textId="1EB9A31F" w:rsidR="00C1725C" w:rsidRPr="00262F10" w:rsidRDefault="00C1725C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070" w:type="dxa"/>
            <w:tcBorders>
              <w:bottom w:val="nil"/>
            </w:tcBorders>
          </w:tcPr>
          <w:p w14:paraId="2586D7F3" w14:textId="77777777" w:rsidR="00C1725C" w:rsidRPr="00262F10" w:rsidRDefault="00C1725C" w:rsidP="00521F06">
            <w:pPr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shd w:val="clear" w:color="auto" w:fill="auto"/>
            <w:vAlign w:val="bottom"/>
          </w:tcPr>
          <w:p w14:paraId="41173AA0" w14:textId="77777777" w:rsidR="00C1725C" w:rsidRPr="00262F10" w:rsidRDefault="00C172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3330F28E" w14:textId="77777777" w:rsidR="00C1725C" w:rsidRPr="00262F10" w:rsidRDefault="00C172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  <w:vAlign w:val="bottom"/>
          </w:tcPr>
          <w:p w14:paraId="77D5F0AC" w14:textId="77777777" w:rsidR="00C1725C" w:rsidRPr="00262F10" w:rsidRDefault="00C172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57EF470" w14:textId="77777777" w:rsidR="00C1725C" w:rsidRPr="00262F10" w:rsidRDefault="00C172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C1725C" w:rsidRPr="00262F10" w14:paraId="29A14F5D" w14:textId="77777777" w:rsidTr="00987D6F">
        <w:tc>
          <w:tcPr>
            <w:tcW w:w="2448" w:type="dxa"/>
            <w:tcBorders>
              <w:bottom w:val="nil"/>
            </w:tcBorders>
          </w:tcPr>
          <w:p w14:paraId="540BCFD3" w14:textId="028B7868" w:rsidR="00C1725C" w:rsidRPr="00262F10" w:rsidRDefault="00C1725C" w:rsidP="00521F06">
            <w:pPr>
              <w:spacing w:line="380" w:lineRule="exact"/>
              <w:ind w:firstLine="281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bottom w:val="nil"/>
            </w:tcBorders>
          </w:tcPr>
          <w:p w14:paraId="6430A6EB" w14:textId="77777777" w:rsidR="00C1725C" w:rsidRPr="00262F10" w:rsidRDefault="00C1725C" w:rsidP="00521F06">
            <w:pPr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shd w:val="clear" w:color="auto" w:fill="auto"/>
            <w:vAlign w:val="bottom"/>
          </w:tcPr>
          <w:p w14:paraId="39807A56" w14:textId="04D5364E" w:rsidR="00C1725C" w:rsidRPr="00262F10" w:rsidRDefault="005C3BCF" w:rsidP="00987D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</w:t>
            </w:r>
            <w:r w:rsidR="00DE43E0"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522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0E1FD7A" w14:textId="31B8DDDC" w:rsidR="00C1725C" w:rsidRPr="00262F10" w:rsidRDefault="00C1725C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4,079</w:t>
            </w:r>
          </w:p>
        </w:tc>
        <w:tc>
          <w:tcPr>
            <w:tcW w:w="1195" w:type="dxa"/>
            <w:tcBorders>
              <w:bottom w:val="nil"/>
            </w:tcBorders>
            <w:shd w:val="clear" w:color="auto" w:fill="auto"/>
            <w:vAlign w:val="bottom"/>
          </w:tcPr>
          <w:p w14:paraId="48C5E8B1" w14:textId="5AD449E5" w:rsidR="00C1725C" w:rsidRPr="00262F10" w:rsidRDefault="00770A56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</w:t>
            </w:r>
            <w:r w:rsidR="001727DD"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DE43E0"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B7CB10E" w14:textId="52C06180" w:rsidR="00C1725C" w:rsidRPr="00262F10" w:rsidRDefault="00C1725C" w:rsidP="00521F0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2,476</w:t>
            </w:r>
          </w:p>
        </w:tc>
      </w:tr>
      <w:bookmarkEnd w:id="0"/>
    </w:tbl>
    <w:p w14:paraId="0BC77710" w14:textId="38F0DFBA" w:rsidR="00166F5B" w:rsidRPr="00262F10" w:rsidRDefault="00166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pacing w:val="-6"/>
          <w:sz w:val="26"/>
          <w:szCs w:val="26"/>
          <w:lang w:eastAsia="th-TH"/>
        </w:rPr>
      </w:pPr>
    </w:p>
    <w:p w14:paraId="146309F2" w14:textId="7EE9F9CF" w:rsidR="0099424E" w:rsidRPr="00262F10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ยอด</w:t>
      </w:r>
      <w:r w:rsidRPr="00262F10">
        <w:rPr>
          <w:rFonts w:asciiTheme="minorBidi" w:hAnsiTheme="minorBidi" w:cstheme="minorBidi"/>
          <w:color w:val="auto"/>
          <w:spacing w:val="-6"/>
          <w:sz w:val="26"/>
          <w:szCs w:val="26"/>
          <w:cs/>
          <w:lang w:val="th-TH"/>
        </w:rPr>
        <w:t>คงเหลือ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กับบุคคลและบริษัทที่เกี่ยวข้อง</w:t>
      </w:r>
      <w:r w:rsidR="001F5316"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กัน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ที่มีสาระสำคัญ 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ณ วันที่ </w:t>
      </w:r>
      <w:r w:rsidR="0098685F" w:rsidRPr="00262F10">
        <w:rPr>
          <w:rFonts w:asciiTheme="minorBidi" w:hAnsiTheme="minorBidi" w:cstheme="minorBidi"/>
          <w:color w:val="auto"/>
          <w:spacing w:val="-6"/>
          <w:sz w:val="26"/>
          <w:szCs w:val="26"/>
          <w:lang w:val="en-GB"/>
        </w:rPr>
        <w:t xml:space="preserve">31 </w:t>
      </w:r>
      <w:r w:rsidR="0098685F" w:rsidRPr="00262F10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 xml:space="preserve">มีนาคม </w:t>
      </w:r>
      <w:r w:rsidR="007475F8" w:rsidRPr="00262F10">
        <w:rPr>
          <w:rFonts w:asciiTheme="minorBidi" w:hAnsiTheme="minorBidi" w:cstheme="minorBidi"/>
          <w:color w:val="auto"/>
          <w:spacing w:val="-6"/>
          <w:sz w:val="26"/>
          <w:szCs w:val="26"/>
        </w:rPr>
        <w:t>256</w:t>
      </w:r>
      <w:r w:rsidR="00DC33F0" w:rsidRPr="00262F10">
        <w:rPr>
          <w:rFonts w:asciiTheme="minorBidi" w:hAnsiTheme="minorBidi" w:cstheme="minorBidi"/>
          <w:color w:val="auto"/>
          <w:spacing w:val="-6"/>
          <w:sz w:val="26"/>
          <w:szCs w:val="26"/>
        </w:rPr>
        <w:t>8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และ วันที่ </w:t>
      </w:r>
      <w:r w:rsidR="00D57D8F" w:rsidRPr="00262F10">
        <w:rPr>
          <w:rFonts w:asciiTheme="minorBidi" w:hAnsiTheme="minorBidi" w:cstheme="minorBidi"/>
          <w:spacing w:val="-6"/>
          <w:sz w:val="26"/>
          <w:szCs w:val="26"/>
        </w:rPr>
        <w:t>31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 ธันวาคม </w:t>
      </w:r>
      <w:r w:rsidR="00D57D8F" w:rsidRPr="00262F10">
        <w:rPr>
          <w:rFonts w:asciiTheme="minorBidi" w:hAnsiTheme="minorBidi" w:cstheme="minorBidi"/>
          <w:spacing w:val="-6"/>
          <w:sz w:val="26"/>
          <w:szCs w:val="26"/>
        </w:rPr>
        <w:t>256</w:t>
      </w:r>
      <w:r w:rsidR="00DC33F0" w:rsidRPr="00262F10">
        <w:rPr>
          <w:rFonts w:asciiTheme="minorBidi" w:hAnsiTheme="minorBidi" w:cstheme="minorBidi"/>
          <w:spacing w:val="-6"/>
          <w:sz w:val="26"/>
          <w:szCs w:val="26"/>
        </w:rPr>
        <w:t xml:space="preserve">7 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มีดังนี้</w:t>
      </w:r>
    </w:p>
    <w:tbl>
      <w:tblPr>
        <w:tblW w:w="9278" w:type="dxa"/>
        <w:tblInd w:w="243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1226"/>
        <w:gridCol w:w="1231"/>
        <w:gridCol w:w="1226"/>
        <w:gridCol w:w="1230"/>
      </w:tblGrid>
      <w:tr w:rsidR="001C2F69" w:rsidRPr="00262F10" w14:paraId="388C5441" w14:textId="77777777" w:rsidTr="00FA6546">
        <w:trPr>
          <w:cantSplit/>
          <w:tblHeader/>
        </w:trPr>
        <w:tc>
          <w:tcPr>
            <w:tcW w:w="4365" w:type="dxa"/>
            <w:tcBorders>
              <w:top w:val="nil"/>
            </w:tcBorders>
          </w:tcPr>
          <w:p w14:paraId="595BBA9D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913" w:type="dxa"/>
            <w:gridSpan w:val="4"/>
            <w:tcBorders>
              <w:top w:val="nil"/>
            </w:tcBorders>
          </w:tcPr>
          <w:p w14:paraId="061040A3" w14:textId="1990F098" w:rsidR="001C2F69" w:rsidRPr="00262F10" w:rsidRDefault="001C2F69" w:rsidP="006F3C2D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F491B" w:rsidRPr="00262F10" w14:paraId="739B5C3B" w14:textId="77777777" w:rsidTr="00FA6546">
        <w:trPr>
          <w:cantSplit/>
          <w:tblHeader/>
        </w:trPr>
        <w:tc>
          <w:tcPr>
            <w:tcW w:w="4365" w:type="dxa"/>
          </w:tcPr>
          <w:p w14:paraId="7A890D70" w14:textId="686AC7C4" w:rsidR="00FF491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457" w:type="dxa"/>
            <w:gridSpan w:val="2"/>
          </w:tcPr>
          <w:p w14:paraId="76DC6578" w14:textId="182B1701" w:rsidR="00FF491B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6" w:type="dxa"/>
            <w:gridSpan w:val="2"/>
          </w:tcPr>
          <w:p w14:paraId="002DAEE6" w14:textId="4DFCDE50" w:rsidR="00FF491B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F69" w:rsidRPr="00262F10" w14:paraId="6CE47E5E" w14:textId="77777777" w:rsidTr="00FA6546">
        <w:trPr>
          <w:cantSplit/>
          <w:tblHeader/>
        </w:trPr>
        <w:tc>
          <w:tcPr>
            <w:tcW w:w="4365" w:type="dxa"/>
          </w:tcPr>
          <w:p w14:paraId="5A921654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</w:tcPr>
          <w:p w14:paraId="1D6D4DC4" w14:textId="2B8FBCAF" w:rsidR="001C2F69" w:rsidRPr="00262F10" w:rsidRDefault="001C2F69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1231" w:type="dxa"/>
          </w:tcPr>
          <w:p w14:paraId="054D08D6" w14:textId="5626EC76" w:rsidR="001C2F69" w:rsidRPr="00262F10" w:rsidRDefault="001C2F69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6" w:type="dxa"/>
          </w:tcPr>
          <w:p w14:paraId="7758A8CB" w14:textId="73A4D521" w:rsidR="001C2F69" w:rsidRPr="00262F10" w:rsidRDefault="001C2F69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1230" w:type="dxa"/>
          </w:tcPr>
          <w:p w14:paraId="1F5076A6" w14:textId="000C74C3" w:rsidR="001C2F69" w:rsidRPr="00262F10" w:rsidRDefault="001C2F69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</w:tr>
      <w:tr w:rsidR="001C2F69" w:rsidRPr="00262F10" w14:paraId="77CB1EB2" w14:textId="77777777" w:rsidTr="00FA6546">
        <w:trPr>
          <w:cantSplit/>
          <w:trHeight w:hRule="exact" w:val="333"/>
          <w:tblHeader/>
        </w:trPr>
        <w:tc>
          <w:tcPr>
            <w:tcW w:w="4365" w:type="dxa"/>
          </w:tcPr>
          <w:p w14:paraId="19A5F31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</w:tcPr>
          <w:p w14:paraId="590D4E5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</w:tcPr>
          <w:p w14:paraId="6E8340C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2" w:hanging="1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</w:tcPr>
          <w:p w14:paraId="3C594F6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</w:tcPr>
          <w:p w14:paraId="49485AAB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2" w:hanging="1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C2F69" w:rsidRPr="00262F10" w14:paraId="06E03BB6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  <w:vAlign w:val="center"/>
          </w:tcPr>
          <w:p w14:paraId="14D0C19B" w14:textId="64D80136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417A1650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firstLine="10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03B6D4C1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0CB3D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5C6D7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A6546" w:rsidRPr="00262F10" w14:paraId="2A7C1071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</w:tcPr>
          <w:p w14:paraId="635F618C" w14:textId="25C446EF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65CD097F" w:rsidR="00FA6546" w:rsidRPr="00262F10" w:rsidRDefault="007A2EA0" w:rsidP="00AE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70039382" w14:textId="0A5369FD" w:rsidR="00FA6546" w:rsidRPr="00262F10" w:rsidRDefault="00FA6546" w:rsidP="00D4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543EC61B" w14:textId="0C896145" w:rsidR="00FA6546" w:rsidRPr="00262F10" w:rsidRDefault="00305661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962</w:t>
            </w:r>
          </w:p>
        </w:tc>
        <w:tc>
          <w:tcPr>
            <w:tcW w:w="1230" w:type="dxa"/>
            <w:tcBorders>
              <w:bottom w:val="nil"/>
            </w:tcBorders>
          </w:tcPr>
          <w:p w14:paraId="0742D899" w14:textId="6D313298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77</w:t>
            </w:r>
          </w:p>
        </w:tc>
      </w:tr>
      <w:tr w:rsidR="00FA6546" w:rsidRPr="00262F10" w14:paraId="1AFC8BCB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</w:tcPr>
          <w:p w14:paraId="43ADE5C2" w14:textId="1DBA5345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51796208" w:rsidR="00FA6546" w:rsidRPr="00262F10" w:rsidRDefault="001B28F3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  <w:tc>
          <w:tcPr>
            <w:tcW w:w="1231" w:type="dxa"/>
            <w:tcBorders>
              <w:bottom w:val="nil"/>
            </w:tcBorders>
          </w:tcPr>
          <w:p w14:paraId="64F475B9" w14:textId="3D15CFCC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289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15531E8" w14:textId="0B150E4E" w:rsidR="00FA6546" w:rsidRPr="00262F10" w:rsidRDefault="005434CE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  <w:tc>
          <w:tcPr>
            <w:tcW w:w="1230" w:type="dxa"/>
            <w:tcBorders>
              <w:bottom w:val="nil"/>
            </w:tcBorders>
          </w:tcPr>
          <w:p w14:paraId="0C685E76" w14:textId="136EDF4B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289</w:t>
            </w:r>
          </w:p>
        </w:tc>
      </w:tr>
      <w:tr w:rsidR="00FA6546" w:rsidRPr="00262F10" w14:paraId="6E3BAB2C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B4E4748" w14:textId="41B53BF1" w:rsidR="00FA6546" w:rsidRPr="00262F10" w:rsidRDefault="00FA6546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228B26DE" w:rsidR="00FA6546" w:rsidRPr="00262F10" w:rsidRDefault="00816EA1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  <w:tc>
          <w:tcPr>
            <w:tcW w:w="1231" w:type="dxa"/>
            <w:tcBorders>
              <w:bottom w:val="nil"/>
            </w:tcBorders>
          </w:tcPr>
          <w:p w14:paraId="19C9FAE2" w14:textId="08D1AA7E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289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48663E88" w:rsidR="00FA6546" w:rsidRPr="00262F10" w:rsidRDefault="003B6F03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1,5</w:t>
            </w:r>
            <w:r w:rsidR="003413D0" w:rsidRPr="00262F10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  <w:tc>
          <w:tcPr>
            <w:tcW w:w="1230" w:type="dxa"/>
            <w:tcBorders>
              <w:bottom w:val="nil"/>
            </w:tcBorders>
          </w:tcPr>
          <w:p w14:paraId="4944C4B8" w14:textId="1F78ED48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366</w:t>
            </w:r>
          </w:p>
        </w:tc>
      </w:tr>
      <w:tr w:rsidR="001C2F69" w:rsidRPr="00262F10" w14:paraId="5A5A91FC" w14:textId="77777777" w:rsidTr="00FA6546">
        <w:trPr>
          <w:cantSplit/>
          <w:trHeight w:hRule="exact" w:val="405"/>
        </w:trPr>
        <w:tc>
          <w:tcPr>
            <w:tcW w:w="4365" w:type="dxa"/>
            <w:tcBorders>
              <w:bottom w:val="nil"/>
            </w:tcBorders>
            <w:vAlign w:val="center"/>
          </w:tcPr>
          <w:p w14:paraId="5BD55888" w14:textId="77777777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167FD1B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539ED8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1C2F69" w:rsidRPr="00262F10" w14:paraId="3D83FA3C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7E817F46" w14:textId="10D16A58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ลูกหนี้</w:t>
            </w:r>
            <w:r w:rsidR="00634F99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 xml:space="preserve">อื่น -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DC15922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765F566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6955D5D1" w14:textId="77777777" w:rsidTr="00FA6546">
        <w:trPr>
          <w:cantSplit/>
          <w:trHeight w:val="73"/>
        </w:trPr>
        <w:tc>
          <w:tcPr>
            <w:tcW w:w="4365" w:type="dxa"/>
            <w:vAlign w:val="center"/>
          </w:tcPr>
          <w:p w14:paraId="3AC9C12E" w14:textId="05F69095" w:rsidR="001C2F69" w:rsidRPr="00262F10" w:rsidRDefault="001C2F69" w:rsidP="006F3C2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798E239" w14:textId="5A4DD561" w:rsidR="001C2F69" w:rsidRPr="00262F10" w:rsidRDefault="00422B39" w:rsidP="00AE1C4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3F2B9EEA" w14:textId="35CB5C1A" w:rsidR="001C2F69" w:rsidRPr="00262F10" w:rsidRDefault="00FA6546" w:rsidP="00D47F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60614FEF" w:rsidR="001C2F69" w:rsidRPr="00262F10" w:rsidRDefault="00CA5394" w:rsidP="006F3C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590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8B1D56F" w14:textId="6D1EE3B8" w:rsidR="001C2F69" w:rsidRPr="00262F10" w:rsidRDefault="00FA6546" w:rsidP="006F3C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45</w:t>
            </w:r>
          </w:p>
        </w:tc>
      </w:tr>
      <w:tr w:rsidR="001C2F69" w:rsidRPr="00262F10" w14:paraId="4550DEBF" w14:textId="77777777" w:rsidTr="00FA6546">
        <w:trPr>
          <w:cantSplit/>
          <w:trHeight w:hRule="exact" w:val="343"/>
        </w:trPr>
        <w:tc>
          <w:tcPr>
            <w:tcW w:w="4365" w:type="dxa"/>
            <w:tcBorders>
              <w:bottom w:val="nil"/>
            </w:tcBorders>
            <w:vAlign w:val="center"/>
          </w:tcPr>
          <w:p w14:paraId="37CC64B5" w14:textId="77777777" w:rsidR="001C2F69" w:rsidRPr="00262F10" w:rsidRDefault="001C2F69" w:rsidP="006F3C2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A5D8156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037A33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617D9985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A777F06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669FFE4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89BD736" w14:textId="0AB4D9E6" w:rsidR="001C2F69" w:rsidRPr="00262F10" w:rsidRDefault="001C2F69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เจ้าหนี้การค้า 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3F33491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434816F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D56423C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5137D981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120D712F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099E9499" w14:textId="717FFDDE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4B9BD9EB" w14:textId="787F7A70" w:rsidR="00FA6546" w:rsidRPr="00262F10" w:rsidRDefault="00DB2473" w:rsidP="00B43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503DCC5" w14:textId="4E140F95" w:rsidR="00FA6546" w:rsidRPr="00262F10" w:rsidRDefault="00FA6546" w:rsidP="00D4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70394795" w14:textId="7B7E25ED" w:rsidR="00FA6546" w:rsidRPr="00262F10" w:rsidRDefault="00391160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140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607C0D0C" w14:textId="707D48C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131</w:t>
            </w:r>
          </w:p>
        </w:tc>
      </w:tr>
      <w:tr w:rsidR="00FA6546" w:rsidRPr="00262F10" w14:paraId="6D13329B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F2DB41" w14:textId="6AF72E67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048E4CC" w14:textId="75E14D62" w:rsidR="00FA6546" w:rsidRPr="00262F10" w:rsidRDefault="00C937A3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21,</w:t>
            </w:r>
            <w:r w:rsidR="00BD0ADE"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14:paraId="577E2B01" w14:textId="72A6B74B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25,485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E44B319" w14:textId="3BAAB7AE" w:rsidR="00FA6546" w:rsidRPr="00262F10" w:rsidRDefault="005D7989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21,</w:t>
            </w:r>
            <w:r w:rsidR="004706E6" w:rsidRPr="00262F10">
              <w:rPr>
                <w:rFonts w:ascii="Cordia New" w:hAnsi="Cordia New" w:cs="Cordia New"/>
                <w:sz w:val="26"/>
                <w:szCs w:val="26"/>
              </w:rPr>
              <w:t>35</w:t>
            </w:r>
            <w:r w:rsidR="00E93528" w:rsidRPr="00262F10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4C978D43" w14:textId="115DA77A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25,485</w:t>
            </w:r>
          </w:p>
        </w:tc>
      </w:tr>
      <w:tr w:rsidR="00FA6546" w:rsidRPr="00262F10" w14:paraId="0768BC75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BB4CC0E" w14:textId="0CAFACED" w:rsidR="00FA6546" w:rsidRPr="00262F10" w:rsidRDefault="00FA6546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7DBA5F8A" w14:textId="3213FADE" w:rsidR="00FA6546" w:rsidRPr="00262F10" w:rsidRDefault="006B0173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21,</w:t>
            </w:r>
            <w:r w:rsidR="000942CE"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14:paraId="71F02951" w14:textId="00D2B53B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25,485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256DEFC1" w14:textId="2A6E8D6E" w:rsidR="00FA6546" w:rsidRPr="00262F10" w:rsidRDefault="00CB5635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21,</w:t>
            </w:r>
            <w:r w:rsidR="00E44D8B" w:rsidRPr="00262F10">
              <w:rPr>
                <w:rFonts w:ascii="Cordia New" w:hAnsi="Cordia New" w:cs="Cordia New"/>
                <w:sz w:val="26"/>
                <w:szCs w:val="26"/>
              </w:rPr>
              <w:t>49</w:t>
            </w:r>
            <w:r w:rsidR="00E93528" w:rsidRPr="00262F10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0593852D" w14:textId="50EEBB2D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25,616</w:t>
            </w:r>
          </w:p>
        </w:tc>
      </w:tr>
      <w:tr w:rsidR="001C2F69" w:rsidRPr="00262F10" w14:paraId="530B0B54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6265E7D2" w14:textId="77777777" w:rsidR="001C2F69" w:rsidRPr="00262F10" w:rsidRDefault="001C2F69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77FCEA8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D27DF92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DB8A406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F797F0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004BB3A7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1D3656E" w14:textId="3073E832" w:rsidR="001C2F69" w:rsidRPr="00262F10" w:rsidRDefault="001C2F69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เจ้าหนี้</w:t>
            </w:r>
            <w:r w:rsidR="003D3DF3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อื่น 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21128B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4AD72F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A2DF73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07214AF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3904248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18A723DA" w14:textId="77777777" w:rsidTr="00195E01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D8E127" w14:textId="61E36FF2" w:rsidR="00FA6546" w:rsidRPr="00262F10" w:rsidRDefault="00814FB2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561EBA7" w14:textId="6187A598" w:rsidR="00FA6546" w:rsidRPr="00262F10" w:rsidRDefault="00A904E1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35,004</w:t>
            </w:r>
          </w:p>
        </w:tc>
        <w:tc>
          <w:tcPr>
            <w:tcW w:w="1231" w:type="dxa"/>
            <w:tcBorders>
              <w:bottom w:val="nil"/>
            </w:tcBorders>
          </w:tcPr>
          <w:p w14:paraId="089A37A5" w14:textId="6DD58953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40,943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1F555D7B" w14:textId="5D6C67A5" w:rsidR="00FA6546" w:rsidRPr="00262F10" w:rsidRDefault="00BF76AA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84D18" w:rsidRPr="00262F10">
              <w:rPr>
                <w:rFonts w:ascii="Cordia New" w:hAnsi="Cordia New" w:cs="Cordia New"/>
                <w:sz w:val="26"/>
                <w:szCs w:val="26"/>
              </w:rPr>
              <w:t>5,00</w:t>
            </w:r>
            <w:r w:rsidR="001049F1" w:rsidRPr="00262F10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230" w:type="dxa"/>
            <w:tcBorders>
              <w:bottom w:val="nil"/>
            </w:tcBorders>
          </w:tcPr>
          <w:p w14:paraId="28EFF56D" w14:textId="507A9A29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40,943</w:t>
            </w:r>
          </w:p>
        </w:tc>
      </w:tr>
      <w:tr w:rsidR="00195E01" w:rsidRPr="00262F10" w14:paraId="5B323B6A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A340DE" w14:textId="77777777" w:rsidR="00195E01" w:rsidRPr="00262F10" w:rsidRDefault="00195E01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EFC5173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70CD8995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18240D0C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1538D6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95E01" w:rsidRPr="00262F10" w14:paraId="14FB4B45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50AFB9F1" w14:textId="77777777" w:rsidR="00195E01" w:rsidRPr="00262F10" w:rsidRDefault="00195E01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007D29B2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5CB54EA7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2975754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72FDFDB7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B7641" w:rsidRPr="00262F10" w14:paraId="3B0BFBBC" w14:textId="77777777">
        <w:trPr>
          <w:cantSplit/>
          <w:trHeight w:val="73"/>
        </w:trPr>
        <w:tc>
          <w:tcPr>
            <w:tcW w:w="5591" w:type="dxa"/>
            <w:gridSpan w:val="2"/>
            <w:tcBorders>
              <w:bottom w:val="nil"/>
            </w:tcBorders>
          </w:tcPr>
          <w:p w14:paraId="1DDA96A8" w14:textId="71A92A1B" w:rsidR="00DB7641" w:rsidRPr="00262F10" w:rsidRDefault="00DB7641" w:rsidP="00DB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lastRenderedPageBreak/>
              <w:t xml:space="preserve">เงินกู้ยืมระยะสั้นและดอกเบี้ยค้างจ่าย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5D27EE0" w14:textId="77777777" w:rsidR="00DB7641" w:rsidRPr="00262F10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575A3B07" w14:textId="77777777" w:rsidR="00DB7641" w:rsidRPr="00262F10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B976BB6" w14:textId="77777777" w:rsidR="00DB7641" w:rsidRPr="00262F10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25BDD" w:rsidRPr="00262F10" w14:paraId="025E7B8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EC01E5A" w14:textId="4CC55FBB" w:rsidR="00825BDD" w:rsidRPr="00262F10" w:rsidRDefault="00825BDD" w:rsidP="00A964DA">
            <w:pPr>
              <w:spacing w:line="380" w:lineRule="exact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B5945D3" w14:textId="77777777" w:rsidR="00825BDD" w:rsidRPr="00262F10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AD8957C" w14:textId="77777777" w:rsidR="00825BDD" w:rsidRPr="00262F10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31EB63C1" w14:textId="77777777" w:rsidR="00825BDD" w:rsidRPr="00262F10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E5EB550" w14:textId="77777777" w:rsidR="00825BDD" w:rsidRPr="00262F10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2B08" w:rsidRPr="00262F10" w14:paraId="077375F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CE2ED71" w14:textId="3635766B" w:rsidR="00A82B08" w:rsidRPr="00262F10" w:rsidRDefault="00A82B08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 xml:space="preserve">   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</w:t>
            </w:r>
            <w:r w:rsidR="002068F8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ษัทย่อย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8BC0CAC" w14:textId="63E85B04" w:rsidR="00A82B08" w:rsidRPr="00262F10" w:rsidRDefault="00223B15" w:rsidP="00D3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413F0FCE" w14:textId="5F4650FC" w:rsidR="00A82B08" w:rsidRPr="00262F10" w:rsidRDefault="009F5B32" w:rsidP="00D3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2B4E2C33" w14:textId="2A6FFD15" w:rsidR="00A82B08" w:rsidRPr="00262F10" w:rsidRDefault="000177F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1027C9D" w14:textId="4DCC0417" w:rsidR="00A82B08" w:rsidRPr="00262F10" w:rsidRDefault="006428AE" w:rsidP="00EC3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25BDD" w:rsidRPr="00262F10" w14:paraId="019691B9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DB4DB9A" w14:textId="0AD0AF6F" w:rsidR="00825BDD" w:rsidRPr="00262F10" w:rsidRDefault="00825BDD" w:rsidP="00825BD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1E5997B0" w14:textId="530A1D5F" w:rsidR="00825BDD" w:rsidRPr="00262F10" w:rsidRDefault="005A2D60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35,000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E1D0557" w14:textId="325F93E4" w:rsidR="00825BDD" w:rsidRPr="00262F10" w:rsidRDefault="00CE7166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6A62C29B" w14:textId="22ABE7FB" w:rsidR="00825BDD" w:rsidRPr="00262F10" w:rsidRDefault="00913D07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9D092A4" w14:textId="270C8834" w:rsidR="00825BDD" w:rsidRPr="00262F10" w:rsidRDefault="002720BC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</w:tr>
      <w:tr w:rsidR="00825BDD" w:rsidRPr="00262F10" w14:paraId="69766945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3DF41FE" w14:textId="01B85D71" w:rsidR="00825BDD" w:rsidRPr="00262F10" w:rsidRDefault="00825BDD" w:rsidP="00825BD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6F38E9A" w14:textId="1B9E4CFF" w:rsidR="00825BDD" w:rsidRPr="00262F10" w:rsidRDefault="00EF5953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7,000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8B2A847" w14:textId="3817FC4B" w:rsidR="00825BDD" w:rsidRPr="00262F10" w:rsidRDefault="00DC7EC0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7,000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68EE68B5" w14:textId="6A240B60" w:rsidR="00825BDD" w:rsidRPr="00262F10" w:rsidRDefault="00BB6878" w:rsidP="00D349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D33DB72" w14:textId="3CBEC30E" w:rsidR="00825BDD" w:rsidRPr="00262F10" w:rsidRDefault="00D01701" w:rsidP="00EC3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964DA" w:rsidRPr="00262F10" w14:paraId="0A4C9A06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8743451" w14:textId="275D4AE5" w:rsidR="00A964DA" w:rsidRPr="00262F10" w:rsidRDefault="00A964DA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D07B97A" w14:textId="5F3BC5C9" w:rsidR="00A964DA" w:rsidRPr="00262F10" w:rsidRDefault="008E6ED7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42,000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C63640B" w14:textId="1559959C" w:rsidR="00A964DA" w:rsidRPr="00262F10" w:rsidRDefault="00904EBE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42,000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3C01FB53" w14:textId="771E8D6A" w:rsidR="00A964DA" w:rsidRPr="00262F10" w:rsidRDefault="00BB6878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40,000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3136669" w14:textId="41C453FD" w:rsidR="00A964DA" w:rsidRPr="00262F10" w:rsidRDefault="00C87A58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</w:tr>
      <w:tr w:rsidR="00825BDD" w:rsidRPr="00262F10" w14:paraId="75A29B4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EB1797E" w14:textId="32FB89B2" w:rsidR="00825BDD" w:rsidRPr="00262F10" w:rsidRDefault="00A964DA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98ED985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83BC22B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2794D965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464AF37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174ED" w:rsidRPr="00262F10" w14:paraId="5B47CEA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338BC8AE" w14:textId="0D1828DF" w:rsidR="008174ED" w:rsidRPr="00262F10" w:rsidRDefault="008174ED" w:rsidP="00A964DA">
            <w:pPr>
              <w:spacing w:line="380" w:lineRule="exact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 xml:space="preserve">   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149E816C" w14:textId="59584AB5" w:rsidR="008174ED" w:rsidRPr="00262F10" w:rsidRDefault="00E1470C" w:rsidP="00D3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FD7C748" w14:textId="29563E27" w:rsidR="008174ED" w:rsidRPr="00262F10" w:rsidRDefault="00B6577A" w:rsidP="00D3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3404CDBA" w14:textId="287229D5" w:rsidR="008174ED" w:rsidRPr="00262F10" w:rsidRDefault="00E93485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58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75537BB" w14:textId="25C88BCE" w:rsidR="008174ED" w:rsidRPr="00262F10" w:rsidRDefault="009E71DE" w:rsidP="00EC3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964DA" w:rsidRPr="00262F10" w14:paraId="27B8983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4B153E3" w14:textId="4B0F192F" w:rsidR="00A964DA" w:rsidRPr="00262F10" w:rsidRDefault="00A964DA" w:rsidP="00A964DA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1EC0F6B" w14:textId="2C2A24FA" w:rsidR="00A964DA" w:rsidRPr="00262F10" w:rsidRDefault="00EE7BF7" w:rsidP="00A9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3,383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818618D" w14:textId="51B00789" w:rsidR="00A964DA" w:rsidRPr="00262F10" w:rsidRDefault="00773115" w:rsidP="00A9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A63245C" w14:textId="32019827" w:rsidR="00A964DA" w:rsidRPr="00262F10" w:rsidRDefault="00D3421B" w:rsidP="00A9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3,3</w:t>
            </w:r>
            <w:r w:rsidR="002002CA" w:rsidRPr="00262F10">
              <w:rPr>
                <w:rFonts w:ascii="Cordia New" w:hAnsi="Cordia New" w:cs="Cordia New"/>
                <w:sz w:val="26"/>
                <w:szCs w:val="26"/>
              </w:rPr>
              <w:t>83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876917F" w14:textId="397E2131" w:rsidR="00A964DA" w:rsidRPr="00262F10" w:rsidRDefault="0061411E" w:rsidP="00A9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</w:tr>
      <w:tr w:rsidR="00825BDD" w:rsidRPr="00262F10" w14:paraId="30921FAD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569D888F" w14:textId="57E4A930" w:rsidR="00825BDD" w:rsidRPr="00262F10" w:rsidRDefault="00A964DA" w:rsidP="00825BD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4B3A4E1" w14:textId="64D29169" w:rsidR="00825BDD" w:rsidRPr="00262F10" w:rsidRDefault="00323B84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AC94041" w14:textId="73E9CF82" w:rsidR="00825BDD" w:rsidRPr="00262F10" w:rsidRDefault="00BC6820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231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65B2C265" w14:textId="15F78DFA" w:rsidR="00825BDD" w:rsidRPr="00262F10" w:rsidRDefault="00D01209" w:rsidP="00D349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5D89328" w14:textId="3210D57D" w:rsidR="00825BDD" w:rsidRPr="00262F10" w:rsidRDefault="000A7CD1" w:rsidP="00EC3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25BDD" w:rsidRPr="00262F10" w14:paraId="0DDBBF57" w14:textId="77777777">
        <w:trPr>
          <w:cantSplit/>
          <w:trHeight w:val="73"/>
        </w:trPr>
        <w:tc>
          <w:tcPr>
            <w:tcW w:w="4365" w:type="dxa"/>
          </w:tcPr>
          <w:p w14:paraId="15BE7341" w14:textId="2A9202D4" w:rsidR="00825BDD" w:rsidRPr="00262F10" w:rsidRDefault="00A964DA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1226" w:type="dxa"/>
            <w:shd w:val="clear" w:color="auto" w:fill="auto"/>
          </w:tcPr>
          <w:p w14:paraId="45B98A7F" w14:textId="6E7775AF" w:rsidR="00825BDD" w:rsidRPr="00262F10" w:rsidRDefault="005558A6" w:rsidP="00825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3,703</w:t>
            </w:r>
          </w:p>
        </w:tc>
        <w:tc>
          <w:tcPr>
            <w:tcW w:w="1231" w:type="dxa"/>
            <w:vAlign w:val="bottom"/>
          </w:tcPr>
          <w:p w14:paraId="7A02FE0E" w14:textId="0736BAD7" w:rsidR="00825BDD" w:rsidRPr="00262F10" w:rsidRDefault="005B6C65" w:rsidP="00370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3,1</w:t>
            </w:r>
            <w:r w:rsidR="00786C51" w:rsidRPr="00262F10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FD949B5" w14:textId="2FE22B81" w:rsidR="00825BDD" w:rsidRPr="00262F10" w:rsidRDefault="00DE3612" w:rsidP="00825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3,441</w:t>
            </w:r>
          </w:p>
        </w:tc>
        <w:tc>
          <w:tcPr>
            <w:tcW w:w="1230" w:type="dxa"/>
            <w:vAlign w:val="bottom"/>
          </w:tcPr>
          <w:p w14:paraId="2DED90E0" w14:textId="7CB99350" w:rsidR="00825BDD" w:rsidRPr="00262F10" w:rsidRDefault="00BE2B96" w:rsidP="00CA4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</w:tr>
      <w:tr w:rsidR="00825BDD" w:rsidRPr="00262F10" w14:paraId="1B562444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541E5CE7" w14:textId="19E7EE73" w:rsidR="00825BDD" w:rsidRPr="00262F10" w:rsidRDefault="00825BDD" w:rsidP="00825BD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2ABC5F1" w14:textId="6B830622" w:rsidR="00825BDD" w:rsidRPr="00262F10" w:rsidRDefault="006976F9" w:rsidP="00825B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45,</w:t>
            </w:r>
            <w:r w:rsidR="00B833EC"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2D57044" w14:textId="3C72049D" w:rsidR="00825BDD" w:rsidRPr="00262F10" w:rsidRDefault="00825BDD" w:rsidP="00825B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45,146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41409FA5" w14:textId="0D2E7DAE" w:rsidR="00825BDD" w:rsidRPr="00262F10" w:rsidRDefault="00953267" w:rsidP="00825B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43,</w:t>
            </w:r>
            <w:r w:rsidR="00B97B08" w:rsidRPr="00262F10">
              <w:rPr>
                <w:rFonts w:ascii="Cordia New" w:hAnsi="Cordia New" w:cs="Cordia New"/>
                <w:sz w:val="26"/>
                <w:szCs w:val="26"/>
              </w:rPr>
              <w:t>441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7394698" w14:textId="6196C1A4" w:rsidR="00825BDD" w:rsidRPr="00262F10" w:rsidRDefault="00825BDD" w:rsidP="00825B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37,915</w:t>
            </w:r>
          </w:p>
        </w:tc>
      </w:tr>
    </w:tbl>
    <w:p w14:paraId="229ADA93" w14:textId="0A092C44" w:rsidR="009B44ED" w:rsidRPr="00262F10" w:rsidRDefault="009B44ED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599AB474" w14:textId="0A3ED4D7" w:rsidR="004E0396" w:rsidRPr="00262F10" w:rsidRDefault="004E0396" w:rsidP="004E039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รายการเคลื่อนไหวของเงินกู้ยืมระยะสั้นจากบุคคลและบริษัทที่เกี่ยวข้อง</w:t>
      </w:r>
      <w:r w:rsidR="004D4D78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Pr="00262F10">
        <w:rPr>
          <w:rFonts w:ascii="Cordia New" w:hAnsi="Cordia New" w:cs="Cordia New"/>
          <w:sz w:val="26"/>
          <w:szCs w:val="26"/>
        </w:rPr>
        <w:t xml:space="preserve"> </w:t>
      </w:r>
      <w:r w:rsidR="005819FA" w:rsidRPr="00262F10">
        <w:rPr>
          <w:rFonts w:ascii="Cordia New" w:hAnsi="Cordia New" w:cs="Cordia New" w:hint="cs"/>
          <w:sz w:val="26"/>
          <w:szCs w:val="26"/>
          <w:cs/>
        </w:rPr>
        <w:t>ใน</w:t>
      </w:r>
      <w:r w:rsidR="00755A90" w:rsidRPr="00262F10">
        <w:rPr>
          <w:rFonts w:ascii="Cordia New" w:hAnsi="Cordia New" w:cs="Cordia New" w:hint="cs"/>
          <w:sz w:val="26"/>
          <w:szCs w:val="26"/>
          <w:cs/>
        </w:rPr>
        <w:t xml:space="preserve">ระหว่างงวดสามเดือนสิ้นสุดวันที่ </w:t>
      </w:r>
      <w:r w:rsidR="00755A90" w:rsidRPr="00262F10">
        <w:rPr>
          <w:rFonts w:ascii="Cordia New" w:hAnsi="Cordia New" w:cs="Cordia New" w:hint="cs"/>
          <w:sz w:val="26"/>
          <w:szCs w:val="26"/>
          <w:lang w:val="en-GB"/>
        </w:rPr>
        <w:t xml:space="preserve">31 </w:t>
      </w:r>
      <w:r w:rsidR="00755A90" w:rsidRPr="00262F10">
        <w:rPr>
          <w:rFonts w:ascii="Cordia New" w:hAnsi="Cordia New" w:cs="Cordia New" w:hint="cs"/>
          <w:sz w:val="26"/>
          <w:szCs w:val="26"/>
          <w:cs/>
        </w:rPr>
        <w:t xml:space="preserve">มีนาคม </w:t>
      </w:r>
      <w:r w:rsidR="005819FA" w:rsidRPr="00262F10">
        <w:rPr>
          <w:rFonts w:ascii="Cordia New" w:hAnsi="Cordia New" w:cs="Cordia New" w:hint="cs"/>
          <w:sz w:val="26"/>
          <w:szCs w:val="26"/>
        </w:rPr>
        <w:t>256</w:t>
      </w:r>
      <w:r w:rsidR="009B44ED" w:rsidRPr="00262F10">
        <w:rPr>
          <w:rFonts w:ascii="Cordia New" w:hAnsi="Cordia New" w:cs="Cordia New" w:hint="cs"/>
          <w:sz w:val="26"/>
          <w:szCs w:val="26"/>
        </w:rPr>
        <w:t>8</w:t>
      </w:r>
      <w:r w:rsidR="00DD572C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Pr="00262F10">
        <w:rPr>
          <w:rFonts w:ascii="Cordia New" w:hAnsi="Cordia New" w:cs="Cordia New"/>
          <w:sz w:val="26"/>
          <w:szCs w:val="26"/>
        </w:rPr>
        <w:t xml:space="preserve"> </w:t>
      </w:r>
      <w:r w:rsidRPr="00262F10">
        <w:rPr>
          <w:rFonts w:ascii="Cordia New" w:hAnsi="Cordia New" w:cs="Cordia New" w:hint="cs"/>
          <w:sz w:val="26"/>
          <w:szCs w:val="26"/>
          <w:cs/>
        </w:rPr>
        <w:t>มีดังนี้</w:t>
      </w:r>
    </w:p>
    <w:p w14:paraId="142648F9" w14:textId="77777777" w:rsidR="00B378B6" w:rsidRPr="00262F10" w:rsidRDefault="00B378B6" w:rsidP="004E039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6" w:type="dxa"/>
        <w:tblInd w:w="29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276"/>
        <w:gridCol w:w="1530"/>
        <w:gridCol w:w="1440"/>
      </w:tblGrid>
      <w:tr w:rsidR="00262AFC" w:rsidRPr="00262F10" w14:paraId="5957539D" w14:textId="77777777" w:rsidTr="00F41960">
        <w:trPr>
          <w:cantSplit/>
          <w:tblHeader/>
        </w:trPr>
        <w:tc>
          <w:tcPr>
            <w:tcW w:w="6276" w:type="dxa"/>
          </w:tcPr>
          <w:p w14:paraId="7E1044D2" w14:textId="42CDDE73" w:rsidR="00262AFC" w:rsidRPr="00262F10" w:rsidRDefault="00262AFC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530" w:type="dxa"/>
          </w:tcPr>
          <w:p w14:paraId="4D474D23" w14:textId="03626D86" w:rsidR="00262AFC" w:rsidRPr="00262F10" w:rsidRDefault="00262AFC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0" w:type="dxa"/>
          </w:tcPr>
          <w:p w14:paraId="43671D78" w14:textId="5C4F3273" w:rsidR="00262AFC" w:rsidRPr="00262F10" w:rsidRDefault="00262AFC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2AFC" w:rsidRPr="00262F10" w14:paraId="4B8CBBBC" w14:textId="77777777" w:rsidTr="00F41960">
        <w:trPr>
          <w:cantSplit/>
          <w:trHeight w:val="351"/>
        </w:trPr>
        <w:tc>
          <w:tcPr>
            <w:tcW w:w="6276" w:type="dxa"/>
            <w:tcBorders>
              <w:bottom w:val="nil"/>
            </w:tcBorders>
            <w:vAlign w:val="bottom"/>
          </w:tcPr>
          <w:p w14:paraId="3A5E8A2B" w14:textId="04025A76" w:rsidR="00262AFC" w:rsidRPr="00262F10" w:rsidRDefault="00262AFC" w:rsidP="00973EA7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262AFC" w:rsidRPr="00262F10" w:rsidRDefault="00262AFC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6B4092" w14:textId="186ECA43" w:rsidR="00262AFC" w:rsidRPr="00262F10" w:rsidRDefault="00262AFC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62AFC" w:rsidRPr="00262F10" w14:paraId="385FA2E7" w14:textId="77777777" w:rsidTr="00EF2DE5">
        <w:trPr>
          <w:cantSplit/>
        </w:trPr>
        <w:tc>
          <w:tcPr>
            <w:tcW w:w="6276" w:type="dxa"/>
            <w:tcBorders>
              <w:bottom w:val="nil"/>
            </w:tcBorders>
            <w:vAlign w:val="bottom"/>
          </w:tcPr>
          <w:p w14:paraId="72A4B1A8" w14:textId="06273A8C" w:rsidR="00262AFC" w:rsidRPr="00262F10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="00F41960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F41960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</w:t>
            </w:r>
            <w:r w:rsidR="00D70A1C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F41960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 </w:t>
            </w:r>
            <w:r w:rsidR="00F41960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มกรา</w:t>
            </w:r>
            <w:r w:rsidR="00B378B6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คม </w:t>
            </w:r>
            <w:r w:rsidR="00B378B6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7EFC338F" w:rsidR="00262AFC" w:rsidRPr="00262F10" w:rsidRDefault="001C04FA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42,000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36E3B24" w14:textId="22B50D54" w:rsidR="00262AFC" w:rsidRPr="00262F10" w:rsidRDefault="00A1568B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35,000</w:t>
            </w:r>
          </w:p>
        </w:tc>
      </w:tr>
      <w:tr w:rsidR="00262AFC" w:rsidRPr="00262F10" w14:paraId="72E7C1F7" w14:textId="77777777" w:rsidTr="00EF2DE5">
        <w:trPr>
          <w:cantSplit/>
        </w:trPr>
        <w:tc>
          <w:tcPr>
            <w:tcW w:w="6276" w:type="dxa"/>
            <w:tcBorders>
              <w:bottom w:val="nil"/>
            </w:tcBorders>
            <w:vAlign w:val="bottom"/>
          </w:tcPr>
          <w:p w14:paraId="4A269F34" w14:textId="0571DFAC" w:rsidR="00262AFC" w:rsidRPr="00262F10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เงินกู้เพิ่ม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46B67165" w14:textId="7C006A3A" w:rsidR="00262AFC" w:rsidRPr="00262F10" w:rsidRDefault="00CF5682" w:rsidP="000037B2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2911EC" w14:textId="72E5E369" w:rsidR="00262AFC" w:rsidRPr="00262F10" w:rsidRDefault="00992E41" w:rsidP="00EF2DE5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5,000</w:t>
            </w:r>
          </w:p>
        </w:tc>
      </w:tr>
      <w:tr w:rsidR="00262AFC" w:rsidRPr="00262F10" w14:paraId="02C50558" w14:textId="77777777" w:rsidTr="00EF2DE5">
        <w:trPr>
          <w:cantSplit/>
        </w:trPr>
        <w:tc>
          <w:tcPr>
            <w:tcW w:w="6276" w:type="dxa"/>
            <w:tcBorders>
              <w:bottom w:val="nil"/>
            </w:tcBorders>
            <w:vAlign w:val="bottom"/>
          </w:tcPr>
          <w:p w14:paraId="3B1678EA" w14:textId="0C017BCA" w:rsidR="00262AFC" w:rsidRPr="00262F10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="00B378B6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B378B6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</w:t>
            </w:r>
            <w:r w:rsidR="00D70A1C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B378B6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31 </w:t>
            </w:r>
            <w:r w:rsidR="00B378B6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B378B6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4BD9D387" w:rsidR="00262AFC" w:rsidRPr="00262F10" w:rsidRDefault="007923B1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42,000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693F999" w14:textId="0DC84DFB" w:rsidR="00262AFC" w:rsidRPr="00262F10" w:rsidRDefault="00D32A30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40,000</w:t>
            </w:r>
          </w:p>
        </w:tc>
      </w:tr>
    </w:tbl>
    <w:p w14:paraId="75DF77D4" w14:textId="77777777" w:rsidR="00355C45" w:rsidRPr="00262F10" w:rsidRDefault="00355C45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5A051816" w14:textId="43C1EB24" w:rsidR="00DF3CBF" w:rsidRPr="00262F10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เ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งินกู้ยืมระยะสั้นจากบุคคลและบริษัทที่เกี่ยวข้อง</w:t>
      </w:r>
      <w:r w:rsidR="00EC0C19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0B628A" w:rsidRPr="00262F10">
        <w:rPr>
          <w:rFonts w:ascii="Cordia New" w:hAnsi="Cordia New" w:cs="Cordia New" w:hint="cs"/>
          <w:sz w:val="26"/>
          <w:szCs w:val="26"/>
        </w:rPr>
        <w:t>5</w:t>
      </w:r>
      <w:r w:rsidR="00970D0B" w:rsidRPr="00262F10">
        <w:rPr>
          <w:rFonts w:ascii="Cordia New" w:hAnsi="Cordia New" w:cs="Cordia New" w:hint="cs"/>
          <w:sz w:val="26"/>
          <w:szCs w:val="26"/>
          <w:cs/>
        </w:rPr>
        <w:t>.</w:t>
      </w:r>
      <w:r w:rsidR="000B628A" w:rsidRPr="00262F10">
        <w:rPr>
          <w:rFonts w:ascii="Cordia New" w:hAnsi="Cordia New" w:cs="Cordia New" w:hint="cs"/>
          <w:sz w:val="26"/>
          <w:szCs w:val="26"/>
        </w:rPr>
        <w:t>00</w:t>
      </w:r>
      <w:r w:rsidR="00970D0B" w:rsidRPr="00262F10">
        <w:rPr>
          <w:rFonts w:ascii="Cordia New" w:hAnsi="Cordia New" w:cs="Cordia New" w:hint="cs"/>
          <w:sz w:val="26"/>
          <w:szCs w:val="26"/>
          <w:cs/>
        </w:rPr>
        <w:t xml:space="preserve"> - </w:t>
      </w:r>
      <w:r w:rsidR="000B628A" w:rsidRPr="00262F10">
        <w:rPr>
          <w:rFonts w:ascii="Cordia New" w:hAnsi="Cordia New" w:cs="Cordia New" w:hint="cs"/>
          <w:sz w:val="26"/>
          <w:szCs w:val="26"/>
        </w:rPr>
        <w:t>6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.</w:t>
      </w:r>
      <w:r w:rsidR="000B628A" w:rsidRPr="00262F10">
        <w:rPr>
          <w:rFonts w:ascii="Cordia New" w:hAnsi="Cordia New" w:cs="Cordia New" w:hint="cs"/>
          <w:sz w:val="26"/>
          <w:szCs w:val="26"/>
        </w:rPr>
        <w:t>00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 xml:space="preserve"> ต่อปี</w:t>
      </w:r>
      <w:r w:rsidR="00474C37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และมีกำหนดชำระคืนเมื่อทวงถาม โดยไม่มีหลักประกัน</w:t>
      </w:r>
    </w:p>
    <w:p w14:paraId="10626DD4" w14:textId="77777777" w:rsidR="009750C0" w:rsidRPr="00262F10" w:rsidRDefault="009750C0" w:rsidP="00C112FF">
      <w:pPr>
        <w:pStyle w:val="CordiaNew"/>
        <w:tabs>
          <w:tab w:val="clear" w:pos="4153"/>
          <w:tab w:val="left" w:pos="42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6FB8165B" w14:textId="77777777" w:rsidR="009750C0" w:rsidRPr="00262F10" w:rsidRDefault="009750C0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0C96670D" w14:textId="77777777" w:rsidR="00D66389" w:rsidRPr="00262F10" w:rsidRDefault="00D6638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645FDE57" w14:textId="77777777" w:rsidR="00D66389" w:rsidRPr="00262F10" w:rsidRDefault="00D6638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0587BEDA" w14:textId="77777777" w:rsidR="00D66389" w:rsidRPr="00262F10" w:rsidRDefault="00D6638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2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0"/>
        <w:gridCol w:w="1701"/>
        <w:gridCol w:w="1701"/>
      </w:tblGrid>
      <w:tr w:rsidR="004B4B23" w:rsidRPr="00262F10" w14:paraId="10043B10" w14:textId="77777777" w:rsidTr="00D94E23">
        <w:trPr>
          <w:cantSplit/>
          <w:tblHeader/>
        </w:trPr>
        <w:tc>
          <w:tcPr>
            <w:tcW w:w="5840" w:type="dxa"/>
          </w:tcPr>
          <w:p w14:paraId="374191B6" w14:textId="67D11562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3402" w:type="dxa"/>
            <w:gridSpan w:val="2"/>
          </w:tcPr>
          <w:p w14:paraId="68A15344" w14:textId="4985C8D2" w:rsidR="004B4B23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4B4B23" w:rsidRPr="00262F10" w14:paraId="3AD8EC0B" w14:textId="77777777" w:rsidTr="00D94E23">
        <w:trPr>
          <w:cantSplit/>
          <w:tblHeader/>
        </w:trPr>
        <w:tc>
          <w:tcPr>
            <w:tcW w:w="5840" w:type="dxa"/>
          </w:tcPr>
          <w:p w14:paraId="0D5A82BF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7D517CF" w14:textId="28767A0A" w:rsidR="004B4B23" w:rsidRPr="00262F10" w:rsidRDefault="004B4B23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34FF2270" w14:textId="503939F1" w:rsidR="004B4B23" w:rsidRPr="00262F10" w:rsidRDefault="004B4B23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7</w:t>
            </w:r>
          </w:p>
        </w:tc>
      </w:tr>
      <w:tr w:rsidR="004B4B23" w:rsidRPr="00262F10" w14:paraId="0D989F71" w14:textId="77777777" w:rsidTr="00D94E23">
        <w:trPr>
          <w:cantSplit/>
          <w:tblHeader/>
        </w:trPr>
        <w:tc>
          <w:tcPr>
            <w:tcW w:w="5840" w:type="dxa"/>
          </w:tcPr>
          <w:p w14:paraId="60B64480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4B23" w:rsidRPr="00262F10" w14:paraId="69832CEC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center"/>
          </w:tcPr>
          <w:p w14:paraId="51DC9B65" w14:textId="41540624" w:rsidR="004B4B23" w:rsidRPr="00262F10" w:rsidRDefault="004B4B23" w:rsidP="00973EA7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เงินกู้ยืมระยะยาวจากบุคคลที่เกี่ยวข้อง</w:t>
            </w:r>
            <w:r w:rsidR="009E48BB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กัน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A6546" w:rsidRPr="00262F10" w14:paraId="4F8414BE" w14:textId="77777777" w:rsidTr="00D94E23">
        <w:trPr>
          <w:cantSplit/>
        </w:trPr>
        <w:tc>
          <w:tcPr>
            <w:tcW w:w="5840" w:type="dxa"/>
            <w:vAlign w:val="bottom"/>
          </w:tcPr>
          <w:p w14:paraId="2A264A53" w14:textId="50D1C516" w:rsidR="00FA6546" w:rsidRPr="00262F10" w:rsidRDefault="00FA6546" w:rsidP="00FA6546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" w:name="OLE_LINK1"/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1A171" w14:textId="4C45DBE6" w:rsidR="00FA6546" w:rsidRPr="00262F10" w:rsidRDefault="00780182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53,</w:t>
            </w:r>
            <w:r w:rsidR="00AA43F2" w:rsidRPr="00262F10">
              <w:rPr>
                <w:rFonts w:ascii="Cordia New" w:hAnsi="Cordia New" w:cs="Cordia New"/>
                <w:sz w:val="26"/>
                <w:szCs w:val="26"/>
              </w:rPr>
              <w:t>828</w:t>
            </w:r>
          </w:p>
        </w:tc>
        <w:tc>
          <w:tcPr>
            <w:tcW w:w="1701" w:type="dxa"/>
            <w:vAlign w:val="bottom"/>
          </w:tcPr>
          <w:p w14:paraId="0D2B41B2" w14:textId="4674E033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56,819</w:t>
            </w:r>
          </w:p>
        </w:tc>
      </w:tr>
      <w:tr w:rsidR="00FA6546" w:rsidRPr="00262F10" w14:paraId="2644728C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bottom"/>
          </w:tcPr>
          <w:p w14:paraId="0F2023E4" w14:textId="60A37A37" w:rsidR="00FA6546" w:rsidRPr="00262F10" w:rsidRDefault="00FA6546" w:rsidP="00FA6546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1306562F" w14:textId="1366FEA2" w:rsidR="00FA6546" w:rsidRPr="00262F10" w:rsidRDefault="0068654D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B45F3" w:rsidRPr="00262F10">
              <w:rPr>
                <w:rFonts w:ascii="Cordia New" w:hAnsi="Cordia New" w:cs="Cordia New"/>
                <w:sz w:val="26"/>
                <w:szCs w:val="26"/>
              </w:rPr>
              <w:t>11,</w:t>
            </w:r>
            <w:r w:rsidR="00E2171E" w:rsidRPr="00262F10">
              <w:rPr>
                <w:rFonts w:ascii="Cordia New" w:hAnsi="Cordia New" w:cs="Cordia New"/>
                <w:sz w:val="26"/>
                <w:szCs w:val="26"/>
              </w:rPr>
              <w:t>964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0CC9E710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11,964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FA6546" w:rsidRPr="00262F10" w14:paraId="5A99A2F4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bottom"/>
          </w:tcPr>
          <w:p w14:paraId="0D0C1167" w14:textId="1028CD6F" w:rsidR="00FA6546" w:rsidRPr="00262F10" w:rsidRDefault="00FA6546" w:rsidP="00FA6546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0A58B8A" w14:textId="0CA5C474" w:rsidR="00FA6546" w:rsidRPr="00262F10" w:rsidRDefault="00B575E8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41,</w:t>
            </w:r>
            <w:r w:rsidR="00F14963" w:rsidRPr="00262F10">
              <w:rPr>
                <w:rFonts w:ascii="Cordia New" w:hAnsi="Cordia New" w:cs="Cordia New"/>
                <w:sz w:val="26"/>
                <w:szCs w:val="26"/>
              </w:rPr>
              <w:t>864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38B1FED2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44,855</w:t>
            </w:r>
          </w:p>
        </w:tc>
      </w:tr>
      <w:bookmarkEnd w:id="1"/>
      <w:bookmarkEnd w:id="2"/>
    </w:tbl>
    <w:p w14:paraId="060A959D" w14:textId="77777777" w:rsidR="008C261E" w:rsidRPr="00262F10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Cordia New" w:hAnsi="Cordia New" w:cs="Cordia New"/>
          <w:sz w:val="26"/>
          <w:szCs w:val="26"/>
        </w:rPr>
      </w:pPr>
    </w:p>
    <w:p w14:paraId="644BACA6" w14:textId="3E46A9BB" w:rsidR="008C261E" w:rsidRPr="00262F10" w:rsidRDefault="008C261E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รายการเคลื่อนไหวของ</w:t>
      </w:r>
      <w:r w:rsidR="000B5422" w:rsidRPr="00262F10">
        <w:rPr>
          <w:rFonts w:ascii="Cordia New" w:hAnsi="Cordia New" w:cs="Cordia New" w:hint="cs"/>
          <w:sz w:val="26"/>
          <w:szCs w:val="26"/>
          <w:cs/>
        </w:rPr>
        <w:t>เงินกู้ยืมระยะยาวจากบุคคลที่เกี่ยวข้อง</w:t>
      </w:r>
      <w:r w:rsidR="009E48BB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750C0" w:rsidRPr="00262F10">
        <w:rPr>
          <w:rFonts w:ascii="Cordia New" w:hAnsi="Cordia New" w:cs="Cordia New" w:hint="cs"/>
          <w:sz w:val="26"/>
          <w:szCs w:val="26"/>
          <w:cs/>
        </w:rPr>
        <w:t xml:space="preserve">ในระหว่างงวดสามเดือนสิ้นสุดวันที่ </w:t>
      </w:r>
      <w:r w:rsidR="009750C0" w:rsidRPr="00262F10">
        <w:rPr>
          <w:rFonts w:ascii="Cordia New" w:hAnsi="Cordia New" w:cs="Cordia New" w:hint="cs"/>
          <w:sz w:val="26"/>
          <w:szCs w:val="26"/>
          <w:lang w:val="en-GB"/>
        </w:rPr>
        <w:t xml:space="preserve">31 </w:t>
      </w:r>
      <w:r w:rsidR="009750C0" w:rsidRPr="00262F10">
        <w:rPr>
          <w:rFonts w:ascii="Cordia New" w:hAnsi="Cordia New" w:cs="Cordia New" w:hint="cs"/>
          <w:sz w:val="26"/>
          <w:szCs w:val="26"/>
          <w:cs/>
        </w:rPr>
        <w:t xml:space="preserve">มีนาคม </w:t>
      </w:r>
      <w:r w:rsidR="009750C0" w:rsidRPr="00262F10">
        <w:rPr>
          <w:rFonts w:ascii="Cordia New" w:hAnsi="Cordia New" w:cs="Cordia New" w:hint="cs"/>
          <w:sz w:val="26"/>
          <w:szCs w:val="26"/>
        </w:rPr>
        <w:t>2568</w:t>
      </w:r>
      <w:r w:rsidR="009750C0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62F10">
        <w:rPr>
          <w:rFonts w:ascii="Cordia New" w:hAnsi="Cordia New" w:cs="Cordia New" w:hint="cs"/>
          <w:sz w:val="26"/>
          <w:szCs w:val="26"/>
          <w:cs/>
        </w:rPr>
        <w:t>มีดังนี้</w:t>
      </w:r>
    </w:p>
    <w:p w14:paraId="6F4FC753" w14:textId="77777777" w:rsidR="00BB0CE8" w:rsidRPr="00262F10" w:rsidRDefault="00BB0CE8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170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7100"/>
        <w:gridCol w:w="2070"/>
      </w:tblGrid>
      <w:tr w:rsidR="00D70A1C" w:rsidRPr="00262F10" w14:paraId="153BD1E2" w14:textId="77777777" w:rsidTr="00D70A1C">
        <w:trPr>
          <w:cantSplit/>
          <w:trHeight w:val="324"/>
        </w:trPr>
        <w:tc>
          <w:tcPr>
            <w:tcW w:w="7100" w:type="dxa"/>
            <w:tcBorders>
              <w:bottom w:val="nil"/>
            </w:tcBorders>
            <w:vAlign w:val="bottom"/>
          </w:tcPr>
          <w:p w14:paraId="660A8975" w14:textId="381EF6BC" w:rsidR="00D70A1C" w:rsidRPr="00262F10" w:rsidRDefault="00D70A1C" w:rsidP="00973EA7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6B3F964A" w14:textId="623193CE" w:rsidR="00D70A1C" w:rsidRPr="00262F10" w:rsidRDefault="00D70A1C" w:rsidP="009E48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D70A1C" w:rsidRPr="00262F10" w14:paraId="2C18984F" w14:textId="77777777" w:rsidTr="00D70A1C">
        <w:trPr>
          <w:cantSplit/>
        </w:trPr>
        <w:tc>
          <w:tcPr>
            <w:tcW w:w="7100" w:type="dxa"/>
            <w:tcBorders>
              <w:bottom w:val="nil"/>
            </w:tcBorders>
            <w:vAlign w:val="bottom"/>
          </w:tcPr>
          <w:p w14:paraId="32EF8134" w14:textId="657A020F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3087BA91" w14:textId="5FE80EFF" w:rsidR="00D70A1C" w:rsidRPr="00262F10" w:rsidRDefault="00D70A1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15872" w:rsidRPr="00262F10" w14:paraId="48ADA2A4" w14:textId="77777777" w:rsidTr="00D70A1C">
        <w:trPr>
          <w:cantSplit/>
        </w:trPr>
        <w:tc>
          <w:tcPr>
            <w:tcW w:w="7100" w:type="dxa"/>
            <w:tcBorders>
              <w:bottom w:val="nil"/>
            </w:tcBorders>
            <w:vAlign w:val="bottom"/>
          </w:tcPr>
          <w:p w14:paraId="33135C3F" w14:textId="14ADE02E" w:rsidR="00915872" w:rsidRPr="00262F10" w:rsidRDefault="0003042B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08C6AB7D" w14:textId="64942773" w:rsidR="00915872" w:rsidRPr="00262F10" w:rsidRDefault="0003042B" w:rsidP="0003042B">
            <w:pPr>
              <w:pBdr>
                <w:bottom w:val="single" w:sz="4" w:space="1" w:color="FFFFFF" w:themeColor="background1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56,819</w:t>
            </w:r>
          </w:p>
        </w:tc>
      </w:tr>
      <w:tr w:rsidR="00D70A1C" w:rsidRPr="00262F10" w14:paraId="05E68064" w14:textId="77777777" w:rsidTr="00D70A1C">
        <w:trPr>
          <w:cantSplit/>
        </w:trPr>
        <w:tc>
          <w:tcPr>
            <w:tcW w:w="7100" w:type="dxa"/>
            <w:tcBorders>
              <w:bottom w:val="nil"/>
            </w:tcBorders>
            <w:vAlign w:val="bottom"/>
          </w:tcPr>
          <w:p w14:paraId="1E3AFA26" w14:textId="452F9639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จ่ายคืนระหว่างงวด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579B52B4" w14:textId="304A27A6" w:rsidR="00D70A1C" w:rsidRPr="00262F10" w:rsidRDefault="00B95FE8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27CD4" w:rsidRPr="00262F10">
              <w:rPr>
                <w:rFonts w:ascii="Cordia New" w:hAnsi="Cordia New" w:cs="Cordia New"/>
                <w:sz w:val="26"/>
                <w:szCs w:val="26"/>
              </w:rPr>
              <w:t>2,991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70A1C" w:rsidRPr="00262F10" w14:paraId="6DBC7DBD" w14:textId="77777777" w:rsidTr="00D70A1C">
        <w:trPr>
          <w:cantSplit/>
        </w:trPr>
        <w:tc>
          <w:tcPr>
            <w:tcW w:w="7100" w:type="dxa"/>
            <w:tcBorders>
              <w:bottom w:val="nil"/>
            </w:tcBorders>
            <w:vAlign w:val="bottom"/>
          </w:tcPr>
          <w:p w14:paraId="5D480197" w14:textId="1B3A2D4B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2E71F884" w14:textId="7999D04B" w:rsidR="00D70A1C" w:rsidRPr="00262F10" w:rsidRDefault="0035282C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53,</w:t>
            </w:r>
            <w:r w:rsidR="00245760" w:rsidRPr="00262F10">
              <w:rPr>
                <w:rFonts w:ascii="Cordia New" w:hAnsi="Cordia New" w:cs="Cordia New"/>
                <w:sz w:val="26"/>
                <w:szCs w:val="26"/>
              </w:rPr>
              <w:t>828</w:t>
            </w:r>
          </w:p>
        </w:tc>
      </w:tr>
    </w:tbl>
    <w:p w14:paraId="620372CF" w14:textId="77777777" w:rsidR="004B4B23" w:rsidRPr="00262F10" w:rsidRDefault="004B4B23" w:rsidP="00D93E27">
      <w:pPr>
        <w:tabs>
          <w:tab w:val="clear" w:pos="454"/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AC25C1D" w14:textId="3DAC2F5E" w:rsidR="00ED6B07" w:rsidRPr="00262F10" w:rsidRDefault="00ED6B07" w:rsidP="00BB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เงินกู้</w:t>
      </w:r>
      <w:r w:rsidR="00D5497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ยืมจากญาติกรรมการ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มีวัตถุประสงค์</w:t>
      </w:r>
      <w:r w:rsidR="0023792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เพื่อนำเงินไปชำระหนี้กับสถาบันการเงินแห่งหนึ่งก่อนครบกำหนด</w:t>
      </w:r>
      <w:r w:rsidR="001D236D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เพื่อ</w:t>
      </w:r>
      <w:r w:rsidR="0023792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ลดภาระดอกเบี้ย</w:t>
      </w:r>
    </w:p>
    <w:p w14:paraId="6A9E6145" w14:textId="77777777" w:rsidR="00ED6B07" w:rsidRPr="00262F10" w:rsidRDefault="00ED6B07" w:rsidP="00BB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759D5E1E" w14:textId="473774CC" w:rsidR="002833F1" w:rsidRPr="00262F10" w:rsidRDefault="00E30990" w:rsidP="003E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val="th-TH" w:eastAsia="th-TH"/>
        </w:rPr>
      </w:pP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</w:t>
      </w:r>
      <w:r w:rsidR="00152338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กู้ยืม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จาก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ญาติกรรมการ</w:t>
      </w:r>
      <w:r w:rsidR="00152338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ไม่มีหลักประกัน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และมีอัตราดอกเบี้ยร้อยละ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MLR</w:t>
      </w:r>
      <w:r w:rsidR="00821619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-</w:t>
      </w:r>
      <w:r w:rsidR="00821619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0B628A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0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.</w:t>
      </w:r>
      <w:r w:rsidR="000B628A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25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ต่อปี </w:t>
      </w:r>
      <w:r w:rsidR="0078380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โดยมี</w:t>
      </w:r>
      <w:r w:rsidR="00B30EA6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กำหน</w:t>
      </w:r>
      <w:r w:rsidR="00F2694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ดชำระเงินต้นและดอกเบี้ยเป็นรายงวดตามเงื่อนไขของสัญญาเงินกู้ </w:t>
      </w:r>
      <w:r w:rsidR="006F1085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ทั้งนี้ </w:t>
      </w:r>
      <w:r w:rsidR="002833F1" w:rsidRPr="00262F10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B825C6" w:rsidRPr="00262F10">
        <w:rPr>
          <w:rFonts w:ascii="Cordia New" w:hAnsi="Cordia New" w:cs="Cordia New" w:hint="cs"/>
          <w:sz w:val="26"/>
          <w:szCs w:val="26"/>
          <w:cs/>
        </w:rPr>
        <w:t>ต้อง</w:t>
      </w:r>
      <w:r w:rsidR="002833F1" w:rsidRPr="00262F10">
        <w:rPr>
          <w:rFonts w:ascii="Cordia New" w:hAnsi="Cordia New" w:cs="Cordia New" w:hint="cs"/>
          <w:sz w:val="26"/>
          <w:szCs w:val="26"/>
          <w:cs/>
        </w:rPr>
        <w:t>ชำระหนี้ทั้ง</w:t>
      </w:r>
      <w:r w:rsidR="00AA1AC3" w:rsidRPr="00262F10">
        <w:rPr>
          <w:rFonts w:ascii="Cordia New" w:hAnsi="Cordia New" w:cs="Cordia New" w:hint="cs"/>
          <w:sz w:val="26"/>
          <w:szCs w:val="26"/>
          <w:cs/>
        </w:rPr>
        <w:t>หมดให้เสร็จสิ้นภายในเดือนกันยายน</w:t>
      </w:r>
      <w:r w:rsidR="001B5FC6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B5FC6" w:rsidRPr="00262F10">
        <w:rPr>
          <w:rFonts w:ascii="Cordia New" w:hAnsi="Cordia New" w:cs="Cordia New"/>
          <w:sz w:val="26"/>
          <w:szCs w:val="26"/>
        </w:rPr>
        <w:t>2571</w:t>
      </w:r>
    </w:p>
    <w:p w14:paraId="5E190D25" w14:textId="77777777" w:rsidR="00FC2544" w:rsidRPr="00262F10" w:rsidRDefault="00FC2544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47E40821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5A302CBF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54EF694D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5CB65D03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3C7DB698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58D5F5AC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3657EC76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242CB704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5EF35F8F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290DF14C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5F38CDB6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1408B867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6F5AC73F" w14:textId="72293947" w:rsidR="005753E0" w:rsidRPr="00262F10" w:rsidRDefault="005753E0" w:rsidP="00912DA7">
      <w:pPr>
        <w:pStyle w:val="CordiaNew"/>
        <w:numPr>
          <w:ilvl w:val="0"/>
          <w:numId w:val="16"/>
        </w:numPr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262F10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ลูกหนี้การค้า</w:t>
      </w:r>
      <w:r w:rsidRPr="00262F10">
        <w:rPr>
          <w:rFonts w:ascii="Cordia New" w:hAnsi="Cordia New" w:cs="Cordia New" w:hint="cs"/>
          <w:b/>
          <w:bCs/>
          <w:color w:val="auto"/>
          <w:sz w:val="26"/>
          <w:szCs w:val="26"/>
        </w:rPr>
        <w:t xml:space="preserve"> </w:t>
      </w:r>
      <w:r w:rsidR="00A83569" w:rsidRPr="00262F10">
        <w:rPr>
          <w:rFonts w:ascii="Cordia New" w:hAnsi="Cordia New" w:cs="Cordia New" w:hint="cs"/>
          <w:b/>
          <w:bCs/>
          <w:color w:val="auto"/>
          <w:sz w:val="26"/>
          <w:szCs w:val="26"/>
        </w:rPr>
        <w:t xml:space="preserve">- </w:t>
      </w:r>
      <w:r w:rsidR="00241D9E" w:rsidRPr="00262F10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ลูกค้าทั่วไป</w:t>
      </w:r>
    </w:p>
    <w:p w14:paraId="187338BA" w14:textId="77777777" w:rsidR="00100BB0" w:rsidRPr="00262F10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6933A646" w14:textId="5B26EDF8" w:rsidR="00EF1E53" w:rsidRPr="00262F10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 xml:space="preserve">ณ วันที่ </w:t>
      </w:r>
      <w:r w:rsidR="00775A75" w:rsidRPr="00262F10">
        <w:rPr>
          <w:rFonts w:ascii="Cordia New" w:hAnsi="Cordia New" w:cs="Cordia New" w:hint="cs"/>
          <w:sz w:val="26"/>
          <w:szCs w:val="26"/>
          <w:lang w:val="en-GB"/>
        </w:rPr>
        <w:t xml:space="preserve">31 </w:t>
      </w:r>
      <w:r w:rsidR="00775A75" w:rsidRPr="00262F10">
        <w:rPr>
          <w:rFonts w:ascii="Cordia New" w:hAnsi="Cordia New" w:cs="Cordia New" w:hint="cs"/>
          <w:sz w:val="26"/>
          <w:szCs w:val="26"/>
          <w:cs/>
          <w:lang w:val="en-GB"/>
        </w:rPr>
        <w:t xml:space="preserve">มีนาคม </w:t>
      </w:r>
      <w:r w:rsidR="003420E7" w:rsidRPr="00262F10">
        <w:rPr>
          <w:rFonts w:ascii="Cordia New" w:hAnsi="Cordia New" w:cs="Cordia New" w:hint="cs"/>
          <w:sz w:val="26"/>
          <w:szCs w:val="26"/>
        </w:rPr>
        <w:t>256</w:t>
      </w:r>
      <w:r w:rsidR="004B4B23" w:rsidRPr="00262F10">
        <w:rPr>
          <w:rFonts w:ascii="Cordia New" w:hAnsi="Cordia New" w:cs="Cordia New" w:hint="cs"/>
          <w:sz w:val="26"/>
          <w:szCs w:val="26"/>
        </w:rPr>
        <w:t>8</w:t>
      </w:r>
      <w:r w:rsidR="008A5BC4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="008A5BC4" w:rsidRPr="00262F10">
        <w:rPr>
          <w:rFonts w:ascii="Cordia New" w:hAnsi="Cordia New" w:cs="Cordia New" w:hint="cs"/>
          <w:sz w:val="26"/>
          <w:szCs w:val="26"/>
          <w:cs/>
        </w:rPr>
        <w:t xml:space="preserve">และ </w:t>
      </w:r>
      <w:r w:rsidR="00D57D8F" w:rsidRPr="00262F10">
        <w:rPr>
          <w:rFonts w:ascii="Cordia New" w:hAnsi="Cordia New" w:cs="Cordia New" w:hint="cs"/>
          <w:sz w:val="26"/>
          <w:szCs w:val="26"/>
        </w:rPr>
        <w:t>31</w:t>
      </w:r>
      <w:r w:rsidR="00B96D45" w:rsidRPr="00262F10">
        <w:rPr>
          <w:rFonts w:ascii="Cordia New" w:hAnsi="Cordia New" w:cs="Cordia New" w:hint="cs"/>
          <w:sz w:val="26"/>
          <w:szCs w:val="26"/>
          <w:cs/>
        </w:rPr>
        <w:t xml:space="preserve"> ธันวาคม </w:t>
      </w:r>
      <w:r w:rsidR="00D57D8F" w:rsidRPr="00262F10">
        <w:rPr>
          <w:rFonts w:ascii="Cordia New" w:hAnsi="Cordia New" w:cs="Cordia New" w:hint="cs"/>
          <w:sz w:val="26"/>
          <w:szCs w:val="26"/>
        </w:rPr>
        <w:t>256</w:t>
      </w:r>
      <w:r w:rsidR="004B4B23" w:rsidRPr="00262F10">
        <w:rPr>
          <w:rFonts w:ascii="Cordia New" w:hAnsi="Cordia New" w:cs="Cordia New" w:hint="cs"/>
          <w:sz w:val="26"/>
          <w:szCs w:val="26"/>
        </w:rPr>
        <w:t>7</w:t>
      </w:r>
      <w:r w:rsidR="00B96D45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B12DF" w:rsidRPr="00262F10">
        <w:rPr>
          <w:rFonts w:ascii="Cordia New" w:hAnsi="Cordia New" w:cs="Cordia New" w:hint="cs"/>
          <w:sz w:val="26"/>
          <w:szCs w:val="26"/>
          <w:cs/>
        </w:rPr>
        <w:t xml:space="preserve">ลูกหนี้การค้า </w:t>
      </w:r>
      <w:r w:rsidR="009746F7" w:rsidRPr="00262F10">
        <w:rPr>
          <w:rFonts w:ascii="Cordia New" w:hAnsi="Cordia New" w:cs="Cordia New" w:hint="cs"/>
          <w:sz w:val="26"/>
          <w:szCs w:val="26"/>
        </w:rPr>
        <w:t>-</w:t>
      </w:r>
      <w:r w:rsidR="00CB12DF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="00156048" w:rsidRPr="00262F10">
        <w:rPr>
          <w:rFonts w:ascii="Cordia New" w:hAnsi="Cordia New" w:cs="Cordia New" w:hint="cs"/>
          <w:sz w:val="26"/>
          <w:szCs w:val="26"/>
          <w:cs/>
        </w:rPr>
        <w:t>ลูกค้าทั่วไป</w:t>
      </w:r>
      <w:r w:rsidR="000B220E" w:rsidRPr="00262F10">
        <w:rPr>
          <w:rFonts w:ascii="Cordia New" w:hAnsi="Cordia New" w:cs="Cordia New" w:hint="cs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6F3FADD4" w14:textId="77777777" w:rsidR="00BB0CE8" w:rsidRPr="00262F10" w:rsidRDefault="00BB0CE8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233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936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262F10" w14:paraId="39D57C51" w14:textId="77777777" w:rsidTr="00BB0CE8">
        <w:tc>
          <w:tcPr>
            <w:tcW w:w="3936" w:type="dxa"/>
          </w:tcPr>
          <w:p w14:paraId="69D420A6" w14:textId="35147BA4" w:rsidR="0026390A" w:rsidRPr="00262F10" w:rsidRDefault="004B4B23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66194467" w:rsidR="0026390A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" w:type="dxa"/>
          </w:tcPr>
          <w:p w14:paraId="2A35EE10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3D166F92" w:rsidR="0026390A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20E7" w:rsidRPr="00262F10" w14:paraId="425A0BC5" w14:textId="77777777" w:rsidTr="00BB0CE8">
        <w:tc>
          <w:tcPr>
            <w:tcW w:w="3936" w:type="dxa"/>
          </w:tcPr>
          <w:p w14:paraId="4E0EF496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1656EB97" w:rsidR="003420E7" w:rsidRPr="00262F10" w:rsidRDefault="00775A75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412D09A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237" w:type="dxa"/>
            <w:vAlign w:val="bottom"/>
          </w:tcPr>
          <w:p w14:paraId="6C6D095E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3ABEF6EA" w:rsidR="003420E7" w:rsidRPr="00262F10" w:rsidRDefault="00775A75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3EF2721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7</w:t>
            </w:r>
          </w:p>
        </w:tc>
      </w:tr>
      <w:tr w:rsidR="004D4C3A" w:rsidRPr="00262F10" w14:paraId="7F50F15D" w14:textId="77777777" w:rsidTr="00BB0CE8">
        <w:trPr>
          <w:trHeight w:hRule="exact" w:val="333"/>
        </w:trPr>
        <w:tc>
          <w:tcPr>
            <w:tcW w:w="3936" w:type="dxa"/>
            <w:vAlign w:val="bottom"/>
          </w:tcPr>
          <w:p w14:paraId="13826826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3D3A51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D73459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A6546" w:rsidRPr="00262F10" w14:paraId="3757F7CD" w14:textId="77777777" w:rsidTr="00BB0CE8">
        <w:tc>
          <w:tcPr>
            <w:tcW w:w="3936" w:type="dxa"/>
            <w:hideMark/>
          </w:tcPr>
          <w:p w14:paraId="5F486695" w14:textId="1AFB786A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6F9954D6" w:rsidR="00FA6546" w:rsidRPr="00262F10" w:rsidRDefault="003F234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149,</w:t>
            </w:r>
            <w:r w:rsidR="00520E7B" w:rsidRPr="00262F10">
              <w:rPr>
                <w:rFonts w:ascii="Cordia New" w:hAnsi="Cordia New" w:cs="Cordia New"/>
                <w:sz w:val="26"/>
                <w:szCs w:val="26"/>
              </w:rPr>
              <w:t>66</w:t>
            </w:r>
            <w:r w:rsidR="00DF37C3" w:rsidRPr="00262F10"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0F8ACB37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AA2A810" w14:textId="44BCC3D8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227,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91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2D1658A9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4D5425FB" w14:textId="266D5E64" w:rsidR="00FA6546" w:rsidRPr="00262F10" w:rsidRDefault="00DA7A02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135,</w:t>
            </w:r>
            <w:r w:rsidR="004D3540" w:rsidRPr="00262F10">
              <w:rPr>
                <w:rFonts w:ascii="Cordia New" w:hAnsi="Cordia New" w:cs="Cordia New"/>
                <w:sz w:val="26"/>
                <w:szCs w:val="26"/>
              </w:rPr>
              <w:t>88</w:t>
            </w:r>
            <w:r w:rsidR="007026AC" w:rsidRPr="00262F10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3041FF2D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6EE737E3" w14:textId="50AFD3A2" w:rsidR="00FA6546" w:rsidRPr="00262F10" w:rsidRDefault="00167642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859D2" w:rsidRPr="00262F10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F37EA" w:rsidRPr="00262F10">
              <w:rPr>
                <w:rFonts w:ascii="Cordia New" w:hAnsi="Cordia New" w:cs="Cordia New"/>
                <w:sz w:val="26"/>
                <w:szCs w:val="26"/>
              </w:rPr>
              <w:t>27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FA6546" w:rsidRPr="00262F10" w14:paraId="30220877" w14:textId="77777777" w:rsidTr="00BB0CE8">
        <w:tc>
          <w:tcPr>
            <w:tcW w:w="3936" w:type="dxa"/>
          </w:tcPr>
          <w:p w14:paraId="0EDBAA99" w14:textId="3C473C38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EF92FB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DE6A7D6" w14:textId="7286E19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C191E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1D23A4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038A2D84" w14:textId="77777777" w:rsidTr="00BB0CE8">
        <w:tc>
          <w:tcPr>
            <w:tcW w:w="3936" w:type="dxa"/>
          </w:tcPr>
          <w:p w14:paraId="3341DE84" w14:textId="13DE15A6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น้อยกว่า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3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38F79F02" w:rsidR="00FA6546" w:rsidRPr="00262F10" w:rsidRDefault="00C25B2E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520E7B" w:rsidRPr="00262F10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20E7B" w:rsidRPr="00262F10">
              <w:rPr>
                <w:rFonts w:ascii="Cordia New" w:hAnsi="Cordia New" w:cs="Cordia New"/>
                <w:sz w:val="26"/>
                <w:szCs w:val="26"/>
              </w:rPr>
              <w:t>93</w:t>
            </w:r>
            <w:r w:rsidR="00842E4D" w:rsidRPr="00262F10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E5E15DE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A79C5A3" w14:textId="5B6B4FE1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152,210</w:t>
            </w:r>
          </w:p>
        </w:tc>
        <w:tc>
          <w:tcPr>
            <w:tcW w:w="237" w:type="dxa"/>
          </w:tcPr>
          <w:p w14:paraId="7C9FB0F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553E645" w14:textId="2B97DA67" w:rsidR="00FA6546" w:rsidRPr="00262F10" w:rsidRDefault="00C4533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4D3540" w:rsidRPr="00262F10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57526" w:rsidRPr="00262F10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4D3540" w:rsidRPr="00262F10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236" w:type="dxa"/>
          </w:tcPr>
          <w:p w14:paraId="4EB59AF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2805DA08" w14:textId="140E222B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149,674</w:t>
            </w:r>
          </w:p>
        </w:tc>
      </w:tr>
      <w:tr w:rsidR="00FA6546" w:rsidRPr="00262F10" w14:paraId="3D5F3FC5" w14:textId="77777777" w:rsidTr="00BB0CE8">
        <w:tc>
          <w:tcPr>
            <w:tcW w:w="3936" w:type="dxa"/>
          </w:tcPr>
          <w:p w14:paraId="6B996A86" w14:textId="49F14AF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6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2DEE9B78" w:rsidR="00FA6546" w:rsidRPr="00262F10" w:rsidRDefault="00287F93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32,</w:t>
            </w:r>
            <w:r w:rsidR="008C06EE" w:rsidRPr="00262F10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520E7B" w:rsidRPr="00262F10">
              <w:rPr>
                <w:rFonts w:ascii="Cordia New" w:hAnsi="Cordia New" w:cs="Cordia New"/>
                <w:sz w:val="26"/>
                <w:szCs w:val="26"/>
              </w:rPr>
              <w:t>95</w:t>
            </w:r>
          </w:p>
        </w:tc>
        <w:tc>
          <w:tcPr>
            <w:tcW w:w="236" w:type="dxa"/>
          </w:tcPr>
          <w:p w14:paraId="30B97244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56162DC" w14:textId="3EE44D92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29,835</w:t>
            </w:r>
          </w:p>
        </w:tc>
        <w:tc>
          <w:tcPr>
            <w:tcW w:w="237" w:type="dxa"/>
          </w:tcPr>
          <w:p w14:paraId="141A68B1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542F0ED0" w14:textId="3EFACEA9" w:rsidR="00FA6546" w:rsidRPr="00262F10" w:rsidRDefault="009B2590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32,</w:t>
            </w:r>
            <w:r w:rsidR="004D3540" w:rsidRPr="00262F10">
              <w:rPr>
                <w:rFonts w:ascii="Cordia New" w:hAnsi="Cordia New" w:cs="Cordia New"/>
                <w:sz w:val="26"/>
                <w:szCs w:val="26"/>
              </w:rPr>
              <w:t>333</w:t>
            </w:r>
          </w:p>
        </w:tc>
        <w:tc>
          <w:tcPr>
            <w:tcW w:w="236" w:type="dxa"/>
          </w:tcPr>
          <w:p w14:paraId="2C582A77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4D61D618" w14:textId="7D4195DF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29,345</w:t>
            </w:r>
          </w:p>
        </w:tc>
      </w:tr>
      <w:tr w:rsidR="00FA6546" w:rsidRPr="00262F10" w14:paraId="7BD5A80E" w14:textId="77777777" w:rsidTr="00BB0CE8">
        <w:tc>
          <w:tcPr>
            <w:tcW w:w="3936" w:type="dxa"/>
          </w:tcPr>
          <w:p w14:paraId="3485F7FD" w14:textId="48D5880C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6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12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38F00544" w:rsidR="00FA6546" w:rsidRPr="00262F10" w:rsidRDefault="00B26B1A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11,</w:t>
            </w:r>
            <w:r w:rsidR="00520E7B" w:rsidRPr="00262F10">
              <w:rPr>
                <w:rFonts w:ascii="Cordia New" w:hAnsi="Cordia New" w:cs="Cordia New"/>
                <w:sz w:val="26"/>
                <w:szCs w:val="26"/>
              </w:rPr>
              <w:t>754</w:t>
            </w:r>
          </w:p>
        </w:tc>
        <w:tc>
          <w:tcPr>
            <w:tcW w:w="236" w:type="dxa"/>
          </w:tcPr>
          <w:p w14:paraId="7086FAE8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554828E" w14:textId="5780A3EB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8,351</w:t>
            </w:r>
          </w:p>
        </w:tc>
        <w:tc>
          <w:tcPr>
            <w:tcW w:w="237" w:type="dxa"/>
          </w:tcPr>
          <w:p w14:paraId="1621473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5B51931" w14:textId="036D5044" w:rsidR="00FA6546" w:rsidRPr="00262F10" w:rsidRDefault="00BC5329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11,</w:t>
            </w:r>
            <w:r w:rsidR="004D3540" w:rsidRPr="00262F10">
              <w:rPr>
                <w:rFonts w:ascii="Cordia New" w:hAnsi="Cordia New" w:cs="Cordia New"/>
                <w:sz w:val="26"/>
                <w:szCs w:val="26"/>
              </w:rPr>
              <w:t>591</w:t>
            </w:r>
          </w:p>
        </w:tc>
        <w:tc>
          <w:tcPr>
            <w:tcW w:w="236" w:type="dxa"/>
          </w:tcPr>
          <w:p w14:paraId="5F941FFA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509B95FB" w14:textId="581F8C70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8,300</w:t>
            </w:r>
          </w:p>
        </w:tc>
      </w:tr>
      <w:tr w:rsidR="00FA6546" w:rsidRPr="00262F10" w14:paraId="116EA551" w14:textId="77777777" w:rsidTr="00BB0CE8">
        <w:tc>
          <w:tcPr>
            <w:tcW w:w="3936" w:type="dxa"/>
          </w:tcPr>
          <w:p w14:paraId="18BE4A92" w14:textId="42D1158B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มากกว่า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12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6A7AAAF1" w:rsidR="00FA6546" w:rsidRPr="00262F10" w:rsidRDefault="00EA5AB7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495</w:t>
            </w:r>
          </w:p>
        </w:tc>
        <w:tc>
          <w:tcPr>
            <w:tcW w:w="236" w:type="dxa"/>
          </w:tcPr>
          <w:p w14:paraId="398FCDAB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7D1D4BF4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248</w:t>
            </w:r>
          </w:p>
        </w:tc>
        <w:tc>
          <w:tcPr>
            <w:tcW w:w="237" w:type="dxa"/>
          </w:tcPr>
          <w:p w14:paraId="7BC1CBCA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12EAE6A6" w:rsidR="00FA6546" w:rsidRPr="00262F10" w:rsidRDefault="00EA5AB7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486</w:t>
            </w:r>
          </w:p>
        </w:tc>
        <w:tc>
          <w:tcPr>
            <w:tcW w:w="236" w:type="dxa"/>
          </w:tcPr>
          <w:p w14:paraId="169FBD0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4D5B8B6A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232</w:t>
            </w:r>
          </w:p>
        </w:tc>
      </w:tr>
      <w:tr w:rsidR="00FA6546" w:rsidRPr="00262F10" w14:paraId="382C7843" w14:textId="77777777" w:rsidTr="00BB0CE8">
        <w:tc>
          <w:tcPr>
            <w:tcW w:w="3936" w:type="dxa"/>
          </w:tcPr>
          <w:p w14:paraId="24CDB232" w14:textId="6A343F86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098A0BFE" w:rsidR="00FA6546" w:rsidRPr="00262F10" w:rsidRDefault="008436AF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2E6CB3" w:rsidRPr="00262F1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B29C6" w:rsidRPr="00262F1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E6CB3" w:rsidRPr="00262F10">
              <w:rPr>
                <w:rFonts w:ascii="Cordia New" w:hAnsi="Cordia New" w:cs="Cordia New"/>
                <w:sz w:val="26"/>
                <w:szCs w:val="26"/>
              </w:rPr>
              <w:t>540</w:t>
            </w:r>
          </w:p>
        </w:tc>
        <w:tc>
          <w:tcPr>
            <w:tcW w:w="236" w:type="dxa"/>
          </w:tcPr>
          <w:p w14:paraId="027ABF6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018AD47D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41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58641A" w:rsidRPr="00262F10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60112D7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7AC7A2CC" w:rsidR="00FA6546" w:rsidRPr="00262F10" w:rsidRDefault="00F1252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28</w:t>
            </w:r>
            <w:r w:rsidR="00227269" w:rsidRPr="00262F10">
              <w:rPr>
                <w:rFonts w:ascii="Cordia New" w:hAnsi="Cordia New" w:cs="Cordia New"/>
                <w:sz w:val="26"/>
                <w:szCs w:val="26"/>
              </w:rPr>
              <w:t>3,</w:t>
            </w:r>
            <w:r w:rsidR="0037184B" w:rsidRPr="00262F10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7D2636" w:rsidRPr="00262F10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178CDB9D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46CE919C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39</w:t>
            </w:r>
            <w:r w:rsidR="001C0582" w:rsidRPr="00262F10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="001C0582" w:rsidRPr="00262F10">
              <w:rPr>
                <w:rFonts w:ascii="Cordia New" w:hAnsi="Cordia New" w:cs="Cordia New"/>
                <w:sz w:val="26"/>
                <w:szCs w:val="26"/>
              </w:rPr>
              <w:t>823</w:t>
            </w:r>
          </w:p>
        </w:tc>
      </w:tr>
      <w:tr w:rsidR="00FA6546" w:rsidRPr="00262F10" w14:paraId="2FF21550" w14:textId="77777777" w:rsidTr="00BB0CE8">
        <w:tc>
          <w:tcPr>
            <w:tcW w:w="3936" w:type="dxa"/>
          </w:tcPr>
          <w:p w14:paraId="15C253E8" w14:textId="2FEFB1B9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th-TH"/>
              </w:rPr>
              <w:t xml:space="preserve"> ค่า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44" w:type="dxa"/>
            <w:vAlign w:val="bottom"/>
          </w:tcPr>
          <w:p w14:paraId="5B19A6D9" w14:textId="5EF1962C" w:rsidR="00FA6546" w:rsidRPr="00262F10" w:rsidRDefault="00385E57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(74)</w:t>
            </w:r>
          </w:p>
        </w:tc>
        <w:tc>
          <w:tcPr>
            <w:tcW w:w="236" w:type="dxa"/>
          </w:tcPr>
          <w:p w14:paraId="0222BC2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99A1964" w14:textId="282CCBCF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(58)</w:t>
            </w:r>
          </w:p>
        </w:tc>
        <w:tc>
          <w:tcPr>
            <w:tcW w:w="237" w:type="dxa"/>
          </w:tcPr>
          <w:p w14:paraId="77CCBB4A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7FFAE8FC" w:rsidR="00FA6546" w:rsidRPr="00262F10" w:rsidRDefault="00F10468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(74)</w:t>
            </w:r>
          </w:p>
        </w:tc>
        <w:tc>
          <w:tcPr>
            <w:tcW w:w="236" w:type="dxa"/>
          </w:tcPr>
          <w:p w14:paraId="3D1CBCF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401CB510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(58)</w:t>
            </w:r>
          </w:p>
        </w:tc>
      </w:tr>
      <w:tr w:rsidR="00FA6546" w:rsidRPr="00262F10" w14:paraId="4BCD8D2A" w14:textId="77777777" w:rsidTr="00BB0CE8">
        <w:tc>
          <w:tcPr>
            <w:tcW w:w="3936" w:type="dxa"/>
            <w:hideMark/>
          </w:tcPr>
          <w:p w14:paraId="09478BC6" w14:textId="7B29DDA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0E6FE57F" w:rsidR="00FA6546" w:rsidRPr="00262F10" w:rsidRDefault="0018674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DD1020" w:rsidRPr="00262F10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D1020" w:rsidRPr="00262F10">
              <w:rPr>
                <w:rFonts w:ascii="Cordia New" w:hAnsi="Cordia New" w:cs="Cordia New"/>
                <w:sz w:val="26"/>
                <w:szCs w:val="26"/>
              </w:rPr>
              <w:t>466</w:t>
            </w:r>
          </w:p>
        </w:tc>
        <w:tc>
          <w:tcPr>
            <w:tcW w:w="236" w:type="dxa"/>
          </w:tcPr>
          <w:p w14:paraId="1152456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1BBEFD8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41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3</w:t>
            </w:r>
          </w:p>
        </w:tc>
        <w:tc>
          <w:tcPr>
            <w:tcW w:w="237" w:type="dxa"/>
          </w:tcPr>
          <w:p w14:paraId="5571DE1E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56B8D307" w:rsidR="00FA6546" w:rsidRPr="00262F10" w:rsidRDefault="00B65E51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283</w:t>
            </w:r>
            <w:r w:rsidR="001F3003" w:rsidRPr="00262F1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13514" w:rsidRPr="00262F10">
              <w:rPr>
                <w:rFonts w:ascii="Cordia New" w:hAnsi="Cordia New" w:cs="Cordia New"/>
                <w:sz w:val="26"/>
                <w:szCs w:val="26"/>
              </w:rPr>
              <w:t>074</w:t>
            </w:r>
          </w:p>
        </w:tc>
        <w:tc>
          <w:tcPr>
            <w:tcW w:w="236" w:type="dxa"/>
          </w:tcPr>
          <w:p w14:paraId="505CE198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69B40334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39</w:t>
            </w:r>
            <w:r w:rsidR="00AD055A" w:rsidRPr="00262F10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="00AD055A" w:rsidRPr="00262F10">
              <w:rPr>
                <w:rFonts w:ascii="Cordia New" w:hAnsi="Cordia New" w:cs="Cordia New"/>
                <w:sz w:val="26"/>
                <w:szCs w:val="26"/>
              </w:rPr>
              <w:t>76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5</w:t>
            </w:r>
          </w:p>
        </w:tc>
      </w:tr>
    </w:tbl>
    <w:p w14:paraId="06E5A446" w14:textId="77777777" w:rsidR="006C7CBF" w:rsidRPr="00262F10" w:rsidRDefault="006C7CBF" w:rsidP="006C7CBF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3B1184D8" w14:textId="30BBBB62" w:rsidR="00C04DF6" w:rsidRPr="00262F10" w:rsidRDefault="001364A5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เงินลงทุนในบริษัทย่อย</w:t>
      </w:r>
    </w:p>
    <w:tbl>
      <w:tblPr>
        <w:tblStyle w:val="TableGridLight1"/>
        <w:tblW w:w="9302" w:type="dxa"/>
        <w:tblInd w:w="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2"/>
        <w:gridCol w:w="883"/>
        <w:gridCol w:w="530"/>
        <w:gridCol w:w="353"/>
        <w:gridCol w:w="883"/>
        <w:gridCol w:w="177"/>
        <w:gridCol w:w="774"/>
        <w:gridCol w:w="699"/>
        <w:gridCol w:w="184"/>
        <w:gridCol w:w="1007"/>
        <w:gridCol w:w="342"/>
        <w:gridCol w:w="541"/>
        <w:gridCol w:w="917"/>
      </w:tblGrid>
      <w:tr w:rsidR="003C6699" w:rsidRPr="00262F10" w14:paraId="36671335" w14:textId="77777777" w:rsidTr="00BB0CE8">
        <w:trPr>
          <w:trHeight w:val="124"/>
        </w:trPr>
        <w:tc>
          <w:tcPr>
            <w:tcW w:w="2012" w:type="dxa"/>
            <w:shd w:val="clear" w:color="auto" w:fill="auto"/>
          </w:tcPr>
          <w:p w14:paraId="22AA4F64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AB4802C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79A617CF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73EC5BE7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14:paraId="4D8EA8EC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74F3573F" w14:textId="6FCBE92D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77397" w:rsidRPr="00262F10" w14:paraId="08760719" w14:textId="77777777" w:rsidTr="00BB0CE8">
        <w:tc>
          <w:tcPr>
            <w:tcW w:w="2012" w:type="dxa"/>
            <w:shd w:val="clear" w:color="auto" w:fill="auto"/>
          </w:tcPr>
          <w:p w14:paraId="2B58B3E5" w14:textId="45F1EE13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หน่วย :</w:t>
            </w:r>
            <w:proofErr w:type="gramEnd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พันบาท)</w:t>
            </w:r>
          </w:p>
        </w:tc>
        <w:tc>
          <w:tcPr>
            <w:tcW w:w="7290" w:type="dxa"/>
            <w:gridSpan w:val="12"/>
            <w:shd w:val="clear" w:color="auto" w:fill="auto"/>
          </w:tcPr>
          <w:p w14:paraId="04FA114A" w14:textId="00D56E17" w:rsidR="00F77397" w:rsidRPr="00262F10" w:rsidRDefault="00FF491B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77397" w:rsidRPr="00262F10" w14:paraId="222490AB" w14:textId="77777777" w:rsidTr="00BB0CE8">
        <w:tc>
          <w:tcPr>
            <w:tcW w:w="2012" w:type="dxa"/>
            <w:shd w:val="clear" w:color="auto" w:fill="auto"/>
          </w:tcPr>
          <w:p w14:paraId="32FAFAF0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shd w:val="clear" w:color="auto" w:fill="auto"/>
          </w:tcPr>
          <w:p w14:paraId="61798D25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34" w:type="dxa"/>
            <w:gridSpan w:val="3"/>
            <w:shd w:val="clear" w:color="auto" w:fill="auto"/>
          </w:tcPr>
          <w:p w14:paraId="0F28BAFB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2899F04C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34A46788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F77397" w:rsidRPr="00262F10" w14:paraId="172CD2D5" w14:textId="77777777" w:rsidTr="00BB0CE8">
        <w:tc>
          <w:tcPr>
            <w:tcW w:w="2012" w:type="dxa"/>
            <w:shd w:val="clear" w:color="auto" w:fill="auto"/>
          </w:tcPr>
          <w:p w14:paraId="6FCEB5CD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</w:tcPr>
          <w:p w14:paraId="7C60A4CE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มี.ค.</w:t>
            </w:r>
          </w:p>
          <w:p w14:paraId="682176D3" w14:textId="25C8E431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38FA928" w14:textId="77777777" w:rsidR="00BB0CE8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66D87882" w14:textId="3A1C6D8A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3" w:type="dxa"/>
            <w:shd w:val="clear" w:color="auto" w:fill="auto"/>
          </w:tcPr>
          <w:p w14:paraId="0CFA3F97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มี.ค.</w:t>
            </w:r>
          </w:p>
          <w:p w14:paraId="1993F6BC" w14:textId="0EA1EB8D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6CA9D6E0" w14:textId="77777777" w:rsidR="00BB0CE8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ธ.ค.</w:t>
            </w:r>
          </w:p>
          <w:p w14:paraId="5C6D462A" w14:textId="4AA54FA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A7EC361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มี.ค.</w:t>
            </w:r>
          </w:p>
          <w:p w14:paraId="6729981D" w14:textId="774ED5D6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7" w:type="dxa"/>
            <w:shd w:val="clear" w:color="auto" w:fill="auto"/>
          </w:tcPr>
          <w:p w14:paraId="0998CDDB" w14:textId="77777777" w:rsidR="00BB0CE8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ธ.ค.</w:t>
            </w:r>
          </w:p>
          <w:p w14:paraId="41BD8F17" w14:textId="09F7964E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3B1EA88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มี.ค.</w:t>
            </w:r>
          </w:p>
          <w:p w14:paraId="2027372E" w14:textId="0D0997CC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7" w:type="dxa"/>
            <w:shd w:val="clear" w:color="auto" w:fill="auto"/>
          </w:tcPr>
          <w:p w14:paraId="2F12B5F8" w14:textId="77777777" w:rsidR="00BB0CE8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ธ.ค.</w:t>
            </w:r>
          </w:p>
          <w:p w14:paraId="1B7CA0AD" w14:textId="376FA9E5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</w:tr>
      <w:tr w:rsidR="00F77397" w:rsidRPr="00262F10" w14:paraId="38038DA3" w14:textId="77777777" w:rsidTr="00BB0CE8">
        <w:tc>
          <w:tcPr>
            <w:tcW w:w="2012" w:type="dxa"/>
            <w:shd w:val="clear" w:color="auto" w:fill="auto"/>
          </w:tcPr>
          <w:p w14:paraId="2DA101E2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14D2000A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5758374E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6E4E8399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551B83BC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1B99A694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70984917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1D38E295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A591EE9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A6546" w:rsidRPr="00262F10" w14:paraId="3A5F1055" w14:textId="77777777">
        <w:trPr>
          <w:trHeight w:val="149"/>
        </w:trPr>
        <w:tc>
          <w:tcPr>
            <w:tcW w:w="2012" w:type="dxa"/>
            <w:shd w:val="clear" w:color="auto" w:fill="auto"/>
          </w:tcPr>
          <w:p w14:paraId="7B5D7A82" w14:textId="1843FD36" w:rsidR="00FA6546" w:rsidRPr="00262F10" w:rsidRDefault="00FA6546" w:rsidP="00FA6546">
            <w:pPr>
              <w:spacing w:line="340" w:lineRule="exact"/>
              <w:ind w:right="-18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สเปซเ</w:t>
            </w:r>
            <w:proofErr w:type="spellEnd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มด จำกัด</w:t>
            </w:r>
          </w:p>
        </w:tc>
        <w:tc>
          <w:tcPr>
            <w:tcW w:w="883" w:type="dxa"/>
            <w:shd w:val="clear" w:color="auto" w:fill="auto"/>
          </w:tcPr>
          <w:p w14:paraId="4C31B454" w14:textId="6AEDF5AF" w:rsidR="00FA6546" w:rsidRPr="00262F10" w:rsidRDefault="00AC3850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9DFD1F5" w14:textId="6B2632C9" w:rsidR="00FA6546" w:rsidRPr="00262F10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50,000</w:t>
            </w:r>
          </w:p>
        </w:tc>
        <w:tc>
          <w:tcPr>
            <w:tcW w:w="883" w:type="dxa"/>
            <w:shd w:val="clear" w:color="auto" w:fill="auto"/>
          </w:tcPr>
          <w:p w14:paraId="0A867CDF" w14:textId="15BFA3B9" w:rsidR="00FA6546" w:rsidRPr="00262F10" w:rsidRDefault="00792AF5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100.00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64713AD2" w14:textId="5D626C35" w:rsidR="00FA6546" w:rsidRPr="00262F10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100.00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6EA72E3" w14:textId="260E6EBC" w:rsidR="00FA6546" w:rsidRPr="00262F10" w:rsidRDefault="00417295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59,</w:t>
            </w:r>
            <w:r w:rsidR="000D4D57" w:rsidRPr="00262F10">
              <w:rPr>
                <w:rFonts w:asciiTheme="minorBidi" w:hAnsiTheme="minorBidi" w:cstheme="minorBidi"/>
                <w:sz w:val="24"/>
                <w:szCs w:val="24"/>
              </w:rPr>
              <w:t>391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B465E2F" w14:textId="7F6342EF" w:rsidR="00FA6546" w:rsidRPr="00262F10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59,391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598043E" w14:textId="1B59BC4E" w:rsidR="00FA6546" w:rsidRPr="00262F10" w:rsidRDefault="00833839" w:rsidP="00D07009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00"/>
              </w:tabs>
              <w:spacing w:line="340" w:lineRule="exact"/>
              <w:ind w:left="-4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17" w:type="dxa"/>
            <w:shd w:val="clear" w:color="auto" w:fill="auto"/>
          </w:tcPr>
          <w:p w14:paraId="13E7B031" w14:textId="1E0BD4B2" w:rsidR="00FA6546" w:rsidRPr="00262F10" w:rsidRDefault="00FA6546" w:rsidP="00D07009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00"/>
              </w:tabs>
              <w:spacing w:line="340" w:lineRule="exact"/>
              <w:ind w:left="-4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</w:tbl>
    <w:p w14:paraId="54EBC29D" w14:textId="77777777" w:rsidR="00C01B32" w:rsidRPr="00262F10" w:rsidRDefault="00C01B32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37665C79" w14:textId="77777777" w:rsidR="009E5434" w:rsidRPr="00262F10" w:rsidRDefault="009E5434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449407CC" w14:textId="77777777" w:rsidR="009E5434" w:rsidRPr="00262F10" w:rsidRDefault="009E5434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71C97603" w14:textId="77777777" w:rsidR="00B3660E" w:rsidRPr="00262F10" w:rsidRDefault="00B3660E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47518D89" w14:textId="77777777" w:rsidR="009E5434" w:rsidRPr="00262F10" w:rsidRDefault="009E5434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4FF3B98D" w14:textId="77777777" w:rsidR="009E5434" w:rsidRPr="00262F10" w:rsidRDefault="009E5434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4215BF65" w14:textId="77777777" w:rsidR="009E5434" w:rsidRPr="00262F10" w:rsidRDefault="009E5434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430338D0" w14:textId="77777777" w:rsidR="009E5434" w:rsidRPr="00262F10" w:rsidRDefault="009E5434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7853DD90" w14:textId="77777777" w:rsidR="00D66389" w:rsidRPr="00262F10" w:rsidRDefault="00D66389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50E6F510" w14:textId="0DE47AB9" w:rsidR="00903D86" w:rsidRPr="00262F10" w:rsidRDefault="00946BD3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ที่ดิน</w:t>
      </w:r>
      <w:r w:rsidR="000E519E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 </w:t>
      </w:r>
      <w:r w:rsidR="00903D86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อาคาร</w:t>
      </w:r>
      <w:r w:rsidR="00C5637E" w:rsidRPr="00262F10">
        <w:rPr>
          <w:rFonts w:asciiTheme="minorBidi" w:hAnsiTheme="minorBidi" w:cstheme="minorBidi"/>
          <w:b/>
          <w:bCs/>
          <w:color w:val="auto"/>
          <w:sz w:val="26"/>
          <w:szCs w:val="26"/>
        </w:rPr>
        <w:t xml:space="preserve"> </w:t>
      </w:r>
      <w:r w:rsidR="00903D86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และอุปกรณ์ </w:t>
      </w:r>
    </w:p>
    <w:p w14:paraId="16094646" w14:textId="77777777" w:rsidR="00E16FAA" w:rsidRPr="00262F10" w:rsidRDefault="00E16FAA" w:rsidP="00A7155D">
      <w:pPr>
        <w:pStyle w:val="CordiaNew"/>
        <w:tabs>
          <w:tab w:val="clear" w:pos="4153"/>
          <w:tab w:val="left" w:pos="450"/>
        </w:tabs>
        <w:ind w:left="450"/>
        <w:jc w:val="thaiDistribute"/>
        <w:rPr>
          <w:rFonts w:asciiTheme="minorBidi" w:hAnsiTheme="minorBidi" w:cstheme="minorBidi"/>
          <w:color w:val="auto"/>
          <w:sz w:val="26"/>
          <w:szCs w:val="26"/>
          <w:u w:val="single"/>
        </w:rPr>
      </w:pPr>
    </w:p>
    <w:p w14:paraId="26C0082F" w14:textId="17B82FB0" w:rsidR="00A853F9" w:rsidRPr="00262F10" w:rsidRDefault="00A853F9" w:rsidP="00F0133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รายการเปลี่ยนแปลง</w:t>
      </w:r>
      <w:r w:rsidR="00CC4F80" w:rsidRPr="00262F10">
        <w:rPr>
          <w:rFonts w:asciiTheme="minorBidi" w:hAnsiTheme="minorBidi" w:cstheme="minorBidi"/>
          <w:sz w:val="26"/>
          <w:szCs w:val="26"/>
          <w:cs/>
        </w:rPr>
        <w:t>อย่างย่อ</w:t>
      </w:r>
      <w:r w:rsidRPr="00262F10">
        <w:rPr>
          <w:rFonts w:asciiTheme="minorBidi" w:hAnsiTheme="minorBidi" w:cstheme="minorBidi"/>
          <w:sz w:val="26"/>
          <w:szCs w:val="26"/>
          <w:cs/>
        </w:rPr>
        <w:t>ของที่ดิน อาคารและอุปกรณ์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9E5434" w:rsidRPr="00262F10">
        <w:rPr>
          <w:rFonts w:asciiTheme="minorBidi" w:hAnsiTheme="minorBidi" w:cstheme="minorBidi"/>
          <w:sz w:val="26"/>
          <w:szCs w:val="26"/>
          <w:cs/>
        </w:rPr>
        <w:t xml:space="preserve">ในระหว่างงวดสามเดือนสิ้นสุดวันที่ </w:t>
      </w:r>
      <w:r w:rsidR="009E5434" w:rsidRPr="00262F10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="009E5434" w:rsidRPr="00262F10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9E5434" w:rsidRPr="00262F10">
        <w:rPr>
          <w:rFonts w:asciiTheme="minorBidi" w:hAnsiTheme="minorBidi" w:cstheme="minorBidi"/>
          <w:sz w:val="26"/>
          <w:szCs w:val="26"/>
        </w:rPr>
        <w:t>2568</w:t>
      </w:r>
      <w:r w:rsidR="009E5434" w:rsidRPr="00262F10">
        <w:rPr>
          <w:rFonts w:asciiTheme="minorBidi" w:hAnsiTheme="minorBidi" w:cstheme="minorBidi"/>
          <w:sz w:val="26"/>
          <w:szCs w:val="26"/>
          <w:cs/>
        </w:rPr>
        <w:t xml:space="preserve"> มี</w:t>
      </w:r>
      <w:r w:rsidRPr="00262F10">
        <w:rPr>
          <w:rFonts w:asciiTheme="minorBidi" w:hAnsiTheme="minorBidi" w:cstheme="minorBidi"/>
          <w:sz w:val="26"/>
          <w:szCs w:val="26"/>
          <w:cs/>
        </w:rPr>
        <w:t>ดังต่อไปนี้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</w:p>
    <w:tbl>
      <w:tblPr>
        <w:tblW w:w="9271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4671"/>
        <w:gridCol w:w="2183"/>
        <w:gridCol w:w="236"/>
        <w:gridCol w:w="2181"/>
      </w:tblGrid>
      <w:tr w:rsidR="004D4C3A" w:rsidRPr="00262F10" w14:paraId="3EF9C57A" w14:textId="77777777" w:rsidTr="00BB0CE8">
        <w:tc>
          <w:tcPr>
            <w:tcW w:w="4671" w:type="dxa"/>
          </w:tcPr>
          <w:p w14:paraId="0BFF0C14" w14:textId="77777777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7E0C7537" w14:textId="193A2272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7AA4" w:rsidRPr="00262F10" w14:paraId="3C194307" w14:textId="77777777" w:rsidTr="00BB0CE8">
        <w:tc>
          <w:tcPr>
            <w:tcW w:w="4671" w:type="dxa"/>
          </w:tcPr>
          <w:p w14:paraId="0F19B4F6" w14:textId="3648042B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0289457F" w:rsidR="00997AA4" w:rsidRPr="00262F10" w:rsidRDefault="00FF491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79786A70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0388EE80" w:rsidR="00997AA4" w:rsidRPr="00262F10" w:rsidRDefault="00FF491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97AA4" w:rsidRPr="00262F10" w14:paraId="5F29531B" w14:textId="77777777" w:rsidTr="00BB0CE8">
        <w:trPr>
          <w:trHeight w:val="283"/>
        </w:trPr>
        <w:tc>
          <w:tcPr>
            <w:tcW w:w="4671" w:type="dxa"/>
          </w:tcPr>
          <w:p w14:paraId="302D33B8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7AA4" w:rsidRPr="00262F10" w14:paraId="10643E0C" w14:textId="77777777" w:rsidTr="00BB0CE8">
        <w:tc>
          <w:tcPr>
            <w:tcW w:w="4671" w:type="dxa"/>
          </w:tcPr>
          <w:p w14:paraId="6868791C" w14:textId="2D06698A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183" w:type="dxa"/>
            <w:shd w:val="clear" w:color="auto" w:fill="auto"/>
          </w:tcPr>
          <w:p w14:paraId="0AFB267B" w14:textId="752EDDB5" w:rsidR="00997AA4" w:rsidRPr="00262F10" w:rsidRDefault="0076357C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324,</w:t>
            </w:r>
            <w:r w:rsidR="00F70D0A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236" w:type="dxa"/>
          </w:tcPr>
          <w:p w14:paraId="5FFFE119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495B4D78" w:rsidR="00997AA4" w:rsidRPr="00262F10" w:rsidRDefault="006F5E12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318</w:t>
            </w:r>
            <w:r w:rsidR="0041647A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,</w:t>
            </w:r>
            <w:r w:rsidR="00FF07C4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966</w:t>
            </w:r>
          </w:p>
        </w:tc>
      </w:tr>
      <w:tr w:rsidR="00997AA4" w:rsidRPr="00262F10" w14:paraId="76E7BADB" w14:textId="77777777" w:rsidTr="00BB0CE8">
        <w:tc>
          <w:tcPr>
            <w:tcW w:w="4671" w:type="dxa"/>
          </w:tcPr>
          <w:p w14:paraId="6F90B3C2" w14:textId="3529F7BD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2183" w:type="dxa"/>
            <w:shd w:val="clear" w:color="auto" w:fill="auto"/>
          </w:tcPr>
          <w:p w14:paraId="1D4D0620" w14:textId="25F43221" w:rsidR="00997AA4" w:rsidRPr="00262F10" w:rsidRDefault="0095317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2,013</w:t>
            </w:r>
          </w:p>
        </w:tc>
        <w:tc>
          <w:tcPr>
            <w:tcW w:w="236" w:type="dxa"/>
          </w:tcPr>
          <w:p w14:paraId="2EF0BBCA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5BB18A8A" w:rsidR="00997AA4" w:rsidRPr="00262F10" w:rsidRDefault="00E91041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1,928</w:t>
            </w:r>
          </w:p>
        </w:tc>
      </w:tr>
      <w:tr w:rsidR="00997AA4" w:rsidRPr="00262F10" w14:paraId="6918BA12" w14:textId="77777777" w:rsidTr="00BB0CE8">
        <w:tc>
          <w:tcPr>
            <w:tcW w:w="4671" w:type="dxa"/>
          </w:tcPr>
          <w:p w14:paraId="61E7312E" w14:textId="2DEA31CE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6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2CBB4402" w:rsidR="00997AA4" w:rsidRPr="00262F10" w:rsidRDefault="000A274C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(57)</w:t>
            </w:r>
          </w:p>
        </w:tc>
        <w:tc>
          <w:tcPr>
            <w:tcW w:w="236" w:type="dxa"/>
          </w:tcPr>
          <w:p w14:paraId="0075E0E2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3CA7F5B7" w:rsidR="00997AA4" w:rsidRPr="00262F10" w:rsidRDefault="0072546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(57)</w:t>
            </w:r>
          </w:p>
        </w:tc>
      </w:tr>
      <w:tr w:rsidR="00997AA4" w:rsidRPr="00262F10" w14:paraId="1E46DCC3" w14:textId="77777777" w:rsidTr="00BB0CE8">
        <w:tc>
          <w:tcPr>
            <w:tcW w:w="4671" w:type="dxa"/>
          </w:tcPr>
          <w:p w14:paraId="4E8D137D" w14:textId="6FE7D647" w:rsidR="00997AA4" w:rsidRPr="00262F10" w:rsidRDefault="008123F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รับ</w:t>
            </w:r>
            <w:r w:rsidR="00997AA4"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5318F6F" w14:textId="3ACD7286" w:rsidR="00997AA4" w:rsidRPr="00262F10" w:rsidRDefault="00D8120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8,9</w:t>
            </w:r>
            <w:r w:rsidR="007A1C35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236" w:type="dxa"/>
          </w:tcPr>
          <w:p w14:paraId="295853D1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5821D995" w:rsidR="00997AA4" w:rsidRPr="00262F10" w:rsidRDefault="008D3D8E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8,920</w:t>
            </w:r>
          </w:p>
        </w:tc>
      </w:tr>
      <w:tr w:rsidR="00997AA4" w:rsidRPr="00262F10" w14:paraId="737456DF" w14:textId="77777777" w:rsidTr="00BB0CE8">
        <w:tc>
          <w:tcPr>
            <w:tcW w:w="4671" w:type="dxa"/>
          </w:tcPr>
          <w:p w14:paraId="7D5A0000" w14:textId="404E8F16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กลับรายการค่าเผื่อ</w:t>
            </w:r>
            <w:r w:rsidR="008123F9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ด้อยค่า</w:t>
            </w:r>
            <w:r w:rsidR="008123F9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ของ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00BF0DD8" w14:textId="4168DD6E" w:rsidR="00997AA4" w:rsidRPr="00262F10" w:rsidRDefault="00160A9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236" w:type="dxa"/>
          </w:tcPr>
          <w:p w14:paraId="3C82C51A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7FD041AC" w14:textId="6C3CE9A8" w:rsidR="00997AA4" w:rsidRPr="00262F10" w:rsidRDefault="001E069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113</w:t>
            </w:r>
          </w:p>
        </w:tc>
      </w:tr>
      <w:tr w:rsidR="00997AA4" w:rsidRPr="00262F10" w14:paraId="0B3C5019" w14:textId="77777777" w:rsidTr="00BB0CE8">
        <w:tc>
          <w:tcPr>
            <w:tcW w:w="4671" w:type="dxa"/>
          </w:tcPr>
          <w:p w14:paraId="22F5418C" w14:textId="5A6E26B8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53CB9EE4" w:rsidR="00997AA4" w:rsidRPr="00262F10" w:rsidRDefault="0061280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(9,</w:t>
            </w:r>
            <w:r w:rsidR="00B75E23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351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6" w:type="dxa"/>
          </w:tcPr>
          <w:p w14:paraId="7C06EDC2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3BB73AB5" w:rsidR="00997AA4" w:rsidRPr="00262F10" w:rsidRDefault="00074B18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(8,9</w:t>
            </w:r>
            <w:r w:rsidR="00FD3F71" w:rsidRPr="00262F10">
              <w:rPr>
                <w:rFonts w:asciiTheme="minorBidi" w:hAnsiTheme="minorBidi" w:cstheme="minorBidi"/>
                <w:sz w:val="26"/>
                <w:szCs w:val="26"/>
              </w:rPr>
              <w:t>7</w:t>
            </w:r>
            <w:r w:rsidR="008270C0" w:rsidRPr="00262F10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997AA4" w:rsidRPr="00262F10" w14:paraId="23DCB75D" w14:textId="77777777" w:rsidTr="00BB0CE8">
        <w:tc>
          <w:tcPr>
            <w:tcW w:w="4671" w:type="dxa"/>
          </w:tcPr>
          <w:p w14:paraId="4418B641" w14:textId="784F2434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มีนาคม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7A09CC27" w:rsidR="00997AA4" w:rsidRPr="00262F10" w:rsidRDefault="00036B28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326,</w:t>
            </w:r>
            <w:r w:rsidR="00DC0C0A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236" w:type="dxa"/>
          </w:tcPr>
          <w:p w14:paraId="4B42E32B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7F4184A0" w:rsidR="00997AA4" w:rsidRPr="00262F10" w:rsidRDefault="00AE6D9F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320,</w:t>
            </w:r>
            <w:r w:rsidR="003447FE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90</w:t>
            </w:r>
            <w:r w:rsidR="00FD3F71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</w:tr>
    </w:tbl>
    <w:p w14:paraId="4AF376AA" w14:textId="0FC06295" w:rsidR="00B77778" w:rsidRPr="00262F10" w:rsidRDefault="00B77778" w:rsidP="00291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6"/>
          <w:szCs w:val="26"/>
        </w:rPr>
      </w:pPr>
    </w:p>
    <w:p w14:paraId="0779B79C" w14:textId="7F7E4616" w:rsidR="00761F0F" w:rsidRPr="00262F10" w:rsidRDefault="00761F0F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สินทรัพย์สิทธิการใช้</w:t>
      </w:r>
    </w:p>
    <w:p w14:paraId="65F5C371" w14:textId="5E4F7276" w:rsidR="006D2BC4" w:rsidRPr="00262F10" w:rsidRDefault="006D2BC4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3A18C05D" w14:textId="77777777" w:rsidR="006D2BC4" w:rsidRPr="00262F10" w:rsidRDefault="006D2BC4" w:rsidP="00D017A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รายการเปลี่ยนแปลงอย่างย่อของสินทรัพย์สิทธิการใช้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ในระหว่างงวดสามเดือนสิ้นสุดวันที่ </w:t>
      </w:r>
      <w:r w:rsidRPr="00262F10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Pr="00262F10">
        <w:rPr>
          <w:rFonts w:asciiTheme="minorBidi" w:hAnsiTheme="minorBidi" w:cstheme="minorBidi"/>
          <w:sz w:val="26"/>
          <w:szCs w:val="26"/>
        </w:rPr>
        <w:t>2568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มีดังต่อไปนี้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</w:p>
    <w:tbl>
      <w:tblPr>
        <w:tblW w:w="924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14"/>
        <w:gridCol w:w="236"/>
        <w:gridCol w:w="2599"/>
      </w:tblGrid>
      <w:tr w:rsidR="006D2BC4" w:rsidRPr="00262F10" w14:paraId="66316C84" w14:textId="77777777" w:rsidTr="00D017AF">
        <w:tc>
          <w:tcPr>
            <w:tcW w:w="6414" w:type="dxa"/>
          </w:tcPr>
          <w:p w14:paraId="62988401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00CFA80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9" w:type="dxa"/>
          </w:tcPr>
          <w:p w14:paraId="5CF2B5B3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right="71" w:hanging="104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2BC4" w:rsidRPr="00262F10" w14:paraId="3980FF36" w14:textId="77777777" w:rsidTr="00D017AF">
        <w:tc>
          <w:tcPr>
            <w:tcW w:w="6414" w:type="dxa"/>
          </w:tcPr>
          <w:p w14:paraId="111CF1A7" w14:textId="77777777" w:rsidR="006D2BC4" w:rsidRPr="00262F10" w:rsidRDefault="006D2BC4" w:rsidP="00F01335">
            <w:pPr>
              <w:tabs>
                <w:tab w:val="clear" w:pos="227"/>
                <w:tab w:val="left" w:pos="0"/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1E6F442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2D962D4A" w14:textId="77777777" w:rsidR="006D2BC4" w:rsidRPr="00262F10" w:rsidRDefault="006D2BC4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="Cordia New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75542E4C" w14:textId="77777777" w:rsidR="006D2BC4" w:rsidRPr="00262F10" w:rsidRDefault="006D2BC4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และเฉพาะ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D2BC4" w:rsidRPr="00262F10" w14:paraId="75126984" w14:textId="77777777" w:rsidTr="00D017AF">
        <w:trPr>
          <w:trHeight w:val="350"/>
        </w:trPr>
        <w:tc>
          <w:tcPr>
            <w:tcW w:w="6414" w:type="dxa"/>
          </w:tcPr>
          <w:p w14:paraId="24CBA02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2CB8A01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457A04AE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2BC4" w:rsidRPr="00262F10" w14:paraId="54C73FE6" w14:textId="77777777" w:rsidTr="00D017AF">
        <w:tc>
          <w:tcPr>
            <w:tcW w:w="6414" w:type="dxa"/>
          </w:tcPr>
          <w:p w14:paraId="5E66D2C7" w14:textId="77777777" w:rsidR="006D2BC4" w:rsidRPr="00262F10" w:rsidRDefault="006D2BC4" w:rsidP="00F01335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380" w:lineRule="exact"/>
              <w:ind w:left="8"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29B116CD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09C48FA4" w14:textId="46607D53" w:rsidR="006D2BC4" w:rsidRPr="00262F10" w:rsidRDefault="006A408D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17,</w:t>
            </w:r>
            <w:r w:rsidR="00792A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  <w:tr w:rsidR="006D2BC4" w:rsidRPr="00262F10" w14:paraId="6DE45E5D" w14:textId="77777777" w:rsidTr="00D017AF">
        <w:tc>
          <w:tcPr>
            <w:tcW w:w="6414" w:type="dxa"/>
          </w:tcPr>
          <w:p w14:paraId="2961C88F" w14:textId="77777777" w:rsidR="006D2BC4" w:rsidRPr="00262F10" w:rsidRDefault="006D2BC4" w:rsidP="00F01335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380" w:lineRule="exact"/>
              <w:ind w:left="8"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เพิ่มขึ้นจากการประเมินสัญญาเช่าใหม่</w:t>
            </w:r>
          </w:p>
        </w:tc>
        <w:tc>
          <w:tcPr>
            <w:tcW w:w="236" w:type="dxa"/>
          </w:tcPr>
          <w:p w14:paraId="2757EFDD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7399C9EC" w14:textId="269F0C63" w:rsidR="006D2BC4" w:rsidRPr="00262F10" w:rsidRDefault="00E44F36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2,6</w:t>
            </w:r>
            <w:r w:rsidR="004F5502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96</w:t>
            </w:r>
          </w:p>
        </w:tc>
      </w:tr>
      <w:tr w:rsidR="006D2BC4" w:rsidRPr="00262F10" w14:paraId="72263D5E" w14:textId="77777777" w:rsidTr="00D017AF">
        <w:tc>
          <w:tcPr>
            <w:tcW w:w="6414" w:type="dxa"/>
          </w:tcPr>
          <w:p w14:paraId="6D050AE5" w14:textId="185FE238" w:rsidR="006D2BC4" w:rsidRPr="00262F10" w:rsidRDefault="00CF308D" w:rsidP="00F01335">
            <w:pPr>
              <w:tabs>
                <w:tab w:val="left" w:pos="147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6D2BC4"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จากการยกเลิกสัญญา</w:t>
            </w:r>
          </w:p>
        </w:tc>
        <w:tc>
          <w:tcPr>
            <w:tcW w:w="236" w:type="dxa"/>
          </w:tcPr>
          <w:p w14:paraId="757FEFCB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481F41A5" w14:textId="13D591CF" w:rsidR="006D2BC4" w:rsidRPr="00262F10" w:rsidRDefault="00121B25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398</w:t>
            </w:r>
          </w:p>
        </w:tc>
      </w:tr>
      <w:tr w:rsidR="006D2BC4" w:rsidRPr="00262F10" w14:paraId="223CC3C1" w14:textId="77777777" w:rsidTr="00D017AF">
        <w:tc>
          <w:tcPr>
            <w:tcW w:w="6414" w:type="dxa"/>
          </w:tcPr>
          <w:p w14:paraId="400D249A" w14:textId="77777777" w:rsidR="006D2BC4" w:rsidRPr="00262F10" w:rsidRDefault="006D2BC4" w:rsidP="00F01335">
            <w:pPr>
              <w:tabs>
                <w:tab w:val="left" w:pos="147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5341FFAF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25FAD150" w14:textId="159EE7BB" w:rsidR="006D2BC4" w:rsidRPr="00262F10" w:rsidRDefault="00134137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r w:rsidR="009D7BFC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1,7</w:t>
            </w:r>
            <w:r w:rsidR="00691DE5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83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D2BC4" w:rsidRPr="00262F10" w14:paraId="11E0808E" w14:textId="77777777" w:rsidTr="00D017AF">
        <w:tc>
          <w:tcPr>
            <w:tcW w:w="6414" w:type="dxa"/>
          </w:tcPr>
          <w:p w14:paraId="102E86DA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มีนาคม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63F8147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3F35E6B5" w14:textId="4AFF49D7" w:rsidR="006D2BC4" w:rsidRPr="00262F10" w:rsidRDefault="00E82117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18,</w:t>
            </w:r>
            <w:r w:rsidR="00642EBD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</w:tr>
    </w:tbl>
    <w:p w14:paraId="38619363" w14:textId="77777777" w:rsidR="006D2BC4" w:rsidRPr="00262F10" w:rsidRDefault="006D2BC4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07E81616" w14:textId="77777777" w:rsidR="006D2BC4" w:rsidRPr="00262F10" w:rsidRDefault="006D2BC4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4670BF94" w14:textId="77777777" w:rsidR="006D2BC4" w:rsidRPr="00262F10" w:rsidRDefault="006D2BC4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34DE2016" w14:textId="77777777" w:rsidR="006D2BC4" w:rsidRPr="00262F10" w:rsidRDefault="006D2BC4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35BD4BFC" w14:textId="77777777" w:rsidR="006D2BC4" w:rsidRPr="00262F10" w:rsidRDefault="006D2BC4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1B1CF548" w14:textId="419A61D0" w:rsidR="00BB7699" w:rsidRPr="00262F10" w:rsidRDefault="00BB7699" w:rsidP="00FF491B">
      <w:pPr>
        <w:spacing w:line="340" w:lineRule="exact"/>
        <w:rPr>
          <w:rFonts w:asciiTheme="minorBidi" w:hAnsiTheme="minorBidi" w:cstheme="minorBidi"/>
          <w:sz w:val="26"/>
          <w:szCs w:val="26"/>
        </w:rPr>
      </w:pPr>
    </w:p>
    <w:p w14:paraId="5C29A559" w14:textId="77777777" w:rsidR="00C87A57" w:rsidRPr="00262F10" w:rsidRDefault="00C87A57" w:rsidP="00FF491B">
      <w:pPr>
        <w:spacing w:line="340" w:lineRule="exact"/>
        <w:rPr>
          <w:rFonts w:asciiTheme="minorBidi" w:hAnsiTheme="minorBidi" w:cstheme="minorBidi"/>
          <w:sz w:val="26"/>
          <w:szCs w:val="26"/>
        </w:rPr>
      </w:pPr>
    </w:p>
    <w:p w14:paraId="0FAFEA56" w14:textId="77777777" w:rsidR="00C87A57" w:rsidRPr="00262F10" w:rsidRDefault="00C87A57" w:rsidP="00FF491B">
      <w:pPr>
        <w:spacing w:line="340" w:lineRule="exact"/>
        <w:rPr>
          <w:rFonts w:asciiTheme="minorBidi" w:hAnsiTheme="minorBidi" w:cstheme="minorBidi"/>
          <w:sz w:val="26"/>
          <w:szCs w:val="26"/>
        </w:rPr>
      </w:pPr>
    </w:p>
    <w:p w14:paraId="37C5CBB7" w14:textId="77777777" w:rsidR="00821C66" w:rsidRPr="00262F10" w:rsidRDefault="00821C66" w:rsidP="00FF491B">
      <w:pPr>
        <w:pStyle w:val="CordiaNew"/>
        <w:tabs>
          <w:tab w:val="clear" w:pos="4153"/>
          <w:tab w:val="left" w:pos="360"/>
        </w:tabs>
        <w:spacing w:line="340" w:lineRule="exact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9A456BB" w14:textId="3686036C" w:rsidR="00BB7699" w:rsidRPr="00262F10" w:rsidRDefault="00BB7699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สินทรัพย์ไม่มีตัวตน</w:t>
      </w:r>
    </w:p>
    <w:p w14:paraId="19FC8F84" w14:textId="47596A37" w:rsidR="00CC37C8" w:rsidRPr="00262F10" w:rsidRDefault="00CC37C8" w:rsidP="003F299C">
      <w:pPr>
        <w:pStyle w:val="CordiaNew"/>
        <w:tabs>
          <w:tab w:val="clear" w:pos="4153"/>
        </w:tabs>
        <w:spacing w:line="340" w:lineRule="exact"/>
        <w:ind w:left="369"/>
        <w:jc w:val="thaiDistribute"/>
        <w:rPr>
          <w:rFonts w:asciiTheme="minorBidi" w:hAnsiTheme="minorBidi" w:cstheme="minorBidi"/>
          <w:color w:val="auto"/>
          <w:sz w:val="26"/>
          <w:szCs w:val="26"/>
          <w:u w:val="single"/>
        </w:rPr>
      </w:pPr>
    </w:p>
    <w:p w14:paraId="24AF2F90" w14:textId="22DEBF92" w:rsidR="00EB3E2E" w:rsidRPr="00262F10" w:rsidRDefault="00EB3E2E" w:rsidP="00FF491B">
      <w:pPr>
        <w:pStyle w:val="CordiaNew"/>
        <w:tabs>
          <w:tab w:val="clear" w:pos="4153"/>
          <w:tab w:val="left" w:pos="426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62F10">
        <w:rPr>
          <w:rFonts w:asciiTheme="minorBidi" w:hAnsiTheme="minorBidi" w:cstheme="minorBidi"/>
          <w:spacing w:val="4"/>
          <w:sz w:val="26"/>
          <w:szCs w:val="26"/>
          <w:cs/>
        </w:rPr>
        <w:t>รายการเปลี่ยนแปลง</w:t>
      </w:r>
      <w:r w:rsidR="00A041A3" w:rsidRPr="00262F10">
        <w:rPr>
          <w:rFonts w:asciiTheme="minorBidi" w:hAnsiTheme="minorBidi" w:cstheme="minorBidi"/>
          <w:spacing w:val="4"/>
          <w:sz w:val="26"/>
          <w:szCs w:val="26"/>
          <w:cs/>
        </w:rPr>
        <w:t>อย่างย่อ</w:t>
      </w:r>
      <w:r w:rsidRPr="00262F10">
        <w:rPr>
          <w:rFonts w:asciiTheme="minorBidi" w:hAnsiTheme="minorBidi" w:cstheme="minorBidi"/>
          <w:spacing w:val="4"/>
          <w:sz w:val="26"/>
          <w:szCs w:val="26"/>
          <w:cs/>
        </w:rPr>
        <w:t>ของสินทรัพย์ไม่มีตัวตน</w:t>
      </w:r>
      <w:r w:rsidR="00EC4DEC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ในระหว่างงวดสามเดือนสิ้นสุดวันที่ 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31 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มีนาคม </w:t>
      </w:r>
      <w:r w:rsidR="00EC4DEC" w:rsidRPr="00262F10">
        <w:rPr>
          <w:rFonts w:asciiTheme="minorBidi" w:hAnsiTheme="minorBidi" w:cstheme="minorBidi"/>
          <w:sz w:val="26"/>
          <w:szCs w:val="26"/>
        </w:rPr>
        <w:t>2568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 มี</w:t>
      </w:r>
      <w:r w:rsidR="00EC4DEC" w:rsidRPr="00262F10">
        <w:rPr>
          <w:rFonts w:asciiTheme="minorBidi" w:hAnsiTheme="minorBidi" w:cstheme="minorBidi" w:hint="cs"/>
          <w:spacing w:val="4"/>
          <w:sz w:val="26"/>
          <w:szCs w:val="26"/>
          <w:cs/>
        </w:rPr>
        <w:t>ดังนี้</w:t>
      </w:r>
    </w:p>
    <w:tbl>
      <w:tblPr>
        <w:tblW w:w="919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310"/>
        <w:gridCol w:w="236"/>
        <w:gridCol w:w="2644"/>
      </w:tblGrid>
      <w:tr w:rsidR="004D4C3A" w:rsidRPr="00262F10" w14:paraId="6C0E7235" w14:textId="77777777" w:rsidTr="00D94E23">
        <w:tc>
          <w:tcPr>
            <w:tcW w:w="6310" w:type="dxa"/>
          </w:tcPr>
          <w:p w14:paraId="41898F8E" w14:textId="77777777" w:rsidR="004105CA" w:rsidRPr="00262F10" w:rsidRDefault="004105CA" w:rsidP="00FF491B">
            <w:pPr>
              <w:tabs>
                <w:tab w:val="left" w:pos="3090"/>
                <w:tab w:val="left" w:pos="4860"/>
              </w:tabs>
              <w:spacing w:line="34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262F10" w:rsidRDefault="004105CA" w:rsidP="00FF491B">
            <w:pPr>
              <w:tabs>
                <w:tab w:val="left" w:pos="3090"/>
                <w:tab w:val="left" w:pos="4860"/>
              </w:tabs>
              <w:spacing w:line="34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4" w:type="dxa"/>
          </w:tcPr>
          <w:p w14:paraId="0C211424" w14:textId="52A7EB69" w:rsidR="004105CA" w:rsidRPr="00262F10" w:rsidRDefault="004105CA" w:rsidP="00FF491B">
            <w:pPr>
              <w:tabs>
                <w:tab w:val="left" w:pos="3090"/>
                <w:tab w:val="left" w:pos="4860"/>
              </w:tabs>
              <w:spacing w:line="340" w:lineRule="exact"/>
              <w:ind w:right="-59" w:hanging="153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F18" w:rsidRPr="00262F10" w14:paraId="299B00D1" w14:textId="77777777" w:rsidTr="00D94E23">
        <w:tc>
          <w:tcPr>
            <w:tcW w:w="6310" w:type="dxa"/>
          </w:tcPr>
          <w:p w14:paraId="01403FE3" w14:textId="6156CCF3" w:rsidR="003F2F18" w:rsidRPr="00262F10" w:rsidRDefault="003F2F18" w:rsidP="00FF491B">
            <w:pPr>
              <w:tabs>
                <w:tab w:val="left" w:pos="3090"/>
                <w:tab w:val="left" w:pos="4860"/>
              </w:tabs>
              <w:spacing w:line="34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54F764D8" w14:textId="77777777" w:rsidR="003F2F18" w:rsidRPr="00262F10" w:rsidRDefault="003F2F18" w:rsidP="00FF491B">
            <w:pPr>
              <w:tabs>
                <w:tab w:val="left" w:pos="3090"/>
                <w:tab w:val="left" w:pos="4860"/>
              </w:tabs>
              <w:spacing w:line="34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14:paraId="41DF4E29" w14:textId="7BBCF439" w:rsidR="00FF491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inorBidi" w:hAnsiTheme="minorBidi" w:cs="Cordia New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31E497A9" w14:textId="2EC6588E" w:rsidR="003F2F18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และเฉพาะ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3F2F18" w:rsidRPr="00262F10" w14:paraId="112AC4D1" w14:textId="77777777" w:rsidTr="00D94E23">
        <w:trPr>
          <w:trHeight w:val="341"/>
        </w:trPr>
        <w:tc>
          <w:tcPr>
            <w:tcW w:w="6310" w:type="dxa"/>
          </w:tcPr>
          <w:p w14:paraId="3A7B2446" w14:textId="77777777" w:rsidR="003F2F18" w:rsidRPr="00262F10" w:rsidRDefault="003F2F18" w:rsidP="00FF491B">
            <w:pPr>
              <w:tabs>
                <w:tab w:val="left" w:pos="3090"/>
                <w:tab w:val="left" w:pos="4860"/>
              </w:tabs>
              <w:spacing w:line="34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3F2F18" w:rsidRPr="00262F10" w:rsidRDefault="003F2F18" w:rsidP="00FF491B">
            <w:pPr>
              <w:tabs>
                <w:tab w:val="left" w:pos="3090"/>
                <w:tab w:val="left" w:pos="4860"/>
              </w:tabs>
              <w:spacing w:line="34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14:paraId="2D82E227" w14:textId="77777777" w:rsidR="003F2F18" w:rsidRPr="00262F10" w:rsidRDefault="003F2F18" w:rsidP="00FF491B">
            <w:pPr>
              <w:tabs>
                <w:tab w:val="left" w:pos="3090"/>
                <w:tab w:val="left" w:pos="4860"/>
              </w:tabs>
              <w:spacing w:line="34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F18" w:rsidRPr="00262F10" w14:paraId="34CF33D7" w14:textId="77777777" w:rsidTr="00D94E23">
        <w:tc>
          <w:tcPr>
            <w:tcW w:w="6310" w:type="dxa"/>
          </w:tcPr>
          <w:p w14:paraId="30CD46D1" w14:textId="4773DE5B" w:rsidR="003F2F18" w:rsidRPr="00262F10" w:rsidRDefault="00EC4DEC" w:rsidP="00FF491B">
            <w:pPr>
              <w:tabs>
                <w:tab w:val="left" w:pos="3090"/>
                <w:tab w:val="left" w:pos="4860"/>
              </w:tabs>
              <w:spacing w:line="340" w:lineRule="exact"/>
              <w:ind w:left="-90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3F2F18" w:rsidRPr="00262F10" w:rsidRDefault="003F2F18" w:rsidP="00FF491B">
            <w:pPr>
              <w:tabs>
                <w:tab w:val="left" w:pos="3090"/>
                <w:tab w:val="left" w:pos="4860"/>
              </w:tabs>
              <w:spacing w:line="34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shd w:val="clear" w:color="auto" w:fill="auto"/>
          </w:tcPr>
          <w:p w14:paraId="1148E6E9" w14:textId="1A6FCB19" w:rsidR="003F2F18" w:rsidRPr="00262F10" w:rsidRDefault="00AA1CBE" w:rsidP="00FF491B">
            <w:pPr>
              <w:tabs>
                <w:tab w:val="left" w:pos="3090"/>
                <w:tab w:val="left" w:pos="4860"/>
              </w:tabs>
              <w:spacing w:line="34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18,</w:t>
            </w:r>
            <w:r w:rsidR="00085BB4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181</w:t>
            </w:r>
          </w:p>
        </w:tc>
      </w:tr>
      <w:tr w:rsidR="003F2F18" w:rsidRPr="00262F10" w14:paraId="242E8D1A" w14:textId="77777777" w:rsidTr="00D94E23">
        <w:tc>
          <w:tcPr>
            <w:tcW w:w="6310" w:type="dxa"/>
          </w:tcPr>
          <w:p w14:paraId="73A40882" w14:textId="26AF68CD" w:rsidR="003F2F18" w:rsidRPr="00262F10" w:rsidRDefault="003F2F18" w:rsidP="00FF491B">
            <w:pPr>
              <w:tabs>
                <w:tab w:val="left" w:pos="3390"/>
              </w:tabs>
              <w:spacing w:line="340" w:lineRule="exact"/>
              <w:ind w:left="-90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3F2F18" w:rsidRPr="00262F10" w:rsidRDefault="003F2F18" w:rsidP="00FF491B">
            <w:pPr>
              <w:tabs>
                <w:tab w:val="left" w:pos="3090"/>
                <w:tab w:val="left" w:pos="4860"/>
              </w:tabs>
              <w:spacing w:line="34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4" w:type="dxa"/>
            <w:shd w:val="clear" w:color="auto" w:fill="auto"/>
          </w:tcPr>
          <w:p w14:paraId="5F6AEDB8" w14:textId="4AD85B62" w:rsidR="003F2F18" w:rsidRPr="00262F10" w:rsidRDefault="0006758C" w:rsidP="00FF491B">
            <w:pPr>
              <w:tabs>
                <w:tab w:val="left" w:pos="3090"/>
                <w:tab w:val="left" w:pos="4860"/>
              </w:tabs>
              <w:spacing w:line="34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(1,570)</w:t>
            </w:r>
          </w:p>
        </w:tc>
      </w:tr>
      <w:tr w:rsidR="003F2F18" w:rsidRPr="00262F10" w14:paraId="52181BC1" w14:textId="77777777" w:rsidTr="00D94E23">
        <w:trPr>
          <w:trHeight w:val="63"/>
        </w:trPr>
        <w:tc>
          <w:tcPr>
            <w:tcW w:w="6310" w:type="dxa"/>
          </w:tcPr>
          <w:p w14:paraId="28E7EF72" w14:textId="36B39544" w:rsidR="003F2F18" w:rsidRPr="00262F10" w:rsidRDefault="00EC4DEC" w:rsidP="00FF491B">
            <w:pPr>
              <w:tabs>
                <w:tab w:val="left" w:pos="3090"/>
                <w:tab w:val="left" w:pos="4860"/>
              </w:tabs>
              <w:spacing w:line="340" w:lineRule="exact"/>
              <w:ind w:left="-90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มีนาคม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3F2F18" w:rsidRPr="00262F10" w:rsidRDefault="003F2F18" w:rsidP="00FF491B">
            <w:pPr>
              <w:tabs>
                <w:tab w:val="left" w:pos="3090"/>
                <w:tab w:val="left" w:pos="4860"/>
              </w:tabs>
              <w:spacing w:line="34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6D3FDFDB" w:rsidR="003F2F18" w:rsidRPr="00262F10" w:rsidRDefault="00920296" w:rsidP="00FF491B">
            <w:pPr>
              <w:tabs>
                <w:tab w:val="left" w:pos="3090"/>
                <w:tab w:val="left" w:pos="4860"/>
              </w:tabs>
              <w:spacing w:line="34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16,611</w:t>
            </w:r>
          </w:p>
        </w:tc>
      </w:tr>
    </w:tbl>
    <w:p w14:paraId="01447D6C" w14:textId="4E371624" w:rsidR="00F659CF" w:rsidRPr="00262F10" w:rsidRDefault="00F659CF" w:rsidP="00FF491B">
      <w:pPr>
        <w:pStyle w:val="CordiaNew"/>
        <w:tabs>
          <w:tab w:val="clear" w:pos="4153"/>
          <w:tab w:val="left" w:pos="426"/>
        </w:tabs>
        <w:spacing w:line="340" w:lineRule="exact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6B7AE14" w14:textId="77777777" w:rsidR="00355523" w:rsidRPr="00262F10" w:rsidRDefault="00355523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เงินกู้ยืมระยะสั้น</w:t>
      </w:r>
      <w:r w:rsidR="00B75D4F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จากบุคคลอื่น</w:t>
      </w:r>
    </w:p>
    <w:p w14:paraId="74623EFD" w14:textId="77777777" w:rsidR="004C25A0" w:rsidRPr="00262F10" w:rsidRDefault="004C25A0" w:rsidP="004C25A0">
      <w:pPr>
        <w:pStyle w:val="CordiaNew"/>
        <w:tabs>
          <w:tab w:val="clear" w:pos="4153"/>
          <w:tab w:val="left" w:pos="360"/>
        </w:tabs>
        <w:spacing w:line="340" w:lineRule="exact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tbl>
      <w:tblPr>
        <w:tblW w:w="9233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936"/>
        <w:gridCol w:w="1144"/>
        <w:gridCol w:w="236"/>
        <w:gridCol w:w="1146"/>
        <w:gridCol w:w="237"/>
        <w:gridCol w:w="1143"/>
        <w:gridCol w:w="236"/>
        <w:gridCol w:w="1155"/>
      </w:tblGrid>
      <w:tr w:rsidR="004C25A0" w:rsidRPr="00262F10" w14:paraId="32540387" w14:textId="77777777">
        <w:tc>
          <w:tcPr>
            <w:tcW w:w="3936" w:type="dxa"/>
          </w:tcPr>
          <w:p w14:paraId="0606F25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BDB01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" w:type="dxa"/>
          </w:tcPr>
          <w:p w14:paraId="375DA8A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CE39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25A0" w:rsidRPr="00262F10" w14:paraId="391B21BD" w14:textId="77777777">
        <w:tc>
          <w:tcPr>
            <w:tcW w:w="3936" w:type="dxa"/>
          </w:tcPr>
          <w:p w14:paraId="5C182C8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22D9D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C9457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378D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7" w:type="dxa"/>
            <w:vAlign w:val="bottom"/>
          </w:tcPr>
          <w:p w14:paraId="629FA28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AE764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BB2B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39941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</w:tr>
      <w:tr w:rsidR="004C25A0" w:rsidRPr="00262F10" w14:paraId="3EFCB155" w14:textId="77777777" w:rsidTr="003464F6">
        <w:trPr>
          <w:trHeight w:hRule="exact" w:val="333"/>
        </w:trPr>
        <w:tc>
          <w:tcPr>
            <w:tcW w:w="3936" w:type="dxa"/>
            <w:vAlign w:val="bottom"/>
          </w:tcPr>
          <w:p w14:paraId="60EA224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1132F197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6AECD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30DF7A3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69E1ECC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1B45497D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2106EB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A133C4A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4C25A0" w:rsidRPr="00262F10" w14:paraId="64677ED4" w14:textId="77777777" w:rsidTr="003464F6">
        <w:tc>
          <w:tcPr>
            <w:tcW w:w="3936" w:type="dxa"/>
            <w:hideMark/>
          </w:tcPr>
          <w:p w14:paraId="7F2BEA88" w14:textId="023EF221" w:rsidR="004C25A0" w:rsidRPr="00262F10" w:rsidRDefault="003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144" w:type="dxa"/>
            <w:tcBorders>
              <w:bottom w:val="single" w:sz="12" w:space="0" w:color="auto"/>
            </w:tcBorders>
            <w:vAlign w:val="bottom"/>
          </w:tcPr>
          <w:p w14:paraId="52D16FBF" w14:textId="778C64FD" w:rsidR="004C25A0" w:rsidRPr="00262F10" w:rsidRDefault="00487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F75BF" w:rsidRPr="00262F10">
              <w:rPr>
                <w:rFonts w:ascii="Cordia New" w:hAnsi="Cordia New" w:cs="Cordia New"/>
                <w:sz w:val="26"/>
                <w:szCs w:val="26"/>
              </w:rPr>
              <w:t>9,500</w:t>
            </w:r>
          </w:p>
        </w:tc>
        <w:tc>
          <w:tcPr>
            <w:tcW w:w="236" w:type="dxa"/>
          </w:tcPr>
          <w:p w14:paraId="47B8D47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12" w:space="0" w:color="auto"/>
            </w:tcBorders>
            <w:vAlign w:val="bottom"/>
          </w:tcPr>
          <w:p w14:paraId="18BBD085" w14:textId="2169E105" w:rsidR="004C25A0" w:rsidRPr="00262F10" w:rsidRDefault="00D7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57,000</w:t>
            </w:r>
          </w:p>
        </w:tc>
        <w:tc>
          <w:tcPr>
            <w:tcW w:w="237" w:type="dxa"/>
          </w:tcPr>
          <w:p w14:paraId="783B3862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12EEFF0A" w14:textId="1FE7F422" w:rsidR="004C25A0" w:rsidRPr="00262F10" w:rsidRDefault="0086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51,500</w:t>
            </w:r>
          </w:p>
        </w:tc>
        <w:tc>
          <w:tcPr>
            <w:tcW w:w="236" w:type="dxa"/>
          </w:tcPr>
          <w:p w14:paraId="75BAEAC9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bottom w:val="single" w:sz="12" w:space="0" w:color="auto"/>
            </w:tcBorders>
          </w:tcPr>
          <w:p w14:paraId="1ECE1E27" w14:textId="130A021E" w:rsidR="004C25A0" w:rsidRPr="00262F10" w:rsidRDefault="00D7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50,000</w:t>
            </w:r>
          </w:p>
        </w:tc>
      </w:tr>
    </w:tbl>
    <w:p w14:paraId="74DA7E4D" w14:textId="77777777" w:rsidR="0092785C" w:rsidRPr="00262F10" w:rsidRDefault="0092785C" w:rsidP="00FF491B">
      <w:pPr>
        <w:pStyle w:val="CordiaNew"/>
        <w:tabs>
          <w:tab w:val="clear" w:pos="4153"/>
          <w:tab w:val="left" w:pos="360"/>
        </w:tabs>
        <w:spacing w:line="340" w:lineRule="exact"/>
        <w:ind w:left="426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3F15352" w14:textId="77777777" w:rsidR="00EA13DB" w:rsidRPr="00262F10" w:rsidRDefault="00EA13DB" w:rsidP="00EA13DB">
      <w:pPr>
        <w:pStyle w:val="CordiaNew"/>
        <w:tabs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</w:t>
      </w:r>
    </w:p>
    <w:p w14:paraId="1E0CAB08" w14:textId="77777777" w:rsidR="00EA13DB" w:rsidRPr="00262F10" w:rsidRDefault="00EA13DB" w:rsidP="00EA13DB">
      <w:pPr>
        <w:pStyle w:val="CordiaNew"/>
        <w:tabs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6C164E99" w14:textId="128CEE1B" w:rsidR="00EA13DB" w:rsidRPr="00262F10" w:rsidRDefault="00EA13DB" w:rsidP="00EA13D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เงินกู้ยืมจากบุคคลอื่นจำนวนรวม </w:t>
      </w:r>
      <w:r w:rsidRPr="00262F10">
        <w:rPr>
          <w:rFonts w:asciiTheme="minorBidi" w:hAnsiTheme="minorBidi" w:cstheme="minorBidi"/>
          <w:sz w:val="26"/>
          <w:szCs w:val="26"/>
        </w:rPr>
        <w:t>50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ล้านบาท มีอัตราดอกเบี้ยร้อยละ </w:t>
      </w:r>
      <w:r w:rsidRPr="00262F10">
        <w:rPr>
          <w:rFonts w:asciiTheme="minorBidi" w:hAnsiTheme="minorBidi" w:cstheme="minorBidi"/>
          <w:sz w:val="26"/>
          <w:szCs w:val="26"/>
        </w:rPr>
        <w:t>14.00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ต่อปี และค้ำประกันโดยบุคคลอื่น โดยมีค่าธรรมเนียมการค้ำประกันร้อยละ </w:t>
      </w:r>
      <w:r w:rsidRPr="00262F10">
        <w:rPr>
          <w:rFonts w:asciiTheme="minorBidi" w:hAnsiTheme="minorBidi" w:cstheme="minorBidi"/>
          <w:sz w:val="26"/>
          <w:szCs w:val="26"/>
        </w:rPr>
        <w:t>2.00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ต่อปี เงินกู้ยืมดังกล่าวมีกำหนดชำระคืนเงินต้นจำนวน </w:t>
      </w:r>
      <w:r w:rsidRPr="00262F10">
        <w:rPr>
          <w:rFonts w:asciiTheme="minorBidi" w:hAnsiTheme="minorBidi" w:cstheme="minorBidi"/>
          <w:sz w:val="26"/>
          <w:szCs w:val="26"/>
        </w:rPr>
        <w:t>30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ล้านบาท ภายในวันที่ </w:t>
      </w:r>
      <w:r w:rsidRPr="00262F10">
        <w:rPr>
          <w:rFonts w:asciiTheme="minorBidi" w:hAnsiTheme="minorBidi" w:cstheme="minorBidi"/>
          <w:sz w:val="26"/>
          <w:szCs w:val="26"/>
        </w:rPr>
        <w:t>5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เมษายน </w:t>
      </w:r>
      <w:r w:rsidRPr="00262F10">
        <w:rPr>
          <w:rFonts w:asciiTheme="minorBidi" w:hAnsiTheme="minorBidi" w:cstheme="minorBidi"/>
          <w:sz w:val="26"/>
          <w:szCs w:val="26"/>
        </w:rPr>
        <w:t>2568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และกำหนดชำระคืนเงินต้นจำนวน </w:t>
      </w:r>
      <w:r w:rsidRPr="00262F10">
        <w:rPr>
          <w:rFonts w:asciiTheme="minorBidi" w:hAnsiTheme="minorBidi" w:cstheme="minorBidi"/>
          <w:sz w:val="26"/>
          <w:szCs w:val="26"/>
        </w:rPr>
        <w:t>20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ล้านบาท ภายในวันที่ </w:t>
      </w:r>
      <w:r w:rsidRPr="00262F10">
        <w:rPr>
          <w:rFonts w:asciiTheme="minorBidi" w:hAnsiTheme="minorBidi" w:cstheme="minorBidi"/>
          <w:sz w:val="26"/>
          <w:szCs w:val="26"/>
        </w:rPr>
        <w:t xml:space="preserve">11 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กันยายน </w:t>
      </w:r>
      <w:r w:rsidRPr="00262F10">
        <w:rPr>
          <w:rFonts w:asciiTheme="minorBidi" w:hAnsiTheme="minorBidi" w:cstheme="minorBidi"/>
          <w:sz w:val="26"/>
          <w:szCs w:val="26"/>
        </w:rPr>
        <w:t>2568</w:t>
      </w:r>
    </w:p>
    <w:p w14:paraId="2ED22D4F" w14:textId="77777777" w:rsidR="00EA13DB" w:rsidRPr="00262F10" w:rsidRDefault="00EA13DB" w:rsidP="00EA13D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 </w:t>
      </w:r>
    </w:p>
    <w:p w14:paraId="5020EE90" w14:textId="7DCBA3BE" w:rsidR="00EA13DB" w:rsidRPr="00262F10" w:rsidRDefault="00EA13DB" w:rsidP="00EA13D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ในระหว่า</w:t>
      </w:r>
      <w:r w:rsidR="003E0516" w:rsidRPr="00262F10">
        <w:rPr>
          <w:rFonts w:asciiTheme="minorBidi" w:hAnsiTheme="minorBidi" w:cstheme="minorBidi" w:hint="cs"/>
          <w:sz w:val="26"/>
          <w:szCs w:val="26"/>
          <w:cs/>
        </w:rPr>
        <w:t>ง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งวด บริษัทกู้ยืมเงินจากบุคคลอื่นในรูปตั๋วสัญญาใช้เงินจำนวนรวม </w:t>
      </w:r>
      <w:r w:rsidRPr="00262F10">
        <w:rPr>
          <w:rFonts w:asciiTheme="minorBidi" w:hAnsiTheme="minorBidi" w:cstheme="minorBidi"/>
          <w:sz w:val="26"/>
          <w:szCs w:val="26"/>
        </w:rPr>
        <w:t>1.50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ล้านบาท โดยมีอัตราดอกเบี้ยร้อยละ </w:t>
      </w:r>
      <w:r w:rsidRPr="00262F10">
        <w:rPr>
          <w:rFonts w:asciiTheme="minorBidi" w:hAnsiTheme="minorBidi" w:cstheme="minorBidi"/>
          <w:sz w:val="26"/>
          <w:szCs w:val="26"/>
        </w:rPr>
        <w:t>7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ต่อปี และมีกำหนดชำระคืนเงินต้นจำนวน </w:t>
      </w:r>
      <w:r w:rsidR="00B97BA2" w:rsidRPr="00262F10">
        <w:rPr>
          <w:rFonts w:asciiTheme="minorBidi" w:hAnsiTheme="minorBidi" w:cstheme="minorBidi"/>
          <w:sz w:val="26"/>
          <w:szCs w:val="26"/>
        </w:rPr>
        <w:t>1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ล้านบาท พร้อมดอกเบี้ยในวันที่ </w:t>
      </w:r>
      <w:r w:rsidRPr="00262F10">
        <w:rPr>
          <w:rFonts w:asciiTheme="minorBidi" w:hAnsiTheme="minorBidi" w:cstheme="minorBidi"/>
          <w:sz w:val="26"/>
          <w:szCs w:val="26"/>
        </w:rPr>
        <w:t>16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พฤษภาคม </w:t>
      </w:r>
      <w:r w:rsidRPr="00262F10">
        <w:rPr>
          <w:rFonts w:asciiTheme="minorBidi" w:hAnsiTheme="minorBidi" w:cstheme="minorBidi"/>
          <w:sz w:val="26"/>
          <w:szCs w:val="26"/>
        </w:rPr>
        <w:t>2568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และเงินต้นจำนวน </w:t>
      </w:r>
      <w:r w:rsidRPr="00262F10">
        <w:rPr>
          <w:rFonts w:asciiTheme="minorBidi" w:hAnsiTheme="minorBidi" w:cstheme="minorBidi"/>
          <w:sz w:val="26"/>
          <w:szCs w:val="26"/>
        </w:rPr>
        <w:t>0.50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ล้านบาท พร้อมดอกเบี้ยในวันที่ </w:t>
      </w:r>
      <w:r w:rsidRPr="00262F10">
        <w:rPr>
          <w:rFonts w:asciiTheme="minorBidi" w:hAnsiTheme="minorBidi" w:cstheme="minorBidi"/>
          <w:sz w:val="26"/>
          <w:szCs w:val="26"/>
        </w:rPr>
        <w:t>25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พฤษภาคม </w:t>
      </w:r>
      <w:r w:rsidRPr="00262F10">
        <w:rPr>
          <w:rFonts w:asciiTheme="minorBidi" w:hAnsiTheme="minorBidi" w:cstheme="minorBidi"/>
          <w:sz w:val="26"/>
          <w:szCs w:val="26"/>
        </w:rPr>
        <w:t>2568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</w:t>
      </w:r>
    </w:p>
    <w:p w14:paraId="1A6CF35D" w14:textId="4F896BE2" w:rsidR="00EA13DB" w:rsidRPr="00262F10" w:rsidRDefault="00EA13DB" w:rsidP="00EA13D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60C10396" w14:textId="77777777" w:rsidR="00EA13DB" w:rsidRPr="00262F10" w:rsidRDefault="00EA13DB" w:rsidP="00EA13DB">
      <w:pPr>
        <w:pStyle w:val="CordiaNew"/>
        <w:tabs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บริษัทย่อย</w:t>
      </w:r>
    </w:p>
    <w:p w14:paraId="03D09626" w14:textId="77777777" w:rsidR="00EA13DB" w:rsidRPr="00262F10" w:rsidRDefault="00EA13DB" w:rsidP="00EA13DB">
      <w:pPr>
        <w:pStyle w:val="CordiaNew"/>
        <w:tabs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67B3724C" w14:textId="1F23E73B" w:rsidR="00EA13DB" w:rsidRPr="00262F10" w:rsidRDefault="00EA13DB" w:rsidP="00EA13DB">
      <w:pPr>
        <w:pStyle w:val="CordiaNew"/>
        <w:tabs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="Cordia New"/>
          <w:sz w:val="26"/>
          <w:szCs w:val="26"/>
          <w:cs/>
        </w:rPr>
        <w:t xml:space="preserve">เงินกู้ยืมระยะสั้นจากบุคคลอื่นในรูปตั๋วสัญญาใช้เงินกับบุคคลอื่นจำนวนรวม </w:t>
      </w:r>
      <w:r w:rsidR="0056301B" w:rsidRPr="00262F10">
        <w:rPr>
          <w:rFonts w:asciiTheme="minorBidi" w:hAnsiTheme="minorBidi" w:cs="Cordia New"/>
          <w:sz w:val="26"/>
          <w:szCs w:val="26"/>
        </w:rPr>
        <w:t>7</w:t>
      </w:r>
      <w:r w:rsidRPr="00262F10">
        <w:rPr>
          <w:rFonts w:asciiTheme="minorBidi" w:hAnsiTheme="minorBidi" w:cs="Cordia New"/>
          <w:sz w:val="26"/>
          <w:szCs w:val="26"/>
          <w:cs/>
        </w:rPr>
        <w:t xml:space="preserve"> ล้านบาท โดยมีอัตราดอกเบี้ยร้อยละ </w:t>
      </w:r>
      <w:r w:rsidR="0056301B" w:rsidRPr="00262F10">
        <w:rPr>
          <w:rFonts w:asciiTheme="minorBidi" w:hAnsiTheme="minorBidi" w:cs="Cordia New"/>
          <w:sz w:val="26"/>
          <w:szCs w:val="26"/>
        </w:rPr>
        <w:t>12</w:t>
      </w:r>
      <w:r w:rsidRPr="00262F10">
        <w:rPr>
          <w:rFonts w:asciiTheme="minorBidi" w:hAnsiTheme="minorBidi" w:cs="Cordia New"/>
          <w:sz w:val="26"/>
          <w:szCs w:val="26"/>
          <w:cs/>
        </w:rPr>
        <w:t xml:space="preserve"> ต่อปี และมีกำหนดชำระคืนเงินต้นพร้อมดอกเบี้ยภายในไตรมาสที่ </w:t>
      </w:r>
      <w:r w:rsidR="0056301B" w:rsidRPr="00262F10">
        <w:rPr>
          <w:rFonts w:asciiTheme="minorBidi" w:hAnsiTheme="minorBidi" w:cs="Cordia New"/>
          <w:sz w:val="26"/>
          <w:szCs w:val="26"/>
        </w:rPr>
        <w:t>2</w:t>
      </w:r>
      <w:r w:rsidRPr="00262F10">
        <w:rPr>
          <w:rFonts w:asciiTheme="minorBidi" w:hAnsiTheme="minorBidi" w:cs="Cordia New"/>
          <w:sz w:val="26"/>
          <w:szCs w:val="26"/>
          <w:cs/>
        </w:rPr>
        <w:t xml:space="preserve"> ของปี </w:t>
      </w:r>
      <w:r w:rsidR="0056301B" w:rsidRPr="00262F10">
        <w:rPr>
          <w:rFonts w:asciiTheme="minorBidi" w:hAnsiTheme="minorBidi" w:cs="Cordia New"/>
          <w:sz w:val="26"/>
          <w:szCs w:val="26"/>
        </w:rPr>
        <w:t>2568</w:t>
      </w:r>
      <w:r w:rsidRPr="00262F10">
        <w:rPr>
          <w:rFonts w:asciiTheme="minorBidi" w:hAnsiTheme="minorBidi" w:cs="Cordia New"/>
          <w:sz w:val="26"/>
          <w:szCs w:val="26"/>
          <w:cs/>
        </w:rPr>
        <w:t xml:space="preserve"> โดยไม่มีหลักประกัน</w:t>
      </w:r>
    </w:p>
    <w:p w14:paraId="6A34C185" w14:textId="77777777" w:rsidR="00EA13DB" w:rsidRPr="00262F10" w:rsidRDefault="00EA13DB" w:rsidP="00EA13DB">
      <w:pPr>
        <w:pStyle w:val="CordiaNew"/>
        <w:tabs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="Cordia New"/>
          <w:sz w:val="26"/>
          <w:szCs w:val="26"/>
          <w:cs/>
        </w:rPr>
        <w:t xml:space="preserve"> </w:t>
      </w:r>
    </w:p>
    <w:p w14:paraId="51479251" w14:textId="30273AD4" w:rsidR="00B97BA2" w:rsidRPr="00262F10" w:rsidRDefault="00EA13DB" w:rsidP="0056301B">
      <w:pPr>
        <w:pStyle w:val="CordiaNew"/>
        <w:tabs>
          <w:tab w:val="clear" w:pos="4153"/>
          <w:tab w:val="left" w:pos="1260"/>
        </w:tabs>
        <w:spacing w:line="340" w:lineRule="exact"/>
        <w:ind w:left="369"/>
        <w:jc w:val="thaiDistribute"/>
        <w:rPr>
          <w:rFonts w:asciiTheme="minorBidi" w:hAnsiTheme="minorBidi" w:cs="Cordia New"/>
          <w:sz w:val="26"/>
          <w:szCs w:val="26"/>
        </w:rPr>
      </w:pPr>
      <w:r w:rsidRPr="00262F10">
        <w:rPr>
          <w:rFonts w:asciiTheme="minorBidi" w:hAnsiTheme="minorBidi" w:cs="Cordia New"/>
          <w:sz w:val="26"/>
          <w:szCs w:val="26"/>
          <w:cs/>
        </w:rPr>
        <w:t xml:space="preserve">ในระหว่างงวด บริษัทย่อยกู้ยืมเงินจากบุคคลอื่นในรูปตั๋วสัญญาใช้เงิน จำนวน </w:t>
      </w:r>
      <w:r w:rsidR="0056301B" w:rsidRPr="00262F10">
        <w:rPr>
          <w:rFonts w:asciiTheme="minorBidi" w:hAnsiTheme="minorBidi" w:cs="Cordia New"/>
          <w:sz w:val="26"/>
          <w:szCs w:val="26"/>
        </w:rPr>
        <w:t>1</w:t>
      </w:r>
      <w:r w:rsidRPr="00262F10">
        <w:rPr>
          <w:rFonts w:asciiTheme="minorBidi" w:hAnsiTheme="minorBidi" w:cs="Cordia New"/>
          <w:sz w:val="26"/>
          <w:szCs w:val="26"/>
          <w:cs/>
        </w:rPr>
        <w:t xml:space="preserve"> ล้านบาท โดยมีอัตราดอกเบี้ยร้อยละ </w:t>
      </w:r>
      <w:r w:rsidR="0056301B" w:rsidRPr="00262F10">
        <w:rPr>
          <w:rFonts w:asciiTheme="minorBidi" w:hAnsiTheme="minorBidi" w:cs="Cordia New"/>
          <w:sz w:val="26"/>
          <w:szCs w:val="26"/>
        </w:rPr>
        <w:t>12</w:t>
      </w:r>
      <w:r w:rsidRPr="00262F10">
        <w:rPr>
          <w:rFonts w:asciiTheme="minorBidi" w:hAnsiTheme="minorBidi" w:cs="Cordia New"/>
          <w:sz w:val="26"/>
          <w:szCs w:val="26"/>
          <w:cs/>
        </w:rPr>
        <w:t xml:space="preserve"> ต่อปี และมีกำหนดชำระคืนเงินต้นพร้อมดอกเบี้ยในวันที่ </w:t>
      </w:r>
      <w:r w:rsidR="0056301B" w:rsidRPr="00262F10">
        <w:rPr>
          <w:rFonts w:asciiTheme="minorBidi" w:hAnsiTheme="minorBidi" w:cs="Cordia New"/>
          <w:sz w:val="26"/>
          <w:szCs w:val="26"/>
        </w:rPr>
        <w:t>11</w:t>
      </w:r>
      <w:r w:rsidRPr="00262F10">
        <w:rPr>
          <w:rFonts w:asciiTheme="minorBidi" w:hAnsiTheme="minorBidi" w:cs="Cordia New"/>
          <w:sz w:val="26"/>
          <w:szCs w:val="26"/>
          <w:cs/>
        </w:rPr>
        <w:t xml:space="preserve"> มิถุนายน </w:t>
      </w:r>
      <w:r w:rsidR="0056301B" w:rsidRPr="00262F10">
        <w:rPr>
          <w:rFonts w:asciiTheme="minorBidi" w:hAnsiTheme="minorBidi" w:cs="Cordia New"/>
          <w:sz w:val="26"/>
          <w:szCs w:val="26"/>
        </w:rPr>
        <w:t>2568</w:t>
      </w:r>
      <w:r w:rsidR="00B97BA2" w:rsidRPr="00262F10">
        <w:rPr>
          <w:rFonts w:asciiTheme="minorBidi" w:hAnsiTheme="minorBidi" w:cs="Cordia New"/>
          <w:sz w:val="26"/>
          <w:szCs w:val="26"/>
        </w:rPr>
        <w:br w:type="page"/>
      </w:r>
    </w:p>
    <w:p w14:paraId="2460793F" w14:textId="77777777" w:rsidR="0056301B" w:rsidRPr="00262F10" w:rsidRDefault="0056301B" w:rsidP="0056301B">
      <w:pPr>
        <w:pStyle w:val="CordiaNew"/>
        <w:tabs>
          <w:tab w:val="clear" w:pos="4153"/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</w:p>
    <w:p w14:paraId="091ED9C7" w14:textId="77777777" w:rsidR="00B7543F" w:rsidRPr="00262F10" w:rsidRDefault="00B7543F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เงินกู้ยืมระยะยาวจากผู้ถือหุ้นและบุคคลอื่น</w:t>
      </w:r>
    </w:p>
    <w:p w14:paraId="55D3073D" w14:textId="77777777" w:rsidR="00B7543F" w:rsidRPr="00262F10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1BC99990" w14:textId="334D0723" w:rsidR="00B7543F" w:rsidRPr="00262F10" w:rsidRDefault="00B7543F" w:rsidP="004A043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Pr="00262F10">
        <w:rPr>
          <w:rFonts w:asciiTheme="minorBidi" w:hAnsiTheme="minorBidi" w:cstheme="minorBidi"/>
          <w:sz w:val="26"/>
          <w:szCs w:val="26"/>
        </w:rPr>
        <w:t>3</w:t>
      </w:r>
      <w:r w:rsidR="005E0195" w:rsidRPr="00262F10">
        <w:rPr>
          <w:rFonts w:asciiTheme="minorBidi" w:hAnsiTheme="minorBidi" w:cstheme="minorBidi"/>
          <w:sz w:val="26"/>
          <w:szCs w:val="26"/>
        </w:rPr>
        <w:t>1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5E0195" w:rsidRPr="00262F10">
        <w:rPr>
          <w:rFonts w:asciiTheme="minorBidi" w:hAnsiTheme="minorBidi" w:cstheme="minorBidi"/>
          <w:sz w:val="26"/>
          <w:szCs w:val="26"/>
          <w:cs/>
        </w:rPr>
        <w:t>มีนาคม</w:t>
      </w:r>
      <w:r w:rsidRPr="00262F10">
        <w:rPr>
          <w:rFonts w:asciiTheme="minorBidi" w:hAnsiTheme="minorBidi" w:cstheme="minorBidi"/>
          <w:sz w:val="26"/>
          <w:szCs w:val="26"/>
        </w:rPr>
        <w:t xml:space="preserve"> 256</w:t>
      </w:r>
      <w:r w:rsidR="00D76FCB" w:rsidRPr="00262F10"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เงินกู้ยืมดังกล่าวจำแนกดังนี้</w:t>
      </w:r>
    </w:p>
    <w:tbl>
      <w:tblPr>
        <w:tblW w:w="924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417"/>
        <w:gridCol w:w="167"/>
        <w:gridCol w:w="1476"/>
        <w:gridCol w:w="162"/>
        <w:gridCol w:w="1458"/>
      </w:tblGrid>
      <w:tr w:rsidR="00B7543F" w:rsidRPr="00262F10" w14:paraId="0FBB4B62" w14:textId="77777777" w:rsidTr="004A043B">
        <w:trPr>
          <w:cantSplit/>
          <w:trHeight w:val="80"/>
        </w:trPr>
        <w:tc>
          <w:tcPr>
            <w:tcW w:w="4563" w:type="dxa"/>
          </w:tcPr>
          <w:p w14:paraId="5AFF87B6" w14:textId="2C8CD7BD" w:rsidR="00B7543F" w:rsidRPr="00262F10" w:rsidRDefault="00B7543F" w:rsidP="007369AC">
            <w:pPr>
              <w:tabs>
                <w:tab w:val="clear" w:pos="6549"/>
                <w:tab w:val="left" w:pos="26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806256A" w14:textId="77777777" w:rsidR="00B7543F" w:rsidRPr="00262F10" w:rsidRDefault="00B7543F" w:rsidP="007369A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ED6143F" w14:textId="77777777" w:rsidR="00B7543F" w:rsidRPr="00262F10" w:rsidRDefault="00B7543F" w:rsidP="007369A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3096" w:type="dxa"/>
            <w:gridSpan w:val="3"/>
            <w:shd w:val="clear" w:color="auto" w:fill="auto"/>
          </w:tcPr>
          <w:p w14:paraId="35D38C54" w14:textId="3D95AB97" w:rsidR="00B7543F" w:rsidRPr="00262F10" w:rsidRDefault="00B7543F" w:rsidP="007369AC">
            <w:pPr>
              <w:tabs>
                <w:tab w:val="clear" w:pos="2580"/>
              </w:tabs>
              <w:spacing w:line="380" w:lineRule="exact"/>
              <w:ind w:right="33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76FCB" w:rsidRPr="00262F10" w14:paraId="4D7D1378" w14:textId="77777777" w:rsidTr="004A043B">
        <w:trPr>
          <w:cantSplit/>
          <w:trHeight w:val="20"/>
        </w:trPr>
        <w:tc>
          <w:tcPr>
            <w:tcW w:w="4563" w:type="dxa"/>
          </w:tcPr>
          <w:p w14:paraId="1F47B26A" w14:textId="4288CC47" w:rsidR="00D76FCB" w:rsidRPr="00262F10" w:rsidRDefault="00D76FCB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7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14:paraId="1C944EBF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09DBEBF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3C9A9D" w14:textId="2AF45DBD" w:rsidR="00FF491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  <w:p w14:paraId="3EAB5232" w14:textId="13046011" w:rsidR="00D76FC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76FCB" w:rsidRPr="00262F10" w14:paraId="6327EA00" w14:textId="77777777" w:rsidTr="004A043B">
        <w:trPr>
          <w:cantSplit/>
          <w:trHeight w:val="20"/>
        </w:trPr>
        <w:tc>
          <w:tcPr>
            <w:tcW w:w="4563" w:type="dxa"/>
          </w:tcPr>
          <w:p w14:paraId="5260B696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3498A15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hanging="1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อัตราดอกเบี้ย</w:t>
            </w:r>
          </w:p>
          <w:p w14:paraId="17432F8F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078431F5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57D2F89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1A67B" w14:textId="77777777" w:rsidR="00B77778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มีนาคม</w:t>
            </w:r>
          </w:p>
          <w:p w14:paraId="5E958910" w14:textId="59A7F728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9B8130A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2DF95" w14:textId="50683829" w:rsidR="00B77778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</w:p>
          <w:p w14:paraId="15BF3383" w14:textId="6F1C7434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D76FCB" w:rsidRPr="00262F10" w14:paraId="02488764" w14:textId="77777777" w:rsidTr="004A043B">
        <w:trPr>
          <w:cantSplit/>
          <w:trHeight w:hRule="exact" w:val="343"/>
        </w:trPr>
        <w:tc>
          <w:tcPr>
            <w:tcW w:w="4563" w:type="dxa"/>
          </w:tcPr>
          <w:p w14:paraId="0D48F1CC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270D2E3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7D5715A5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10E64A37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6DB9C96A" w14:textId="77777777" w:rsidR="00D76FCB" w:rsidRPr="00262F10" w:rsidRDefault="00D76FCB" w:rsidP="007369AC">
            <w:pPr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0B70D282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FA6546" w:rsidRPr="00262F10" w14:paraId="5C911F29" w14:textId="77777777" w:rsidTr="004A043B">
        <w:trPr>
          <w:cantSplit/>
          <w:trHeight w:val="20"/>
        </w:trPr>
        <w:tc>
          <w:tcPr>
            <w:tcW w:w="4563" w:type="dxa"/>
          </w:tcPr>
          <w:p w14:paraId="337EC9B7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220D48C7" w14:textId="734E07CE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72ADB5DC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0D26A246" w14:textId="368FBB6B" w:rsidR="00FA6546" w:rsidRPr="00262F10" w:rsidRDefault="00617968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116,</w:t>
            </w:r>
            <w:r w:rsidR="00301D09" w:rsidRPr="00262F10">
              <w:rPr>
                <w:rFonts w:ascii="Cordia New" w:hAnsi="Cordia New" w:cs="Cordia New"/>
                <w:sz w:val="26"/>
                <w:szCs w:val="26"/>
              </w:rPr>
              <w:t>452</w:t>
            </w:r>
          </w:p>
        </w:tc>
        <w:tc>
          <w:tcPr>
            <w:tcW w:w="162" w:type="dxa"/>
            <w:shd w:val="clear" w:color="auto" w:fill="auto"/>
          </w:tcPr>
          <w:p w14:paraId="1E2C19E5" w14:textId="77777777" w:rsidR="00FA6546" w:rsidRPr="00262F10" w:rsidRDefault="00FA6546" w:rsidP="00FA6546">
            <w:pPr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1CEA1E17" w14:textId="7DD6279F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121,652</w:t>
            </w:r>
          </w:p>
        </w:tc>
      </w:tr>
      <w:tr w:rsidR="00FA6546" w:rsidRPr="00262F10" w14:paraId="61C9270A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46655AAF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54CFE7" w14:textId="589DFDEE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5B8B314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9BAB7CC" w14:textId="63C678D9" w:rsidR="00FA6546" w:rsidRPr="00262F10" w:rsidRDefault="00FF352F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58,</w:t>
            </w:r>
            <w:r w:rsidR="00604B79" w:rsidRPr="00262F10">
              <w:rPr>
                <w:rFonts w:ascii="Cordia New" w:hAnsi="Cordia New" w:cs="Cordia New"/>
                <w:sz w:val="26"/>
                <w:szCs w:val="26"/>
              </w:rPr>
              <w:t>226</w:t>
            </w:r>
          </w:p>
        </w:tc>
        <w:tc>
          <w:tcPr>
            <w:tcW w:w="162" w:type="dxa"/>
            <w:shd w:val="clear" w:color="auto" w:fill="auto"/>
          </w:tcPr>
          <w:p w14:paraId="2B29C30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7C2CE7E5" w14:textId="1BBAF54D" w:rsidR="00FA6546" w:rsidRPr="00262F10" w:rsidRDefault="00FA6546" w:rsidP="00FA654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60,826</w:t>
            </w:r>
          </w:p>
        </w:tc>
      </w:tr>
      <w:tr w:rsidR="00FA6546" w:rsidRPr="00262F10" w14:paraId="4ED948DB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7CEB855E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2686613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A20DBB8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4999DC36" w14:textId="397CC8FC" w:rsidR="00FA6546" w:rsidRPr="00262F10" w:rsidRDefault="002B25E4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174,</w:t>
            </w:r>
            <w:r w:rsidR="008E6C7E" w:rsidRPr="00262F10">
              <w:rPr>
                <w:rFonts w:ascii="Cordia New" w:hAnsi="Cordia New" w:cs="Cordia New"/>
                <w:sz w:val="26"/>
                <w:szCs w:val="26"/>
              </w:rPr>
              <w:t>678</w:t>
            </w:r>
          </w:p>
        </w:tc>
        <w:tc>
          <w:tcPr>
            <w:tcW w:w="162" w:type="dxa"/>
            <w:shd w:val="clear" w:color="auto" w:fill="auto"/>
          </w:tcPr>
          <w:p w14:paraId="2EA1F09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1596A233" w14:textId="6E614C3C" w:rsidR="00FA6546" w:rsidRPr="00262F10" w:rsidRDefault="00FA6546" w:rsidP="00FA654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182,478</w:t>
            </w:r>
          </w:p>
        </w:tc>
      </w:tr>
      <w:tr w:rsidR="00FA6546" w:rsidRPr="00262F10" w14:paraId="67F88B0E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00CCDA98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DEAB550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  <w:shd w:val="clear" w:color="auto" w:fill="auto"/>
            <w:vAlign w:val="bottom"/>
          </w:tcPr>
          <w:p w14:paraId="403A8B77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</w:tcPr>
          <w:p w14:paraId="21052B86" w14:textId="1F4FE91D" w:rsidR="00FA6546" w:rsidRPr="00262F10" w:rsidRDefault="00086755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(46,</w:t>
            </w:r>
            <w:r w:rsidR="002455FC" w:rsidRPr="00262F10">
              <w:rPr>
                <w:rFonts w:ascii="Cordia New" w:hAnsi="Cordia New" w:cs="Cordia New"/>
                <w:sz w:val="26"/>
                <w:szCs w:val="26"/>
              </w:rPr>
              <w:t>800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5E637E9B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</w:tcPr>
          <w:p w14:paraId="29FCF2BA" w14:textId="25B67BA8" w:rsidR="00FA6546" w:rsidRPr="00262F10" w:rsidRDefault="00FA6546" w:rsidP="00FA654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42,900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FA6546" w:rsidRPr="00262F10" w14:paraId="7594F239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44FB8ED9" w14:textId="77777777" w:rsidR="00FA6546" w:rsidRPr="00262F10" w:rsidRDefault="00FA6546" w:rsidP="004A043B">
            <w:pPr>
              <w:tabs>
                <w:tab w:val="clear" w:pos="454"/>
                <w:tab w:val="left" w:pos="459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1A3F0DB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95BA2C1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B7F8B80" w14:textId="74B8FB93" w:rsidR="00FA6546" w:rsidRPr="00262F10" w:rsidRDefault="00A676E1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127,</w:t>
            </w:r>
            <w:r w:rsidR="000B4551" w:rsidRPr="00262F10">
              <w:rPr>
                <w:rFonts w:ascii="Cordia New" w:hAnsi="Cordia New" w:cs="Cordia New"/>
                <w:sz w:val="26"/>
                <w:szCs w:val="26"/>
              </w:rPr>
              <w:t>878</w:t>
            </w:r>
          </w:p>
        </w:tc>
        <w:tc>
          <w:tcPr>
            <w:tcW w:w="162" w:type="dxa"/>
            <w:shd w:val="clear" w:color="auto" w:fill="auto"/>
          </w:tcPr>
          <w:p w14:paraId="0717742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9CE9773" w14:textId="64B29832" w:rsidR="00FA6546" w:rsidRPr="00262F10" w:rsidRDefault="00FA6546" w:rsidP="00FA6546">
            <w:pPr>
              <w:tabs>
                <w:tab w:val="left" w:pos="550"/>
              </w:tabs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139,578</w:t>
            </w:r>
          </w:p>
        </w:tc>
      </w:tr>
    </w:tbl>
    <w:p w14:paraId="6E1D7C4A" w14:textId="77777777" w:rsidR="00B7543F" w:rsidRPr="00262F10" w:rsidRDefault="00B7543F" w:rsidP="00B7543F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601630C6" w14:textId="1374E7B9" w:rsidR="00B7543F" w:rsidRPr="00262F10" w:rsidRDefault="00B7543F" w:rsidP="00D76FCB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bookmarkStart w:id="3" w:name="_Hlk149919021"/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การเปลี่ยนแปลงของเงินกู้ยืมระยะยาวจากผู้ถือหุ้นและบุคคลอื่น</w:t>
      </w:r>
      <w:bookmarkStart w:id="4" w:name="_Hlk139037012"/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สำหรับงวด</w:t>
      </w:r>
      <w:r w:rsidR="00D21B14" w:rsidRPr="00262F10">
        <w:rPr>
          <w:rFonts w:asciiTheme="minorBidi" w:hAnsiTheme="minorBidi" w:cstheme="minorBidi"/>
          <w:spacing w:val="-6"/>
          <w:sz w:val="26"/>
          <w:szCs w:val="26"/>
          <w:cs/>
        </w:rPr>
        <w:t>สาม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เดือนสิ้นสุดวันที่ </w:t>
      </w:r>
      <w:r w:rsidRPr="00262F10">
        <w:rPr>
          <w:rFonts w:asciiTheme="minorBidi" w:hAnsiTheme="minorBidi" w:cstheme="minorBidi"/>
          <w:spacing w:val="-6"/>
          <w:sz w:val="26"/>
          <w:szCs w:val="26"/>
        </w:rPr>
        <w:t>3</w:t>
      </w:r>
      <w:r w:rsidR="003A0298" w:rsidRPr="00262F10">
        <w:rPr>
          <w:rFonts w:asciiTheme="minorBidi" w:hAnsiTheme="minorBidi" w:cstheme="minorBidi"/>
          <w:spacing w:val="-6"/>
          <w:sz w:val="26"/>
          <w:szCs w:val="26"/>
        </w:rPr>
        <w:t>1</w:t>
      </w:r>
      <w:r w:rsidRPr="00262F10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bookmarkEnd w:id="4"/>
      <w:r w:rsidR="003A0298" w:rsidRPr="00262F10">
        <w:rPr>
          <w:rFonts w:asciiTheme="minorBidi" w:hAnsiTheme="minorBidi" w:cstheme="minorBidi"/>
          <w:spacing w:val="-6"/>
          <w:sz w:val="26"/>
          <w:szCs w:val="26"/>
          <w:cs/>
        </w:rPr>
        <w:t>มีนาคม</w:t>
      </w:r>
      <w:r w:rsidRPr="00262F10">
        <w:rPr>
          <w:rFonts w:asciiTheme="minorBidi" w:hAnsiTheme="minorBidi" w:cstheme="minorBidi"/>
          <w:spacing w:val="-6"/>
          <w:sz w:val="26"/>
          <w:szCs w:val="26"/>
        </w:rPr>
        <w:t xml:space="preserve"> 256</w:t>
      </w:r>
      <w:r w:rsidR="00D76FCB" w:rsidRPr="00262F10">
        <w:rPr>
          <w:rFonts w:asciiTheme="minorBidi" w:hAnsiTheme="minorBidi" w:cstheme="minorBidi"/>
          <w:spacing w:val="-6"/>
          <w:sz w:val="26"/>
          <w:szCs w:val="26"/>
        </w:rPr>
        <w:t>8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 มีดังนี้</w:t>
      </w:r>
      <w:bookmarkEnd w:id="3"/>
    </w:p>
    <w:tbl>
      <w:tblPr>
        <w:tblW w:w="916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6183"/>
        <w:gridCol w:w="236"/>
        <w:gridCol w:w="2747"/>
      </w:tblGrid>
      <w:tr w:rsidR="00B7543F" w:rsidRPr="00262F10" w14:paraId="6412CF66" w14:textId="77777777" w:rsidTr="00D94E23">
        <w:tc>
          <w:tcPr>
            <w:tcW w:w="6183" w:type="dxa"/>
          </w:tcPr>
          <w:p w14:paraId="4E59FB3D" w14:textId="77777777" w:rsidR="00B7543F" w:rsidRPr="00262F10" w:rsidRDefault="00B7543F" w:rsidP="007369A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6D082ECC" w14:textId="77777777" w:rsidR="00B7543F" w:rsidRPr="00262F10" w:rsidRDefault="00B7543F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47" w:type="dxa"/>
          </w:tcPr>
          <w:p w14:paraId="6DF82791" w14:textId="641AD0CF" w:rsidR="00B7543F" w:rsidRPr="00262F10" w:rsidRDefault="00B7543F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 w:hanging="153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6FCB" w:rsidRPr="00262F10" w14:paraId="71AF6FE4" w14:textId="77777777" w:rsidTr="00D94E23">
        <w:tc>
          <w:tcPr>
            <w:tcW w:w="6183" w:type="dxa"/>
          </w:tcPr>
          <w:p w14:paraId="40AB6148" w14:textId="03B8917B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09BFF036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4E17B3F9" w14:textId="37A75F00" w:rsidR="00FF491B" w:rsidRPr="00262F10" w:rsidRDefault="00FF491B" w:rsidP="00FF491B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236EEE0F" w14:textId="7E603317" w:rsidR="00D76FCB" w:rsidRPr="00262F10" w:rsidRDefault="00FF491B" w:rsidP="00FF491B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และเฉพาะกิจการ</w:t>
            </w:r>
          </w:p>
        </w:tc>
      </w:tr>
      <w:tr w:rsidR="00D76FCB" w:rsidRPr="00262F10" w14:paraId="2697DA44" w14:textId="77777777" w:rsidTr="00D94E23">
        <w:trPr>
          <w:trHeight w:val="251"/>
        </w:trPr>
        <w:tc>
          <w:tcPr>
            <w:tcW w:w="6183" w:type="dxa"/>
          </w:tcPr>
          <w:p w14:paraId="726471BD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26C5FDE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</w:tcBorders>
          </w:tcPr>
          <w:p w14:paraId="62A67308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6FCB" w:rsidRPr="00262F10" w14:paraId="388337CF" w14:textId="77777777" w:rsidTr="00D94E23">
        <w:tc>
          <w:tcPr>
            <w:tcW w:w="6183" w:type="dxa"/>
          </w:tcPr>
          <w:p w14:paraId="2A9D2CCF" w14:textId="30CDDF6A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hanging="114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797F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="00F3797F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6ACCCD53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47" w:type="dxa"/>
            <w:shd w:val="clear" w:color="auto" w:fill="auto"/>
          </w:tcPr>
          <w:p w14:paraId="4DEDD7F9" w14:textId="38BD98AE" w:rsidR="00D76FCB" w:rsidRPr="00262F10" w:rsidRDefault="00264F20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182,</w:t>
            </w:r>
            <w:r w:rsidR="00BA5C4B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478</w:t>
            </w:r>
          </w:p>
        </w:tc>
      </w:tr>
      <w:tr w:rsidR="00D76FCB" w:rsidRPr="00262F10" w14:paraId="5ACA0753" w14:textId="77777777" w:rsidTr="00D94E23">
        <w:tc>
          <w:tcPr>
            <w:tcW w:w="6183" w:type="dxa"/>
          </w:tcPr>
          <w:p w14:paraId="1D00DD90" w14:textId="6345FFFA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ind w:left="-11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 จ่ายคืนระหว่างงวด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45409D3A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</w:tcPr>
          <w:p w14:paraId="5ADC9196" w14:textId="73D5B902" w:rsidR="00D76FCB" w:rsidRPr="00262F10" w:rsidRDefault="00087DA6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(7,800)</w:t>
            </w:r>
          </w:p>
        </w:tc>
      </w:tr>
      <w:tr w:rsidR="00D76FCB" w:rsidRPr="00262F10" w14:paraId="652BE59C" w14:textId="77777777" w:rsidTr="00D94E23">
        <w:trPr>
          <w:trHeight w:val="63"/>
        </w:trPr>
        <w:tc>
          <w:tcPr>
            <w:tcW w:w="6183" w:type="dxa"/>
          </w:tcPr>
          <w:p w14:paraId="1387E135" w14:textId="3A96AE8F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hanging="114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797F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F3797F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5ED770DD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11BA7C" w14:textId="01C61948" w:rsidR="00D76FCB" w:rsidRPr="00262F10" w:rsidRDefault="00594E6C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174,</w:t>
            </w:r>
            <w:r w:rsidR="001B63EA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678</w:t>
            </w:r>
          </w:p>
        </w:tc>
      </w:tr>
    </w:tbl>
    <w:p w14:paraId="60148536" w14:textId="77777777" w:rsidR="00B7543F" w:rsidRPr="00262F10" w:rsidRDefault="00B7543F" w:rsidP="00B7543F">
      <w:pPr>
        <w:pStyle w:val="CordiaNew"/>
        <w:tabs>
          <w:tab w:val="clear" w:pos="4153"/>
          <w:tab w:val="left" w:pos="1170"/>
        </w:tabs>
        <w:ind w:left="284" w:firstLine="142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0943675A" w14:textId="5BA1E407" w:rsidR="00F92615" w:rsidRPr="00262F10" w:rsidRDefault="005F5D15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>เงิน</w:t>
      </w:r>
      <w:r w:rsidR="00D103F4" w:rsidRPr="00262F10">
        <w:rPr>
          <w:rFonts w:asciiTheme="minorBidi" w:hAnsiTheme="minorBidi" w:cstheme="minorBidi"/>
          <w:spacing w:val="-4"/>
          <w:sz w:val="26"/>
          <w:szCs w:val="26"/>
          <w:cs/>
        </w:rPr>
        <w:t>กู้ยืมจากผู้ถือหุ้นรายหนึ่งและจากบุคคลอื่น</w:t>
      </w:r>
      <w:r w:rsidR="001D19C0"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 xml:space="preserve">ไม่มีหลักประกัน </w:t>
      </w:r>
      <w:r w:rsidR="00391D2B" w:rsidRPr="00262F10">
        <w:rPr>
          <w:rFonts w:asciiTheme="minorBidi" w:hAnsiTheme="minorBidi" w:cstheme="minorBidi" w:hint="cs"/>
          <w:sz w:val="26"/>
          <w:szCs w:val="26"/>
          <w:cs/>
        </w:rPr>
        <w:t>และมีวัตถุประสงค์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>เพื่อนำเงินไปชำระหนี้กับสถาบันการเงินแห่งหนึ่งก่อนครบกำหนด</w:t>
      </w:r>
      <w:r w:rsidR="00BA2700" w:rsidRPr="00262F10">
        <w:rPr>
          <w:rFonts w:asciiTheme="minorBidi" w:hAnsiTheme="minorBidi" w:cstheme="minorBidi" w:hint="cs"/>
          <w:sz w:val="26"/>
          <w:szCs w:val="26"/>
          <w:cs/>
        </w:rPr>
        <w:t xml:space="preserve"> เพื่อ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>ลดภาระดอกเบี้ย</w:t>
      </w:r>
    </w:p>
    <w:p w14:paraId="3768E745" w14:textId="77777777" w:rsidR="00F92615" w:rsidRPr="00262F10" w:rsidRDefault="00F92615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28E51AC" w14:textId="15C8F6A9" w:rsidR="00AA237E" w:rsidRPr="00262F10" w:rsidRDefault="005C0FD1" w:rsidP="003A37A9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 w:hint="cs"/>
          <w:sz w:val="26"/>
          <w:szCs w:val="26"/>
          <w:cs/>
        </w:rPr>
        <w:t xml:space="preserve">ทั้งนี้ </w:t>
      </w:r>
      <w:r w:rsidR="003A37A9" w:rsidRPr="00262F10">
        <w:rPr>
          <w:rFonts w:asciiTheme="minorBidi" w:hAnsiTheme="minorBidi" w:cstheme="minorBidi" w:hint="cs"/>
          <w:sz w:val="26"/>
          <w:szCs w:val="26"/>
          <w:cs/>
        </w:rPr>
        <w:t>ผู้ให้กู้</w:t>
      </w:r>
      <w:r w:rsidR="009244FE" w:rsidRPr="00262F10">
        <w:rPr>
          <w:rFonts w:asciiTheme="minorBidi" w:hAnsiTheme="minorBidi" w:cstheme="minorBidi" w:hint="cs"/>
          <w:sz w:val="26"/>
          <w:szCs w:val="26"/>
          <w:cs/>
        </w:rPr>
        <w:t>ยินยอม</w:t>
      </w:r>
      <w:r w:rsidR="003A37A9" w:rsidRPr="00262F10">
        <w:rPr>
          <w:rFonts w:asciiTheme="minorBidi" w:hAnsiTheme="minorBidi" w:cstheme="minorBidi" w:hint="cs"/>
          <w:sz w:val="26"/>
          <w:szCs w:val="26"/>
          <w:cs/>
        </w:rPr>
        <w:t>ให้</w:t>
      </w:r>
      <w:r w:rsidR="009244FE" w:rsidRPr="00262F10">
        <w:rPr>
          <w:rFonts w:asciiTheme="minorBidi" w:hAnsiTheme="minorBidi" w:cstheme="minorBidi" w:hint="cs"/>
          <w:sz w:val="26"/>
          <w:szCs w:val="26"/>
          <w:cs/>
        </w:rPr>
        <w:t>บริษัท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ชำระเฉพาะดอกเบี้ยตั้งแต่เดือนกันยายน 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2567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ถึงเดือนมกราคม 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>และชำระหนี้เงินต้น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>(ตามที่ตกลงใหม่) พร้อมดอกเบี้ย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ตั้งแต่เดือนกุมภาพันธ์ 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ถึงเดือนธันวาคม </w:t>
      </w:r>
      <w:r w:rsidR="00AA237E" w:rsidRPr="00262F10">
        <w:rPr>
          <w:rFonts w:asciiTheme="minorBidi" w:hAnsiTheme="minorBidi" w:cstheme="minorBidi"/>
          <w:sz w:val="26"/>
          <w:szCs w:val="26"/>
        </w:rPr>
        <w:t>2571</w:t>
      </w:r>
    </w:p>
    <w:p w14:paraId="197AA735" w14:textId="77777777" w:rsidR="00391D2B" w:rsidRPr="00262F10" w:rsidRDefault="00391D2B" w:rsidP="000C5906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554D0F03" w14:textId="12575379" w:rsidR="00D76FCB" w:rsidRPr="00262F10" w:rsidRDefault="00D76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hAnsiTheme="minorBidi" w:cstheme="minorBidi"/>
          <w:sz w:val="26"/>
          <w:szCs w:val="26"/>
        </w:rPr>
        <w:br w:type="page"/>
      </w:r>
    </w:p>
    <w:p w14:paraId="4E03565C" w14:textId="62CBD9F9" w:rsidR="000C7C96" w:rsidRPr="00262F10" w:rsidRDefault="000C7C96" w:rsidP="003D3504">
      <w:pPr>
        <w:pStyle w:val="CordiaNew"/>
        <w:tabs>
          <w:tab w:val="clear" w:pos="4153"/>
          <w:tab w:val="left" w:pos="709"/>
          <w:tab w:val="left" w:pos="1170"/>
        </w:tabs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2C54D92F" w14:textId="1BFFC44C" w:rsidR="00F75C5F" w:rsidRPr="00262F10" w:rsidRDefault="00675497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หนี้สินจากภาระค้ำประกันเงินกู้ยืมของบริษัทอื่น</w:t>
      </w:r>
    </w:p>
    <w:p w14:paraId="1D02E1D8" w14:textId="77777777" w:rsidR="006120D1" w:rsidRPr="00262F10" w:rsidRDefault="006120D1" w:rsidP="00060ACF">
      <w:pPr>
        <w:pStyle w:val="CordiaNew"/>
        <w:tabs>
          <w:tab w:val="clear" w:pos="4153"/>
          <w:tab w:val="left" w:pos="99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66715B69" w14:textId="5F88C538" w:rsidR="00FD7C51" w:rsidRPr="00262F10" w:rsidRDefault="000B391B" w:rsidP="00060ACF">
      <w:pPr>
        <w:pStyle w:val="CordiaNew"/>
        <w:tabs>
          <w:tab w:val="clear" w:pos="4153"/>
          <w:tab w:val="left" w:pos="99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หนี้สินจาก</w:t>
      </w:r>
      <w:r w:rsidR="00DE377A" w:rsidRPr="00262F10">
        <w:rPr>
          <w:rFonts w:asciiTheme="minorBidi" w:hAnsiTheme="minorBidi" w:cstheme="minorBidi"/>
          <w:color w:val="auto"/>
          <w:sz w:val="26"/>
          <w:szCs w:val="26"/>
          <w:cs/>
        </w:rPr>
        <w:t>ภาระ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ค้ำประกันเงินกู้ยืมของบริษัท</w:t>
      </w:r>
      <w:r w:rsidR="00A26B8C" w:rsidRPr="00262F10">
        <w:rPr>
          <w:rFonts w:asciiTheme="minorBidi" w:hAnsiTheme="minorBidi" w:cstheme="minorBidi"/>
          <w:color w:val="auto"/>
          <w:sz w:val="26"/>
          <w:szCs w:val="26"/>
          <w:cs/>
        </w:rPr>
        <w:t>อื่น</w:t>
      </w:r>
      <w:r w:rsidR="0039040A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39040A" w:rsidRPr="00262F10">
        <w:rPr>
          <w:rFonts w:asciiTheme="minorBidi" w:hAnsiTheme="minorBidi" w:cstheme="minorBidi"/>
          <w:color w:val="auto"/>
          <w:sz w:val="26"/>
          <w:szCs w:val="26"/>
          <w:cs/>
        </w:rPr>
        <w:t>เป็น</w:t>
      </w:r>
      <w:r w:rsidR="00505782" w:rsidRPr="00262F10">
        <w:rPr>
          <w:rFonts w:asciiTheme="minorBidi" w:hAnsiTheme="minorBidi" w:cstheme="minorBidi"/>
          <w:color w:val="auto"/>
          <w:sz w:val="26"/>
          <w:szCs w:val="26"/>
          <w:cs/>
        </w:rPr>
        <w:t>การค้ำประกันเงินกู้ยืมของบริษัทอื่นซึ่งเคยเป็นบริษัท</w:t>
      </w:r>
      <w:r w:rsidR="00444F18" w:rsidRPr="00262F10">
        <w:rPr>
          <w:rFonts w:asciiTheme="minorBidi" w:hAnsiTheme="minorBidi" w:cstheme="minorBidi"/>
          <w:color w:val="auto"/>
          <w:sz w:val="26"/>
          <w:szCs w:val="26"/>
          <w:cs/>
        </w:rPr>
        <w:t>ย่อยของบริษัทมาก่อน</w:t>
      </w:r>
      <w:r w:rsidR="00B07901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8A4192" w:rsidRPr="00262F10">
        <w:rPr>
          <w:rFonts w:asciiTheme="minorBidi" w:hAnsiTheme="minorBidi" w:cstheme="minorBidi"/>
          <w:color w:val="auto"/>
          <w:sz w:val="26"/>
          <w:szCs w:val="26"/>
          <w:cs/>
        </w:rPr>
        <w:t>โดยมีรายละเอียดดังนี้</w:t>
      </w:r>
    </w:p>
    <w:tbl>
      <w:tblPr>
        <w:tblStyle w:val="TableGrid"/>
        <w:tblW w:w="927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992"/>
        <w:gridCol w:w="1168"/>
        <w:gridCol w:w="993"/>
        <w:gridCol w:w="987"/>
        <w:gridCol w:w="1080"/>
        <w:gridCol w:w="991"/>
      </w:tblGrid>
      <w:tr w:rsidR="00A228CA" w:rsidRPr="00262F10" w14:paraId="4D2FF7E5" w14:textId="77777777" w:rsidTr="00422534">
        <w:tc>
          <w:tcPr>
            <w:tcW w:w="1980" w:type="dxa"/>
            <w:shd w:val="clear" w:color="auto" w:fill="auto"/>
          </w:tcPr>
          <w:p w14:paraId="14743758" w14:textId="77777777" w:rsidR="00A228CA" w:rsidRPr="00262F10" w:rsidRDefault="00A228CA" w:rsidP="00422534">
            <w:pPr>
              <w:tabs>
                <w:tab w:val="clear" w:pos="454"/>
                <w:tab w:val="left" w:pos="45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7BF8D2" w14:textId="77777777" w:rsidR="00A228CA" w:rsidRPr="00262F10" w:rsidRDefault="00A228CA" w:rsidP="00422534">
            <w:pPr>
              <w:tabs>
                <w:tab w:val="clear" w:pos="454"/>
                <w:tab w:val="left" w:pos="459"/>
              </w:tabs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211" w:type="dxa"/>
            <w:gridSpan w:val="6"/>
            <w:shd w:val="clear" w:color="auto" w:fill="auto"/>
          </w:tcPr>
          <w:p w14:paraId="34055F90" w14:textId="220F8923" w:rsidR="00A228CA" w:rsidRPr="00262F10" w:rsidRDefault="00A228CA" w:rsidP="00422534">
            <w:pPr>
              <w:tabs>
                <w:tab w:val="clear" w:pos="454"/>
                <w:tab w:val="clear" w:pos="5613"/>
                <w:tab w:val="left" w:pos="459"/>
                <w:tab w:val="left" w:pos="5737"/>
              </w:tabs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A228CA" w:rsidRPr="00262F10" w14:paraId="236A97C0" w14:textId="77777777" w:rsidTr="00422534">
        <w:tc>
          <w:tcPr>
            <w:tcW w:w="1980" w:type="dxa"/>
            <w:shd w:val="clear" w:color="auto" w:fill="auto"/>
          </w:tcPr>
          <w:p w14:paraId="4445EB33" w14:textId="490CB578" w:rsidR="00A228CA" w:rsidRPr="00262F10" w:rsidRDefault="000D207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(หน่วย </w:t>
            </w:r>
            <w:r w:rsidRPr="00262F10">
              <w:rPr>
                <w:rFonts w:asciiTheme="minorBidi" w:hAnsiTheme="minorBidi" w:cstheme="minorBidi"/>
                <w:sz w:val="22"/>
                <w:szCs w:val="22"/>
              </w:rPr>
              <w:t>:</w:t>
            </w: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พันบาท)</w:t>
            </w:r>
          </w:p>
        </w:tc>
        <w:tc>
          <w:tcPr>
            <w:tcW w:w="1080" w:type="dxa"/>
          </w:tcPr>
          <w:p w14:paraId="495CE9A8" w14:textId="77777777" w:rsidR="00A228CA" w:rsidRPr="00262F10" w:rsidRDefault="00A228CA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6211" w:type="dxa"/>
            <w:gridSpan w:val="6"/>
            <w:shd w:val="clear" w:color="auto" w:fill="auto"/>
          </w:tcPr>
          <w:p w14:paraId="0C7C9B9D" w14:textId="1AF2235F" w:rsidR="00A228CA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62F10">
              <w:rPr>
                <w:rFonts w:asciiTheme="minorBidi" w:hAnsiTheme="minorBidi" w:cs="Cordia New"/>
                <w:sz w:val="22"/>
                <w:szCs w:val="22"/>
                <w:cs/>
                <w:lang w:val="en-GB"/>
              </w:rPr>
              <w:t>ข้อมูลทางการเงินรวมและเฉพาะกิจการ</w:t>
            </w:r>
          </w:p>
        </w:tc>
      </w:tr>
      <w:tr w:rsidR="00A228CA" w:rsidRPr="00262F10" w14:paraId="59E91F81" w14:textId="77777777" w:rsidTr="00422534">
        <w:tc>
          <w:tcPr>
            <w:tcW w:w="1980" w:type="dxa"/>
            <w:shd w:val="clear" w:color="auto" w:fill="auto"/>
          </w:tcPr>
          <w:p w14:paraId="4B4C5FB0" w14:textId="77777777" w:rsidR="00A228CA" w:rsidRPr="00262F10" w:rsidRDefault="00A228CA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FFD2F4" w14:textId="77777777" w:rsidR="00A228CA" w:rsidRPr="00262F10" w:rsidRDefault="00A228CA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153" w:type="dxa"/>
            <w:gridSpan w:val="3"/>
            <w:shd w:val="clear" w:color="auto" w:fill="auto"/>
          </w:tcPr>
          <w:p w14:paraId="304CC9B0" w14:textId="3DF0F13A" w:rsidR="00A228CA" w:rsidRPr="00262F10" w:rsidRDefault="00D966DE" w:rsidP="00422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 xml:space="preserve">31 </w:t>
            </w: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มีนาคม </w:t>
            </w:r>
            <w:r w:rsidR="00A228CA" w:rsidRPr="00262F10">
              <w:rPr>
                <w:rFonts w:asciiTheme="minorBidi" w:hAnsiTheme="minorBidi" w:cstheme="minorBidi"/>
                <w:sz w:val="22"/>
                <w:szCs w:val="22"/>
              </w:rPr>
              <w:t>25</w:t>
            </w:r>
            <w:r w:rsidR="000D207B" w:rsidRPr="00262F10">
              <w:rPr>
                <w:rFonts w:asciiTheme="minorBidi" w:hAnsiTheme="minorBidi" w:cstheme="minorBidi"/>
                <w:sz w:val="22"/>
                <w:szCs w:val="22"/>
              </w:rPr>
              <w:t>68</w:t>
            </w:r>
          </w:p>
        </w:tc>
        <w:tc>
          <w:tcPr>
            <w:tcW w:w="3058" w:type="dxa"/>
            <w:gridSpan w:val="3"/>
          </w:tcPr>
          <w:p w14:paraId="0CE21FC2" w14:textId="74771B65" w:rsidR="00A228CA" w:rsidRPr="00262F10" w:rsidRDefault="00D966DE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 xml:space="preserve">31 </w:t>
            </w: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ธันวาคม </w:t>
            </w:r>
            <w:r w:rsidR="00A228CA" w:rsidRPr="00262F10">
              <w:rPr>
                <w:rFonts w:asciiTheme="minorBidi" w:hAnsiTheme="minorBidi" w:cstheme="minorBidi"/>
                <w:sz w:val="22"/>
                <w:szCs w:val="22"/>
              </w:rPr>
              <w:t>256</w:t>
            </w:r>
            <w:r w:rsidR="000D207B" w:rsidRPr="00262F10">
              <w:rPr>
                <w:rFonts w:asciiTheme="minorBidi" w:hAnsiTheme="minorBidi" w:cstheme="minorBidi"/>
                <w:sz w:val="22"/>
                <w:szCs w:val="22"/>
              </w:rPr>
              <w:t>7</w:t>
            </w:r>
          </w:p>
        </w:tc>
      </w:tr>
      <w:tr w:rsidR="00A228CA" w:rsidRPr="00262F10" w14:paraId="2077561E" w14:textId="77777777" w:rsidTr="00422534">
        <w:tc>
          <w:tcPr>
            <w:tcW w:w="1980" w:type="dxa"/>
            <w:shd w:val="clear" w:color="auto" w:fill="auto"/>
          </w:tcPr>
          <w:p w14:paraId="5F6A8362" w14:textId="77777777" w:rsidR="00A228CA" w:rsidRPr="00262F10" w:rsidRDefault="00A228CA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43F398B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588F5566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DCC03F9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6C119BB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68" w:type="dxa"/>
            <w:shd w:val="clear" w:color="auto" w:fill="auto"/>
          </w:tcPr>
          <w:p w14:paraId="19051691" w14:textId="56E2B1D6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>ค่าธรรมเนียมทางการเงิน</w:t>
            </w:r>
          </w:p>
          <w:p w14:paraId="733F8746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7357706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923FEEB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4F739C3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987" w:type="dxa"/>
          </w:tcPr>
          <w:p w14:paraId="5B6FD71D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C9C553D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47EFFF8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080" w:type="dxa"/>
          </w:tcPr>
          <w:p w14:paraId="572E9BD8" w14:textId="51CD36EF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>ค่าธรรมเนียมทางการเงิน</w:t>
            </w:r>
          </w:p>
          <w:p w14:paraId="321D83A3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314FD9B6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F5FD842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AF83E34" w14:textId="77777777" w:rsidR="00A228CA" w:rsidRPr="00262F10" w:rsidRDefault="00A228CA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</w:rPr>
              <w:t>สุทธิ</w:t>
            </w:r>
          </w:p>
        </w:tc>
      </w:tr>
      <w:tr w:rsidR="00A228CA" w:rsidRPr="00262F10" w14:paraId="19CF7CD8" w14:textId="77777777" w:rsidTr="00422534">
        <w:tc>
          <w:tcPr>
            <w:tcW w:w="1980" w:type="dxa"/>
            <w:shd w:val="clear" w:color="auto" w:fill="auto"/>
          </w:tcPr>
          <w:p w14:paraId="1D2F6EE1" w14:textId="77777777" w:rsidR="00A228CA" w:rsidRPr="00262F10" w:rsidRDefault="00A228CA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BD6722" w14:textId="77777777" w:rsidR="00A228CA" w:rsidRPr="00262F10" w:rsidRDefault="00A228CA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02A626F" w14:textId="77777777" w:rsidR="00A228CA" w:rsidRPr="00262F10" w:rsidRDefault="00A228CA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</w:tcPr>
          <w:p w14:paraId="550F296B" w14:textId="77777777" w:rsidR="00A228CA" w:rsidRPr="00262F10" w:rsidRDefault="00A228CA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1B4D9B1" w14:textId="77777777" w:rsidR="00A228CA" w:rsidRPr="00262F10" w:rsidRDefault="00A228CA" w:rsidP="00422534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87" w:type="dxa"/>
          </w:tcPr>
          <w:p w14:paraId="521043C0" w14:textId="77777777" w:rsidR="00A228CA" w:rsidRPr="00262F10" w:rsidRDefault="00A228CA" w:rsidP="00422534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03FE88" w14:textId="77777777" w:rsidR="00A228CA" w:rsidRPr="00262F10" w:rsidRDefault="00A228CA" w:rsidP="00422534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4882D2" w14:textId="77777777" w:rsidR="00A228CA" w:rsidRPr="00262F10" w:rsidRDefault="00A228CA" w:rsidP="00422534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FA6546" w:rsidRPr="00262F10" w14:paraId="67AD67CE" w14:textId="77777777" w:rsidTr="00422534">
        <w:tc>
          <w:tcPr>
            <w:tcW w:w="1980" w:type="dxa"/>
            <w:shd w:val="clear" w:color="auto" w:fill="auto"/>
          </w:tcPr>
          <w:p w14:paraId="47F53A0B" w14:textId="77777777" w:rsidR="00FA6546" w:rsidRPr="00262F10" w:rsidRDefault="00FA6546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วงเงิน </w:t>
            </w:r>
            <w:r w:rsidRPr="00262F10">
              <w:rPr>
                <w:rFonts w:asciiTheme="minorBidi" w:hAnsiTheme="minorBidi" w:cstheme="minorBidi"/>
                <w:sz w:val="22"/>
                <w:szCs w:val="22"/>
              </w:rPr>
              <w:t>105</w:t>
            </w:r>
            <w:r w:rsidRPr="00262F10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ล้านบาท </w:t>
            </w:r>
          </w:p>
        </w:tc>
        <w:tc>
          <w:tcPr>
            <w:tcW w:w="1080" w:type="dxa"/>
          </w:tcPr>
          <w:p w14:paraId="25C08E17" w14:textId="4AF212FD" w:rsidR="00FA6546" w:rsidRPr="00262F10" w:rsidRDefault="00832DA5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" w:hanging="3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6717D6E1" w14:textId="42564DC8" w:rsidR="00FA6546" w:rsidRPr="00262F10" w:rsidRDefault="00E55F8B" w:rsidP="0061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189B5D5E" w14:textId="00F31BCC" w:rsidR="00FA6546" w:rsidRPr="00262F10" w:rsidRDefault="00E55F8B" w:rsidP="0061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B599AA5" w14:textId="097E036E" w:rsidR="00FA6546" w:rsidRPr="00262F10" w:rsidRDefault="00E55F8B" w:rsidP="0061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7" w:type="dxa"/>
          </w:tcPr>
          <w:p w14:paraId="578E67F5" w14:textId="046F2BB0" w:rsidR="00FA6546" w:rsidRPr="00262F10" w:rsidRDefault="00FA6546" w:rsidP="00422534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2,006</w:t>
            </w:r>
          </w:p>
        </w:tc>
        <w:tc>
          <w:tcPr>
            <w:tcW w:w="1080" w:type="dxa"/>
          </w:tcPr>
          <w:p w14:paraId="0D370ECE" w14:textId="37EB9F4F" w:rsidR="00FA6546" w:rsidRPr="00262F10" w:rsidRDefault="00FA6546" w:rsidP="00422534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262F10">
              <w:rPr>
                <w:rFonts w:ascii="Cordia New" w:hAnsi="Cordia New" w:cs="Cordia New" w:hint="cs"/>
                <w:sz w:val="22"/>
                <w:szCs w:val="22"/>
              </w:rPr>
              <w:t>36</w:t>
            </w:r>
            <w:r w:rsidRPr="00262F10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43F9E6D" w14:textId="654B5F28" w:rsidR="00FA6546" w:rsidRPr="00262F10" w:rsidRDefault="00FA6546" w:rsidP="00422534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1,970</w:t>
            </w:r>
          </w:p>
        </w:tc>
      </w:tr>
      <w:tr w:rsidR="00FA6546" w:rsidRPr="00262F10" w14:paraId="532B9B31" w14:textId="77777777" w:rsidTr="00422534">
        <w:tc>
          <w:tcPr>
            <w:tcW w:w="1980" w:type="dxa"/>
            <w:shd w:val="clear" w:color="auto" w:fill="auto"/>
          </w:tcPr>
          <w:p w14:paraId="02742A1F" w14:textId="77777777" w:rsidR="00FA6546" w:rsidRPr="00262F10" w:rsidRDefault="00FA6546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วงเงิน</w:t>
            </w:r>
            <w:r w:rsidRPr="00262F10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150 </w:t>
            </w:r>
            <w:r w:rsidRPr="00262F1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80" w:type="dxa"/>
          </w:tcPr>
          <w:p w14:paraId="3D80AA66" w14:textId="43CF47E8" w:rsidR="00FA6546" w:rsidRPr="00262F10" w:rsidRDefault="00832DA5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" w:hanging="3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C15DB4F" w14:textId="03F2C731" w:rsidR="00FA6546" w:rsidRPr="00262F10" w:rsidRDefault="00E55F8B" w:rsidP="006120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3D8B1E6C" w14:textId="167B909E" w:rsidR="00FA6546" w:rsidRPr="00262F10" w:rsidRDefault="00E55F8B" w:rsidP="006120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D1ADBF8" w14:textId="2E338223" w:rsidR="00FA6546" w:rsidRPr="00262F10" w:rsidRDefault="00E55F8B" w:rsidP="006120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7" w:type="dxa"/>
          </w:tcPr>
          <w:p w14:paraId="2A757E8E" w14:textId="178E69FC" w:rsidR="00FA6546" w:rsidRPr="00262F10" w:rsidRDefault="00FA6546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1,942</w:t>
            </w:r>
          </w:p>
        </w:tc>
        <w:tc>
          <w:tcPr>
            <w:tcW w:w="1080" w:type="dxa"/>
          </w:tcPr>
          <w:p w14:paraId="7884CFAB" w14:textId="4D84A3F7" w:rsidR="00FA6546" w:rsidRPr="00262F10" w:rsidRDefault="00FA6546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262F10">
              <w:rPr>
                <w:rFonts w:ascii="Cordia New" w:hAnsi="Cordia New" w:cs="Cordia New" w:hint="cs"/>
                <w:sz w:val="22"/>
                <w:szCs w:val="22"/>
              </w:rPr>
              <w:t>7</w:t>
            </w:r>
            <w:r w:rsidRPr="00262F10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A1FDB45" w14:textId="74931624" w:rsidR="00FA6546" w:rsidRPr="00262F10" w:rsidRDefault="00FA6546" w:rsidP="00422534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1,935</w:t>
            </w:r>
          </w:p>
        </w:tc>
      </w:tr>
      <w:tr w:rsidR="00FA6546" w:rsidRPr="00262F10" w14:paraId="76AF6801" w14:textId="77777777" w:rsidTr="00422534">
        <w:tc>
          <w:tcPr>
            <w:tcW w:w="1980" w:type="dxa"/>
            <w:shd w:val="clear" w:color="auto" w:fill="auto"/>
          </w:tcPr>
          <w:p w14:paraId="4AED7853" w14:textId="77777777" w:rsidR="00FA6546" w:rsidRPr="00262F10" w:rsidRDefault="00FA6546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</w:tcPr>
          <w:p w14:paraId="132DD39C" w14:textId="77777777" w:rsidR="00FA6546" w:rsidRPr="00262F10" w:rsidRDefault="00FA6546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" w:hanging="3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01BB7C6" w14:textId="13D05036" w:rsidR="00FA6546" w:rsidRPr="00262F10" w:rsidRDefault="00E55F8B" w:rsidP="0061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2266184C" w14:textId="1D67C6FB" w:rsidR="00FA6546" w:rsidRPr="00262F10" w:rsidRDefault="00E55F8B" w:rsidP="0061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1BEEEA1" w14:textId="09144FA3" w:rsidR="00FA6546" w:rsidRPr="00262F10" w:rsidRDefault="00E55F8B" w:rsidP="0061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7" w:type="dxa"/>
          </w:tcPr>
          <w:p w14:paraId="54D57A38" w14:textId="49C553FF" w:rsidR="00FA6546" w:rsidRPr="00262F10" w:rsidRDefault="00FA6546" w:rsidP="00422534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3,948</w:t>
            </w:r>
          </w:p>
        </w:tc>
        <w:tc>
          <w:tcPr>
            <w:tcW w:w="1080" w:type="dxa"/>
          </w:tcPr>
          <w:p w14:paraId="1CBE871E" w14:textId="32342D49" w:rsidR="00FA6546" w:rsidRPr="00262F10" w:rsidRDefault="00FA6546" w:rsidP="00422534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(43)</w:t>
            </w:r>
          </w:p>
        </w:tc>
        <w:tc>
          <w:tcPr>
            <w:tcW w:w="990" w:type="dxa"/>
          </w:tcPr>
          <w:p w14:paraId="54525C65" w14:textId="16BA2695" w:rsidR="00FA6546" w:rsidRPr="00262F10" w:rsidRDefault="00FA6546" w:rsidP="00422534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3,905</w:t>
            </w:r>
          </w:p>
        </w:tc>
      </w:tr>
      <w:tr w:rsidR="00FA6546" w:rsidRPr="00262F10" w14:paraId="0A9A33C3" w14:textId="77777777" w:rsidTr="00422534">
        <w:tc>
          <w:tcPr>
            <w:tcW w:w="1980" w:type="dxa"/>
            <w:shd w:val="clear" w:color="auto" w:fill="auto"/>
          </w:tcPr>
          <w:p w14:paraId="4235DBFC" w14:textId="4D08AEE2" w:rsidR="00FA6546" w:rsidRPr="00262F10" w:rsidRDefault="00FA6546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5" w:hanging="435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262F1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ส่วนที่ถึงกำหนดชำระ</w:t>
            </w:r>
            <w:r w:rsidRPr="00262F10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ภายในหนึ่งปี</w:t>
            </w:r>
          </w:p>
        </w:tc>
        <w:tc>
          <w:tcPr>
            <w:tcW w:w="1080" w:type="dxa"/>
          </w:tcPr>
          <w:p w14:paraId="2745227F" w14:textId="77777777" w:rsidR="00FA6546" w:rsidRPr="00262F10" w:rsidRDefault="00FA6546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77E409" w14:textId="39A1DDF1" w:rsidR="00FA6546" w:rsidRPr="00262F10" w:rsidRDefault="00E55F8B" w:rsidP="006120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9A53D1" w14:textId="6417D27E" w:rsidR="00FA6546" w:rsidRPr="00262F10" w:rsidRDefault="00E55F8B" w:rsidP="006120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60B987" w14:textId="6B3FC84D" w:rsidR="00FA6546" w:rsidRPr="00262F10" w:rsidRDefault="00E55F8B" w:rsidP="006120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7" w:type="dxa"/>
          </w:tcPr>
          <w:p w14:paraId="7E66EC87" w14:textId="77777777" w:rsidR="00FA6546" w:rsidRPr="00262F10" w:rsidRDefault="00FA6546" w:rsidP="0042253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  <w:p w14:paraId="5986993E" w14:textId="4D8D0568" w:rsidR="00FA6546" w:rsidRPr="00262F10" w:rsidRDefault="00FA6546" w:rsidP="00422534">
            <w:pPr>
              <w:pBdr>
                <w:bottom w:val="single" w:sz="4" w:space="1" w:color="auto"/>
              </w:pBdr>
              <w:tabs>
                <w:tab w:val="clear" w:pos="4451"/>
                <w:tab w:val="clear" w:pos="4678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(3,948)</w:t>
            </w:r>
          </w:p>
        </w:tc>
        <w:tc>
          <w:tcPr>
            <w:tcW w:w="1080" w:type="dxa"/>
          </w:tcPr>
          <w:p w14:paraId="3615451E" w14:textId="77777777" w:rsidR="00FA6546" w:rsidRPr="00262F10" w:rsidRDefault="00FA6546" w:rsidP="0042253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  <w:p w14:paraId="0DBEE3D6" w14:textId="69095DAC" w:rsidR="00FA6546" w:rsidRPr="00262F10" w:rsidRDefault="00FA6546" w:rsidP="00422534">
            <w:pPr>
              <w:pBdr>
                <w:bottom w:val="single" w:sz="4" w:space="1" w:color="auto"/>
              </w:pBdr>
              <w:tabs>
                <w:tab w:val="clear" w:pos="4451"/>
                <w:tab w:val="clear" w:pos="4678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43</w:t>
            </w:r>
          </w:p>
        </w:tc>
        <w:tc>
          <w:tcPr>
            <w:tcW w:w="990" w:type="dxa"/>
          </w:tcPr>
          <w:p w14:paraId="275B7E28" w14:textId="77777777" w:rsidR="00FA6546" w:rsidRPr="00262F10" w:rsidRDefault="00FA6546" w:rsidP="0042253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  <w:p w14:paraId="380A9F9E" w14:textId="7C0382DE" w:rsidR="00FA6546" w:rsidRPr="00262F10" w:rsidRDefault="00FA6546" w:rsidP="00422534">
            <w:pPr>
              <w:pBdr>
                <w:bottom w:val="single" w:sz="4" w:space="1" w:color="auto"/>
              </w:pBdr>
              <w:tabs>
                <w:tab w:val="clear" w:pos="4451"/>
                <w:tab w:val="clear" w:pos="4678"/>
                <w:tab w:val="left" w:pos="1830"/>
              </w:tabs>
              <w:spacing w:line="340" w:lineRule="exact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(3,905)</w:t>
            </w:r>
          </w:p>
        </w:tc>
      </w:tr>
      <w:tr w:rsidR="00FA6546" w:rsidRPr="00262F10" w14:paraId="655444D7" w14:textId="77777777" w:rsidTr="00422534">
        <w:tc>
          <w:tcPr>
            <w:tcW w:w="1980" w:type="dxa"/>
            <w:shd w:val="clear" w:color="auto" w:fill="auto"/>
          </w:tcPr>
          <w:p w14:paraId="58C07EA1" w14:textId="77777777" w:rsidR="00FA6546" w:rsidRPr="00262F10" w:rsidRDefault="00FA6546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inorBidi" w:hAnsiTheme="minorBidi" w:cstheme="minorBidi"/>
                <w:sz w:val="22"/>
                <w:szCs w:val="22"/>
                <w:u w:val="single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6BC6C891" w14:textId="77777777" w:rsidR="00FA6546" w:rsidRPr="00262F10" w:rsidRDefault="00FA6546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0959F6" w14:textId="11CC347B" w:rsidR="00FA6546" w:rsidRPr="00262F10" w:rsidRDefault="00E55F8B" w:rsidP="006120D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5CD12CD" w14:textId="31494CE6" w:rsidR="00FA6546" w:rsidRPr="00262F10" w:rsidRDefault="00E55F8B" w:rsidP="006120D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57138C" w14:textId="08F412A2" w:rsidR="00FA6546" w:rsidRPr="00262F10" w:rsidRDefault="00E55F8B" w:rsidP="006120D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62F10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7" w:type="dxa"/>
          </w:tcPr>
          <w:p w14:paraId="0295A9DF" w14:textId="2DC083A6" w:rsidR="00FA6546" w:rsidRPr="00262F10" w:rsidRDefault="00FA6546" w:rsidP="0042253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2A2727B" w14:textId="4D873AAA" w:rsidR="00FA6546" w:rsidRPr="00262F10" w:rsidRDefault="00FA6546" w:rsidP="0042253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D0EA170" w14:textId="57E270E9" w:rsidR="00FA6546" w:rsidRPr="00262F10" w:rsidRDefault="00FA6546" w:rsidP="0042253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340" w:lineRule="exact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62F10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</w:tr>
    </w:tbl>
    <w:p w14:paraId="4BE43DFE" w14:textId="77777777" w:rsidR="00164B76" w:rsidRPr="00262F10" w:rsidRDefault="0016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2B2BEE58" w14:textId="2E1B3C60" w:rsidR="003217D7" w:rsidRPr="00262F10" w:rsidRDefault="0083700B" w:rsidP="00060ACF">
      <w:pPr>
        <w:pStyle w:val="CordiaNew"/>
        <w:tabs>
          <w:tab w:val="clear" w:pos="4153"/>
          <w:tab w:val="left" w:pos="99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การเปลี่ยนแปลงของ</w:t>
      </w:r>
      <w:r w:rsidR="00530260" w:rsidRPr="00262F10">
        <w:rPr>
          <w:rFonts w:asciiTheme="minorBidi" w:hAnsiTheme="minorBidi" w:cstheme="minorBidi"/>
          <w:sz w:val="26"/>
          <w:szCs w:val="26"/>
          <w:cs/>
        </w:rPr>
        <w:t>หนี้สินจากการค้ำประกันเงินกู้ยืมของบริษัทอื่น</w:t>
      </w:r>
      <w:r w:rsidR="00AC03BA" w:rsidRPr="00262F10">
        <w:rPr>
          <w:rFonts w:asciiTheme="minorBidi" w:hAnsiTheme="minorBidi" w:cstheme="minorBidi"/>
          <w:sz w:val="26"/>
          <w:szCs w:val="26"/>
          <w:cs/>
        </w:rPr>
        <w:t xml:space="preserve">สำหรับงวดสามเดือนสิ้นสุดวันที่ </w:t>
      </w:r>
      <w:r w:rsidR="00AC03BA" w:rsidRPr="00262F10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="00AC03BA" w:rsidRPr="00262F10">
        <w:rPr>
          <w:rFonts w:asciiTheme="minorBidi" w:hAnsiTheme="minorBidi" w:cstheme="minorBidi"/>
          <w:sz w:val="26"/>
          <w:szCs w:val="26"/>
          <w:cs/>
        </w:rPr>
        <w:t xml:space="preserve">มีนาคม </w:t>
      </w:r>
      <w:r w:rsidR="006D0E85" w:rsidRPr="00262F10">
        <w:rPr>
          <w:rFonts w:asciiTheme="minorBidi" w:hAnsiTheme="minorBidi" w:cstheme="minorBidi"/>
          <w:sz w:val="26"/>
          <w:szCs w:val="26"/>
        </w:rPr>
        <w:t>256</w:t>
      </w:r>
      <w:r w:rsidR="00A57461" w:rsidRPr="00262F10"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มีดังนี้</w:t>
      </w:r>
    </w:p>
    <w:tbl>
      <w:tblPr>
        <w:tblW w:w="92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2"/>
        <w:gridCol w:w="5793"/>
        <w:gridCol w:w="236"/>
        <w:gridCol w:w="2550"/>
      </w:tblGrid>
      <w:tr w:rsidR="004D4C3A" w:rsidRPr="00262F10" w14:paraId="762A1D4C" w14:textId="77777777" w:rsidTr="00BB0CE8">
        <w:tc>
          <w:tcPr>
            <w:tcW w:w="6435" w:type="dxa"/>
            <w:gridSpan w:val="2"/>
          </w:tcPr>
          <w:p w14:paraId="5559E513" w14:textId="77777777" w:rsidR="003217D7" w:rsidRPr="00262F10" w:rsidRDefault="003217D7" w:rsidP="000D207B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262F10" w:rsidRDefault="003217D7" w:rsidP="000D207B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0" w:type="dxa"/>
          </w:tcPr>
          <w:p w14:paraId="01535D2C" w14:textId="180DA1CB" w:rsidR="003217D7" w:rsidRPr="00262F10" w:rsidRDefault="003217D7" w:rsidP="000D207B">
            <w:pPr>
              <w:tabs>
                <w:tab w:val="left" w:pos="3090"/>
                <w:tab w:val="left" w:pos="4860"/>
              </w:tabs>
              <w:spacing w:line="380" w:lineRule="exact"/>
              <w:ind w:right="-59" w:hanging="153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D207B" w:rsidRPr="00262F10" w14:paraId="452975BD" w14:textId="77777777" w:rsidTr="00BB0CE8">
        <w:tc>
          <w:tcPr>
            <w:tcW w:w="6435" w:type="dxa"/>
            <w:gridSpan w:val="2"/>
          </w:tcPr>
          <w:p w14:paraId="48B2F548" w14:textId="138ACF1F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1478962A" w14:textId="77777777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62D83F28" w14:textId="05C4FE56" w:rsidR="00FF491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712575EA" w14:textId="1CFBDFCA" w:rsidR="000D207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และเฉพาะกิจการ</w:t>
            </w:r>
          </w:p>
        </w:tc>
      </w:tr>
      <w:tr w:rsidR="000D207B" w:rsidRPr="00262F10" w14:paraId="6F6506C4" w14:textId="77777777" w:rsidTr="00BB0CE8">
        <w:trPr>
          <w:trHeight w:val="341"/>
        </w:trPr>
        <w:tc>
          <w:tcPr>
            <w:tcW w:w="6435" w:type="dxa"/>
            <w:gridSpan w:val="2"/>
          </w:tcPr>
          <w:p w14:paraId="6296A482" w14:textId="77777777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3DB8A37F" w14:textId="77777777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D207B" w:rsidRPr="00262F10" w14:paraId="6EC44406" w14:textId="77777777" w:rsidTr="00BB0CE8">
        <w:tc>
          <w:tcPr>
            <w:tcW w:w="6435" w:type="dxa"/>
            <w:gridSpan w:val="2"/>
          </w:tcPr>
          <w:p w14:paraId="11C17FEC" w14:textId="195D7209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ลือ ณ วันที่ 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475537CE" w14:textId="77777777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2B4AC715" w14:textId="29051D66" w:rsidR="000D207B" w:rsidRPr="00262F10" w:rsidRDefault="00A9767D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AU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val="en-AU" w:eastAsia="th-TH"/>
              </w:rPr>
              <w:t>3,905</w:t>
            </w:r>
          </w:p>
        </w:tc>
      </w:tr>
      <w:tr w:rsidR="000D207B" w:rsidRPr="00262F10" w14:paraId="1985E8CE" w14:textId="77777777" w:rsidTr="00BB0CE8">
        <w:tc>
          <w:tcPr>
            <w:tcW w:w="642" w:type="dxa"/>
          </w:tcPr>
          <w:p w14:paraId="74D60790" w14:textId="3B3C527C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5793" w:type="dxa"/>
          </w:tcPr>
          <w:p w14:paraId="7A727A62" w14:textId="77FDDFAB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236" w:type="dxa"/>
            <w:shd w:val="clear" w:color="auto" w:fill="auto"/>
          </w:tcPr>
          <w:p w14:paraId="14CE0A80" w14:textId="77777777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3F757E95" w14:textId="426372A5" w:rsidR="000D207B" w:rsidRPr="00262F10" w:rsidRDefault="00853C8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34</w:t>
            </w:r>
          </w:p>
        </w:tc>
      </w:tr>
      <w:tr w:rsidR="000D207B" w:rsidRPr="00262F10" w14:paraId="68ECEA47" w14:textId="77777777" w:rsidTr="00BB0CE8">
        <w:tc>
          <w:tcPr>
            <w:tcW w:w="642" w:type="dxa"/>
          </w:tcPr>
          <w:p w14:paraId="76A7CA67" w14:textId="5C478881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5793" w:type="dxa"/>
          </w:tcPr>
          <w:p w14:paraId="1E0CD944" w14:textId="2B5DFE28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6DF7C551" w14:textId="77777777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5559966E" w14:textId="228DBA77" w:rsidR="000D207B" w:rsidRPr="00262F10" w:rsidRDefault="007E71D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(3,</w:t>
            </w:r>
            <w:r w:rsidR="00194C37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982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D207B" w:rsidRPr="00262F10" w14:paraId="2BD8F51C" w14:textId="77777777" w:rsidTr="00BB0CE8">
        <w:trPr>
          <w:trHeight w:val="63"/>
        </w:trPr>
        <w:tc>
          <w:tcPr>
            <w:tcW w:w="6435" w:type="dxa"/>
            <w:gridSpan w:val="2"/>
          </w:tcPr>
          <w:p w14:paraId="0CE488CC" w14:textId="72F631A7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ตัดจำหน่ายค่าธรรมเนียมทางการเงิน</w:t>
            </w:r>
          </w:p>
        </w:tc>
        <w:tc>
          <w:tcPr>
            <w:tcW w:w="236" w:type="dxa"/>
            <w:shd w:val="clear" w:color="auto" w:fill="auto"/>
          </w:tcPr>
          <w:p w14:paraId="3660A040" w14:textId="77777777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</w:tcPr>
          <w:p w14:paraId="33F07C2F" w14:textId="30E988D4" w:rsidR="000D207B" w:rsidRPr="00262F10" w:rsidRDefault="00D363B0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43</w:t>
            </w:r>
          </w:p>
        </w:tc>
      </w:tr>
      <w:tr w:rsidR="000D207B" w:rsidRPr="00262F10" w14:paraId="3B3BEA43" w14:textId="77777777" w:rsidTr="00BB0CE8">
        <w:trPr>
          <w:trHeight w:val="63"/>
        </w:trPr>
        <w:tc>
          <w:tcPr>
            <w:tcW w:w="6435" w:type="dxa"/>
            <w:gridSpan w:val="2"/>
          </w:tcPr>
          <w:p w14:paraId="4140F609" w14:textId="498AA3E2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742B90E2" w14:textId="77777777" w:rsidR="000D207B" w:rsidRPr="00262F10" w:rsidRDefault="000D207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62113B" w14:textId="0A32EFA1" w:rsidR="000D207B" w:rsidRPr="00262F10" w:rsidRDefault="00D363B0" w:rsidP="00D07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4"/>
              </w:tabs>
              <w:spacing w:line="380" w:lineRule="exact"/>
              <w:jc w:val="both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516D09F" w14:textId="77777777" w:rsidR="00BE17C7" w:rsidRPr="00262F10" w:rsidRDefault="00BE17C7" w:rsidP="00BB4337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4ED57694" w14:textId="18044F53" w:rsidR="00C532B4" w:rsidRPr="00262F10" w:rsidRDefault="00C532B4" w:rsidP="00C532B4">
      <w:pPr>
        <w:tabs>
          <w:tab w:val="clear" w:pos="454"/>
          <w:tab w:val="left" w:pos="567"/>
        </w:tabs>
        <w:spacing w:line="240" w:lineRule="auto"/>
        <w:ind w:left="360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เมื่อวันที่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31 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มกราคม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2568 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บริษัทได้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ชำระ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คืน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เงินต้นพร้อมดอกเบี้ยส่วนที่เหลือทั้งจำนว</w:t>
      </w:r>
      <w:r w:rsidR="00BB253E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น</w:t>
      </w:r>
      <w:r w:rsidR="00545C10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ครบถ้วน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แล้ว</w:t>
      </w:r>
    </w:p>
    <w:p w14:paraId="3CB9E4D6" w14:textId="77777777" w:rsidR="00225396" w:rsidRPr="00262F10" w:rsidRDefault="00225396" w:rsidP="00060ACF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4D67020" w14:textId="47E6A6A3" w:rsidR="00FB3F0B" w:rsidRPr="00262F10" w:rsidRDefault="00B2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6"/>
          <w:szCs w:val="26"/>
          <w:lang w:eastAsia="th-TH"/>
        </w:rPr>
      </w:pPr>
      <w:r w:rsidRPr="00262F10">
        <w:rPr>
          <w:rFonts w:asciiTheme="minorBidi" w:hAnsiTheme="minorBidi" w:cstheme="minorBidi"/>
          <w:sz w:val="26"/>
          <w:szCs w:val="26"/>
        </w:rPr>
        <w:br w:type="page"/>
      </w:r>
    </w:p>
    <w:p w14:paraId="1BD025A7" w14:textId="77777777" w:rsidR="00A57461" w:rsidRPr="00262F10" w:rsidRDefault="00A57461" w:rsidP="00D07AE7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35679E2D" w14:textId="7621FCE1" w:rsidR="002405E9" w:rsidRPr="00262F10" w:rsidRDefault="00115848" w:rsidP="00D07AE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ใบสำคัญแสดงสิทธิ</w:t>
      </w:r>
    </w:p>
    <w:p w14:paraId="1A91CC0D" w14:textId="77777777" w:rsidR="00D07AE7" w:rsidRPr="00262F10" w:rsidRDefault="00D07AE7" w:rsidP="00D07AE7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279B61F1" w14:textId="66F33053" w:rsidR="002405E9" w:rsidRPr="00262F10" w:rsidRDefault="00DC4CC1" w:rsidP="00D07AE7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ณ วันที่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31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มีนาคม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F91B3A" w:rsidRPr="00262F10">
        <w:rPr>
          <w:rFonts w:asciiTheme="minorBidi" w:hAnsiTheme="minorBidi" w:cstheme="minorBidi"/>
          <w:color w:val="auto"/>
          <w:sz w:val="26"/>
          <w:szCs w:val="26"/>
        </w:rPr>
        <w:t>8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บริษัทมีใบสำคัญแสดงสิทธิ</w:t>
      </w:r>
      <w:r w:rsidR="00277A69" w:rsidRPr="00262F10">
        <w:rPr>
          <w:rFonts w:asciiTheme="minorBidi" w:hAnsiTheme="minorBidi" w:cstheme="minorBidi"/>
          <w:color w:val="auto"/>
          <w:sz w:val="26"/>
          <w:szCs w:val="26"/>
          <w:cs/>
        </w:rPr>
        <w:t>ที่จะซื้อหุ้นสามัญของบริษัท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 รุ่นที่ 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</w:rPr>
        <w:t>6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</w:rPr>
        <w:t>(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>EFORL-W6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</w:rPr>
        <w:t>)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ที่ยังไม่ได้ใช้สิทธิคงเหลือ </w:t>
      </w:r>
      <w:r w:rsidR="00B21DBF" w:rsidRPr="00262F10">
        <w:rPr>
          <w:rFonts w:asciiTheme="minorBidi" w:hAnsiTheme="minorBidi" w:cstheme="minorBidi"/>
          <w:color w:val="auto"/>
          <w:sz w:val="26"/>
          <w:szCs w:val="26"/>
        </w:rPr>
        <w:t>75,411,</w:t>
      </w:r>
      <w:r w:rsidR="00164D42" w:rsidRPr="00262F10">
        <w:rPr>
          <w:rFonts w:asciiTheme="minorBidi" w:hAnsiTheme="minorBidi" w:cstheme="minorBidi"/>
          <w:color w:val="auto"/>
          <w:sz w:val="26"/>
          <w:szCs w:val="26"/>
        </w:rPr>
        <w:t>6</w:t>
      </w:r>
      <w:r w:rsidR="00B21DBF" w:rsidRPr="00262F10">
        <w:rPr>
          <w:rFonts w:asciiTheme="minorBidi" w:hAnsiTheme="minorBidi" w:cstheme="minorBidi"/>
          <w:color w:val="auto"/>
          <w:sz w:val="26"/>
          <w:szCs w:val="26"/>
        </w:rPr>
        <w:t>05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  <w:cs/>
        </w:rPr>
        <w:t>หน่วย</w:t>
      </w:r>
    </w:p>
    <w:p w14:paraId="68ABC536" w14:textId="77777777" w:rsidR="00D07AE7" w:rsidRPr="00262F10" w:rsidRDefault="00D07AE7" w:rsidP="00D07AE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6CF28B9B" w14:textId="71586F1E" w:rsidR="002405E9" w:rsidRPr="00262F10" w:rsidRDefault="002405E9" w:rsidP="00D07AE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บริษัทจึงไม่ได้รวมกำไร (ขาดทุน) ปรับลด ในงบกำไรขาดทุน</w:t>
      </w:r>
      <w:r w:rsidR="009B3153" w:rsidRPr="00262F10">
        <w:rPr>
          <w:rFonts w:asciiTheme="minorBidi" w:hAnsiTheme="minorBidi" w:cstheme="minorBidi"/>
          <w:color w:val="auto"/>
          <w:sz w:val="26"/>
          <w:szCs w:val="26"/>
          <w:cs/>
        </w:rPr>
        <w:t>เบ็ดเสร็จ</w:t>
      </w:r>
    </w:p>
    <w:p w14:paraId="33D13922" w14:textId="50CB4F37" w:rsidR="000623EF" w:rsidRPr="00262F10" w:rsidRDefault="000623EF" w:rsidP="00D07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6"/>
          <w:szCs w:val="26"/>
          <w:lang w:val="en-GB"/>
        </w:rPr>
      </w:pPr>
    </w:p>
    <w:p w14:paraId="2ED2D327" w14:textId="50518BBC" w:rsidR="009D471F" w:rsidRPr="00262F10" w:rsidRDefault="009D471F" w:rsidP="00D07AE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ภาษีเงินได้</w:t>
      </w:r>
    </w:p>
    <w:p w14:paraId="0A4B6CD4" w14:textId="77777777" w:rsidR="009D471F" w:rsidRPr="00262F10" w:rsidRDefault="009D471F" w:rsidP="009D471F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BAB8290" w14:textId="262EACA0" w:rsidR="00301F21" w:rsidRPr="00262F10" w:rsidRDefault="00301F21" w:rsidP="00301F21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163611" w:rsidRPr="00262F10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163611">
        <w:rPr>
          <w:rFonts w:asciiTheme="minorBidi" w:hAnsiTheme="minorBidi" w:cstheme="minorBidi" w:hint="cs"/>
          <w:color w:val="auto"/>
          <w:sz w:val="26"/>
          <w:szCs w:val="26"/>
          <w:cs/>
        </w:rPr>
        <w:t>สำหรับ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งวดสามเดือนสิ้นสุดวันที่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 31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มีนาคม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2568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คือ อัตราร้อยละ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> 20.8</w:t>
      </w:r>
      <w:r w:rsidR="00752F68">
        <w:rPr>
          <w:rFonts w:asciiTheme="minorBidi" w:hAnsiTheme="minorBidi" w:cstheme="minorBidi"/>
          <w:color w:val="auto"/>
          <w:sz w:val="26"/>
          <w:szCs w:val="26"/>
        </w:rPr>
        <w:t>5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ต่อปี และร้อยละ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>2.25</w:t>
      </w:r>
      <w:r w:rsidR="00B211CB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="00B211CB" w:rsidRPr="00262F10">
        <w:rPr>
          <w:rFonts w:asciiTheme="minorBidi" w:hAnsiTheme="minorBidi" w:cstheme="minorBidi"/>
          <w:color w:val="auto"/>
          <w:sz w:val="26"/>
          <w:szCs w:val="26"/>
          <w:cs/>
        </w:rPr>
        <w:t>ตามลำดับ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เปรียบเทียบกับประมาณการอัตราภาษีเงินได้ที่ใช้</w:t>
      </w:r>
      <w:r w:rsidR="00B211CB" w:rsidRPr="00262F10">
        <w:rPr>
          <w:rFonts w:asciiTheme="minorBidi" w:hAnsiTheme="minorBidi" w:cstheme="minorBidi"/>
          <w:color w:val="auto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B211CB">
        <w:rPr>
          <w:rFonts w:asciiTheme="minorBidi" w:hAnsiTheme="minorBidi" w:cstheme="minorBidi" w:hint="cs"/>
          <w:color w:val="auto"/>
          <w:sz w:val="26"/>
          <w:szCs w:val="26"/>
          <w:cs/>
        </w:rPr>
        <w:t>สำหรับ</w:t>
      </w:r>
      <w:r w:rsidR="00B211CB" w:rsidRPr="00262F10">
        <w:rPr>
          <w:rFonts w:asciiTheme="minorBidi" w:hAnsiTheme="minorBidi" w:cstheme="minorBidi"/>
          <w:color w:val="auto"/>
          <w:sz w:val="26"/>
          <w:szCs w:val="26"/>
          <w:cs/>
        </w:rPr>
        <w:t>งวดสาม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เดือนสิ้นสุดวันที่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31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มีนาคม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 2567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คือ</w:t>
      </w:r>
      <w:r w:rsidR="00B31701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อัตราร้อยละ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 1.51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และร้อยละ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>0.6</w:t>
      </w:r>
      <w:r w:rsidR="00752F68">
        <w:rPr>
          <w:rFonts w:asciiTheme="minorBidi" w:hAnsiTheme="minorBidi" w:cstheme="minorBidi"/>
          <w:color w:val="auto"/>
          <w:sz w:val="26"/>
          <w:szCs w:val="26"/>
        </w:rPr>
        <w:t>5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2244E4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ตามลำดับ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อัตราภาษีในงวดปัจจุบันเพิ่มขึ้นจากงวดก่อนเนื่องมาจากการปรับปรุงภาษีเงินได้นิติบุคคลของปีก่อนของบริษัทย่อย</w:t>
      </w:r>
    </w:p>
    <w:p w14:paraId="6B83FD85" w14:textId="77777777" w:rsidR="009D471F" w:rsidRPr="00262F10" w:rsidRDefault="009D471F" w:rsidP="009D471F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B5C8557" w14:textId="6DF031CB" w:rsidR="00AE5FB3" w:rsidRPr="00262F10" w:rsidRDefault="00645126" w:rsidP="00015C7D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ภาระผูกพัน</w:t>
      </w:r>
    </w:p>
    <w:p w14:paraId="1D18DC95" w14:textId="77777777" w:rsidR="00015C7D" w:rsidRPr="00262F10" w:rsidRDefault="00015C7D" w:rsidP="00015C7D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3F9AD9F" w14:textId="2FFC3A03" w:rsidR="00AE5FB3" w:rsidRPr="00262F10" w:rsidRDefault="00074474" w:rsidP="003D541D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ณ วันที่ </w:t>
      </w:r>
      <w:r w:rsidR="005D0740" w:rsidRPr="00262F10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="005D0740" w:rsidRPr="00262F10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มีนาคม </w:t>
      </w:r>
      <w:r w:rsidR="005F49E5" w:rsidRPr="00262F10">
        <w:rPr>
          <w:rFonts w:asciiTheme="minorBidi" w:hAnsiTheme="minorBidi" w:cstheme="minorBidi"/>
          <w:sz w:val="26"/>
          <w:szCs w:val="26"/>
        </w:rPr>
        <w:t>256</w:t>
      </w:r>
      <w:r w:rsidR="008D325E" w:rsidRPr="00262F10"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</w:t>
      </w:r>
      <w:r w:rsidR="00973311"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มีภาระผูกพัน ดังต่อไปนี้</w:t>
      </w:r>
    </w:p>
    <w:p w14:paraId="1000BAF7" w14:textId="77777777" w:rsidR="003D541D" w:rsidRPr="00262F10" w:rsidRDefault="003D541D" w:rsidP="003D541D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3232E5A" w14:textId="4B03708A" w:rsidR="00566B2B" w:rsidRPr="00262F10" w:rsidRDefault="00566B2B" w:rsidP="00D07AE7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spacing w:line="340" w:lineRule="exact"/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ภาระผูกพันเกี่ยวกับสัญญาบริการที่จะต้องชำระ</w:t>
      </w:r>
      <w:r w:rsidR="00FF01DF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ดังนี้</w:t>
      </w:r>
    </w:p>
    <w:tbl>
      <w:tblPr>
        <w:tblW w:w="8758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158"/>
        <w:gridCol w:w="2183"/>
        <w:gridCol w:w="236"/>
        <w:gridCol w:w="2181"/>
      </w:tblGrid>
      <w:tr w:rsidR="0014213B" w:rsidRPr="00262F10" w14:paraId="354FB0D2" w14:textId="77777777" w:rsidTr="0014213B">
        <w:tc>
          <w:tcPr>
            <w:tcW w:w="4158" w:type="dxa"/>
          </w:tcPr>
          <w:p w14:paraId="4573A2FF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</w:tcPr>
          <w:p w14:paraId="0040F14C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5675B039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7BF65CB6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213B" w:rsidRPr="00262F10" w14:paraId="2377E029" w14:textId="77777777" w:rsidTr="0014213B">
        <w:tc>
          <w:tcPr>
            <w:tcW w:w="4158" w:type="dxa"/>
          </w:tcPr>
          <w:p w14:paraId="4D3F481F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0FBEB351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21F1ED0A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91F5E77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213B" w:rsidRPr="00262F10" w14:paraId="73201CD2" w14:textId="77777777" w:rsidTr="0014213B">
        <w:trPr>
          <w:trHeight w:val="283"/>
        </w:trPr>
        <w:tc>
          <w:tcPr>
            <w:tcW w:w="4158" w:type="dxa"/>
          </w:tcPr>
          <w:p w14:paraId="48DF5212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A5C59D3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03EED2F7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7C200300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213B" w:rsidRPr="00262F10" w14:paraId="42F73912" w14:textId="77777777" w:rsidTr="0014213B">
        <w:tc>
          <w:tcPr>
            <w:tcW w:w="4158" w:type="dxa"/>
          </w:tcPr>
          <w:p w14:paraId="31FE8E04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ภายใน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2183" w:type="dxa"/>
            <w:shd w:val="clear" w:color="auto" w:fill="auto"/>
          </w:tcPr>
          <w:p w14:paraId="0D9AEE52" w14:textId="74845BC2" w:rsidR="0014213B" w:rsidRPr="00262F10" w:rsidRDefault="00B6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</w:t>
            </w:r>
            <w:r w:rsidR="00721B4D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236" w:type="dxa"/>
          </w:tcPr>
          <w:p w14:paraId="0BB5827B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4D5B4F1F" w14:textId="6250B6A2" w:rsidR="0014213B" w:rsidRPr="00262F10" w:rsidRDefault="0061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1,6</w:t>
            </w:r>
            <w:r w:rsidR="008D223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13</w:t>
            </w:r>
          </w:p>
        </w:tc>
      </w:tr>
      <w:tr w:rsidR="0014213B" w:rsidRPr="00262F10" w14:paraId="59D2BD5F" w14:textId="77777777" w:rsidTr="001F3020">
        <w:tc>
          <w:tcPr>
            <w:tcW w:w="4158" w:type="dxa"/>
          </w:tcPr>
          <w:p w14:paraId="21553518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เกินกว่า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 แต่ไม่เกิน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83" w:type="dxa"/>
            <w:shd w:val="clear" w:color="auto" w:fill="auto"/>
          </w:tcPr>
          <w:p w14:paraId="5CE28D1E" w14:textId="16693A08" w:rsidR="0014213B" w:rsidRPr="00262F10" w:rsidRDefault="00D4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36" w:type="dxa"/>
          </w:tcPr>
          <w:p w14:paraId="7A4CA8F6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69FAE93D" w14:textId="401DDDFE" w:rsidR="0014213B" w:rsidRPr="00262F10" w:rsidRDefault="00281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226</w:t>
            </w:r>
          </w:p>
        </w:tc>
      </w:tr>
      <w:tr w:rsidR="0014213B" w:rsidRPr="00262F10" w14:paraId="0BACDB13" w14:textId="77777777" w:rsidTr="001F3020">
        <w:tc>
          <w:tcPr>
            <w:tcW w:w="4158" w:type="dxa"/>
          </w:tcPr>
          <w:p w14:paraId="04B7DB27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5F2164" w14:textId="0B06BE1E" w:rsidR="0014213B" w:rsidRPr="00262F10" w:rsidRDefault="0030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1,900</w:t>
            </w:r>
          </w:p>
        </w:tc>
        <w:tc>
          <w:tcPr>
            <w:tcW w:w="236" w:type="dxa"/>
          </w:tcPr>
          <w:p w14:paraId="0890B1FA" w14:textId="77777777" w:rsidR="0014213B" w:rsidRPr="00262F10" w:rsidRDefault="0014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2088396" w14:textId="3731C1EB" w:rsidR="0014213B" w:rsidRPr="00262F10" w:rsidRDefault="00D9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</w:t>
            </w:r>
            <w:r w:rsidR="00C64FD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8</w:t>
            </w:r>
            <w:r w:rsidR="001F3020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39</w:t>
            </w:r>
          </w:p>
        </w:tc>
      </w:tr>
    </w:tbl>
    <w:p w14:paraId="607CCF3E" w14:textId="77777777" w:rsidR="0014213B" w:rsidRPr="00262F10" w:rsidRDefault="0014213B" w:rsidP="00D07AE7">
      <w:pPr>
        <w:pStyle w:val="CordiaNew"/>
        <w:tabs>
          <w:tab w:val="clear" w:pos="4153"/>
          <w:tab w:val="left" w:pos="1260"/>
        </w:tabs>
        <w:ind w:left="99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67C0B96A" w14:textId="0BE1555E" w:rsidR="00827508" w:rsidRPr="00262F10" w:rsidRDefault="00827508" w:rsidP="00D07AE7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บริษัทและบริษัทย่อยมีภาระผูกพันเกี่ยวกับการซื้อสินค้าจำนวน </w:t>
      </w:r>
      <w:r w:rsidR="004B442B" w:rsidRPr="00262F10">
        <w:rPr>
          <w:rFonts w:asciiTheme="minorBidi" w:hAnsiTheme="minorBidi" w:cstheme="minorBidi"/>
          <w:color w:val="auto"/>
          <w:sz w:val="26"/>
          <w:szCs w:val="26"/>
        </w:rPr>
        <w:t>85</w:t>
      </w:r>
      <w:r w:rsidR="00E4579B" w:rsidRPr="00262F10">
        <w:rPr>
          <w:rFonts w:asciiTheme="minorBidi" w:hAnsiTheme="minorBidi" w:cstheme="minorBidi"/>
          <w:color w:val="auto"/>
          <w:sz w:val="26"/>
          <w:szCs w:val="26"/>
        </w:rPr>
        <w:t>.77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ล้านบาท และ </w:t>
      </w:r>
      <w:r w:rsidR="00841514" w:rsidRPr="00262F10">
        <w:rPr>
          <w:rFonts w:asciiTheme="minorBidi" w:hAnsiTheme="minorBidi" w:cstheme="minorBidi"/>
          <w:color w:val="auto"/>
          <w:sz w:val="26"/>
          <w:szCs w:val="26"/>
        </w:rPr>
        <w:t>0.85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ล้านบาท ตามลำดับ</w:t>
      </w:r>
    </w:p>
    <w:p w14:paraId="1C132328" w14:textId="77777777" w:rsidR="00ED0A63" w:rsidRPr="00262F10" w:rsidRDefault="00ED0A63" w:rsidP="00015C7D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DF302F5" w14:textId="4BF4DEDB" w:rsidR="00ED0A63" w:rsidRPr="00262F10" w:rsidRDefault="00827508" w:rsidP="00ED0A63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</w:t>
      </w:r>
      <w:r w:rsidR="00125C60"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และบริษัทย่อย</w:t>
      </w:r>
      <w:r w:rsidR="00125C60" w:rsidRPr="00262F10">
        <w:rPr>
          <w:rFonts w:ascii="Cordia New" w:hAnsi="Cordia New" w:cs="Cordia New" w:hint="cs"/>
          <w:sz w:val="26"/>
          <w:szCs w:val="26"/>
          <w:cs/>
          <w:lang w:eastAsia="zh-CN"/>
        </w:rPr>
        <w:t>มีเงินรับล่วงหน้าจากลูกค้าจำนวนรวม</w:t>
      </w:r>
      <w:r w:rsidR="00125C60" w:rsidRPr="00262F10">
        <w:rPr>
          <w:rFonts w:ascii="Cordia New" w:hAnsi="Cordia New" w:cs="Cordia New" w:hint="cs"/>
          <w:sz w:val="26"/>
          <w:szCs w:val="26"/>
          <w:lang w:eastAsia="zh-CN"/>
        </w:rPr>
        <w:t xml:space="preserve"> </w:t>
      </w:r>
      <w:r w:rsidR="00F3717F" w:rsidRPr="00262F10">
        <w:rPr>
          <w:rFonts w:ascii="Cordia New" w:hAnsi="Cordia New" w:cs="Cordia New"/>
          <w:sz w:val="26"/>
          <w:szCs w:val="26"/>
          <w:lang w:eastAsia="zh-CN"/>
        </w:rPr>
        <w:t>11.6</w:t>
      </w:r>
      <w:r w:rsidR="005C6105">
        <w:rPr>
          <w:rFonts w:ascii="Cordia New" w:hAnsi="Cordia New" w:cs="Cordia New"/>
          <w:sz w:val="26"/>
          <w:szCs w:val="26"/>
          <w:lang w:eastAsia="zh-CN"/>
        </w:rPr>
        <w:t>6</w:t>
      </w:r>
      <w:r w:rsidR="00F3717F" w:rsidRPr="00262F10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F3717F" w:rsidRPr="00262F10">
        <w:rPr>
          <w:rFonts w:ascii="Cordia New" w:hAnsi="Cordia New" w:cs="Cordia New" w:hint="cs"/>
          <w:sz w:val="26"/>
          <w:szCs w:val="26"/>
          <w:cs/>
          <w:lang w:eastAsia="zh-CN"/>
        </w:rPr>
        <w:t>ล้านบาท</w:t>
      </w:r>
      <w:r w:rsidR="00BA6C69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F3717F" w:rsidRPr="00262F10">
        <w:rPr>
          <w:rFonts w:ascii="Cordia New" w:hAnsi="Cordia New" w:cs="Cordia New" w:hint="cs"/>
          <w:sz w:val="26"/>
          <w:szCs w:val="26"/>
          <w:cs/>
          <w:lang w:eastAsia="zh-CN"/>
        </w:rPr>
        <w:t xml:space="preserve">และ </w:t>
      </w:r>
      <w:r w:rsidR="004B5B98">
        <w:rPr>
          <w:rFonts w:ascii="Cordia New" w:hAnsi="Cordia New" w:cs="Cordia New"/>
          <w:sz w:val="26"/>
          <w:szCs w:val="26"/>
          <w:lang w:eastAsia="zh-CN"/>
        </w:rPr>
        <w:t>0.11</w:t>
      </w:r>
      <w:r w:rsidR="002928B8" w:rsidRPr="00262F10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2928B8" w:rsidRPr="00262F10">
        <w:rPr>
          <w:rFonts w:ascii="Cordia New" w:hAnsi="Cordia New" w:cs="Cordia New" w:hint="cs"/>
          <w:sz w:val="26"/>
          <w:szCs w:val="26"/>
          <w:cs/>
          <w:lang w:eastAsia="zh-CN"/>
        </w:rPr>
        <w:t>ล้านบาท</w:t>
      </w:r>
      <w:r w:rsidR="00BA6C69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BA6C69">
        <w:rPr>
          <w:rFonts w:ascii="Cordia New" w:hAnsi="Cordia New" w:cs="Cordia New" w:hint="cs"/>
          <w:sz w:val="26"/>
          <w:szCs w:val="26"/>
          <w:cs/>
          <w:lang w:eastAsia="zh-CN"/>
        </w:rPr>
        <w:t xml:space="preserve">ตามลำดับ </w:t>
      </w:r>
      <w:r w:rsidR="002928B8"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โดย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มีภาระผูกพัน</w:t>
      </w:r>
      <w:r w:rsidR="00241CC7">
        <w:rPr>
          <w:rFonts w:asciiTheme="minorBidi" w:hAnsiTheme="minorBidi" w:cstheme="minorBidi" w:hint="cs"/>
          <w:color w:val="auto"/>
          <w:sz w:val="26"/>
          <w:szCs w:val="26"/>
          <w:cs/>
        </w:rPr>
        <w:t>ในการ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ส่งมอบสินค้าให้กับลูกค้าจำนวน </w:t>
      </w:r>
      <w:r w:rsidR="00E4547C" w:rsidRPr="00262F10">
        <w:rPr>
          <w:rFonts w:asciiTheme="minorBidi" w:hAnsiTheme="minorBidi" w:cstheme="minorBidi"/>
          <w:color w:val="auto"/>
          <w:sz w:val="26"/>
          <w:szCs w:val="26"/>
        </w:rPr>
        <w:t>17</w:t>
      </w:r>
      <w:r w:rsidR="000938A8" w:rsidRPr="00262F10">
        <w:rPr>
          <w:rFonts w:asciiTheme="minorBidi" w:hAnsiTheme="minorBidi" w:cstheme="minorBidi"/>
          <w:color w:val="auto"/>
          <w:sz w:val="26"/>
          <w:szCs w:val="26"/>
        </w:rPr>
        <w:t>9.54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 และ </w:t>
      </w:r>
      <w:r w:rsidR="009177A0" w:rsidRPr="00262F10">
        <w:rPr>
          <w:rFonts w:asciiTheme="minorBidi" w:hAnsiTheme="minorBidi" w:cstheme="minorBidi"/>
          <w:color w:val="auto"/>
          <w:sz w:val="26"/>
          <w:szCs w:val="26"/>
        </w:rPr>
        <w:t>4.22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 ตามลำดับ</w:t>
      </w:r>
    </w:p>
    <w:p w14:paraId="1CE320E3" w14:textId="77777777" w:rsidR="004750DB" w:rsidRPr="00262F10" w:rsidRDefault="004750DB" w:rsidP="004750DB">
      <w:pPr>
        <w:pStyle w:val="ListParagraph"/>
        <w:rPr>
          <w:rFonts w:asciiTheme="minorBidi" w:hAnsiTheme="minorBidi" w:cstheme="minorBidi"/>
          <w:sz w:val="26"/>
          <w:szCs w:val="26"/>
        </w:rPr>
      </w:pPr>
    </w:p>
    <w:p w14:paraId="1E5779AA" w14:textId="07628C55" w:rsidR="004750DB" w:rsidRPr="00262F10" w:rsidRDefault="00026872" w:rsidP="004750DB">
      <w:pPr>
        <w:pStyle w:val="CordiaNew"/>
        <w:tabs>
          <w:tab w:val="clear" w:pos="4153"/>
          <w:tab w:val="left" w:pos="1260"/>
        </w:tabs>
        <w:ind w:left="90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>
        <w:rPr>
          <w:rFonts w:asciiTheme="minorBidi" w:hAnsiTheme="minorBidi" w:cstheme="minorBidi"/>
          <w:color w:val="auto"/>
          <w:sz w:val="26"/>
          <w:szCs w:val="26"/>
        </w:rPr>
        <w:br w:type="page"/>
      </w:r>
    </w:p>
    <w:p w14:paraId="00F111F3" w14:textId="77777777" w:rsidR="00ED0A63" w:rsidRPr="00262F10" w:rsidRDefault="00ED0A63" w:rsidP="00026872">
      <w:pPr>
        <w:pStyle w:val="CordiaNew"/>
        <w:tabs>
          <w:tab w:val="clear" w:pos="4153"/>
          <w:tab w:val="left" w:pos="12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4E1D6647" w14:textId="5254E571" w:rsidR="00D973CF" w:rsidRPr="00262F10" w:rsidRDefault="00880898" w:rsidP="004750DB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วงเงินสินเชื่อ</w:t>
      </w:r>
    </w:p>
    <w:p w14:paraId="3A07D30F" w14:textId="77777777" w:rsidR="00880898" w:rsidRPr="00262F10" w:rsidRDefault="00880898" w:rsidP="00026872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AC982F8" w14:textId="6B1B1173" w:rsidR="00827508" w:rsidRPr="00262F10" w:rsidRDefault="00827508" w:rsidP="00026872">
      <w:pPr>
        <w:pStyle w:val="CordiaNew"/>
        <w:numPr>
          <w:ilvl w:val="1"/>
          <w:numId w:val="24"/>
        </w:numPr>
        <w:tabs>
          <w:tab w:val="clear" w:pos="4153"/>
          <w:tab w:val="clear" w:pos="8306"/>
        </w:tabs>
        <w:spacing w:line="340" w:lineRule="exact"/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31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มีนาคม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2568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ดังนี้</w:t>
      </w:r>
    </w:p>
    <w:p w14:paraId="7103D4FC" w14:textId="77777777" w:rsidR="00827508" w:rsidRPr="00262F10" w:rsidRDefault="00827508" w:rsidP="00827508">
      <w:pPr>
        <w:pStyle w:val="ListParagraph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8716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42"/>
        <w:gridCol w:w="1275"/>
        <w:gridCol w:w="1392"/>
        <w:gridCol w:w="1277"/>
      </w:tblGrid>
      <w:tr w:rsidR="004D4C3A" w:rsidRPr="00262F10" w14:paraId="5842998B" w14:textId="77777777" w:rsidTr="00D02468">
        <w:trPr>
          <w:trHeight w:val="20"/>
        </w:trPr>
        <w:tc>
          <w:tcPr>
            <w:tcW w:w="3330" w:type="dxa"/>
          </w:tcPr>
          <w:p w14:paraId="7D59461F" w14:textId="6D98AD86" w:rsidR="0010648E" w:rsidRPr="00262F10" w:rsidRDefault="00441532" w:rsidP="008D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bookmarkStart w:id="5" w:name="_Hlk5908296"/>
            <w:bookmarkStart w:id="6" w:name="_Hlk5908283"/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proofErr w:type="gramStart"/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eastAsia="en-GB"/>
              </w:rPr>
              <w:t>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  <w:hideMark/>
          </w:tcPr>
          <w:p w14:paraId="64E40214" w14:textId="77777777" w:rsidR="0010648E" w:rsidRPr="00262F10" w:rsidRDefault="0010648E" w:rsidP="008D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18044087" w:rsidR="0010648E" w:rsidRPr="00262F10" w:rsidRDefault="007879E9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right="90" w:hanging="855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</w:t>
            </w:r>
            <w:r w:rsidR="0010648E"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การเงินรวม </w:t>
            </w:r>
          </w:p>
        </w:tc>
      </w:tr>
      <w:tr w:rsidR="004D4C3A" w:rsidRPr="00262F10" w14:paraId="3625D618" w14:textId="77777777" w:rsidTr="00D02468">
        <w:trPr>
          <w:trHeight w:val="20"/>
        </w:trPr>
        <w:tc>
          <w:tcPr>
            <w:tcW w:w="3330" w:type="dxa"/>
          </w:tcPr>
          <w:p w14:paraId="0E094FC7" w14:textId="77F42E14" w:rsidR="0010648E" w:rsidRPr="00262F10" w:rsidRDefault="0010648E" w:rsidP="00912DA7">
            <w:pPr>
              <w:tabs>
                <w:tab w:val="clear" w:pos="907"/>
              </w:tabs>
              <w:spacing w:line="380" w:lineRule="exact"/>
              <w:ind w:left="993" w:hanging="903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</w:p>
        </w:tc>
        <w:tc>
          <w:tcPr>
            <w:tcW w:w="1442" w:type="dxa"/>
            <w:hideMark/>
          </w:tcPr>
          <w:p w14:paraId="16463673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คงเหลือ</w:t>
            </w:r>
          </w:p>
        </w:tc>
      </w:tr>
      <w:tr w:rsidR="004D4C3A" w:rsidRPr="00262F10" w14:paraId="5E5A3556" w14:textId="77777777" w:rsidTr="00D02468">
        <w:trPr>
          <w:trHeight w:val="20"/>
        </w:trPr>
        <w:tc>
          <w:tcPr>
            <w:tcW w:w="3330" w:type="dxa"/>
            <w:hideMark/>
          </w:tcPr>
          <w:p w14:paraId="64931548" w14:textId="77777777" w:rsidR="0010648E" w:rsidRPr="00262F10" w:rsidRDefault="0010648E" w:rsidP="008D325E">
            <w:pPr>
              <w:tabs>
                <w:tab w:val="clear" w:pos="907"/>
                <w:tab w:val="left" w:pos="534"/>
              </w:tabs>
              <w:spacing w:line="380" w:lineRule="exact"/>
              <w:ind w:left="993" w:hanging="993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79A45EB1" w14:textId="77777777" w:rsidR="0010648E" w:rsidRPr="00262F10" w:rsidRDefault="0010648E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4D4C3A" w:rsidRPr="00262F10" w14:paraId="0ECA978C" w14:textId="77777777" w:rsidTr="00D02468">
        <w:trPr>
          <w:trHeight w:val="20"/>
        </w:trPr>
        <w:tc>
          <w:tcPr>
            <w:tcW w:w="3330" w:type="dxa"/>
          </w:tcPr>
          <w:p w14:paraId="45BD0E31" w14:textId="77777777" w:rsidR="0010648E" w:rsidRPr="00262F10" w:rsidRDefault="0010648E" w:rsidP="00AE50E4">
            <w:pPr>
              <w:tabs>
                <w:tab w:val="clear" w:pos="907"/>
                <w:tab w:val="left" w:pos="534"/>
              </w:tabs>
              <w:spacing w:line="380" w:lineRule="exact"/>
              <w:ind w:left="993" w:hanging="903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00D64180" w14:textId="77777777" w:rsidR="0010648E" w:rsidRPr="00262F10" w:rsidRDefault="0010648E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937E58" w:rsidRPr="00262F10" w14:paraId="788FB9F0" w14:textId="77777777" w:rsidTr="00D02468">
        <w:trPr>
          <w:trHeight w:val="20"/>
        </w:trPr>
        <w:tc>
          <w:tcPr>
            <w:tcW w:w="3330" w:type="dxa"/>
          </w:tcPr>
          <w:p w14:paraId="08F102A6" w14:textId="42099124" w:rsidR="00937E58" w:rsidRPr="00262F10" w:rsidRDefault="00937E58" w:rsidP="00AE50E4">
            <w:pPr>
              <w:tabs>
                <w:tab w:val="clear" w:pos="907"/>
                <w:tab w:val="left" w:pos="534"/>
              </w:tabs>
              <w:spacing w:line="380" w:lineRule="exact"/>
              <w:ind w:left="993" w:hanging="90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เลต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เต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อร์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เครดิตและ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ทรั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สต์รีซีท </w:t>
            </w:r>
          </w:p>
        </w:tc>
        <w:tc>
          <w:tcPr>
            <w:tcW w:w="1442" w:type="dxa"/>
            <w:shd w:val="clear" w:color="auto" w:fill="auto"/>
          </w:tcPr>
          <w:p w14:paraId="20FF55F3" w14:textId="1F593931" w:rsidR="00937E58" w:rsidRPr="00262F10" w:rsidRDefault="00937E58" w:rsidP="008D325E">
            <w:pPr>
              <w:spacing w:line="380" w:lineRule="exact"/>
              <w:ind w:left="993" w:hanging="99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E91153A" w14:textId="74E39710" w:rsidR="00937E58" w:rsidRPr="00262F10" w:rsidRDefault="00471723" w:rsidP="003C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179,000</w:t>
            </w:r>
          </w:p>
        </w:tc>
        <w:tc>
          <w:tcPr>
            <w:tcW w:w="1392" w:type="dxa"/>
            <w:shd w:val="clear" w:color="auto" w:fill="auto"/>
          </w:tcPr>
          <w:p w14:paraId="1EE85CFD" w14:textId="7F25D31D" w:rsidR="00937E58" w:rsidRPr="00262F10" w:rsidRDefault="00336AED" w:rsidP="003C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1,533</w:t>
            </w:r>
          </w:p>
        </w:tc>
        <w:tc>
          <w:tcPr>
            <w:tcW w:w="1277" w:type="dxa"/>
            <w:shd w:val="clear" w:color="auto" w:fill="auto"/>
          </w:tcPr>
          <w:p w14:paraId="534426C2" w14:textId="1828B4E0" w:rsidR="00937E58" w:rsidRPr="00262F10" w:rsidRDefault="00FE3DBE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177</w:t>
            </w:r>
            <w:r w:rsidR="007B3D8C"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,467</w:t>
            </w:r>
          </w:p>
        </w:tc>
      </w:tr>
      <w:tr w:rsidR="00B1361C" w:rsidRPr="00262F10" w14:paraId="13830A9C" w14:textId="77777777" w:rsidTr="00D02468">
        <w:trPr>
          <w:trHeight w:val="379"/>
        </w:trPr>
        <w:tc>
          <w:tcPr>
            <w:tcW w:w="3330" w:type="dxa"/>
          </w:tcPr>
          <w:p w14:paraId="557A68E6" w14:textId="77777777" w:rsidR="00B1361C" w:rsidRPr="00262F10" w:rsidRDefault="00B1361C" w:rsidP="00AE50E4">
            <w:pPr>
              <w:tabs>
                <w:tab w:val="clear" w:pos="907"/>
                <w:tab w:val="left" w:pos="534"/>
              </w:tabs>
              <w:spacing w:line="380" w:lineRule="exact"/>
              <w:ind w:left="993" w:hanging="903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54173065" w14:textId="77777777" w:rsidR="00B1361C" w:rsidRPr="00262F10" w:rsidRDefault="00B1361C" w:rsidP="008D32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B1361C" w:rsidRPr="00262F10" w:rsidRDefault="00B1361C" w:rsidP="008D325E">
            <w:pPr>
              <w:tabs>
                <w:tab w:val="clear" w:pos="3515"/>
                <w:tab w:val="left" w:pos="945"/>
              </w:tabs>
              <w:spacing w:line="380" w:lineRule="exact"/>
              <w:ind w:left="993" w:right="90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1361C" w:rsidRPr="00262F10" w14:paraId="7F09BB09" w14:textId="77777777" w:rsidTr="00D02468">
        <w:trPr>
          <w:trHeight w:val="20"/>
        </w:trPr>
        <w:tc>
          <w:tcPr>
            <w:tcW w:w="3330" w:type="dxa"/>
          </w:tcPr>
          <w:p w14:paraId="43F7CD15" w14:textId="77777777" w:rsidR="00B1361C" w:rsidRPr="00262F10" w:rsidRDefault="00B1361C" w:rsidP="00AE50E4">
            <w:pPr>
              <w:tabs>
                <w:tab w:val="clear" w:pos="907"/>
                <w:tab w:val="left" w:pos="534"/>
              </w:tabs>
              <w:spacing w:line="380" w:lineRule="exact"/>
              <w:ind w:left="993" w:hanging="903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148388F5" w14:textId="77777777" w:rsidR="00B1361C" w:rsidRPr="00262F10" w:rsidRDefault="00B1361C" w:rsidP="008D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2FF92E09" w:rsidR="00B1361C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right="104" w:hanging="855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61C" w:rsidRPr="00262F10" w14:paraId="1F5EBBCA" w14:textId="77777777" w:rsidTr="00D02468">
        <w:trPr>
          <w:trHeight w:val="20"/>
        </w:trPr>
        <w:tc>
          <w:tcPr>
            <w:tcW w:w="3330" w:type="dxa"/>
          </w:tcPr>
          <w:p w14:paraId="3359428E" w14:textId="77777777" w:rsidR="00B1361C" w:rsidRPr="00262F10" w:rsidRDefault="00B1361C" w:rsidP="00AE50E4">
            <w:pPr>
              <w:tabs>
                <w:tab w:val="clear" w:pos="907"/>
                <w:tab w:val="left" w:pos="534"/>
              </w:tabs>
              <w:spacing w:line="380" w:lineRule="exact"/>
              <w:ind w:left="993" w:hanging="903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025B05DA" w14:textId="77777777" w:rsidR="00B1361C" w:rsidRPr="00262F10" w:rsidRDefault="00B1361C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B1361C" w:rsidRPr="00262F10" w:rsidRDefault="00B1361C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B1361C" w:rsidRPr="00262F10" w:rsidRDefault="00B1361C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B1361C" w:rsidRPr="00262F10" w:rsidRDefault="00B1361C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คงเหลือ</w:t>
            </w:r>
          </w:p>
        </w:tc>
      </w:tr>
      <w:tr w:rsidR="00B1361C" w:rsidRPr="00262F10" w14:paraId="67DEFF78" w14:textId="77777777" w:rsidTr="00D02468">
        <w:trPr>
          <w:trHeight w:val="20"/>
        </w:trPr>
        <w:tc>
          <w:tcPr>
            <w:tcW w:w="3330" w:type="dxa"/>
          </w:tcPr>
          <w:p w14:paraId="1056FC2B" w14:textId="77777777" w:rsidR="00B1361C" w:rsidRPr="00262F10" w:rsidRDefault="00B1361C" w:rsidP="00AE50E4">
            <w:pPr>
              <w:tabs>
                <w:tab w:val="clear" w:pos="907"/>
                <w:tab w:val="left" w:pos="534"/>
              </w:tabs>
              <w:spacing w:line="380" w:lineRule="exact"/>
              <w:ind w:left="993" w:hanging="903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7414B18B" w14:textId="77777777" w:rsidR="00B1361C" w:rsidRPr="00262F10" w:rsidRDefault="00B1361C" w:rsidP="008D325E">
            <w:pPr>
              <w:tabs>
                <w:tab w:val="clear" w:pos="907"/>
                <w:tab w:val="left" w:pos="486"/>
              </w:tabs>
              <w:spacing w:line="380" w:lineRule="exact"/>
              <w:ind w:right="3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B1361C" w:rsidRPr="00262F10" w:rsidRDefault="00B1361C" w:rsidP="008D325E">
            <w:pP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B1361C" w:rsidRPr="00262F10" w:rsidRDefault="00B1361C" w:rsidP="008D325E">
            <w:pPr>
              <w:tabs>
                <w:tab w:val="left" w:pos="945"/>
              </w:tabs>
              <w:spacing w:line="380" w:lineRule="exact"/>
              <w:ind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B1361C" w:rsidRPr="00262F10" w:rsidRDefault="00B1361C" w:rsidP="008D325E">
            <w:pPr>
              <w:tabs>
                <w:tab w:val="left" w:pos="945"/>
              </w:tabs>
              <w:spacing w:line="380" w:lineRule="exact"/>
              <w:ind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B1361C" w:rsidRPr="00262F10" w14:paraId="41B58CA4" w14:textId="77777777" w:rsidTr="00D02468">
        <w:trPr>
          <w:trHeight w:val="20"/>
        </w:trPr>
        <w:tc>
          <w:tcPr>
            <w:tcW w:w="3330" w:type="dxa"/>
          </w:tcPr>
          <w:p w14:paraId="70FB9667" w14:textId="77777777" w:rsidR="00B1361C" w:rsidRPr="00262F10" w:rsidRDefault="00B1361C" w:rsidP="00AE50E4">
            <w:pPr>
              <w:tabs>
                <w:tab w:val="clear" w:pos="907"/>
                <w:tab w:val="left" w:pos="534"/>
              </w:tabs>
              <w:spacing w:line="380" w:lineRule="exact"/>
              <w:ind w:left="993" w:hanging="903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7EC5D843" w14:textId="77777777" w:rsidR="00B1361C" w:rsidRPr="00262F10" w:rsidRDefault="00B1361C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B1361C" w:rsidRPr="00262F10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B1361C" w:rsidRPr="00262F10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B1361C" w:rsidRPr="00262F10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B1361C" w:rsidRPr="00262F10" w14:paraId="7BFE94D3" w14:textId="77777777" w:rsidTr="00D02468">
        <w:trPr>
          <w:trHeight w:val="20"/>
        </w:trPr>
        <w:tc>
          <w:tcPr>
            <w:tcW w:w="3330" w:type="dxa"/>
          </w:tcPr>
          <w:p w14:paraId="44A7657D" w14:textId="77777777" w:rsidR="00B1361C" w:rsidRPr="00262F10" w:rsidRDefault="00B1361C" w:rsidP="00AE50E4">
            <w:pPr>
              <w:tabs>
                <w:tab w:val="clear" w:pos="907"/>
                <w:tab w:val="left" w:pos="534"/>
              </w:tabs>
              <w:spacing w:line="380" w:lineRule="exact"/>
              <w:ind w:left="993" w:hanging="903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เลต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เต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อร์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เครดิตและ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ทรั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สต์รีซีท </w:t>
            </w:r>
          </w:p>
        </w:tc>
        <w:tc>
          <w:tcPr>
            <w:tcW w:w="1442" w:type="dxa"/>
          </w:tcPr>
          <w:p w14:paraId="64ED3696" w14:textId="3CF3D1BC" w:rsidR="00B1361C" w:rsidRPr="00262F10" w:rsidRDefault="00B1361C" w:rsidP="008D325E">
            <w:pPr>
              <w:tabs>
                <w:tab w:val="clear" w:pos="454"/>
                <w:tab w:val="left" w:pos="539"/>
              </w:tabs>
              <w:spacing w:line="380" w:lineRule="exact"/>
              <w:ind w:left="993" w:hanging="993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43659B44" w:rsidR="00B1361C" w:rsidRPr="00262F10" w:rsidRDefault="00D4025F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139</w:t>
            </w:r>
            <w:r w:rsidR="00A211D1"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,000</w:t>
            </w:r>
          </w:p>
        </w:tc>
        <w:tc>
          <w:tcPr>
            <w:tcW w:w="1392" w:type="dxa"/>
            <w:shd w:val="clear" w:color="auto" w:fill="auto"/>
          </w:tcPr>
          <w:p w14:paraId="634181F9" w14:textId="19FEAAE7" w:rsidR="00B1361C" w:rsidRPr="00262F10" w:rsidRDefault="00105C9C" w:rsidP="00F729B5">
            <w:pPr>
              <w:spacing w:line="380" w:lineRule="exact"/>
              <w:ind w:right="312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3242078" w14:textId="55962E06" w:rsidR="00B1361C" w:rsidRPr="00262F10" w:rsidRDefault="00D4025F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139</w:t>
            </w:r>
            <w:r w:rsidR="004966FC"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,000</w:t>
            </w:r>
          </w:p>
        </w:tc>
      </w:tr>
      <w:bookmarkEnd w:id="5"/>
      <w:bookmarkEnd w:id="6"/>
    </w:tbl>
    <w:p w14:paraId="5243F7FB" w14:textId="77777777" w:rsidR="00ED0A63" w:rsidRPr="00262F10" w:rsidRDefault="00ED0A63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</w:p>
    <w:p w14:paraId="596D05A5" w14:textId="18247BED" w:rsidR="00967AD2" w:rsidRPr="00262F10" w:rsidRDefault="00967AD2" w:rsidP="00854264">
      <w:pPr>
        <w:pStyle w:val="CordiaNew"/>
        <w:numPr>
          <w:ilvl w:val="1"/>
          <w:numId w:val="24"/>
        </w:numPr>
        <w:tabs>
          <w:tab w:val="clear" w:pos="4153"/>
          <w:tab w:val="clear" w:pos="8306"/>
        </w:tabs>
        <w:spacing w:line="340" w:lineRule="exact"/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บริษัทและบริษัทย่อยมีหนังสือค้ำประกัน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ที่ออกโดยธนาคาร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ในนามของบริษัทและบริษัทย่อย ซึ่งเกี่ยวเนื่องกับภาระผูกพันทางปฏิบัติบางประการตามปกติธุรกิจจำนวน</w:t>
      </w:r>
      <w:r w:rsidR="00AF774F">
        <w:rPr>
          <w:rFonts w:asciiTheme="minorBidi" w:hAnsiTheme="minorBidi" w:cstheme="minorBidi"/>
          <w:color w:val="auto"/>
          <w:sz w:val="26"/>
          <w:szCs w:val="26"/>
        </w:rPr>
        <w:t xml:space="preserve"> 39.06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 และ</w:t>
      </w:r>
      <w:r w:rsidR="00AF774F">
        <w:rPr>
          <w:rFonts w:asciiTheme="minorBidi" w:hAnsiTheme="minorBidi" w:cstheme="minorBidi"/>
          <w:color w:val="auto"/>
          <w:sz w:val="26"/>
          <w:szCs w:val="26"/>
        </w:rPr>
        <w:t xml:space="preserve"> 2.70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 ตามลำดับ</w:t>
      </w:r>
    </w:p>
    <w:p w14:paraId="08E1750D" w14:textId="77777777" w:rsidR="00ED0A63" w:rsidRPr="00262F10" w:rsidRDefault="00ED0A63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</w:p>
    <w:p w14:paraId="7D2D39D5" w14:textId="0636C5F3" w:rsidR="008D21BA" w:rsidRPr="00262F10" w:rsidRDefault="00854264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  <w:r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  <w:br w:type="page"/>
      </w:r>
    </w:p>
    <w:p w14:paraId="7CB71ACE" w14:textId="77777777" w:rsidR="009D06D0" w:rsidRPr="00262F10" w:rsidRDefault="009D06D0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</w:p>
    <w:p w14:paraId="76C45A19" w14:textId="6AA50EAC" w:rsidR="005405A7" w:rsidRPr="00262F10" w:rsidRDefault="00C70AB7" w:rsidP="00C70AB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เหตุ</w:t>
      </w:r>
      <w:r w:rsidR="00A0013D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การณ์สำคัญ</w:t>
      </w:r>
      <w:r w:rsidR="005707B5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ที่เกิดขึ้น</w:t>
      </w:r>
      <w:r w:rsidR="00A0013D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ในระหว่างงวด</w:t>
      </w:r>
    </w:p>
    <w:p w14:paraId="72FDD4A9" w14:textId="26ED3ACE" w:rsidR="00C13671" w:rsidRPr="00262F10" w:rsidRDefault="00C13671" w:rsidP="008D325E">
      <w:pPr>
        <w:pStyle w:val="CordiaNew"/>
        <w:tabs>
          <w:tab w:val="clear" w:pos="4153"/>
          <w:tab w:val="left" w:pos="450"/>
        </w:tabs>
        <w:spacing w:line="340" w:lineRule="exact"/>
        <w:ind w:left="426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p w14:paraId="3CE7F656" w14:textId="77777777" w:rsidR="0084702D" w:rsidRPr="00262F10" w:rsidRDefault="00CC211B" w:rsidP="0084702D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  <w:r w:rsidRPr="00262F10">
        <w:rPr>
          <w:rFonts w:ascii="Cordia New" w:eastAsia="Times New Roman" w:hAnsi="Cordia New" w:cs="Cordia New" w:hint="cs"/>
          <w:color w:val="auto"/>
          <w:sz w:val="26"/>
          <w:szCs w:val="26"/>
          <w:u w:val="single"/>
          <w:cs/>
          <w:lang w:eastAsia="en-US"/>
        </w:rPr>
        <w:t>คดีความเกี่ยวกับการซื้อขายหุ้น</w:t>
      </w:r>
    </w:p>
    <w:p w14:paraId="26C90FC6" w14:textId="77777777" w:rsidR="00295AA7" w:rsidRPr="00262F10" w:rsidRDefault="00295AA7" w:rsidP="0084702D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</w:p>
    <w:p w14:paraId="45DB9DED" w14:textId="67BCFD5D" w:rsidR="00FE406F" w:rsidRPr="00262F10" w:rsidRDefault="008D2135" w:rsidP="0084702D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="008A29DE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ปี </w:t>
      </w:r>
      <w:r w:rsidR="008A29DE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2560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บริษัทถูกฟ้องเป็นจำเลยร่วมกับบุคคลอื่นอีก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5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ราย </w:t>
      </w:r>
      <w:r w:rsidR="008A29DE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คดีแพ่ง</w:t>
      </w:r>
      <w:r w:rsidR="001A4FE5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เกี่ยวกับ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การซื้อขายหุ้น</w:t>
      </w:r>
      <w:r w:rsidR="001A4FE5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ของ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บริษัทย่อย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โดยโจทก์ขอให้ศาลมีพิพากษา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หรือคำสั่งให้การซื้อขายหุ้นเป็นโมฆะ</w:t>
      </w:r>
      <w:r w:rsidR="001A4FE5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และขอให้บริษัทชำระเงินคืนพร้อมดอกเบี้ยถึงวันฟ้องเป็นเงินจำนวน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275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ล้านบาท และชำระดอกเบี้ยอัตราร้อยละ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7.50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ต่อปี</w:t>
      </w:r>
      <w:r w:rsidR="00CF1E06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ของเงินต้นจำนวน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242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ล้านบาท ให้แก่โจทก์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</w:p>
    <w:p w14:paraId="46193731" w14:textId="77777777" w:rsidR="00FE406F" w:rsidRPr="00262F10" w:rsidRDefault="00FE406F" w:rsidP="0084702D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47BF1891" w14:textId="7D82AD89" w:rsidR="007A2D63" w:rsidRPr="00262F10" w:rsidRDefault="00FE406F" w:rsidP="0084702D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ปี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2562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และปี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2563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ศาลชั้นต้นและศาลอุทธรณ์มีคำพิพากษาให้สัญญาซื้อขายหุ้นเป็นโมฆะ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7B19FA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และ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ให้บริษัทชำระเงินคืนแก่โจทก์ตามฟ้อง </w:t>
      </w:r>
      <w:r w:rsidR="007B19FA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ทั้งนี้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บริษัทไม่เห็นด้วยกับคำพิพากษาของศาลชั้นต้น และศาลอุทธรณ์ เนื่องจากบริษัทเชื่อมั่นว่าการซื้อขายหุ้นระหว่างโจทก์กับบริษัทมีการดำเนินการโดยถูกต้อง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และชอบด้วย</w:t>
      </w:r>
      <w:r w:rsidR="007B19FA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กฎหมาย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บริษัทจึงยื่นฎีกาคัดค้านคำพิพากษาศาลชั้นต้นและศาลอุทธรณ์</w:t>
      </w:r>
      <w:r w:rsidR="002209F1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ในปี </w:t>
      </w:r>
      <w:r w:rsidR="002209F1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2563 </w:t>
      </w:r>
    </w:p>
    <w:p w14:paraId="50A38B3B" w14:textId="398D27AD" w:rsidR="007A2D63" w:rsidRPr="00262F10" w:rsidRDefault="007A2D63" w:rsidP="0084702D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69016B9A" w14:textId="77777777" w:rsidR="006832B1" w:rsidRPr="00262F10" w:rsidRDefault="00295AA7" w:rsidP="00C37732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เมื่อวันที่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24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กุมภาพันธ์</w:t>
      </w:r>
      <w:r w:rsidR="007A2D63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2568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ศาลฎีกามีคำพิพากษากลับ ให้ยกฟ้องโจทก์ในคดีดังกล่าวและถือว่าคดีถึงที่สุดแล้ว</w:t>
      </w:r>
      <w:r w:rsidR="007A2D63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โดยบริษัทเป็นฝ่ายชนะคดีและไม่ต้องชำระเงินคืนแก่โจทก์แต่อย่างใด</w:t>
      </w:r>
      <w:r w:rsidR="003D40D8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</w:p>
    <w:p w14:paraId="238CDE23" w14:textId="77777777" w:rsidR="006832B1" w:rsidRPr="00262F10" w:rsidRDefault="006832B1" w:rsidP="00C37732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58B5A00E" w14:textId="7689E7C1" w:rsidR="002915F3" w:rsidRPr="00262F10" w:rsidRDefault="00C058D1" w:rsidP="00C37732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ปัจจุบัน</w:t>
      </w:r>
      <w:r w:rsidRPr="00262F10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บริษัทอยู่ระหว่างการพิจารณาดำเนินการตามกฎหมายเพื่อเรียกค่าเสียหายกับโจทก์ต่อไป</w:t>
      </w:r>
      <w:r w:rsidRPr="00262F10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 ทั้งนี้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บริษัทมีการดำเนินคดีกับโจทก์ทั้งคดีแพ่ง และคดีอาญา เพื่อเรียกค่าเสียหายจากโจทก์ในคดีแพ่ง และขอให้ศาลลงโทษโจทก์ในคดีอาญา แต่ศาลชั้นต้นในคดีอาญาพิพากษายกฟ้องของบริษัท และศาลอุทธรณ์ในคดีแพ่งพิพากษายกฟ้องของบริษัทเช่นกัน อย่างไรก็ตาม บริษัทอยู่ระหว่างโต้แย้งคำพิพากษาศาลชั้นต้นและศาลอุทธรณ์ และเชื่อว่าเมื่อคดีถึงที่สุดแล้ว บริษัทจะเป็นฝ่ายชนะคดี</w:t>
      </w:r>
    </w:p>
    <w:p w14:paraId="6EA3D03D" w14:textId="77777777" w:rsidR="0003349E" w:rsidRPr="00262F10" w:rsidRDefault="0003349E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0794E6A0" w14:textId="0E6D7D1A" w:rsidR="00813351" w:rsidRPr="00262F10" w:rsidRDefault="00FA6AEC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ณ 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31 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ธันวาคม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2567 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บริษัทมี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เงินฝากที่มีข้อจำกัดในการใช้จำนวน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121.9</w:t>
      </w:r>
      <w:r w:rsidR="003C4454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7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ล้านบาท 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ซึ่ง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ถูกกรมบังคับคดีดำเนินการอายัดเงินดังกล่าวไว้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จากคดีซื้อขายหุ้นข้างต้น ทั้งนี้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เมื่อ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ฎี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กามีคำพิพากษาถึงที่สุดให้บริษัทชนะคดี บริษัท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จึ</w:t>
      </w:r>
      <w:r w:rsidR="00BF7E16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ง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ดำเนินการยื่นคำร้องต่อกรมบังคับคดี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เพื่อ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ขอเงินจำนวนดังกล่าวคืน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และได้จัดประเภทรายการดังกล่าวเป็น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“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เงินรอ</w:t>
      </w:r>
      <w:r w:rsidR="006832B1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เรียก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คืนจากกรมบังคับคดี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”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ซึ่งแสดงเป็นสินทรัพย์หมุนเวียนในงบฐานะการเงิน ณ 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31 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มีนาคม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2568</w:t>
      </w:r>
    </w:p>
    <w:p w14:paraId="4124F36B" w14:textId="77777777" w:rsidR="00B2580C" w:rsidRPr="00262F10" w:rsidRDefault="00B2580C" w:rsidP="00AA3C0E">
      <w:pPr>
        <w:pStyle w:val="CordiaNew"/>
        <w:tabs>
          <w:tab w:val="clear" w:pos="4153"/>
          <w:tab w:val="left" w:pos="450"/>
        </w:tabs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768274F8" w14:textId="3357B60D" w:rsidR="00B2580C" w:rsidRPr="00262F10" w:rsidRDefault="00F756BD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เมื่อวันที่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พฤษภาคม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2568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บริษัทได้รับเงินคืนจากกรมบังคับคดีบางส่วนจำนวน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83.01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ล้านบาท </w:t>
      </w:r>
      <w:r w:rsidR="0091378A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ทั้งนี้</w:t>
      </w:r>
      <w:r w:rsidR="00983B78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บริษัทอยู่ระหว่างการติดตามขอรับเงินส่วนที่เหลือคืนจากกรมบังคับคดีต่อไป</w:t>
      </w:r>
    </w:p>
    <w:p w14:paraId="6E355B47" w14:textId="77777777" w:rsidR="00FA00D9" w:rsidRPr="00262F10" w:rsidRDefault="00FA00D9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</w:p>
    <w:p w14:paraId="613702B6" w14:textId="057360A3" w:rsidR="008D21BA" w:rsidRPr="00262F10" w:rsidRDefault="00EA4D01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  <w:r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  <w:br w:type="page"/>
      </w:r>
    </w:p>
    <w:p w14:paraId="5C96B0C4" w14:textId="77777777" w:rsidR="008D21BA" w:rsidRPr="00262F10" w:rsidRDefault="008D21BA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cs/>
          <w:lang w:eastAsia="en-US"/>
        </w:rPr>
      </w:pPr>
    </w:p>
    <w:p w14:paraId="7153A112" w14:textId="6386FD6C" w:rsidR="00D37BE1" w:rsidRPr="00262F10" w:rsidRDefault="00D37BE1" w:rsidP="00AA3C0E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การจัดประเภทรายการ</w:t>
      </w:r>
      <w:r w:rsidR="00FF55C3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ใหม่</w:t>
      </w:r>
    </w:p>
    <w:p w14:paraId="5200851F" w14:textId="77777777" w:rsidR="009A2B71" w:rsidRPr="00262F10" w:rsidRDefault="009A2B71" w:rsidP="009A2B71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276167C" w14:textId="02F69BEB" w:rsidR="009A2B71" w:rsidRPr="00262F10" w:rsidRDefault="009A2B71" w:rsidP="00F953EB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  <w:r w:rsidRPr="00262F10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ตัวเลขที่เกี่ยวข้องบางรายการ</w:t>
      </w:r>
      <w:r w:rsidR="00F953EB" w:rsidRPr="00262F10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ของงบการเงินสำหรับปี</w:t>
      </w:r>
      <w:r w:rsidRPr="00262F10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สิ้นสุดวันที่</w:t>
      </w:r>
      <w:r w:rsidRPr="00262F10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 xml:space="preserve">31 </w:t>
      </w:r>
      <w:r w:rsidRPr="00262F10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ธันวาคม</w:t>
      </w:r>
      <w:r w:rsidRPr="00262F10"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 xml:space="preserve"> 256</w:t>
      </w:r>
      <w:r w:rsidR="00BB7D44" w:rsidRPr="00262F10"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>7</w:t>
      </w:r>
      <w:r w:rsidRPr="00262F10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 xml:space="preserve"> ได้จัดประเภทรายการใหม่ เพื่อให้สอดคล้องกับการจัดประเภทรายการใน</w:t>
      </w:r>
      <w:r w:rsidR="00281F85" w:rsidRPr="00262F10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งวด</w:t>
      </w:r>
      <w:r w:rsidRPr="00262F10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ปัจจุบัน การจัดประเภทรายการไม่มีผลกระทบต่อกำไรหรือส่วนของผู้ถือหุ้นตามที่ได้รายงานไว้ ซึ่งมีรายละเอียดดังต่อไปนี้</w:t>
      </w:r>
    </w:p>
    <w:p w14:paraId="074F9975" w14:textId="77777777" w:rsidR="0097348D" w:rsidRPr="00262F10" w:rsidRDefault="0097348D" w:rsidP="009A2B71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1440"/>
        <w:gridCol w:w="1368"/>
        <w:gridCol w:w="1386"/>
      </w:tblGrid>
      <w:tr w:rsidR="0097348D" w:rsidRPr="00262F10" w14:paraId="2A11E89E" w14:textId="77777777" w:rsidTr="00654492">
        <w:trPr>
          <w:trHeight w:val="20"/>
        </w:trPr>
        <w:tc>
          <w:tcPr>
            <w:tcW w:w="4896" w:type="dxa"/>
          </w:tcPr>
          <w:p w14:paraId="0934F0F4" w14:textId="3ECAC613" w:rsidR="0097348D" w:rsidRPr="00262F10" w:rsidRDefault="0097348D" w:rsidP="00263A5E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 xml:space="preserve">(หน่วย : </w:t>
            </w:r>
            <w:r w:rsidR="00AB6B54" w:rsidRPr="00262F10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พัน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บาท)</w:t>
            </w:r>
          </w:p>
        </w:tc>
        <w:tc>
          <w:tcPr>
            <w:tcW w:w="4194" w:type="dxa"/>
            <w:gridSpan w:val="3"/>
            <w:hideMark/>
          </w:tcPr>
          <w:p w14:paraId="4F0C6880" w14:textId="77777777" w:rsidR="0097348D" w:rsidRPr="00262F10" w:rsidRDefault="0097348D" w:rsidP="00263A5E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7348D" w:rsidRPr="00262F10" w14:paraId="6707F8A0" w14:textId="77777777" w:rsidTr="00654492">
        <w:trPr>
          <w:trHeight w:val="20"/>
        </w:trPr>
        <w:tc>
          <w:tcPr>
            <w:tcW w:w="4896" w:type="dxa"/>
          </w:tcPr>
          <w:p w14:paraId="0C15C161" w14:textId="77777777" w:rsidR="0097348D" w:rsidRPr="00262F10" w:rsidRDefault="0097348D" w:rsidP="00263A5E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39A860C2" w14:textId="77777777" w:rsidR="0097348D" w:rsidRPr="00262F10" w:rsidRDefault="0097348D" w:rsidP="00263A5E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</w:t>
            </w:r>
          </w:p>
          <w:p w14:paraId="0B94C700" w14:textId="77777777" w:rsidR="0097348D" w:rsidRPr="00262F10" w:rsidRDefault="0097348D" w:rsidP="00263A5E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368" w:type="dxa"/>
            <w:hideMark/>
          </w:tcPr>
          <w:p w14:paraId="65A2FA47" w14:textId="77777777" w:rsidR="0097348D" w:rsidRPr="00262F10" w:rsidRDefault="0097348D" w:rsidP="00263A5E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1386" w:type="dxa"/>
            <w:hideMark/>
          </w:tcPr>
          <w:p w14:paraId="3868673C" w14:textId="77777777" w:rsidR="0097348D" w:rsidRPr="00262F10" w:rsidRDefault="0097348D" w:rsidP="00263A5E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จัดประเภท</w:t>
            </w:r>
          </w:p>
          <w:p w14:paraId="184D42CA" w14:textId="77777777" w:rsidR="0097348D" w:rsidRPr="00262F10" w:rsidRDefault="0097348D" w:rsidP="006544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รายการใหม่</w:t>
            </w:r>
          </w:p>
        </w:tc>
      </w:tr>
      <w:tr w:rsidR="0097348D" w:rsidRPr="00262F10" w14:paraId="4A5B7A79" w14:textId="77777777" w:rsidTr="00654492">
        <w:trPr>
          <w:trHeight w:val="20"/>
        </w:trPr>
        <w:tc>
          <w:tcPr>
            <w:tcW w:w="4896" w:type="dxa"/>
            <w:hideMark/>
          </w:tcPr>
          <w:p w14:paraId="37DA09A3" w14:textId="0CF9D2B4" w:rsidR="0097348D" w:rsidRPr="00262F10" w:rsidRDefault="0097348D" w:rsidP="00263A5E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vAlign w:val="center"/>
          </w:tcPr>
          <w:p w14:paraId="42B08130" w14:textId="77777777" w:rsidR="0097348D" w:rsidRPr="00262F10" w:rsidRDefault="0097348D" w:rsidP="00263A5E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0858F984" w14:textId="77777777" w:rsidR="0097348D" w:rsidRPr="00262F10" w:rsidRDefault="0097348D" w:rsidP="00263A5E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86" w:type="dxa"/>
            <w:vAlign w:val="center"/>
          </w:tcPr>
          <w:p w14:paraId="5868DFB8" w14:textId="77777777" w:rsidR="0097348D" w:rsidRPr="00262F10" w:rsidRDefault="0097348D" w:rsidP="00263A5E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734687" w:rsidRPr="00262F10" w14:paraId="6B7E808B" w14:textId="77777777" w:rsidTr="00654492">
        <w:trPr>
          <w:trHeight w:val="20"/>
        </w:trPr>
        <w:tc>
          <w:tcPr>
            <w:tcW w:w="4896" w:type="dxa"/>
          </w:tcPr>
          <w:p w14:paraId="32764BA0" w14:textId="095DD3E5" w:rsidR="00734687" w:rsidRPr="00262F10" w:rsidRDefault="00734687" w:rsidP="00263A5E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FFFFFF"/>
          </w:tcPr>
          <w:p w14:paraId="7F400087" w14:textId="50D0F353" w:rsidR="00734687" w:rsidRPr="00262F10" w:rsidRDefault="00734687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0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55613F37" w14:textId="5D3D4964" w:rsidR="00734687" w:rsidRPr="00262F10" w:rsidRDefault="00337817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27,</w:t>
            </w:r>
            <w:r w:rsidR="00371464" w:rsidRPr="00262F10">
              <w:rPr>
                <w:rFonts w:ascii="Cordia New" w:hAnsi="Cordia New" w:cs="Cordia New"/>
                <w:sz w:val="26"/>
                <w:szCs w:val="26"/>
              </w:rPr>
              <w:t>702</w:t>
            </w:r>
          </w:p>
        </w:tc>
        <w:tc>
          <w:tcPr>
            <w:tcW w:w="1386" w:type="dxa"/>
            <w:shd w:val="clear" w:color="auto" w:fill="FFFFFF"/>
          </w:tcPr>
          <w:p w14:paraId="0EC30AB5" w14:textId="42666EFA" w:rsidR="00734687" w:rsidRPr="00262F10" w:rsidRDefault="00E77056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27,</w:t>
            </w:r>
            <w:r w:rsidR="008D453E" w:rsidRPr="00262F10">
              <w:rPr>
                <w:rFonts w:ascii="Cordia New" w:hAnsi="Cordia New" w:cs="Cordia New"/>
                <w:sz w:val="26"/>
                <w:szCs w:val="26"/>
              </w:rPr>
              <w:t>702</w:t>
            </w:r>
          </w:p>
        </w:tc>
      </w:tr>
      <w:tr w:rsidR="0097348D" w:rsidRPr="00262F10" w14:paraId="0E840198" w14:textId="77777777" w:rsidTr="00654492">
        <w:trPr>
          <w:trHeight w:val="20"/>
        </w:trPr>
        <w:tc>
          <w:tcPr>
            <w:tcW w:w="4896" w:type="dxa"/>
          </w:tcPr>
          <w:p w14:paraId="6F163693" w14:textId="5944170B" w:rsidR="0097348D" w:rsidRPr="00262F10" w:rsidRDefault="00AC0063" w:rsidP="00263A5E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สินทรัพย์หมุนเวียน</w:t>
            </w:r>
            <w:r w:rsidR="00C93255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42389CC3" w14:textId="5A5E091B" w:rsidR="0097348D" w:rsidRPr="00262F10" w:rsidRDefault="00AB6B54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28,122</w:t>
            </w:r>
          </w:p>
        </w:tc>
        <w:tc>
          <w:tcPr>
            <w:tcW w:w="1368" w:type="dxa"/>
          </w:tcPr>
          <w:p w14:paraId="10E2CC52" w14:textId="2A456DE9" w:rsidR="0097348D" w:rsidRPr="00262F10" w:rsidRDefault="00F63538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(27,702)</w:t>
            </w:r>
          </w:p>
        </w:tc>
        <w:tc>
          <w:tcPr>
            <w:tcW w:w="1386" w:type="dxa"/>
          </w:tcPr>
          <w:p w14:paraId="67C51358" w14:textId="416EAAAD" w:rsidR="0097348D" w:rsidRPr="00262F10" w:rsidRDefault="00E53855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420</w:t>
            </w:r>
          </w:p>
        </w:tc>
      </w:tr>
      <w:tr w:rsidR="00734687" w:rsidRPr="00262F10" w14:paraId="5124EFDA" w14:textId="77777777" w:rsidTr="00654492">
        <w:trPr>
          <w:trHeight w:val="20"/>
        </w:trPr>
        <w:tc>
          <w:tcPr>
            <w:tcW w:w="4896" w:type="dxa"/>
          </w:tcPr>
          <w:p w14:paraId="4855F59F" w14:textId="60BFD2A5" w:rsidR="00734687" w:rsidRPr="00262F10" w:rsidRDefault="00734687" w:rsidP="00263A5E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4BCB8A5" w14:textId="3E44A1D7" w:rsidR="00734687" w:rsidRPr="00262F10" w:rsidRDefault="00734687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380" w:lineRule="exact"/>
              <w:ind w:right="27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044A49" w14:textId="34600CCB" w:rsidR="00734687" w:rsidRPr="00262F10" w:rsidRDefault="00782A12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64,</w:t>
            </w:r>
            <w:r w:rsidR="001116FC" w:rsidRPr="00262F10">
              <w:rPr>
                <w:rFonts w:ascii="Cordia New" w:hAnsi="Cordia New" w:cs="Cordia New"/>
                <w:sz w:val="26"/>
                <w:szCs w:val="26"/>
              </w:rPr>
              <w:t>594</w:t>
            </w:r>
          </w:p>
        </w:tc>
        <w:tc>
          <w:tcPr>
            <w:tcW w:w="1386" w:type="dxa"/>
            <w:shd w:val="clear" w:color="auto" w:fill="auto"/>
          </w:tcPr>
          <w:p w14:paraId="7AA2C322" w14:textId="0F6ABD87" w:rsidR="00734687" w:rsidRPr="00262F10" w:rsidRDefault="005C34C7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64,</w:t>
            </w:r>
            <w:r w:rsidR="001116FC" w:rsidRPr="00262F10">
              <w:rPr>
                <w:rFonts w:ascii="Cordia New" w:hAnsi="Cordia New" w:cs="Cordia New"/>
                <w:sz w:val="26"/>
                <w:szCs w:val="26"/>
              </w:rPr>
              <w:t>594</w:t>
            </w:r>
          </w:p>
        </w:tc>
      </w:tr>
      <w:tr w:rsidR="000248D6" w:rsidRPr="00262F10" w14:paraId="76CC9494" w14:textId="77777777" w:rsidTr="00654492">
        <w:trPr>
          <w:trHeight w:val="20"/>
        </w:trPr>
        <w:tc>
          <w:tcPr>
            <w:tcW w:w="4896" w:type="dxa"/>
          </w:tcPr>
          <w:p w14:paraId="2537E676" w14:textId="562A9E55" w:rsidR="000248D6" w:rsidRPr="00262F10" w:rsidRDefault="00C23A60" w:rsidP="00263A5E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C9110A2" w14:textId="0E522E03" w:rsidR="000248D6" w:rsidRPr="00262F10" w:rsidRDefault="00734687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65,152</w:t>
            </w:r>
          </w:p>
        </w:tc>
        <w:tc>
          <w:tcPr>
            <w:tcW w:w="1368" w:type="dxa"/>
            <w:shd w:val="clear" w:color="auto" w:fill="auto"/>
          </w:tcPr>
          <w:p w14:paraId="143819E7" w14:textId="261616A7" w:rsidR="000248D6" w:rsidRPr="00262F10" w:rsidRDefault="004A612F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(64,</w:t>
            </w:r>
            <w:r w:rsidR="001116FC" w:rsidRPr="00262F10">
              <w:rPr>
                <w:rFonts w:ascii="Cordia New" w:hAnsi="Cordia New" w:cs="Cordia New"/>
                <w:sz w:val="26"/>
                <w:szCs w:val="26"/>
              </w:rPr>
              <w:t>594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474680EB" w14:textId="419DF7DD" w:rsidR="000248D6" w:rsidRPr="00262F10" w:rsidRDefault="001116FC" w:rsidP="0026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</w:tbl>
    <w:p w14:paraId="42442A17" w14:textId="742B0741" w:rsidR="00E24186" w:rsidRPr="00262F10" w:rsidRDefault="00E24186" w:rsidP="00C93255">
      <w:pPr>
        <w:pStyle w:val="CordiaNew"/>
        <w:tabs>
          <w:tab w:val="clear" w:pos="4153"/>
          <w:tab w:val="left" w:pos="450"/>
        </w:tabs>
        <w:spacing w:line="340" w:lineRule="exact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tbl>
      <w:tblPr>
        <w:tblW w:w="914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68"/>
        <w:gridCol w:w="1386"/>
      </w:tblGrid>
      <w:tr w:rsidR="00456DEE" w:rsidRPr="00262F10" w14:paraId="052F4CE5" w14:textId="77777777" w:rsidTr="00654492">
        <w:trPr>
          <w:trHeight w:val="20"/>
        </w:trPr>
        <w:tc>
          <w:tcPr>
            <w:tcW w:w="4950" w:type="dxa"/>
          </w:tcPr>
          <w:p w14:paraId="22173AB2" w14:textId="296DA797" w:rsidR="00456DEE" w:rsidRPr="00262F10" w:rsidRDefault="00456DEE" w:rsidP="00654492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 xml:space="preserve">(หน่วย : </w:t>
            </w:r>
            <w:r w:rsidR="00D818DD" w:rsidRPr="00262F10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พัน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บาท)</w:t>
            </w:r>
          </w:p>
        </w:tc>
        <w:tc>
          <w:tcPr>
            <w:tcW w:w="4194" w:type="dxa"/>
            <w:gridSpan w:val="3"/>
            <w:hideMark/>
          </w:tcPr>
          <w:p w14:paraId="7033902F" w14:textId="77777777" w:rsidR="00456DEE" w:rsidRPr="00262F10" w:rsidRDefault="00456DEE" w:rsidP="00654492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DEE" w:rsidRPr="00262F10" w14:paraId="789B3A49" w14:textId="77777777" w:rsidTr="009F2D1F">
        <w:trPr>
          <w:trHeight w:val="20"/>
        </w:trPr>
        <w:tc>
          <w:tcPr>
            <w:tcW w:w="4950" w:type="dxa"/>
          </w:tcPr>
          <w:p w14:paraId="02A59D60" w14:textId="77777777" w:rsidR="00456DEE" w:rsidRPr="00262F10" w:rsidRDefault="00456DEE" w:rsidP="00654492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2693177C" w14:textId="77777777" w:rsidR="00456DEE" w:rsidRPr="00262F10" w:rsidRDefault="00456DEE" w:rsidP="009F2D1F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</w:t>
            </w:r>
          </w:p>
          <w:p w14:paraId="73F8BEF2" w14:textId="77777777" w:rsidR="00456DEE" w:rsidRPr="00262F10" w:rsidRDefault="00456DEE" w:rsidP="009F2D1F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368" w:type="dxa"/>
            <w:hideMark/>
          </w:tcPr>
          <w:p w14:paraId="28C24506" w14:textId="77777777" w:rsidR="00456DEE" w:rsidRPr="00262F10" w:rsidRDefault="00456DEE" w:rsidP="009F2D1F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1386" w:type="dxa"/>
            <w:hideMark/>
          </w:tcPr>
          <w:p w14:paraId="3FDEBB71" w14:textId="77777777" w:rsidR="00456DEE" w:rsidRPr="00262F10" w:rsidRDefault="00456DEE" w:rsidP="009F2D1F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จัดประเภท</w:t>
            </w:r>
          </w:p>
          <w:p w14:paraId="5EC9A3BC" w14:textId="77777777" w:rsidR="00456DEE" w:rsidRPr="00262F10" w:rsidRDefault="00456DEE" w:rsidP="009F2D1F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รายการใหม่</w:t>
            </w:r>
          </w:p>
        </w:tc>
      </w:tr>
      <w:tr w:rsidR="00456DEE" w:rsidRPr="00262F10" w14:paraId="25DBBDDB" w14:textId="77777777" w:rsidTr="009F2D1F">
        <w:trPr>
          <w:trHeight w:val="20"/>
        </w:trPr>
        <w:tc>
          <w:tcPr>
            <w:tcW w:w="4950" w:type="dxa"/>
            <w:hideMark/>
          </w:tcPr>
          <w:p w14:paraId="7617FE4C" w14:textId="7B783C5F" w:rsidR="00456DEE" w:rsidRPr="00262F10" w:rsidRDefault="00736B35" w:rsidP="00654492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262F10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456DEE" w:rsidRPr="00262F1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vAlign w:val="center"/>
          </w:tcPr>
          <w:p w14:paraId="1183AC83" w14:textId="77777777" w:rsidR="00456DEE" w:rsidRPr="00262F10" w:rsidRDefault="00456DEE" w:rsidP="00654492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037DDDA8" w14:textId="77777777" w:rsidR="00456DEE" w:rsidRPr="00262F10" w:rsidRDefault="00456DEE" w:rsidP="00654492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86" w:type="dxa"/>
            <w:vAlign w:val="center"/>
          </w:tcPr>
          <w:p w14:paraId="0EAD3520" w14:textId="77777777" w:rsidR="00456DEE" w:rsidRPr="00262F10" w:rsidRDefault="00456DEE" w:rsidP="00654492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734687" w:rsidRPr="00262F10" w14:paraId="68D677EC" w14:textId="77777777" w:rsidTr="00654492">
        <w:trPr>
          <w:trHeight w:val="20"/>
        </w:trPr>
        <w:tc>
          <w:tcPr>
            <w:tcW w:w="4950" w:type="dxa"/>
          </w:tcPr>
          <w:p w14:paraId="7A0F3AFE" w14:textId="62980394" w:rsidR="00734687" w:rsidRPr="00262F10" w:rsidRDefault="00734687" w:rsidP="00654492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FFFFFF"/>
          </w:tcPr>
          <w:p w14:paraId="35572A92" w14:textId="5BB162A4" w:rsidR="00734687" w:rsidRPr="00262F10" w:rsidRDefault="00734687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380" w:lineRule="exact"/>
              <w:ind w:right="270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6C08E619" w14:textId="46CAF75E" w:rsidR="00734687" w:rsidRPr="00262F10" w:rsidRDefault="00EF03D1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26,</w:t>
            </w:r>
            <w:r w:rsidR="009200E0" w:rsidRPr="00262F10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52F84" w:rsidRPr="00262F10">
              <w:rPr>
                <w:rFonts w:ascii="Cordia New" w:hAnsi="Cordia New" w:cs="Cordia New"/>
                <w:sz w:val="26"/>
                <w:szCs w:val="26"/>
              </w:rPr>
              <w:t>79</w:t>
            </w:r>
          </w:p>
        </w:tc>
        <w:tc>
          <w:tcPr>
            <w:tcW w:w="1386" w:type="dxa"/>
            <w:shd w:val="clear" w:color="auto" w:fill="FFFFFF"/>
          </w:tcPr>
          <w:p w14:paraId="2C703CBA" w14:textId="699939E8" w:rsidR="00734687" w:rsidRPr="00262F10" w:rsidRDefault="00391A8C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26,</w:t>
            </w:r>
            <w:r w:rsidR="004566E6" w:rsidRPr="00262F10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D3551" w:rsidRPr="00262F10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D52B54" w:rsidRPr="00262F10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734687" w:rsidRPr="00262F10" w14:paraId="6465880D" w14:textId="77777777" w:rsidTr="00654492">
        <w:trPr>
          <w:trHeight w:val="20"/>
        </w:trPr>
        <w:tc>
          <w:tcPr>
            <w:tcW w:w="4950" w:type="dxa"/>
          </w:tcPr>
          <w:p w14:paraId="06C37619" w14:textId="071C20EE" w:rsidR="00734687" w:rsidRPr="00262F10" w:rsidRDefault="00734687" w:rsidP="00654492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สินทรัพย์หมุนเวียน</w:t>
            </w:r>
            <w:r w:rsidR="00C93255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13965D00" w14:textId="337F6169" w:rsidR="00734687" w:rsidRPr="00262F10" w:rsidRDefault="00734687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26,865</w:t>
            </w:r>
          </w:p>
        </w:tc>
        <w:tc>
          <w:tcPr>
            <w:tcW w:w="1368" w:type="dxa"/>
          </w:tcPr>
          <w:p w14:paraId="0A7A7A28" w14:textId="551D7E44" w:rsidR="00734687" w:rsidRPr="00262F10" w:rsidRDefault="00AB460D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(26,4</w:t>
            </w:r>
            <w:r w:rsidR="00352F84" w:rsidRPr="00262F10">
              <w:rPr>
                <w:rFonts w:ascii="Cordia New" w:hAnsi="Cordia New" w:cs="Cordia New"/>
                <w:sz w:val="26"/>
                <w:szCs w:val="26"/>
              </w:rPr>
              <w:t>79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17AD0A01" w14:textId="60F23CF0" w:rsidR="00734687" w:rsidRPr="00262F10" w:rsidRDefault="00373682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38</w:t>
            </w:r>
            <w:r w:rsidR="00352F84" w:rsidRPr="00262F10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734687" w:rsidRPr="00262F10" w14:paraId="7B8A703E" w14:textId="77777777" w:rsidTr="00654492">
        <w:trPr>
          <w:trHeight w:val="20"/>
        </w:trPr>
        <w:tc>
          <w:tcPr>
            <w:tcW w:w="4950" w:type="dxa"/>
          </w:tcPr>
          <w:p w14:paraId="3961DEBB" w14:textId="0A9B706F" w:rsidR="00734687" w:rsidRPr="00262F10" w:rsidRDefault="00734687" w:rsidP="00654492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7AAA889E" w14:textId="46D7A817" w:rsidR="00734687" w:rsidRPr="00262F10" w:rsidRDefault="00734687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B4809AF" w14:textId="399A0662" w:rsidR="00734687" w:rsidRPr="00262F10" w:rsidRDefault="00CE0D8F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61,</w:t>
            </w:r>
            <w:r w:rsidR="00C06DAB" w:rsidRPr="00262F10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A18DC" w:rsidRPr="00262F10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9837D5" w:rsidRPr="00262F10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86" w:type="dxa"/>
          </w:tcPr>
          <w:p w14:paraId="15A87B2F" w14:textId="72CBD300" w:rsidR="00734687" w:rsidRPr="00262F10" w:rsidRDefault="00305E16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61,</w:t>
            </w:r>
            <w:r w:rsidR="00C06DAB" w:rsidRPr="00262F10">
              <w:rPr>
                <w:rFonts w:ascii="Cordia New" w:hAnsi="Cordia New" w:cs="Cordia New"/>
                <w:sz w:val="26"/>
                <w:szCs w:val="26"/>
              </w:rPr>
              <w:t>49</w:t>
            </w:r>
            <w:r w:rsidR="009837D5" w:rsidRPr="00262F10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734687" w:rsidRPr="00274596" w14:paraId="5CC6F593" w14:textId="77777777" w:rsidTr="00654492">
        <w:trPr>
          <w:trHeight w:val="20"/>
        </w:trPr>
        <w:tc>
          <w:tcPr>
            <w:tcW w:w="4950" w:type="dxa"/>
          </w:tcPr>
          <w:p w14:paraId="0901073E" w14:textId="0834FA6A" w:rsidR="00734687" w:rsidRPr="00262F10" w:rsidRDefault="00734687" w:rsidP="00654492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077F8DCC" w14:textId="0FBF0A71" w:rsidR="00734687" w:rsidRPr="00262F10" w:rsidRDefault="00734687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61,858</w:t>
            </w:r>
          </w:p>
        </w:tc>
        <w:tc>
          <w:tcPr>
            <w:tcW w:w="1368" w:type="dxa"/>
          </w:tcPr>
          <w:p w14:paraId="436F8E65" w14:textId="04E84BA0" w:rsidR="00734687" w:rsidRPr="00262F10" w:rsidRDefault="00B2033B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(61,</w:t>
            </w:r>
            <w:r w:rsidR="0028169A" w:rsidRPr="00262F10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A18DC" w:rsidRPr="00262F10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F464F5" w:rsidRPr="00262F10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29B696E1" w14:textId="1F041990" w:rsidR="00734687" w:rsidRPr="00F464F5" w:rsidRDefault="00773794" w:rsidP="0065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359</w:t>
            </w:r>
          </w:p>
        </w:tc>
      </w:tr>
    </w:tbl>
    <w:p w14:paraId="0C743DDE" w14:textId="77777777" w:rsidR="009A2B71" w:rsidRPr="009A2B71" w:rsidRDefault="009A2B71" w:rsidP="00385FEB">
      <w:pPr>
        <w:pStyle w:val="CordiaNew"/>
        <w:tabs>
          <w:tab w:val="clear" w:pos="4153"/>
          <w:tab w:val="left" w:pos="450"/>
        </w:tabs>
        <w:spacing w:line="340" w:lineRule="exact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sectPr w:rsidR="009A2B71" w:rsidRPr="009A2B71" w:rsidSect="002B4424">
      <w:headerReference w:type="default" r:id="rId11"/>
      <w:footerReference w:type="default" r:id="rId12"/>
      <w:pgSz w:w="11909" w:h="16834" w:code="9"/>
      <w:pgMar w:top="1440" w:right="1008" w:bottom="432" w:left="1440" w:header="936" w:footer="72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390E" w14:textId="77777777" w:rsidR="006D3D76" w:rsidRDefault="006D3D76">
      <w:r>
        <w:separator/>
      </w:r>
    </w:p>
  </w:endnote>
  <w:endnote w:type="continuationSeparator" w:id="0">
    <w:p w14:paraId="0012453A" w14:textId="77777777" w:rsidR="006D3D76" w:rsidRDefault="006D3D76">
      <w:r>
        <w:continuationSeparator/>
      </w:r>
    </w:p>
  </w:endnote>
  <w:endnote w:type="continuationNotice" w:id="1">
    <w:p w14:paraId="25A6666C" w14:textId="77777777" w:rsidR="006D3D76" w:rsidRDefault="006D3D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6"/>
        <w:szCs w:val="26"/>
      </w:rPr>
      <w:id w:val="-12818854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043D87" w14:textId="010B3F2E" w:rsidR="0010563A" w:rsidRPr="00126B86" w:rsidRDefault="0010563A" w:rsidP="00126B86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Theme="minorBidi" w:hAnsiTheme="minorBidi" w:cstheme="minorBidi"/>
            <w:noProof/>
            <w:sz w:val="26"/>
            <w:szCs w:val="26"/>
          </w:rPr>
        </w:pPr>
        <w:r w:rsidRPr="00126B86">
          <w:rPr>
            <w:rFonts w:asciiTheme="minorBidi" w:hAnsiTheme="minorBidi" w:cstheme="minorBidi"/>
            <w:sz w:val="26"/>
            <w:szCs w:val="26"/>
          </w:rPr>
          <w:t>________________________</w:t>
        </w:r>
        <w:r w:rsidR="00126B86">
          <w:rPr>
            <w:rFonts w:asciiTheme="minorBidi" w:hAnsiTheme="minorBidi" w:cstheme="minorBidi"/>
            <w:sz w:val="26"/>
            <w:szCs w:val="26"/>
          </w:rPr>
          <w:t>__________</w:t>
        </w:r>
        <w:r w:rsidRPr="00126B86">
          <w:rPr>
            <w:rFonts w:asciiTheme="minorBidi" w:hAnsiTheme="minorBidi" w:cstheme="minorBidi"/>
            <w:sz w:val="26"/>
            <w:szCs w:val="26"/>
            <w:cs/>
          </w:rPr>
          <w:t xml:space="preserve"> กรรมการ</w:t>
        </w:r>
      </w:p>
      <w:p w14:paraId="5E1FBA09" w14:textId="6535085E" w:rsidR="0010563A" w:rsidRPr="00126B86" w:rsidRDefault="00126B86" w:rsidP="00C6480F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enter" w:pos="4347"/>
          </w:tabs>
          <w:rPr>
            <w:rFonts w:asciiTheme="minorBidi" w:hAnsiTheme="minorBidi" w:cstheme="minorBidi"/>
            <w:sz w:val="26"/>
            <w:szCs w:val="26"/>
          </w:rPr>
        </w:pPr>
        <w:r>
          <w:rPr>
            <w:rFonts w:asciiTheme="minorBidi" w:hAnsiTheme="minorBidi" w:cstheme="minorBidi"/>
            <w:noProof/>
            <w:sz w:val="26"/>
            <w:szCs w:val="26"/>
          </w:rPr>
          <w:tab/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(                 </w:t>
        </w:r>
        <w:r w:rsidR="001C2F69">
          <w:rPr>
            <w:rFonts w:asciiTheme="minorBidi" w:hAnsiTheme="minorBidi" w:cstheme="minorBidi"/>
            <w:noProof/>
            <w:sz w:val="26"/>
            <w:szCs w:val="26"/>
          </w:rPr>
          <w:t xml:space="preserve">    </w:t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  </w:t>
        </w:r>
        <w:r>
          <w:rPr>
            <w:rFonts w:asciiTheme="minorBidi" w:hAnsiTheme="minorBidi" w:cstheme="minorBidi"/>
            <w:noProof/>
            <w:sz w:val="26"/>
            <w:szCs w:val="26"/>
          </w:rPr>
          <w:t xml:space="preserve">           </w:t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                  )</w:t>
        </w:r>
      </w:p>
    </w:sdtContent>
  </w:sdt>
  <w:p w14:paraId="28E4D73C" w14:textId="0321B8CE" w:rsidR="00126B86" w:rsidRPr="000C2A57" w:rsidRDefault="00126B86" w:rsidP="00126B86">
    <w:pPr>
      <w:pStyle w:val="Footer"/>
      <w:spacing w:line="240" w:lineRule="auto"/>
      <w:ind w:left="446" w:right="360"/>
      <w:jc w:val="right"/>
      <w:rPr>
        <w:rFonts w:ascii="Browallia New" w:hAnsi="Browallia New" w:cs="Browallia New"/>
        <w:sz w:val="24"/>
        <w:szCs w:val="24"/>
      </w:rPr>
    </w:pPr>
    <w:r w:rsidRPr="00126B86">
      <w:rPr>
        <w:rFonts w:asciiTheme="minorBidi" w:hAnsiTheme="minorBidi" w:cstheme="minorBidi"/>
        <w:sz w:val="26"/>
        <w:szCs w:val="26"/>
      </w:rPr>
      <w:fldChar w:fldCharType="begin"/>
    </w:r>
    <w:r w:rsidRPr="00126B86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126B86">
      <w:rPr>
        <w:rFonts w:asciiTheme="minorBidi" w:hAnsiTheme="minorBidi" w:cstheme="minorBidi"/>
        <w:sz w:val="26"/>
        <w:szCs w:val="26"/>
      </w:rPr>
      <w:fldChar w:fldCharType="separate"/>
    </w:r>
    <w:r>
      <w:rPr>
        <w:rFonts w:asciiTheme="minorBidi" w:hAnsiTheme="minorBidi" w:cstheme="minorBidi"/>
        <w:sz w:val="26"/>
        <w:szCs w:val="26"/>
      </w:rPr>
      <w:t>9</w:t>
    </w:r>
    <w:r w:rsidRPr="00126B86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5CAE6" w14:textId="77777777" w:rsidR="006D3D76" w:rsidRDefault="006D3D76">
      <w:r>
        <w:separator/>
      </w:r>
    </w:p>
  </w:footnote>
  <w:footnote w:type="continuationSeparator" w:id="0">
    <w:p w14:paraId="7F1B3A87" w14:textId="77777777" w:rsidR="006D3D76" w:rsidRDefault="006D3D76">
      <w:r>
        <w:continuationSeparator/>
      </w:r>
    </w:p>
  </w:footnote>
  <w:footnote w:type="continuationNotice" w:id="1">
    <w:p w14:paraId="106823B6" w14:textId="77777777" w:rsidR="006D3D76" w:rsidRDefault="006D3D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CE7C" w14:textId="6E0CAA47" w:rsidR="00CD417C" w:rsidRPr="00E65EF3" w:rsidRDefault="00CD417C" w:rsidP="00E65EF3">
    <w:pP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  <w:cs/>
      </w:rPr>
    </w:pPr>
    <w:r w:rsidRPr="00E65EF3">
      <w:rPr>
        <w:rFonts w:asciiTheme="minorBidi" w:hAnsiTheme="minorBidi" w:cstheme="minorBidi"/>
        <w:b/>
        <w:bCs/>
        <w:sz w:val="26"/>
        <w:szCs w:val="26"/>
        <w:cs/>
      </w:rPr>
      <w:t>บริษัท อี ฟอร์ แอล เอม</w:t>
    </w:r>
    <w:r w:rsidRPr="00E65EF3">
      <w:rPr>
        <w:rFonts w:asciiTheme="minorBidi" w:hAnsiTheme="minorBidi" w:cstheme="minorBidi"/>
        <w:sz w:val="26"/>
        <w:szCs w:val="26"/>
        <w:cs/>
      </w:rPr>
      <w:t xml:space="preserve"> 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จำกัด </w:t>
    </w:r>
    <w:r w:rsidRPr="00E65EF3">
      <w:rPr>
        <w:rFonts w:asciiTheme="minorBidi" w:hAnsiTheme="minorBidi" w:cstheme="minorBidi"/>
        <w:b/>
        <w:bCs/>
        <w:sz w:val="26"/>
        <w:szCs w:val="26"/>
      </w:rPr>
      <w:t>(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>มหาชน</w:t>
    </w:r>
    <w:r w:rsidRPr="00E65EF3">
      <w:rPr>
        <w:rFonts w:asciiTheme="minorBidi" w:hAnsiTheme="minorBidi" w:cstheme="minorBidi"/>
        <w:b/>
        <w:bCs/>
        <w:sz w:val="26"/>
        <w:szCs w:val="26"/>
      </w:rPr>
      <w:t xml:space="preserve">) </w:t>
    </w:r>
  </w:p>
  <w:p w14:paraId="4DF958AB" w14:textId="2C76A7C3" w:rsidR="00CD417C" w:rsidRPr="00E65EF3" w:rsidRDefault="00E46E79" w:rsidP="00E65EF3">
    <w:pP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  <w:cs/>
      </w:rPr>
    </w:pPr>
    <w:r w:rsidRPr="00A9211D">
      <w:rPr>
        <w:rFonts w:asciiTheme="minorBidi" w:hAnsiTheme="minorBidi" w:cs="Cord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="006F0B73" w:rsidRPr="00E65EF3">
      <w:rPr>
        <w:rFonts w:asciiTheme="minorBidi" w:hAnsiTheme="minorBidi" w:cstheme="minorBidi"/>
        <w:b/>
        <w:bCs/>
        <w:sz w:val="26"/>
        <w:szCs w:val="26"/>
      </w:rPr>
      <w:t xml:space="preserve"> </w:t>
    </w:r>
  </w:p>
  <w:p w14:paraId="6DC98BDD" w14:textId="77E45467" w:rsidR="00CD417C" w:rsidRPr="00E65EF3" w:rsidRDefault="00CD417C" w:rsidP="00E65EF3">
    <w:pPr>
      <w:pBdr>
        <w:bottom w:val="single" w:sz="8" w:space="1" w:color="auto"/>
      </w:pBd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</w:rPr>
    </w:pP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สำหรับงวดสามเดือนสิ้นสุดวันที่ </w:t>
    </w:r>
    <w:r w:rsidRPr="00E65EF3">
      <w:rPr>
        <w:rFonts w:asciiTheme="minorBidi" w:hAnsiTheme="minorBidi" w:cstheme="minorBidi"/>
        <w:b/>
        <w:bCs/>
        <w:sz w:val="26"/>
        <w:szCs w:val="26"/>
        <w:lang w:val="en-GB"/>
      </w:rPr>
      <w:t>31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 มีนาคม </w:t>
    </w:r>
    <w:r w:rsidRPr="00E65EF3">
      <w:rPr>
        <w:rFonts w:asciiTheme="minorBidi" w:hAnsiTheme="minorBidi" w:cstheme="minorBidi"/>
        <w:b/>
        <w:bCs/>
        <w:sz w:val="26"/>
        <w:szCs w:val="26"/>
      </w:rPr>
      <w:t>256</w:t>
    </w:r>
    <w:r w:rsidR="00E65EF3">
      <w:rPr>
        <w:rFonts w:asciiTheme="minorBidi" w:hAnsiTheme="minorBidi" w:cstheme="minorBidi"/>
        <w:b/>
        <w:bCs/>
        <w:sz w:val="26"/>
        <w:szCs w:val="26"/>
      </w:rPr>
      <w:t>8</w:t>
    </w:r>
    <w:r w:rsidR="00E63E59">
      <w:rPr>
        <w:rFonts w:asciiTheme="minorBidi" w:hAnsiTheme="minorBidi" w:cstheme="minorBidi"/>
        <w:b/>
        <w:bCs/>
        <w:sz w:val="26"/>
        <w:szCs w:val="26"/>
      </w:rPr>
      <w:t xml:space="preserve"> </w:t>
    </w:r>
    <w:r w:rsidR="00E63E59" w:rsidRPr="00E65EF3">
      <w:rPr>
        <w:rFonts w:asciiTheme="minorBidi" w:hAnsiTheme="minorBidi" w:cstheme="minorBidi"/>
        <w:b/>
        <w:bCs/>
        <w:sz w:val="26"/>
        <w:szCs w:val="26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CC31FA"/>
    <w:multiLevelType w:val="multilevel"/>
    <w:tmpl w:val="4E64CF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4" w15:restartNumberingAfterBreak="0">
    <w:nsid w:val="3DC56DA5"/>
    <w:multiLevelType w:val="multilevel"/>
    <w:tmpl w:val="58CE72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442E694C"/>
    <w:multiLevelType w:val="multilevel"/>
    <w:tmpl w:val="0B587FBC"/>
    <w:lvl w:ilvl="0">
      <w:start w:val="1"/>
      <w:numFmt w:val="decimal"/>
      <w:lvlText w:val="19.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2C87A05"/>
    <w:multiLevelType w:val="multilevel"/>
    <w:tmpl w:val="C2D4F0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35A4D8A"/>
    <w:multiLevelType w:val="multilevel"/>
    <w:tmpl w:val="7BD066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A213A6F"/>
    <w:multiLevelType w:val="multilevel"/>
    <w:tmpl w:val="EC4E14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1" w15:restartNumberingAfterBreak="0">
    <w:nsid w:val="726A27C3"/>
    <w:multiLevelType w:val="multilevel"/>
    <w:tmpl w:val="A04876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Bidi" w:hAnsiTheme="minorBidi" w:cstheme="minorBidi" w:hint="default"/>
        <w:sz w:val="26"/>
        <w:szCs w:val="26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93A69"/>
    <w:multiLevelType w:val="multilevel"/>
    <w:tmpl w:val="7BD066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C2272B2"/>
    <w:multiLevelType w:val="multilevel"/>
    <w:tmpl w:val="F9C4848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1045837232">
    <w:abstractNumId w:val="6"/>
  </w:num>
  <w:num w:numId="2" w16cid:durableId="112331446">
    <w:abstractNumId w:val="5"/>
  </w:num>
  <w:num w:numId="3" w16cid:durableId="2142453065">
    <w:abstractNumId w:val="9"/>
  </w:num>
  <w:num w:numId="4" w16cid:durableId="1701083930">
    <w:abstractNumId w:val="7"/>
  </w:num>
  <w:num w:numId="5" w16cid:durableId="2060787801">
    <w:abstractNumId w:val="8"/>
  </w:num>
  <w:num w:numId="6" w16cid:durableId="575093176">
    <w:abstractNumId w:val="3"/>
  </w:num>
  <w:num w:numId="7" w16cid:durableId="1019702194">
    <w:abstractNumId w:val="2"/>
  </w:num>
  <w:num w:numId="8" w16cid:durableId="1930456564">
    <w:abstractNumId w:val="0"/>
  </w:num>
  <w:num w:numId="9" w16cid:durableId="1990599318">
    <w:abstractNumId w:val="1"/>
  </w:num>
  <w:num w:numId="10" w16cid:durableId="2049065662">
    <w:abstractNumId w:val="4"/>
  </w:num>
  <w:num w:numId="11" w16cid:durableId="976835449">
    <w:abstractNumId w:val="13"/>
  </w:num>
  <w:num w:numId="12" w16cid:durableId="2029521535">
    <w:abstractNumId w:val="11"/>
  </w:num>
  <w:num w:numId="13" w16cid:durableId="761991990">
    <w:abstractNumId w:val="19"/>
  </w:num>
  <w:num w:numId="14" w16cid:durableId="1270968838">
    <w:abstractNumId w:val="12"/>
  </w:num>
  <w:num w:numId="15" w16cid:durableId="1519343597">
    <w:abstractNumId w:val="15"/>
  </w:num>
  <w:num w:numId="16" w16cid:durableId="2131699985">
    <w:abstractNumId w:val="21"/>
  </w:num>
  <w:num w:numId="17" w16cid:durableId="579369346">
    <w:abstractNumId w:val="22"/>
  </w:num>
  <w:num w:numId="18" w16cid:durableId="627929569">
    <w:abstractNumId w:val="16"/>
  </w:num>
  <w:num w:numId="19" w16cid:durableId="323974385">
    <w:abstractNumId w:val="10"/>
  </w:num>
  <w:num w:numId="20" w16cid:durableId="1679695817">
    <w:abstractNumId w:val="24"/>
  </w:num>
  <w:num w:numId="21" w16cid:durableId="1705986506">
    <w:abstractNumId w:val="20"/>
  </w:num>
  <w:num w:numId="22" w16cid:durableId="1182281488">
    <w:abstractNumId w:val="17"/>
  </w:num>
  <w:num w:numId="23" w16cid:durableId="1252275256">
    <w:abstractNumId w:val="14"/>
  </w:num>
  <w:num w:numId="24" w16cid:durableId="1936330078">
    <w:abstractNumId w:val="18"/>
  </w:num>
  <w:num w:numId="25" w16cid:durableId="108358167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214"/>
    <w:rsid w:val="00000579"/>
    <w:rsid w:val="0000063B"/>
    <w:rsid w:val="000006B0"/>
    <w:rsid w:val="00001054"/>
    <w:rsid w:val="00001128"/>
    <w:rsid w:val="0000119F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D4"/>
    <w:rsid w:val="0000254D"/>
    <w:rsid w:val="00002897"/>
    <w:rsid w:val="00002931"/>
    <w:rsid w:val="00002C65"/>
    <w:rsid w:val="00002D3D"/>
    <w:rsid w:val="00002D3E"/>
    <w:rsid w:val="00002ECA"/>
    <w:rsid w:val="000032BF"/>
    <w:rsid w:val="000035E7"/>
    <w:rsid w:val="0000366C"/>
    <w:rsid w:val="000037B2"/>
    <w:rsid w:val="000037C4"/>
    <w:rsid w:val="000038E7"/>
    <w:rsid w:val="00003901"/>
    <w:rsid w:val="00003942"/>
    <w:rsid w:val="00003AF5"/>
    <w:rsid w:val="00003B27"/>
    <w:rsid w:val="00003B9D"/>
    <w:rsid w:val="00003C2C"/>
    <w:rsid w:val="00003C35"/>
    <w:rsid w:val="00003C6D"/>
    <w:rsid w:val="00003F8F"/>
    <w:rsid w:val="00003FE4"/>
    <w:rsid w:val="00003FE8"/>
    <w:rsid w:val="00004144"/>
    <w:rsid w:val="000045E5"/>
    <w:rsid w:val="000045FF"/>
    <w:rsid w:val="00004863"/>
    <w:rsid w:val="00004D19"/>
    <w:rsid w:val="00004E3E"/>
    <w:rsid w:val="00005357"/>
    <w:rsid w:val="00005398"/>
    <w:rsid w:val="0000542A"/>
    <w:rsid w:val="00005475"/>
    <w:rsid w:val="0000552C"/>
    <w:rsid w:val="000056B1"/>
    <w:rsid w:val="00005803"/>
    <w:rsid w:val="000058EE"/>
    <w:rsid w:val="00005AC7"/>
    <w:rsid w:val="00005BDB"/>
    <w:rsid w:val="00005C37"/>
    <w:rsid w:val="00005CB8"/>
    <w:rsid w:val="00005D10"/>
    <w:rsid w:val="00005DA8"/>
    <w:rsid w:val="0000601F"/>
    <w:rsid w:val="0000603F"/>
    <w:rsid w:val="00006164"/>
    <w:rsid w:val="00006355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6B1"/>
    <w:rsid w:val="0000797E"/>
    <w:rsid w:val="00007A9B"/>
    <w:rsid w:val="00007AAC"/>
    <w:rsid w:val="00007BD1"/>
    <w:rsid w:val="00007DC6"/>
    <w:rsid w:val="00007E09"/>
    <w:rsid w:val="00007EF2"/>
    <w:rsid w:val="00010317"/>
    <w:rsid w:val="0001041F"/>
    <w:rsid w:val="00010491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53C"/>
    <w:rsid w:val="000116CE"/>
    <w:rsid w:val="00011777"/>
    <w:rsid w:val="000117CD"/>
    <w:rsid w:val="00011BC8"/>
    <w:rsid w:val="00011C79"/>
    <w:rsid w:val="00011CEE"/>
    <w:rsid w:val="00012144"/>
    <w:rsid w:val="00012333"/>
    <w:rsid w:val="0001246E"/>
    <w:rsid w:val="00012557"/>
    <w:rsid w:val="000125CA"/>
    <w:rsid w:val="000125F7"/>
    <w:rsid w:val="000126D2"/>
    <w:rsid w:val="00012810"/>
    <w:rsid w:val="00012983"/>
    <w:rsid w:val="000129E1"/>
    <w:rsid w:val="00012DD1"/>
    <w:rsid w:val="00012F2A"/>
    <w:rsid w:val="0001301C"/>
    <w:rsid w:val="0001327B"/>
    <w:rsid w:val="000132ED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D9E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B11"/>
    <w:rsid w:val="00014C94"/>
    <w:rsid w:val="00014CFE"/>
    <w:rsid w:val="00014D66"/>
    <w:rsid w:val="00014F36"/>
    <w:rsid w:val="00014FD6"/>
    <w:rsid w:val="00014FE2"/>
    <w:rsid w:val="000151E2"/>
    <w:rsid w:val="00015326"/>
    <w:rsid w:val="000153ED"/>
    <w:rsid w:val="00015781"/>
    <w:rsid w:val="000157E3"/>
    <w:rsid w:val="00015952"/>
    <w:rsid w:val="00015A4A"/>
    <w:rsid w:val="00015C7D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2E2"/>
    <w:rsid w:val="00017339"/>
    <w:rsid w:val="000174E2"/>
    <w:rsid w:val="000177FC"/>
    <w:rsid w:val="000178DC"/>
    <w:rsid w:val="00017A02"/>
    <w:rsid w:val="00017E9C"/>
    <w:rsid w:val="00017F75"/>
    <w:rsid w:val="00017FD3"/>
    <w:rsid w:val="00020099"/>
    <w:rsid w:val="000201F6"/>
    <w:rsid w:val="000202C8"/>
    <w:rsid w:val="00020883"/>
    <w:rsid w:val="0002095A"/>
    <w:rsid w:val="00020963"/>
    <w:rsid w:val="0002099A"/>
    <w:rsid w:val="00020F57"/>
    <w:rsid w:val="0002117E"/>
    <w:rsid w:val="000215EF"/>
    <w:rsid w:val="0002174F"/>
    <w:rsid w:val="000217EA"/>
    <w:rsid w:val="000218F4"/>
    <w:rsid w:val="000218F8"/>
    <w:rsid w:val="00021A42"/>
    <w:rsid w:val="00021A8B"/>
    <w:rsid w:val="00021AE1"/>
    <w:rsid w:val="00021B2B"/>
    <w:rsid w:val="00021B67"/>
    <w:rsid w:val="00021BD9"/>
    <w:rsid w:val="00021D05"/>
    <w:rsid w:val="00021F86"/>
    <w:rsid w:val="000220FF"/>
    <w:rsid w:val="0002245E"/>
    <w:rsid w:val="0002246A"/>
    <w:rsid w:val="000226E5"/>
    <w:rsid w:val="0002277F"/>
    <w:rsid w:val="00022B04"/>
    <w:rsid w:val="00022B26"/>
    <w:rsid w:val="00022BD7"/>
    <w:rsid w:val="00022D14"/>
    <w:rsid w:val="00022D25"/>
    <w:rsid w:val="00022EBB"/>
    <w:rsid w:val="000230E9"/>
    <w:rsid w:val="0002339A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7DD"/>
    <w:rsid w:val="00024873"/>
    <w:rsid w:val="000248A4"/>
    <w:rsid w:val="000248D6"/>
    <w:rsid w:val="0002491D"/>
    <w:rsid w:val="0002497D"/>
    <w:rsid w:val="00024A5B"/>
    <w:rsid w:val="00024C62"/>
    <w:rsid w:val="00024E55"/>
    <w:rsid w:val="00025152"/>
    <w:rsid w:val="0002534B"/>
    <w:rsid w:val="00025398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34B"/>
    <w:rsid w:val="00026607"/>
    <w:rsid w:val="00026702"/>
    <w:rsid w:val="00026727"/>
    <w:rsid w:val="00026839"/>
    <w:rsid w:val="00026872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5E3"/>
    <w:rsid w:val="00027601"/>
    <w:rsid w:val="000276FE"/>
    <w:rsid w:val="000277F4"/>
    <w:rsid w:val="000278C8"/>
    <w:rsid w:val="0002791A"/>
    <w:rsid w:val="00027BD0"/>
    <w:rsid w:val="00027BD1"/>
    <w:rsid w:val="00027D9D"/>
    <w:rsid w:val="00027E0B"/>
    <w:rsid w:val="00027E66"/>
    <w:rsid w:val="00027F50"/>
    <w:rsid w:val="000300E2"/>
    <w:rsid w:val="00030393"/>
    <w:rsid w:val="0003042B"/>
    <w:rsid w:val="0003046C"/>
    <w:rsid w:val="0003050B"/>
    <w:rsid w:val="000306E1"/>
    <w:rsid w:val="0003092B"/>
    <w:rsid w:val="00030BCE"/>
    <w:rsid w:val="00030C0B"/>
    <w:rsid w:val="00030D81"/>
    <w:rsid w:val="00030E37"/>
    <w:rsid w:val="00030F44"/>
    <w:rsid w:val="00030F6D"/>
    <w:rsid w:val="00030FF0"/>
    <w:rsid w:val="00031006"/>
    <w:rsid w:val="00031294"/>
    <w:rsid w:val="0003133D"/>
    <w:rsid w:val="000316C2"/>
    <w:rsid w:val="00031749"/>
    <w:rsid w:val="00031919"/>
    <w:rsid w:val="0003195F"/>
    <w:rsid w:val="000319EE"/>
    <w:rsid w:val="00031AE1"/>
    <w:rsid w:val="00031C2E"/>
    <w:rsid w:val="00031C52"/>
    <w:rsid w:val="00031D23"/>
    <w:rsid w:val="00031DCB"/>
    <w:rsid w:val="00031DCF"/>
    <w:rsid w:val="00032115"/>
    <w:rsid w:val="000321AD"/>
    <w:rsid w:val="000322FB"/>
    <w:rsid w:val="000323B8"/>
    <w:rsid w:val="000323C1"/>
    <w:rsid w:val="00032465"/>
    <w:rsid w:val="00032812"/>
    <w:rsid w:val="00032D92"/>
    <w:rsid w:val="00032D9F"/>
    <w:rsid w:val="00032F73"/>
    <w:rsid w:val="00032FFA"/>
    <w:rsid w:val="000331FE"/>
    <w:rsid w:val="0003336A"/>
    <w:rsid w:val="00033413"/>
    <w:rsid w:val="0003349E"/>
    <w:rsid w:val="00033520"/>
    <w:rsid w:val="000335F1"/>
    <w:rsid w:val="0003368F"/>
    <w:rsid w:val="00033975"/>
    <w:rsid w:val="00033ADB"/>
    <w:rsid w:val="00033B01"/>
    <w:rsid w:val="00033BCA"/>
    <w:rsid w:val="00033C30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A6D"/>
    <w:rsid w:val="00035BA9"/>
    <w:rsid w:val="00035BCC"/>
    <w:rsid w:val="00035C92"/>
    <w:rsid w:val="00035D7F"/>
    <w:rsid w:val="00035DC7"/>
    <w:rsid w:val="00035E27"/>
    <w:rsid w:val="00035E43"/>
    <w:rsid w:val="00035EC3"/>
    <w:rsid w:val="00035FF9"/>
    <w:rsid w:val="000364D8"/>
    <w:rsid w:val="000364EB"/>
    <w:rsid w:val="00036592"/>
    <w:rsid w:val="00036760"/>
    <w:rsid w:val="000368AC"/>
    <w:rsid w:val="000368BB"/>
    <w:rsid w:val="00036942"/>
    <w:rsid w:val="00036A2C"/>
    <w:rsid w:val="00036A4C"/>
    <w:rsid w:val="00036B0E"/>
    <w:rsid w:val="00036B28"/>
    <w:rsid w:val="00036E22"/>
    <w:rsid w:val="000370B1"/>
    <w:rsid w:val="00037216"/>
    <w:rsid w:val="000377A4"/>
    <w:rsid w:val="00037832"/>
    <w:rsid w:val="00037947"/>
    <w:rsid w:val="00037998"/>
    <w:rsid w:val="00037A0A"/>
    <w:rsid w:val="00037A53"/>
    <w:rsid w:val="00037B32"/>
    <w:rsid w:val="00037C89"/>
    <w:rsid w:val="00037D29"/>
    <w:rsid w:val="000400A1"/>
    <w:rsid w:val="000402F7"/>
    <w:rsid w:val="000403AF"/>
    <w:rsid w:val="0004070E"/>
    <w:rsid w:val="00040909"/>
    <w:rsid w:val="0004093C"/>
    <w:rsid w:val="00040B90"/>
    <w:rsid w:val="00040BF6"/>
    <w:rsid w:val="00040E42"/>
    <w:rsid w:val="00040ED0"/>
    <w:rsid w:val="00040F92"/>
    <w:rsid w:val="000411D3"/>
    <w:rsid w:val="0004127D"/>
    <w:rsid w:val="000413F9"/>
    <w:rsid w:val="000413FA"/>
    <w:rsid w:val="00041484"/>
    <w:rsid w:val="000414F6"/>
    <w:rsid w:val="00041605"/>
    <w:rsid w:val="000417E3"/>
    <w:rsid w:val="00041875"/>
    <w:rsid w:val="00041A5A"/>
    <w:rsid w:val="00041B30"/>
    <w:rsid w:val="00041C56"/>
    <w:rsid w:val="00041D98"/>
    <w:rsid w:val="00041DA6"/>
    <w:rsid w:val="00041E61"/>
    <w:rsid w:val="00041E8B"/>
    <w:rsid w:val="00042242"/>
    <w:rsid w:val="00042459"/>
    <w:rsid w:val="00042486"/>
    <w:rsid w:val="00042499"/>
    <w:rsid w:val="0004250C"/>
    <w:rsid w:val="0004270F"/>
    <w:rsid w:val="000428D8"/>
    <w:rsid w:val="00042926"/>
    <w:rsid w:val="00042A8A"/>
    <w:rsid w:val="00042EC8"/>
    <w:rsid w:val="00043008"/>
    <w:rsid w:val="000433A8"/>
    <w:rsid w:val="000435DF"/>
    <w:rsid w:val="00043C15"/>
    <w:rsid w:val="00043C53"/>
    <w:rsid w:val="00043DF6"/>
    <w:rsid w:val="00043F46"/>
    <w:rsid w:val="00043FC8"/>
    <w:rsid w:val="00043FD5"/>
    <w:rsid w:val="0004419C"/>
    <w:rsid w:val="00044200"/>
    <w:rsid w:val="0004463D"/>
    <w:rsid w:val="0004472B"/>
    <w:rsid w:val="000447BF"/>
    <w:rsid w:val="00044B43"/>
    <w:rsid w:val="00044C07"/>
    <w:rsid w:val="0004526E"/>
    <w:rsid w:val="00045313"/>
    <w:rsid w:val="000455F4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36"/>
    <w:rsid w:val="00047058"/>
    <w:rsid w:val="0004709B"/>
    <w:rsid w:val="0004714C"/>
    <w:rsid w:val="0004736A"/>
    <w:rsid w:val="00047433"/>
    <w:rsid w:val="000474E7"/>
    <w:rsid w:val="00047546"/>
    <w:rsid w:val="00047715"/>
    <w:rsid w:val="00047965"/>
    <w:rsid w:val="00047A46"/>
    <w:rsid w:val="00047AE9"/>
    <w:rsid w:val="00047C47"/>
    <w:rsid w:val="00047CD9"/>
    <w:rsid w:val="00047E9A"/>
    <w:rsid w:val="00047F33"/>
    <w:rsid w:val="00050006"/>
    <w:rsid w:val="0005060E"/>
    <w:rsid w:val="00050659"/>
    <w:rsid w:val="000509E9"/>
    <w:rsid w:val="00050ADF"/>
    <w:rsid w:val="00050D0C"/>
    <w:rsid w:val="00050D68"/>
    <w:rsid w:val="00050F55"/>
    <w:rsid w:val="00050FBF"/>
    <w:rsid w:val="000511D6"/>
    <w:rsid w:val="0005140A"/>
    <w:rsid w:val="0005142B"/>
    <w:rsid w:val="00051528"/>
    <w:rsid w:val="000515FC"/>
    <w:rsid w:val="000516AF"/>
    <w:rsid w:val="0005196D"/>
    <w:rsid w:val="00051FEC"/>
    <w:rsid w:val="000521DF"/>
    <w:rsid w:val="00052412"/>
    <w:rsid w:val="0005242C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F6B"/>
    <w:rsid w:val="00053167"/>
    <w:rsid w:val="000531E4"/>
    <w:rsid w:val="00053363"/>
    <w:rsid w:val="000533CE"/>
    <w:rsid w:val="00053518"/>
    <w:rsid w:val="000535BC"/>
    <w:rsid w:val="0005362C"/>
    <w:rsid w:val="000537A6"/>
    <w:rsid w:val="000537AB"/>
    <w:rsid w:val="00053B82"/>
    <w:rsid w:val="00053C5E"/>
    <w:rsid w:val="00054097"/>
    <w:rsid w:val="00054585"/>
    <w:rsid w:val="000546E6"/>
    <w:rsid w:val="000547A9"/>
    <w:rsid w:val="00054A28"/>
    <w:rsid w:val="00054AB8"/>
    <w:rsid w:val="00054AF2"/>
    <w:rsid w:val="00054CDB"/>
    <w:rsid w:val="00054CDF"/>
    <w:rsid w:val="00054E1D"/>
    <w:rsid w:val="00054E64"/>
    <w:rsid w:val="00054FF5"/>
    <w:rsid w:val="0005500C"/>
    <w:rsid w:val="0005507A"/>
    <w:rsid w:val="00055180"/>
    <w:rsid w:val="00055219"/>
    <w:rsid w:val="0005523F"/>
    <w:rsid w:val="000553F5"/>
    <w:rsid w:val="000554E0"/>
    <w:rsid w:val="000555F4"/>
    <w:rsid w:val="0005567D"/>
    <w:rsid w:val="000557C2"/>
    <w:rsid w:val="00055A2F"/>
    <w:rsid w:val="00055A6D"/>
    <w:rsid w:val="00055B53"/>
    <w:rsid w:val="00055C51"/>
    <w:rsid w:val="00055D6F"/>
    <w:rsid w:val="00055D89"/>
    <w:rsid w:val="00056128"/>
    <w:rsid w:val="000564D0"/>
    <w:rsid w:val="00056573"/>
    <w:rsid w:val="00056AA2"/>
    <w:rsid w:val="00056B4C"/>
    <w:rsid w:val="00056BCC"/>
    <w:rsid w:val="00056C6D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ACF"/>
    <w:rsid w:val="00060B2E"/>
    <w:rsid w:val="00060B5D"/>
    <w:rsid w:val="00060C35"/>
    <w:rsid w:val="00061182"/>
    <w:rsid w:val="000613AE"/>
    <w:rsid w:val="00061605"/>
    <w:rsid w:val="00061749"/>
    <w:rsid w:val="0006187D"/>
    <w:rsid w:val="00061EF9"/>
    <w:rsid w:val="000623B9"/>
    <w:rsid w:val="000623EF"/>
    <w:rsid w:val="00062579"/>
    <w:rsid w:val="0006257A"/>
    <w:rsid w:val="00062831"/>
    <w:rsid w:val="000628DF"/>
    <w:rsid w:val="000628F0"/>
    <w:rsid w:val="00062AA7"/>
    <w:rsid w:val="00062B1E"/>
    <w:rsid w:val="00062BCC"/>
    <w:rsid w:val="00062CBA"/>
    <w:rsid w:val="000631CA"/>
    <w:rsid w:val="00063338"/>
    <w:rsid w:val="0006334F"/>
    <w:rsid w:val="00063407"/>
    <w:rsid w:val="00063462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977"/>
    <w:rsid w:val="00064AB8"/>
    <w:rsid w:val="00064B0E"/>
    <w:rsid w:val="00064E34"/>
    <w:rsid w:val="00065044"/>
    <w:rsid w:val="00065173"/>
    <w:rsid w:val="00065604"/>
    <w:rsid w:val="0006596B"/>
    <w:rsid w:val="000659F6"/>
    <w:rsid w:val="00065A7D"/>
    <w:rsid w:val="00065B6F"/>
    <w:rsid w:val="00065DF7"/>
    <w:rsid w:val="00065EEC"/>
    <w:rsid w:val="00065FEE"/>
    <w:rsid w:val="0006621E"/>
    <w:rsid w:val="000666A5"/>
    <w:rsid w:val="00066732"/>
    <w:rsid w:val="000668C2"/>
    <w:rsid w:val="00066AC9"/>
    <w:rsid w:val="00067002"/>
    <w:rsid w:val="000670FD"/>
    <w:rsid w:val="000671DC"/>
    <w:rsid w:val="000671F1"/>
    <w:rsid w:val="0006728C"/>
    <w:rsid w:val="0006731F"/>
    <w:rsid w:val="00067427"/>
    <w:rsid w:val="0006758C"/>
    <w:rsid w:val="0006762C"/>
    <w:rsid w:val="00067841"/>
    <w:rsid w:val="00067921"/>
    <w:rsid w:val="0006798F"/>
    <w:rsid w:val="00067A2D"/>
    <w:rsid w:val="00067A72"/>
    <w:rsid w:val="00067A7F"/>
    <w:rsid w:val="00067C08"/>
    <w:rsid w:val="00067CFA"/>
    <w:rsid w:val="00067EB2"/>
    <w:rsid w:val="00067EEF"/>
    <w:rsid w:val="0007032E"/>
    <w:rsid w:val="000703B0"/>
    <w:rsid w:val="00070422"/>
    <w:rsid w:val="0007049E"/>
    <w:rsid w:val="000704A8"/>
    <w:rsid w:val="0007064A"/>
    <w:rsid w:val="000708B9"/>
    <w:rsid w:val="000709DE"/>
    <w:rsid w:val="000709E1"/>
    <w:rsid w:val="00070B8D"/>
    <w:rsid w:val="00070B9F"/>
    <w:rsid w:val="00070C0E"/>
    <w:rsid w:val="00070CB3"/>
    <w:rsid w:val="00070CD5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8"/>
    <w:rsid w:val="000720FA"/>
    <w:rsid w:val="0007220A"/>
    <w:rsid w:val="00072569"/>
    <w:rsid w:val="00072578"/>
    <w:rsid w:val="00072734"/>
    <w:rsid w:val="0007277A"/>
    <w:rsid w:val="00072B4A"/>
    <w:rsid w:val="00072B87"/>
    <w:rsid w:val="00072D16"/>
    <w:rsid w:val="00072EA1"/>
    <w:rsid w:val="00073364"/>
    <w:rsid w:val="000736F6"/>
    <w:rsid w:val="00073723"/>
    <w:rsid w:val="000737A1"/>
    <w:rsid w:val="000737EF"/>
    <w:rsid w:val="000738BC"/>
    <w:rsid w:val="00073922"/>
    <w:rsid w:val="00073B73"/>
    <w:rsid w:val="00073BD5"/>
    <w:rsid w:val="00073CCA"/>
    <w:rsid w:val="00073FD1"/>
    <w:rsid w:val="000741AE"/>
    <w:rsid w:val="00074367"/>
    <w:rsid w:val="000743E4"/>
    <w:rsid w:val="00074474"/>
    <w:rsid w:val="00074879"/>
    <w:rsid w:val="0007494B"/>
    <w:rsid w:val="000749CF"/>
    <w:rsid w:val="00074B18"/>
    <w:rsid w:val="00074B26"/>
    <w:rsid w:val="00074B5D"/>
    <w:rsid w:val="00074C79"/>
    <w:rsid w:val="00074CD4"/>
    <w:rsid w:val="00074F68"/>
    <w:rsid w:val="00074F95"/>
    <w:rsid w:val="0007506A"/>
    <w:rsid w:val="0007509A"/>
    <w:rsid w:val="000750BB"/>
    <w:rsid w:val="0007510C"/>
    <w:rsid w:val="000751FC"/>
    <w:rsid w:val="00075228"/>
    <w:rsid w:val="00075271"/>
    <w:rsid w:val="0007558C"/>
    <w:rsid w:val="000755C1"/>
    <w:rsid w:val="000756A0"/>
    <w:rsid w:val="000759F5"/>
    <w:rsid w:val="00075A4D"/>
    <w:rsid w:val="00075BA4"/>
    <w:rsid w:val="00075BF4"/>
    <w:rsid w:val="00075DD4"/>
    <w:rsid w:val="000760AE"/>
    <w:rsid w:val="0007676B"/>
    <w:rsid w:val="000768BB"/>
    <w:rsid w:val="00076A9C"/>
    <w:rsid w:val="00076B52"/>
    <w:rsid w:val="00076B6F"/>
    <w:rsid w:val="00076BA6"/>
    <w:rsid w:val="00076BF8"/>
    <w:rsid w:val="00076D6D"/>
    <w:rsid w:val="00076D8F"/>
    <w:rsid w:val="00076E99"/>
    <w:rsid w:val="00076F1E"/>
    <w:rsid w:val="000770BF"/>
    <w:rsid w:val="000770F5"/>
    <w:rsid w:val="000771A0"/>
    <w:rsid w:val="000773FE"/>
    <w:rsid w:val="0007750A"/>
    <w:rsid w:val="00077872"/>
    <w:rsid w:val="0007791B"/>
    <w:rsid w:val="00077959"/>
    <w:rsid w:val="00077B8D"/>
    <w:rsid w:val="00077BDA"/>
    <w:rsid w:val="00077BDB"/>
    <w:rsid w:val="00077FBE"/>
    <w:rsid w:val="00080172"/>
    <w:rsid w:val="000801CD"/>
    <w:rsid w:val="000802A8"/>
    <w:rsid w:val="000802B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3CF"/>
    <w:rsid w:val="0008154D"/>
    <w:rsid w:val="000817CC"/>
    <w:rsid w:val="00081859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71"/>
    <w:rsid w:val="00082277"/>
    <w:rsid w:val="0008240B"/>
    <w:rsid w:val="00082479"/>
    <w:rsid w:val="000824EA"/>
    <w:rsid w:val="00082819"/>
    <w:rsid w:val="0008282B"/>
    <w:rsid w:val="00082889"/>
    <w:rsid w:val="000829EF"/>
    <w:rsid w:val="00082B25"/>
    <w:rsid w:val="00082C68"/>
    <w:rsid w:val="00082CFC"/>
    <w:rsid w:val="00082D5E"/>
    <w:rsid w:val="00082DDD"/>
    <w:rsid w:val="00082E9A"/>
    <w:rsid w:val="00083138"/>
    <w:rsid w:val="00083198"/>
    <w:rsid w:val="000831A6"/>
    <w:rsid w:val="000832C1"/>
    <w:rsid w:val="0008342F"/>
    <w:rsid w:val="00083550"/>
    <w:rsid w:val="000836DA"/>
    <w:rsid w:val="00083CB2"/>
    <w:rsid w:val="00083FE1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0EE"/>
    <w:rsid w:val="00085603"/>
    <w:rsid w:val="00085696"/>
    <w:rsid w:val="000856AA"/>
    <w:rsid w:val="00085B82"/>
    <w:rsid w:val="00085BB4"/>
    <w:rsid w:val="00085E79"/>
    <w:rsid w:val="00085EFD"/>
    <w:rsid w:val="00085F77"/>
    <w:rsid w:val="00086065"/>
    <w:rsid w:val="000862B7"/>
    <w:rsid w:val="00086305"/>
    <w:rsid w:val="00086373"/>
    <w:rsid w:val="00086424"/>
    <w:rsid w:val="00086571"/>
    <w:rsid w:val="0008663B"/>
    <w:rsid w:val="0008666A"/>
    <w:rsid w:val="0008667A"/>
    <w:rsid w:val="00086750"/>
    <w:rsid w:val="00086755"/>
    <w:rsid w:val="0008677C"/>
    <w:rsid w:val="00086A15"/>
    <w:rsid w:val="00086AFA"/>
    <w:rsid w:val="00086B2B"/>
    <w:rsid w:val="00086DFD"/>
    <w:rsid w:val="00087328"/>
    <w:rsid w:val="0008737E"/>
    <w:rsid w:val="00087382"/>
    <w:rsid w:val="00087719"/>
    <w:rsid w:val="0008771C"/>
    <w:rsid w:val="000877BF"/>
    <w:rsid w:val="000878E9"/>
    <w:rsid w:val="00087A7C"/>
    <w:rsid w:val="00087C12"/>
    <w:rsid w:val="00087CCC"/>
    <w:rsid w:val="00087CDA"/>
    <w:rsid w:val="00087DA6"/>
    <w:rsid w:val="00087DEE"/>
    <w:rsid w:val="00087F7D"/>
    <w:rsid w:val="000901EE"/>
    <w:rsid w:val="00090257"/>
    <w:rsid w:val="00090291"/>
    <w:rsid w:val="000904AB"/>
    <w:rsid w:val="000905A2"/>
    <w:rsid w:val="0009067B"/>
    <w:rsid w:val="00090893"/>
    <w:rsid w:val="00090961"/>
    <w:rsid w:val="000909D2"/>
    <w:rsid w:val="000909D9"/>
    <w:rsid w:val="00090AD7"/>
    <w:rsid w:val="00090B5B"/>
    <w:rsid w:val="00090B61"/>
    <w:rsid w:val="00090E15"/>
    <w:rsid w:val="00090E2A"/>
    <w:rsid w:val="00091036"/>
    <w:rsid w:val="000910A2"/>
    <w:rsid w:val="0009128E"/>
    <w:rsid w:val="000912AA"/>
    <w:rsid w:val="00091329"/>
    <w:rsid w:val="0009137D"/>
    <w:rsid w:val="00091394"/>
    <w:rsid w:val="0009140A"/>
    <w:rsid w:val="0009160C"/>
    <w:rsid w:val="00091710"/>
    <w:rsid w:val="00091855"/>
    <w:rsid w:val="0009186F"/>
    <w:rsid w:val="00091870"/>
    <w:rsid w:val="000919AA"/>
    <w:rsid w:val="00091C23"/>
    <w:rsid w:val="00091C93"/>
    <w:rsid w:val="00091EBA"/>
    <w:rsid w:val="000921A8"/>
    <w:rsid w:val="0009237E"/>
    <w:rsid w:val="000923E4"/>
    <w:rsid w:val="0009242F"/>
    <w:rsid w:val="000926D8"/>
    <w:rsid w:val="0009275A"/>
    <w:rsid w:val="0009297B"/>
    <w:rsid w:val="00092A1B"/>
    <w:rsid w:val="00092BBA"/>
    <w:rsid w:val="00092C8D"/>
    <w:rsid w:val="00092E12"/>
    <w:rsid w:val="00093069"/>
    <w:rsid w:val="00093105"/>
    <w:rsid w:val="00093154"/>
    <w:rsid w:val="000933EE"/>
    <w:rsid w:val="00093506"/>
    <w:rsid w:val="0009360A"/>
    <w:rsid w:val="000938A8"/>
    <w:rsid w:val="00093B90"/>
    <w:rsid w:val="00093BB5"/>
    <w:rsid w:val="00093C6D"/>
    <w:rsid w:val="00093CB6"/>
    <w:rsid w:val="00093E57"/>
    <w:rsid w:val="00093E7F"/>
    <w:rsid w:val="00093FDF"/>
    <w:rsid w:val="0009409A"/>
    <w:rsid w:val="000942CE"/>
    <w:rsid w:val="00094873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797"/>
    <w:rsid w:val="00095824"/>
    <w:rsid w:val="000958B3"/>
    <w:rsid w:val="000958F4"/>
    <w:rsid w:val="00095914"/>
    <w:rsid w:val="000959BA"/>
    <w:rsid w:val="00095A2E"/>
    <w:rsid w:val="00095A3C"/>
    <w:rsid w:val="00095C22"/>
    <w:rsid w:val="00095D2C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C3C"/>
    <w:rsid w:val="00096D02"/>
    <w:rsid w:val="00096D5F"/>
    <w:rsid w:val="00096FB4"/>
    <w:rsid w:val="00097196"/>
    <w:rsid w:val="00097201"/>
    <w:rsid w:val="00097275"/>
    <w:rsid w:val="000974B8"/>
    <w:rsid w:val="000976CD"/>
    <w:rsid w:val="0009785B"/>
    <w:rsid w:val="00097951"/>
    <w:rsid w:val="000A00B8"/>
    <w:rsid w:val="000A00E0"/>
    <w:rsid w:val="000A0113"/>
    <w:rsid w:val="000A019C"/>
    <w:rsid w:val="000A01AC"/>
    <w:rsid w:val="000A02C1"/>
    <w:rsid w:val="000A034C"/>
    <w:rsid w:val="000A060F"/>
    <w:rsid w:val="000A089B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1E6A"/>
    <w:rsid w:val="000A2118"/>
    <w:rsid w:val="000A2194"/>
    <w:rsid w:val="000A22A0"/>
    <w:rsid w:val="000A22BC"/>
    <w:rsid w:val="000A243E"/>
    <w:rsid w:val="000A24EA"/>
    <w:rsid w:val="000A2571"/>
    <w:rsid w:val="000A274C"/>
    <w:rsid w:val="000A27E4"/>
    <w:rsid w:val="000A2B03"/>
    <w:rsid w:val="000A2C48"/>
    <w:rsid w:val="000A2D49"/>
    <w:rsid w:val="000A305B"/>
    <w:rsid w:val="000A317A"/>
    <w:rsid w:val="000A33D2"/>
    <w:rsid w:val="000A35DF"/>
    <w:rsid w:val="000A35E8"/>
    <w:rsid w:val="000A39EB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ACC"/>
    <w:rsid w:val="000A4AF1"/>
    <w:rsid w:val="000A4B19"/>
    <w:rsid w:val="000A4BEC"/>
    <w:rsid w:val="000A4C6B"/>
    <w:rsid w:val="000A4D5B"/>
    <w:rsid w:val="000A4D73"/>
    <w:rsid w:val="000A5250"/>
    <w:rsid w:val="000A525A"/>
    <w:rsid w:val="000A5457"/>
    <w:rsid w:val="000A54CF"/>
    <w:rsid w:val="000A5569"/>
    <w:rsid w:val="000A568B"/>
    <w:rsid w:val="000A56F3"/>
    <w:rsid w:val="000A588E"/>
    <w:rsid w:val="000A58BA"/>
    <w:rsid w:val="000A59FD"/>
    <w:rsid w:val="000A5ADD"/>
    <w:rsid w:val="000A5BE3"/>
    <w:rsid w:val="000A5C70"/>
    <w:rsid w:val="000A5DC2"/>
    <w:rsid w:val="000A5DD2"/>
    <w:rsid w:val="000A5FBD"/>
    <w:rsid w:val="000A627B"/>
    <w:rsid w:val="000A6303"/>
    <w:rsid w:val="000A6374"/>
    <w:rsid w:val="000A646A"/>
    <w:rsid w:val="000A64B3"/>
    <w:rsid w:val="000A6859"/>
    <w:rsid w:val="000A6E29"/>
    <w:rsid w:val="000A6ED3"/>
    <w:rsid w:val="000A7090"/>
    <w:rsid w:val="000A7154"/>
    <w:rsid w:val="000A7204"/>
    <w:rsid w:val="000A7222"/>
    <w:rsid w:val="000A7681"/>
    <w:rsid w:val="000A76A7"/>
    <w:rsid w:val="000A7773"/>
    <w:rsid w:val="000A792C"/>
    <w:rsid w:val="000A799E"/>
    <w:rsid w:val="000A7ACC"/>
    <w:rsid w:val="000A7B25"/>
    <w:rsid w:val="000A7CD1"/>
    <w:rsid w:val="000A7EB1"/>
    <w:rsid w:val="000B0078"/>
    <w:rsid w:val="000B02F6"/>
    <w:rsid w:val="000B0334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6B8"/>
    <w:rsid w:val="000B179F"/>
    <w:rsid w:val="000B17C1"/>
    <w:rsid w:val="000B1985"/>
    <w:rsid w:val="000B1D15"/>
    <w:rsid w:val="000B1DA3"/>
    <w:rsid w:val="000B1DCB"/>
    <w:rsid w:val="000B1ED5"/>
    <w:rsid w:val="000B2052"/>
    <w:rsid w:val="000B211A"/>
    <w:rsid w:val="000B21B6"/>
    <w:rsid w:val="000B21E4"/>
    <w:rsid w:val="000B220E"/>
    <w:rsid w:val="000B23AB"/>
    <w:rsid w:val="000B24AA"/>
    <w:rsid w:val="000B27E5"/>
    <w:rsid w:val="000B27F9"/>
    <w:rsid w:val="000B28CE"/>
    <w:rsid w:val="000B297E"/>
    <w:rsid w:val="000B2A7E"/>
    <w:rsid w:val="000B2B04"/>
    <w:rsid w:val="000B2B65"/>
    <w:rsid w:val="000B2DC7"/>
    <w:rsid w:val="000B2DC9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1"/>
    <w:rsid w:val="000B455D"/>
    <w:rsid w:val="000B4712"/>
    <w:rsid w:val="000B48CD"/>
    <w:rsid w:val="000B4A33"/>
    <w:rsid w:val="000B4B48"/>
    <w:rsid w:val="000B4D9C"/>
    <w:rsid w:val="000B4E29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6043"/>
    <w:rsid w:val="000B6102"/>
    <w:rsid w:val="000B628A"/>
    <w:rsid w:val="000B6479"/>
    <w:rsid w:val="000B6529"/>
    <w:rsid w:val="000B6639"/>
    <w:rsid w:val="000B6645"/>
    <w:rsid w:val="000B67D6"/>
    <w:rsid w:val="000B68A4"/>
    <w:rsid w:val="000B68E9"/>
    <w:rsid w:val="000B6937"/>
    <w:rsid w:val="000B6BA4"/>
    <w:rsid w:val="000B6C33"/>
    <w:rsid w:val="000B6DED"/>
    <w:rsid w:val="000B72EE"/>
    <w:rsid w:val="000B74BA"/>
    <w:rsid w:val="000B7602"/>
    <w:rsid w:val="000B78AC"/>
    <w:rsid w:val="000B7B9B"/>
    <w:rsid w:val="000B7CE4"/>
    <w:rsid w:val="000B7D0D"/>
    <w:rsid w:val="000B7DA8"/>
    <w:rsid w:val="000B7DD1"/>
    <w:rsid w:val="000B7EBD"/>
    <w:rsid w:val="000B7FC6"/>
    <w:rsid w:val="000C04E0"/>
    <w:rsid w:val="000C056A"/>
    <w:rsid w:val="000C070B"/>
    <w:rsid w:val="000C0F42"/>
    <w:rsid w:val="000C1140"/>
    <w:rsid w:val="000C1393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994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57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763"/>
    <w:rsid w:val="000C3998"/>
    <w:rsid w:val="000C3A5D"/>
    <w:rsid w:val="000C3B0B"/>
    <w:rsid w:val="000C3BF1"/>
    <w:rsid w:val="000C3C0D"/>
    <w:rsid w:val="000C3F03"/>
    <w:rsid w:val="000C40FF"/>
    <w:rsid w:val="000C44EE"/>
    <w:rsid w:val="000C46CB"/>
    <w:rsid w:val="000C48A3"/>
    <w:rsid w:val="000C48E4"/>
    <w:rsid w:val="000C4C8C"/>
    <w:rsid w:val="000C4D35"/>
    <w:rsid w:val="000C4EDA"/>
    <w:rsid w:val="000C4F23"/>
    <w:rsid w:val="000C4F69"/>
    <w:rsid w:val="000C5045"/>
    <w:rsid w:val="000C505C"/>
    <w:rsid w:val="000C50F4"/>
    <w:rsid w:val="000C51AB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906"/>
    <w:rsid w:val="000C5D4D"/>
    <w:rsid w:val="000C5F7C"/>
    <w:rsid w:val="000C6071"/>
    <w:rsid w:val="000C60A0"/>
    <w:rsid w:val="000C62F7"/>
    <w:rsid w:val="000C63C2"/>
    <w:rsid w:val="000C6509"/>
    <w:rsid w:val="000C6591"/>
    <w:rsid w:val="000C6730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6F24"/>
    <w:rsid w:val="000C71EF"/>
    <w:rsid w:val="000C7240"/>
    <w:rsid w:val="000C72BF"/>
    <w:rsid w:val="000C72E1"/>
    <w:rsid w:val="000C7414"/>
    <w:rsid w:val="000C754B"/>
    <w:rsid w:val="000C7555"/>
    <w:rsid w:val="000C7572"/>
    <w:rsid w:val="000C7771"/>
    <w:rsid w:val="000C777C"/>
    <w:rsid w:val="000C7883"/>
    <w:rsid w:val="000C78ED"/>
    <w:rsid w:val="000C7AD2"/>
    <w:rsid w:val="000C7B05"/>
    <w:rsid w:val="000C7B28"/>
    <w:rsid w:val="000C7B60"/>
    <w:rsid w:val="000C7B7F"/>
    <w:rsid w:val="000C7C51"/>
    <w:rsid w:val="000C7C96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6F"/>
    <w:rsid w:val="000D0C87"/>
    <w:rsid w:val="000D0CD4"/>
    <w:rsid w:val="000D0CD8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ABF"/>
    <w:rsid w:val="000D1B1A"/>
    <w:rsid w:val="000D1D07"/>
    <w:rsid w:val="000D1DCC"/>
    <w:rsid w:val="000D2024"/>
    <w:rsid w:val="000D2054"/>
    <w:rsid w:val="000D207B"/>
    <w:rsid w:val="000D20FE"/>
    <w:rsid w:val="000D2247"/>
    <w:rsid w:val="000D235F"/>
    <w:rsid w:val="000D23E3"/>
    <w:rsid w:val="000D259D"/>
    <w:rsid w:val="000D263C"/>
    <w:rsid w:val="000D2792"/>
    <w:rsid w:val="000D29F7"/>
    <w:rsid w:val="000D2AC8"/>
    <w:rsid w:val="000D2B35"/>
    <w:rsid w:val="000D2BC5"/>
    <w:rsid w:val="000D2C1D"/>
    <w:rsid w:val="000D2D30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4D8"/>
    <w:rsid w:val="000D4762"/>
    <w:rsid w:val="000D477C"/>
    <w:rsid w:val="000D482B"/>
    <w:rsid w:val="000D483C"/>
    <w:rsid w:val="000D4964"/>
    <w:rsid w:val="000D4B49"/>
    <w:rsid w:val="000D4D57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611"/>
    <w:rsid w:val="000D67BB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6FF8"/>
    <w:rsid w:val="000D7309"/>
    <w:rsid w:val="000D74D6"/>
    <w:rsid w:val="000D751E"/>
    <w:rsid w:val="000D7654"/>
    <w:rsid w:val="000D7879"/>
    <w:rsid w:val="000D7919"/>
    <w:rsid w:val="000D79DA"/>
    <w:rsid w:val="000D7E5E"/>
    <w:rsid w:val="000D7F84"/>
    <w:rsid w:val="000E017B"/>
    <w:rsid w:val="000E0185"/>
    <w:rsid w:val="000E025C"/>
    <w:rsid w:val="000E0356"/>
    <w:rsid w:val="000E0362"/>
    <w:rsid w:val="000E0435"/>
    <w:rsid w:val="000E0795"/>
    <w:rsid w:val="000E0985"/>
    <w:rsid w:val="000E0CE3"/>
    <w:rsid w:val="000E0DB7"/>
    <w:rsid w:val="000E0E7E"/>
    <w:rsid w:val="000E11C0"/>
    <w:rsid w:val="000E11F3"/>
    <w:rsid w:val="000E1481"/>
    <w:rsid w:val="000E1A24"/>
    <w:rsid w:val="000E1A50"/>
    <w:rsid w:val="000E1B95"/>
    <w:rsid w:val="000E210A"/>
    <w:rsid w:val="000E2360"/>
    <w:rsid w:val="000E2499"/>
    <w:rsid w:val="000E24A9"/>
    <w:rsid w:val="000E274C"/>
    <w:rsid w:val="000E2769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05"/>
    <w:rsid w:val="000E3AEE"/>
    <w:rsid w:val="000E3B30"/>
    <w:rsid w:val="000E3C0E"/>
    <w:rsid w:val="000E3D11"/>
    <w:rsid w:val="000E3DFC"/>
    <w:rsid w:val="000E3F09"/>
    <w:rsid w:val="000E43A4"/>
    <w:rsid w:val="000E450B"/>
    <w:rsid w:val="000E4529"/>
    <w:rsid w:val="000E4612"/>
    <w:rsid w:val="000E4630"/>
    <w:rsid w:val="000E4755"/>
    <w:rsid w:val="000E475B"/>
    <w:rsid w:val="000E485A"/>
    <w:rsid w:val="000E48B1"/>
    <w:rsid w:val="000E4A37"/>
    <w:rsid w:val="000E4B82"/>
    <w:rsid w:val="000E4E14"/>
    <w:rsid w:val="000E4E57"/>
    <w:rsid w:val="000E518C"/>
    <w:rsid w:val="000E519E"/>
    <w:rsid w:val="000E51BA"/>
    <w:rsid w:val="000E549B"/>
    <w:rsid w:val="000E54F8"/>
    <w:rsid w:val="000E5595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5E94"/>
    <w:rsid w:val="000E6092"/>
    <w:rsid w:val="000E6199"/>
    <w:rsid w:val="000E6595"/>
    <w:rsid w:val="000E67CF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331"/>
    <w:rsid w:val="000F03F7"/>
    <w:rsid w:val="000F04DF"/>
    <w:rsid w:val="000F04E8"/>
    <w:rsid w:val="000F0783"/>
    <w:rsid w:val="000F085F"/>
    <w:rsid w:val="000F0950"/>
    <w:rsid w:val="000F0A88"/>
    <w:rsid w:val="000F0D2D"/>
    <w:rsid w:val="000F0F83"/>
    <w:rsid w:val="000F106C"/>
    <w:rsid w:val="000F112E"/>
    <w:rsid w:val="000F1260"/>
    <w:rsid w:val="000F136C"/>
    <w:rsid w:val="000F14D9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50F"/>
    <w:rsid w:val="000F40F2"/>
    <w:rsid w:val="000F41EB"/>
    <w:rsid w:val="000F42AB"/>
    <w:rsid w:val="000F4444"/>
    <w:rsid w:val="000F456D"/>
    <w:rsid w:val="000F45B4"/>
    <w:rsid w:val="000F45C9"/>
    <w:rsid w:val="000F468E"/>
    <w:rsid w:val="000F46C0"/>
    <w:rsid w:val="000F4880"/>
    <w:rsid w:val="000F48A9"/>
    <w:rsid w:val="000F4933"/>
    <w:rsid w:val="000F498E"/>
    <w:rsid w:val="000F4CCA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92"/>
    <w:rsid w:val="000F57B6"/>
    <w:rsid w:val="000F5830"/>
    <w:rsid w:val="000F5B02"/>
    <w:rsid w:val="000F5B67"/>
    <w:rsid w:val="000F5BB8"/>
    <w:rsid w:val="000F5D4D"/>
    <w:rsid w:val="000F5DA5"/>
    <w:rsid w:val="000F5E5C"/>
    <w:rsid w:val="000F5F38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6FB9"/>
    <w:rsid w:val="000F7362"/>
    <w:rsid w:val="000F76A5"/>
    <w:rsid w:val="000F784B"/>
    <w:rsid w:val="000F795C"/>
    <w:rsid w:val="000F7B09"/>
    <w:rsid w:val="000F7DCB"/>
    <w:rsid w:val="000F7E74"/>
    <w:rsid w:val="00100018"/>
    <w:rsid w:val="00100057"/>
    <w:rsid w:val="00100134"/>
    <w:rsid w:val="0010039C"/>
    <w:rsid w:val="00100708"/>
    <w:rsid w:val="001007CB"/>
    <w:rsid w:val="0010080E"/>
    <w:rsid w:val="0010081A"/>
    <w:rsid w:val="0010089C"/>
    <w:rsid w:val="001008C6"/>
    <w:rsid w:val="001009A5"/>
    <w:rsid w:val="00100A36"/>
    <w:rsid w:val="00100A71"/>
    <w:rsid w:val="00100BB0"/>
    <w:rsid w:val="00100E0F"/>
    <w:rsid w:val="00100FCA"/>
    <w:rsid w:val="00100FFB"/>
    <w:rsid w:val="00101351"/>
    <w:rsid w:val="0010138D"/>
    <w:rsid w:val="001013BD"/>
    <w:rsid w:val="001013F6"/>
    <w:rsid w:val="001015B8"/>
    <w:rsid w:val="0010179A"/>
    <w:rsid w:val="00101805"/>
    <w:rsid w:val="00101C0A"/>
    <w:rsid w:val="00101F95"/>
    <w:rsid w:val="00102016"/>
    <w:rsid w:val="001020C6"/>
    <w:rsid w:val="00102417"/>
    <w:rsid w:val="001024D9"/>
    <w:rsid w:val="001025FB"/>
    <w:rsid w:val="0010291B"/>
    <w:rsid w:val="001029E9"/>
    <w:rsid w:val="00102A0C"/>
    <w:rsid w:val="00102BC1"/>
    <w:rsid w:val="00102D65"/>
    <w:rsid w:val="00102D8D"/>
    <w:rsid w:val="00102EEF"/>
    <w:rsid w:val="00103087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3F9"/>
    <w:rsid w:val="00104556"/>
    <w:rsid w:val="001045A8"/>
    <w:rsid w:val="0010468F"/>
    <w:rsid w:val="0010473D"/>
    <w:rsid w:val="00104786"/>
    <w:rsid w:val="001047B8"/>
    <w:rsid w:val="001049F1"/>
    <w:rsid w:val="00104B27"/>
    <w:rsid w:val="00104B7F"/>
    <w:rsid w:val="001051B0"/>
    <w:rsid w:val="00105240"/>
    <w:rsid w:val="001053A1"/>
    <w:rsid w:val="001055C8"/>
    <w:rsid w:val="0010563A"/>
    <w:rsid w:val="00105756"/>
    <w:rsid w:val="001058D4"/>
    <w:rsid w:val="001058D5"/>
    <w:rsid w:val="0010590B"/>
    <w:rsid w:val="00105BAD"/>
    <w:rsid w:val="00105C9C"/>
    <w:rsid w:val="00105CDE"/>
    <w:rsid w:val="00105D38"/>
    <w:rsid w:val="00105E55"/>
    <w:rsid w:val="001060D9"/>
    <w:rsid w:val="00106215"/>
    <w:rsid w:val="00106420"/>
    <w:rsid w:val="0010648E"/>
    <w:rsid w:val="001064FE"/>
    <w:rsid w:val="0010669B"/>
    <w:rsid w:val="001066F9"/>
    <w:rsid w:val="001068A4"/>
    <w:rsid w:val="00106A13"/>
    <w:rsid w:val="00106B9A"/>
    <w:rsid w:val="00106C74"/>
    <w:rsid w:val="00106CC6"/>
    <w:rsid w:val="00106D2A"/>
    <w:rsid w:val="00106D47"/>
    <w:rsid w:val="00106E99"/>
    <w:rsid w:val="00107110"/>
    <w:rsid w:val="0010712E"/>
    <w:rsid w:val="001071F8"/>
    <w:rsid w:val="001072BC"/>
    <w:rsid w:val="00107667"/>
    <w:rsid w:val="00107864"/>
    <w:rsid w:val="0010792D"/>
    <w:rsid w:val="00107961"/>
    <w:rsid w:val="001079CF"/>
    <w:rsid w:val="00107A80"/>
    <w:rsid w:val="00107BAA"/>
    <w:rsid w:val="00107BCB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BF1"/>
    <w:rsid w:val="00110C7C"/>
    <w:rsid w:val="00110C90"/>
    <w:rsid w:val="00110DA8"/>
    <w:rsid w:val="00110EDD"/>
    <w:rsid w:val="00110F59"/>
    <w:rsid w:val="00111024"/>
    <w:rsid w:val="0011125D"/>
    <w:rsid w:val="00111317"/>
    <w:rsid w:val="001114DD"/>
    <w:rsid w:val="00111535"/>
    <w:rsid w:val="00111581"/>
    <w:rsid w:val="001116FC"/>
    <w:rsid w:val="0011174A"/>
    <w:rsid w:val="00111A2C"/>
    <w:rsid w:val="00111C47"/>
    <w:rsid w:val="00111E52"/>
    <w:rsid w:val="00111E8E"/>
    <w:rsid w:val="00112131"/>
    <w:rsid w:val="0011239B"/>
    <w:rsid w:val="00112514"/>
    <w:rsid w:val="001127A2"/>
    <w:rsid w:val="00112873"/>
    <w:rsid w:val="00112A73"/>
    <w:rsid w:val="00112D90"/>
    <w:rsid w:val="00112E08"/>
    <w:rsid w:val="00112F02"/>
    <w:rsid w:val="00113032"/>
    <w:rsid w:val="001130E2"/>
    <w:rsid w:val="001132A8"/>
    <w:rsid w:val="001133D9"/>
    <w:rsid w:val="001133E0"/>
    <w:rsid w:val="001134F2"/>
    <w:rsid w:val="00113521"/>
    <w:rsid w:val="0011357E"/>
    <w:rsid w:val="00113710"/>
    <w:rsid w:val="00113AB2"/>
    <w:rsid w:val="00113B7A"/>
    <w:rsid w:val="00113BDA"/>
    <w:rsid w:val="00113CD0"/>
    <w:rsid w:val="00113ED6"/>
    <w:rsid w:val="0011412F"/>
    <w:rsid w:val="00114171"/>
    <w:rsid w:val="001141EE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516"/>
    <w:rsid w:val="00115693"/>
    <w:rsid w:val="00115716"/>
    <w:rsid w:val="00115763"/>
    <w:rsid w:val="00115848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D5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BFC"/>
    <w:rsid w:val="00120CA2"/>
    <w:rsid w:val="00121180"/>
    <w:rsid w:val="001212DC"/>
    <w:rsid w:val="0012181F"/>
    <w:rsid w:val="00121908"/>
    <w:rsid w:val="0012197C"/>
    <w:rsid w:val="00121A7D"/>
    <w:rsid w:val="00121B25"/>
    <w:rsid w:val="00121C84"/>
    <w:rsid w:val="00121D13"/>
    <w:rsid w:val="00121D77"/>
    <w:rsid w:val="00122056"/>
    <w:rsid w:val="001220AD"/>
    <w:rsid w:val="0012221B"/>
    <w:rsid w:val="0012235E"/>
    <w:rsid w:val="00122384"/>
    <w:rsid w:val="001224C0"/>
    <w:rsid w:val="001226CB"/>
    <w:rsid w:val="001226ED"/>
    <w:rsid w:val="0012290A"/>
    <w:rsid w:val="00122974"/>
    <w:rsid w:val="00122A63"/>
    <w:rsid w:val="00122AF0"/>
    <w:rsid w:val="00122DF9"/>
    <w:rsid w:val="00122FEC"/>
    <w:rsid w:val="001230EA"/>
    <w:rsid w:val="0012332B"/>
    <w:rsid w:val="00123386"/>
    <w:rsid w:val="0012344E"/>
    <w:rsid w:val="001234CC"/>
    <w:rsid w:val="00123C62"/>
    <w:rsid w:val="00123CC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89E"/>
    <w:rsid w:val="00124A35"/>
    <w:rsid w:val="00124DC6"/>
    <w:rsid w:val="00125451"/>
    <w:rsid w:val="00125667"/>
    <w:rsid w:val="001259F3"/>
    <w:rsid w:val="00125A1B"/>
    <w:rsid w:val="00125AA4"/>
    <w:rsid w:val="00125AC2"/>
    <w:rsid w:val="00125AD2"/>
    <w:rsid w:val="00125C60"/>
    <w:rsid w:val="0012621D"/>
    <w:rsid w:val="001264E8"/>
    <w:rsid w:val="0012660E"/>
    <w:rsid w:val="00126834"/>
    <w:rsid w:val="00126924"/>
    <w:rsid w:val="00126B4A"/>
    <w:rsid w:val="00126B86"/>
    <w:rsid w:val="00126BFD"/>
    <w:rsid w:val="00126D92"/>
    <w:rsid w:val="00127102"/>
    <w:rsid w:val="00127188"/>
    <w:rsid w:val="00127290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27F99"/>
    <w:rsid w:val="00130003"/>
    <w:rsid w:val="0013003C"/>
    <w:rsid w:val="001301C9"/>
    <w:rsid w:val="001303D6"/>
    <w:rsid w:val="001304D4"/>
    <w:rsid w:val="00130507"/>
    <w:rsid w:val="00130530"/>
    <w:rsid w:val="00130877"/>
    <w:rsid w:val="001308E7"/>
    <w:rsid w:val="001309D7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827"/>
    <w:rsid w:val="00131866"/>
    <w:rsid w:val="001318AF"/>
    <w:rsid w:val="00131908"/>
    <w:rsid w:val="00131ACE"/>
    <w:rsid w:val="00131B40"/>
    <w:rsid w:val="00131C2A"/>
    <w:rsid w:val="00131D20"/>
    <w:rsid w:val="00131F12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E81"/>
    <w:rsid w:val="00133FBE"/>
    <w:rsid w:val="00134137"/>
    <w:rsid w:val="00134230"/>
    <w:rsid w:val="001342E6"/>
    <w:rsid w:val="00134312"/>
    <w:rsid w:val="0013439F"/>
    <w:rsid w:val="001344D8"/>
    <w:rsid w:val="0013454B"/>
    <w:rsid w:val="001345DD"/>
    <w:rsid w:val="00134799"/>
    <w:rsid w:val="001348B5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837"/>
    <w:rsid w:val="00136C1C"/>
    <w:rsid w:val="00136C22"/>
    <w:rsid w:val="00136EB5"/>
    <w:rsid w:val="00136F5A"/>
    <w:rsid w:val="00136FAF"/>
    <w:rsid w:val="00136FB8"/>
    <w:rsid w:val="001374BC"/>
    <w:rsid w:val="001374F3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6CA"/>
    <w:rsid w:val="001409EF"/>
    <w:rsid w:val="00140CDB"/>
    <w:rsid w:val="00140CFD"/>
    <w:rsid w:val="00140F70"/>
    <w:rsid w:val="0014106D"/>
    <w:rsid w:val="00141181"/>
    <w:rsid w:val="001411D7"/>
    <w:rsid w:val="001413B6"/>
    <w:rsid w:val="001413E6"/>
    <w:rsid w:val="00141455"/>
    <w:rsid w:val="00141516"/>
    <w:rsid w:val="00141542"/>
    <w:rsid w:val="001416A1"/>
    <w:rsid w:val="0014190A"/>
    <w:rsid w:val="00141D06"/>
    <w:rsid w:val="00141DC1"/>
    <w:rsid w:val="00141EDB"/>
    <w:rsid w:val="0014213B"/>
    <w:rsid w:val="0014246A"/>
    <w:rsid w:val="001425AC"/>
    <w:rsid w:val="001425C4"/>
    <w:rsid w:val="001426D8"/>
    <w:rsid w:val="0014290F"/>
    <w:rsid w:val="00142962"/>
    <w:rsid w:val="00142964"/>
    <w:rsid w:val="001429DB"/>
    <w:rsid w:val="00142AD7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76"/>
    <w:rsid w:val="001437A1"/>
    <w:rsid w:val="001437D9"/>
    <w:rsid w:val="00143A3E"/>
    <w:rsid w:val="00143A5A"/>
    <w:rsid w:val="00143AEF"/>
    <w:rsid w:val="00143AF6"/>
    <w:rsid w:val="00143D61"/>
    <w:rsid w:val="00143E37"/>
    <w:rsid w:val="00143E52"/>
    <w:rsid w:val="00143E9E"/>
    <w:rsid w:val="00143EA8"/>
    <w:rsid w:val="00144104"/>
    <w:rsid w:val="00144465"/>
    <w:rsid w:val="00144466"/>
    <w:rsid w:val="0014448B"/>
    <w:rsid w:val="0014490A"/>
    <w:rsid w:val="001449A4"/>
    <w:rsid w:val="00144A8F"/>
    <w:rsid w:val="00144C3A"/>
    <w:rsid w:val="001451C6"/>
    <w:rsid w:val="001452EC"/>
    <w:rsid w:val="0014535D"/>
    <w:rsid w:val="00145365"/>
    <w:rsid w:val="001453DD"/>
    <w:rsid w:val="00145896"/>
    <w:rsid w:val="00145E9E"/>
    <w:rsid w:val="00145EC5"/>
    <w:rsid w:val="0014603B"/>
    <w:rsid w:val="00146071"/>
    <w:rsid w:val="00146201"/>
    <w:rsid w:val="001462D9"/>
    <w:rsid w:val="001463D6"/>
    <w:rsid w:val="001464D2"/>
    <w:rsid w:val="001464FF"/>
    <w:rsid w:val="0014665D"/>
    <w:rsid w:val="00146E28"/>
    <w:rsid w:val="00146F18"/>
    <w:rsid w:val="00147188"/>
    <w:rsid w:val="001471E3"/>
    <w:rsid w:val="00147321"/>
    <w:rsid w:val="001474C3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AF4"/>
    <w:rsid w:val="00150B51"/>
    <w:rsid w:val="00150B6F"/>
    <w:rsid w:val="00150CE8"/>
    <w:rsid w:val="00150E04"/>
    <w:rsid w:val="00150E7E"/>
    <w:rsid w:val="00150E9E"/>
    <w:rsid w:val="00150F43"/>
    <w:rsid w:val="00150FD2"/>
    <w:rsid w:val="00151078"/>
    <w:rsid w:val="001512A1"/>
    <w:rsid w:val="00151491"/>
    <w:rsid w:val="0015156C"/>
    <w:rsid w:val="0015156F"/>
    <w:rsid w:val="0015176A"/>
    <w:rsid w:val="00151918"/>
    <w:rsid w:val="00151957"/>
    <w:rsid w:val="00151B9A"/>
    <w:rsid w:val="00151BF0"/>
    <w:rsid w:val="00151DB5"/>
    <w:rsid w:val="00151DF6"/>
    <w:rsid w:val="00151E83"/>
    <w:rsid w:val="00151F69"/>
    <w:rsid w:val="00152338"/>
    <w:rsid w:val="0015242D"/>
    <w:rsid w:val="00152465"/>
    <w:rsid w:val="00152C3C"/>
    <w:rsid w:val="00152CEE"/>
    <w:rsid w:val="00152E0C"/>
    <w:rsid w:val="00152E77"/>
    <w:rsid w:val="0015308E"/>
    <w:rsid w:val="00153350"/>
    <w:rsid w:val="001536EE"/>
    <w:rsid w:val="001539D6"/>
    <w:rsid w:val="00153CCB"/>
    <w:rsid w:val="00153E03"/>
    <w:rsid w:val="00153ED9"/>
    <w:rsid w:val="001540A2"/>
    <w:rsid w:val="001541CD"/>
    <w:rsid w:val="00154248"/>
    <w:rsid w:val="001542A4"/>
    <w:rsid w:val="0015452B"/>
    <w:rsid w:val="0015462E"/>
    <w:rsid w:val="00154717"/>
    <w:rsid w:val="00154820"/>
    <w:rsid w:val="0015483A"/>
    <w:rsid w:val="0015483E"/>
    <w:rsid w:val="00154898"/>
    <w:rsid w:val="0015498F"/>
    <w:rsid w:val="00154A1F"/>
    <w:rsid w:val="00154A2F"/>
    <w:rsid w:val="00154C4C"/>
    <w:rsid w:val="00154E30"/>
    <w:rsid w:val="00154F02"/>
    <w:rsid w:val="00155028"/>
    <w:rsid w:val="0015508B"/>
    <w:rsid w:val="00155113"/>
    <w:rsid w:val="00155177"/>
    <w:rsid w:val="00155701"/>
    <w:rsid w:val="00155763"/>
    <w:rsid w:val="001557D2"/>
    <w:rsid w:val="001558B2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48"/>
    <w:rsid w:val="001560DB"/>
    <w:rsid w:val="00156358"/>
    <w:rsid w:val="0015653A"/>
    <w:rsid w:val="0015663A"/>
    <w:rsid w:val="0015684B"/>
    <w:rsid w:val="001569B1"/>
    <w:rsid w:val="00156CA7"/>
    <w:rsid w:val="00156D0B"/>
    <w:rsid w:val="00156DCD"/>
    <w:rsid w:val="00156F48"/>
    <w:rsid w:val="00156F79"/>
    <w:rsid w:val="00156FB8"/>
    <w:rsid w:val="001570C2"/>
    <w:rsid w:val="00157294"/>
    <w:rsid w:val="00157383"/>
    <w:rsid w:val="0015752F"/>
    <w:rsid w:val="0015754A"/>
    <w:rsid w:val="001575C2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A96"/>
    <w:rsid w:val="00160C03"/>
    <w:rsid w:val="00160C2B"/>
    <w:rsid w:val="00160CDD"/>
    <w:rsid w:val="00160EC5"/>
    <w:rsid w:val="00160F8C"/>
    <w:rsid w:val="0016116D"/>
    <w:rsid w:val="00161650"/>
    <w:rsid w:val="0016170B"/>
    <w:rsid w:val="0016173A"/>
    <w:rsid w:val="001617E1"/>
    <w:rsid w:val="001618AC"/>
    <w:rsid w:val="001618C8"/>
    <w:rsid w:val="00161D96"/>
    <w:rsid w:val="00161E68"/>
    <w:rsid w:val="00161F68"/>
    <w:rsid w:val="0016205E"/>
    <w:rsid w:val="00162145"/>
    <w:rsid w:val="0016240B"/>
    <w:rsid w:val="001624C2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30"/>
    <w:rsid w:val="0016325D"/>
    <w:rsid w:val="00163441"/>
    <w:rsid w:val="0016344E"/>
    <w:rsid w:val="00163611"/>
    <w:rsid w:val="00163689"/>
    <w:rsid w:val="001636DE"/>
    <w:rsid w:val="00163791"/>
    <w:rsid w:val="0016389F"/>
    <w:rsid w:val="001638BD"/>
    <w:rsid w:val="001638E0"/>
    <w:rsid w:val="00163CB0"/>
    <w:rsid w:val="00163F97"/>
    <w:rsid w:val="00164302"/>
    <w:rsid w:val="001643C3"/>
    <w:rsid w:val="001644D3"/>
    <w:rsid w:val="0016454D"/>
    <w:rsid w:val="0016454E"/>
    <w:rsid w:val="001646A1"/>
    <w:rsid w:val="00164786"/>
    <w:rsid w:val="00164A14"/>
    <w:rsid w:val="00164B76"/>
    <w:rsid w:val="00164C28"/>
    <w:rsid w:val="00164D42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5E4"/>
    <w:rsid w:val="00166945"/>
    <w:rsid w:val="00166AA8"/>
    <w:rsid w:val="00166ABD"/>
    <w:rsid w:val="00166EDF"/>
    <w:rsid w:val="00166F5B"/>
    <w:rsid w:val="00166FC0"/>
    <w:rsid w:val="00167055"/>
    <w:rsid w:val="00167110"/>
    <w:rsid w:val="0016740B"/>
    <w:rsid w:val="0016750F"/>
    <w:rsid w:val="00167642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13B"/>
    <w:rsid w:val="001701C6"/>
    <w:rsid w:val="001702E8"/>
    <w:rsid w:val="00170330"/>
    <w:rsid w:val="00170447"/>
    <w:rsid w:val="001708BE"/>
    <w:rsid w:val="001708EA"/>
    <w:rsid w:val="001709FE"/>
    <w:rsid w:val="00170CA0"/>
    <w:rsid w:val="00170E71"/>
    <w:rsid w:val="001711A1"/>
    <w:rsid w:val="001711C6"/>
    <w:rsid w:val="0017127F"/>
    <w:rsid w:val="0017147F"/>
    <w:rsid w:val="001714C8"/>
    <w:rsid w:val="00171723"/>
    <w:rsid w:val="00171D5A"/>
    <w:rsid w:val="00171FE3"/>
    <w:rsid w:val="001720EC"/>
    <w:rsid w:val="001720F4"/>
    <w:rsid w:val="00172177"/>
    <w:rsid w:val="00172186"/>
    <w:rsid w:val="0017219C"/>
    <w:rsid w:val="001723AF"/>
    <w:rsid w:val="001727DD"/>
    <w:rsid w:val="00172AB3"/>
    <w:rsid w:val="00172CAA"/>
    <w:rsid w:val="00172EAA"/>
    <w:rsid w:val="00172FB0"/>
    <w:rsid w:val="00173036"/>
    <w:rsid w:val="00173047"/>
    <w:rsid w:val="0017311C"/>
    <w:rsid w:val="00173180"/>
    <w:rsid w:val="001731E9"/>
    <w:rsid w:val="001731F0"/>
    <w:rsid w:val="00173349"/>
    <w:rsid w:val="00173366"/>
    <w:rsid w:val="001735E9"/>
    <w:rsid w:val="00173809"/>
    <w:rsid w:val="00173855"/>
    <w:rsid w:val="00173940"/>
    <w:rsid w:val="0017399E"/>
    <w:rsid w:val="00173A3F"/>
    <w:rsid w:val="00173D09"/>
    <w:rsid w:val="00173DF9"/>
    <w:rsid w:val="001743DB"/>
    <w:rsid w:val="00174461"/>
    <w:rsid w:val="0017457F"/>
    <w:rsid w:val="001745B5"/>
    <w:rsid w:val="001745BF"/>
    <w:rsid w:val="00174761"/>
    <w:rsid w:val="001747FA"/>
    <w:rsid w:val="00174A29"/>
    <w:rsid w:val="00174A41"/>
    <w:rsid w:val="00174A4D"/>
    <w:rsid w:val="00174A94"/>
    <w:rsid w:val="00174BDB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723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8D8"/>
    <w:rsid w:val="00177976"/>
    <w:rsid w:val="0017799E"/>
    <w:rsid w:val="00177E16"/>
    <w:rsid w:val="00177F10"/>
    <w:rsid w:val="00177F42"/>
    <w:rsid w:val="00177F86"/>
    <w:rsid w:val="00177FEF"/>
    <w:rsid w:val="00180074"/>
    <w:rsid w:val="001800AC"/>
    <w:rsid w:val="00180179"/>
    <w:rsid w:val="00180307"/>
    <w:rsid w:val="00180586"/>
    <w:rsid w:val="0018067C"/>
    <w:rsid w:val="001808B8"/>
    <w:rsid w:val="001809B9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52"/>
    <w:rsid w:val="00182066"/>
    <w:rsid w:val="0018212C"/>
    <w:rsid w:val="00182139"/>
    <w:rsid w:val="0018214D"/>
    <w:rsid w:val="0018248B"/>
    <w:rsid w:val="00182654"/>
    <w:rsid w:val="0018272D"/>
    <w:rsid w:val="00182754"/>
    <w:rsid w:val="0018280D"/>
    <w:rsid w:val="00182A28"/>
    <w:rsid w:val="00182CDE"/>
    <w:rsid w:val="00182D0A"/>
    <w:rsid w:val="00182F2D"/>
    <w:rsid w:val="0018330E"/>
    <w:rsid w:val="0018333F"/>
    <w:rsid w:val="001833BF"/>
    <w:rsid w:val="001835BC"/>
    <w:rsid w:val="001835C2"/>
    <w:rsid w:val="001838BF"/>
    <w:rsid w:val="00183908"/>
    <w:rsid w:val="0018393C"/>
    <w:rsid w:val="0018397D"/>
    <w:rsid w:val="00183BF0"/>
    <w:rsid w:val="00183C49"/>
    <w:rsid w:val="00183CA4"/>
    <w:rsid w:val="00183FB1"/>
    <w:rsid w:val="0018422B"/>
    <w:rsid w:val="00184237"/>
    <w:rsid w:val="001844DD"/>
    <w:rsid w:val="00184562"/>
    <w:rsid w:val="00184574"/>
    <w:rsid w:val="001845CF"/>
    <w:rsid w:val="00184808"/>
    <w:rsid w:val="0018483B"/>
    <w:rsid w:val="00184868"/>
    <w:rsid w:val="0018492C"/>
    <w:rsid w:val="00184C77"/>
    <w:rsid w:val="00184C81"/>
    <w:rsid w:val="00184DA7"/>
    <w:rsid w:val="00184F72"/>
    <w:rsid w:val="00185030"/>
    <w:rsid w:val="00185044"/>
    <w:rsid w:val="0018508D"/>
    <w:rsid w:val="00185186"/>
    <w:rsid w:val="00185511"/>
    <w:rsid w:val="001857BB"/>
    <w:rsid w:val="00185892"/>
    <w:rsid w:val="001858B2"/>
    <w:rsid w:val="001858CF"/>
    <w:rsid w:val="00185917"/>
    <w:rsid w:val="00185961"/>
    <w:rsid w:val="00185B57"/>
    <w:rsid w:val="00185BC1"/>
    <w:rsid w:val="00185E0E"/>
    <w:rsid w:val="0018609F"/>
    <w:rsid w:val="0018627A"/>
    <w:rsid w:val="00186334"/>
    <w:rsid w:val="0018674C"/>
    <w:rsid w:val="001867A7"/>
    <w:rsid w:val="0018694B"/>
    <w:rsid w:val="00186958"/>
    <w:rsid w:val="00186AF8"/>
    <w:rsid w:val="00186C87"/>
    <w:rsid w:val="00186F52"/>
    <w:rsid w:val="00187057"/>
    <w:rsid w:val="0018767F"/>
    <w:rsid w:val="0018792C"/>
    <w:rsid w:val="00187BCE"/>
    <w:rsid w:val="00187C7F"/>
    <w:rsid w:val="00187C8C"/>
    <w:rsid w:val="00187D2C"/>
    <w:rsid w:val="00187E08"/>
    <w:rsid w:val="00187E88"/>
    <w:rsid w:val="00187EEA"/>
    <w:rsid w:val="0019049D"/>
    <w:rsid w:val="00190509"/>
    <w:rsid w:val="001907D0"/>
    <w:rsid w:val="001908FE"/>
    <w:rsid w:val="001909BD"/>
    <w:rsid w:val="00190A58"/>
    <w:rsid w:val="00190B74"/>
    <w:rsid w:val="00190BC8"/>
    <w:rsid w:val="00190F21"/>
    <w:rsid w:val="0019113A"/>
    <w:rsid w:val="00191149"/>
    <w:rsid w:val="001911D8"/>
    <w:rsid w:val="0019137E"/>
    <w:rsid w:val="001914E5"/>
    <w:rsid w:val="0019155E"/>
    <w:rsid w:val="001916C2"/>
    <w:rsid w:val="001916D1"/>
    <w:rsid w:val="00191864"/>
    <w:rsid w:val="00191A16"/>
    <w:rsid w:val="00191AC5"/>
    <w:rsid w:val="0019216D"/>
    <w:rsid w:val="001921DC"/>
    <w:rsid w:val="00192316"/>
    <w:rsid w:val="0019233A"/>
    <w:rsid w:val="001928CE"/>
    <w:rsid w:val="001928DC"/>
    <w:rsid w:val="001928F7"/>
    <w:rsid w:val="0019293B"/>
    <w:rsid w:val="00192C44"/>
    <w:rsid w:val="00192D92"/>
    <w:rsid w:val="00192E72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CF"/>
    <w:rsid w:val="00193823"/>
    <w:rsid w:val="00193ACF"/>
    <w:rsid w:val="00193AE0"/>
    <w:rsid w:val="00193B32"/>
    <w:rsid w:val="00193B3B"/>
    <w:rsid w:val="00193BC6"/>
    <w:rsid w:val="00193D16"/>
    <w:rsid w:val="00193E87"/>
    <w:rsid w:val="00193EC2"/>
    <w:rsid w:val="00193FE8"/>
    <w:rsid w:val="0019414C"/>
    <w:rsid w:val="001941F0"/>
    <w:rsid w:val="00194365"/>
    <w:rsid w:val="001946BB"/>
    <w:rsid w:val="001946CE"/>
    <w:rsid w:val="00194957"/>
    <w:rsid w:val="00194A2E"/>
    <w:rsid w:val="00194B85"/>
    <w:rsid w:val="00194C37"/>
    <w:rsid w:val="00194E1E"/>
    <w:rsid w:val="00194E79"/>
    <w:rsid w:val="00194FB3"/>
    <w:rsid w:val="00195051"/>
    <w:rsid w:val="001951A6"/>
    <w:rsid w:val="0019543F"/>
    <w:rsid w:val="0019544C"/>
    <w:rsid w:val="0019570B"/>
    <w:rsid w:val="00195962"/>
    <w:rsid w:val="00195979"/>
    <w:rsid w:val="00195A24"/>
    <w:rsid w:val="00195BE4"/>
    <w:rsid w:val="00195DC0"/>
    <w:rsid w:val="00195E01"/>
    <w:rsid w:val="00195F18"/>
    <w:rsid w:val="00196160"/>
    <w:rsid w:val="001961EC"/>
    <w:rsid w:val="00196215"/>
    <w:rsid w:val="00196317"/>
    <w:rsid w:val="001963DC"/>
    <w:rsid w:val="00196453"/>
    <w:rsid w:val="00196845"/>
    <w:rsid w:val="001968CB"/>
    <w:rsid w:val="00196992"/>
    <w:rsid w:val="00196A3C"/>
    <w:rsid w:val="00196B79"/>
    <w:rsid w:val="00196DB6"/>
    <w:rsid w:val="00196DE3"/>
    <w:rsid w:val="0019702C"/>
    <w:rsid w:val="001972D7"/>
    <w:rsid w:val="001972FD"/>
    <w:rsid w:val="00197309"/>
    <w:rsid w:val="001975A0"/>
    <w:rsid w:val="001975C8"/>
    <w:rsid w:val="0019773D"/>
    <w:rsid w:val="00197986"/>
    <w:rsid w:val="00197B89"/>
    <w:rsid w:val="00197B93"/>
    <w:rsid w:val="00197DB2"/>
    <w:rsid w:val="00197F85"/>
    <w:rsid w:val="001A0022"/>
    <w:rsid w:val="001A005A"/>
    <w:rsid w:val="001A0328"/>
    <w:rsid w:val="001A0335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053"/>
    <w:rsid w:val="001A1272"/>
    <w:rsid w:val="001A1399"/>
    <w:rsid w:val="001A1751"/>
    <w:rsid w:val="001A1A0A"/>
    <w:rsid w:val="001A1AF0"/>
    <w:rsid w:val="001A1BE2"/>
    <w:rsid w:val="001A1CDB"/>
    <w:rsid w:val="001A1F8C"/>
    <w:rsid w:val="001A1FAB"/>
    <w:rsid w:val="001A2049"/>
    <w:rsid w:val="001A2336"/>
    <w:rsid w:val="001A241C"/>
    <w:rsid w:val="001A2691"/>
    <w:rsid w:val="001A28EB"/>
    <w:rsid w:val="001A2A87"/>
    <w:rsid w:val="001A2A9C"/>
    <w:rsid w:val="001A2C47"/>
    <w:rsid w:val="001A2EC9"/>
    <w:rsid w:val="001A3247"/>
    <w:rsid w:val="001A3320"/>
    <w:rsid w:val="001A3501"/>
    <w:rsid w:val="001A360F"/>
    <w:rsid w:val="001A3685"/>
    <w:rsid w:val="001A3698"/>
    <w:rsid w:val="001A3DBE"/>
    <w:rsid w:val="001A3E20"/>
    <w:rsid w:val="001A4020"/>
    <w:rsid w:val="001A403C"/>
    <w:rsid w:val="001A4093"/>
    <w:rsid w:val="001A4250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D9E"/>
    <w:rsid w:val="001A4E3E"/>
    <w:rsid w:val="001A4FE5"/>
    <w:rsid w:val="001A5070"/>
    <w:rsid w:val="001A5302"/>
    <w:rsid w:val="001A583C"/>
    <w:rsid w:val="001A5942"/>
    <w:rsid w:val="001A5A63"/>
    <w:rsid w:val="001A5B77"/>
    <w:rsid w:val="001A5BF7"/>
    <w:rsid w:val="001A5D6C"/>
    <w:rsid w:val="001A5D92"/>
    <w:rsid w:val="001A5FE2"/>
    <w:rsid w:val="001A61AC"/>
    <w:rsid w:val="001A6321"/>
    <w:rsid w:val="001A63EA"/>
    <w:rsid w:val="001A674F"/>
    <w:rsid w:val="001A6909"/>
    <w:rsid w:val="001A6CDD"/>
    <w:rsid w:val="001A6FF0"/>
    <w:rsid w:val="001A7039"/>
    <w:rsid w:val="001A70FC"/>
    <w:rsid w:val="001A7329"/>
    <w:rsid w:val="001A73A7"/>
    <w:rsid w:val="001A73C1"/>
    <w:rsid w:val="001A7454"/>
    <w:rsid w:val="001A7471"/>
    <w:rsid w:val="001A75D5"/>
    <w:rsid w:val="001A7739"/>
    <w:rsid w:val="001A77E1"/>
    <w:rsid w:val="001A783A"/>
    <w:rsid w:val="001A78CE"/>
    <w:rsid w:val="001A7A48"/>
    <w:rsid w:val="001A7AE2"/>
    <w:rsid w:val="001A7BE1"/>
    <w:rsid w:val="001A7D1A"/>
    <w:rsid w:val="001A7D9B"/>
    <w:rsid w:val="001A7FBA"/>
    <w:rsid w:val="001B024C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5F2"/>
    <w:rsid w:val="001B289D"/>
    <w:rsid w:val="001B28F3"/>
    <w:rsid w:val="001B295A"/>
    <w:rsid w:val="001B2AB6"/>
    <w:rsid w:val="001B2C8E"/>
    <w:rsid w:val="001B2D90"/>
    <w:rsid w:val="001B2D9C"/>
    <w:rsid w:val="001B2DAF"/>
    <w:rsid w:val="001B2DE1"/>
    <w:rsid w:val="001B2E28"/>
    <w:rsid w:val="001B328E"/>
    <w:rsid w:val="001B32BD"/>
    <w:rsid w:val="001B32C9"/>
    <w:rsid w:val="001B3465"/>
    <w:rsid w:val="001B3486"/>
    <w:rsid w:val="001B348D"/>
    <w:rsid w:val="001B3529"/>
    <w:rsid w:val="001B3538"/>
    <w:rsid w:val="001B3681"/>
    <w:rsid w:val="001B37E3"/>
    <w:rsid w:val="001B38B4"/>
    <w:rsid w:val="001B38DA"/>
    <w:rsid w:val="001B3FBE"/>
    <w:rsid w:val="001B40B6"/>
    <w:rsid w:val="001B40E9"/>
    <w:rsid w:val="001B4128"/>
    <w:rsid w:val="001B41D4"/>
    <w:rsid w:val="001B4289"/>
    <w:rsid w:val="001B4333"/>
    <w:rsid w:val="001B4365"/>
    <w:rsid w:val="001B437B"/>
    <w:rsid w:val="001B453A"/>
    <w:rsid w:val="001B4883"/>
    <w:rsid w:val="001B4A80"/>
    <w:rsid w:val="001B4C74"/>
    <w:rsid w:val="001B516A"/>
    <w:rsid w:val="001B51D8"/>
    <w:rsid w:val="001B528B"/>
    <w:rsid w:val="001B552F"/>
    <w:rsid w:val="001B57BC"/>
    <w:rsid w:val="001B58A0"/>
    <w:rsid w:val="001B59BD"/>
    <w:rsid w:val="001B5A73"/>
    <w:rsid w:val="001B5EFB"/>
    <w:rsid w:val="001B5F00"/>
    <w:rsid w:val="001B5FC6"/>
    <w:rsid w:val="001B5FFE"/>
    <w:rsid w:val="001B6037"/>
    <w:rsid w:val="001B6092"/>
    <w:rsid w:val="001B6343"/>
    <w:rsid w:val="001B63C2"/>
    <w:rsid w:val="001B63EA"/>
    <w:rsid w:val="001B6510"/>
    <w:rsid w:val="001B662F"/>
    <w:rsid w:val="001B6759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B7D9C"/>
    <w:rsid w:val="001B7F86"/>
    <w:rsid w:val="001C014A"/>
    <w:rsid w:val="001C04FA"/>
    <w:rsid w:val="001C0564"/>
    <w:rsid w:val="001C0582"/>
    <w:rsid w:val="001C063C"/>
    <w:rsid w:val="001C067A"/>
    <w:rsid w:val="001C080B"/>
    <w:rsid w:val="001C084F"/>
    <w:rsid w:val="001C0854"/>
    <w:rsid w:val="001C08B6"/>
    <w:rsid w:val="001C0A21"/>
    <w:rsid w:val="001C0B18"/>
    <w:rsid w:val="001C0B92"/>
    <w:rsid w:val="001C10A0"/>
    <w:rsid w:val="001C1168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69"/>
    <w:rsid w:val="001C2FA2"/>
    <w:rsid w:val="001C31D5"/>
    <w:rsid w:val="001C3265"/>
    <w:rsid w:val="001C346A"/>
    <w:rsid w:val="001C3546"/>
    <w:rsid w:val="001C37E5"/>
    <w:rsid w:val="001C397B"/>
    <w:rsid w:val="001C3AE5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EB9"/>
    <w:rsid w:val="001C4F8A"/>
    <w:rsid w:val="001C5111"/>
    <w:rsid w:val="001C5569"/>
    <w:rsid w:val="001C55DE"/>
    <w:rsid w:val="001C56F9"/>
    <w:rsid w:val="001C57FC"/>
    <w:rsid w:val="001C589C"/>
    <w:rsid w:val="001C59C0"/>
    <w:rsid w:val="001C5BAF"/>
    <w:rsid w:val="001C5CB1"/>
    <w:rsid w:val="001C5F9D"/>
    <w:rsid w:val="001C6184"/>
    <w:rsid w:val="001C65B4"/>
    <w:rsid w:val="001C65B9"/>
    <w:rsid w:val="001C6696"/>
    <w:rsid w:val="001C679E"/>
    <w:rsid w:val="001C67A1"/>
    <w:rsid w:val="001C67A9"/>
    <w:rsid w:val="001C68BC"/>
    <w:rsid w:val="001C68CE"/>
    <w:rsid w:val="001C69A3"/>
    <w:rsid w:val="001C6A46"/>
    <w:rsid w:val="001C6BEA"/>
    <w:rsid w:val="001C6E9D"/>
    <w:rsid w:val="001C6E9F"/>
    <w:rsid w:val="001C6F94"/>
    <w:rsid w:val="001C714C"/>
    <w:rsid w:val="001C71AB"/>
    <w:rsid w:val="001C72ED"/>
    <w:rsid w:val="001C72F2"/>
    <w:rsid w:val="001C730E"/>
    <w:rsid w:val="001C7443"/>
    <w:rsid w:val="001C7818"/>
    <w:rsid w:val="001C7AF4"/>
    <w:rsid w:val="001C7CD8"/>
    <w:rsid w:val="001C7EE9"/>
    <w:rsid w:val="001C7FA8"/>
    <w:rsid w:val="001D004E"/>
    <w:rsid w:val="001D00C2"/>
    <w:rsid w:val="001D0130"/>
    <w:rsid w:val="001D015B"/>
    <w:rsid w:val="001D034E"/>
    <w:rsid w:val="001D03EB"/>
    <w:rsid w:val="001D0419"/>
    <w:rsid w:val="001D05BE"/>
    <w:rsid w:val="001D0622"/>
    <w:rsid w:val="001D06BE"/>
    <w:rsid w:val="001D06FF"/>
    <w:rsid w:val="001D0805"/>
    <w:rsid w:val="001D0EC8"/>
    <w:rsid w:val="001D0F91"/>
    <w:rsid w:val="001D0FA2"/>
    <w:rsid w:val="001D10DA"/>
    <w:rsid w:val="001D15B0"/>
    <w:rsid w:val="001D1789"/>
    <w:rsid w:val="001D1864"/>
    <w:rsid w:val="001D19C0"/>
    <w:rsid w:val="001D1AF5"/>
    <w:rsid w:val="001D1B58"/>
    <w:rsid w:val="001D1D82"/>
    <w:rsid w:val="001D1DCC"/>
    <w:rsid w:val="001D1DFC"/>
    <w:rsid w:val="001D1F91"/>
    <w:rsid w:val="001D224E"/>
    <w:rsid w:val="001D22C1"/>
    <w:rsid w:val="001D236D"/>
    <w:rsid w:val="001D250C"/>
    <w:rsid w:val="001D2574"/>
    <w:rsid w:val="001D25B7"/>
    <w:rsid w:val="001D2652"/>
    <w:rsid w:val="001D2A31"/>
    <w:rsid w:val="001D2A49"/>
    <w:rsid w:val="001D2D9D"/>
    <w:rsid w:val="001D2FFB"/>
    <w:rsid w:val="001D3014"/>
    <w:rsid w:val="001D31E5"/>
    <w:rsid w:val="001D3214"/>
    <w:rsid w:val="001D33A1"/>
    <w:rsid w:val="001D33B6"/>
    <w:rsid w:val="001D3477"/>
    <w:rsid w:val="001D348F"/>
    <w:rsid w:val="001D35DE"/>
    <w:rsid w:val="001D3603"/>
    <w:rsid w:val="001D3723"/>
    <w:rsid w:val="001D3B9F"/>
    <w:rsid w:val="001D3C3A"/>
    <w:rsid w:val="001D3C82"/>
    <w:rsid w:val="001D3E14"/>
    <w:rsid w:val="001D3F42"/>
    <w:rsid w:val="001D413C"/>
    <w:rsid w:val="001D417B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0C1"/>
    <w:rsid w:val="001D7445"/>
    <w:rsid w:val="001D779F"/>
    <w:rsid w:val="001D7911"/>
    <w:rsid w:val="001D7D53"/>
    <w:rsid w:val="001D7ED1"/>
    <w:rsid w:val="001D7F5C"/>
    <w:rsid w:val="001D7F7C"/>
    <w:rsid w:val="001E017C"/>
    <w:rsid w:val="001E0223"/>
    <w:rsid w:val="001E0427"/>
    <w:rsid w:val="001E0495"/>
    <w:rsid w:val="001E0696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2DC"/>
    <w:rsid w:val="001E13CA"/>
    <w:rsid w:val="001E14BC"/>
    <w:rsid w:val="001E15A7"/>
    <w:rsid w:val="001E15B4"/>
    <w:rsid w:val="001E1630"/>
    <w:rsid w:val="001E1848"/>
    <w:rsid w:val="001E19F5"/>
    <w:rsid w:val="001E1AA7"/>
    <w:rsid w:val="001E1AB9"/>
    <w:rsid w:val="001E1C93"/>
    <w:rsid w:val="001E1D45"/>
    <w:rsid w:val="001E1DAB"/>
    <w:rsid w:val="001E203E"/>
    <w:rsid w:val="001E20B0"/>
    <w:rsid w:val="001E21B7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3C7E"/>
    <w:rsid w:val="001E3F91"/>
    <w:rsid w:val="001E401B"/>
    <w:rsid w:val="001E4098"/>
    <w:rsid w:val="001E429A"/>
    <w:rsid w:val="001E4441"/>
    <w:rsid w:val="001E46C4"/>
    <w:rsid w:val="001E4951"/>
    <w:rsid w:val="001E4954"/>
    <w:rsid w:val="001E4BF6"/>
    <w:rsid w:val="001E4DE8"/>
    <w:rsid w:val="001E4F2E"/>
    <w:rsid w:val="001E53AE"/>
    <w:rsid w:val="001E53B6"/>
    <w:rsid w:val="001E55A1"/>
    <w:rsid w:val="001E5652"/>
    <w:rsid w:val="001E57EB"/>
    <w:rsid w:val="001E59BD"/>
    <w:rsid w:val="001E5DDB"/>
    <w:rsid w:val="001E6057"/>
    <w:rsid w:val="001E625B"/>
    <w:rsid w:val="001E62EB"/>
    <w:rsid w:val="001E6375"/>
    <w:rsid w:val="001E639A"/>
    <w:rsid w:val="001E653A"/>
    <w:rsid w:val="001E656D"/>
    <w:rsid w:val="001E6575"/>
    <w:rsid w:val="001E68B2"/>
    <w:rsid w:val="001E68D0"/>
    <w:rsid w:val="001E6B18"/>
    <w:rsid w:val="001E6B8C"/>
    <w:rsid w:val="001E6C7C"/>
    <w:rsid w:val="001E6EF3"/>
    <w:rsid w:val="001E7100"/>
    <w:rsid w:val="001E7121"/>
    <w:rsid w:val="001E7225"/>
    <w:rsid w:val="001E75B3"/>
    <w:rsid w:val="001E7851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BF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1EE8"/>
    <w:rsid w:val="001F1F50"/>
    <w:rsid w:val="001F223B"/>
    <w:rsid w:val="001F2270"/>
    <w:rsid w:val="001F24E7"/>
    <w:rsid w:val="001F2585"/>
    <w:rsid w:val="001F2792"/>
    <w:rsid w:val="001F29B3"/>
    <w:rsid w:val="001F2A86"/>
    <w:rsid w:val="001F2C83"/>
    <w:rsid w:val="001F2E9F"/>
    <w:rsid w:val="001F2F31"/>
    <w:rsid w:val="001F3003"/>
    <w:rsid w:val="001F3020"/>
    <w:rsid w:val="001F3278"/>
    <w:rsid w:val="001F32C8"/>
    <w:rsid w:val="001F3515"/>
    <w:rsid w:val="001F3669"/>
    <w:rsid w:val="001F36AE"/>
    <w:rsid w:val="001F3778"/>
    <w:rsid w:val="001F3A47"/>
    <w:rsid w:val="001F3CAE"/>
    <w:rsid w:val="001F3F26"/>
    <w:rsid w:val="001F40E4"/>
    <w:rsid w:val="001F4500"/>
    <w:rsid w:val="001F4929"/>
    <w:rsid w:val="001F4CDD"/>
    <w:rsid w:val="001F4D6C"/>
    <w:rsid w:val="001F4E06"/>
    <w:rsid w:val="001F4EF8"/>
    <w:rsid w:val="001F5134"/>
    <w:rsid w:val="001F51B6"/>
    <w:rsid w:val="001F5316"/>
    <w:rsid w:val="001F541F"/>
    <w:rsid w:val="001F5424"/>
    <w:rsid w:val="001F5477"/>
    <w:rsid w:val="001F563A"/>
    <w:rsid w:val="001F57C3"/>
    <w:rsid w:val="001F57FF"/>
    <w:rsid w:val="001F5890"/>
    <w:rsid w:val="001F5945"/>
    <w:rsid w:val="001F59EB"/>
    <w:rsid w:val="001F5A3A"/>
    <w:rsid w:val="001F5A52"/>
    <w:rsid w:val="001F5B22"/>
    <w:rsid w:val="001F5CC3"/>
    <w:rsid w:val="001F5D3C"/>
    <w:rsid w:val="001F6042"/>
    <w:rsid w:val="001F605B"/>
    <w:rsid w:val="001F608B"/>
    <w:rsid w:val="001F625F"/>
    <w:rsid w:val="001F6363"/>
    <w:rsid w:val="001F6579"/>
    <w:rsid w:val="001F65D9"/>
    <w:rsid w:val="001F67D2"/>
    <w:rsid w:val="001F6B47"/>
    <w:rsid w:val="001F6BBC"/>
    <w:rsid w:val="001F6BBD"/>
    <w:rsid w:val="001F6F76"/>
    <w:rsid w:val="001F70C6"/>
    <w:rsid w:val="001F718E"/>
    <w:rsid w:val="001F74A2"/>
    <w:rsid w:val="001F763B"/>
    <w:rsid w:val="001F7A82"/>
    <w:rsid w:val="001F7B7F"/>
    <w:rsid w:val="001F7CC5"/>
    <w:rsid w:val="001F7D56"/>
    <w:rsid w:val="001F7DDE"/>
    <w:rsid w:val="002002CA"/>
    <w:rsid w:val="002003E6"/>
    <w:rsid w:val="002004F0"/>
    <w:rsid w:val="0020056C"/>
    <w:rsid w:val="002005D6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43"/>
    <w:rsid w:val="00200FE6"/>
    <w:rsid w:val="00200FF4"/>
    <w:rsid w:val="0020149A"/>
    <w:rsid w:val="002017A3"/>
    <w:rsid w:val="002018B9"/>
    <w:rsid w:val="00201951"/>
    <w:rsid w:val="002019EE"/>
    <w:rsid w:val="002019EF"/>
    <w:rsid w:val="00201A53"/>
    <w:rsid w:val="00201B9A"/>
    <w:rsid w:val="00201CA4"/>
    <w:rsid w:val="00201CB3"/>
    <w:rsid w:val="00201E96"/>
    <w:rsid w:val="00201EFF"/>
    <w:rsid w:val="00202190"/>
    <w:rsid w:val="002022EA"/>
    <w:rsid w:val="002022EC"/>
    <w:rsid w:val="00202388"/>
    <w:rsid w:val="0020238B"/>
    <w:rsid w:val="0020247E"/>
    <w:rsid w:val="00202497"/>
    <w:rsid w:val="00202582"/>
    <w:rsid w:val="0020278C"/>
    <w:rsid w:val="00202866"/>
    <w:rsid w:val="00202C29"/>
    <w:rsid w:val="00202C6A"/>
    <w:rsid w:val="00202EB0"/>
    <w:rsid w:val="00202FF6"/>
    <w:rsid w:val="00203194"/>
    <w:rsid w:val="00203326"/>
    <w:rsid w:val="00203533"/>
    <w:rsid w:val="0020359C"/>
    <w:rsid w:val="00203682"/>
    <w:rsid w:val="002038C3"/>
    <w:rsid w:val="00203903"/>
    <w:rsid w:val="002039D5"/>
    <w:rsid w:val="00203BF0"/>
    <w:rsid w:val="00203D67"/>
    <w:rsid w:val="00203E26"/>
    <w:rsid w:val="00204028"/>
    <w:rsid w:val="00204195"/>
    <w:rsid w:val="002041EC"/>
    <w:rsid w:val="0020425E"/>
    <w:rsid w:val="00204273"/>
    <w:rsid w:val="002042E4"/>
    <w:rsid w:val="002047C7"/>
    <w:rsid w:val="0020484E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63A"/>
    <w:rsid w:val="00205710"/>
    <w:rsid w:val="00205821"/>
    <w:rsid w:val="00205878"/>
    <w:rsid w:val="002058EF"/>
    <w:rsid w:val="00205BA7"/>
    <w:rsid w:val="00205CFE"/>
    <w:rsid w:val="00205E22"/>
    <w:rsid w:val="00205EEE"/>
    <w:rsid w:val="00205F99"/>
    <w:rsid w:val="0020634C"/>
    <w:rsid w:val="0020634F"/>
    <w:rsid w:val="002063CE"/>
    <w:rsid w:val="002065E2"/>
    <w:rsid w:val="002066C0"/>
    <w:rsid w:val="0020687E"/>
    <w:rsid w:val="002068F8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FA"/>
    <w:rsid w:val="002074EC"/>
    <w:rsid w:val="00207785"/>
    <w:rsid w:val="0020782C"/>
    <w:rsid w:val="0020784D"/>
    <w:rsid w:val="002078E2"/>
    <w:rsid w:val="00207905"/>
    <w:rsid w:val="00207AD5"/>
    <w:rsid w:val="00207B0D"/>
    <w:rsid w:val="00207B5F"/>
    <w:rsid w:val="00207C54"/>
    <w:rsid w:val="00207DD2"/>
    <w:rsid w:val="00207E3E"/>
    <w:rsid w:val="00207ED0"/>
    <w:rsid w:val="00210480"/>
    <w:rsid w:val="00210556"/>
    <w:rsid w:val="002106C7"/>
    <w:rsid w:val="002108AB"/>
    <w:rsid w:val="00210B84"/>
    <w:rsid w:val="00210D0B"/>
    <w:rsid w:val="00210D34"/>
    <w:rsid w:val="00210D74"/>
    <w:rsid w:val="00210E8C"/>
    <w:rsid w:val="00210F13"/>
    <w:rsid w:val="00210F94"/>
    <w:rsid w:val="0021105C"/>
    <w:rsid w:val="002110B0"/>
    <w:rsid w:val="00211110"/>
    <w:rsid w:val="00211273"/>
    <w:rsid w:val="0021128B"/>
    <w:rsid w:val="002112FC"/>
    <w:rsid w:val="00211483"/>
    <w:rsid w:val="00211525"/>
    <w:rsid w:val="0021181B"/>
    <w:rsid w:val="00211831"/>
    <w:rsid w:val="0021183C"/>
    <w:rsid w:val="002119BA"/>
    <w:rsid w:val="00211C80"/>
    <w:rsid w:val="00211C88"/>
    <w:rsid w:val="00211EEA"/>
    <w:rsid w:val="00211F3B"/>
    <w:rsid w:val="00211F79"/>
    <w:rsid w:val="002120DD"/>
    <w:rsid w:val="00212293"/>
    <w:rsid w:val="002122B4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2BB"/>
    <w:rsid w:val="002134A7"/>
    <w:rsid w:val="00213514"/>
    <w:rsid w:val="00213559"/>
    <w:rsid w:val="0021361D"/>
    <w:rsid w:val="002139D0"/>
    <w:rsid w:val="00213AD6"/>
    <w:rsid w:val="00213CFB"/>
    <w:rsid w:val="00213E59"/>
    <w:rsid w:val="00213F5E"/>
    <w:rsid w:val="0021406C"/>
    <w:rsid w:val="0021438E"/>
    <w:rsid w:val="002143D9"/>
    <w:rsid w:val="0021442C"/>
    <w:rsid w:val="0021449D"/>
    <w:rsid w:val="002144E3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6E5"/>
    <w:rsid w:val="00215ABE"/>
    <w:rsid w:val="00215D31"/>
    <w:rsid w:val="0021633C"/>
    <w:rsid w:val="0021645F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4D0"/>
    <w:rsid w:val="002175B6"/>
    <w:rsid w:val="0021769C"/>
    <w:rsid w:val="002176A9"/>
    <w:rsid w:val="002177D1"/>
    <w:rsid w:val="002179BD"/>
    <w:rsid w:val="00217A38"/>
    <w:rsid w:val="00217B7F"/>
    <w:rsid w:val="00217C2D"/>
    <w:rsid w:val="002201AC"/>
    <w:rsid w:val="0022023D"/>
    <w:rsid w:val="002203D0"/>
    <w:rsid w:val="00220418"/>
    <w:rsid w:val="00220529"/>
    <w:rsid w:val="00220547"/>
    <w:rsid w:val="002207C2"/>
    <w:rsid w:val="0022087F"/>
    <w:rsid w:val="002208E7"/>
    <w:rsid w:val="002208F9"/>
    <w:rsid w:val="002209F1"/>
    <w:rsid w:val="00220A6E"/>
    <w:rsid w:val="00220AC0"/>
    <w:rsid w:val="00220AE8"/>
    <w:rsid w:val="00220B40"/>
    <w:rsid w:val="00220C2D"/>
    <w:rsid w:val="00220CAF"/>
    <w:rsid w:val="00220CDE"/>
    <w:rsid w:val="00220E24"/>
    <w:rsid w:val="00220FC6"/>
    <w:rsid w:val="002210F3"/>
    <w:rsid w:val="002212C7"/>
    <w:rsid w:val="00221314"/>
    <w:rsid w:val="002213CE"/>
    <w:rsid w:val="002216B5"/>
    <w:rsid w:val="00221812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DA5"/>
    <w:rsid w:val="00222E48"/>
    <w:rsid w:val="00222E56"/>
    <w:rsid w:val="00222F31"/>
    <w:rsid w:val="00222F43"/>
    <w:rsid w:val="002232B6"/>
    <w:rsid w:val="00223409"/>
    <w:rsid w:val="0022386C"/>
    <w:rsid w:val="002238E8"/>
    <w:rsid w:val="0022391A"/>
    <w:rsid w:val="00223B15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4E4"/>
    <w:rsid w:val="00224504"/>
    <w:rsid w:val="00224705"/>
    <w:rsid w:val="002248C5"/>
    <w:rsid w:val="00224927"/>
    <w:rsid w:val="00224941"/>
    <w:rsid w:val="00224A74"/>
    <w:rsid w:val="00224ABE"/>
    <w:rsid w:val="00224C98"/>
    <w:rsid w:val="00225004"/>
    <w:rsid w:val="00225396"/>
    <w:rsid w:val="002255DD"/>
    <w:rsid w:val="00225807"/>
    <w:rsid w:val="00225993"/>
    <w:rsid w:val="00225A62"/>
    <w:rsid w:val="00225C42"/>
    <w:rsid w:val="0022602C"/>
    <w:rsid w:val="0022619F"/>
    <w:rsid w:val="00226461"/>
    <w:rsid w:val="002267CF"/>
    <w:rsid w:val="0022682E"/>
    <w:rsid w:val="002268C9"/>
    <w:rsid w:val="00226A2B"/>
    <w:rsid w:val="00226A88"/>
    <w:rsid w:val="00226C35"/>
    <w:rsid w:val="00226CA0"/>
    <w:rsid w:val="00226E05"/>
    <w:rsid w:val="00226E40"/>
    <w:rsid w:val="00227073"/>
    <w:rsid w:val="00227094"/>
    <w:rsid w:val="0022715E"/>
    <w:rsid w:val="002271B6"/>
    <w:rsid w:val="0022724F"/>
    <w:rsid w:val="00227259"/>
    <w:rsid w:val="00227269"/>
    <w:rsid w:val="0022729B"/>
    <w:rsid w:val="002273E4"/>
    <w:rsid w:val="00227939"/>
    <w:rsid w:val="00227A18"/>
    <w:rsid w:val="00227AF9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477"/>
    <w:rsid w:val="0023050A"/>
    <w:rsid w:val="00230C20"/>
    <w:rsid w:val="0023105D"/>
    <w:rsid w:val="00231188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24"/>
    <w:rsid w:val="0023219D"/>
    <w:rsid w:val="002323E3"/>
    <w:rsid w:val="0023245C"/>
    <w:rsid w:val="002327C3"/>
    <w:rsid w:val="00232953"/>
    <w:rsid w:val="00232AC0"/>
    <w:rsid w:val="00232F53"/>
    <w:rsid w:val="002332D6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3F8F"/>
    <w:rsid w:val="00234108"/>
    <w:rsid w:val="0023417B"/>
    <w:rsid w:val="00234819"/>
    <w:rsid w:val="0023490C"/>
    <w:rsid w:val="00234967"/>
    <w:rsid w:val="00234B0B"/>
    <w:rsid w:val="00234E71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5E08"/>
    <w:rsid w:val="002360A8"/>
    <w:rsid w:val="00236205"/>
    <w:rsid w:val="00236340"/>
    <w:rsid w:val="002364AE"/>
    <w:rsid w:val="00236614"/>
    <w:rsid w:val="00236A5B"/>
    <w:rsid w:val="00236D30"/>
    <w:rsid w:val="00236DE1"/>
    <w:rsid w:val="00236E72"/>
    <w:rsid w:val="002374A0"/>
    <w:rsid w:val="00237925"/>
    <w:rsid w:val="00237A0E"/>
    <w:rsid w:val="00237ACE"/>
    <w:rsid w:val="00237BBC"/>
    <w:rsid w:val="00237BC4"/>
    <w:rsid w:val="00237C0A"/>
    <w:rsid w:val="00237CC2"/>
    <w:rsid w:val="00237D7C"/>
    <w:rsid w:val="00237EA3"/>
    <w:rsid w:val="00237EE6"/>
    <w:rsid w:val="00240134"/>
    <w:rsid w:val="00240239"/>
    <w:rsid w:val="00240279"/>
    <w:rsid w:val="00240423"/>
    <w:rsid w:val="002405E9"/>
    <w:rsid w:val="0024075F"/>
    <w:rsid w:val="00240837"/>
    <w:rsid w:val="00240A9D"/>
    <w:rsid w:val="00240AD6"/>
    <w:rsid w:val="00240B20"/>
    <w:rsid w:val="00240BED"/>
    <w:rsid w:val="00240D23"/>
    <w:rsid w:val="00240D25"/>
    <w:rsid w:val="00240DCC"/>
    <w:rsid w:val="00240E3E"/>
    <w:rsid w:val="00240EC3"/>
    <w:rsid w:val="002411A6"/>
    <w:rsid w:val="002412C1"/>
    <w:rsid w:val="00241346"/>
    <w:rsid w:val="00241488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CC7"/>
    <w:rsid w:val="00241D9E"/>
    <w:rsid w:val="00241DCC"/>
    <w:rsid w:val="00242156"/>
    <w:rsid w:val="002422B2"/>
    <w:rsid w:val="002422FF"/>
    <w:rsid w:val="0024256E"/>
    <w:rsid w:val="00242573"/>
    <w:rsid w:val="00242821"/>
    <w:rsid w:val="00242845"/>
    <w:rsid w:val="0024284E"/>
    <w:rsid w:val="00242AE0"/>
    <w:rsid w:val="00242B5B"/>
    <w:rsid w:val="00242E34"/>
    <w:rsid w:val="00242F57"/>
    <w:rsid w:val="00242F81"/>
    <w:rsid w:val="00243094"/>
    <w:rsid w:val="0024309D"/>
    <w:rsid w:val="0024329A"/>
    <w:rsid w:val="002433F1"/>
    <w:rsid w:val="002434A6"/>
    <w:rsid w:val="00243806"/>
    <w:rsid w:val="00243A93"/>
    <w:rsid w:val="00243DC7"/>
    <w:rsid w:val="002442DE"/>
    <w:rsid w:val="00244901"/>
    <w:rsid w:val="0024493A"/>
    <w:rsid w:val="002449BE"/>
    <w:rsid w:val="00244A6F"/>
    <w:rsid w:val="00244B57"/>
    <w:rsid w:val="00244BBF"/>
    <w:rsid w:val="00244D0B"/>
    <w:rsid w:val="00244D87"/>
    <w:rsid w:val="00244DBF"/>
    <w:rsid w:val="00244FE5"/>
    <w:rsid w:val="00245095"/>
    <w:rsid w:val="00245203"/>
    <w:rsid w:val="002452BB"/>
    <w:rsid w:val="0024531D"/>
    <w:rsid w:val="0024547B"/>
    <w:rsid w:val="00245498"/>
    <w:rsid w:val="002455FC"/>
    <w:rsid w:val="00245623"/>
    <w:rsid w:val="00245677"/>
    <w:rsid w:val="00245760"/>
    <w:rsid w:val="00245817"/>
    <w:rsid w:val="0024582C"/>
    <w:rsid w:val="0024583B"/>
    <w:rsid w:val="00245A2D"/>
    <w:rsid w:val="00245C5A"/>
    <w:rsid w:val="00245CF0"/>
    <w:rsid w:val="00245EC7"/>
    <w:rsid w:val="00246044"/>
    <w:rsid w:val="0024609C"/>
    <w:rsid w:val="0024613B"/>
    <w:rsid w:val="00246151"/>
    <w:rsid w:val="00246254"/>
    <w:rsid w:val="00246261"/>
    <w:rsid w:val="002466BE"/>
    <w:rsid w:val="00246A15"/>
    <w:rsid w:val="00246A42"/>
    <w:rsid w:val="00246AB0"/>
    <w:rsid w:val="00246B95"/>
    <w:rsid w:val="00246CE3"/>
    <w:rsid w:val="00246E73"/>
    <w:rsid w:val="00246EB8"/>
    <w:rsid w:val="0024700C"/>
    <w:rsid w:val="00247157"/>
    <w:rsid w:val="00247556"/>
    <w:rsid w:val="00247609"/>
    <w:rsid w:val="00247B20"/>
    <w:rsid w:val="00247BFC"/>
    <w:rsid w:val="00247E94"/>
    <w:rsid w:val="00247F7B"/>
    <w:rsid w:val="00250015"/>
    <w:rsid w:val="0025008B"/>
    <w:rsid w:val="002502C2"/>
    <w:rsid w:val="002503E2"/>
    <w:rsid w:val="002504E8"/>
    <w:rsid w:val="0025066B"/>
    <w:rsid w:val="002509DC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1DBD"/>
    <w:rsid w:val="00251E0B"/>
    <w:rsid w:val="00251E19"/>
    <w:rsid w:val="00252102"/>
    <w:rsid w:val="002521E9"/>
    <w:rsid w:val="00252287"/>
    <w:rsid w:val="002522A9"/>
    <w:rsid w:val="002522E5"/>
    <w:rsid w:val="002523FE"/>
    <w:rsid w:val="002525A3"/>
    <w:rsid w:val="00252718"/>
    <w:rsid w:val="00252719"/>
    <w:rsid w:val="00252853"/>
    <w:rsid w:val="002528AC"/>
    <w:rsid w:val="0025296E"/>
    <w:rsid w:val="00252A5B"/>
    <w:rsid w:val="00252D0F"/>
    <w:rsid w:val="00252E58"/>
    <w:rsid w:val="00252F7E"/>
    <w:rsid w:val="0025307F"/>
    <w:rsid w:val="002531E3"/>
    <w:rsid w:val="00253329"/>
    <w:rsid w:val="002534FD"/>
    <w:rsid w:val="00253540"/>
    <w:rsid w:val="0025359A"/>
    <w:rsid w:val="0025363D"/>
    <w:rsid w:val="002536DD"/>
    <w:rsid w:val="002537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C4"/>
    <w:rsid w:val="002547DC"/>
    <w:rsid w:val="00254818"/>
    <w:rsid w:val="00254912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B58"/>
    <w:rsid w:val="00255B98"/>
    <w:rsid w:val="00255C39"/>
    <w:rsid w:val="00255CE6"/>
    <w:rsid w:val="00255E06"/>
    <w:rsid w:val="00255F1C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D6C"/>
    <w:rsid w:val="00256E44"/>
    <w:rsid w:val="00256F0D"/>
    <w:rsid w:val="00256F3F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57EC5"/>
    <w:rsid w:val="00260012"/>
    <w:rsid w:val="002602DA"/>
    <w:rsid w:val="00260324"/>
    <w:rsid w:val="0026048E"/>
    <w:rsid w:val="00260569"/>
    <w:rsid w:val="002606E2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0C2"/>
    <w:rsid w:val="0026165B"/>
    <w:rsid w:val="00261708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4C"/>
    <w:rsid w:val="0026278A"/>
    <w:rsid w:val="00262A4D"/>
    <w:rsid w:val="00262AFC"/>
    <w:rsid w:val="00262E61"/>
    <w:rsid w:val="00262F10"/>
    <w:rsid w:val="002631B7"/>
    <w:rsid w:val="00263275"/>
    <w:rsid w:val="0026342B"/>
    <w:rsid w:val="0026351E"/>
    <w:rsid w:val="00263557"/>
    <w:rsid w:val="00263599"/>
    <w:rsid w:val="0026390A"/>
    <w:rsid w:val="00263A5E"/>
    <w:rsid w:val="00263B72"/>
    <w:rsid w:val="00263D30"/>
    <w:rsid w:val="00263EA3"/>
    <w:rsid w:val="00263EA7"/>
    <w:rsid w:val="00263EEA"/>
    <w:rsid w:val="00263EFB"/>
    <w:rsid w:val="00263F4C"/>
    <w:rsid w:val="00263F7F"/>
    <w:rsid w:val="00264047"/>
    <w:rsid w:val="002644C3"/>
    <w:rsid w:val="0026466C"/>
    <w:rsid w:val="002647D1"/>
    <w:rsid w:val="002648B8"/>
    <w:rsid w:val="0026493A"/>
    <w:rsid w:val="00264982"/>
    <w:rsid w:val="00264BA8"/>
    <w:rsid w:val="00264BC9"/>
    <w:rsid w:val="00264C04"/>
    <w:rsid w:val="00264C1B"/>
    <w:rsid w:val="00264F20"/>
    <w:rsid w:val="00265089"/>
    <w:rsid w:val="00265525"/>
    <w:rsid w:val="00265619"/>
    <w:rsid w:val="002656DD"/>
    <w:rsid w:val="002659BF"/>
    <w:rsid w:val="00265CB1"/>
    <w:rsid w:val="00265DA3"/>
    <w:rsid w:val="00265EAA"/>
    <w:rsid w:val="002660FB"/>
    <w:rsid w:val="00266133"/>
    <w:rsid w:val="002662DB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278"/>
    <w:rsid w:val="002704AF"/>
    <w:rsid w:val="00270567"/>
    <w:rsid w:val="00270625"/>
    <w:rsid w:val="00270681"/>
    <w:rsid w:val="00270B18"/>
    <w:rsid w:val="00270BC3"/>
    <w:rsid w:val="00270E21"/>
    <w:rsid w:val="0027129E"/>
    <w:rsid w:val="002714DF"/>
    <w:rsid w:val="002715F7"/>
    <w:rsid w:val="0027173B"/>
    <w:rsid w:val="002717BC"/>
    <w:rsid w:val="00271871"/>
    <w:rsid w:val="00271A25"/>
    <w:rsid w:val="00271A75"/>
    <w:rsid w:val="00271ABE"/>
    <w:rsid w:val="00271AC4"/>
    <w:rsid w:val="00271B67"/>
    <w:rsid w:val="00271B77"/>
    <w:rsid w:val="00271BEE"/>
    <w:rsid w:val="00271D31"/>
    <w:rsid w:val="0027203B"/>
    <w:rsid w:val="0027206E"/>
    <w:rsid w:val="002720BC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452"/>
    <w:rsid w:val="0027345E"/>
    <w:rsid w:val="0027357F"/>
    <w:rsid w:val="00273590"/>
    <w:rsid w:val="002737A8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543"/>
    <w:rsid w:val="00276713"/>
    <w:rsid w:val="00276886"/>
    <w:rsid w:val="00276B62"/>
    <w:rsid w:val="00276BCD"/>
    <w:rsid w:val="00276EE7"/>
    <w:rsid w:val="0027700A"/>
    <w:rsid w:val="002770C0"/>
    <w:rsid w:val="00277121"/>
    <w:rsid w:val="0027722A"/>
    <w:rsid w:val="0027749D"/>
    <w:rsid w:val="002775EE"/>
    <w:rsid w:val="00277846"/>
    <w:rsid w:val="0027796D"/>
    <w:rsid w:val="00277A69"/>
    <w:rsid w:val="00277A8D"/>
    <w:rsid w:val="00277ACF"/>
    <w:rsid w:val="00277CAB"/>
    <w:rsid w:val="00277CAD"/>
    <w:rsid w:val="00277E7A"/>
    <w:rsid w:val="0028001B"/>
    <w:rsid w:val="002800F4"/>
    <w:rsid w:val="00280266"/>
    <w:rsid w:val="00280500"/>
    <w:rsid w:val="00280739"/>
    <w:rsid w:val="00280760"/>
    <w:rsid w:val="002809F5"/>
    <w:rsid w:val="00280A9F"/>
    <w:rsid w:val="00280ABE"/>
    <w:rsid w:val="00280B32"/>
    <w:rsid w:val="00280BE6"/>
    <w:rsid w:val="00280DAD"/>
    <w:rsid w:val="00280F33"/>
    <w:rsid w:val="00281062"/>
    <w:rsid w:val="002810A3"/>
    <w:rsid w:val="0028112F"/>
    <w:rsid w:val="00281186"/>
    <w:rsid w:val="002811F4"/>
    <w:rsid w:val="002814B9"/>
    <w:rsid w:val="0028169A"/>
    <w:rsid w:val="002817C9"/>
    <w:rsid w:val="00281ACA"/>
    <w:rsid w:val="00281C1D"/>
    <w:rsid w:val="00281D64"/>
    <w:rsid w:val="00281E81"/>
    <w:rsid w:val="00281F77"/>
    <w:rsid w:val="00281F85"/>
    <w:rsid w:val="002820B1"/>
    <w:rsid w:val="00282263"/>
    <w:rsid w:val="002822C5"/>
    <w:rsid w:val="002824E6"/>
    <w:rsid w:val="00282541"/>
    <w:rsid w:val="002825EB"/>
    <w:rsid w:val="0028266A"/>
    <w:rsid w:val="00282862"/>
    <w:rsid w:val="00282898"/>
    <w:rsid w:val="00282AD2"/>
    <w:rsid w:val="00282B18"/>
    <w:rsid w:val="00282CB0"/>
    <w:rsid w:val="00282D98"/>
    <w:rsid w:val="00282E47"/>
    <w:rsid w:val="00282E63"/>
    <w:rsid w:val="002831F0"/>
    <w:rsid w:val="002833F1"/>
    <w:rsid w:val="00283468"/>
    <w:rsid w:val="002835CC"/>
    <w:rsid w:val="00283D63"/>
    <w:rsid w:val="00283D95"/>
    <w:rsid w:val="00283E0F"/>
    <w:rsid w:val="00284027"/>
    <w:rsid w:val="0028419E"/>
    <w:rsid w:val="002843DA"/>
    <w:rsid w:val="002846E6"/>
    <w:rsid w:val="00284718"/>
    <w:rsid w:val="00284963"/>
    <w:rsid w:val="00284D14"/>
    <w:rsid w:val="00284E45"/>
    <w:rsid w:val="00284F18"/>
    <w:rsid w:val="00284F71"/>
    <w:rsid w:val="00285011"/>
    <w:rsid w:val="00285060"/>
    <w:rsid w:val="00285110"/>
    <w:rsid w:val="00285112"/>
    <w:rsid w:val="002851D0"/>
    <w:rsid w:val="00285261"/>
    <w:rsid w:val="002855BC"/>
    <w:rsid w:val="002856B6"/>
    <w:rsid w:val="00285C4C"/>
    <w:rsid w:val="00286072"/>
    <w:rsid w:val="0028609D"/>
    <w:rsid w:val="002860ED"/>
    <w:rsid w:val="00286292"/>
    <w:rsid w:val="0028640B"/>
    <w:rsid w:val="0028653D"/>
    <w:rsid w:val="00286660"/>
    <w:rsid w:val="00286A4C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87EE8"/>
    <w:rsid w:val="00287F86"/>
    <w:rsid w:val="00287F93"/>
    <w:rsid w:val="002900BA"/>
    <w:rsid w:val="002901F3"/>
    <w:rsid w:val="002902A6"/>
    <w:rsid w:val="002904CF"/>
    <w:rsid w:val="0029066A"/>
    <w:rsid w:val="002907F1"/>
    <w:rsid w:val="00290D37"/>
    <w:rsid w:val="00290EBD"/>
    <w:rsid w:val="00290F43"/>
    <w:rsid w:val="00291155"/>
    <w:rsid w:val="0029130B"/>
    <w:rsid w:val="00291401"/>
    <w:rsid w:val="002914A3"/>
    <w:rsid w:val="002915F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36"/>
    <w:rsid w:val="002923B8"/>
    <w:rsid w:val="002925C2"/>
    <w:rsid w:val="00292716"/>
    <w:rsid w:val="002928B8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14"/>
    <w:rsid w:val="00293B5D"/>
    <w:rsid w:val="00293EFC"/>
    <w:rsid w:val="002940CF"/>
    <w:rsid w:val="00294134"/>
    <w:rsid w:val="00294181"/>
    <w:rsid w:val="0029437F"/>
    <w:rsid w:val="002946D4"/>
    <w:rsid w:val="00294967"/>
    <w:rsid w:val="00294A9C"/>
    <w:rsid w:val="00294AFE"/>
    <w:rsid w:val="00294BBE"/>
    <w:rsid w:val="00294BCA"/>
    <w:rsid w:val="00294BE7"/>
    <w:rsid w:val="0029500B"/>
    <w:rsid w:val="00295013"/>
    <w:rsid w:val="00295130"/>
    <w:rsid w:val="002954C4"/>
    <w:rsid w:val="0029555A"/>
    <w:rsid w:val="0029561A"/>
    <w:rsid w:val="0029562B"/>
    <w:rsid w:val="00295702"/>
    <w:rsid w:val="002957D1"/>
    <w:rsid w:val="0029585A"/>
    <w:rsid w:val="002958E0"/>
    <w:rsid w:val="0029593D"/>
    <w:rsid w:val="00295AA7"/>
    <w:rsid w:val="00295B72"/>
    <w:rsid w:val="00295C05"/>
    <w:rsid w:val="00295DFB"/>
    <w:rsid w:val="00295F24"/>
    <w:rsid w:val="00296000"/>
    <w:rsid w:val="0029636D"/>
    <w:rsid w:val="002963D9"/>
    <w:rsid w:val="00296465"/>
    <w:rsid w:val="0029661F"/>
    <w:rsid w:val="00296643"/>
    <w:rsid w:val="002966BD"/>
    <w:rsid w:val="0029685A"/>
    <w:rsid w:val="00296987"/>
    <w:rsid w:val="00296D58"/>
    <w:rsid w:val="0029706A"/>
    <w:rsid w:val="002970D2"/>
    <w:rsid w:val="00297224"/>
    <w:rsid w:val="00297386"/>
    <w:rsid w:val="00297657"/>
    <w:rsid w:val="002976A6"/>
    <w:rsid w:val="0029779E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12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1A4"/>
    <w:rsid w:val="002A1202"/>
    <w:rsid w:val="002A1261"/>
    <w:rsid w:val="002A1822"/>
    <w:rsid w:val="002A18D3"/>
    <w:rsid w:val="002A1980"/>
    <w:rsid w:val="002A1A74"/>
    <w:rsid w:val="002A1AB0"/>
    <w:rsid w:val="002A1B7C"/>
    <w:rsid w:val="002A1B98"/>
    <w:rsid w:val="002A1EA4"/>
    <w:rsid w:val="002A1FB5"/>
    <w:rsid w:val="002A2077"/>
    <w:rsid w:val="002A21DD"/>
    <w:rsid w:val="002A2263"/>
    <w:rsid w:val="002A22E3"/>
    <w:rsid w:val="002A23D2"/>
    <w:rsid w:val="002A2547"/>
    <w:rsid w:val="002A278F"/>
    <w:rsid w:val="002A27D9"/>
    <w:rsid w:val="002A2803"/>
    <w:rsid w:val="002A290E"/>
    <w:rsid w:val="002A2928"/>
    <w:rsid w:val="002A2AB4"/>
    <w:rsid w:val="002A2B39"/>
    <w:rsid w:val="002A2CE3"/>
    <w:rsid w:val="002A2DC2"/>
    <w:rsid w:val="002A2E23"/>
    <w:rsid w:val="002A2F04"/>
    <w:rsid w:val="002A3057"/>
    <w:rsid w:val="002A3170"/>
    <w:rsid w:val="002A31AC"/>
    <w:rsid w:val="002A31D3"/>
    <w:rsid w:val="002A3450"/>
    <w:rsid w:val="002A357C"/>
    <w:rsid w:val="002A3957"/>
    <w:rsid w:val="002A3A5B"/>
    <w:rsid w:val="002A3C77"/>
    <w:rsid w:val="002A3DCB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B4D"/>
    <w:rsid w:val="002A4C29"/>
    <w:rsid w:val="002A4C4F"/>
    <w:rsid w:val="002A4C64"/>
    <w:rsid w:val="002A4EA4"/>
    <w:rsid w:val="002A502F"/>
    <w:rsid w:val="002A51A6"/>
    <w:rsid w:val="002A539D"/>
    <w:rsid w:val="002A581C"/>
    <w:rsid w:val="002A5869"/>
    <w:rsid w:val="002A5A4D"/>
    <w:rsid w:val="002A5F32"/>
    <w:rsid w:val="002A6152"/>
    <w:rsid w:val="002A615B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6E3"/>
    <w:rsid w:val="002A7746"/>
    <w:rsid w:val="002A7924"/>
    <w:rsid w:val="002A7930"/>
    <w:rsid w:val="002A7FE0"/>
    <w:rsid w:val="002B0164"/>
    <w:rsid w:val="002B01C7"/>
    <w:rsid w:val="002B0326"/>
    <w:rsid w:val="002B0B2B"/>
    <w:rsid w:val="002B0BC6"/>
    <w:rsid w:val="002B0C1D"/>
    <w:rsid w:val="002B0E78"/>
    <w:rsid w:val="002B0EF8"/>
    <w:rsid w:val="002B1045"/>
    <w:rsid w:val="002B11A0"/>
    <w:rsid w:val="002B13D6"/>
    <w:rsid w:val="002B1951"/>
    <w:rsid w:val="002B19BD"/>
    <w:rsid w:val="002B1A57"/>
    <w:rsid w:val="002B1B12"/>
    <w:rsid w:val="002B1BD3"/>
    <w:rsid w:val="002B1E16"/>
    <w:rsid w:val="002B1F94"/>
    <w:rsid w:val="002B1FF2"/>
    <w:rsid w:val="002B20AA"/>
    <w:rsid w:val="002B20F3"/>
    <w:rsid w:val="002B215B"/>
    <w:rsid w:val="002B225F"/>
    <w:rsid w:val="002B22B3"/>
    <w:rsid w:val="002B2323"/>
    <w:rsid w:val="002B2446"/>
    <w:rsid w:val="002B253D"/>
    <w:rsid w:val="002B25E4"/>
    <w:rsid w:val="002B275C"/>
    <w:rsid w:val="002B27B7"/>
    <w:rsid w:val="002B2AE9"/>
    <w:rsid w:val="002B2C79"/>
    <w:rsid w:val="002B2D7F"/>
    <w:rsid w:val="002B2F18"/>
    <w:rsid w:val="002B2F3A"/>
    <w:rsid w:val="002B30E6"/>
    <w:rsid w:val="002B32DA"/>
    <w:rsid w:val="002B34C6"/>
    <w:rsid w:val="002B3599"/>
    <w:rsid w:val="002B3613"/>
    <w:rsid w:val="002B36BB"/>
    <w:rsid w:val="002B3921"/>
    <w:rsid w:val="002B3A96"/>
    <w:rsid w:val="002B3C32"/>
    <w:rsid w:val="002B3C90"/>
    <w:rsid w:val="002B3C97"/>
    <w:rsid w:val="002B3D58"/>
    <w:rsid w:val="002B3E5E"/>
    <w:rsid w:val="002B3FA8"/>
    <w:rsid w:val="002B4203"/>
    <w:rsid w:val="002B4424"/>
    <w:rsid w:val="002B4435"/>
    <w:rsid w:val="002B4A9A"/>
    <w:rsid w:val="002B4E4C"/>
    <w:rsid w:val="002B4F27"/>
    <w:rsid w:val="002B50CE"/>
    <w:rsid w:val="002B551B"/>
    <w:rsid w:val="002B56EA"/>
    <w:rsid w:val="002B5819"/>
    <w:rsid w:val="002B5B13"/>
    <w:rsid w:val="002B5C09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CB7"/>
    <w:rsid w:val="002B6D3A"/>
    <w:rsid w:val="002B6EC3"/>
    <w:rsid w:val="002B6EE9"/>
    <w:rsid w:val="002B6FF7"/>
    <w:rsid w:val="002B709D"/>
    <w:rsid w:val="002B71DD"/>
    <w:rsid w:val="002B71EA"/>
    <w:rsid w:val="002B7223"/>
    <w:rsid w:val="002B7271"/>
    <w:rsid w:val="002B735C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B7F1C"/>
    <w:rsid w:val="002B7F59"/>
    <w:rsid w:val="002C0376"/>
    <w:rsid w:val="002C05B8"/>
    <w:rsid w:val="002C05F8"/>
    <w:rsid w:val="002C06BD"/>
    <w:rsid w:val="002C081D"/>
    <w:rsid w:val="002C0970"/>
    <w:rsid w:val="002C09EB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BC"/>
    <w:rsid w:val="002C198A"/>
    <w:rsid w:val="002C19E5"/>
    <w:rsid w:val="002C1A2C"/>
    <w:rsid w:val="002C1C0A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7A"/>
    <w:rsid w:val="002C43B6"/>
    <w:rsid w:val="002C4731"/>
    <w:rsid w:val="002C493E"/>
    <w:rsid w:val="002C49A0"/>
    <w:rsid w:val="002C49CE"/>
    <w:rsid w:val="002C4D47"/>
    <w:rsid w:val="002C4E9E"/>
    <w:rsid w:val="002C4EBB"/>
    <w:rsid w:val="002C4F4F"/>
    <w:rsid w:val="002C5122"/>
    <w:rsid w:val="002C5148"/>
    <w:rsid w:val="002C51C4"/>
    <w:rsid w:val="002C53C3"/>
    <w:rsid w:val="002C53D8"/>
    <w:rsid w:val="002C54C0"/>
    <w:rsid w:val="002C560F"/>
    <w:rsid w:val="002C57D9"/>
    <w:rsid w:val="002C58E9"/>
    <w:rsid w:val="002C5934"/>
    <w:rsid w:val="002C5A81"/>
    <w:rsid w:val="002C5B4E"/>
    <w:rsid w:val="002C5B5E"/>
    <w:rsid w:val="002C5CAB"/>
    <w:rsid w:val="002C5E25"/>
    <w:rsid w:val="002C5E57"/>
    <w:rsid w:val="002C5F90"/>
    <w:rsid w:val="002C6229"/>
    <w:rsid w:val="002C66AE"/>
    <w:rsid w:val="002C6994"/>
    <w:rsid w:val="002C69A9"/>
    <w:rsid w:val="002C6B8E"/>
    <w:rsid w:val="002C6CF4"/>
    <w:rsid w:val="002C6E67"/>
    <w:rsid w:val="002C6FDC"/>
    <w:rsid w:val="002C7032"/>
    <w:rsid w:val="002C705B"/>
    <w:rsid w:val="002C7197"/>
    <w:rsid w:val="002C74CC"/>
    <w:rsid w:val="002C74D6"/>
    <w:rsid w:val="002C75D2"/>
    <w:rsid w:val="002C78EA"/>
    <w:rsid w:val="002C7A05"/>
    <w:rsid w:val="002C7A45"/>
    <w:rsid w:val="002C7B8A"/>
    <w:rsid w:val="002C7CE8"/>
    <w:rsid w:val="002C7D3A"/>
    <w:rsid w:val="002C7E1B"/>
    <w:rsid w:val="002C7FCC"/>
    <w:rsid w:val="002D00C0"/>
    <w:rsid w:val="002D01AB"/>
    <w:rsid w:val="002D0482"/>
    <w:rsid w:val="002D069A"/>
    <w:rsid w:val="002D06FA"/>
    <w:rsid w:val="002D070D"/>
    <w:rsid w:val="002D0750"/>
    <w:rsid w:val="002D0949"/>
    <w:rsid w:val="002D0B06"/>
    <w:rsid w:val="002D0D5E"/>
    <w:rsid w:val="002D0D72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18"/>
    <w:rsid w:val="002D181D"/>
    <w:rsid w:val="002D1851"/>
    <w:rsid w:val="002D1C2D"/>
    <w:rsid w:val="002D2008"/>
    <w:rsid w:val="002D2443"/>
    <w:rsid w:val="002D2592"/>
    <w:rsid w:val="002D26F3"/>
    <w:rsid w:val="002D2816"/>
    <w:rsid w:val="002D282E"/>
    <w:rsid w:val="002D2927"/>
    <w:rsid w:val="002D2931"/>
    <w:rsid w:val="002D2E6C"/>
    <w:rsid w:val="002D2E6F"/>
    <w:rsid w:val="002D3086"/>
    <w:rsid w:val="002D322A"/>
    <w:rsid w:val="002D329B"/>
    <w:rsid w:val="002D3633"/>
    <w:rsid w:val="002D39D3"/>
    <w:rsid w:val="002D3CFD"/>
    <w:rsid w:val="002D3D24"/>
    <w:rsid w:val="002D4026"/>
    <w:rsid w:val="002D416A"/>
    <w:rsid w:val="002D4235"/>
    <w:rsid w:val="002D4478"/>
    <w:rsid w:val="002D4875"/>
    <w:rsid w:val="002D4880"/>
    <w:rsid w:val="002D4929"/>
    <w:rsid w:val="002D49DF"/>
    <w:rsid w:val="002D4AD6"/>
    <w:rsid w:val="002D4B2C"/>
    <w:rsid w:val="002D4DB8"/>
    <w:rsid w:val="002D5115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6FD3"/>
    <w:rsid w:val="002D7015"/>
    <w:rsid w:val="002D7094"/>
    <w:rsid w:val="002D709F"/>
    <w:rsid w:val="002D731A"/>
    <w:rsid w:val="002D754D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341"/>
    <w:rsid w:val="002E04AE"/>
    <w:rsid w:val="002E058B"/>
    <w:rsid w:val="002E0875"/>
    <w:rsid w:val="002E0943"/>
    <w:rsid w:val="002E094F"/>
    <w:rsid w:val="002E0B08"/>
    <w:rsid w:val="002E0BE7"/>
    <w:rsid w:val="002E0C8A"/>
    <w:rsid w:val="002E0D19"/>
    <w:rsid w:val="002E121C"/>
    <w:rsid w:val="002E1236"/>
    <w:rsid w:val="002E1269"/>
    <w:rsid w:val="002E12D0"/>
    <w:rsid w:val="002E12F2"/>
    <w:rsid w:val="002E1509"/>
    <w:rsid w:val="002E160D"/>
    <w:rsid w:val="002E1741"/>
    <w:rsid w:val="002E1753"/>
    <w:rsid w:val="002E18B1"/>
    <w:rsid w:val="002E19A8"/>
    <w:rsid w:val="002E1AA2"/>
    <w:rsid w:val="002E1B51"/>
    <w:rsid w:val="002E1B97"/>
    <w:rsid w:val="002E1BB9"/>
    <w:rsid w:val="002E1C05"/>
    <w:rsid w:val="002E1CCC"/>
    <w:rsid w:val="002E1EDB"/>
    <w:rsid w:val="002E1F7F"/>
    <w:rsid w:val="002E200E"/>
    <w:rsid w:val="002E2043"/>
    <w:rsid w:val="002E20C0"/>
    <w:rsid w:val="002E2100"/>
    <w:rsid w:val="002E2115"/>
    <w:rsid w:val="002E227B"/>
    <w:rsid w:val="002E2493"/>
    <w:rsid w:val="002E2560"/>
    <w:rsid w:val="002E2714"/>
    <w:rsid w:val="002E2957"/>
    <w:rsid w:val="002E2A99"/>
    <w:rsid w:val="002E2C71"/>
    <w:rsid w:val="002E2D04"/>
    <w:rsid w:val="002E2E32"/>
    <w:rsid w:val="002E3247"/>
    <w:rsid w:val="002E325D"/>
    <w:rsid w:val="002E3503"/>
    <w:rsid w:val="002E3556"/>
    <w:rsid w:val="002E3695"/>
    <w:rsid w:val="002E3759"/>
    <w:rsid w:val="002E39D1"/>
    <w:rsid w:val="002E3A81"/>
    <w:rsid w:val="002E3BAE"/>
    <w:rsid w:val="002E3E07"/>
    <w:rsid w:val="002E3E80"/>
    <w:rsid w:val="002E4059"/>
    <w:rsid w:val="002E421B"/>
    <w:rsid w:val="002E4591"/>
    <w:rsid w:val="002E473E"/>
    <w:rsid w:val="002E4814"/>
    <w:rsid w:val="002E49AF"/>
    <w:rsid w:val="002E4E35"/>
    <w:rsid w:val="002E4F41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29"/>
    <w:rsid w:val="002E6354"/>
    <w:rsid w:val="002E65C5"/>
    <w:rsid w:val="002E66F8"/>
    <w:rsid w:val="002E6766"/>
    <w:rsid w:val="002E695D"/>
    <w:rsid w:val="002E6979"/>
    <w:rsid w:val="002E6C14"/>
    <w:rsid w:val="002E6CB3"/>
    <w:rsid w:val="002E72DA"/>
    <w:rsid w:val="002E72EC"/>
    <w:rsid w:val="002E74C0"/>
    <w:rsid w:val="002E75C4"/>
    <w:rsid w:val="002E76A4"/>
    <w:rsid w:val="002E7773"/>
    <w:rsid w:val="002E77A1"/>
    <w:rsid w:val="002E77C1"/>
    <w:rsid w:val="002E7811"/>
    <w:rsid w:val="002E7A2D"/>
    <w:rsid w:val="002E7A3A"/>
    <w:rsid w:val="002E7F5A"/>
    <w:rsid w:val="002E7FDC"/>
    <w:rsid w:val="002F0193"/>
    <w:rsid w:val="002F01B1"/>
    <w:rsid w:val="002F01D5"/>
    <w:rsid w:val="002F01FF"/>
    <w:rsid w:val="002F059B"/>
    <w:rsid w:val="002F078D"/>
    <w:rsid w:val="002F08ED"/>
    <w:rsid w:val="002F0BF7"/>
    <w:rsid w:val="002F0C4A"/>
    <w:rsid w:val="002F0E96"/>
    <w:rsid w:val="002F0EB4"/>
    <w:rsid w:val="002F0EC6"/>
    <w:rsid w:val="002F0EF3"/>
    <w:rsid w:val="002F10F8"/>
    <w:rsid w:val="002F14A3"/>
    <w:rsid w:val="002F14CE"/>
    <w:rsid w:val="002F1752"/>
    <w:rsid w:val="002F1926"/>
    <w:rsid w:val="002F1994"/>
    <w:rsid w:val="002F1AC2"/>
    <w:rsid w:val="002F1AEC"/>
    <w:rsid w:val="002F1AF9"/>
    <w:rsid w:val="002F1BA3"/>
    <w:rsid w:val="002F1D45"/>
    <w:rsid w:val="002F1DFD"/>
    <w:rsid w:val="002F1F68"/>
    <w:rsid w:val="002F20A2"/>
    <w:rsid w:val="002F210D"/>
    <w:rsid w:val="002F253B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58"/>
    <w:rsid w:val="002F3664"/>
    <w:rsid w:val="002F36AB"/>
    <w:rsid w:val="002F3921"/>
    <w:rsid w:val="002F3B61"/>
    <w:rsid w:val="002F3CB7"/>
    <w:rsid w:val="002F3EAE"/>
    <w:rsid w:val="002F401D"/>
    <w:rsid w:val="002F4117"/>
    <w:rsid w:val="002F411A"/>
    <w:rsid w:val="002F424C"/>
    <w:rsid w:val="002F4327"/>
    <w:rsid w:val="002F4433"/>
    <w:rsid w:val="002F4640"/>
    <w:rsid w:val="002F4766"/>
    <w:rsid w:val="002F47AB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93C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BEE"/>
    <w:rsid w:val="002F6CFC"/>
    <w:rsid w:val="002F713B"/>
    <w:rsid w:val="002F7231"/>
    <w:rsid w:val="002F729B"/>
    <w:rsid w:val="002F72B0"/>
    <w:rsid w:val="002F744C"/>
    <w:rsid w:val="002F75C5"/>
    <w:rsid w:val="002F7726"/>
    <w:rsid w:val="002F7964"/>
    <w:rsid w:val="002F7ECB"/>
    <w:rsid w:val="002F7F49"/>
    <w:rsid w:val="002F7FF3"/>
    <w:rsid w:val="0030015B"/>
    <w:rsid w:val="00300258"/>
    <w:rsid w:val="00300480"/>
    <w:rsid w:val="00300633"/>
    <w:rsid w:val="003007BE"/>
    <w:rsid w:val="003008C3"/>
    <w:rsid w:val="00300939"/>
    <w:rsid w:val="00300A94"/>
    <w:rsid w:val="00300B51"/>
    <w:rsid w:val="00300B7A"/>
    <w:rsid w:val="00300B9A"/>
    <w:rsid w:val="00300F1E"/>
    <w:rsid w:val="0030107D"/>
    <w:rsid w:val="00301414"/>
    <w:rsid w:val="0030141B"/>
    <w:rsid w:val="00301476"/>
    <w:rsid w:val="0030160F"/>
    <w:rsid w:val="003018B0"/>
    <w:rsid w:val="00301B4B"/>
    <w:rsid w:val="00301D09"/>
    <w:rsid w:val="00301DBB"/>
    <w:rsid w:val="00301DF1"/>
    <w:rsid w:val="00301F21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D08"/>
    <w:rsid w:val="00302D5B"/>
    <w:rsid w:val="00302DA8"/>
    <w:rsid w:val="00302E15"/>
    <w:rsid w:val="00302E8C"/>
    <w:rsid w:val="00302EB8"/>
    <w:rsid w:val="00302F80"/>
    <w:rsid w:val="003031D4"/>
    <w:rsid w:val="003032B9"/>
    <w:rsid w:val="003033BD"/>
    <w:rsid w:val="0030341B"/>
    <w:rsid w:val="003034E9"/>
    <w:rsid w:val="0030371B"/>
    <w:rsid w:val="003039C0"/>
    <w:rsid w:val="00303A19"/>
    <w:rsid w:val="00303B40"/>
    <w:rsid w:val="00303CCE"/>
    <w:rsid w:val="00303DFF"/>
    <w:rsid w:val="00303FC2"/>
    <w:rsid w:val="003040D6"/>
    <w:rsid w:val="003040F9"/>
    <w:rsid w:val="003040FD"/>
    <w:rsid w:val="00304118"/>
    <w:rsid w:val="003041C4"/>
    <w:rsid w:val="00304277"/>
    <w:rsid w:val="003043A6"/>
    <w:rsid w:val="003043D6"/>
    <w:rsid w:val="00304410"/>
    <w:rsid w:val="00304668"/>
    <w:rsid w:val="00304865"/>
    <w:rsid w:val="00304A59"/>
    <w:rsid w:val="00304B87"/>
    <w:rsid w:val="00304CD0"/>
    <w:rsid w:val="00304D51"/>
    <w:rsid w:val="00304EF9"/>
    <w:rsid w:val="00304F6E"/>
    <w:rsid w:val="00304FBB"/>
    <w:rsid w:val="00304FD0"/>
    <w:rsid w:val="00304FD6"/>
    <w:rsid w:val="0030500F"/>
    <w:rsid w:val="0030504C"/>
    <w:rsid w:val="003050A1"/>
    <w:rsid w:val="003051B2"/>
    <w:rsid w:val="003052B4"/>
    <w:rsid w:val="00305314"/>
    <w:rsid w:val="00305661"/>
    <w:rsid w:val="00305751"/>
    <w:rsid w:val="003058A0"/>
    <w:rsid w:val="00305B66"/>
    <w:rsid w:val="00305D0E"/>
    <w:rsid w:val="00305D78"/>
    <w:rsid w:val="00305DAE"/>
    <w:rsid w:val="00305E16"/>
    <w:rsid w:val="00305EC1"/>
    <w:rsid w:val="00305EF7"/>
    <w:rsid w:val="00305F73"/>
    <w:rsid w:val="0030619A"/>
    <w:rsid w:val="00306243"/>
    <w:rsid w:val="003062F3"/>
    <w:rsid w:val="00306708"/>
    <w:rsid w:val="00306E9A"/>
    <w:rsid w:val="003070E3"/>
    <w:rsid w:val="003072F9"/>
    <w:rsid w:val="00307457"/>
    <w:rsid w:val="003074AF"/>
    <w:rsid w:val="0030765B"/>
    <w:rsid w:val="0030769E"/>
    <w:rsid w:val="003076C0"/>
    <w:rsid w:val="003076ED"/>
    <w:rsid w:val="003077C7"/>
    <w:rsid w:val="0030786C"/>
    <w:rsid w:val="00307999"/>
    <w:rsid w:val="00307ACF"/>
    <w:rsid w:val="00307E19"/>
    <w:rsid w:val="00307E24"/>
    <w:rsid w:val="0031041F"/>
    <w:rsid w:val="00310543"/>
    <w:rsid w:val="003105C8"/>
    <w:rsid w:val="0031083C"/>
    <w:rsid w:val="003108A2"/>
    <w:rsid w:val="003109D3"/>
    <w:rsid w:val="00310AF1"/>
    <w:rsid w:val="00310AF9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1D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404"/>
    <w:rsid w:val="00313527"/>
    <w:rsid w:val="003136F6"/>
    <w:rsid w:val="003139A3"/>
    <w:rsid w:val="00313B27"/>
    <w:rsid w:val="00313C1D"/>
    <w:rsid w:val="00314276"/>
    <w:rsid w:val="003145F3"/>
    <w:rsid w:val="0031467A"/>
    <w:rsid w:val="003148B7"/>
    <w:rsid w:val="003149BC"/>
    <w:rsid w:val="00314B0A"/>
    <w:rsid w:val="00314B78"/>
    <w:rsid w:val="00314C99"/>
    <w:rsid w:val="00314E92"/>
    <w:rsid w:val="00314E99"/>
    <w:rsid w:val="00315172"/>
    <w:rsid w:val="00315777"/>
    <w:rsid w:val="003157B6"/>
    <w:rsid w:val="00315843"/>
    <w:rsid w:val="00315C79"/>
    <w:rsid w:val="00315D17"/>
    <w:rsid w:val="00315EFE"/>
    <w:rsid w:val="003161FB"/>
    <w:rsid w:val="00316487"/>
    <w:rsid w:val="0031657C"/>
    <w:rsid w:val="00316676"/>
    <w:rsid w:val="003166B0"/>
    <w:rsid w:val="003167C0"/>
    <w:rsid w:val="003169A8"/>
    <w:rsid w:val="00316C95"/>
    <w:rsid w:val="00316CC3"/>
    <w:rsid w:val="00316EF6"/>
    <w:rsid w:val="0031708A"/>
    <w:rsid w:val="003170A9"/>
    <w:rsid w:val="003170F1"/>
    <w:rsid w:val="00317104"/>
    <w:rsid w:val="003172CE"/>
    <w:rsid w:val="00317402"/>
    <w:rsid w:val="003174D0"/>
    <w:rsid w:val="0031752F"/>
    <w:rsid w:val="00317AB7"/>
    <w:rsid w:val="00317B19"/>
    <w:rsid w:val="00317C41"/>
    <w:rsid w:val="00317EE1"/>
    <w:rsid w:val="0032026A"/>
    <w:rsid w:val="00320339"/>
    <w:rsid w:val="00320479"/>
    <w:rsid w:val="003204CF"/>
    <w:rsid w:val="0032063E"/>
    <w:rsid w:val="003207A2"/>
    <w:rsid w:val="00320875"/>
    <w:rsid w:val="003208CB"/>
    <w:rsid w:val="003208DF"/>
    <w:rsid w:val="00320C68"/>
    <w:rsid w:val="0032114C"/>
    <w:rsid w:val="003212BF"/>
    <w:rsid w:val="003212DB"/>
    <w:rsid w:val="003213E7"/>
    <w:rsid w:val="00321576"/>
    <w:rsid w:val="00321723"/>
    <w:rsid w:val="00321779"/>
    <w:rsid w:val="003217D7"/>
    <w:rsid w:val="00321895"/>
    <w:rsid w:val="00321E0B"/>
    <w:rsid w:val="0032203F"/>
    <w:rsid w:val="00322076"/>
    <w:rsid w:val="0032237D"/>
    <w:rsid w:val="00322513"/>
    <w:rsid w:val="00322544"/>
    <w:rsid w:val="00322798"/>
    <w:rsid w:val="00322808"/>
    <w:rsid w:val="00322CC0"/>
    <w:rsid w:val="00322DCB"/>
    <w:rsid w:val="003232D1"/>
    <w:rsid w:val="003233AD"/>
    <w:rsid w:val="003233C6"/>
    <w:rsid w:val="00323445"/>
    <w:rsid w:val="00323513"/>
    <w:rsid w:val="003237A8"/>
    <w:rsid w:val="0032388E"/>
    <w:rsid w:val="00323AA7"/>
    <w:rsid w:val="00323ACC"/>
    <w:rsid w:val="00323B04"/>
    <w:rsid w:val="00323B3B"/>
    <w:rsid w:val="00323B84"/>
    <w:rsid w:val="00323F10"/>
    <w:rsid w:val="00323F5E"/>
    <w:rsid w:val="00323F7B"/>
    <w:rsid w:val="0032409E"/>
    <w:rsid w:val="003240C5"/>
    <w:rsid w:val="003241A0"/>
    <w:rsid w:val="0032471B"/>
    <w:rsid w:val="003247F7"/>
    <w:rsid w:val="0032482D"/>
    <w:rsid w:val="00324870"/>
    <w:rsid w:val="003248F4"/>
    <w:rsid w:val="0032493C"/>
    <w:rsid w:val="0032495A"/>
    <w:rsid w:val="003249A7"/>
    <w:rsid w:val="00324CC5"/>
    <w:rsid w:val="00324E03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9B0"/>
    <w:rsid w:val="00325A9A"/>
    <w:rsid w:val="00325C58"/>
    <w:rsid w:val="00325CB2"/>
    <w:rsid w:val="00325D52"/>
    <w:rsid w:val="00325E48"/>
    <w:rsid w:val="00325E64"/>
    <w:rsid w:val="00325E6E"/>
    <w:rsid w:val="00325E89"/>
    <w:rsid w:val="00325FD5"/>
    <w:rsid w:val="0032601D"/>
    <w:rsid w:val="0032616D"/>
    <w:rsid w:val="003262C5"/>
    <w:rsid w:val="00326609"/>
    <w:rsid w:val="003266F1"/>
    <w:rsid w:val="0032674C"/>
    <w:rsid w:val="00326915"/>
    <w:rsid w:val="003269FC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B9"/>
    <w:rsid w:val="003275F4"/>
    <w:rsid w:val="00327CD4"/>
    <w:rsid w:val="00327E36"/>
    <w:rsid w:val="00327F4C"/>
    <w:rsid w:val="00330106"/>
    <w:rsid w:val="0033011F"/>
    <w:rsid w:val="003304B0"/>
    <w:rsid w:val="00330530"/>
    <w:rsid w:val="00330604"/>
    <w:rsid w:val="0033075C"/>
    <w:rsid w:val="00330841"/>
    <w:rsid w:val="003308B4"/>
    <w:rsid w:val="003309AC"/>
    <w:rsid w:val="00330B07"/>
    <w:rsid w:val="00330DB1"/>
    <w:rsid w:val="00330E4E"/>
    <w:rsid w:val="00330EF3"/>
    <w:rsid w:val="00331124"/>
    <w:rsid w:val="00331342"/>
    <w:rsid w:val="00331448"/>
    <w:rsid w:val="003315E6"/>
    <w:rsid w:val="00331966"/>
    <w:rsid w:val="00331A9A"/>
    <w:rsid w:val="00331B4C"/>
    <w:rsid w:val="00331C26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5F5"/>
    <w:rsid w:val="003336B9"/>
    <w:rsid w:val="00333897"/>
    <w:rsid w:val="00333943"/>
    <w:rsid w:val="0033395A"/>
    <w:rsid w:val="00333DD7"/>
    <w:rsid w:val="00333E62"/>
    <w:rsid w:val="00333ECB"/>
    <w:rsid w:val="00334077"/>
    <w:rsid w:val="00334097"/>
    <w:rsid w:val="00334104"/>
    <w:rsid w:val="00334187"/>
    <w:rsid w:val="00334350"/>
    <w:rsid w:val="003344F1"/>
    <w:rsid w:val="0033458E"/>
    <w:rsid w:val="003345F2"/>
    <w:rsid w:val="003346E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5A1"/>
    <w:rsid w:val="003356D8"/>
    <w:rsid w:val="00335888"/>
    <w:rsid w:val="00335A04"/>
    <w:rsid w:val="00335CDD"/>
    <w:rsid w:val="00335F19"/>
    <w:rsid w:val="00336310"/>
    <w:rsid w:val="003363A3"/>
    <w:rsid w:val="003364BE"/>
    <w:rsid w:val="00336630"/>
    <w:rsid w:val="00336636"/>
    <w:rsid w:val="00336857"/>
    <w:rsid w:val="00336939"/>
    <w:rsid w:val="00336979"/>
    <w:rsid w:val="00336AED"/>
    <w:rsid w:val="00336B5A"/>
    <w:rsid w:val="00336CFB"/>
    <w:rsid w:val="00336E3A"/>
    <w:rsid w:val="00336F21"/>
    <w:rsid w:val="0033744D"/>
    <w:rsid w:val="0033748A"/>
    <w:rsid w:val="00337809"/>
    <w:rsid w:val="00337817"/>
    <w:rsid w:val="003379DF"/>
    <w:rsid w:val="00337D6B"/>
    <w:rsid w:val="00337D90"/>
    <w:rsid w:val="00337F22"/>
    <w:rsid w:val="00340013"/>
    <w:rsid w:val="0034004A"/>
    <w:rsid w:val="003400B7"/>
    <w:rsid w:val="00340222"/>
    <w:rsid w:val="003402C9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50"/>
    <w:rsid w:val="003410C3"/>
    <w:rsid w:val="003413D0"/>
    <w:rsid w:val="00341571"/>
    <w:rsid w:val="00341607"/>
    <w:rsid w:val="0034160E"/>
    <w:rsid w:val="003416F8"/>
    <w:rsid w:val="00341792"/>
    <w:rsid w:val="0034191A"/>
    <w:rsid w:val="00341CF9"/>
    <w:rsid w:val="00341DC9"/>
    <w:rsid w:val="00341FB8"/>
    <w:rsid w:val="003420E1"/>
    <w:rsid w:val="003420E7"/>
    <w:rsid w:val="003422E9"/>
    <w:rsid w:val="003423F7"/>
    <w:rsid w:val="003424AD"/>
    <w:rsid w:val="003424D4"/>
    <w:rsid w:val="0034272D"/>
    <w:rsid w:val="00342A4D"/>
    <w:rsid w:val="00342ABF"/>
    <w:rsid w:val="00342B91"/>
    <w:rsid w:val="00342EDA"/>
    <w:rsid w:val="003431F3"/>
    <w:rsid w:val="003432F4"/>
    <w:rsid w:val="0034351A"/>
    <w:rsid w:val="00343521"/>
    <w:rsid w:val="003438C7"/>
    <w:rsid w:val="00343A64"/>
    <w:rsid w:val="00343ADE"/>
    <w:rsid w:val="00343F62"/>
    <w:rsid w:val="00344046"/>
    <w:rsid w:val="003443AA"/>
    <w:rsid w:val="003446D2"/>
    <w:rsid w:val="0034475A"/>
    <w:rsid w:val="003447FE"/>
    <w:rsid w:val="00344838"/>
    <w:rsid w:val="00344A35"/>
    <w:rsid w:val="00344B09"/>
    <w:rsid w:val="00344CDB"/>
    <w:rsid w:val="00344EDB"/>
    <w:rsid w:val="00344FEB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971"/>
    <w:rsid w:val="00345B31"/>
    <w:rsid w:val="00345B8B"/>
    <w:rsid w:val="00345BB2"/>
    <w:rsid w:val="00345BB6"/>
    <w:rsid w:val="00345C64"/>
    <w:rsid w:val="00345EF2"/>
    <w:rsid w:val="00345FE6"/>
    <w:rsid w:val="003461C9"/>
    <w:rsid w:val="003463FA"/>
    <w:rsid w:val="003464EF"/>
    <w:rsid w:val="003464F6"/>
    <w:rsid w:val="00346826"/>
    <w:rsid w:val="00346888"/>
    <w:rsid w:val="0034690C"/>
    <w:rsid w:val="00346A44"/>
    <w:rsid w:val="00346BE9"/>
    <w:rsid w:val="00346CA5"/>
    <w:rsid w:val="00346EB1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4F"/>
    <w:rsid w:val="00350405"/>
    <w:rsid w:val="00350576"/>
    <w:rsid w:val="00350622"/>
    <w:rsid w:val="00350709"/>
    <w:rsid w:val="003508F6"/>
    <w:rsid w:val="0035091E"/>
    <w:rsid w:val="00350A42"/>
    <w:rsid w:val="00350AB2"/>
    <w:rsid w:val="00350DCF"/>
    <w:rsid w:val="00350E35"/>
    <w:rsid w:val="00350E79"/>
    <w:rsid w:val="00350FA8"/>
    <w:rsid w:val="00351099"/>
    <w:rsid w:val="0035133A"/>
    <w:rsid w:val="00351365"/>
    <w:rsid w:val="00351638"/>
    <w:rsid w:val="00351657"/>
    <w:rsid w:val="00351BBD"/>
    <w:rsid w:val="00351CBD"/>
    <w:rsid w:val="00351E36"/>
    <w:rsid w:val="00351E3D"/>
    <w:rsid w:val="00351E49"/>
    <w:rsid w:val="00351FA7"/>
    <w:rsid w:val="00351FE0"/>
    <w:rsid w:val="0035211A"/>
    <w:rsid w:val="0035216F"/>
    <w:rsid w:val="00352214"/>
    <w:rsid w:val="00352228"/>
    <w:rsid w:val="00352247"/>
    <w:rsid w:val="00352297"/>
    <w:rsid w:val="003523A6"/>
    <w:rsid w:val="003526D4"/>
    <w:rsid w:val="00352711"/>
    <w:rsid w:val="0035279F"/>
    <w:rsid w:val="0035282C"/>
    <w:rsid w:val="00352B01"/>
    <w:rsid w:val="00352C2A"/>
    <w:rsid w:val="00352CAF"/>
    <w:rsid w:val="00352EC9"/>
    <w:rsid w:val="00352F84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3D9"/>
    <w:rsid w:val="00354561"/>
    <w:rsid w:val="00354713"/>
    <w:rsid w:val="00354920"/>
    <w:rsid w:val="00354ACB"/>
    <w:rsid w:val="00354B28"/>
    <w:rsid w:val="00354BCB"/>
    <w:rsid w:val="00354CA5"/>
    <w:rsid w:val="0035534D"/>
    <w:rsid w:val="0035539B"/>
    <w:rsid w:val="00355523"/>
    <w:rsid w:val="003557FE"/>
    <w:rsid w:val="00355930"/>
    <w:rsid w:val="003559C4"/>
    <w:rsid w:val="00355B85"/>
    <w:rsid w:val="00355C45"/>
    <w:rsid w:val="00355C4C"/>
    <w:rsid w:val="00355CA3"/>
    <w:rsid w:val="00355F07"/>
    <w:rsid w:val="00356035"/>
    <w:rsid w:val="00356075"/>
    <w:rsid w:val="003560B1"/>
    <w:rsid w:val="00356138"/>
    <w:rsid w:val="00356365"/>
    <w:rsid w:val="00356548"/>
    <w:rsid w:val="00356578"/>
    <w:rsid w:val="003565AF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D9C"/>
    <w:rsid w:val="00357F3B"/>
    <w:rsid w:val="00357F51"/>
    <w:rsid w:val="003601D9"/>
    <w:rsid w:val="003603BB"/>
    <w:rsid w:val="00360515"/>
    <w:rsid w:val="00360643"/>
    <w:rsid w:val="003606B3"/>
    <w:rsid w:val="003606F1"/>
    <w:rsid w:val="0036071D"/>
    <w:rsid w:val="003607E0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E4"/>
    <w:rsid w:val="003618EB"/>
    <w:rsid w:val="003619BE"/>
    <w:rsid w:val="00361A2E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2F52"/>
    <w:rsid w:val="003630E2"/>
    <w:rsid w:val="0036326E"/>
    <w:rsid w:val="00363529"/>
    <w:rsid w:val="0036364E"/>
    <w:rsid w:val="00363692"/>
    <w:rsid w:val="003636DE"/>
    <w:rsid w:val="003637A1"/>
    <w:rsid w:val="003637C4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4A6"/>
    <w:rsid w:val="00364728"/>
    <w:rsid w:val="00364B63"/>
    <w:rsid w:val="00364B90"/>
    <w:rsid w:val="00364C8C"/>
    <w:rsid w:val="00364D35"/>
    <w:rsid w:val="00364DE0"/>
    <w:rsid w:val="00364EA2"/>
    <w:rsid w:val="00364F17"/>
    <w:rsid w:val="0036504F"/>
    <w:rsid w:val="0036525F"/>
    <w:rsid w:val="003652AA"/>
    <w:rsid w:val="0036552A"/>
    <w:rsid w:val="0036575F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71"/>
    <w:rsid w:val="003665C2"/>
    <w:rsid w:val="00366675"/>
    <w:rsid w:val="0036678E"/>
    <w:rsid w:val="0036682A"/>
    <w:rsid w:val="00366B50"/>
    <w:rsid w:val="00366C6A"/>
    <w:rsid w:val="00366CFE"/>
    <w:rsid w:val="00366D99"/>
    <w:rsid w:val="00366FB7"/>
    <w:rsid w:val="0036712D"/>
    <w:rsid w:val="003674CF"/>
    <w:rsid w:val="00367507"/>
    <w:rsid w:val="00367B02"/>
    <w:rsid w:val="00367B25"/>
    <w:rsid w:val="00367C95"/>
    <w:rsid w:val="00367D0B"/>
    <w:rsid w:val="0037025D"/>
    <w:rsid w:val="0037028B"/>
    <w:rsid w:val="003704A3"/>
    <w:rsid w:val="003704B2"/>
    <w:rsid w:val="0037057E"/>
    <w:rsid w:val="00370626"/>
    <w:rsid w:val="0037062B"/>
    <w:rsid w:val="00370815"/>
    <w:rsid w:val="0037082D"/>
    <w:rsid w:val="003709FF"/>
    <w:rsid w:val="00370C85"/>
    <w:rsid w:val="00370D78"/>
    <w:rsid w:val="00370DB0"/>
    <w:rsid w:val="00370DD5"/>
    <w:rsid w:val="00370F3A"/>
    <w:rsid w:val="00371177"/>
    <w:rsid w:val="0037118C"/>
    <w:rsid w:val="0037119C"/>
    <w:rsid w:val="003713C0"/>
    <w:rsid w:val="00371464"/>
    <w:rsid w:val="00371469"/>
    <w:rsid w:val="00371552"/>
    <w:rsid w:val="0037171D"/>
    <w:rsid w:val="0037184B"/>
    <w:rsid w:val="003718B8"/>
    <w:rsid w:val="003719C1"/>
    <w:rsid w:val="00371AF8"/>
    <w:rsid w:val="00371C7F"/>
    <w:rsid w:val="00371FF2"/>
    <w:rsid w:val="00372019"/>
    <w:rsid w:val="0037213E"/>
    <w:rsid w:val="003726AB"/>
    <w:rsid w:val="00372981"/>
    <w:rsid w:val="00372A18"/>
    <w:rsid w:val="00372E6F"/>
    <w:rsid w:val="00372F7F"/>
    <w:rsid w:val="00373034"/>
    <w:rsid w:val="00373057"/>
    <w:rsid w:val="003730F5"/>
    <w:rsid w:val="003732C5"/>
    <w:rsid w:val="00373554"/>
    <w:rsid w:val="00373565"/>
    <w:rsid w:val="00373682"/>
    <w:rsid w:val="003736AB"/>
    <w:rsid w:val="003739F9"/>
    <w:rsid w:val="00373A11"/>
    <w:rsid w:val="00373AF4"/>
    <w:rsid w:val="00373B12"/>
    <w:rsid w:val="00373C2E"/>
    <w:rsid w:val="00373E45"/>
    <w:rsid w:val="00373ED0"/>
    <w:rsid w:val="00373FE4"/>
    <w:rsid w:val="0037404E"/>
    <w:rsid w:val="003740F6"/>
    <w:rsid w:val="003741A6"/>
    <w:rsid w:val="0037433B"/>
    <w:rsid w:val="00374422"/>
    <w:rsid w:val="00374577"/>
    <w:rsid w:val="003745AB"/>
    <w:rsid w:val="00374659"/>
    <w:rsid w:val="00374C41"/>
    <w:rsid w:val="00374CD9"/>
    <w:rsid w:val="00375008"/>
    <w:rsid w:val="00375366"/>
    <w:rsid w:val="00375569"/>
    <w:rsid w:val="003755EC"/>
    <w:rsid w:val="00375688"/>
    <w:rsid w:val="003756B3"/>
    <w:rsid w:val="003757E1"/>
    <w:rsid w:val="00375896"/>
    <w:rsid w:val="00375A18"/>
    <w:rsid w:val="00375AA7"/>
    <w:rsid w:val="00375AF7"/>
    <w:rsid w:val="00375B39"/>
    <w:rsid w:val="00375BCC"/>
    <w:rsid w:val="00375E13"/>
    <w:rsid w:val="00375F48"/>
    <w:rsid w:val="00375F75"/>
    <w:rsid w:val="00376014"/>
    <w:rsid w:val="003761C4"/>
    <w:rsid w:val="003761E7"/>
    <w:rsid w:val="00376385"/>
    <w:rsid w:val="00376406"/>
    <w:rsid w:val="00376481"/>
    <w:rsid w:val="0037666D"/>
    <w:rsid w:val="00376A79"/>
    <w:rsid w:val="00376BF0"/>
    <w:rsid w:val="00376F14"/>
    <w:rsid w:val="00377101"/>
    <w:rsid w:val="0037718C"/>
    <w:rsid w:val="003772CD"/>
    <w:rsid w:val="003773B7"/>
    <w:rsid w:val="003774D2"/>
    <w:rsid w:val="003774D6"/>
    <w:rsid w:val="0037760F"/>
    <w:rsid w:val="00377730"/>
    <w:rsid w:val="00377A29"/>
    <w:rsid w:val="00377B5C"/>
    <w:rsid w:val="00377B7C"/>
    <w:rsid w:val="00377BF9"/>
    <w:rsid w:val="00377CDD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9CC"/>
    <w:rsid w:val="00380B03"/>
    <w:rsid w:val="0038111B"/>
    <w:rsid w:val="00381245"/>
    <w:rsid w:val="00381402"/>
    <w:rsid w:val="00381480"/>
    <w:rsid w:val="00381490"/>
    <w:rsid w:val="003814A6"/>
    <w:rsid w:val="00381666"/>
    <w:rsid w:val="0038187E"/>
    <w:rsid w:val="00381B91"/>
    <w:rsid w:val="0038204C"/>
    <w:rsid w:val="00382235"/>
    <w:rsid w:val="0038230F"/>
    <w:rsid w:val="0038238B"/>
    <w:rsid w:val="003824FC"/>
    <w:rsid w:val="00382642"/>
    <w:rsid w:val="0038265E"/>
    <w:rsid w:val="00382735"/>
    <w:rsid w:val="00382753"/>
    <w:rsid w:val="00382760"/>
    <w:rsid w:val="003827C0"/>
    <w:rsid w:val="00382CF7"/>
    <w:rsid w:val="00382E17"/>
    <w:rsid w:val="0038317A"/>
    <w:rsid w:val="0038325D"/>
    <w:rsid w:val="003834AB"/>
    <w:rsid w:val="00383743"/>
    <w:rsid w:val="003838D2"/>
    <w:rsid w:val="00383B00"/>
    <w:rsid w:val="00383B27"/>
    <w:rsid w:val="00383C25"/>
    <w:rsid w:val="00383CEF"/>
    <w:rsid w:val="00383D5C"/>
    <w:rsid w:val="00383EA2"/>
    <w:rsid w:val="00384500"/>
    <w:rsid w:val="003849F8"/>
    <w:rsid w:val="00384BF4"/>
    <w:rsid w:val="00384C08"/>
    <w:rsid w:val="00384D18"/>
    <w:rsid w:val="00384DB5"/>
    <w:rsid w:val="00384E12"/>
    <w:rsid w:val="00385253"/>
    <w:rsid w:val="003852D0"/>
    <w:rsid w:val="003854AB"/>
    <w:rsid w:val="003854B5"/>
    <w:rsid w:val="00385513"/>
    <w:rsid w:val="003858DB"/>
    <w:rsid w:val="00385905"/>
    <w:rsid w:val="00385983"/>
    <w:rsid w:val="00385AE4"/>
    <w:rsid w:val="00385C09"/>
    <w:rsid w:val="00385C25"/>
    <w:rsid w:val="00385E57"/>
    <w:rsid w:val="00385EE3"/>
    <w:rsid w:val="00385F01"/>
    <w:rsid w:val="00385F45"/>
    <w:rsid w:val="00385FEB"/>
    <w:rsid w:val="0038640B"/>
    <w:rsid w:val="003865AF"/>
    <w:rsid w:val="003866E1"/>
    <w:rsid w:val="00386794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8EC"/>
    <w:rsid w:val="00387913"/>
    <w:rsid w:val="00387A69"/>
    <w:rsid w:val="00387A89"/>
    <w:rsid w:val="00387AD9"/>
    <w:rsid w:val="00387B08"/>
    <w:rsid w:val="00387CB7"/>
    <w:rsid w:val="00387D0E"/>
    <w:rsid w:val="00387D3D"/>
    <w:rsid w:val="00387ECC"/>
    <w:rsid w:val="00387F1A"/>
    <w:rsid w:val="00387F35"/>
    <w:rsid w:val="00390226"/>
    <w:rsid w:val="0039040A"/>
    <w:rsid w:val="00390428"/>
    <w:rsid w:val="00390443"/>
    <w:rsid w:val="003904EF"/>
    <w:rsid w:val="003906A4"/>
    <w:rsid w:val="0039079F"/>
    <w:rsid w:val="003907FC"/>
    <w:rsid w:val="00390807"/>
    <w:rsid w:val="00390839"/>
    <w:rsid w:val="003908B0"/>
    <w:rsid w:val="00390971"/>
    <w:rsid w:val="00390D27"/>
    <w:rsid w:val="00391160"/>
    <w:rsid w:val="00391223"/>
    <w:rsid w:val="0039125F"/>
    <w:rsid w:val="00391368"/>
    <w:rsid w:val="0039172A"/>
    <w:rsid w:val="003917AE"/>
    <w:rsid w:val="00391A8C"/>
    <w:rsid w:val="00391BC7"/>
    <w:rsid w:val="00391C70"/>
    <w:rsid w:val="00391CE8"/>
    <w:rsid w:val="00391D26"/>
    <w:rsid w:val="00391D2B"/>
    <w:rsid w:val="00392019"/>
    <w:rsid w:val="0039207F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2D5"/>
    <w:rsid w:val="0039347C"/>
    <w:rsid w:val="003934A7"/>
    <w:rsid w:val="003934D7"/>
    <w:rsid w:val="00393540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503"/>
    <w:rsid w:val="00394C96"/>
    <w:rsid w:val="00394F2E"/>
    <w:rsid w:val="00394FBB"/>
    <w:rsid w:val="00395320"/>
    <w:rsid w:val="003957B3"/>
    <w:rsid w:val="00395973"/>
    <w:rsid w:val="003959C4"/>
    <w:rsid w:val="00395A44"/>
    <w:rsid w:val="00395B7A"/>
    <w:rsid w:val="00395CB1"/>
    <w:rsid w:val="00395DC0"/>
    <w:rsid w:val="00395FA2"/>
    <w:rsid w:val="00396077"/>
    <w:rsid w:val="0039635B"/>
    <w:rsid w:val="00396656"/>
    <w:rsid w:val="00396781"/>
    <w:rsid w:val="003968F5"/>
    <w:rsid w:val="00396ABF"/>
    <w:rsid w:val="00396F25"/>
    <w:rsid w:val="003975A0"/>
    <w:rsid w:val="003977E2"/>
    <w:rsid w:val="0039785F"/>
    <w:rsid w:val="00397A51"/>
    <w:rsid w:val="00397B13"/>
    <w:rsid w:val="00397B1C"/>
    <w:rsid w:val="00397BCD"/>
    <w:rsid w:val="00397C6D"/>
    <w:rsid w:val="00397D45"/>
    <w:rsid w:val="00397DFB"/>
    <w:rsid w:val="00397E8B"/>
    <w:rsid w:val="003A003D"/>
    <w:rsid w:val="003A0298"/>
    <w:rsid w:val="003A040E"/>
    <w:rsid w:val="003A0464"/>
    <w:rsid w:val="003A04E7"/>
    <w:rsid w:val="003A06E8"/>
    <w:rsid w:val="003A07A4"/>
    <w:rsid w:val="003A0F3E"/>
    <w:rsid w:val="003A1222"/>
    <w:rsid w:val="003A1457"/>
    <w:rsid w:val="003A1476"/>
    <w:rsid w:val="003A1483"/>
    <w:rsid w:val="003A14CF"/>
    <w:rsid w:val="003A15A3"/>
    <w:rsid w:val="003A168C"/>
    <w:rsid w:val="003A183C"/>
    <w:rsid w:val="003A1911"/>
    <w:rsid w:val="003A1AAD"/>
    <w:rsid w:val="003A1C58"/>
    <w:rsid w:val="003A1D13"/>
    <w:rsid w:val="003A1DA7"/>
    <w:rsid w:val="003A1F65"/>
    <w:rsid w:val="003A2050"/>
    <w:rsid w:val="003A2105"/>
    <w:rsid w:val="003A2109"/>
    <w:rsid w:val="003A22B0"/>
    <w:rsid w:val="003A231B"/>
    <w:rsid w:val="003A23F0"/>
    <w:rsid w:val="003A25AE"/>
    <w:rsid w:val="003A26D4"/>
    <w:rsid w:val="003A277B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3689"/>
    <w:rsid w:val="003A370C"/>
    <w:rsid w:val="003A372A"/>
    <w:rsid w:val="003A3789"/>
    <w:rsid w:val="003A37A9"/>
    <w:rsid w:val="003A3977"/>
    <w:rsid w:val="003A3BBA"/>
    <w:rsid w:val="003A3E3B"/>
    <w:rsid w:val="003A3E92"/>
    <w:rsid w:val="003A3EC4"/>
    <w:rsid w:val="003A429A"/>
    <w:rsid w:val="003A43B3"/>
    <w:rsid w:val="003A444A"/>
    <w:rsid w:val="003A4730"/>
    <w:rsid w:val="003A4798"/>
    <w:rsid w:val="003A485C"/>
    <w:rsid w:val="003A4878"/>
    <w:rsid w:val="003A4AFE"/>
    <w:rsid w:val="003A4B82"/>
    <w:rsid w:val="003A4CBD"/>
    <w:rsid w:val="003A4E42"/>
    <w:rsid w:val="003A4E86"/>
    <w:rsid w:val="003A53DB"/>
    <w:rsid w:val="003A5451"/>
    <w:rsid w:val="003A5538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2A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CF"/>
    <w:rsid w:val="003A7DFF"/>
    <w:rsid w:val="003A7E62"/>
    <w:rsid w:val="003A7F10"/>
    <w:rsid w:val="003B0226"/>
    <w:rsid w:val="003B044E"/>
    <w:rsid w:val="003B0812"/>
    <w:rsid w:val="003B0B23"/>
    <w:rsid w:val="003B0B75"/>
    <w:rsid w:val="003B0C53"/>
    <w:rsid w:val="003B0CE9"/>
    <w:rsid w:val="003B0D99"/>
    <w:rsid w:val="003B0EEB"/>
    <w:rsid w:val="003B11B0"/>
    <w:rsid w:val="003B14B3"/>
    <w:rsid w:val="003B14DD"/>
    <w:rsid w:val="003B1677"/>
    <w:rsid w:val="003B16B2"/>
    <w:rsid w:val="003B1787"/>
    <w:rsid w:val="003B188E"/>
    <w:rsid w:val="003B18FF"/>
    <w:rsid w:val="003B198A"/>
    <w:rsid w:val="003B19AC"/>
    <w:rsid w:val="003B19D8"/>
    <w:rsid w:val="003B1BE4"/>
    <w:rsid w:val="003B1C63"/>
    <w:rsid w:val="003B1F40"/>
    <w:rsid w:val="003B2087"/>
    <w:rsid w:val="003B23AC"/>
    <w:rsid w:val="003B2469"/>
    <w:rsid w:val="003B24A3"/>
    <w:rsid w:val="003B2509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2E0"/>
    <w:rsid w:val="003B36B2"/>
    <w:rsid w:val="003B37E2"/>
    <w:rsid w:val="003B390F"/>
    <w:rsid w:val="003B39C5"/>
    <w:rsid w:val="003B3AFE"/>
    <w:rsid w:val="003B3B14"/>
    <w:rsid w:val="003B3BE9"/>
    <w:rsid w:val="003B3D5A"/>
    <w:rsid w:val="003B4001"/>
    <w:rsid w:val="003B41DA"/>
    <w:rsid w:val="003B4324"/>
    <w:rsid w:val="003B4662"/>
    <w:rsid w:val="003B46FA"/>
    <w:rsid w:val="003B4A8A"/>
    <w:rsid w:val="003B4B1C"/>
    <w:rsid w:val="003B4D25"/>
    <w:rsid w:val="003B4D61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EBE"/>
    <w:rsid w:val="003B5F0D"/>
    <w:rsid w:val="003B6072"/>
    <w:rsid w:val="003B63AB"/>
    <w:rsid w:val="003B6479"/>
    <w:rsid w:val="003B64CC"/>
    <w:rsid w:val="003B69A0"/>
    <w:rsid w:val="003B6ADB"/>
    <w:rsid w:val="003B6CDE"/>
    <w:rsid w:val="003B6CFB"/>
    <w:rsid w:val="003B6E19"/>
    <w:rsid w:val="003B6F03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33B"/>
    <w:rsid w:val="003C0554"/>
    <w:rsid w:val="003C07A9"/>
    <w:rsid w:val="003C08F5"/>
    <w:rsid w:val="003C0B52"/>
    <w:rsid w:val="003C0CFB"/>
    <w:rsid w:val="003C0D3F"/>
    <w:rsid w:val="003C0DE6"/>
    <w:rsid w:val="003C0F82"/>
    <w:rsid w:val="003C1016"/>
    <w:rsid w:val="003C1184"/>
    <w:rsid w:val="003C11D8"/>
    <w:rsid w:val="003C1237"/>
    <w:rsid w:val="003C12FA"/>
    <w:rsid w:val="003C13E6"/>
    <w:rsid w:val="003C1477"/>
    <w:rsid w:val="003C1805"/>
    <w:rsid w:val="003C1C40"/>
    <w:rsid w:val="003C1C44"/>
    <w:rsid w:val="003C1D9A"/>
    <w:rsid w:val="003C20B5"/>
    <w:rsid w:val="003C21D2"/>
    <w:rsid w:val="003C21FC"/>
    <w:rsid w:val="003C2267"/>
    <w:rsid w:val="003C232A"/>
    <w:rsid w:val="003C23C6"/>
    <w:rsid w:val="003C249E"/>
    <w:rsid w:val="003C264B"/>
    <w:rsid w:val="003C2834"/>
    <w:rsid w:val="003C28B5"/>
    <w:rsid w:val="003C2AE3"/>
    <w:rsid w:val="003C2C48"/>
    <w:rsid w:val="003C2CEE"/>
    <w:rsid w:val="003C2F7A"/>
    <w:rsid w:val="003C2FE4"/>
    <w:rsid w:val="003C3133"/>
    <w:rsid w:val="003C318F"/>
    <w:rsid w:val="003C3405"/>
    <w:rsid w:val="003C34AA"/>
    <w:rsid w:val="003C3619"/>
    <w:rsid w:val="003C36F1"/>
    <w:rsid w:val="003C39ED"/>
    <w:rsid w:val="003C3BA9"/>
    <w:rsid w:val="003C3BBB"/>
    <w:rsid w:val="003C3BD2"/>
    <w:rsid w:val="003C3C9D"/>
    <w:rsid w:val="003C3D23"/>
    <w:rsid w:val="003C3E32"/>
    <w:rsid w:val="003C3F4D"/>
    <w:rsid w:val="003C4008"/>
    <w:rsid w:val="003C400C"/>
    <w:rsid w:val="003C4454"/>
    <w:rsid w:val="003C4466"/>
    <w:rsid w:val="003C451F"/>
    <w:rsid w:val="003C45F8"/>
    <w:rsid w:val="003C46B5"/>
    <w:rsid w:val="003C47D0"/>
    <w:rsid w:val="003C4D09"/>
    <w:rsid w:val="003C4D30"/>
    <w:rsid w:val="003C4D62"/>
    <w:rsid w:val="003C4D87"/>
    <w:rsid w:val="003C509C"/>
    <w:rsid w:val="003C5246"/>
    <w:rsid w:val="003C589C"/>
    <w:rsid w:val="003C58C8"/>
    <w:rsid w:val="003C5B19"/>
    <w:rsid w:val="003C5C65"/>
    <w:rsid w:val="003C5CAA"/>
    <w:rsid w:val="003C5D6B"/>
    <w:rsid w:val="003C5EF4"/>
    <w:rsid w:val="003C6415"/>
    <w:rsid w:val="003C64D2"/>
    <w:rsid w:val="003C656F"/>
    <w:rsid w:val="003C661D"/>
    <w:rsid w:val="003C6699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88F"/>
    <w:rsid w:val="003C7921"/>
    <w:rsid w:val="003C797B"/>
    <w:rsid w:val="003C79A2"/>
    <w:rsid w:val="003C7CBE"/>
    <w:rsid w:val="003C7D65"/>
    <w:rsid w:val="003C7E0F"/>
    <w:rsid w:val="003D0058"/>
    <w:rsid w:val="003D0073"/>
    <w:rsid w:val="003D00AD"/>
    <w:rsid w:val="003D01A1"/>
    <w:rsid w:val="003D0234"/>
    <w:rsid w:val="003D0405"/>
    <w:rsid w:val="003D0575"/>
    <w:rsid w:val="003D0637"/>
    <w:rsid w:val="003D0ABB"/>
    <w:rsid w:val="003D0C39"/>
    <w:rsid w:val="003D0E07"/>
    <w:rsid w:val="003D0EB5"/>
    <w:rsid w:val="003D10A5"/>
    <w:rsid w:val="003D128E"/>
    <w:rsid w:val="003D131A"/>
    <w:rsid w:val="003D1417"/>
    <w:rsid w:val="003D1494"/>
    <w:rsid w:val="003D14E1"/>
    <w:rsid w:val="003D14EE"/>
    <w:rsid w:val="003D173C"/>
    <w:rsid w:val="003D191E"/>
    <w:rsid w:val="003D1A4C"/>
    <w:rsid w:val="003D1C3C"/>
    <w:rsid w:val="003D1DD2"/>
    <w:rsid w:val="003D1FA1"/>
    <w:rsid w:val="003D2057"/>
    <w:rsid w:val="003D20BD"/>
    <w:rsid w:val="003D2512"/>
    <w:rsid w:val="003D255D"/>
    <w:rsid w:val="003D2686"/>
    <w:rsid w:val="003D27ED"/>
    <w:rsid w:val="003D283E"/>
    <w:rsid w:val="003D294D"/>
    <w:rsid w:val="003D2B2E"/>
    <w:rsid w:val="003D2BF8"/>
    <w:rsid w:val="003D2DE8"/>
    <w:rsid w:val="003D2E6E"/>
    <w:rsid w:val="003D31CA"/>
    <w:rsid w:val="003D31EF"/>
    <w:rsid w:val="003D325D"/>
    <w:rsid w:val="003D33AB"/>
    <w:rsid w:val="003D33E7"/>
    <w:rsid w:val="003D3504"/>
    <w:rsid w:val="003D3532"/>
    <w:rsid w:val="003D35C5"/>
    <w:rsid w:val="003D3727"/>
    <w:rsid w:val="003D3730"/>
    <w:rsid w:val="003D37F7"/>
    <w:rsid w:val="003D385E"/>
    <w:rsid w:val="003D39BE"/>
    <w:rsid w:val="003D39ED"/>
    <w:rsid w:val="003D3D90"/>
    <w:rsid w:val="003D3DF3"/>
    <w:rsid w:val="003D4016"/>
    <w:rsid w:val="003D4024"/>
    <w:rsid w:val="003D40D8"/>
    <w:rsid w:val="003D4153"/>
    <w:rsid w:val="003D439A"/>
    <w:rsid w:val="003D43AE"/>
    <w:rsid w:val="003D4505"/>
    <w:rsid w:val="003D47B8"/>
    <w:rsid w:val="003D48A4"/>
    <w:rsid w:val="003D48CE"/>
    <w:rsid w:val="003D4A0C"/>
    <w:rsid w:val="003D4A94"/>
    <w:rsid w:val="003D4ACB"/>
    <w:rsid w:val="003D52FA"/>
    <w:rsid w:val="003D541D"/>
    <w:rsid w:val="003D5455"/>
    <w:rsid w:val="003D570C"/>
    <w:rsid w:val="003D572C"/>
    <w:rsid w:val="003D582A"/>
    <w:rsid w:val="003D5EDB"/>
    <w:rsid w:val="003D6036"/>
    <w:rsid w:val="003D6037"/>
    <w:rsid w:val="003D60A2"/>
    <w:rsid w:val="003D6257"/>
    <w:rsid w:val="003D6460"/>
    <w:rsid w:val="003D6487"/>
    <w:rsid w:val="003D64BF"/>
    <w:rsid w:val="003D6735"/>
    <w:rsid w:val="003D6774"/>
    <w:rsid w:val="003D69D1"/>
    <w:rsid w:val="003D6A05"/>
    <w:rsid w:val="003D6A30"/>
    <w:rsid w:val="003D6A45"/>
    <w:rsid w:val="003D6AB5"/>
    <w:rsid w:val="003D6C38"/>
    <w:rsid w:val="003D6D00"/>
    <w:rsid w:val="003D7217"/>
    <w:rsid w:val="003D72A6"/>
    <w:rsid w:val="003D75DE"/>
    <w:rsid w:val="003D775E"/>
    <w:rsid w:val="003D77DC"/>
    <w:rsid w:val="003D78C2"/>
    <w:rsid w:val="003D78EF"/>
    <w:rsid w:val="003D7D72"/>
    <w:rsid w:val="003D7D7C"/>
    <w:rsid w:val="003E003A"/>
    <w:rsid w:val="003E00BD"/>
    <w:rsid w:val="003E029E"/>
    <w:rsid w:val="003E0326"/>
    <w:rsid w:val="003E0438"/>
    <w:rsid w:val="003E04A5"/>
    <w:rsid w:val="003E0516"/>
    <w:rsid w:val="003E052A"/>
    <w:rsid w:val="003E070B"/>
    <w:rsid w:val="003E0751"/>
    <w:rsid w:val="003E0808"/>
    <w:rsid w:val="003E0B3F"/>
    <w:rsid w:val="003E0C5E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6BA"/>
    <w:rsid w:val="003E1747"/>
    <w:rsid w:val="003E17FF"/>
    <w:rsid w:val="003E18C0"/>
    <w:rsid w:val="003E1A32"/>
    <w:rsid w:val="003E1B25"/>
    <w:rsid w:val="003E1B38"/>
    <w:rsid w:val="003E1C5C"/>
    <w:rsid w:val="003E1CD1"/>
    <w:rsid w:val="003E224E"/>
    <w:rsid w:val="003E2484"/>
    <w:rsid w:val="003E2493"/>
    <w:rsid w:val="003E26FE"/>
    <w:rsid w:val="003E274A"/>
    <w:rsid w:val="003E276E"/>
    <w:rsid w:val="003E2799"/>
    <w:rsid w:val="003E27CB"/>
    <w:rsid w:val="003E2873"/>
    <w:rsid w:val="003E2A90"/>
    <w:rsid w:val="003E2CD4"/>
    <w:rsid w:val="003E2E36"/>
    <w:rsid w:val="003E31E4"/>
    <w:rsid w:val="003E33F4"/>
    <w:rsid w:val="003E34D6"/>
    <w:rsid w:val="003E3612"/>
    <w:rsid w:val="003E3634"/>
    <w:rsid w:val="003E36AA"/>
    <w:rsid w:val="003E3B24"/>
    <w:rsid w:val="003E3B8E"/>
    <w:rsid w:val="003E3C36"/>
    <w:rsid w:val="003E3CB8"/>
    <w:rsid w:val="003E3D03"/>
    <w:rsid w:val="003E3E5B"/>
    <w:rsid w:val="003E45F7"/>
    <w:rsid w:val="003E471B"/>
    <w:rsid w:val="003E47D4"/>
    <w:rsid w:val="003E49A0"/>
    <w:rsid w:val="003E49DE"/>
    <w:rsid w:val="003E4A85"/>
    <w:rsid w:val="003E4FFB"/>
    <w:rsid w:val="003E5084"/>
    <w:rsid w:val="003E54F6"/>
    <w:rsid w:val="003E557B"/>
    <w:rsid w:val="003E570D"/>
    <w:rsid w:val="003E58FB"/>
    <w:rsid w:val="003E59E4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73A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D7"/>
    <w:rsid w:val="003E7DFB"/>
    <w:rsid w:val="003F00E0"/>
    <w:rsid w:val="003F0177"/>
    <w:rsid w:val="003F0373"/>
    <w:rsid w:val="003F054C"/>
    <w:rsid w:val="003F07C8"/>
    <w:rsid w:val="003F08D3"/>
    <w:rsid w:val="003F0914"/>
    <w:rsid w:val="003F09D3"/>
    <w:rsid w:val="003F0B79"/>
    <w:rsid w:val="003F1124"/>
    <w:rsid w:val="003F131F"/>
    <w:rsid w:val="003F13F5"/>
    <w:rsid w:val="003F147A"/>
    <w:rsid w:val="003F1638"/>
    <w:rsid w:val="003F182F"/>
    <w:rsid w:val="003F1CC9"/>
    <w:rsid w:val="003F1F22"/>
    <w:rsid w:val="003F1F32"/>
    <w:rsid w:val="003F2102"/>
    <w:rsid w:val="003F234D"/>
    <w:rsid w:val="003F26DD"/>
    <w:rsid w:val="003F275C"/>
    <w:rsid w:val="003F291C"/>
    <w:rsid w:val="003F299C"/>
    <w:rsid w:val="003F29A7"/>
    <w:rsid w:val="003F29B1"/>
    <w:rsid w:val="003F2BED"/>
    <w:rsid w:val="003F2F18"/>
    <w:rsid w:val="003F309B"/>
    <w:rsid w:val="003F31CB"/>
    <w:rsid w:val="003F3284"/>
    <w:rsid w:val="003F3289"/>
    <w:rsid w:val="003F34B0"/>
    <w:rsid w:val="003F365B"/>
    <w:rsid w:val="003F3688"/>
    <w:rsid w:val="003F37EA"/>
    <w:rsid w:val="003F37F6"/>
    <w:rsid w:val="003F382C"/>
    <w:rsid w:val="003F3952"/>
    <w:rsid w:val="003F39D7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A3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BA6"/>
    <w:rsid w:val="003F4C57"/>
    <w:rsid w:val="003F4F7B"/>
    <w:rsid w:val="003F56EA"/>
    <w:rsid w:val="003F578F"/>
    <w:rsid w:val="003F57ED"/>
    <w:rsid w:val="003F59D2"/>
    <w:rsid w:val="003F5B9F"/>
    <w:rsid w:val="003F5BD3"/>
    <w:rsid w:val="003F5E30"/>
    <w:rsid w:val="003F5E54"/>
    <w:rsid w:val="003F5EEE"/>
    <w:rsid w:val="003F5FDF"/>
    <w:rsid w:val="003F63CD"/>
    <w:rsid w:val="003F690E"/>
    <w:rsid w:val="003F69B7"/>
    <w:rsid w:val="003F6A47"/>
    <w:rsid w:val="003F6AAD"/>
    <w:rsid w:val="003F6B12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56C"/>
    <w:rsid w:val="003F777D"/>
    <w:rsid w:val="003F7A76"/>
    <w:rsid w:val="003F7E3A"/>
    <w:rsid w:val="003F7EF2"/>
    <w:rsid w:val="003F7F2B"/>
    <w:rsid w:val="003F7F7B"/>
    <w:rsid w:val="0040012C"/>
    <w:rsid w:val="0040013C"/>
    <w:rsid w:val="004003A4"/>
    <w:rsid w:val="004004FE"/>
    <w:rsid w:val="00400908"/>
    <w:rsid w:val="0040092B"/>
    <w:rsid w:val="00400C65"/>
    <w:rsid w:val="00400D67"/>
    <w:rsid w:val="00400E7F"/>
    <w:rsid w:val="004010E5"/>
    <w:rsid w:val="00401275"/>
    <w:rsid w:val="004013EB"/>
    <w:rsid w:val="00401445"/>
    <w:rsid w:val="0040147D"/>
    <w:rsid w:val="00401507"/>
    <w:rsid w:val="00401657"/>
    <w:rsid w:val="004016DA"/>
    <w:rsid w:val="004018BD"/>
    <w:rsid w:val="00401B6C"/>
    <w:rsid w:val="00401BA3"/>
    <w:rsid w:val="00402083"/>
    <w:rsid w:val="0040216E"/>
    <w:rsid w:val="00402384"/>
    <w:rsid w:val="004023D6"/>
    <w:rsid w:val="0040262A"/>
    <w:rsid w:val="004026AF"/>
    <w:rsid w:val="004027B0"/>
    <w:rsid w:val="00402926"/>
    <w:rsid w:val="004029A7"/>
    <w:rsid w:val="004029C4"/>
    <w:rsid w:val="00402A4C"/>
    <w:rsid w:val="00402CE9"/>
    <w:rsid w:val="00402E1E"/>
    <w:rsid w:val="00402EC6"/>
    <w:rsid w:val="00402EE4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D06"/>
    <w:rsid w:val="00403F35"/>
    <w:rsid w:val="00404260"/>
    <w:rsid w:val="004042B7"/>
    <w:rsid w:val="004042F6"/>
    <w:rsid w:val="00404310"/>
    <w:rsid w:val="004043E0"/>
    <w:rsid w:val="00404630"/>
    <w:rsid w:val="00404669"/>
    <w:rsid w:val="004048BD"/>
    <w:rsid w:val="00404958"/>
    <w:rsid w:val="00404BCB"/>
    <w:rsid w:val="00404CA3"/>
    <w:rsid w:val="00404DB7"/>
    <w:rsid w:val="004051F4"/>
    <w:rsid w:val="0040529B"/>
    <w:rsid w:val="0040531C"/>
    <w:rsid w:val="0040554B"/>
    <w:rsid w:val="004057AC"/>
    <w:rsid w:val="0040580E"/>
    <w:rsid w:val="004058B9"/>
    <w:rsid w:val="004058D2"/>
    <w:rsid w:val="00405C94"/>
    <w:rsid w:val="00405D29"/>
    <w:rsid w:val="00405D47"/>
    <w:rsid w:val="00405ED7"/>
    <w:rsid w:val="00405F63"/>
    <w:rsid w:val="00405FC6"/>
    <w:rsid w:val="004060F8"/>
    <w:rsid w:val="004062CD"/>
    <w:rsid w:val="0040634F"/>
    <w:rsid w:val="00406384"/>
    <w:rsid w:val="004065B3"/>
    <w:rsid w:val="00406857"/>
    <w:rsid w:val="004069E5"/>
    <w:rsid w:val="00406A4B"/>
    <w:rsid w:val="00406C90"/>
    <w:rsid w:val="00406DDE"/>
    <w:rsid w:val="00406F0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88"/>
    <w:rsid w:val="00407ED7"/>
    <w:rsid w:val="00410071"/>
    <w:rsid w:val="004101D9"/>
    <w:rsid w:val="00410288"/>
    <w:rsid w:val="004102D6"/>
    <w:rsid w:val="00410307"/>
    <w:rsid w:val="004103F4"/>
    <w:rsid w:val="0041047B"/>
    <w:rsid w:val="004104C8"/>
    <w:rsid w:val="004105CA"/>
    <w:rsid w:val="00410A24"/>
    <w:rsid w:val="00410BE8"/>
    <w:rsid w:val="00410CF2"/>
    <w:rsid w:val="00410D5E"/>
    <w:rsid w:val="00410E4D"/>
    <w:rsid w:val="0041117D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8A"/>
    <w:rsid w:val="0041239F"/>
    <w:rsid w:val="004123D6"/>
    <w:rsid w:val="004124F2"/>
    <w:rsid w:val="00412533"/>
    <w:rsid w:val="004129BF"/>
    <w:rsid w:val="00412B61"/>
    <w:rsid w:val="00412BAD"/>
    <w:rsid w:val="00412D8E"/>
    <w:rsid w:val="00412D97"/>
    <w:rsid w:val="00412DC9"/>
    <w:rsid w:val="00412E63"/>
    <w:rsid w:val="00412F90"/>
    <w:rsid w:val="00413025"/>
    <w:rsid w:val="00413039"/>
    <w:rsid w:val="004130A3"/>
    <w:rsid w:val="00413195"/>
    <w:rsid w:val="00413237"/>
    <w:rsid w:val="004133D5"/>
    <w:rsid w:val="0041378C"/>
    <w:rsid w:val="0041389C"/>
    <w:rsid w:val="0041396C"/>
    <w:rsid w:val="004139FA"/>
    <w:rsid w:val="00413EEE"/>
    <w:rsid w:val="00413F7A"/>
    <w:rsid w:val="00414078"/>
    <w:rsid w:val="00414553"/>
    <w:rsid w:val="00414623"/>
    <w:rsid w:val="00414646"/>
    <w:rsid w:val="00414662"/>
    <w:rsid w:val="004148C2"/>
    <w:rsid w:val="00414C36"/>
    <w:rsid w:val="00414D57"/>
    <w:rsid w:val="00415011"/>
    <w:rsid w:val="004150CB"/>
    <w:rsid w:val="00415167"/>
    <w:rsid w:val="00415249"/>
    <w:rsid w:val="004152CF"/>
    <w:rsid w:val="0041553C"/>
    <w:rsid w:val="004155A9"/>
    <w:rsid w:val="00415954"/>
    <w:rsid w:val="004159B0"/>
    <w:rsid w:val="00415CBD"/>
    <w:rsid w:val="00415E39"/>
    <w:rsid w:val="0041603E"/>
    <w:rsid w:val="00416277"/>
    <w:rsid w:val="0041637C"/>
    <w:rsid w:val="0041645B"/>
    <w:rsid w:val="0041647A"/>
    <w:rsid w:val="0041680A"/>
    <w:rsid w:val="00416862"/>
    <w:rsid w:val="00416A30"/>
    <w:rsid w:val="00416A3C"/>
    <w:rsid w:val="00416C17"/>
    <w:rsid w:val="00416D4B"/>
    <w:rsid w:val="004170B9"/>
    <w:rsid w:val="00417182"/>
    <w:rsid w:val="00417295"/>
    <w:rsid w:val="004172A2"/>
    <w:rsid w:val="004172F9"/>
    <w:rsid w:val="00417310"/>
    <w:rsid w:val="0041782C"/>
    <w:rsid w:val="00417837"/>
    <w:rsid w:val="004178AA"/>
    <w:rsid w:val="00417999"/>
    <w:rsid w:val="00417C9D"/>
    <w:rsid w:val="00417CA4"/>
    <w:rsid w:val="00417D64"/>
    <w:rsid w:val="004201F5"/>
    <w:rsid w:val="00420268"/>
    <w:rsid w:val="00420281"/>
    <w:rsid w:val="0042029E"/>
    <w:rsid w:val="0042033E"/>
    <w:rsid w:val="004203DB"/>
    <w:rsid w:val="004205E6"/>
    <w:rsid w:val="004206AB"/>
    <w:rsid w:val="004208EA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E10"/>
    <w:rsid w:val="00421E5D"/>
    <w:rsid w:val="00421E6E"/>
    <w:rsid w:val="00421F47"/>
    <w:rsid w:val="00422106"/>
    <w:rsid w:val="00422175"/>
    <w:rsid w:val="0042225B"/>
    <w:rsid w:val="004224EF"/>
    <w:rsid w:val="004224FA"/>
    <w:rsid w:val="00422534"/>
    <w:rsid w:val="0042258A"/>
    <w:rsid w:val="004226DF"/>
    <w:rsid w:val="00422775"/>
    <w:rsid w:val="00422882"/>
    <w:rsid w:val="00422969"/>
    <w:rsid w:val="00422AA9"/>
    <w:rsid w:val="00422AEA"/>
    <w:rsid w:val="00422B39"/>
    <w:rsid w:val="00422CD6"/>
    <w:rsid w:val="00422FE2"/>
    <w:rsid w:val="004233A8"/>
    <w:rsid w:val="00423AF7"/>
    <w:rsid w:val="00423B8B"/>
    <w:rsid w:val="00423DF8"/>
    <w:rsid w:val="00423E03"/>
    <w:rsid w:val="00424037"/>
    <w:rsid w:val="00424091"/>
    <w:rsid w:val="00424143"/>
    <w:rsid w:val="004243EB"/>
    <w:rsid w:val="00424499"/>
    <w:rsid w:val="004244C3"/>
    <w:rsid w:val="0042494E"/>
    <w:rsid w:val="004249F4"/>
    <w:rsid w:val="00424B39"/>
    <w:rsid w:val="00424C51"/>
    <w:rsid w:val="00424D9C"/>
    <w:rsid w:val="00424E9F"/>
    <w:rsid w:val="00424FE3"/>
    <w:rsid w:val="004256C2"/>
    <w:rsid w:val="00425871"/>
    <w:rsid w:val="0042597B"/>
    <w:rsid w:val="00425991"/>
    <w:rsid w:val="004259D0"/>
    <w:rsid w:val="004259E8"/>
    <w:rsid w:val="00425A12"/>
    <w:rsid w:val="00425ABF"/>
    <w:rsid w:val="00425B2C"/>
    <w:rsid w:val="00425B70"/>
    <w:rsid w:val="00425E5B"/>
    <w:rsid w:val="00426315"/>
    <w:rsid w:val="004264D7"/>
    <w:rsid w:val="00426593"/>
    <w:rsid w:val="00426618"/>
    <w:rsid w:val="004267C2"/>
    <w:rsid w:val="004267FB"/>
    <w:rsid w:val="00426809"/>
    <w:rsid w:val="00426859"/>
    <w:rsid w:val="00426A73"/>
    <w:rsid w:val="00426AEE"/>
    <w:rsid w:val="00426BC5"/>
    <w:rsid w:val="0042709F"/>
    <w:rsid w:val="004270BC"/>
    <w:rsid w:val="004270D2"/>
    <w:rsid w:val="004273C8"/>
    <w:rsid w:val="004273DE"/>
    <w:rsid w:val="0042745C"/>
    <w:rsid w:val="004274B7"/>
    <w:rsid w:val="004274C8"/>
    <w:rsid w:val="00427BFA"/>
    <w:rsid w:val="00427C84"/>
    <w:rsid w:val="00427D2C"/>
    <w:rsid w:val="00427E18"/>
    <w:rsid w:val="00427F1E"/>
    <w:rsid w:val="00427F88"/>
    <w:rsid w:val="004301E2"/>
    <w:rsid w:val="00430267"/>
    <w:rsid w:val="004302DB"/>
    <w:rsid w:val="004303A5"/>
    <w:rsid w:val="00430666"/>
    <w:rsid w:val="00430880"/>
    <w:rsid w:val="0043088D"/>
    <w:rsid w:val="00430933"/>
    <w:rsid w:val="00430AA1"/>
    <w:rsid w:val="00430AD8"/>
    <w:rsid w:val="00431218"/>
    <w:rsid w:val="00431342"/>
    <w:rsid w:val="0043135C"/>
    <w:rsid w:val="004313D8"/>
    <w:rsid w:val="0043141C"/>
    <w:rsid w:val="00431496"/>
    <w:rsid w:val="004317CB"/>
    <w:rsid w:val="00431840"/>
    <w:rsid w:val="00431A10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94"/>
    <w:rsid w:val="00432CBF"/>
    <w:rsid w:val="00432E85"/>
    <w:rsid w:val="00432EA5"/>
    <w:rsid w:val="00432EDA"/>
    <w:rsid w:val="00432F02"/>
    <w:rsid w:val="00432F31"/>
    <w:rsid w:val="00432F75"/>
    <w:rsid w:val="0043317C"/>
    <w:rsid w:val="00433235"/>
    <w:rsid w:val="004332EE"/>
    <w:rsid w:val="00433344"/>
    <w:rsid w:val="00433368"/>
    <w:rsid w:val="0043358C"/>
    <w:rsid w:val="0043363D"/>
    <w:rsid w:val="00433869"/>
    <w:rsid w:val="004338D2"/>
    <w:rsid w:val="004339F2"/>
    <w:rsid w:val="00433A15"/>
    <w:rsid w:val="00433D1A"/>
    <w:rsid w:val="004340CD"/>
    <w:rsid w:val="00434183"/>
    <w:rsid w:val="004341A6"/>
    <w:rsid w:val="00434208"/>
    <w:rsid w:val="00434252"/>
    <w:rsid w:val="004342BB"/>
    <w:rsid w:val="00434320"/>
    <w:rsid w:val="004344FC"/>
    <w:rsid w:val="004347A6"/>
    <w:rsid w:val="004347E0"/>
    <w:rsid w:val="004349DC"/>
    <w:rsid w:val="004349F9"/>
    <w:rsid w:val="00434BED"/>
    <w:rsid w:val="00434C62"/>
    <w:rsid w:val="00434DD7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652"/>
    <w:rsid w:val="00437827"/>
    <w:rsid w:val="004378A4"/>
    <w:rsid w:val="00437911"/>
    <w:rsid w:val="00437A17"/>
    <w:rsid w:val="00437C98"/>
    <w:rsid w:val="00437D80"/>
    <w:rsid w:val="00437E08"/>
    <w:rsid w:val="00437E87"/>
    <w:rsid w:val="00437FC1"/>
    <w:rsid w:val="0044045A"/>
    <w:rsid w:val="00440C07"/>
    <w:rsid w:val="00440C11"/>
    <w:rsid w:val="00440E20"/>
    <w:rsid w:val="0044103A"/>
    <w:rsid w:val="00441047"/>
    <w:rsid w:val="00441532"/>
    <w:rsid w:val="0044168A"/>
    <w:rsid w:val="0044168B"/>
    <w:rsid w:val="00441942"/>
    <w:rsid w:val="00441C29"/>
    <w:rsid w:val="00441C47"/>
    <w:rsid w:val="00441C50"/>
    <w:rsid w:val="004421AD"/>
    <w:rsid w:val="00442247"/>
    <w:rsid w:val="00442284"/>
    <w:rsid w:val="004424A4"/>
    <w:rsid w:val="004425E7"/>
    <w:rsid w:val="004425F8"/>
    <w:rsid w:val="004426AA"/>
    <w:rsid w:val="004427F6"/>
    <w:rsid w:val="004428EE"/>
    <w:rsid w:val="00442C21"/>
    <w:rsid w:val="00442C33"/>
    <w:rsid w:val="00442C37"/>
    <w:rsid w:val="00442D40"/>
    <w:rsid w:val="00442D7E"/>
    <w:rsid w:val="00442DDC"/>
    <w:rsid w:val="00442E9E"/>
    <w:rsid w:val="00442FFD"/>
    <w:rsid w:val="00443034"/>
    <w:rsid w:val="00443042"/>
    <w:rsid w:val="00443044"/>
    <w:rsid w:val="004430D0"/>
    <w:rsid w:val="004433BB"/>
    <w:rsid w:val="00443677"/>
    <w:rsid w:val="00443730"/>
    <w:rsid w:val="004437A5"/>
    <w:rsid w:val="0044390B"/>
    <w:rsid w:val="0044396F"/>
    <w:rsid w:val="00443999"/>
    <w:rsid w:val="00443AFC"/>
    <w:rsid w:val="00443B39"/>
    <w:rsid w:val="00443CC5"/>
    <w:rsid w:val="004447BB"/>
    <w:rsid w:val="004448F7"/>
    <w:rsid w:val="004449F9"/>
    <w:rsid w:val="00444C21"/>
    <w:rsid w:val="00444D1B"/>
    <w:rsid w:val="00444D63"/>
    <w:rsid w:val="00444EAE"/>
    <w:rsid w:val="00444F14"/>
    <w:rsid w:val="00444F18"/>
    <w:rsid w:val="0044516E"/>
    <w:rsid w:val="00445185"/>
    <w:rsid w:val="00445390"/>
    <w:rsid w:val="0044559A"/>
    <w:rsid w:val="004455E1"/>
    <w:rsid w:val="0044564E"/>
    <w:rsid w:val="00445C78"/>
    <w:rsid w:val="00445CFF"/>
    <w:rsid w:val="00445D3B"/>
    <w:rsid w:val="00445FE2"/>
    <w:rsid w:val="004461DE"/>
    <w:rsid w:val="0044629C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412"/>
    <w:rsid w:val="004475BA"/>
    <w:rsid w:val="004477E9"/>
    <w:rsid w:val="004479C3"/>
    <w:rsid w:val="00447B92"/>
    <w:rsid w:val="00447DB7"/>
    <w:rsid w:val="00447E25"/>
    <w:rsid w:val="00447F99"/>
    <w:rsid w:val="004501B1"/>
    <w:rsid w:val="0045050C"/>
    <w:rsid w:val="0045089C"/>
    <w:rsid w:val="00450946"/>
    <w:rsid w:val="0045097B"/>
    <w:rsid w:val="00450D36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6CF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50A"/>
    <w:rsid w:val="004526E6"/>
    <w:rsid w:val="00452728"/>
    <w:rsid w:val="00452778"/>
    <w:rsid w:val="00452B7E"/>
    <w:rsid w:val="00452BAF"/>
    <w:rsid w:val="00452D5E"/>
    <w:rsid w:val="00452F68"/>
    <w:rsid w:val="0045300E"/>
    <w:rsid w:val="004530AF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4C4"/>
    <w:rsid w:val="00454A18"/>
    <w:rsid w:val="00454A94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6E6"/>
    <w:rsid w:val="004567E4"/>
    <w:rsid w:val="00456971"/>
    <w:rsid w:val="004569B7"/>
    <w:rsid w:val="00456B41"/>
    <w:rsid w:val="00456CFC"/>
    <w:rsid w:val="00456D05"/>
    <w:rsid w:val="00456DEE"/>
    <w:rsid w:val="00456FDB"/>
    <w:rsid w:val="0045706C"/>
    <w:rsid w:val="004570D4"/>
    <w:rsid w:val="0045729C"/>
    <w:rsid w:val="004575C8"/>
    <w:rsid w:val="004579AD"/>
    <w:rsid w:val="00457A91"/>
    <w:rsid w:val="00457B13"/>
    <w:rsid w:val="00457BAF"/>
    <w:rsid w:val="00457E6D"/>
    <w:rsid w:val="00457EC3"/>
    <w:rsid w:val="00457F83"/>
    <w:rsid w:val="00460248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9F"/>
    <w:rsid w:val="00460FBC"/>
    <w:rsid w:val="0046131B"/>
    <w:rsid w:val="00461535"/>
    <w:rsid w:val="004616B6"/>
    <w:rsid w:val="00461944"/>
    <w:rsid w:val="00461999"/>
    <w:rsid w:val="00461BC9"/>
    <w:rsid w:val="00461C93"/>
    <w:rsid w:val="00461E59"/>
    <w:rsid w:val="00461F42"/>
    <w:rsid w:val="0046209A"/>
    <w:rsid w:val="00462155"/>
    <w:rsid w:val="00462240"/>
    <w:rsid w:val="00462273"/>
    <w:rsid w:val="004622AD"/>
    <w:rsid w:val="00462794"/>
    <w:rsid w:val="00462CC7"/>
    <w:rsid w:val="00462D60"/>
    <w:rsid w:val="00462D8B"/>
    <w:rsid w:val="00462DCE"/>
    <w:rsid w:val="00462F67"/>
    <w:rsid w:val="00462F83"/>
    <w:rsid w:val="004630E7"/>
    <w:rsid w:val="00463101"/>
    <w:rsid w:val="004633B5"/>
    <w:rsid w:val="0046342E"/>
    <w:rsid w:val="0046348A"/>
    <w:rsid w:val="00463626"/>
    <w:rsid w:val="0046377F"/>
    <w:rsid w:val="004639A0"/>
    <w:rsid w:val="00464004"/>
    <w:rsid w:val="00464138"/>
    <w:rsid w:val="0046427C"/>
    <w:rsid w:val="004643D8"/>
    <w:rsid w:val="004645AC"/>
    <w:rsid w:val="00464633"/>
    <w:rsid w:val="00464784"/>
    <w:rsid w:val="00464864"/>
    <w:rsid w:val="00464C1B"/>
    <w:rsid w:val="00464C1F"/>
    <w:rsid w:val="00464C99"/>
    <w:rsid w:val="00464F5D"/>
    <w:rsid w:val="00464F87"/>
    <w:rsid w:val="00465264"/>
    <w:rsid w:val="004654B6"/>
    <w:rsid w:val="004657F8"/>
    <w:rsid w:val="00465852"/>
    <w:rsid w:val="004658D0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D4"/>
    <w:rsid w:val="00466C27"/>
    <w:rsid w:val="00466C36"/>
    <w:rsid w:val="00466C5C"/>
    <w:rsid w:val="00466CDB"/>
    <w:rsid w:val="00466E5D"/>
    <w:rsid w:val="00466F85"/>
    <w:rsid w:val="0046704F"/>
    <w:rsid w:val="00467211"/>
    <w:rsid w:val="00467291"/>
    <w:rsid w:val="00467499"/>
    <w:rsid w:val="004675AD"/>
    <w:rsid w:val="0046767E"/>
    <w:rsid w:val="0046773D"/>
    <w:rsid w:val="004677DB"/>
    <w:rsid w:val="00467A05"/>
    <w:rsid w:val="00467ABD"/>
    <w:rsid w:val="00467B16"/>
    <w:rsid w:val="00467B3D"/>
    <w:rsid w:val="00467CB8"/>
    <w:rsid w:val="00467D1B"/>
    <w:rsid w:val="00467F38"/>
    <w:rsid w:val="00467FE2"/>
    <w:rsid w:val="0047010E"/>
    <w:rsid w:val="004702AA"/>
    <w:rsid w:val="004703D4"/>
    <w:rsid w:val="004704A7"/>
    <w:rsid w:val="00470501"/>
    <w:rsid w:val="004706E6"/>
    <w:rsid w:val="0047074B"/>
    <w:rsid w:val="00470763"/>
    <w:rsid w:val="00470835"/>
    <w:rsid w:val="0047084D"/>
    <w:rsid w:val="00470870"/>
    <w:rsid w:val="00470B38"/>
    <w:rsid w:val="00470F0D"/>
    <w:rsid w:val="00470F63"/>
    <w:rsid w:val="00471118"/>
    <w:rsid w:val="00471286"/>
    <w:rsid w:val="004714C2"/>
    <w:rsid w:val="004714D7"/>
    <w:rsid w:val="00471654"/>
    <w:rsid w:val="00471723"/>
    <w:rsid w:val="004718FC"/>
    <w:rsid w:val="00471941"/>
    <w:rsid w:val="00471C18"/>
    <w:rsid w:val="004720D5"/>
    <w:rsid w:val="00472137"/>
    <w:rsid w:val="00472407"/>
    <w:rsid w:val="00472639"/>
    <w:rsid w:val="004729BB"/>
    <w:rsid w:val="00472CE3"/>
    <w:rsid w:val="00472EB5"/>
    <w:rsid w:val="004730DD"/>
    <w:rsid w:val="004732EC"/>
    <w:rsid w:val="00473502"/>
    <w:rsid w:val="004736F6"/>
    <w:rsid w:val="00473809"/>
    <w:rsid w:val="0047395A"/>
    <w:rsid w:val="00473A2E"/>
    <w:rsid w:val="00473AFA"/>
    <w:rsid w:val="00473B7D"/>
    <w:rsid w:val="00473D13"/>
    <w:rsid w:val="004742C4"/>
    <w:rsid w:val="004742DD"/>
    <w:rsid w:val="0047437E"/>
    <w:rsid w:val="004743E5"/>
    <w:rsid w:val="004745DC"/>
    <w:rsid w:val="0047499C"/>
    <w:rsid w:val="004749E4"/>
    <w:rsid w:val="00474C37"/>
    <w:rsid w:val="00474CDD"/>
    <w:rsid w:val="00474F27"/>
    <w:rsid w:val="00474F9F"/>
    <w:rsid w:val="004750DB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CA0"/>
    <w:rsid w:val="00475F60"/>
    <w:rsid w:val="00475F85"/>
    <w:rsid w:val="00476348"/>
    <w:rsid w:val="004763D5"/>
    <w:rsid w:val="0047675E"/>
    <w:rsid w:val="004767A2"/>
    <w:rsid w:val="00476993"/>
    <w:rsid w:val="004769A2"/>
    <w:rsid w:val="00476A6E"/>
    <w:rsid w:val="00477143"/>
    <w:rsid w:val="004773DF"/>
    <w:rsid w:val="0047778C"/>
    <w:rsid w:val="00477878"/>
    <w:rsid w:val="00477ADD"/>
    <w:rsid w:val="00477B78"/>
    <w:rsid w:val="00477C3E"/>
    <w:rsid w:val="00477EFF"/>
    <w:rsid w:val="00480049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22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2"/>
    <w:rsid w:val="00481C4B"/>
    <w:rsid w:val="00481C87"/>
    <w:rsid w:val="00481CD8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950"/>
    <w:rsid w:val="00482A65"/>
    <w:rsid w:val="00482C90"/>
    <w:rsid w:val="00482CB0"/>
    <w:rsid w:val="00482FB5"/>
    <w:rsid w:val="0048303D"/>
    <w:rsid w:val="004836E2"/>
    <w:rsid w:val="00483773"/>
    <w:rsid w:val="004837D5"/>
    <w:rsid w:val="0048395C"/>
    <w:rsid w:val="00483B2C"/>
    <w:rsid w:val="00483B68"/>
    <w:rsid w:val="00483B98"/>
    <w:rsid w:val="00483C6B"/>
    <w:rsid w:val="00483D6A"/>
    <w:rsid w:val="00483DC6"/>
    <w:rsid w:val="00483DCA"/>
    <w:rsid w:val="00483EA8"/>
    <w:rsid w:val="00483F4C"/>
    <w:rsid w:val="00484008"/>
    <w:rsid w:val="0048407C"/>
    <w:rsid w:val="004841C1"/>
    <w:rsid w:val="0048427E"/>
    <w:rsid w:val="004847EE"/>
    <w:rsid w:val="00484930"/>
    <w:rsid w:val="00484A7E"/>
    <w:rsid w:val="00484AF0"/>
    <w:rsid w:val="00484AF1"/>
    <w:rsid w:val="00484DF7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9D2"/>
    <w:rsid w:val="00485BE0"/>
    <w:rsid w:val="0048600D"/>
    <w:rsid w:val="00486118"/>
    <w:rsid w:val="00486178"/>
    <w:rsid w:val="00486222"/>
    <w:rsid w:val="00486272"/>
    <w:rsid w:val="004862D5"/>
    <w:rsid w:val="00486332"/>
    <w:rsid w:val="004863BE"/>
    <w:rsid w:val="0048667E"/>
    <w:rsid w:val="004866D3"/>
    <w:rsid w:val="00486DBD"/>
    <w:rsid w:val="004873CE"/>
    <w:rsid w:val="0048774B"/>
    <w:rsid w:val="0048783C"/>
    <w:rsid w:val="00487990"/>
    <w:rsid w:val="00487B76"/>
    <w:rsid w:val="00487BFD"/>
    <w:rsid w:val="00487D47"/>
    <w:rsid w:val="00487E25"/>
    <w:rsid w:val="00490680"/>
    <w:rsid w:val="0049072E"/>
    <w:rsid w:val="004907D6"/>
    <w:rsid w:val="00490BBB"/>
    <w:rsid w:val="00490BCD"/>
    <w:rsid w:val="00490C0A"/>
    <w:rsid w:val="00490C1F"/>
    <w:rsid w:val="00491014"/>
    <w:rsid w:val="0049102F"/>
    <w:rsid w:val="004910CA"/>
    <w:rsid w:val="0049123B"/>
    <w:rsid w:val="0049129D"/>
    <w:rsid w:val="004913B2"/>
    <w:rsid w:val="004916EE"/>
    <w:rsid w:val="0049172E"/>
    <w:rsid w:val="0049187B"/>
    <w:rsid w:val="00491BE3"/>
    <w:rsid w:val="0049212D"/>
    <w:rsid w:val="004921EE"/>
    <w:rsid w:val="0049238B"/>
    <w:rsid w:val="0049267F"/>
    <w:rsid w:val="00492734"/>
    <w:rsid w:val="004928FA"/>
    <w:rsid w:val="00492965"/>
    <w:rsid w:val="004929E5"/>
    <w:rsid w:val="00492A6E"/>
    <w:rsid w:val="00492B3A"/>
    <w:rsid w:val="00492B5B"/>
    <w:rsid w:val="004930F1"/>
    <w:rsid w:val="00493144"/>
    <w:rsid w:val="00493265"/>
    <w:rsid w:val="0049326E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3FED"/>
    <w:rsid w:val="00494262"/>
    <w:rsid w:val="0049435C"/>
    <w:rsid w:val="004943D0"/>
    <w:rsid w:val="00494491"/>
    <w:rsid w:val="0049462B"/>
    <w:rsid w:val="00494685"/>
    <w:rsid w:val="00494779"/>
    <w:rsid w:val="0049477C"/>
    <w:rsid w:val="00494964"/>
    <w:rsid w:val="00494B61"/>
    <w:rsid w:val="00494C4F"/>
    <w:rsid w:val="00494CC1"/>
    <w:rsid w:val="00494D66"/>
    <w:rsid w:val="00494E9C"/>
    <w:rsid w:val="00494F9F"/>
    <w:rsid w:val="00495101"/>
    <w:rsid w:val="00495125"/>
    <w:rsid w:val="00495198"/>
    <w:rsid w:val="004952C8"/>
    <w:rsid w:val="00495418"/>
    <w:rsid w:val="004954FF"/>
    <w:rsid w:val="00495515"/>
    <w:rsid w:val="0049554F"/>
    <w:rsid w:val="0049559F"/>
    <w:rsid w:val="00495708"/>
    <w:rsid w:val="00495804"/>
    <w:rsid w:val="004958ED"/>
    <w:rsid w:val="00495966"/>
    <w:rsid w:val="00495AF3"/>
    <w:rsid w:val="00495B27"/>
    <w:rsid w:val="00495CF0"/>
    <w:rsid w:val="00495DE8"/>
    <w:rsid w:val="0049633E"/>
    <w:rsid w:val="00496477"/>
    <w:rsid w:val="004964E2"/>
    <w:rsid w:val="004966FC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86B"/>
    <w:rsid w:val="004979A0"/>
    <w:rsid w:val="00497D9E"/>
    <w:rsid w:val="00497E61"/>
    <w:rsid w:val="00497F0A"/>
    <w:rsid w:val="00497F3D"/>
    <w:rsid w:val="004A0024"/>
    <w:rsid w:val="004A00D4"/>
    <w:rsid w:val="004A0148"/>
    <w:rsid w:val="004A01A6"/>
    <w:rsid w:val="004A0299"/>
    <w:rsid w:val="004A0426"/>
    <w:rsid w:val="004A043B"/>
    <w:rsid w:val="004A07DB"/>
    <w:rsid w:val="004A0AAA"/>
    <w:rsid w:val="004A0CC6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2B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3A"/>
    <w:rsid w:val="004A4DF5"/>
    <w:rsid w:val="004A4F38"/>
    <w:rsid w:val="004A4FC5"/>
    <w:rsid w:val="004A5068"/>
    <w:rsid w:val="004A5085"/>
    <w:rsid w:val="004A51A2"/>
    <w:rsid w:val="004A524B"/>
    <w:rsid w:val="004A55BE"/>
    <w:rsid w:val="004A5904"/>
    <w:rsid w:val="004A59B9"/>
    <w:rsid w:val="004A59C8"/>
    <w:rsid w:val="004A5C11"/>
    <w:rsid w:val="004A5DDE"/>
    <w:rsid w:val="004A5E50"/>
    <w:rsid w:val="004A6013"/>
    <w:rsid w:val="004A612F"/>
    <w:rsid w:val="004A615C"/>
    <w:rsid w:val="004A62B1"/>
    <w:rsid w:val="004A634F"/>
    <w:rsid w:val="004A6728"/>
    <w:rsid w:val="004A6773"/>
    <w:rsid w:val="004A67FE"/>
    <w:rsid w:val="004A680D"/>
    <w:rsid w:val="004A68C0"/>
    <w:rsid w:val="004A696E"/>
    <w:rsid w:val="004A69DD"/>
    <w:rsid w:val="004A6AB0"/>
    <w:rsid w:val="004A6CC9"/>
    <w:rsid w:val="004A6E33"/>
    <w:rsid w:val="004A6F7A"/>
    <w:rsid w:val="004A7009"/>
    <w:rsid w:val="004A7BD1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23"/>
    <w:rsid w:val="004B0F96"/>
    <w:rsid w:val="004B1146"/>
    <w:rsid w:val="004B11DF"/>
    <w:rsid w:val="004B123A"/>
    <w:rsid w:val="004B1433"/>
    <w:rsid w:val="004B14E2"/>
    <w:rsid w:val="004B151C"/>
    <w:rsid w:val="004B199C"/>
    <w:rsid w:val="004B1BCA"/>
    <w:rsid w:val="004B1F9C"/>
    <w:rsid w:val="004B20E7"/>
    <w:rsid w:val="004B22F1"/>
    <w:rsid w:val="004B2876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447"/>
    <w:rsid w:val="004B35A2"/>
    <w:rsid w:val="004B3A6F"/>
    <w:rsid w:val="004B3CDB"/>
    <w:rsid w:val="004B3D8C"/>
    <w:rsid w:val="004B3EF8"/>
    <w:rsid w:val="004B3EF9"/>
    <w:rsid w:val="004B427C"/>
    <w:rsid w:val="004B4388"/>
    <w:rsid w:val="004B43DA"/>
    <w:rsid w:val="004B4411"/>
    <w:rsid w:val="004B442B"/>
    <w:rsid w:val="004B4B23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B98"/>
    <w:rsid w:val="004B5CF1"/>
    <w:rsid w:val="004B644B"/>
    <w:rsid w:val="004B644E"/>
    <w:rsid w:val="004B6509"/>
    <w:rsid w:val="004B661C"/>
    <w:rsid w:val="004B6715"/>
    <w:rsid w:val="004B6869"/>
    <w:rsid w:val="004B68A9"/>
    <w:rsid w:val="004B68E5"/>
    <w:rsid w:val="004B68FE"/>
    <w:rsid w:val="004B6A0F"/>
    <w:rsid w:val="004B6B41"/>
    <w:rsid w:val="004B6B8F"/>
    <w:rsid w:val="004B6BB8"/>
    <w:rsid w:val="004B6BC5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72C"/>
    <w:rsid w:val="004B7A58"/>
    <w:rsid w:val="004B7A66"/>
    <w:rsid w:val="004B7A7C"/>
    <w:rsid w:val="004B7A9B"/>
    <w:rsid w:val="004B7C0B"/>
    <w:rsid w:val="004B7C21"/>
    <w:rsid w:val="004B7D88"/>
    <w:rsid w:val="004B7DA5"/>
    <w:rsid w:val="004B7EB8"/>
    <w:rsid w:val="004B7F67"/>
    <w:rsid w:val="004C0362"/>
    <w:rsid w:val="004C039C"/>
    <w:rsid w:val="004C0535"/>
    <w:rsid w:val="004C053B"/>
    <w:rsid w:val="004C05DF"/>
    <w:rsid w:val="004C05F0"/>
    <w:rsid w:val="004C0771"/>
    <w:rsid w:val="004C07F2"/>
    <w:rsid w:val="004C07FF"/>
    <w:rsid w:val="004C0A20"/>
    <w:rsid w:val="004C0E28"/>
    <w:rsid w:val="004C0ECC"/>
    <w:rsid w:val="004C128E"/>
    <w:rsid w:val="004C12D7"/>
    <w:rsid w:val="004C1335"/>
    <w:rsid w:val="004C1368"/>
    <w:rsid w:val="004C144F"/>
    <w:rsid w:val="004C14D8"/>
    <w:rsid w:val="004C1638"/>
    <w:rsid w:val="004C17D9"/>
    <w:rsid w:val="004C1F16"/>
    <w:rsid w:val="004C208A"/>
    <w:rsid w:val="004C20EA"/>
    <w:rsid w:val="004C233D"/>
    <w:rsid w:val="004C23DD"/>
    <w:rsid w:val="004C23F8"/>
    <w:rsid w:val="004C2419"/>
    <w:rsid w:val="004C2546"/>
    <w:rsid w:val="004C25A0"/>
    <w:rsid w:val="004C26E1"/>
    <w:rsid w:val="004C29B2"/>
    <w:rsid w:val="004C2B31"/>
    <w:rsid w:val="004C2CEC"/>
    <w:rsid w:val="004C2E1B"/>
    <w:rsid w:val="004C31B0"/>
    <w:rsid w:val="004C326D"/>
    <w:rsid w:val="004C32C3"/>
    <w:rsid w:val="004C32C4"/>
    <w:rsid w:val="004C3480"/>
    <w:rsid w:val="004C34B1"/>
    <w:rsid w:val="004C35DB"/>
    <w:rsid w:val="004C36F0"/>
    <w:rsid w:val="004C38B8"/>
    <w:rsid w:val="004C3A98"/>
    <w:rsid w:val="004C3E7E"/>
    <w:rsid w:val="004C427C"/>
    <w:rsid w:val="004C42C4"/>
    <w:rsid w:val="004C442C"/>
    <w:rsid w:val="004C4550"/>
    <w:rsid w:val="004C458A"/>
    <w:rsid w:val="004C45A8"/>
    <w:rsid w:val="004C4707"/>
    <w:rsid w:val="004C48A9"/>
    <w:rsid w:val="004C4939"/>
    <w:rsid w:val="004C49C5"/>
    <w:rsid w:val="004C49EF"/>
    <w:rsid w:val="004C4A44"/>
    <w:rsid w:val="004C4A98"/>
    <w:rsid w:val="004C4B69"/>
    <w:rsid w:val="004C4B93"/>
    <w:rsid w:val="004C4C8A"/>
    <w:rsid w:val="004C4DAD"/>
    <w:rsid w:val="004C4E20"/>
    <w:rsid w:val="004C4F76"/>
    <w:rsid w:val="004C5196"/>
    <w:rsid w:val="004C523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77"/>
    <w:rsid w:val="004C62AE"/>
    <w:rsid w:val="004C62CB"/>
    <w:rsid w:val="004C62FA"/>
    <w:rsid w:val="004C663B"/>
    <w:rsid w:val="004C69A4"/>
    <w:rsid w:val="004C69AB"/>
    <w:rsid w:val="004C6D3A"/>
    <w:rsid w:val="004C70B7"/>
    <w:rsid w:val="004C7149"/>
    <w:rsid w:val="004C73E5"/>
    <w:rsid w:val="004C76D7"/>
    <w:rsid w:val="004C7734"/>
    <w:rsid w:val="004C7799"/>
    <w:rsid w:val="004C77C4"/>
    <w:rsid w:val="004C7BF7"/>
    <w:rsid w:val="004C7C16"/>
    <w:rsid w:val="004C7FCB"/>
    <w:rsid w:val="004D00EF"/>
    <w:rsid w:val="004D0107"/>
    <w:rsid w:val="004D0339"/>
    <w:rsid w:val="004D03C2"/>
    <w:rsid w:val="004D03DA"/>
    <w:rsid w:val="004D064D"/>
    <w:rsid w:val="004D0661"/>
    <w:rsid w:val="004D06CB"/>
    <w:rsid w:val="004D084E"/>
    <w:rsid w:val="004D0991"/>
    <w:rsid w:val="004D0C51"/>
    <w:rsid w:val="004D0CDB"/>
    <w:rsid w:val="004D0F71"/>
    <w:rsid w:val="004D0F8D"/>
    <w:rsid w:val="004D10C8"/>
    <w:rsid w:val="004D1250"/>
    <w:rsid w:val="004D1358"/>
    <w:rsid w:val="004D1559"/>
    <w:rsid w:val="004D16A2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00"/>
    <w:rsid w:val="004D22AC"/>
    <w:rsid w:val="004D2411"/>
    <w:rsid w:val="004D2469"/>
    <w:rsid w:val="004D248B"/>
    <w:rsid w:val="004D2761"/>
    <w:rsid w:val="004D286E"/>
    <w:rsid w:val="004D2A14"/>
    <w:rsid w:val="004D2A88"/>
    <w:rsid w:val="004D2ACE"/>
    <w:rsid w:val="004D2B43"/>
    <w:rsid w:val="004D2BF7"/>
    <w:rsid w:val="004D2C9E"/>
    <w:rsid w:val="004D2D78"/>
    <w:rsid w:val="004D321E"/>
    <w:rsid w:val="004D32D9"/>
    <w:rsid w:val="004D3540"/>
    <w:rsid w:val="004D35B8"/>
    <w:rsid w:val="004D377A"/>
    <w:rsid w:val="004D3AFF"/>
    <w:rsid w:val="004D3B58"/>
    <w:rsid w:val="004D3B92"/>
    <w:rsid w:val="004D3D3A"/>
    <w:rsid w:val="004D40BA"/>
    <w:rsid w:val="004D418E"/>
    <w:rsid w:val="004D433B"/>
    <w:rsid w:val="004D49C2"/>
    <w:rsid w:val="004D49EB"/>
    <w:rsid w:val="004D4C3A"/>
    <w:rsid w:val="004D4D78"/>
    <w:rsid w:val="004D4D8E"/>
    <w:rsid w:val="004D4E3D"/>
    <w:rsid w:val="004D4EA0"/>
    <w:rsid w:val="004D4F2B"/>
    <w:rsid w:val="004D5770"/>
    <w:rsid w:val="004D5838"/>
    <w:rsid w:val="004D5963"/>
    <w:rsid w:val="004D5A42"/>
    <w:rsid w:val="004D5A75"/>
    <w:rsid w:val="004D5A98"/>
    <w:rsid w:val="004D5F05"/>
    <w:rsid w:val="004D5FA6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DD7"/>
    <w:rsid w:val="004D6EE4"/>
    <w:rsid w:val="004D6F7F"/>
    <w:rsid w:val="004D6F99"/>
    <w:rsid w:val="004D6FA0"/>
    <w:rsid w:val="004D6FFD"/>
    <w:rsid w:val="004D71C2"/>
    <w:rsid w:val="004D71DC"/>
    <w:rsid w:val="004D72CC"/>
    <w:rsid w:val="004D734E"/>
    <w:rsid w:val="004D73EA"/>
    <w:rsid w:val="004D75C4"/>
    <w:rsid w:val="004D763D"/>
    <w:rsid w:val="004D78ED"/>
    <w:rsid w:val="004D7DD1"/>
    <w:rsid w:val="004D7E62"/>
    <w:rsid w:val="004D7EFA"/>
    <w:rsid w:val="004E012F"/>
    <w:rsid w:val="004E0245"/>
    <w:rsid w:val="004E02C8"/>
    <w:rsid w:val="004E0396"/>
    <w:rsid w:val="004E04F2"/>
    <w:rsid w:val="004E0626"/>
    <w:rsid w:val="004E09BE"/>
    <w:rsid w:val="004E0A55"/>
    <w:rsid w:val="004E0CF3"/>
    <w:rsid w:val="004E0DD9"/>
    <w:rsid w:val="004E0EA8"/>
    <w:rsid w:val="004E0F38"/>
    <w:rsid w:val="004E105A"/>
    <w:rsid w:val="004E10F8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CD5"/>
    <w:rsid w:val="004E1D75"/>
    <w:rsid w:val="004E1DF4"/>
    <w:rsid w:val="004E1E52"/>
    <w:rsid w:val="004E1E7A"/>
    <w:rsid w:val="004E1F54"/>
    <w:rsid w:val="004E22C1"/>
    <w:rsid w:val="004E2690"/>
    <w:rsid w:val="004E2706"/>
    <w:rsid w:val="004E2A4F"/>
    <w:rsid w:val="004E2A50"/>
    <w:rsid w:val="004E2D89"/>
    <w:rsid w:val="004E2E81"/>
    <w:rsid w:val="004E2F77"/>
    <w:rsid w:val="004E3141"/>
    <w:rsid w:val="004E3202"/>
    <w:rsid w:val="004E334E"/>
    <w:rsid w:val="004E33FA"/>
    <w:rsid w:val="004E3470"/>
    <w:rsid w:val="004E382A"/>
    <w:rsid w:val="004E384C"/>
    <w:rsid w:val="004E3C7B"/>
    <w:rsid w:val="004E3DB5"/>
    <w:rsid w:val="004E3F34"/>
    <w:rsid w:val="004E3FD8"/>
    <w:rsid w:val="004E42B0"/>
    <w:rsid w:val="004E43C0"/>
    <w:rsid w:val="004E4547"/>
    <w:rsid w:val="004E46A7"/>
    <w:rsid w:val="004E471F"/>
    <w:rsid w:val="004E489A"/>
    <w:rsid w:val="004E4C95"/>
    <w:rsid w:val="004E4D2B"/>
    <w:rsid w:val="004E4F3B"/>
    <w:rsid w:val="004E5003"/>
    <w:rsid w:val="004E50EF"/>
    <w:rsid w:val="004E549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7208"/>
    <w:rsid w:val="004E73FA"/>
    <w:rsid w:val="004E7839"/>
    <w:rsid w:val="004E7A6C"/>
    <w:rsid w:val="004E7A77"/>
    <w:rsid w:val="004E7B24"/>
    <w:rsid w:val="004E7FDF"/>
    <w:rsid w:val="004F001A"/>
    <w:rsid w:val="004F03C1"/>
    <w:rsid w:val="004F043B"/>
    <w:rsid w:val="004F04DF"/>
    <w:rsid w:val="004F070E"/>
    <w:rsid w:val="004F07EB"/>
    <w:rsid w:val="004F0AB0"/>
    <w:rsid w:val="004F0B34"/>
    <w:rsid w:val="004F0B7E"/>
    <w:rsid w:val="004F0C34"/>
    <w:rsid w:val="004F0D94"/>
    <w:rsid w:val="004F0E59"/>
    <w:rsid w:val="004F117A"/>
    <w:rsid w:val="004F12EB"/>
    <w:rsid w:val="004F137B"/>
    <w:rsid w:val="004F169A"/>
    <w:rsid w:val="004F16F7"/>
    <w:rsid w:val="004F1AFE"/>
    <w:rsid w:val="004F1CEF"/>
    <w:rsid w:val="004F1E89"/>
    <w:rsid w:val="004F1F0C"/>
    <w:rsid w:val="004F1F36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23"/>
    <w:rsid w:val="004F3827"/>
    <w:rsid w:val="004F38F7"/>
    <w:rsid w:val="004F3A16"/>
    <w:rsid w:val="004F3B41"/>
    <w:rsid w:val="004F3D79"/>
    <w:rsid w:val="004F3E78"/>
    <w:rsid w:val="004F3F9B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BFB"/>
    <w:rsid w:val="004F4D90"/>
    <w:rsid w:val="004F4EE5"/>
    <w:rsid w:val="004F4F19"/>
    <w:rsid w:val="004F4F22"/>
    <w:rsid w:val="004F50D4"/>
    <w:rsid w:val="004F5210"/>
    <w:rsid w:val="004F52DE"/>
    <w:rsid w:val="004F53ED"/>
    <w:rsid w:val="004F5502"/>
    <w:rsid w:val="004F57F1"/>
    <w:rsid w:val="004F581F"/>
    <w:rsid w:val="004F59B6"/>
    <w:rsid w:val="004F5A33"/>
    <w:rsid w:val="004F6084"/>
    <w:rsid w:val="004F6096"/>
    <w:rsid w:val="004F614E"/>
    <w:rsid w:val="004F6227"/>
    <w:rsid w:val="004F6339"/>
    <w:rsid w:val="004F6375"/>
    <w:rsid w:val="004F637B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6AA"/>
    <w:rsid w:val="004F78AA"/>
    <w:rsid w:val="004F7FE8"/>
    <w:rsid w:val="00500050"/>
    <w:rsid w:val="005000D1"/>
    <w:rsid w:val="0050014E"/>
    <w:rsid w:val="005002DE"/>
    <w:rsid w:val="005002EB"/>
    <w:rsid w:val="005003D2"/>
    <w:rsid w:val="005004F7"/>
    <w:rsid w:val="005006C3"/>
    <w:rsid w:val="00500825"/>
    <w:rsid w:val="0050085E"/>
    <w:rsid w:val="005008D0"/>
    <w:rsid w:val="005008F2"/>
    <w:rsid w:val="00500B66"/>
    <w:rsid w:val="00500C17"/>
    <w:rsid w:val="00500E2C"/>
    <w:rsid w:val="0050149E"/>
    <w:rsid w:val="00501670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2BC1"/>
    <w:rsid w:val="00502EBF"/>
    <w:rsid w:val="00503182"/>
    <w:rsid w:val="0050325A"/>
    <w:rsid w:val="00503744"/>
    <w:rsid w:val="00503B3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BDE"/>
    <w:rsid w:val="00504DBE"/>
    <w:rsid w:val="00504DD2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492"/>
    <w:rsid w:val="00505634"/>
    <w:rsid w:val="0050569D"/>
    <w:rsid w:val="00505782"/>
    <w:rsid w:val="005059F7"/>
    <w:rsid w:val="00505AAC"/>
    <w:rsid w:val="00505AB8"/>
    <w:rsid w:val="00505E46"/>
    <w:rsid w:val="00505E73"/>
    <w:rsid w:val="00505F9A"/>
    <w:rsid w:val="005065CD"/>
    <w:rsid w:val="00506751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450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335"/>
    <w:rsid w:val="005103A5"/>
    <w:rsid w:val="00510508"/>
    <w:rsid w:val="0051050F"/>
    <w:rsid w:val="00510568"/>
    <w:rsid w:val="005105F3"/>
    <w:rsid w:val="0051061C"/>
    <w:rsid w:val="0051067E"/>
    <w:rsid w:val="0051067F"/>
    <w:rsid w:val="00510951"/>
    <w:rsid w:val="00510A3F"/>
    <w:rsid w:val="00510BF6"/>
    <w:rsid w:val="00510C4C"/>
    <w:rsid w:val="00510D6E"/>
    <w:rsid w:val="00510DCD"/>
    <w:rsid w:val="00510DDD"/>
    <w:rsid w:val="00510FAD"/>
    <w:rsid w:val="00511047"/>
    <w:rsid w:val="00511094"/>
    <w:rsid w:val="0051118E"/>
    <w:rsid w:val="00511305"/>
    <w:rsid w:val="0051133F"/>
    <w:rsid w:val="0051139A"/>
    <w:rsid w:val="005114E3"/>
    <w:rsid w:val="005115C3"/>
    <w:rsid w:val="005115C7"/>
    <w:rsid w:val="005115EF"/>
    <w:rsid w:val="005116B3"/>
    <w:rsid w:val="00511823"/>
    <w:rsid w:val="00511A0E"/>
    <w:rsid w:val="00511B91"/>
    <w:rsid w:val="00511C53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A9E"/>
    <w:rsid w:val="00512B76"/>
    <w:rsid w:val="00512DF3"/>
    <w:rsid w:val="00512F18"/>
    <w:rsid w:val="00513148"/>
    <w:rsid w:val="00513255"/>
    <w:rsid w:val="0051346A"/>
    <w:rsid w:val="005138A0"/>
    <w:rsid w:val="005139AC"/>
    <w:rsid w:val="00513ACB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464"/>
    <w:rsid w:val="0051476D"/>
    <w:rsid w:val="00514911"/>
    <w:rsid w:val="0051497C"/>
    <w:rsid w:val="00514A30"/>
    <w:rsid w:val="00514C0A"/>
    <w:rsid w:val="00514C98"/>
    <w:rsid w:val="00514D5F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3B8"/>
    <w:rsid w:val="00516491"/>
    <w:rsid w:val="005166DA"/>
    <w:rsid w:val="0051670E"/>
    <w:rsid w:val="005167CD"/>
    <w:rsid w:val="0051680B"/>
    <w:rsid w:val="005168B3"/>
    <w:rsid w:val="00516ABC"/>
    <w:rsid w:val="00516AE0"/>
    <w:rsid w:val="00516AFB"/>
    <w:rsid w:val="00516B91"/>
    <w:rsid w:val="00516C1C"/>
    <w:rsid w:val="00516D13"/>
    <w:rsid w:val="00516D3B"/>
    <w:rsid w:val="00516FA5"/>
    <w:rsid w:val="0051714D"/>
    <w:rsid w:val="00517455"/>
    <w:rsid w:val="005174B8"/>
    <w:rsid w:val="00517528"/>
    <w:rsid w:val="00517621"/>
    <w:rsid w:val="00517699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54"/>
    <w:rsid w:val="005205D4"/>
    <w:rsid w:val="00520AA1"/>
    <w:rsid w:val="00520B38"/>
    <w:rsid w:val="00520BE8"/>
    <w:rsid w:val="00520CD6"/>
    <w:rsid w:val="00520CE1"/>
    <w:rsid w:val="00520D32"/>
    <w:rsid w:val="00520E7B"/>
    <w:rsid w:val="00520F42"/>
    <w:rsid w:val="00520FBB"/>
    <w:rsid w:val="00521524"/>
    <w:rsid w:val="0052159D"/>
    <w:rsid w:val="005218AB"/>
    <w:rsid w:val="00521991"/>
    <w:rsid w:val="00521C22"/>
    <w:rsid w:val="00521E27"/>
    <w:rsid w:val="00521EC1"/>
    <w:rsid w:val="00521F06"/>
    <w:rsid w:val="00521FE2"/>
    <w:rsid w:val="0052203F"/>
    <w:rsid w:val="005220EC"/>
    <w:rsid w:val="005227CF"/>
    <w:rsid w:val="005229B0"/>
    <w:rsid w:val="005229E2"/>
    <w:rsid w:val="00522A5B"/>
    <w:rsid w:val="00522B83"/>
    <w:rsid w:val="00522D39"/>
    <w:rsid w:val="00522D4A"/>
    <w:rsid w:val="00522DB5"/>
    <w:rsid w:val="00522E33"/>
    <w:rsid w:val="00522F6E"/>
    <w:rsid w:val="0052321C"/>
    <w:rsid w:val="0052339B"/>
    <w:rsid w:val="005234BB"/>
    <w:rsid w:val="00523506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6F9"/>
    <w:rsid w:val="00525953"/>
    <w:rsid w:val="005259BC"/>
    <w:rsid w:val="00525A9F"/>
    <w:rsid w:val="00525AD5"/>
    <w:rsid w:val="00525B68"/>
    <w:rsid w:val="00525B9D"/>
    <w:rsid w:val="00525EB8"/>
    <w:rsid w:val="00525EC6"/>
    <w:rsid w:val="0052619E"/>
    <w:rsid w:val="005262A1"/>
    <w:rsid w:val="00526323"/>
    <w:rsid w:val="00526544"/>
    <w:rsid w:val="0052679A"/>
    <w:rsid w:val="00526844"/>
    <w:rsid w:val="00526A63"/>
    <w:rsid w:val="00526CD3"/>
    <w:rsid w:val="00526D1A"/>
    <w:rsid w:val="00526D5F"/>
    <w:rsid w:val="00527055"/>
    <w:rsid w:val="005270D8"/>
    <w:rsid w:val="00527130"/>
    <w:rsid w:val="00527192"/>
    <w:rsid w:val="005272BC"/>
    <w:rsid w:val="005273D4"/>
    <w:rsid w:val="005276E8"/>
    <w:rsid w:val="005278BD"/>
    <w:rsid w:val="005278EA"/>
    <w:rsid w:val="00527B65"/>
    <w:rsid w:val="00527C30"/>
    <w:rsid w:val="00527E47"/>
    <w:rsid w:val="00527F5E"/>
    <w:rsid w:val="00527FCD"/>
    <w:rsid w:val="00530179"/>
    <w:rsid w:val="00530260"/>
    <w:rsid w:val="0053033A"/>
    <w:rsid w:val="0053033D"/>
    <w:rsid w:val="00530591"/>
    <w:rsid w:val="00530B96"/>
    <w:rsid w:val="00530FD6"/>
    <w:rsid w:val="005313BD"/>
    <w:rsid w:val="00531464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A2F"/>
    <w:rsid w:val="00532A3D"/>
    <w:rsid w:val="00532E2B"/>
    <w:rsid w:val="00532EF7"/>
    <w:rsid w:val="00532FC8"/>
    <w:rsid w:val="00533076"/>
    <w:rsid w:val="0053322C"/>
    <w:rsid w:val="0053322D"/>
    <w:rsid w:val="005332B7"/>
    <w:rsid w:val="0053366A"/>
    <w:rsid w:val="00533676"/>
    <w:rsid w:val="00533784"/>
    <w:rsid w:val="005337DE"/>
    <w:rsid w:val="0053395C"/>
    <w:rsid w:val="00533A71"/>
    <w:rsid w:val="00533B87"/>
    <w:rsid w:val="00533BB2"/>
    <w:rsid w:val="00533C07"/>
    <w:rsid w:val="00533C93"/>
    <w:rsid w:val="00533D3C"/>
    <w:rsid w:val="00533DA7"/>
    <w:rsid w:val="00534065"/>
    <w:rsid w:val="005341D4"/>
    <w:rsid w:val="00534418"/>
    <w:rsid w:val="00534487"/>
    <w:rsid w:val="00534645"/>
    <w:rsid w:val="00534851"/>
    <w:rsid w:val="00534870"/>
    <w:rsid w:val="00534921"/>
    <w:rsid w:val="00534955"/>
    <w:rsid w:val="00534958"/>
    <w:rsid w:val="0053497F"/>
    <w:rsid w:val="00534C8D"/>
    <w:rsid w:val="00534DEE"/>
    <w:rsid w:val="005350FD"/>
    <w:rsid w:val="0053523E"/>
    <w:rsid w:val="00535400"/>
    <w:rsid w:val="005356C2"/>
    <w:rsid w:val="00535736"/>
    <w:rsid w:val="005357B9"/>
    <w:rsid w:val="00535821"/>
    <w:rsid w:val="00535983"/>
    <w:rsid w:val="005359FD"/>
    <w:rsid w:val="00535A35"/>
    <w:rsid w:val="00535C93"/>
    <w:rsid w:val="00535D07"/>
    <w:rsid w:val="00535E13"/>
    <w:rsid w:val="00536296"/>
    <w:rsid w:val="00536398"/>
    <w:rsid w:val="005364B9"/>
    <w:rsid w:val="0053691C"/>
    <w:rsid w:val="0053697C"/>
    <w:rsid w:val="00536A01"/>
    <w:rsid w:val="00536C44"/>
    <w:rsid w:val="00536D18"/>
    <w:rsid w:val="00536D32"/>
    <w:rsid w:val="00536EBF"/>
    <w:rsid w:val="0053717F"/>
    <w:rsid w:val="005371FA"/>
    <w:rsid w:val="00537239"/>
    <w:rsid w:val="005372B0"/>
    <w:rsid w:val="005372CC"/>
    <w:rsid w:val="00537373"/>
    <w:rsid w:val="00537671"/>
    <w:rsid w:val="005376EB"/>
    <w:rsid w:val="00537883"/>
    <w:rsid w:val="005378AB"/>
    <w:rsid w:val="00537BAF"/>
    <w:rsid w:val="00537E7B"/>
    <w:rsid w:val="00537F0F"/>
    <w:rsid w:val="00540021"/>
    <w:rsid w:val="0054003C"/>
    <w:rsid w:val="0054011F"/>
    <w:rsid w:val="00540269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E6"/>
    <w:rsid w:val="005413FF"/>
    <w:rsid w:val="005414EA"/>
    <w:rsid w:val="00541C7B"/>
    <w:rsid w:val="00541E22"/>
    <w:rsid w:val="00542098"/>
    <w:rsid w:val="005420F5"/>
    <w:rsid w:val="005422CA"/>
    <w:rsid w:val="0054240C"/>
    <w:rsid w:val="0054267C"/>
    <w:rsid w:val="005426E7"/>
    <w:rsid w:val="00542805"/>
    <w:rsid w:val="005428CC"/>
    <w:rsid w:val="005428EB"/>
    <w:rsid w:val="0054299F"/>
    <w:rsid w:val="005429A0"/>
    <w:rsid w:val="005429E4"/>
    <w:rsid w:val="00542C95"/>
    <w:rsid w:val="00542D76"/>
    <w:rsid w:val="00542E46"/>
    <w:rsid w:val="0054319A"/>
    <w:rsid w:val="005434CE"/>
    <w:rsid w:val="00543521"/>
    <w:rsid w:val="00543741"/>
    <w:rsid w:val="00543A70"/>
    <w:rsid w:val="00543AB0"/>
    <w:rsid w:val="00543D22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1A8"/>
    <w:rsid w:val="00545450"/>
    <w:rsid w:val="0054556D"/>
    <w:rsid w:val="0054574C"/>
    <w:rsid w:val="00545928"/>
    <w:rsid w:val="0054593A"/>
    <w:rsid w:val="00545A18"/>
    <w:rsid w:val="00545B4F"/>
    <w:rsid w:val="00545C10"/>
    <w:rsid w:val="00545C99"/>
    <w:rsid w:val="00545E0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0B59"/>
    <w:rsid w:val="00550C67"/>
    <w:rsid w:val="00550FA9"/>
    <w:rsid w:val="00551037"/>
    <w:rsid w:val="005510A2"/>
    <w:rsid w:val="00551168"/>
    <w:rsid w:val="005511AD"/>
    <w:rsid w:val="005514C8"/>
    <w:rsid w:val="00551598"/>
    <w:rsid w:val="005516E8"/>
    <w:rsid w:val="00551714"/>
    <w:rsid w:val="005518C7"/>
    <w:rsid w:val="00551AB8"/>
    <w:rsid w:val="00551B89"/>
    <w:rsid w:val="00551D13"/>
    <w:rsid w:val="00551D23"/>
    <w:rsid w:val="00551D83"/>
    <w:rsid w:val="00551F61"/>
    <w:rsid w:val="005523C5"/>
    <w:rsid w:val="005524CF"/>
    <w:rsid w:val="005525B2"/>
    <w:rsid w:val="005525C0"/>
    <w:rsid w:val="005526E9"/>
    <w:rsid w:val="0055283F"/>
    <w:rsid w:val="005529B9"/>
    <w:rsid w:val="00552B7A"/>
    <w:rsid w:val="00552D76"/>
    <w:rsid w:val="00552EF4"/>
    <w:rsid w:val="00552FB7"/>
    <w:rsid w:val="0055303B"/>
    <w:rsid w:val="0055303E"/>
    <w:rsid w:val="0055305F"/>
    <w:rsid w:val="0055313F"/>
    <w:rsid w:val="005532C9"/>
    <w:rsid w:val="00553D40"/>
    <w:rsid w:val="00553FA9"/>
    <w:rsid w:val="00553FB3"/>
    <w:rsid w:val="00554153"/>
    <w:rsid w:val="0055425B"/>
    <w:rsid w:val="0055472C"/>
    <w:rsid w:val="005547AF"/>
    <w:rsid w:val="00554855"/>
    <w:rsid w:val="00554A89"/>
    <w:rsid w:val="00554DE0"/>
    <w:rsid w:val="0055506D"/>
    <w:rsid w:val="005550C1"/>
    <w:rsid w:val="00555178"/>
    <w:rsid w:val="00555397"/>
    <w:rsid w:val="005554E1"/>
    <w:rsid w:val="00555550"/>
    <w:rsid w:val="00555791"/>
    <w:rsid w:val="0055587F"/>
    <w:rsid w:val="005558A6"/>
    <w:rsid w:val="00555984"/>
    <w:rsid w:val="00555AB9"/>
    <w:rsid w:val="00555BE7"/>
    <w:rsid w:val="00555CDA"/>
    <w:rsid w:val="00555FB1"/>
    <w:rsid w:val="00556091"/>
    <w:rsid w:val="0055624A"/>
    <w:rsid w:val="005563C1"/>
    <w:rsid w:val="00556401"/>
    <w:rsid w:val="005564B8"/>
    <w:rsid w:val="005565BD"/>
    <w:rsid w:val="00556DA0"/>
    <w:rsid w:val="00557091"/>
    <w:rsid w:val="005570E9"/>
    <w:rsid w:val="0055714E"/>
    <w:rsid w:val="00557202"/>
    <w:rsid w:val="00557207"/>
    <w:rsid w:val="00557232"/>
    <w:rsid w:val="0055759A"/>
    <w:rsid w:val="005575FA"/>
    <w:rsid w:val="0055766E"/>
    <w:rsid w:val="0055791C"/>
    <w:rsid w:val="005579B7"/>
    <w:rsid w:val="00557A6C"/>
    <w:rsid w:val="00557AD7"/>
    <w:rsid w:val="00557DBE"/>
    <w:rsid w:val="00557E6E"/>
    <w:rsid w:val="00557ECC"/>
    <w:rsid w:val="00557EED"/>
    <w:rsid w:val="00557F95"/>
    <w:rsid w:val="00560011"/>
    <w:rsid w:val="005600E2"/>
    <w:rsid w:val="0056023C"/>
    <w:rsid w:val="00560315"/>
    <w:rsid w:val="00560418"/>
    <w:rsid w:val="00560433"/>
    <w:rsid w:val="00560639"/>
    <w:rsid w:val="00560843"/>
    <w:rsid w:val="005608D4"/>
    <w:rsid w:val="005608DB"/>
    <w:rsid w:val="00560D46"/>
    <w:rsid w:val="00560D71"/>
    <w:rsid w:val="00560FCE"/>
    <w:rsid w:val="0056113B"/>
    <w:rsid w:val="0056123B"/>
    <w:rsid w:val="005617D8"/>
    <w:rsid w:val="00561853"/>
    <w:rsid w:val="0056189C"/>
    <w:rsid w:val="0056196A"/>
    <w:rsid w:val="005619D3"/>
    <w:rsid w:val="00561BE5"/>
    <w:rsid w:val="00561BFF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1B"/>
    <w:rsid w:val="005630B8"/>
    <w:rsid w:val="005631AF"/>
    <w:rsid w:val="00563296"/>
    <w:rsid w:val="005632B4"/>
    <w:rsid w:val="00563363"/>
    <w:rsid w:val="00563389"/>
    <w:rsid w:val="005634BF"/>
    <w:rsid w:val="00563584"/>
    <w:rsid w:val="00563612"/>
    <w:rsid w:val="005636E6"/>
    <w:rsid w:val="005637C9"/>
    <w:rsid w:val="005637ED"/>
    <w:rsid w:val="00563962"/>
    <w:rsid w:val="00563A6C"/>
    <w:rsid w:val="00563B98"/>
    <w:rsid w:val="00563CAA"/>
    <w:rsid w:val="00563CDA"/>
    <w:rsid w:val="00563D87"/>
    <w:rsid w:val="00563DB7"/>
    <w:rsid w:val="00563E15"/>
    <w:rsid w:val="00563E7D"/>
    <w:rsid w:val="00563EF6"/>
    <w:rsid w:val="00563F7F"/>
    <w:rsid w:val="0056422B"/>
    <w:rsid w:val="005643C9"/>
    <w:rsid w:val="00564769"/>
    <w:rsid w:val="005647D0"/>
    <w:rsid w:val="005648C4"/>
    <w:rsid w:val="00564EA9"/>
    <w:rsid w:val="00564FBF"/>
    <w:rsid w:val="005650C0"/>
    <w:rsid w:val="005652B3"/>
    <w:rsid w:val="005652C7"/>
    <w:rsid w:val="005652E2"/>
    <w:rsid w:val="00565796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5C0"/>
    <w:rsid w:val="00566816"/>
    <w:rsid w:val="00566B2B"/>
    <w:rsid w:val="00566BF0"/>
    <w:rsid w:val="00566C7F"/>
    <w:rsid w:val="00566CB0"/>
    <w:rsid w:val="00566CE1"/>
    <w:rsid w:val="00566D94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1F0"/>
    <w:rsid w:val="005702DD"/>
    <w:rsid w:val="005704AB"/>
    <w:rsid w:val="005704E8"/>
    <w:rsid w:val="00570566"/>
    <w:rsid w:val="00570747"/>
    <w:rsid w:val="005707B5"/>
    <w:rsid w:val="005708A7"/>
    <w:rsid w:val="00570A62"/>
    <w:rsid w:val="00570C01"/>
    <w:rsid w:val="00570DF1"/>
    <w:rsid w:val="00570E49"/>
    <w:rsid w:val="00570F5D"/>
    <w:rsid w:val="00570FE5"/>
    <w:rsid w:val="005712C9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7"/>
    <w:rsid w:val="00573798"/>
    <w:rsid w:val="005738CD"/>
    <w:rsid w:val="00573B0B"/>
    <w:rsid w:val="00573B74"/>
    <w:rsid w:val="00573BA1"/>
    <w:rsid w:val="00573C1B"/>
    <w:rsid w:val="00573E83"/>
    <w:rsid w:val="00573E96"/>
    <w:rsid w:val="00573EA0"/>
    <w:rsid w:val="00573F6B"/>
    <w:rsid w:val="00573F92"/>
    <w:rsid w:val="00574010"/>
    <w:rsid w:val="00574129"/>
    <w:rsid w:val="00574397"/>
    <w:rsid w:val="005745FF"/>
    <w:rsid w:val="005747E0"/>
    <w:rsid w:val="0057498A"/>
    <w:rsid w:val="005749BF"/>
    <w:rsid w:val="00574B9F"/>
    <w:rsid w:val="00574BD1"/>
    <w:rsid w:val="00574F9E"/>
    <w:rsid w:val="00574FEF"/>
    <w:rsid w:val="00575296"/>
    <w:rsid w:val="005753E0"/>
    <w:rsid w:val="00575614"/>
    <w:rsid w:val="0057563E"/>
    <w:rsid w:val="0057566A"/>
    <w:rsid w:val="005757B7"/>
    <w:rsid w:val="005757C1"/>
    <w:rsid w:val="00575975"/>
    <w:rsid w:val="0057597D"/>
    <w:rsid w:val="00575A75"/>
    <w:rsid w:val="00575BA5"/>
    <w:rsid w:val="00575BE8"/>
    <w:rsid w:val="00575F72"/>
    <w:rsid w:val="00575FD0"/>
    <w:rsid w:val="00576051"/>
    <w:rsid w:val="005760F6"/>
    <w:rsid w:val="00576115"/>
    <w:rsid w:val="0057635F"/>
    <w:rsid w:val="0057677E"/>
    <w:rsid w:val="0057678B"/>
    <w:rsid w:val="005767F7"/>
    <w:rsid w:val="00576887"/>
    <w:rsid w:val="005768F7"/>
    <w:rsid w:val="00576975"/>
    <w:rsid w:val="00576A14"/>
    <w:rsid w:val="00576AA3"/>
    <w:rsid w:val="00576B42"/>
    <w:rsid w:val="00576D1A"/>
    <w:rsid w:val="00576F17"/>
    <w:rsid w:val="00577105"/>
    <w:rsid w:val="00577353"/>
    <w:rsid w:val="00577936"/>
    <w:rsid w:val="00577B0B"/>
    <w:rsid w:val="00577C84"/>
    <w:rsid w:val="00577CCB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84"/>
    <w:rsid w:val="00580CC8"/>
    <w:rsid w:val="00580E69"/>
    <w:rsid w:val="00580F7C"/>
    <w:rsid w:val="00581460"/>
    <w:rsid w:val="0058147B"/>
    <w:rsid w:val="005814CB"/>
    <w:rsid w:val="005815E7"/>
    <w:rsid w:val="005815ED"/>
    <w:rsid w:val="0058166B"/>
    <w:rsid w:val="005816DB"/>
    <w:rsid w:val="005818A2"/>
    <w:rsid w:val="005819FA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6A8"/>
    <w:rsid w:val="00582733"/>
    <w:rsid w:val="00582834"/>
    <w:rsid w:val="005828F3"/>
    <w:rsid w:val="00582EF7"/>
    <w:rsid w:val="00582FCD"/>
    <w:rsid w:val="005830C0"/>
    <w:rsid w:val="005831CC"/>
    <w:rsid w:val="00583218"/>
    <w:rsid w:val="005832A2"/>
    <w:rsid w:val="005832BD"/>
    <w:rsid w:val="00583374"/>
    <w:rsid w:val="005833AB"/>
    <w:rsid w:val="005834E9"/>
    <w:rsid w:val="0058370D"/>
    <w:rsid w:val="005839E8"/>
    <w:rsid w:val="00583A30"/>
    <w:rsid w:val="00583B1B"/>
    <w:rsid w:val="00583CCE"/>
    <w:rsid w:val="00583DED"/>
    <w:rsid w:val="00583E4C"/>
    <w:rsid w:val="00583F82"/>
    <w:rsid w:val="00583F8D"/>
    <w:rsid w:val="00584042"/>
    <w:rsid w:val="00584043"/>
    <w:rsid w:val="0058407A"/>
    <w:rsid w:val="005841B8"/>
    <w:rsid w:val="005841ED"/>
    <w:rsid w:val="005842D1"/>
    <w:rsid w:val="0058456D"/>
    <w:rsid w:val="00584B29"/>
    <w:rsid w:val="00584BB6"/>
    <w:rsid w:val="00584BB8"/>
    <w:rsid w:val="00584BDB"/>
    <w:rsid w:val="00584C30"/>
    <w:rsid w:val="00584CC9"/>
    <w:rsid w:val="00584FE3"/>
    <w:rsid w:val="0058503D"/>
    <w:rsid w:val="005851E2"/>
    <w:rsid w:val="00585310"/>
    <w:rsid w:val="00585930"/>
    <w:rsid w:val="005859F4"/>
    <w:rsid w:val="00585D75"/>
    <w:rsid w:val="00585DB8"/>
    <w:rsid w:val="0058628E"/>
    <w:rsid w:val="005862F1"/>
    <w:rsid w:val="0058641A"/>
    <w:rsid w:val="0058656A"/>
    <w:rsid w:val="0058665D"/>
    <w:rsid w:val="005866D1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A30"/>
    <w:rsid w:val="00587AFD"/>
    <w:rsid w:val="00587D0E"/>
    <w:rsid w:val="00587D18"/>
    <w:rsid w:val="00590037"/>
    <w:rsid w:val="00590066"/>
    <w:rsid w:val="0059006A"/>
    <w:rsid w:val="005900D3"/>
    <w:rsid w:val="00590345"/>
    <w:rsid w:val="0059042F"/>
    <w:rsid w:val="005909B2"/>
    <w:rsid w:val="005909D6"/>
    <w:rsid w:val="00590D13"/>
    <w:rsid w:val="00590F11"/>
    <w:rsid w:val="00590F3B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00D"/>
    <w:rsid w:val="00592179"/>
    <w:rsid w:val="005921D8"/>
    <w:rsid w:val="00592330"/>
    <w:rsid w:val="005923AE"/>
    <w:rsid w:val="005923D7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32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6C"/>
    <w:rsid w:val="00594ED2"/>
    <w:rsid w:val="00594EE4"/>
    <w:rsid w:val="00594F41"/>
    <w:rsid w:val="00594FA6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C99"/>
    <w:rsid w:val="00595EDD"/>
    <w:rsid w:val="005960AD"/>
    <w:rsid w:val="0059618A"/>
    <w:rsid w:val="0059619E"/>
    <w:rsid w:val="005962C7"/>
    <w:rsid w:val="005965FC"/>
    <w:rsid w:val="00596736"/>
    <w:rsid w:val="00596891"/>
    <w:rsid w:val="00596B7E"/>
    <w:rsid w:val="00596B97"/>
    <w:rsid w:val="00596C7B"/>
    <w:rsid w:val="00596CAB"/>
    <w:rsid w:val="00597019"/>
    <w:rsid w:val="0059722F"/>
    <w:rsid w:val="005976F0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6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2C2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8DC"/>
    <w:rsid w:val="005A1AAE"/>
    <w:rsid w:val="005A1BAE"/>
    <w:rsid w:val="005A1C4E"/>
    <w:rsid w:val="005A1DE9"/>
    <w:rsid w:val="005A1F13"/>
    <w:rsid w:val="005A1F60"/>
    <w:rsid w:val="005A1FA7"/>
    <w:rsid w:val="005A21BE"/>
    <w:rsid w:val="005A244D"/>
    <w:rsid w:val="005A2487"/>
    <w:rsid w:val="005A25C0"/>
    <w:rsid w:val="005A2650"/>
    <w:rsid w:val="005A2828"/>
    <w:rsid w:val="005A2B7C"/>
    <w:rsid w:val="005A2BF8"/>
    <w:rsid w:val="005A2C98"/>
    <w:rsid w:val="005A2D57"/>
    <w:rsid w:val="005A2D60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892"/>
    <w:rsid w:val="005A49DB"/>
    <w:rsid w:val="005A4FA6"/>
    <w:rsid w:val="005A554A"/>
    <w:rsid w:val="005A5670"/>
    <w:rsid w:val="005A576B"/>
    <w:rsid w:val="005A5847"/>
    <w:rsid w:val="005A5B4B"/>
    <w:rsid w:val="005A5DE0"/>
    <w:rsid w:val="005A5F74"/>
    <w:rsid w:val="005A6068"/>
    <w:rsid w:val="005A6132"/>
    <w:rsid w:val="005A624E"/>
    <w:rsid w:val="005A62B7"/>
    <w:rsid w:val="005A632E"/>
    <w:rsid w:val="005A6463"/>
    <w:rsid w:val="005A6491"/>
    <w:rsid w:val="005A6609"/>
    <w:rsid w:val="005A6638"/>
    <w:rsid w:val="005A66C2"/>
    <w:rsid w:val="005A6A3D"/>
    <w:rsid w:val="005A6B42"/>
    <w:rsid w:val="005A6B4D"/>
    <w:rsid w:val="005A6EFC"/>
    <w:rsid w:val="005A6F7D"/>
    <w:rsid w:val="005A6FE9"/>
    <w:rsid w:val="005A707E"/>
    <w:rsid w:val="005A7090"/>
    <w:rsid w:val="005A719B"/>
    <w:rsid w:val="005A7299"/>
    <w:rsid w:val="005A72A1"/>
    <w:rsid w:val="005A759B"/>
    <w:rsid w:val="005A7660"/>
    <w:rsid w:val="005A76A0"/>
    <w:rsid w:val="005A7793"/>
    <w:rsid w:val="005A7B58"/>
    <w:rsid w:val="005B019A"/>
    <w:rsid w:val="005B02EC"/>
    <w:rsid w:val="005B0451"/>
    <w:rsid w:val="005B04CB"/>
    <w:rsid w:val="005B04D8"/>
    <w:rsid w:val="005B0768"/>
    <w:rsid w:val="005B0815"/>
    <w:rsid w:val="005B0982"/>
    <w:rsid w:val="005B0A7B"/>
    <w:rsid w:val="005B0EB6"/>
    <w:rsid w:val="005B0F7F"/>
    <w:rsid w:val="005B1098"/>
    <w:rsid w:val="005B10A8"/>
    <w:rsid w:val="005B1100"/>
    <w:rsid w:val="005B1306"/>
    <w:rsid w:val="005B1375"/>
    <w:rsid w:val="005B13D3"/>
    <w:rsid w:val="005B14AD"/>
    <w:rsid w:val="005B14F2"/>
    <w:rsid w:val="005B1597"/>
    <w:rsid w:val="005B1C72"/>
    <w:rsid w:val="005B1D2B"/>
    <w:rsid w:val="005B1F0E"/>
    <w:rsid w:val="005B1F2E"/>
    <w:rsid w:val="005B2046"/>
    <w:rsid w:val="005B20E5"/>
    <w:rsid w:val="005B2424"/>
    <w:rsid w:val="005B252C"/>
    <w:rsid w:val="005B25EE"/>
    <w:rsid w:val="005B261F"/>
    <w:rsid w:val="005B27D5"/>
    <w:rsid w:val="005B28CE"/>
    <w:rsid w:val="005B2943"/>
    <w:rsid w:val="005B2AFE"/>
    <w:rsid w:val="005B2B9C"/>
    <w:rsid w:val="005B2CCC"/>
    <w:rsid w:val="005B2D09"/>
    <w:rsid w:val="005B2DB9"/>
    <w:rsid w:val="005B2DC8"/>
    <w:rsid w:val="005B2E5A"/>
    <w:rsid w:val="005B2EC2"/>
    <w:rsid w:val="005B2FC9"/>
    <w:rsid w:val="005B2FDF"/>
    <w:rsid w:val="005B3123"/>
    <w:rsid w:val="005B332F"/>
    <w:rsid w:val="005B333C"/>
    <w:rsid w:val="005B35A7"/>
    <w:rsid w:val="005B380B"/>
    <w:rsid w:val="005B3927"/>
    <w:rsid w:val="005B393D"/>
    <w:rsid w:val="005B3D8E"/>
    <w:rsid w:val="005B3EA6"/>
    <w:rsid w:val="005B3FE6"/>
    <w:rsid w:val="005B4079"/>
    <w:rsid w:val="005B4238"/>
    <w:rsid w:val="005B47DC"/>
    <w:rsid w:val="005B4955"/>
    <w:rsid w:val="005B4B0E"/>
    <w:rsid w:val="005B4F75"/>
    <w:rsid w:val="005B50C1"/>
    <w:rsid w:val="005B54E2"/>
    <w:rsid w:val="005B55C7"/>
    <w:rsid w:val="005B590E"/>
    <w:rsid w:val="005B5A0C"/>
    <w:rsid w:val="005B5AFD"/>
    <w:rsid w:val="005B5B78"/>
    <w:rsid w:val="005B5BDA"/>
    <w:rsid w:val="005B5D0D"/>
    <w:rsid w:val="005B5D65"/>
    <w:rsid w:val="005B5EBF"/>
    <w:rsid w:val="005B602E"/>
    <w:rsid w:val="005B6163"/>
    <w:rsid w:val="005B65CE"/>
    <w:rsid w:val="005B66B7"/>
    <w:rsid w:val="005B6866"/>
    <w:rsid w:val="005B6C65"/>
    <w:rsid w:val="005B6F44"/>
    <w:rsid w:val="005B7011"/>
    <w:rsid w:val="005B75E5"/>
    <w:rsid w:val="005B764F"/>
    <w:rsid w:val="005B7A3B"/>
    <w:rsid w:val="005B7A9F"/>
    <w:rsid w:val="005B7ABA"/>
    <w:rsid w:val="005B7B23"/>
    <w:rsid w:val="005B7E18"/>
    <w:rsid w:val="005B7ED6"/>
    <w:rsid w:val="005B7FC4"/>
    <w:rsid w:val="005C03F1"/>
    <w:rsid w:val="005C048D"/>
    <w:rsid w:val="005C056C"/>
    <w:rsid w:val="005C068A"/>
    <w:rsid w:val="005C0699"/>
    <w:rsid w:val="005C0C12"/>
    <w:rsid w:val="005C0D0D"/>
    <w:rsid w:val="005C0D15"/>
    <w:rsid w:val="005C0D87"/>
    <w:rsid w:val="005C0F36"/>
    <w:rsid w:val="005C0FD1"/>
    <w:rsid w:val="005C10A7"/>
    <w:rsid w:val="005C133F"/>
    <w:rsid w:val="005C15FE"/>
    <w:rsid w:val="005C1B77"/>
    <w:rsid w:val="005C1B83"/>
    <w:rsid w:val="005C1DB8"/>
    <w:rsid w:val="005C1E1D"/>
    <w:rsid w:val="005C2443"/>
    <w:rsid w:val="005C2817"/>
    <w:rsid w:val="005C28F0"/>
    <w:rsid w:val="005C2B54"/>
    <w:rsid w:val="005C3309"/>
    <w:rsid w:val="005C332F"/>
    <w:rsid w:val="005C337F"/>
    <w:rsid w:val="005C342B"/>
    <w:rsid w:val="005C34C7"/>
    <w:rsid w:val="005C35BE"/>
    <w:rsid w:val="005C3682"/>
    <w:rsid w:val="005C36D8"/>
    <w:rsid w:val="005C36FB"/>
    <w:rsid w:val="005C3740"/>
    <w:rsid w:val="005C3759"/>
    <w:rsid w:val="005C392A"/>
    <w:rsid w:val="005C399B"/>
    <w:rsid w:val="005C3BCF"/>
    <w:rsid w:val="005C3CCA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713"/>
    <w:rsid w:val="005C587B"/>
    <w:rsid w:val="005C5A9B"/>
    <w:rsid w:val="005C5C96"/>
    <w:rsid w:val="005C5D69"/>
    <w:rsid w:val="005C5DA2"/>
    <w:rsid w:val="005C5F20"/>
    <w:rsid w:val="005C5FBC"/>
    <w:rsid w:val="005C6105"/>
    <w:rsid w:val="005C62D7"/>
    <w:rsid w:val="005C6302"/>
    <w:rsid w:val="005C6338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740"/>
    <w:rsid w:val="005D07C6"/>
    <w:rsid w:val="005D0806"/>
    <w:rsid w:val="005D08EA"/>
    <w:rsid w:val="005D0911"/>
    <w:rsid w:val="005D0C3A"/>
    <w:rsid w:val="005D0C72"/>
    <w:rsid w:val="005D1055"/>
    <w:rsid w:val="005D1325"/>
    <w:rsid w:val="005D15DD"/>
    <w:rsid w:val="005D16CE"/>
    <w:rsid w:val="005D19AB"/>
    <w:rsid w:val="005D1DB6"/>
    <w:rsid w:val="005D1F41"/>
    <w:rsid w:val="005D2009"/>
    <w:rsid w:val="005D2139"/>
    <w:rsid w:val="005D21B0"/>
    <w:rsid w:val="005D2355"/>
    <w:rsid w:val="005D23EE"/>
    <w:rsid w:val="005D27F4"/>
    <w:rsid w:val="005D2A59"/>
    <w:rsid w:val="005D2A9F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584"/>
    <w:rsid w:val="005D3728"/>
    <w:rsid w:val="005D3EA4"/>
    <w:rsid w:val="005D404B"/>
    <w:rsid w:val="005D4135"/>
    <w:rsid w:val="005D41E8"/>
    <w:rsid w:val="005D421B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CA7"/>
    <w:rsid w:val="005D4D52"/>
    <w:rsid w:val="005D4DE3"/>
    <w:rsid w:val="005D4E54"/>
    <w:rsid w:val="005D506E"/>
    <w:rsid w:val="005D512C"/>
    <w:rsid w:val="005D5277"/>
    <w:rsid w:val="005D55BB"/>
    <w:rsid w:val="005D57AA"/>
    <w:rsid w:val="005D5BB9"/>
    <w:rsid w:val="005D5D57"/>
    <w:rsid w:val="005D5EBE"/>
    <w:rsid w:val="005D5F27"/>
    <w:rsid w:val="005D5F6E"/>
    <w:rsid w:val="005D5FEA"/>
    <w:rsid w:val="005D629D"/>
    <w:rsid w:val="005D63DC"/>
    <w:rsid w:val="005D640E"/>
    <w:rsid w:val="005D6424"/>
    <w:rsid w:val="005D66E8"/>
    <w:rsid w:val="005D678C"/>
    <w:rsid w:val="005D6A73"/>
    <w:rsid w:val="005D6AEC"/>
    <w:rsid w:val="005D6D40"/>
    <w:rsid w:val="005D6E61"/>
    <w:rsid w:val="005D6F1C"/>
    <w:rsid w:val="005D70C0"/>
    <w:rsid w:val="005D71D8"/>
    <w:rsid w:val="005D7350"/>
    <w:rsid w:val="005D7363"/>
    <w:rsid w:val="005D7407"/>
    <w:rsid w:val="005D7487"/>
    <w:rsid w:val="005D76D1"/>
    <w:rsid w:val="005D7989"/>
    <w:rsid w:val="005D7A10"/>
    <w:rsid w:val="005D7B04"/>
    <w:rsid w:val="005D7F14"/>
    <w:rsid w:val="005E0127"/>
    <w:rsid w:val="005E0195"/>
    <w:rsid w:val="005E0234"/>
    <w:rsid w:val="005E02BF"/>
    <w:rsid w:val="005E05D5"/>
    <w:rsid w:val="005E0720"/>
    <w:rsid w:val="005E0A51"/>
    <w:rsid w:val="005E0BCA"/>
    <w:rsid w:val="005E0C31"/>
    <w:rsid w:val="005E0C5D"/>
    <w:rsid w:val="005E0C63"/>
    <w:rsid w:val="005E0CE6"/>
    <w:rsid w:val="005E0D27"/>
    <w:rsid w:val="005E0D62"/>
    <w:rsid w:val="005E0F8E"/>
    <w:rsid w:val="005E0FFA"/>
    <w:rsid w:val="005E1293"/>
    <w:rsid w:val="005E1618"/>
    <w:rsid w:val="005E188A"/>
    <w:rsid w:val="005E1A69"/>
    <w:rsid w:val="005E1B48"/>
    <w:rsid w:val="005E1B65"/>
    <w:rsid w:val="005E1BB4"/>
    <w:rsid w:val="005E1C59"/>
    <w:rsid w:val="005E2057"/>
    <w:rsid w:val="005E2125"/>
    <w:rsid w:val="005E21C9"/>
    <w:rsid w:val="005E2369"/>
    <w:rsid w:val="005E23D9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3F38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96F"/>
    <w:rsid w:val="005E4B73"/>
    <w:rsid w:val="005E4D6B"/>
    <w:rsid w:val="005E4D75"/>
    <w:rsid w:val="005E4E52"/>
    <w:rsid w:val="005E4FAC"/>
    <w:rsid w:val="005E50FB"/>
    <w:rsid w:val="005E5257"/>
    <w:rsid w:val="005E5495"/>
    <w:rsid w:val="005E56BD"/>
    <w:rsid w:val="005E57DE"/>
    <w:rsid w:val="005E59E3"/>
    <w:rsid w:val="005E5B5E"/>
    <w:rsid w:val="005E5C3A"/>
    <w:rsid w:val="005E5D5D"/>
    <w:rsid w:val="005E5E15"/>
    <w:rsid w:val="005E5F5C"/>
    <w:rsid w:val="005E5FB8"/>
    <w:rsid w:val="005E60FF"/>
    <w:rsid w:val="005E6252"/>
    <w:rsid w:val="005E6319"/>
    <w:rsid w:val="005E6382"/>
    <w:rsid w:val="005E66A1"/>
    <w:rsid w:val="005E6939"/>
    <w:rsid w:val="005E6C74"/>
    <w:rsid w:val="005E6E11"/>
    <w:rsid w:val="005E6E4C"/>
    <w:rsid w:val="005E6E8A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4E"/>
    <w:rsid w:val="005E7BE3"/>
    <w:rsid w:val="005E7C05"/>
    <w:rsid w:val="005F00CF"/>
    <w:rsid w:val="005F034C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008"/>
    <w:rsid w:val="005F2259"/>
    <w:rsid w:val="005F226A"/>
    <w:rsid w:val="005F23B6"/>
    <w:rsid w:val="005F28AF"/>
    <w:rsid w:val="005F2FF2"/>
    <w:rsid w:val="005F34A0"/>
    <w:rsid w:val="005F353E"/>
    <w:rsid w:val="005F3735"/>
    <w:rsid w:val="005F3737"/>
    <w:rsid w:val="005F3CDB"/>
    <w:rsid w:val="005F3DDA"/>
    <w:rsid w:val="005F3E15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9E5"/>
    <w:rsid w:val="005F4A28"/>
    <w:rsid w:val="005F4B37"/>
    <w:rsid w:val="005F5047"/>
    <w:rsid w:val="005F5328"/>
    <w:rsid w:val="005F532D"/>
    <w:rsid w:val="005F542D"/>
    <w:rsid w:val="005F5486"/>
    <w:rsid w:val="005F58F5"/>
    <w:rsid w:val="005F5942"/>
    <w:rsid w:val="005F59AC"/>
    <w:rsid w:val="005F5A59"/>
    <w:rsid w:val="005F5D15"/>
    <w:rsid w:val="005F5DF6"/>
    <w:rsid w:val="005F5E29"/>
    <w:rsid w:val="005F6015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A58"/>
    <w:rsid w:val="005F7C6C"/>
    <w:rsid w:val="005F7C76"/>
    <w:rsid w:val="005F7FBA"/>
    <w:rsid w:val="005F7FF6"/>
    <w:rsid w:val="00600005"/>
    <w:rsid w:val="00600215"/>
    <w:rsid w:val="006002EE"/>
    <w:rsid w:val="006005FC"/>
    <w:rsid w:val="00600659"/>
    <w:rsid w:val="006007C9"/>
    <w:rsid w:val="00600914"/>
    <w:rsid w:val="0060099A"/>
    <w:rsid w:val="006009E5"/>
    <w:rsid w:val="00600A28"/>
    <w:rsid w:val="00600AFA"/>
    <w:rsid w:val="00600BA9"/>
    <w:rsid w:val="00600C48"/>
    <w:rsid w:val="00600CAF"/>
    <w:rsid w:val="00600D1E"/>
    <w:rsid w:val="00600FFD"/>
    <w:rsid w:val="006011C4"/>
    <w:rsid w:val="006013C8"/>
    <w:rsid w:val="006013D6"/>
    <w:rsid w:val="006014AC"/>
    <w:rsid w:val="006014EA"/>
    <w:rsid w:val="006015CF"/>
    <w:rsid w:val="006015FC"/>
    <w:rsid w:val="00601723"/>
    <w:rsid w:val="00601797"/>
    <w:rsid w:val="00601BDC"/>
    <w:rsid w:val="00601DF1"/>
    <w:rsid w:val="00601E1D"/>
    <w:rsid w:val="00601E73"/>
    <w:rsid w:val="00601F07"/>
    <w:rsid w:val="0060206C"/>
    <w:rsid w:val="00602143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96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08A"/>
    <w:rsid w:val="00604181"/>
    <w:rsid w:val="00604203"/>
    <w:rsid w:val="00604207"/>
    <w:rsid w:val="00604312"/>
    <w:rsid w:val="0060440F"/>
    <w:rsid w:val="0060454F"/>
    <w:rsid w:val="00604574"/>
    <w:rsid w:val="00604714"/>
    <w:rsid w:val="006047BA"/>
    <w:rsid w:val="00604921"/>
    <w:rsid w:val="00604B79"/>
    <w:rsid w:val="00604E94"/>
    <w:rsid w:val="006051E0"/>
    <w:rsid w:val="006052D7"/>
    <w:rsid w:val="006053DC"/>
    <w:rsid w:val="00605435"/>
    <w:rsid w:val="00605567"/>
    <w:rsid w:val="0060588E"/>
    <w:rsid w:val="006058BC"/>
    <w:rsid w:val="006058D1"/>
    <w:rsid w:val="00605A11"/>
    <w:rsid w:val="00605B0B"/>
    <w:rsid w:val="00605B48"/>
    <w:rsid w:val="00605C60"/>
    <w:rsid w:val="00605C97"/>
    <w:rsid w:val="00605CA4"/>
    <w:rsid w:val="00605E2F"/>
    <w:rsid w:val="00605FFA"/>
    <w:rsid w:val="00606567"/>
    <w:rsid w:val="006066EA"/>
    <w:rsid w:val="006066ED"/>
    <w:rsid w:val="00606751"/>
    <w:rsid w:val="006067E6"/>
    <w:rsid w:val="006068A0"/>
    <w:rsid w:val="00606ABF"/>
    <w:rsid w:val="00606F66"/>
    <w:rsid w:val="00606FAC"/>
    <w:rsid w:val="00607026"/>
    <w:rsid w:val="006070FC"/>
    <w:rsid w:val="00607349"/>
    <w:rsid w:val="00607411"/>
    <w:rsid w:val="006074F4"/>
    <w:rsid w:val="006076E3"/>
    <w:rsid w:val="00607B54"/>
    <w:rsid w:val="00607E42"/>
    <w:rsid w:val="00607FB6"/>
    <w:rsid w:val="00607FDD"/>
    <w:rsid w:val="00610059"/>
    <w:rsid w:val="006101B6"/>
    <w:rsid w:val="006101B9"/>
    <w:rsid w:val="00610242"/>
    <w:rsid w:val="006102C6"/>
    <w:rsid w:val="006103DA"/>
    <w:rsid w:val="00610405"/>
    <w:rsid w:val="006104C2"/>
    <w:rsid w:val="00610521"/>
    <w:rsid w:val="0061069B"/>
    <w:rsid w:val="00610735"/>
    <w:rsid w:val="0061080C"/>
    <w:rsid w:val="00610935"/>
    <w:rsid w:val="006109A6"/>
    <w:rsid w:val="00610A25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8AB"/>
    <w:rsid w:val="006119EF"/>
    <w:rsid w:val="00611A35"/>
    <w:rsid w:val="00611C62"/>
    <w:rsid w:val="00611DF1"/>
    <w:rsid w:val="00611EC1"/>
    <w:rsid w:val="006120D1"/>
    <w:rsid w:val="006120DC"/>
    <w:rsid w:val="006120DF"/>
    <w:rsid w:val="00612116"/>
    <w:rsid w:val="00612200"/>
    <w:rsid w:val="006123C9"/>
    <w:rsid w:val="00612457"/>
    <w:rsid w:val="006124E8"/>
    <w:rsid w:val="006124F4"/>
    <w:rsid w:val="00612806"/>
    <w:rsid w:val="00612965"/>
    <w:rsid w:val="00612A33"/>
    <w:rsid w:val="00612AA9"/>
    <w:rsid w:val="00612BD3"/>
    <w:rsid w:val="00612C8B"/>
    <w:rsid w:val="00612DE0"/>
    <w:rsid w:val="00612EF4"/>
    <w:rsid w:val="00612F57"/>
    <w:rsid w:val="0061305F"/>
    <w:rsid w:val="006130C0"/>
    <w:rsid w:val="006135D4"/>
    <w:rsid w:val="006136F2"/>
    <w:rsid w:val="006136F7"/>
    <w:rsid w:val="0061376E"/>
    <w:rsid w:val="00613859"/>
    <w:rsid w:val="00613872"/>
    <w:rsid w:val="0061390A"/>
    <w:rsid w:val="006139D2"/>
    <w:rsid w:val="006139EC"/>
    <w:rsid w:val="00613AF5"/>
    <w:rsid w:val="00613B96"/>
    <w:rsid w:val="00613D36"/>
    <w:rsid w:val="00613DD6"/>
    <w:rsid w:val="00613DF3"/>
    <w:rsid w:val="00613EB8"/>
    <w:rsid w:val="0061405B"/>
    <w:rsid w:val="0061411E"/>
    <w:rsid w:val="0061412B"/>
    <w:rsid w:val="0061433B"/>
    <w:rsid w:val="00614466"/>
    <w:rsid w:val="006144AF"/>
    <w:rsid w:val="00614616"/>
    <w:rsid w:val="00614822"/>
    <w:rsid w:val="00614873"/>
    <w:rsid w:val="006148BF"/>
    <w:rsid w:val="00614C62"/>
    <w:rsid w:val="00614CBB"/>
    <w:rsid w:val="00614CF0"/>
    <w:rsid w:val="00614CFB"/>
    <w:rsid w:val="00614E6C"/>
    <w:rsid w:val="00615031"/>
    <w:rsid w:val="006150C6"/>
    <w:rsid w:val="00615201"/>
    <w:rsid w:val="00615202"/>
    <w:rsid w:val="00615210"/>
    <w:rsid w:val="00615230"/>
    <w:rsid w:val="00615763"/>
    <w:rsid w:val="00615942"/>
    <w:rsid w:val="006159A3"/>
    <w:rsid w:val="00615A96"/>
    <w:rsid w:val="00615B0C"/>
    <w:rsid w:val="00615D15"/>
    <w:rsid w:val="00615DBE"/>
    <w:rsid w:val="00615E38"/>
    <w:rsid w:val="00616021"/>
    <w:rsid w:val="0061603E"/>
    <w:rsid w:val="0061616D"/>
    <w:rsid w:val="006163CD"/>
    <w:rsid w:val="00616410"/>
    <w:rsid w:val="00616417"/>
    <w:rsid w:val="0061645A"/>
    <w:rsid w:val="00616A16"/>
    <w:rsid w:val="00616A95"/>
    <w:rsid w:val="00616B23"/>
    <w:rsid w:val="00616CE4"/>
    <w:rsid w:val="00617043"/>
    <w:rsid w:val="00617134"/>
    <w:rsid w:val="00617155"/>
    <w:rsid w:val="00617213"/>
    <w:rsid w:val="00617342"/>
    <w:rsid w:val="0061737F"/>
    <w:rsid w:val="0061750D"/>
    <w:rsid w:val="00617617"/>
    <w:rsid w:val="0061763D"/>
    <w:rsid w:val="00617674"/>
    <w:rsid w:val="00617698"/>
    <w:rsid w:val="006176CE"/>
    <w:rsid w:val="0061774C"/>
    <w:rsid w:val="00617968"/>
    <w:rsid w:val="00617AB8"/>
    <w:rsid w:val="00617B8F"/>
    <w:rsid w:val="00617C31"/>
    <w:rsid w:val="00617C4D"/>
    <w:rsid w:val="00617E73"/>
    <w:rsid w:val="00617F9E"/>
    <w:rsid w:val="00620082"/>
    <w:rsid w:val="0062074D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184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52D"/>
    <w:rsid w:val="00622684"/>
    <w:rsid w:val="006226D2"/>
    <w:rsid w:val="0062274B"/>
    <w:rsid w:val="00622803"/>
    <w:rsid w:val="0062286C"/>
    <w:rsid w:val="00622945"/>
    <w:rsid w:val="00622A08"/>
    <w:rsid w:val="00622ADE"/>
    <w:rsid w:val="00622CAB"/>
    <w:rsid w:val="00622E17"/>
    <w:rsid w:val="00622F72"/>
    <w:rsid w:val="006230A3"/>
    <w:rsid w:val="006231D9"/>
    <w:rsid w:val="006231FD"/>
    <w:rsid w:val="006232C4"/>
    <w:rsid w:val="00623423"/>
    <w:rsid w:val="00623571"/>
    <w:rsid w:val="0062367D"/>
    <w:rsid w:val="00623822"/>
    <w:rsid w:val="0062398B"/>
    <w:rsid w:val="00623A07"/>
    <w:rsid w:val="00623A93"/>
    <w:rsid w:val="00623D36"/>
    <w:rsid w:val="00623E5B"/>
    <w:rsid w:val="00624094"/>
    <w:rsid w:val="006244DE"/>
    <w:rsid w:val="00624871"/>
    <w:rsid w:val="00624AAE"/>
    <w:rsid w:val="00624BE5"/>
    <w:rsid w:val="00624EF7"/>
    <w:rsid w:val="00624F10"/>
    <w:rsid w:val="00624F77"/>
    <w:rsid w:val="00625285"/>
    <w:rsid w:val="006252DB"/>
    <w:rsid w:val="006254F9"/>
    <w:rsid w:val="0062562B"/>
    <w:rsid w:val="0062578A"/>
    <w:rsid w:val="006257A0"/>
    <w:rsid w:val="006258F1"/>
    <w:rsid w:val="006259D4"/>
    <w:rsid w:val="00625B25"/>
    <w:rsid w:val="00625B47"/>
    <w:rsid w:val="00625CC4"/>
    <w:rsid w:val="006260F8"/>
    <w:rsid w:val="0062650F"/>
    <w:rsid w:val="00626723"/>
    <w:rsid w:val="00626821"/>
    <w:rsid w:val="00626857"/>
    <w:rsid w:val="0062694D"/>
    <w:rsid w:val="0062697A"/>
    <w:rsid w:val="00626B87"/>
    <w:rsid w:val="00626CF7"/>
    <w:rsid w:val="00626E9E"/>
    <w:rsid w:val="00626FB3"/>
    <w:rsid w:val="00627238"/>
    <w:rsid w:val="00627391"/>
    <w:rsid w:val="00627849"/>
    <w:rsid w:val="0062789E"/>
    <w:rsid w:val="00627AF9"/>
    <w:rsid w:val="00627D55"/>
    <w:rsid w:val="00627F7C"/>
    <w:rsid w:val="0063005D"/>
    <w:rsid w:val="006300E9"/>
    <w:rsid w:val="00630334"/>
    <w:rsid w:val="00630367"/>
    <w:rsid w:val="00630443"/>
    <w:rsid w:val="006304A8"/>
    <w:rsid w:val="00630675"/>
    <w:rsid w:val="006306ED"/>
    <w:rsid w:val="006308E8"/>
    <w:rsid w:val="00630909"/>
    <w:rsid w:val="006309E9"/>
    <w:rsid w:val="00630A07"/>
    <w:rsid w:val="00630B05"/>
    <w:rsid w:val="00630C8A"/>
    <w:rsid w:val="00630D4A"/>
    <w:rsid w:val="00630E01"/>
    <w:rsid w:val="00630E61"/>
    <w:rsid w:val="00630EDB"/>
    <w:rsid w:val="00630FE6"/>
    <w:rsid w:val="00631118"/>
    <w:rsid w:val="0063111A"/>
    <w:rsid w:val="00631141"/>
    <w:rsid w:val="0063123F"/>
    <w:rsid w:val="00631272"/>
    <w:rsid w:val="00631431"/>
    <w:rsid w:val="006314A5"/>
    <w:rsid w:val="0063171E"/>
    <w:rsid w:val="00631813"/>
    <w:rsid w:val="00631B63"/>
    <w:rsid w:val="00631C60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4B"/>
    <w:rsid w:val="006334CF"/>
    <w:rsid w:val="006335E3"/>
    <w:rsid w:val="0063360F"/>
    <w:rsid w:val="0063364B"/>
    <w:rsid w:val="0063396C"/>
    <w:rsid w:val="00633A64"/>
    <w:rsid w:val="00633AC3"/>
    <w:rsid w:val="00633BB8"/>
    <w:rsid w:val="00633C03"/>
    <w:rsid w:val="00633F47"/>
    <w:rsid w:val="0063415D"/>
    <w:rsid w:val="00634391"/>
    <w:rsid w:val="00634513"/>
    <w:rsid w:val="00634611"/>
    <w:rsid w:val="00634660"/>
    <w:rsid w:val="0063468E"/>
    <w:rsid w:val="0063473F"/>
    <w:rsid w:val="006347AE"/>
    <w:rsid w:val="006348D7"/>
    <w:rsid w:val="0063493D"/>
    <w:rsid w:val="0063497D"/>
    <w:rsid w:val="00634A3F"/>
    <w:rsid w:val="00634B5F"/>
    <w:rsid w:val="00634B82"/>
    <w:rsid w:val="00634DED"/>
    <w:rsid w:val="00634F99"/>
    <w:rsid w:val="0063500B"/>
    <w:rsid w:val="0063520F"/>
    <w:rsid w:val="0063526C"/>
    <w:rsid w:val="0063527F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657"/>
    <w:rsid w:val="00637994"/>
    <w:rsid w:val="00637B5A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B99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B7E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8AE"/>
    <w:rsid w:val="00642AE4"/>
    <w:rsid w:val="00642D01"/>
    <w:rsid w:val="00642EBD"/>
    <w:rsid w:val="00642ED3"/>
    <w:rsid w:val="00643077"/>
    <w:rsid w:val="00643192"/>
    <w:rsid w:val="0064339C"/>
    <w:rsid w:val="006434A0"/>
    <w:rsid w:val="00643597"/>
    <w:rsid w:val="006435AC"/>
    <w:rsid w:val="006435BE"/>
    <w:rsid w:val="00643854"/>
    <w:rsid w:val="006438AA"/>
    <w:rsid w:val="006439F3"/>
    <w:rsid w:val="00643A3F"/>
    <w:rsid w:val="00643C53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4E82"/>
    <w:rsid w:val="0064507E"/>
    <w:rsid w:val="00645126"/>
    <w:rsid w:val="00645150"/>
    <w:rsid w:val="006452FE"/>
    <w:rsid w:val="0064555F"/>
    <w:rsid w:val="00645881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6F5"/>
    <w:rsid w:val="00646887"/>
    <w:rsid w:val="00646E64"/>
    <w:rsid w:val="00646F17"/>
    <w:rsid w:val="00646F18"/>
    <w:rsid w:val="0064708E"/>
    <w:rsid w:val="006471AE"/>
    <w:rsid w:val="006471E1"/>
    <w:rsid w:val="0064753B"/>
    <w:rsid w:val="0064794E"/>
    <w:rsid w:val="00647985"/>
    <w:rsid w:val="00647BA3"/>
    <w:rsid w:val="00647C93"/>
    <w:rsid w:val="00647E45"/>
    <w:rsid w:val="00647FA9"/>
    <w:rsid w:val="006500A5"/>
    <w:rsid w:val="006502F5"/>
    <w:rsid w:val="006505D0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E8"/>
    <w:rsid w:val="006512DC"/>
    <w:rsid w:val="0065143E"/>
    <w:rsid w:val="00651610"/>
    <w:rsid w:val="00651A4F"/>
    <w:rsid w:val="00651A55"/>
    <w:rsid w:val="00651B7B"/>
    <w:rsid w:val="00651E4E"/>
    <w:rsid w:val="00651F91"/>
    <w:rsid w:val="00651FA7"/>
    <w:rsid w:val="00652026"/>
    <w:rsid w:val="006520F0"/>
    <w:rsid w:val="006521D3"/>
    <w:rsid w:val="006522DD"/>
    <w:rsid w:val="006524C3"/>
    <w:rsid w:val="00652688"/>
    <w:rsid w:val="006527C4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7CF"/>
    <w:rsid w:val="006539DC"/>
    <w:rsid w:val="006539F9"/>
    <w:rsid w:val="00653ACC"/>
    <w:rsid w:val="00653AFB"/>
    <w:rsid w:val="00653EFE"/>
    <w:rsid w:val="00654038"/>
    <w:rsid w:val="006540CB"/>
    <w:rsid w:val="0065428D"/>
    <w:rsid w:val="00654348"/>
    <w:rsid w:val="006543BE"/>
    <w:rsid w:val="00654492"/>
    <w:rsid w:val="0065460B"/>
    <w:rsid w:val="00654767"/>
    <w:rsid w:val="006549C0"/>
    <w:rsid w:val="00654B8B"/>
    <w:rsid w:val="00654BB4"/>
    <w:rsid w:val="00654F4C"/>
    <w:rsid w:val="00655076"/>
    <w:rsid w:val="006550F3"/>
    <w:rsid w:val="00655376"/>
    <w:rsid w:val="00655498"/>
    <w:rsid w:val="0065552A"/>
    <w:rsid w:val="0065565B"/>
    <w:rsid w:val="006556E2"/>
    <w:rsid w:val="00655735"/>
    <w:rsid w:val="0065591C"/>
    <w:rsid w:val="00655A5C"/>
    <w:rsid w:val="00655BDB"/>
    <w:rsid w:val="00655C01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083"/>
    <w:rsid w:val="00657210"/>
    <w:rsid w:val="00657246"/>
    <w:rsid w:val="0065726A"/>
    <w:rsid w:val="006572FD"/>
    <w:rsid w:val="006573EA"/>
    <w:rsid w:val="00657644"/>
    <w:rsid w:val="0065767D"/>
    <w:rsid w:val="006577C6"/>
    <w:rsid w:val="0065784C"/>
    <w:rsid w:val="00657915"/>
    <w:rsid w:val="00657C4D"/>
    <w:rsid w:val="00657CF9"/>
    <w:rsid w:val="00657EAB"/>
    <w:rsid w:val="00657EC6"/>
    <w:rsid w:val="00657FAA"/>
    <w:rsid w:val="006602F8"/>
    <w:rsid w:val="0066030C"/>
    <w:rsid w:val="00660341"/>
    <w:rsid w:val="006603E6"/>
    <w:rsid w:val="00660811"/>
    <w:rsid w:val="00660930"/>
    <w:rsid w:val="00660D54"/>
    <w:rsid w:val="00660D85"/>
    <w:rsid w:val="00660F1E"/>
    <w:rsid w:val="006610CD"/>
    <w:rsid w:val="006611FF"/>
    <w:rsid w:val="006614B5"/>
    <w:rsid w:val="00661713"/>
    <w:rsid w:val="00661728"/>
    <w:rsid w:val="00661821"/>
    <w:rsid w:val="00661BBE"/>
    <w:rsid w:val="00661BE0"/>
    <w:rsid w:val="00661C59"/>
    <w:rsid w:val="00661E1C"/>
    <w:rsid w:val="00662146"/>
    <w:rsid w:val="006621A2"/>
    <w:rsid w:val="00662294"/>
    <w:rsid w:val="00662351"/>
    <w:rsid w:val="0066246B"/>
    <w:rsid w:val="00662569"/>
    <w:rsid w:val="0066285A"/>
    <w:rsid w:val="00662D9E"/>
    <w:rsid w:val="00662EE2"/>
    <w:rsid w:val="0066304C"/>
    <w:rsid w:val="00663233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4A2"/>
    <w:rsid w:val="00664526"/>
    <w:rsid w:val="006646A6"/>
    <w:rsid w:val="006646AD"/>
    <w:rsid w:val="006646CA"/>
    <w:rsid w:val="006648A6"/>
    <w:rsid w:val="006649EB"/>
    <w:rsid w:val="00664BE9"/>
    <w:rsid w:val="00664C49"/>
    <w:rsid w:val="00664CB6"/>
    <w:rsid w:val="006650B7"/>
    <w:rsid w:val="0066524D"/>
    <w:rsid w:val="00665308"/>
    <w:rsid w:val="0066569E"/>
    <w:rsid w:val="006656BC"/>
    <w:rsid w:val="00665A9A"/>
    <w:rsid w:val="00665BAE"/>
    <w:rsid w:val="00665C17"/>
    <w:rsid w:val="00665C46"/>
    <w:rsid w:val="00665CA5"/>
    <w:rsid w:val="00665CE2"/>
    <w:rsid w:val="00666071"/>
    <w:rsid w:val="006660FA"/>
    <w:rsid w:val="00666102"/>
    <w:rsid w:val="00666315"/>
    <w:rsid w:val="0066661E"/>
    <w:rsid w:val="006666A3"/>
    <w:rsid w:val="00666797"/>
    <w:rsid w:val="00666831"/>
    <w:rsid w:val="00666D3A"/>
    <w:rsid w:val="00666DD6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607"/>
    <w:rsid w:val="00667919"/>
    <w:rsid w:val="00667932"/>
    <w:rsid w:val="00667941"/>
    <w:rsid w:val="006679AB"/>
    <w:rsid w:val="00667A8C"/>
    <w:rsid w:val="00667B8A"/>
    <w:rsid w:val="00667C31"/>
    <w:rsid w:val="00667C7D"/>
    <w:rsid w:val="00667D10"/>
    <w:rsid w:val="00667D15"/>
    <w:rsid w:val="00667F0D"/>
    <w:rsid w:val="00667F64"/>
    <w:rsid w:val="0067002F"/>
    <w:rsid w:val="006700B5"/>
    <w:rsid w:val="0067020C"/>
    <w:rsid w:val="00670233"/>
    <w:rsid w:val="0067025C"/>
    <w:rsid w:val="006704EE"/>
    <w:rsid w:val="00671091"/>
    <w:rsid w:val="0067117B"/>
    <w:rsid w:val="0067118B"/>
    <w:rsid w:val="00671595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47"/>
    <w:rsid w:val="006734E1"/>
    <w:rsid w:val="0067368D"/>
    <w:rsid w:val="00673917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27A"/>
    <w:rsid w:val="0067543C"/>
    <w:rsid w:val="00675497"/>
    <w:rsid w:val="00675541"/>
    <w:rsid w:val="00675623"/>
    <w:rsid w:val="0067562B"/>
    <w:rsid w:val="006757D9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01"/>
    <w:rsid w:val="0067653D"/>
    <w:rsid w:val="006766B2"/>
    <w:rsid w:val="00676B6C"/>
    <w:rsid w:val="00676C02"/>
    <w:rsid w:val="00676D83"/>
    <w:rsid w:val="00676DDA"/>
    <w:rsid w:val="00677082"/>
    <w:rsid w:val="0067710B"/>
    <w:rsid w:val="006771FA"/>
    <w:rsid w:val="00677515"/>
    <w:rsid w:val="0067765B"/>
    <w:rsid w:val="00677864"/>
    <w:rsid w:val="006778A8"/>
    <w:rsid w:val="006778CE"/>
    <w:rsid w:val="00677C2F"/>
    <w:rsid w:val="00677C5A"/>
    <w:rsid w:val="00677D20"/>
    <w:rsid w:val="00677E46"/>
    <w:rsid w:val="00680399"/>
    <w:rsid w:val="00680401"/>
    <w:rsid w:val="006805E5"/>
    <w:rsid w:val="0068096F"/>
    <w:rsid w:val="006809D7"/>
    <w:rsid w:val="00680B0C"/>
    <w:rsid w:val="00680D56"/>
    <w:rsid w:val="00680DB7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1D17"/>
    <w:rsid w:val="00681F07"/>
    <w:rsid w:val="00681F7E"/>
    <w:rsid w:val="00682120"/>
    <w:rsid w:val="006824B9"/>
    <w:rsid w:val="00682752"/>
    <w:rsid w:val="006828A8"/>
    <w:rsid w:val="00682941"/>
    <w:rsid w:val="00682A97"/>
    <w:rsid w:val="00682C9C"/>
    <w:rsid w:val="00683132"/>
    <w:rsid w:val="0068316D"/>
    <w:rsid w:val="006832B1"/>
    <w:rsid w:val="006835B3"/>
    <w:rsid w:val="006835D5"/>
    <w:rsid w:val="00683724"/>
    <w:rsid w:val="00683871"/>
    <w:rsid w:val="006838CE"/>
    <w:rsid w:val="006838D9"/>
    <w:rsid w:val="00683907"/>
    <w:rsid w:val="006839EE"/>
    <w:rsid w:val="00683AEC"/>
    <w:rsid w:val="00683B1F"/>
    <w:rsid w:val="00683B49"/>
    <w:rsid w:val="00683C11"/>
    <w:rsid w:val="00683D64"/>
    <w:rsid w:val="00683E58"/>
    <w:rsid w:val="00684015"/>
    <w:rsid w:val="00684064"/>
    <w:rsid w:val="00684099"/>
    <w:rsid w:val="0068410D"/>
    <w:rsid w:val="00684208"/>
    <w:rsid w:val="00684218"/>
    <w:rsid w:val="006842FF"/>
    <w:rsid w:val="006843F6"/>
    <w:rsid w:val="00684506"/>
    <w:rsid w:val="00684733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DF5"/>
    <w:rsid w:val="00685FE3"/>
    <w:rsid w:val="006861A5"/>
    <w:rsid w:val="006863B1"/>
    <w:rsid w:val="006863FE"/>
    <w:rsid w:val="0068643D"/>
    <w:rsid w:val="00686511"/>
    <w:rsid w:val="0068653D"/>
    <w:rsid w:val="0068654D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1E9"/>
    <w:rsid w:val="00687218"/>
    <w:rsid w:val="006872AC"/>
    <w:rsid w:val="0068751C"/>
    <w:rsid w:val="00687721"/>
    <w:rsid w:val="00687749"/>
    <w:rsid w:val="00687781"/>
    <w:rsid w:val="00687908"/>
    <w:rsid w:val="00687A86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0B0E"/>
    <w:rsid w:val="006910F0"/>
    <w:rsid w:val="00691156"/>
    <w:rsid w:val="00691550"/>
    <w:rsid w:val="006915B0"/>
    <w:rsid w:val="0069165D"/>
    <w:rsid w:val="0069166A"/>
    <w:rsid w:val="00691B76"/>
    <w:rsid w:val="00691C13"/>
    <w:rsid w:val="00691D21"/>
    <w:rsid w:val="00691D36"/>
    <w:rsid w:val="00691D3C"/>
    <w:rsid w:val="00691DE5"/>
    <w:rsid w:val="00691EFC"/>
    <w:rsid w:val="00691F8A"/>
    <w:rsid w:val="00692275"/>
    <w:rsid w:val="006929AF"/>
    <w:rsid w:val="00692C25"/>
    <w:rsid w:val="00692DD7"/>
    <w:rsid w:val="00692DE1"/>
    <w:rsid w:val="00692EDF"/>
    <w:rsid w:val="00692F35"/>
    <w:rsid w:val="006930E7"/>
    <w:rsid w:val="0069327A"/>
    <w:rsid w:val="006933EF"/>
    <w:rsid w:val="00693411"/>
    <w:rsid w:val="0069344A"/>
    <w:rsid w:val="006934EA"/>
    <w:rsid w:val="00693676"/>
    <w:rsid w:val="0069371D"/>
    <w:rsid w:val="00693824"/>
    <w:rsid w:val="00693F34"/>
    <w:rsid w:val="00694322"/>
    <w:rsid w:val="006943F4"/>
    <w:rsid w:val="0069453B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8A"/>
    <w:rsid w:val="006961D3"/>
    <w:rsid w:val="006963EA"/>
    <w:rsid w:val="0069646B"/>
    <w:rsid w:val="006968B2"/>
    <w:rsid w:val="00696A28"/>
    <w:rsid w:val="00696CBD"/>
    <w:rsid w:val="00696D59"/>
    <w:rsid w:val="00696D6C"/>
    <w:rsid w:val="00696DE6"/>
    <w:rsid w:val="0069756F"/>
    <w:rsid w:val="006976A0"/>
    <w:rsid w:val="006976F9"/>
    <w:rsid w:val="00697769"/>
    <w:rsid w:val="00697B06"/>
    <w:rsid w:val="00697B13"/>
    <w:rsid w:val="00697B30"/>
    <w:rsid w:val="00697DF2"/>
    <w:rsid w:val="00697F35"/>
    <w:rsid w:val="006A000B"/>
    <w:rsid w:val="006A0123"/>
    <w:rsid w:val="006A0163"/>
    <w:rsid w:val="006A024E"/>
    <w:rsid w:val="006A03DF"/>
    <w:rsid w:val="006A0404"/>
    <w:rsid w:val="006A04C8"/>
    <w:rsid w:val="006A059C"/>
    <w:rsid w:val="006A080C"/>
    <w:rsid w:val="006A0A4C"/>
    <w:rsid w:val="006A0B19"/>
    <w:rsid w:val="006A0C13"/>
    <w:rsid w:val="006A0CF0"/>
    <w:rsid w:val="006A0E1B"/>
    <w:rsid w:val="006A1086"/>
    <w:rsid w:val="006A10F3"/>
    <w:rsid w:val="006A1364"/>
    <w:rsid w:val="006A1504"/>
    <w:rsid w:val="006A1861"/>
    <w:rsid w:val="006A188F"/>
    <w:rsid w:val="006A18F9"/>
    <w:rsid w:val="006A1971"/>
    <w:rsid w:val="006A1C6B"/>
    <w:rsid w:val="006A1D38"/>
    <w:rsid w:val="006A1E4D"/>
    <w:rsid w:val="006A1FD7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898"/>
    <w:rsid w:val="006A3975"/>
    <w:rsid w:val="006A3BA5"/>
    <w:rsid w:val="006A3C31"/>
    <w:rsid w:val="006A3CF4"/>
    <w:rsid w:val="006A3FE3"/>
    <w:rsid w:val="006A4044"/>
    <w:rsid w:val="006A408D"/>
    <w:rsid w:val="006A40BE"/>
    <w:rsid w:val="006A4157"/>
    <w:rsid w:val="006A4257"/>
    <w:rsid w:val="006A4655"/>
    <w:rsid w:val="006A4677"/>
    <w:rsid w:val="006A4691"/>
    <w:rsid w:val="006A4819"/>
    <w:rsid w:val="006A4966"/>
    <w:rsid w:val="006A497F"/>
    <w:rsid w:val="006A4ABC"/>
    <w:rsid w:val="006A4BE7"/>
    <w:rsid w:val="006A4C67"/>
    <w:rsid w:val="006A4E0F"/>
    <w:rsid w:val="006A4EEC"/>
    <w:rsid w:val="006A4F85"/>
    <w:rsid w:val="006A4FA8"/>
    <w:rsid w:val="006A5079"/>
    <w:rsid w:val="006A51AA"/>
    <w:rsid w:val="006A52B4"/>
    <w:rsid w:val="006A539C"/>
    <w:rsid w:val="006A5442"/>
    <w:rsid w:val="006A563F"/>
    <w:rsid w:val="006A5837"/>
    <w:rsid w:val="006A5860"/>
    <w:rsid w:val="006A5B55"/>
    <w:rsid w:val="006A5BC8"/>
    <w:rsid w:val="006A5DAD"/>
    <w:rsid w:val="006A6044"/>
    <w:rsid w:val="006A6064"/>
    <w:rsid w:val="006A60AB"/>
    <w:rsid w:val="006A60C2"/>
    <w:rsid w:val="006A6253"/>
    <w:rsid w:val="006A62D0"/>
    <w:rsid w:val="006A647F"/>
    <w:rsid w:val="006A668E"/>
    <w:rsid w:val="006A696C"/>
    <w:rsid w:val="006A6D59"/>
    <w:rsid w:val="006A6DB5"/>
    <w:rsid w:val="006A6E7F"/>
    <w:rsid w:val="006A6F09"/>
    <w:rsid w:val="006A7010"/>
    <w:rsid w:val="006A7257"/>
    <w:rsid w:val="006A7356"/>
    <w:rsid w:val="006A74A9"/>
    <w:rsid w:val="006A7622"/>
    <w:rsid w:val="006A785E"/>
    <w:rsid w:val="006A798E"/>
    <w:rsid w:val="006A79F1"/>
    <w:rsid w:val="006A7A67"/>
    <w:rsid w:val="006A7C1C"/>
    <w:rsid w:val="006B0173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DA5"/>
    <w:rsid w:val="006B1E65"/>
    <w:rsid w:val="006B1E82"/>
    <w:rsid w:val="006B1F8B"/>
    <w:rsid w:val="006B2049"/>
    <w:rsid w:val="006B2061"/>
    <w:rsid w:val="006B2164"/>
    <w:rsid w:val="006B21BC"/>
    <w:rsid w:val="006B248C"/>
    <w:rsid w:val="006B24C1"/>
    <w:rsid w:val="006B258E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62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25F"/>
    <w:rsid w:val="006B43FC"/>
    <w:rsid w:val="006B44EF"/>
    <w:rsid w:val="006B4517"/>
    <w:rsid w:val="006B45F3"/>
    <w:rsid w:val="006B4670"/>
    <w:rsid w:val="006B49B6"/>
    <w:rsid w:val="006B4E53"/>
    <w:rsid w:val="006B4EF6"/>
    <w:rsid w:val="006B4FAA"/>
    <w:rsid w:val="006B5059"/>
    <w:rsid w:val="006B508B"/>
    <w:rsid w:val="006B50BE"/>
    <w:rsid w:val="006B51C6"/>
    <w:rsid w:val="006B5260"/>
    <w:rsid w:val="006B5376"/>
    <w:rsid w:val="006B5471"/>
    <w:rsid w:val="006B5473"/>
    <w:rsid w:val="006B5576"/>
    <w:rsid w:val="006B5738"/>
    <w:rsid w:val="006B5784"/>
    <w:rsid w:val="006B59D4"/>
    <w:rsid w:val="006B5AB5"/>
    <w:rsid w:val="006B5AD8"/>
    <w:rsid w:val="006B5C09"/>
    <w:rsid w:val="006B5CBF"/>
    <w:rsid w:val="006B646A"/>
    <w:rsid w:val="006B64BA"/>
    <w:rsid w:val="006B665E"/>
    <w:rsid w:val="006B66E8"/>
    <w:rsid w:val="006B6760"/>
    <w:rsid w:val="006B6895"/>
    <w:rsid w:val="006B6995"/>
    <w:rsid w:val="006B6A26"/>
    <w:rsid w:val="006B6AB1"/>
    <w:rsid w:val="006B6B0F"/>
    <w:rsid w:val="006B6D28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9E7"/>
    <w:rsid w:val="006B7A4A"/>
    <w:rsid w:val="006B7B1F"/>
    <w:rsid w:val="006B7CB8"/>
    <w:rsid w:val="006B7D53"/>
    <w:rsid w:val="006B7F8E"/>
    <w:rsid w:val="006C0041"/>
    <w:rsid w:val="006C015F"/>
    <w:rsid w:val="006C0318"/>
    <w:rsid w:val="006C0729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79"/>
    <w:rsid w:val="006C1798"/>
    <w:rsid w:val="006C17F8"/>
    <w:rsid w:val="006C184B"/>
    <w:rsid w:val="006C185F"/>
    <w:rsid w:val="006C1918"/>
    <w:rsid w:val="006C1C6C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2FEC"/>
    <w:rsid w:val="006C3374"/>
    <w:rsid w:val="006C3503"/>
    <w:rsid w:val="006C35BA"/>
    <w:rsid w:val="006C366E"/>
    <w:rsid w:val="006C3845"/>
    <w:rsid w:val="006C38AD"/>
    <w:rsid w:val="006C38D9"/>
    <w:rsid w:val="006C3BBC"/>
    <w:rsid w:val="006C3C90"/>
    <w:rsid w:val="006C3D94"/>
    <w:rsid w:val="006C3ED5"/>
    <w:rsid w:val="006C41DD"/>
    <w:rsid w:val="006C44BD"/>
    <w:rsid w:val="006C45C1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4E5C"/>
    <w:rsid w:val="006C514D"/>
    <w:rsid w:val="006C51A3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CC"/>
    <w:rsid w:val="006C6478"/>
    <w:rsid w:val="006C64CE"/>
    <w:rsid w:val="006C662B"/>
    <w:rsid w:val="006C669A"/>
    <w:rsid w:val="006C66AB"/>
    <w:rsid w:val="006C66C7"/>
    <w:rsid w:val="006C670A"/>
    <w:rsid w:val="006C67D6"/>
    <w:rsid w:val="006C6AE9"/>
    <w:rsid w:val="006C6C31"/>
    <w:rsid w:val="006C6FDD"/>
    <w:rsid w:val="006C7088"/>
    <w:rsid w:val="006C7451"/>
    <w:rsid w:val="006C7643"/>
    <w:rsid w:val="006C7855"/>
    <w:rsid w:val="006C7AD8"/>
    <w:rsid w:val="006C7CBF"/>
    <w:rsid w:val="006C7CCA"/>
    <w:rsid w:val="006C7D69"/>
    <w:rsid w:val="006C7D8F"/>
    <w:rsid w:val="006C7DB3"/>
    <w:rsid w:val="006C7DD8"/>
    <w:rsid w:val="006C7E32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D67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1A8"/>
    <w:rsid w:val="006D2298"/>
    <w:rsid w:val="006D2532"/>
    <w:rsid w:val="006D2641"/>
    <w:rsid w:val="006D285D"/>
    <w:rsid w:val="006D2A53"/>
    <w:rsid w:val="006D2BC4"/>
    <w:rsid w:val="006D2C25"/>
    <w:rsid w:val="006D2CD3"/>
    <w:rsid w:val="006D2D19"/>
    <w:rsid w:val="006D2E9B"/>
    <w:rsid w:val="006D3000"/>
    <w:rsid w:val="006D3A8E"/>
    <w:rsid w:val="006D3D6D"/>
    <w:rsid w:val="006D3D72"/>
    <w:rsid w:val="006D3D76"/>
    <w:rsid w:val="006D4154"/>
    <w:rsid w:val="006D427F"/>
    <w:rsid w:val="006D443D"/>
    <w:rsid w:val="006D4663"/>
    <w:rsid w:val="006D472E"/>
    <w:rsid w:val="006D4768"/>
    <w:rsid w:val="006D4973"/>
    <w:rsid w:val="006D4A93"/>
    <w:rsid w:val="006D4B50"/>
    <w:rsid w:val="006D4BC5"/>
    <w:rsid w:val="006D4BFC"/>
    <w:rsid w:val="006D4DBF"/>
    <w:rsid w:val="006D4F5C"/>
    <w:rsid w:val="006D4FEC"/>
    <w:rsid w:val="006D52CC"/>
    <w:rsid w:val="006D52F7"/>
    <w:rsid w:val="006D5357"/>
    <w:rsid w:val="006D5361"/>
    <w:rsid w:val="006D5395"/>
    <w:rsid w:val="006D53B5"/>
    <w:rsid w:val="006D54B3"/>
    <w:rsid w:val="006D56C2"/>
    <w:rsid w:val="006D58FF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1E0"/>
    <w:rsid w:val="006D622A"/>
    <w:rsid w:val="006D64BB"/>
    <w:rsid w:val="006D64C0"/>
    <w:rsid w:val="006D6531"/>
    <w:rsid w:val="006D673A"/>
    <w:rsid w:val="006D67B2"/>
    <w:rsid w:val="006D67F8"/>
    <w:rsid w:val="006D6AA5"/>
    <w:rsid w:val="006D6AF5"/>
    <w:rsid w:val="006D6B2F"/>
    <w:rsid w:val="006D6D7F"/>
    <w:rsid w:val="006D6E04"/>
    <w:rsid w:val="006D7120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CFC"/>
    <w:rsid w:val="006D7D15"/>
    <w:rsid w:val="006D7E87"/>
    <w:rsid w:val="006E0389"/>
    <w:rsid w:val="006E03FF"/>
    <w:rsid w:val="006E04C6"/>
    <w:rsid w:val="006E05B4"/>
    <w:rsid w:val="006E05FA"/>
    <w:rsid w:val="006E08DF"/>
    <w:rsid w:val="006E0934"/>
    <w:rsid w:val="006E0972"/>
    <w:rsid w:val="006E0E21"/>
    <w:rsid w:val="006E0EEE"/>
    <w:rsid w:val="006E103B"/>
    <w:rsid w:val="006E1078"/>
    <w:rsid w:val="006E132E"/>
    <w:rsid w:val="006E13C8"/>
    <w:rsid w:val="006E1446"/>
    <w:rsid w:val="006E14EA"/>
    <w:rsid w:val="006E1540"/>
    <w:rsid w:val="006E15D5"/>
    <w:rsid w:val="006E1698"/>
    <w:rsid w:val="006E173A"/>
    <w:rsid w:val="006E1772"/>
    <w:rsid w:val="006E177D"/>
    <w:rsid w:val="006E17DA"/>
    <w:rsid w:val="006E1F10"/>
    <w:rsid w:val="006E1F34"/>
    <w:rsid w:val="006E20A3"/>
    <w:rsid w:val="006E20DA"/>
    <w:rsid w:val="006E2419"/>
    <w:rsid w:val="006E25A5"/>
    <w:rsid w:val="006E2654"/>
    <w:rsid w:val="006E26CF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D6B"/>
    <w:rsid w:val="006E3E67"/>
    <w:rsid w:val="006E4204"/>
    <w:rsid w:val="006E45E7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377"/>
    <w:rsid w:val="006E55BB"/>
    <w:rsid w:val="006E5650"/>
    <w:rsid w:val="006E5759"/>
    <w:rsid w:val="006E5964"/>
    <w:rsid w:val="006E5C30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D59"/>
    <w:rsid w:val="006E6F24"/>
    <w:rsid w:val="006E6F26"/>
    <w:rsid w:val="006E7154"/>
    <w:rsid w:val="006E732D"/>
    <w:rsid w:val="006E756D"/>
    <w:rsid w:val="006E7617"/>
    <w:rsid w:val="006E76AB"/>
    <w:rsid w:val="006E7801"/>
    <w:rsid w:val="006E78D1"/>
    <w:rsid w:val="006E7943"/>
    <w:rsid w:val="006E7BC8"/>
    <w:rsid w:val="006E7C6F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7BC"/>
    <w:rsid w:val="006F09D6"/>
    <w:rsid w:val="006F0A53"/>
    <w:rsid w:val="006F0A8F"/>
    <w:rsid w:val="006F0AB6"/>
    <w:rsid w:val="006F0B73"/>
    <w:rsid w:val="006F0CB3"/>
    <w:rsid w:val="006F0DF4"/>
    <w:rsid w:val="006F0E0D"/>
    <w:rsid w:val="006F0EB4"/>
    <w:rsid w:val="006F0EDF"/>
    <w:rsid w:val="006F0F30"/>
    <w:rsid w:val="006F0F61"/>
    <w:rsid w:val="006F105C"/>
    <w:rsid w:val="006F1085"/>
    <w:rsid w:val="006F1262"/>
    <w:rsid w:val="006F1511"/>
    <w:rsid w:val="006F164D"/>
    <w:rsid w:val="006F178E"/>
    <w:rsid w:val="006F1992"/>
    <w:rsid w:val="006F1BF9"/>
    <w:rsid w:val="006F1C34"/>
    <w:rsid w:val="006F1DBE"/>
    <w:rsid w:val="006F1DC1"/>
    <w:rsid w:val="006F1EC8"/>
    <w:rsid w:val="006F1F10"/>
    <w:rsid w:val="006F1F99"/>
    <w:rsid w:val="006F21E9"/>
    <w:rsid w:val="006F22DD"/>
    <w:rsid w:val="006F2373"/>
    <w:rsid w:val="006F23DC"/>
    <w:rsid w:val="006F2440"/>
    <w:rsid w:val="006F245B"/>
    <w:rsid w:val="006F2473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A4"/>
    <w:rsid w:val="006F35F7"/>
    <w:rsid w:val="006F3733"/>
    <w:rsid w:val="006F3857"/>
    <w:rsid w:val="006F38FB"/>
    <w:rsid w:val="006F3A5B"/>
    <w:rsid w:val="006F3A60"/>
    <w:rsid w:val="006F3AC0"/>
    <w:rsid w:val="006F3C2D"/>
    <w:rsid w:val="006F3EDE"/>
    <w:rsid w:val="006F3EEE"/>
    <w:rsid w:val="006F3EFE"/>
    <w:rsid w:val="006F3F52"/>
    <w:rsid w:val="006F3FA6"/>
    <w:rsid w:val="006F4046"/>
    <w:rsid w:val="006F462A"/>
    <w:rsid w:val="006F470C"/>
    <w:rsid w:val="006F4877"/>
    <w:rsid w:val="006F4A50"/>
    <w:rsid w:val="006F4AC2"/>
    <w:rsid w:val="006F4B56"/>
    <w:rsid w:val="006F4CFE"/>
    <w:rsid w:val="006F4E48"/>
    <w:rsid w:val="006F4FB5"/>
    <w:rsid w:val="006F5118"/>
    <w:rsid w:val="006F5126"/>
    <w:rsid w:val="006F524C"/>
    <w:rsid w:val="006F524D"/>
    <w:rsid w:val="006F5680"/>
    <w:rsid w:val="006F5696"/>
    <w:rsid w:val="006F571F"/>
    <w:rsid w:val="006F5778"/>
    <w:rsid w:val="006F58FA"/>
    <w:rsid w:val="006F59A5"/>
    <w:rsid w:val="006F5A35"/>
    <w:rsid w:val="006F5DF4"/>
    <w:rsid w:val="006F5E12"/>
    <w:rsid w:val="006F6330"/>
    <w:rsid w:val="006F6709"/>
    <w:rsid w:val="006F6B2E"/>
    <w:rsid w:val="006F6E65"/>
    <w:rsid w:val="006F6EB4"/>
    <w:rsid w:val="006F6ED8"/>
    <w:rsid w:val="006F704B"/>
    <w:rsid w:val="006F718C"/>
    <w:rsid w:val="006F72D2"/>
    <w:rsid w:val="006F7538"/>
    <w:rsid w:val="006F75BF"/>
    <w:rsid w:val="006F76ED"/>
    <w:rsid w:val="006F791F"/>
    <w:rsid w:val="006F7971"/>
    <w:rsid w:val="006F79D3"/>
    <w:rsid w:val="006F7B15"/>
    <w:rsid w:val="006F7D26"/>
    <w:rsid w:val="007000AE"/>
    <w:rsid w:val="00700215"/>
    <w:rsid w:val="0070025D"/>
    <w:rsid w:val="007003DA"/>
    <w:rsid w:val="007004EE"/>
    <w:rsid w:val="00700624"/>
    <w:rsid w:val="00700643"/>
    <w:rsid w:val="00700719"/>
    <w:rsid w:val="00700762"/>
    <w:rsid w:val="00700897"/>
    <w:rsid w:val="00700904"/>
    <w:rsid w:val="00700958"/>
    <w:rsid w:val="00700975"/>
    <w:rsid w:val="00700B4E"/>
    <w:rsid w:val="00700BD1"/>
    <w:rsid w:val="00700D08"/>
    <w:rsid w:val="00700D93"/>
    <w:rsid w:val="00700E08"/>
    <w:rsid w:val="00700E31"/>
    <w:rsid w:val="00701015"/>
    <w:rsid w:val="0070104A"/>
    <w:rsid w:val="007010E3"/>
    <w:rsid w:val="0070130A"/>
    <w:rsid w:val="0070131F"/>
    <w:rsid w:val="00701695"/>
    <w:rsid w:val="00701896"/>
    <w:rsid w:val="007019A3"/>
    <w:rsid w:val="00701CA0"/>
    <w:rsid w:val="00701D7B"/>
    <w:rsid w:val="0070200A"/>
    <w:rsid w:val="0070220C"/>
    <w:rsid w:val="0070225A"/>
    <w:rsid w:val="0070249F"/>
    <w:rsid w:val="00702612"/>
    <w:rsid w:val="007026AC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3B7F"/>
    <w:rsid w:val="007041B8"/>
    <w:rsid w:val="00704539"/>
    <w:rsid w:val="00704655"/>
    <w:rsid w:val="0070470C"/>
    <w:rsid w:val="0070472D"/>
    <w:rsid w:val="0070490F"/>
    <w:rsid w:val="00704A71"/>
    <w:rsid w:val="00704CDA"/>
    <w:rsid w:val="00704F78"/>
    <w:rsid w:val="00705044"/>
    <w:rsid w:val="0070506C"/>
    <w:rsid w:val="00705072"/>
    <w:rsid w:val="007052AB"/>
    <w:rsid w:val="00705303"/>
    <w:rsid w:val="007053DD"/>
    <w:rsid w:val="007054BB"/>
    <w:rsid w:val="007055B6"/>
    <w:rsid w:val="00705669"/>
    <w:rsid w:val="007058E0"/>
    <w:rsid w:val="00705A9A"/>
    <w:rsid w:val="00705AB0"/>
    <w:rsid w:val="00705AC7"/>
    <w:rsid w:val="00705B2D"/>
    <w:rsid w:val="00705B5C"/>
    <w:rsid w:val="00705B7C"/>
    <w:rsid w:val="00705D7B"/>
    <w:rsid w:val="00705DD7"/>
    <w:rsid w:val="00705E9A"/>
    <w:rsid w:val="00705F6F"/>
    <w:rsid w:val="007060C3"/>
    <w:rsid w:val="007061EA"/>
    <w:rsid w:val="007062EC"/>
    <w:rsid w:val="00706304"/>
    <w:rsid w:val="0070638E"/>
    <w:rsid w:val="0070691D"/>
    <w:rsid w:val="007069A5"/>
    <w:rsid w:val="00706B03"/>
    <w:rsid w:val="00706DD4"/>
    <w:rsid w:val="00706E00"/>
    <w:rsid w:val="00706E16"/>
    <w:rsid w:val="00706F0D"/>
    <w:rsid w:val="007070DE"/>
    <w:rsid w:val="007070F7"/>
    <w:rsid w:val="0070738A"/>
    <w:rsid w:val="00707391"/>
    <w:rsid w:val="007073D5"/>
    <w:rsid w:val="00707421"/>
    <w:rsid w:val="0070762F"/>
    <w:rsid w:val="0070775F"/>
    <w:rsid w:val="00707AF2"/>
    <w:rsid w:val="00707B9F"/>
    <w:rsid w:val="00707DD8"/>
    <w:rsid w:val="007100EB"/>
    <w:rsid w:val="00710112"/>
    <w:rsid w:val="00710178"/>
    <w:rsid w:val="00710549"/>
    <w:rsid w:val="00710803"/>
    <w:rsid w:val="00710912"/>
    <w:rsid w:val="00710924"/>
    <w:rsid w:val="007109C7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1E96"/>
    <w:rsid w:val="00712177"/>
    <w:rsid w:val="007123E1"/>
    <w:rsid w:val="007123EF"/>
    <w:rsid w:val="00712425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947"/>
    <w:rsid w:val="00713AB8"/>
    <w:rsid w:val="00713B38"/>
    <w:rsid w:val="00713BD0"/>
    <w:rsid w:val="00713ECD"/>
    <w:rsid w:val="00713F52"/>
    <w:rsid w:val="00714128"/>
    <w:rsid w:val="007141AB"/>
    <w:rsid w:val="00714268"/>
    <w:rsid w:val="00714429"/>
    <w:rsid w:val="007144F0"/>
    <w:rsid w:val="00714559"/>
    <w:rsid w:val="0071457A"/>
    <w:rsid w:val="00714622"/>
    <w:rsid w:val="00714957"/>
    <w:rsid w:val="00714B8D"/>
    <w:rsid w:val="00714BBF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AF5"/>
    <w:rsid w:val="00715E95"/>
    <w:rsid w:val="00715FDF"/>
    <w:rsid w:val="0071611E"/>
    <w:rsid w:val="0071619B"/>
    <w:rsid w:val="007161CE"/>
    <w:rsid w:val="0071626E"/>
    <w:rsid w:val="00716540"/>
    <w:rsid w:val="0071656B"/>
    <w:rsid w:val="007165F4"/>
    <w:rsid w:val="0071668E"/>
    <w:rsid w:val="007167C5"/>
    <w:rsid w:val="0071695A"/>
    <w:rsid w:val="00716B16"/>
    <w:rsid w:val="00716C32"/>
    <w:rsid w:val="00716C33"/>
    <w:rsid w:val="00716C4D"/>
    <w:rsid w:val="00717353"/>
    <w:rsid w:val="00717361"/>
    <w:rsid w:val="0071737A"/>
    <w:rsid w:val="0071748D"/>
    <w:rsid w:val="00717545"/>
    <w:rsid w:val="007176A5"/>
    <w:rsid w:val="00717D77"/>
    <w:rsid w:val="00717EAD"/>
    <w:rsid w:val="00717F14"/>
    <w:rsid w:val="00717FB5"/>
    <w:rsid w:val="00720120"/>
    <w:rsid w:val="007201FA"/>
    <w:rsid w:val="00720361"/>
    <w:rsid w:val="00720382"/>
    <w:rsid w:val="00720625"/>
    <w:rsid w:val="007206DB"/>
    <w:rsid w:val="0072072C"/>
    <w:rsid w:val="00720AD4"/>
    <w:rsid w:val="00721576"/>
    <w:rsid w:val="007216AD"/>
    <w:rsid w:val="00721837"/>
    <w:rsid w:val="00721A6F"/>
    <w:rsid w:val="00721B4D"/>
    <w:rsid w:val="00721B93"/>
    <w:rsid w:val="00721C11"/>
    <w:rsid w:val="007220F5"/>
    <w:rsid w:val="00722158"/>
    <w:rsid w:val="007221B8"/>
    <w:rsid w:val="00722240"/>
    <w:rsid w:val="0072225D"/>
    <w:rsid w:val="007224E0"/>
    <w:rsid w:val="007225FF"/>
    <w:rsid w:val="007227FE"/>
    <w:rsid w:val="007228AE"/>
    <w:rsid w:val="00722AB8"/>
    <w:rsid w:val="00722B1C"/>
    <w:rsid w:val="00722C5C"/>
    <w:rsid w:val="00722E96"/>
    <w:rsid w:val="00722F5A"/>
    <w:rsid w:val="00723042"/>
    <w:rsid w:val="007231B4"/>
    <w:rsid w:val="0072326F"/>
    <w:rsid w:val="007232E7"/>
    <w:rsid w:val="00723396"/>
    <w:rsid w:val="007233D4"/>
    <w:rsid w:val="007236BD"/>
    <w:rsid w:val="0072377D"/>
    <w:rsid w:val="00723848"/>
    <w:rsid w:val="007238D8"/>
    <w:rsid w:val="00723A05"/>
    <w:rsid w:val="00723AE2"/>
    <w:rsid w:val="00723ED0"/>
    <w:rsid w:val="007241FD"/>
    <w:rsid w:val="00724363"/>
    <w:rsid w:val="007243B2"/>
    <w:rsid w:val="00724425"/>
    <w:rsid w:val="0072450F"/>
    <w:rsid w:val="00724565"/>
    <w:rsid w:val="007247E9"/>
    <w:rsid w:val="00724893"/>
    <w:rsid w:val="00724A27"/>
    <w:rsid w:val="00724ACD"/>
    <w:rsid w:val="00724B92"/>
    <w:rsid w:val="00724CE2"/>
    <w:rsid w:val="00724CEB"/>
    <w:rsid w:val="00724E6C"/>
    <w:rsid w:val="00724EE3"/>
    <w:rsid w:val="00724FD6"/>
    <w:rsid w:val="00724FDE"/>
    <w:rsid w:val="00725238"/>
    <w:rsid w:val="00725270"/>
    <w:rsid w:val="007252E1"/>
    <w:rsid w:val="0072546A"/>
    <w:rsid w:val="00725492"/>
    <w:rsid w:val="00725515"/>
    <w:rsid w:val="0072562F"/>
    <w:rsid w:val="00725703"/>
    <w:rsid w:val="0072591C"/>
    <w:rsid w:val="00725A8A"/>
    <w:rsid w:val="00725A97"/>
    <w:rsid w:val="00725BB8"/>
    <w:rsid w:val="00725D15"/>
    <w:rsid w:val="00725EA3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400"/>
    <w:rsid w:val="00727553"/>
    <w:rsid w:val="0072763B"/>
    <w:rsid w:val="00727690"/>
    <w:rsid w:val="007276AF"/>
    <w:rsid w:val="00727851"/>
    <w:rsid w:val="00727864"/>
    <w:rsid w:val="007278D7"/>
    <w:rsid w:val="00727AC3"/>
    <w:rsid w:val="00727AFF"/>
    <w:rsid w:val="00727D7E"/>
    <w:rsid w:val="00727DB5"/>
    <w:rsid w:val="00727E9C"/>
    <w:rsid w:val="00727EA1"/>
    <w:rsid w:val="0073004B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0FC1"/>
    <w:rsid w:val="00731245"/>
    <w:rsid w:val="007313B1"/>
    <w:rsid w:val="0073178A"/>
    <w:rsid w:val="00731B19"/>
    <w:rsid w:val="00731C94"/>
    <w:rsid w:val="00731D1C"/>
    <w:rsid w:val="00731E9D"/>
    <w:rsid w:val="00731EF1"/>
    <w:rsid w:val="0073218F"/>
    <w:rsid w:val="0073236A"/>
    <w:rsid w:val="00732398"/>
    <w:rsid w:val="00732450"/>
    <w:rsid w:val="00732468"/>
    <w:rsid w:val="00732500"/>
    <w:rsid w:val="0073288E"/>
    <w:rsid w:val="00732CEB"/>
    <w:rsid w:val="00732D18"/>
    <w:rsid w:val="00733059"/>
    <w:rsid w:val="007331B9"/>
    <w:rsid w:val="0073322A"/>
    <w:rsid w:val="00733277"/>
    <w:rsid w:val="007332B4"/>
    <w:rsid w:val="007332C3"/>
    <w:rsid w:val="00733327"/>
    <w:rsid w:val="00733596"/>
    <w:rsid w:val="0073384E"/>
    <w:rsid w:val="007338D2"/>
    <w:rsid w:val="00733EA5"/>
    <w:rsid w:val="00733FE7"/>
    <w:rsid w:val="00734010"/>
    <w:rsid w:val="00734107"/>
    <w:rsid w:val="007341A3"/>
    <w:rsid w:val="007343FC"/>
    <w:rsid w:val="00734432"/>
    <w:rsid w:val="0073448C"/>
    <w:rsid w:val="00734687"/>
    <w:rsid w:val="007346EB"/>
    <w:rsid w:val="0073473B"/>
    <w:rsid w:val="00734760"/>
    <w:rsid w:val="0073486B"/>
    <w:rsid w:val="007348F4"/>
    <w:rsid w:val="00734B3D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48E"/>
    <w:rsid w:val="00735651"/>
    <w:rsid w:val="007356CC"/>
    <w:rsid w:val="00735702"/>
    <w:rsid w:val="00735719"/>
    <w:rsid w:val="0073571A"/>
    <w:rsid w:val="00735725"/>
    <w:rsid w:val="00735765"/>
    <w:rsid w:val="007358CF"/>
    <w:rsid w:val="00735949"/>
    <w:rsid w:val="00735B37"/>
    <w:rsid w:val="00735B9A"/>
    <w:rsid w:val="00735E45"/>
    <w:rsid w:val="00735E64"/>
    <w:rsid w:val="00735EB5"/>
    <w:rsid w:val="00735F3E"/>
    <w:rsid w:val="00735F90"/>
    <w:rsid w:val="0073606D"/>
    <w:rsid w:val="007361D9"/>
    <w:rsid w:val="007362C5"/>
    <w:rsid w:val="007363C5"/>
    <w:rsid w:val="00736450"/>
    <w:rsid w:val="00736484"/>
    <w:rsid w:val="00736517"/>
    <w:rsid w:val="007365F7"/>
    <w:rsid w:val="00736768"/>
    <w:rsid w:val="007367E6"/>
    <w:rsid w:val="0073691F"/>
    <w:rsid w:val="007369AC"/>
    <w:rsid w:val="00736A83"/>
    <w:rsid w:val="00736B35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81"/>
    <w:rsid w:val="00740494"/>
    <w:rsid w:val="00740535"/>
    <w:rsid w:val="00740602"/>
    <w:rsid w:val="007407BB"/>
    <w:rsid w:val="00740840"/>
    <w:rsid w:val="007409B9"/>
    <w:rsid w:val="00740A8A"/>
    <w:rsid w:val="00740B80"/>
    <w:rsid w:val="00740B8E"/>
    <w:rsid w:val="00740D0B"/>
    <w:rsid w:val="00740D32"/>
    <w:rsid w:val="00740E31"/>
    <w:rsid w:val="00740F3B"/>
    <w:rsid w:val="007410B9"/>
    <w:rsid w:val="00741172"/>
    <w:rsid w:val="00741617"/>
    <w:rsid w:val="0074193E"/>
    <w:rsid w:val="00741A71"/>
    <w:rsid w:val="00741CF6"/>
    <w:rsid w:val="00741D31"/>
    <w:rsid w:val="00741D94"/>
    <w:rsid w:val="00742062"/>
    <w:rsid w:val="00742091"/>
    <w:rsid w:val="007420D2"/>
    <w:rsid w:val="00742224"/>
    <w:rsid w:val="0074236E"/>
    <w:rsid w:val="0074241F"/>
    <w:rsid w:val="00742528"/>
    <w:rsid w:val="00742711"/>
    <w:rsid w:val="00742794"/>
    <w:rsid w:val="00742795"/>
    <w:rsid w:val="007427AF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2C3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869"/>
    <w:rsid w:val="00744AA6"/>
    <w:rsid w:val="00744FA7"/>
    <w:rsid w:val="00745057"/>
    <w:rsid w:val="00745110"/>
    <w:rsid w:val="007452EC"/>
    <w:rsid w:val="0074538E"/>
    <w:rsid w:val="007453A5"/>
    <w:rsid w:val="00745415"/>
    <w:rsid w:val="00745602"/>
    <w:rsid w:val="007456C9"/>
    <w:rsid w:val="00745820"/>
    <w:rsid w:val="007458E1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B2F"/>
    <w:rsid w:val="00746B60"/>
    <w:rsid w:val="00746C23"/>
    <w:rsid w:val="00746CC5"/>
    <w:rsid w:val="00746D23"/>
    <w:rsid w:val="00746F7A"/>
    <w:rsid w:val="0074718B"/>
    <w:rsid w:val="0074719C"/>
    <w:rsid w:val="0074732B"/>
    <w:rsid w:val="007473A9"/>
    <w:rsid w:val="00747518"/>
    <w:rsid w:val="00747560"/>
    <w:rsid w:val="007475F6"/>
    <w:rsid w:val="007475F8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561"/>
    <w:rsid w:val="00750632"/>
    <w:rsid w:val="007506E9"/>
    <w:rsid w:val="00750865"/>
    <w:rsid w:val="00750A87"/>
    <w:rsid w:val="00750B51"/>
    <w:rsid w:val="00750BC8"/>
    <w:rsid w:val="00750DA7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987"/>
    <w:rsid w:val="00751A73"/>
    <w:rsid w:val="00751B0A"/>
    <w:rsid w:val="00751CEA"/>
    <w:rsid w:val="00752005"/>
    <w:rsid w:val="00752030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2F68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5B"/>
    <w:rsid w:val="00753EB5"/>
    <w:rsid w:val="007540D0"/>
    <w:rsid w:val="00754422"/>
    <w:rsid w:val="0075449B"/>
    <w:rsid w:val="00754517"/>
    <w:rsid w:val="007545BE"/>
    <w:rsid w:val="007545F3"/>
    <w:rsid w:val="00754A12"/>
    <w:rsid w:val="00754A86"/>
    <w:rsid w:val="00754B6B"/>
    <w:rsid w:val="00754B81"/>
    <w:rsid w:val="00754C3E"/>
    <w:rsid w:val="00754D10"/>
    <w:rsid w:val="00754E8A"/>
    <w:rsid w:val="00755067"/>
    <w:rsid w:val="00755126"/>
    <w:rsid w:val="007551E2"/>
    <w:rsid w:val="0075528E"/>
    <w:rsid w:val="00755306"/>
    <w:rsid w:val="00755385"/>
    <w:rsid w:val="00755434"/>
    <w:rsid w:val="00755519"/>
    <w:rsid w:val="00755649"/>
    <w:rsid w:val="007558B7"/>
    <w:rsid w:val="00755A90"/>
    <w:rsid w:val="00755E6F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89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51B"/>
    <w:rsid w:val="0076071B"/>
    <w:rsid w:val="007609D7"/>
    <w:rsid w:val="00760ADE"/>
    <w:rsid w:val="00760D3A"/>
    <w:rsid w:val="00760F9C"/>
    <w:rsid w:val="0076105E"/>
    <w:rsid w:val="00761081"/>
    <w:rsid w:val="00761321"/>
    <w:rsid w:val="00761627"/>
    <w:rsid w:val="00761649"/>
    <w:rsid w:val="00761670"/>
    <w:rsid w:val="00761696"/>
    <w:rsid w:val="00761710"/>
    <w:rsid w:val="00761BDD"/>
    <w:rsid w:val="00761C42"/>
    <w:rsid w:val="00761D6C"/>
    <w:rsid w:val="00761DAF"/>
    <w:rsid w:val="00761E9F"/>
    <w:rsid w:val="00761F0F"/>
    <w:rsid w:val="007620F5"/>
    <w:rsid w:val="007621A5"/>
    <w:rsid w:val="0076226C"/>
    <w:rsid w:val="00762432"/>
    <w:rsid w:val="00762657"/>
    <w:rsid w:val="00762662"/>
    <w:rsid w:val="0076305F"/>
    <w:rsid w:val="00763556"/>
    <w:rsid w:val="0076357C"/>
    <w:rsid w:val="00763775"/>
    <w:rsid w:val="007637D9"/>
    <w:rsid w:val="00763880"/>
    <w:rsid w:val="00763895"/>
    <w:rsid w:val="00763DF9"/>
    <w:rsid w:val="00763EC4"/>
    <w:rsid w:val="00763FB7"/>
    <w:rsid w:val="00764090"/>
    <w:rsid w:val="00764227"/>
    <w:rsid w:val="00764478"/>
    <w:rsid w:val="0076461C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061"/>
    <w:rsid w:val="00765250"/>
    <w:rsid w:val="0076525D"/>
    <w:rsid w:val="0076542C"/>
    <w:rsid w:val="00765551"/>
    <w:rsid w:val="0076567B"/>
    <w:rsid w:val="00765795"/>
    <w:rsid w:val="007657C5"/>
    <w:rsid w:val="0076591D"/>
    <w:rsid w:val="00765A77"/>
    <w:rsid w:val="00765D4B"/>
    <w:rsid w:val="00765EA1"/>
    <w:rsid w:val="00766045"/>
    <w:rsid w:val="00766481"/>
    <w:rsid w:val="0076656F"/>
    <w:rsid w:val="0076660C"/>
    <w:rsid w:val="00766847"/>
    <w:rsid w:val="00766933"/>
    <w:rsid w:val="00766CAA"/>
    <w:rsid w:val="00766D81"/>
    <w:rsid w:val="00767339"/>
    <w:rsid w:val="00767363"/>
    <w:rsid w:val="007673AB"/>
    <w:rsid w:val="007673D2"/>
    <w:rsid w:val="0076742D"/>
    <w:rsid w:val="007676B2"/>
    <w:rsid w:val="00767719"/>
    <w:rsid w:val="00767727"/>
    <w:rsid w:val="00767752"/>
    <w:rsid w:val="00767767"/>
    <w:rsid w:val="0076777E"/>
    <w:rsid w:val="00767A5B"/>
    <w:rsid w:val="00767A75"/>
    <w:rsid w:val="00767B6F"/>
    <w:rsid w:val="00767DA2"/>
    <w:rsid w:val="00767E92"/>
    <w:rsid w:val="00767F06"/>
    <w:rsid w:val="00767F4C"/>
    <w:rsid w:val="007702F1"/>
    <w:rsid w:val="00770312"/>
    <w:rsid w:val="00770561"/>
    <w:rsid w:val="00770596"/>
    <w:rsid w:val="007706BA"/>
    <w:rsid w:val="00770744"/>
    <w:rsid w:val="00770817"/>
    <w:rsid w:val="00770A56"/>
    <w:rsid w:val="007713FD"/>
    <w:rsid w:val="0077147C"/>
    <w:rsid w:val="007714A1"/>
    <w:rsid w:val="0077178F"/>
    <w:rsid w:val="007717A7"/>
    <w:rsid w:val="007719CB"/>
    <w:rsid w:val="00771A2C"/>
    <w:rsid w:val="00771AD4"/>
    <w:rsid w:val="00771CA1"/>
    <w:rsid w:val="00771F8D"/>
    <w:rsid w:val="0077233D"/>
    <w:rsid w:val="007723DB"/>
    <w:rsid w:val="007725CB"/>
    <w:rsid w:val="0077291E"/>
    <w:rsid w:val="00772C1E"/>
    <w:rsid w:val="00773115"/>
    <w:rsid w:val="00773124"/>
    <w:rsid w:val="00773529"/>
    <w:rsid w:val="007735E0"/>
    <w:rsid w:val="00773610"/>
    <w:rsid w:val="00773794"/>
    <w:rsid w:val="0077388C"/>
    <w:rsid w:val="007738A1"/>
    <w:rsid w:val="00773B43"/>
    <w:rsid w:val="00773E77"/>
    <w:rsid w:val="00773F07"/>
    <w:rsid w:val="00774039"/>
    <w:rsid w:val="00774168"/>
    <w:rsid w:val="007741E8"/>
    <w:rsid w:val="007742A3"/>
    <w:rsid w:val="007742F4"/>
    <w:rsid w:val="007743AF"/>
    <w:rsid w:val="007745CD"/>
    <w:rsid w:val="0077462F"/>
    <w:rsid w:val="007746D4"/>
    <w:rsid w:val="007746F2"/>
    <w:rsid w:val="007747F5"/>
    <w:rsid w:val="007748C1"/>
    <w:rsid w:val="00774C54"/>
    <w:rsid w:val="00774DD4"/>
    <w:rsid w:val="00775253"/>
    <w:rsid w:val="007752F7"/>
    <w:rsid w:val="007754A0"/>
    <w:rsid w:val="00775520"/>
    <w:rsid w:val="0077586F"/>
    <w:rsid w:val="007758FF"/>
    <w:rsid w:val="00775936"/>
    <w:rsid w:val="00775A75"/>
    <w:rsid w:val="00775A90"/>
    <w:rsid w:val="00775BE2"/>
    <w:rsid w:val="00775C3F"/>
    <w:rsid w:val="00775CA4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6EF"/>
    <w:rsid w:val="00776701"/>
    <w:rsid w:val="0077673A"/>
    <w:rsid w:val="00776A0A"/>
    <w:rsid w:val="00776B20"/>
    <w:rsid w:val="00776BB3"/>
    <w:rsid w:val="00776D94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32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182"/>
    <w:rsid w:val="00780600"/>
    <w:rsid w:val="0078076A"/>
    <w:rsid w:val="007807A5"/>
    <w:rsid w:val="007808B7"/>
    <w:rsid w:val="007808CE"/>
    <w:rsid w:val="0078091F"/>
    <w:rsid w:val="00780987"/>
    <w:rsid w:val="00780A08"/>
    <w:rsid w:val="00780A40"/>
    <w:rsid w:val="00780AC1"/>
    <w:rsid w:val="00780B2A"/>
    <w:rsid w:val="00780C07"/>
    <w:rsid w:val="00780E93"/>
    <w:rsid w:val="00780EB0"/>
    <w:rsid w:val="00780F09"/>
    <w:rsid w:val="00780F2B"/>
    <w:rsid w:val="00780FD5"/>
    <w:rsid w:val="00780FD9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1F9"/>
    <w:rsid w:val="00782642"/>
    <w:rsid w:val="007826CE"/>
    <w:rsid w:val="007826FD"/>
    <w:rsid w:val="0078271E"/>
    <w:rsid w:val="007828D7"/>
    <w:rsid w:val="00782A12"/>
    <w:rsid w:val="00782A21"/>
    <w:rsid w:val="00782F1C"/>
    <w:rsid w:val="00783184"/>
    <w:rsid w:val="007834E8"/>
    <w:rsid w:val="00783749"/>
    <w:rsid w:val="00783800"/>
    <w:rsid w:val="0078383B"/>
    <w:rsid w:val="007839EB"/>
    <w:rsid w:val="007839EF"/>
    <w:rsid w:val="00783A47"/>
    <w:rsid w:val="00783AE2"/>
    <w:rsid w:val="00783AF9"/>
    <w:rsid w:val="00783B1F"/>
    <w:rsid w:val="00783CD2"/>
    <w:rsid w:val="00783DA4"/>
    <w:rsid w:val="00783F9D"/>
    <w:rsid w:val="00784139"/>
    <w:rsid w:val="0078413A"/>
    <w:rsid w:val="007841C9"/>
    <w:rsid w:val="007841DF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B9D"/>
    <w:rsid w:val="00784CF4"/>
    <w:rsid w:val="00784F30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A78"/>
    <w:rsid w:val="00786C51"/>
    <w:rsid w:val="00786CDF"/>
    <w:rsid w:val="00786CE4"/>
    <w:rsid w:val="007872E0"/>
    <w:rsid w:val="007872F6"/>
    <w:rsid w:val="00787411"/>
    <w:rsid w:val="007874ED"/>
    <w:rsid w:val="00787501"/>
    <w:rsid w:val="007879E9"/>
    <w:rsid w:val="007879FD"/>
    <w:rsid w:val="00787CA9"/>
    <w:rsid w:val="00787D50"/>
    <w:rsid w:val="00787F40"/>
    <w:rsid w:val="00790195"/>
    <w:rsid w:val="007903D2"/>
    <w:rsid w:val="0079057E"/>
    <w:rsid w:val="00790606"/>
    <w:rsid w:val="00790609"/>
    <w:rsid w:val="00790721"/>
    <w:rsid w:val="00790889"/>
    <w:rsid w:val="00790A38"/>
    <w:rsid w:val="00790BDF"/>
    <w:rsid w:val="00790C78"/>
    <w:rsid w:val="00790CE4"/>
    <w:rsid w:val="00790D1B"/>
    <w:rsid w:val="00790D7A"/>
    <w:rsid w:val="00790DB0"/>
    <w:rsid w:val="00790F34"/>
    <w:rsid w:val="00791002"/>
    <w:rsid w:val="0079104F"/>
    <w:rsid w:val="007911BD"/>
    <w:rsid w:val="007912ED"/>
    <w:rsid w:val="0079132C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127"/>
    <w:rsid w:val="00792133"/>
    <w:rsid w:val="0079218A"/>
    <w:rsid w:val="00792246"/>
    <w:rsid w:val="0079232C"/>
    <w:rsid w:val="007923B1"/>
    <w:rsid w:val="007923DF"/>
    <w:rsid w:val="00792627"/>
    <w:rsid w:val="00792655"/>
    <w:rsid w:val="007928A8"/>
    <w:rsid w:val="00792A7F"/>
    <w:rsid w:val="00792AF5"/>
    <w:rsid w:val="00792DCD"/>
    <w:rsid w:val="00793011"/>
    <w:rsid w:val="0079319C"/>
    <w:rsid w:val="0079356B"/>
    <w:rsid w:val="00793670"/>
    <w:rsid w:val="007937C9"/>
    <w:rsid w:val="007938F0"/>
    <w:rsid w:val="007939A3"/>
    <w:rsid w:val="00793A70"/>
    <w:rsid w:val="00793C63"/>
    <w:rsid w:val="00793E44"/>
    <w:rsid w:val="00793E48"/>
    <w:rsid w:val="0079407F"/>
    <w:rsid w:val="0079413E"/>
    <w:rsid w:val="00794326"/>
    <w:rsid w:val="0079434A"/>
    <w:rsid w:val="007944E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92C"/>
    <w:rsid w:val="00795974"/>
    <w:rsid w:val="0079598E"/>
    <w:rsid w:val="00795995"/>
    <w:rsid w:val="00795BA8"/>
    <w:rsid w:val="00795CC7"/>
    <w:rsid w:val="00795CDB"/>
    <w:rsid w:val="00795F52"/>
    <w:rsid w:val="00795FE3"/>
    <w:rsid w:val="0079603E"/>
    <w:rsid w:val="007963D6"/>
    <w:rsid w:val="00796482"/>
    <w:rsid w:val="007964ED"/>
    <w:rsid w:val="0079660D"/>
    <w:rsid w:val="007966B2"/>
    <w:rsid w:val="007967A5"/>
    <w:rsid w:val="007968BF"/>
    <w:rsid w:val="007968D3"/>
    <w:rsid w:val="00796A94"/>
    <w:rsid w:val="007970F5"/>
    <w:rsid w:val="0079717E"/>
    <w:rsid w:val="007973A2"/>
    <w:rsid w:val="00797418"/>
    <w:rsid w:val="007975CB"/>
    <w:rsid w:val="007976E2"/>
    <w:rsid w:val="00797866"/>
    <w:rsid w:val="00797B1E"/>
    <w:rsid w:val="00797B62"/>
    <w:rsid w:val="00797B81"/>
    <w:rsid w:val="00797CDD"/>
    <w:rsid w:val="00797CED"/>
    <w:rsid w:val="007A0030"/>
    <w:rsid w:val="007A00B2"/>
    <w:rsid w:val="007A01C1"/>
    <w:rsid w:val="007A0292"/>
    <w:rsid w:val="007A02AE"/>
    <w:rsid w:val="007A02C9"/>
    <w:rsid w:val="007A0338"/>
    <w:rsid w:val="007A0383"/>
    <w:rsid w:val="007A046C"/>
    <w:rsid w:val="007A0540"/>
    <w:rsid w:val="007A06A3"/>
    <w:rsid w:val="007A078B"/>
    <w:rsid w:val="007A0876"/>
    <w:rsid w:val="007A0BFB"/>
    <w:rsid w:val="007A0D4F"/>
    <w:rsid w:val="007A0D98"/>
    <w:rsid w:val="007A0DFE"/>
    <w:rsid w:val="007A0E81"/>
    <w:rsid w:val="007A1186"/>
    <w:rsid w:val="007A11D1"/>
    <w:rsid w:val="007A1530"/>
    <w:rsid w:val="007A1724"/>
    <w:rsid w:val="007A1813"/>
    <w:rsid w:val="007A1854"/>
    <w:rsid w:val="007A187B"/>
    <w:rsid w:val="007A18BE"/>
    <w:rsid w:val="007A1960"/>
    <w:rsid w:val="007A1C35"/>
    <w:rsid w:val="007A1C92"/>
    <w:rsid w:val="007A1CD3"/>
    <w:rsid w:val="007A1F35"/>
    <w:rsid w:val="007A209E"/>
    <w:rsid w:val="007A20C9"/>
    <w:rsid w:val="007A2467"/>
    <w:rsid w:val="007A2507"/>
    <w:rsid w:val="007A2718"/>
    <w:rsid w:val="007A2780"/>
    <w:rsid w:val="007A27A5"/>
    <w:rsid w:val="007A27AA"/>
    <w:rsid w:val="007A285C"/>
    <w:rsid w:val="007A2A6A"/>
    <w:rsid w:val="007A2A6D"/>
    <w:rsid w:val="007A2D63"/>
    <w:rsid w:val="007A2EA0"/>
    <w:rsid w:val="007A2EB4"/>
    <w:rsid w:val="007A320C"/>
    <w:rsid w:val="007A34A6"/>
    <w:rsid w:val="007A37CB"/>
    <w:rsid w:val="007A397B"/>
    <w:rsid w:val="007A39CB"/>
    <w:rsid w:val="007A3A49"/>
    <w:rsid w:val="007A3AA0"/>
    <w:rsid w:val="007A3AA8"/>
    <w:rsid w:val="007A3B94"/>
    <w:rsid w:val="007A41F3"/>
    <w:rsid w:val="007A4265"/>
    <w:rsid w:val="007A42B9"/>
    <w:rsid w:val="007A4560"/>
    <w:rsid w:val="007A4751"/>
    <w:rsid w:val="007A484A"/>
    <w:rsid w:val="007A48F4"/>
    <w:rsid w:val="007A4A72"/>
    <w:rsid w:val="007A4AB6"/>
    <w:rsid w:val="007A4B2C"/>
    <w:rsid w:val="007A4EB9"/>
    <w:rsid w:val="007A4F09"/>
    <w:rsid w:val="007A4F32"/>
    <w:rsid w:val="007A50F2"/>
    <w:rsid w:val="007A55A8"/>
    <w:rsid w:val="007A567A"/>
    <w:rsid w:val="007A56F3"/>
    <w:rsid w:val="007A581F"/>
    <w:rsid w:val="007A586B"/>
    <w:rsid w:val="007A594A"/>
    <w:rsid w:val="007A5A44"/>
    <w:rsid w:val="007A5A68"/>
    <w:rsid w:val="007A5C0D"/>
    <w:rsid w:val="007A5C27"/>
    <w:rsid w:val="007A5C6C"/>
    <w:rsid w:val="007A5CF9"/>
    <w:rsid w:val="007A5D6C"/>
    <w:rsid w:val="007A5DD1"/>
    <w:rsid w:val="007A5E11"/>
    <w:rsid w:val="007A5F03"/>
    <w:rsid w:val="007A5FC9"/>
    <w:rsid w:val="007A614D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EC6"/>
    <w:rsid w:val="007A6F15"/>
    <w:rsid w:val="007A70AE"/>
    <w:rsid w:val="007A70D5"/>
    <w:rsid w:val="007A73E0"/>
    <w:rsid w:val="007A7435"/>
    <w:rsid w:val="007A746A"/>
    <w:rsid w:val="007A74C3"/>
    <w:rsid w:val="007A7605"/>
    <w:rsid w:val="007A7816"/>
    <w:rsid w:val="007A7841"/>
    <w:rsid w:val="007A7898"/>
    <w:rsid w:val="007A7A75"/>
    <w:rsid w:val="007A7AA7"/>
    <w:rsid w:val="007A7ABD"/>
    <w:rsid w:val="007A7AC4"/>
    <w:rsid w:val="007A7B01"/>
    <w:rsid w:val="007A7B7A"/>
    <w:rsid w:val="007A7CAA"/>
    <w:rsid w:val="007A7E3B"/>
    <w:rsid w:val="007B03E1"/>
    <w:rsid w:val="007B03EC"/>
    <w:rsid w:val="007B074C"/>
    <w:rsid w:val="007B07DB"/>
    <w:rsid w:val="007B08E4"/>
    <w:rsid w:val="007B091F"/>
    <w:rsid w:val="007B0A7C"/>
    <w:rsid w:val="007B0B6C"/>
    <w:rsid w:val="007B0C4F"/>
    <w:rsid w:val="007B0E79"/>
    <w:rsid w:val="007B0FCE"/>
    <w:rsid w:val="007B1034"/>
    <w:rsid w:val="007B11E3"/>
    <w:rsid w:val="007B1244"/>
    <w:rsid w:val="007B12EA"/>
    <w:rsid w:val="007B1391"/>
    <w:rsid w:val="007B159A"/>
    <w:rsid w:val="007B185E"/>
    <w:rsid w:val="007B19FA"/>
    <w:rsid w:val="007B1AE4"/>
    <w:rsid w:val="007B1BA2"/>
    <w:rsid w:val="007B1BF1"/>
    <w:rsid w:val="007B1CB7"/>
    <w:rsid w:val="007B1CC6"/>
    <w:rsid w:val="007B1D4A"/>
    <w:rsid w:val="007B1F12"/>
    <w:rsid w:val="007B2016"/>
    <w:rsid w:val="007B208E"/>
    <w:rsid w:val="007B20EC"/>
    <w:rsid w:val="007B245D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2D9"/>
    <w:rsid w:val="007B3355"/>
    <w:rsid w:val="007B337E"/>
    <w:rsid w:val="007B33C8"/>
    <w:rsid w:val="007B34CA"/>
    <w:rsid w:val="007B36F4"/>
    <w:rsid w:val="007B376A"/>
    <w:rsid w:val="007B37BB"/>
    <w:rsid w:val="007B3903"/>
    <w:rsid w:val="007B3AE2"/>
    <w:rsid w:val="007B3BF7"/>
    <w:rsid w:val="007B3D4F"/>
    <w:rsid w:val="007B3D75"/>
    <w:rsid w:val="007B3D8C"/>
    <w:rsid w:val="007B43EB"/>
    <w:rsid w:val="007B441E"/>
    <w:rsid w:val="007B465A"/>
    <w:rsid w:val="007B495F"/>
    <w:rsid w:val="007B49DD"/>
    <w:rsid w:val="007B4AA4"/>
    <w:rsid w:val="007B4C81"/>
    <w:rsid w:val="007B4C99"/>
    <w:rsid w:val="007B4EFD"/>
    <w:rsid w:val="007B50F5"/>
    <w:rsid w:val="007B51EE"/>
    <w:rsid w:val="007B534D"/>
    <w:rsid w:val="007B560B"/>
    <w:rsid w:val="007B57D8"/>
    <w:rsid w:val="007B5A2F"/>
    <w:rsid w:val="007B5A34"/>
    <w:rsid w:val="007B5D7A"/>
    <w:rsid w:val="007B5DAE"/>
    <w:rsid w:val="007B5DEE"/>
    <w:rsid w:val="007B5F29"/>
    <w:rsid w:val="007B6083"/>
    <w:rsid w:val="007B6280"/>
    <w:rsid w:val="007B62CB"/>
    <w:rsid w:val="007B6440"/>
    <w:rsid w:val="007B64F1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02D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47A"/>
    <w:rsid w:val="007C075D"/>
    <w:rsid w:val="007C076A"/>
    <w:rsid w:val="007C086D"/>
    <w:rsid w:val="007C08C2"/>
    <w:rsid w:val="007C0D69"/>
    <w:rsid w:val="007C0FD9"/>
    <w:rsid w:val="007C13E5"/>
    <w:rsid w:val="007C152C"/>
    <w:rsid w:val="007C157A"/>
    <w:rsid w:val="007C15F7"/>
    <w:rsid w:val="007C1878"/>
    <w:rsid w:val="007C1B94"/>
    <w:rsid w:val="007C1C19"/>
    <w:rsid w:val="007C1E23"/>
    <w:rsid w:val="007C245A"/>
    <w:rsid w:val="007C26E5"/>
    <w:rsid w:val="007C27BD"/>
    <w:rsid w:val="007C27F0"/>
    <w:rsid w:val="007C28D9"/>
    <w:rsid w:val="007C28E1"/>
    <w:rsid w:val="007C2984"/>
    <w:rsid w:val="007C29AF"/>
    <w:rsid w:val="007C2ADD"/>
    <w:rsid w:val="007C2C6B"/>
    <w:rsid w:val="007C2DC1"/>
    <w:rsid w:val="007C2DE2"/>
    <w:rsid w:val="007C3010"/>
    <w:rsid w:val="007C31B5"/>
    <w:rsid w:val="007C331E"/>
    <w:rsid w:val="007C33ED"/>
    <w:rsid w:val="007C3582"/>
    <w:rsid w:val="007C37BC"/>
    <w:rsid w:val="007C37ED"/>
    <w:rsid w:val="007C38E5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51"/>
    <w:rsid w:val="007C4FC6"/>
    <w:rsid w:val="007C5004"/>
    <w:rsid w:val="007C5113"/>
    <w:rsid w:val="007C5486"/>
    <w:rsid w:val="007C5820"/>
    <w:rsid w:val="007C5D48"/>
    <w:rsid w:val="007C619D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BB3"/>
    <w:rsid w:val="007C7C31"/>
    <w:rsid w:val="007C7C66"/>
    <w:rsid w:val="007C7C99"/>
    <w:rsid w:val="007C7CA2"/>
    <w:rsid w:val="007C7CEE"/>
    <w:rsid w:val="007C7F52"/>
    <w:rsid w:val="007C7FC0"/>
    <w:rsid w:val="007D0269"/>
    <w:rsid w:val="007D04F3"/>
    <w:rsid w:val="007D05C4"/>
    <w:rsid w:val="007D0731"/>
    <w:rsid w:val="007D0773"/>
    <w:rsid w:val="007D0916"/>
    <w:rsid w:val="007D0A52"/>
    <w:rsid w:val="007D0D7F"/>
    <w:rsid w:val="007D0F9D"/>
    <w:rsid w:val="007D104C"/>
    <w:rsid w:val="007D108B"/>
    <w:rsid w:val="007D1104"/>
    <w:rsid w:val="007D11BE"/>
    <w:rsid w:val="007D1278"/>
    <w:rsid w:val="007D16B1"/>
    <w:rsid w:val="007D1782"/>
    <w:rsid w:val="007D1A06"/>
    <w:rsid w:val="007D1AE0"/>
    <w:rsid w:val="007D20BB"/>
    <w:rsid w:val="007D2102"/>
    <w:rsid w:val="007D2241"/>
    <w:rsid w:val="007D23A9"/>
    <w:rsid w:val="007D2636"/>
    <w:rsid w:val="007D2916"/>
    <w:rsid w:val="007D293E"/>
    <w:rsid w:val="007D29DB"/>
    <w:rsid w:val="007D2A09"/>
    <w:rsid w:val="007D2CBC"/>
    <w:rsid w:val="007D2DCC"/>
    <w:rsid w:val="007D2E48"/>
    <w:rsid w:val="007D2F19"/>
    <w:rsid w:val="007D2F9D"/>
    <w:rsid w:val="007D3277"/>
    <w:rsid w:val="007D3381"/>
    <w:rsid w:val="007D3568"/>
    <w:rsid w:val="007D3602"/>
    <w:rsid w:val="007D38A0"/>
    <w:rsid w:val="007D3CB8"/>
    <w:rsid w:val="007D3CF1"/>
    <w:rsid w:val="007D3EB5"/>
    <w:rsid w:val="007D4118"/>
    <w:rsid w:val="007D42A2"/>
    <w:rsid w:val="007D4398"/>
    <w:rsid w:val="007D4490"/>
    <w:rsid w:val="007D44C3"/>
    <w:rsid w:val="007D4617"/>
    <w:rsid w:val="007D4707"/>
    <w:rsid w:val="007D488E"/>
    <w:rsid w:val="007D4ADB"/>
    <w:rsid w:val="007D4ADC"/>
    <w:rsid w:val="007D4BA4"/>
    <w:rsid w:val="007D4C22"/>
    <w:rsid w:val="007D4CF3"/>
    <w:rsid w:val="007D4EF0"/>
    <w:rsid w:val="007D5593"/>
    <w:rsid w:val="007D5664"/>
    <w:rsid w:val="007D56F7"/>
    <w:rsid w:val="007D580F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577"/>
    <w:rsid w:val="007D67B4"/>
    <w:rsid w:val="007D69E6"/>
    <w:rsid w:val="007D6D8C"/>
    <w:rsid w:val="007D6DF6"/>
    <w:rsid w:val="007D6E68"/>
    <w:rsid w:val="007D6ED2"/>
    <w:rsid w:val="007D7102"/>
    <w:rsid w:val="007D74C1"/>
    <w:rsid w:val="007D757D"/>
    <w:rsid w:val="007D77D8"/>
    <w:rsid w:val="007D7AC8"/>
    <w:rsid w:val="007D7B1E"/>
    <w:rsid w:val="007D7C63"/>
    <w:rsid w:val="007E032F"/>
    <w:rsid w:val="007E04D6"/>
    <w:rsid w:val="007E06DD"/>
    <w:rsid w:val="007E0A36"/>
    <w:rsid w:val="007E0ABB"/>
    <w:rsid w:val="007E0C0D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57"/>
    <w:rsid w:val="007E17B3"/>
    <w:rsid w:val="007E17D6"/>
    <w:rsid w:val="007E19AF"/>
    <w:rsid w:val="007E1A1D"/>
    <w:rsid w:val="007E1A47"/>
    <w:rsid w:val="007E1A9E"/>
    <w:rsid w:val="007E1AC8"/>
    <w:rsid w:val="007E1C56"/>
    <w:rsid w:val="007E1C5B"/>
    <w:rsid w:val="007E1F39"/>
    <w:rsid w:val="007E1F59"/>
    <w:rsid w:val="007E228E"/>
    <w:rsid w:val="007E23DC"/>
    <w:rsid w:val="007E243E"/>
    <w:rsid w:val="007E263C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3E3F"/>
    <w:rsid w:val="007E40EF"/>
    <w:rsid w:val="007E413E"/>
    <w:rsid w:val="007E41AF"/>
    <w:rsid w:val="007E41CF"/>
    <w:rsid w:val="007E43D1"/>
    <w:rsid w:val="007E4535"/>
    <w:rsid w:val="007E45D4"/>
    <w:rsid w:val="007E4646"/>
    <w:rsid w:val="007E4B2D"/>
    <w:rsid w:val="007E4B7B"/>
    <w:rsid w:val="007E4BCC"/>
    <w:rsid w:val="007E4BE7"/>
    <w:rsid w:val="007E4BF5"/>
    <w:rsid w:val="007E4C77"/>
    <w:rsid w:val="007E4D73"/>
    <w:rsid w:val="007E4DD6"/>
    <w:rsid w:val="007E50C5"/>
    <w:rsid w:val="007E5154"/>
    <w:rsid w:val="007E51D2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6E37"/>
    <w:rsid w:val="007E7059"/>
    <w:rsid w:val="007E7095"/>
    <w:rsid w:val="007E71DA"/>
    <w:rsid w:val="007E7607"/>
    <w:rsid w:val="007E760B"/>
    <w:rsid w:val="007E760D"/>
    <w:rsid w:val="007E779B"/>
    <w:rsid w:val="007E77CF"/>
    <w:rsid w:val="007E781B"/>
    <w:rsid w:val="007E7993"/>
    <w:rsid w:val="007E7ADD"/>
    <w:rsid w:val="007E7BA5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47"/>
    <w:rsid w:val="007F15BB"/>
    <w:rsid w:val="007F18D6"/>
    <w:rsid w:val="007F18E2"/>
    <w:rsid w:val="007F1D13"/>
    <w:rsid w:val="007F1F2D"/>
    <w:rsid w:val="007F2286"/>
    <w:rsid w:val="007F22F6"/>
    <w:rsid w:val="007F24C7"/>
    <w:rsid w:val="007F2500"/>
    <w:rsid w:val="007F2760"/>
    <w:rsid w:val="007F2B71"/>
    <w:rsid w:val="007F2C9F"/>
    <w:rsid w:val="007F2D06"/>
    <w:rsid w:val="007F2DFF"/>
    <w:rsid w:val="007F2E05"/>
    <w:rsid w:val="007F2ED7"/>
    <w:rsid w:val="007F2FA1"/>
    <w:rsid w:val="007F30FF"/>
    <w:rsid w:val="007F3107"/>
    <w:rsid w:val="007F315A"/>
    <w:rsid w:val="007F3376"/>
    <w:rsid w:val="007F3442"/>
    <w:rsid w:val="007F348D"/>
    <w:rsid w:val="007F35BB"/>
    <w:rsid w:val="007F361F"/>
    <w:rsid w:val="007F367D"/>
    <w:rsid w:val="007F3CA9"/>
    <w:rsid w:val="007F3E8C"/>
    <w:rsid w:val="007F3ED0"/>
    <w:rsid w:val="007F3F08"/>
    <w:rsid w:val="007F3F9A"/>
    <w:rsid w:val="007F400B"/>
    <w:rsid w:val="007F40D5"/>
    <w:rsid w:val="007F4327"/>
    <w:rsid w:val="007F4341"/>
    <w:rsid w:val="007F465A"/>
    <w:rsid w:val="007F4701"/>
    <w:rsid w:val="007F475C"/>
    <w:rsid w:val="007F4A40"/>
    <w:rsid w:val="007F4AC9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7B4"/>
    <w:rsid w:val="007F582B"/>
    <w:rsid w:val="007F58AB"/>
    <w:rsid w:val="007F5984"/>
    <w:rsid w:val="007F5C5B"/>
    <w:rsid w:val="007F5E75"/>
    <w:rsid w:val="007F61E7"/>
    <w:rsid w:val="007F6219"/>
    <w:rsid w:val="007F6290"/>
    <w:rsid w:val="007F647D"/>
    <w:rsid w:val="007F64B1"/>
    <w:rsid w:val="007F65FB"/>
    <w:rsid w:val="007F67C0"/>
    <w:rsid w:val="007F6862"/>
    <w:rsid w:val="007F68E1"/>
    <w:rsid w:val="007F6973"/>
    <w:rsid w:val="007F698E"/>
    <w:rsid w:val="007F69A9"/>
    <w:rsid w:val="007F6B69"/>
    <w:rsid w:val="007F6C88"/>
    <w:rsid w:val="007F6D64"/>
    <w:rsid w:val="007F6DC8"/>
    <w:rsid w:val="007F6E22"/>
    <w:rsid w:val="007F70B1"/>
    <w:rsid w:val="007F7144"/>
    <w:rsid w:val="007F71F6"/>
    <w:rsid w:val="007F732A"/>
    <w:rsid w:val="007F7918"/>
    <w:rsid w:val="007F7A7B"/>
    <w:rsid w:val="007F7AD0"/>
    <w:rsid w:val="007F7B7F"/>
    <w:rsid w:val="007F7BBB"/>
    <w:rsid w:val="007F7CEC"/>
    <w:rsid w:val="00800057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07E"/>
    <w:rsid w:val="008011B9"/>
    <w:rsid w:val="0080122F"/>
    <w:rsid w:val="00801602"/>
    <w:rsid w:val="00801C94"/>
    <w:rsid w:val="00801E0A"/>
    <w:rsid w:val="00801E29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2ECE"/>
    <w:rsid w:val="00802EF3"/>
    <w:rsid w:val="00802EF5"/>
    <w:rsid w:val="00803132"/>
    <w:rsid w:val="0080323C"/>
    <w:rsid w:val="00803257"/>
    <w:rsid w:val="0080381F"/>
    <w:rsid w:val="00803852"/>
    <w:rsid w:val="0080386B"/>
    <w:rsid w:val="0080394C"/>
    <w:rsid w:val="00803AC6"/>
    <w:rsid w:val="00803AF0"/>
    <w:rsid w:val="00803B6B"/>
    <w:rsid w:val="00803DDE"/>
    <w:rsid w:val="00804195"/>
    <w:rsid w:val="00804209"/>
    <w:rsid w:val="008043E8"/>
    <w:rsid w:val="0080459D"/>
    <w:rsid w:val="008046AF"/>
    <w:rsid w:val="00804717"/>
    <w:rsid w:val="008047B5"/>
    <w:rsid w:val="00804BF7"/>
    <w:rsid w:val="00804C10"/>
    <w:rsid w:val="00804D04"/>
    <w:rsid w:val="00804D6B"/>
    <w:rsid w:val="0080510B"/>
    <w:rsid w:val="00805166"/>
    <w:rsid w:val="008054C6"/>
    <w:rsid w:val="0080555B"/>
    <w:rsid w:val="0080557A"/>
    <w:rsid w:val="00805688"/>
    <w:rsid w:val="00805728"/>
    <w:rsid w:val="00805823"/>
    <w:rsid w:val="00805987"/>
    <w:rsid w:val="00805990"/>
    <w:rsid w:val="00805C13"/>
    <w:rsid w:val="00805D7B"/>
    <w:rsid w:val="00805FBB"/>
    <w:rsid w:val="008062CF"/>
    <w:rsid w:val="00806585"/>
    <w:rsid w:val="008066CA"/>
    <w:rsid w:val="008067D2"/>
    <w:rsid w:val="00806B4A"/>
    <w:rsid w:val="00806E2A"/>
    <w:rsid w:val="00806E72"/>
    <w:rsid w:val="008071AD"/>
    <w:rsid w:val="0080724F"/>
    <w:rsid w:val="00807258"/>
    <w:rsid w:val="0080734E"/>
    <w:rsid w:val="00807491"/>
    <w:rsid w:val="0080762E"/>
    <w:rsid w:val="0080763A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40"/>
    <w:rsid w:val="00810490"/>
    <w:rsid w:val="0081086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AE"/>
    <w:rsid w:val="00811CB0"/>
    <w:rsid w:val="00811FD5"/>
    <w:rsid w:val="0081210C"/>
    <w:rsid w:val="0081211C"/>
    <w:rsid w:val="008121AF"/>
    <w:rsid w:val="008123F9"/>
    <w:rsid w:val="0081264D"/>
    <w:rsid w:val="0081285B"/>
    <w:rsid w:val="008128B6"/>
    <w:rsid w:val="00812933"/>
    <w:rsid w:val="00812945"/>
    <w:rsid w:val="00812A12"/>
    <w:rsid w:val="00812A43"/>
    <w:rsid w:val="00812B73"/>
    <w:rsid w:val="00812D63"/>
    <w:rsid w:val="00812E9A"/>
    <w:rsid w:val="00812F73"/>
    <w:rsid w:val="00813263"/>
    <w:rsid w:val="00813351"/>
    <w:rsid w:val="008134D0"/>
    <w:rsid w:val="0081354E"/>
    <w:rsid w:val="008138E2"/>
    <w:rsid w:val="00813993"/>
    <w:rsid w:val="00813B3C"/>
    <w:rsid w:val="00813B95"/>
    <w:rsid w:val="00813C6D"/>
    <w:rsid w:val="00813CB6"/>
    <w:rsid w:val="00813F18"/>
    <w:rsid w:val="00813F26"/>
    <w:rsid w:val="00813F75"/>
    <w:rsid w:val="00813F85"/>
    <w:rsid w:val="00814335"/>
    <w:rsid w:val="0081439C"/>
    <w:rsid w:val="00814E01"/>
    <w:rsid w:val="00814FB2"/>
    <w:rsid w:val="00814FCB"/>
    <w:rsid w:val="00815305"/>
    <w:rsid w:val="00815591"/>
    <w:rsid w:val="0081572E"/>
    <w:rsid w:val="008157BF"/>
    <w:rsid w:val="00815B5D"/>
    <w:rsid w:val="00815B63"/>
    <w:rsid w:val="00815BB0"/>
    <w:rsid w:val="00815C56"/>
    <w:rsid w:val="00815D15"/>
    <w:rsid w:val="00815DD4"/>
    <w:rsid w:val="00815DED"/>
    <w:rsid w:val="00815E6E"/>
    <w:rsid w:val="00815EDA"/>
    <w:rsid w:val="00815F81"/>
    <w:rsid w:val="0081624C"/>
    <w:rsid w:val="00816308"/>
    <w:rsid w:val="0081641A"/>
    <w:rsid w:val="00816646"/>
    <w:rsid w:val="008166B7"/>
    <w:rsid w:val="008166BE"/>
    <w:rsid w:val="00816777"/>
    <w:rsid w:val="008168CB"/>
    <w:rsid w:val="00816922"/>
    <w:rsid w:val="00816C0C"/>
    <w:rsid w:val="00816C0E"/>
    <w:rsid w:val="00816C27"/>
    <w:rsid w:val="00816DB1"/>
    <w:rsid w:val="00816EA1"/>
    <w:rsid w:val="00816F81"/>
    <w:rsid w:val="00816F93"/>
    <w:rsid w:val="00816FFC"/>
    <w:rsid w:val="00817007"/>
    <w:rsid w:val="00817023"/>
    <w:rsid w:val="008170B4"/>
    <w:rsid w:val="008171B0"/>
    <w:rsid w:val="008171F3"/>
    <w:rsid w:val="00817223"/>
    <w:rsid w:val="008174ED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EA"/>
    <w:rsid w:val="008201F5"/>
    <w:rsid w:val="0082046A"/>
    <w:rsid w:val="00820726"/>
    <w:rsid w:val="00820A2F"/>
    <w:rsid w:val="00820C6B"/>
    <w:rsid w:val="00820CD4"/>
    <w:rsid w:val="00821085"/>
    <w:rsid w:val="00821240"/>
    <w:rsid w:val="0082128E"/>
    <w:rsid w:val="0082144A"/>
    <w:rsid w:val="008214AE"/>
    <w:rsid w:val="00821565"/>
    <w:rsid w:val="00821619"/>
    <w:rsid w:val="00821790"/>
    <w:rsid w:val="0082179C"/>
    <w:rsid w:val="008217B0"/>
    <w:rsid w:val="0082197D"/>
    <w:rsid w:val="008219D8"/>
    <w:rsid w:val="00821B45"/>
    <w:rsid w:val="00821B9A"/>
    <w:rsid w:val="00821C4A"/>
    <w:rsid w:val="00821C66"/>
    <w:rsid w:val="00821DEC"/>
    <w:rsid w:val="00822166"/>
    <w:rsid w:val="008224E6"/>
    <w:rsid w:val="00822830"/>
    <w:rsid w:val="0082292E"/>
    <w:rsid w:val="008229F0"/>
    <w:rsid w:val="00822D90"/>
    <w:rsid w:val="00822D96"/>
    <w:rsid w:val="00822EE3"/>
    <w:rsid w:val="00822FEB"/>
    <w:rsid w:val="00823372"/>
    <w:rsid w:val="0082341D"/>
    <w:rsid w:val="00823489"/>
    <w:rsid w:val="008234CC"/>
    <w:rsid w:val="0082392E"/>
    <w:rsid w:val="00823942"/>
    <w:rsid w:val="00823A80"/>
    <w:rsid w:val="00823A9F"/>
    <w:rsid w:val="00823AB3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8"/>
    <w:rsid w:val="0082426A"/>
    <w:rsid w:val="008242D9"/>
    <w:rsid w:val="00824487"/>
    <w:rsid w:val="00824580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5B26"/>
    <w:rsid w:val="00825BDD"/>
    <w:rsid w:val="008260D3"/>
    <w:rsid w:val="008261F5"/>
    <w:rsid w:val="008262C0"/>
    <w:rsid w:val="0082642E"/>
    <w:rsid w:val="00826485"/>
    <w:rsid w:val="00826C34"/>
    <w:rsid w:val="00826C9F"/>
    <w:rsid w:val="00827022"/>
    <w:rsid w:val="008270C0"/>
    <w:rsid w:val="00827142"/>
    <w:rsid w:val="008271C1"/>
    <w:rsid w:val="0082729D"/>
    <w:rsid w:val="00827406"/>
    <w:rsid w:val="00827508"/>
    <w:rsid w:val="0082764D"/>
    <w:rsid w:val="00827690"/>
    <w:rsid w:val="0082774C"/>
    <w:rsid w:val="008277BB"/>
    <w:rsid w:val="0082781B"/>
    <w:rsid w:val="00827B52"/>
    <w:rsid w:val="00827D3B"/>
    <w:rsid w:val="00827F3C"/>
    <w:rsid w:val="00827F7F"/>
    <w:rsid w:val="00827FFE"/>
    <w:rsid w:val="00830133"/>
    <w:rsid w:val="0083035E"/>
    <w:rsid w:val="00830390"/>
    <w:rsid w:val="00830444"/>
    <w:rsid w:val="008304FB"/>
    <w:rsid w:val="008308B7"/>
    <w:rsid w:val="00830B3C"/>
    <w:rsid w:val="00830B57"/>
    <w:rsid w:val="00830C15"/>
    <w:rsid w:val="00830CA6"/>
    <w:rsid w:val="00830CDD"/>
    <w:rsid w:val="00830D72"/>
    <w:rsid w:val="00830F09"/>
    <w:rsid w:val="008310B7"/>
    <w:rsid w:val="008310C6"/>
    <w:rsid w:val="00831117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DA5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CE"/>
    <w:rsid w:val="00833839"/>
    <w:rsid w:val="00833BCE"/>
    <w:rsid w:val="00833C76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E9"/>
    <w:rsid w:val="00834AA1"/>
    <w:rsid w:val="00834ACB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2B0"/>
    <w:rsid w:val="00835469"/>
    <w:rsid w:val="00835833"/>
    <w:rsid w:val="00835B69"/>
    <w:rsid w:val="00835D4E"/>
    <w:rsid w:val="00835DCD"/>
    <w:rsid w:val="0083606F"/>
    <w:rsid w:val="008360FD"/>
    <w:rsid w:val="0083615B"/>
    <w:rsid w:val="0083638A"/>
    <w:rsid w:val="0083644A"/>
    <w:rsid w:val="00836454"/>
    <w:rsid w:val="00836519"/>
    <w:rsid w:val="008367FE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071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B4"/>
    <w:rsid w:val="00837DD9"/>
    <w:rsid w:val="00840067"/>
    <w:rsid w:val="00840219"/>
    <w:rsid w:val="0084031D"/>
    <w:rsid w:val="008404CF"/>
    <w:rsid w:val="008404D0"/>
    <w:rsid w:val="0084053B"/>
    <w:rsid w:val="00840663"/>
    <w:rsid w:val="0084069F"/>
    <w:rsid w:val="008407EB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51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B9"/>
    <w:rsid w:val="00842BDA"/>
    <w:rsid w:val="00842C60"/>
    <w:rsid w:val="00842CD3"/>
    <w:rsid w:val="00842E46"/>
    <w:rsid w:val="00842E4D"/>
    <w:rsid w:val="00842EE4"/>
    <w:rsid w:val="008430C8"/>
    <w:rsid w:val="00843124"/>
    <w:rsid w:val="0084332D"/>
    <w:rsid w:val="008434CD"/>
    <w:rsid w:val="00843581"/>
    <w:rsid w:val="008435B3"/>
    <w:rsid w:val="008436AF"/>
    <w:rsid w:val="0084382A"/>
    <w:rsid w:val="00843937"/>
    <w:rsid w:val="0084394F"/>
    <w:rsid w:val="0084398E"/>
    <w:rsid w:val="00843BDB"/>
    <w:rsid w:val="00843CBD"/>
    <w:rsid w:val="00843EC0"/>
    <w:rsid w:val="0084404F"/>
    <w:rsid w:val="00844050"/>
    <w:rsid w:val="0084408B"/>
    <w:rsid w:val="008443EE"/>
    <w:rsid w:val="00844681"/>
    <w:rsid w:val="008446AD"/>
    <w:rsid w:val="00844845"/>
    <w:rsid w:val="008448B4"/>
    <w:rsid w:val="00844962"/>
    <w:rsid w:val="00844C8B"/>
    <w:rsid w:val="00844C9B"/>
    <w:rsid w:val="00844F5A"/>
    <w:rsid w:val="00844F66"/>
    <w:rsid w:val="0084509C"/>
    <w:rsid w:val="008452A2"/>
    <w:rsid w:val="00845309"/>
    <w:rsid w:val="00845310"/>
    <w:rsid w:val="0084532D"/>
    <w:rsid w:val="0084536A"/>
    <w:rsid w:val="00845514"/>
    <w:rsid w:val="008455AD"/>
    <w:rsid w:val="0084563E"/>
    <w:rsid w:val="00845782"/>
    <w:rsid w:val="00845889"/>
    <w:rsid w:val="00845A31"/>
    <w:rsid w:val="00845C6F"/>
    <w:rsid w:val="00845CBB"/>
    <w:rsid w:val="00845CE3"/>
    <w:rsid w:val="00845CEC"/>
    <w:rsid w:val="00845DC9"/>
    <w:rsid w:val="00845E24"/>
    <w:rsid w:val="0084606B"/>
    <w:rsid w:val="0084607B"/>
    <w:rsid w:val="008460CB"/>
    <w:rsid w:val="008460F3"/>
    <w:rsid w:val="00846319"/>
    <w:rsid w:val="00846382"/>
    <w:rsid w:val="00846405"/>
    <w:rsid w:val="008464A9"/>
    <w:rsid w:val="008466FF"/>
    <w:rsid w:val="00846751"/>
    <w:rsid w:val="00846A3E"/>
    <w:rsid w:val="00846A8B"/>
    <w:rsid w:val="00846D96"/>
    <w:rsid w:val="00846E15"/>
    <w:rsid w:val="0084702D"/>
    <w:rsid w:val="008472C3"/>
    <w:rsid w:val="008473CA"/>
    <w:rsid w:val="008478E0"/>
    <w:rsid w:val="008478F9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7"/>
    <w:rsid w:val="008512D8"/>
    <w:rsid w:val="008513B7"/>
    <w:rsid w:val="0085147A"/>
    <w:rsid w:val="008514E7"/>
    <w:rsid w:val="008515A1"/>
    <w:rsid w:val="008515AE"/>
    <w:rsid w:val="008517EC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25"/>
    <w:rsid w:val="00853C61"/>
    <w:rsid w:val="00853C87"/>
    <w:rsid w:val="00853D9E"/>
    <w:rsid w:val="00853EA1"/>
    <w:rsid w:val="0085422F"/>
    <w:rsid w:val="00854264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7F2"/>
    <w:rsid w:val="008558C3"/>
    <w:rsid w:val="008559CE"/>
    <w:rsid w:val="00855B3F"/>
    <w:rsid w:val="00855C21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B1E"/>
    <w:rsid w:val="00856C35"/>
    <w:rsid w:val="00856E08"/>
    <w:rsid w:val="00856E93"/>
    <w:rsid w:val="00856FB4"/>
    <w:rsid w:val="00857004"/>
    <w:rsid w:val="0085701E"/>
    <w:rsid w:val="00857062"/>
    <w:rsid w:val="00857140"/>
    <w:rsid w:val="00857192"/>
    <w:rsid w:val="008571AB"/>
    <w:rsid w:val="008571E1"/>
    <w:rsid w:val="0085722C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0DC"/>
    <w:rsid w:val="008602F1"/>
    <w:rsid w:val="008605E4"/>
    <w:rsid w:val="008608E8"/>
    <w:rsid w:val="00860A81"/>
    <w:rsid w:val="00860B46"/>
    <w:rsid w:val="00860F1E"/>
    <w:rsid w:val="00860F63"/>
    <w:rsid w:val="008610DF"/>
    <w:rsid w:val="0086116A"/>
    <w:rsid w:val="0086117A"/>
    <w:rsid w:val="008611C0"/>
    <w:rsid w:val="0086131B"/>
    <w:rsid w:val="0086157B"/>
    <w:rsid w:val="0086170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E58"/>
    <w:rsid w:val="00861FAD"/>
    <w:rsid w:val="00862020"/>
    <w:rsid w:val="0086232C"/>
    <w:rsid w:val="00862349"/>
    <w:rsid w:val="008623A2"/>
    <w:rsid w:val="00862432"/>
    <w:rsid w:val="00862746"/>
    <w:rsid w:val="0086280C"/>
    <w:rsid w:val="008628FE"/>
    <w:rsid w:val="00862B7B"/>
    <w:rsid w:val="00862B8E"/>
    <w:rsid w:val="00862BAC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3BD2"/>
    <w:rsid w:val="00863C79"/>
    <w:rsid w:val="00863D57"/>
    <w:rsid w:val="00864008"/>
    <w:rsid w:val="0086407A"/>
    <w:rsid w:val="008641F7"/>
    <w:rsid w:val="00864295"/>
    <w:rsid w:val="008642B7"/>
    <w:rsid w:val="00864364"/>
    <w:rsid w:val="008643B5"/>
    <w:rsid w:val="008643C0"/>
    <w:rsid w:val="00864437"/>
    <w:rsid w:val="008644A7"/>
    <w:rsid w:val="008645D3"/>
    <w:rsid w:val="008646F8"/>
    <w:rsid w:val="00864737"/>
    <w:rsid w:val="00864875"/>
    <w:rsid w:val="008648B6"/>
    <w:rsid w:val="00864B14"/>
    <w:rsid w:val="00864B49"/>
    <w:rsid w:val="00864C39"/>
    <w:rsid w:val="00864D43"/>
    <w:rsid w:val="00864EBE"/>
    <w:rsid w:val="0086506A"/>
    <w:rsid w:val="008656F0"/>
    <w:rsid w:val="00865704"/>
    <w:rsid w:val="008658D7"/>
    <w:rsid w:val="00865B68"/>
    <w:rsid w:val="00865DED"/>
    <w:rsid w:val="00865EDE"/>
    <w:rsid w:val="00865F08"/>
    <w:rsid w:val="00865F78"/>
    <w:rsid w:val="00866102"/>
    <w:rsid w:val="0086636E"/>
    <w:rsid w:val="008664BF"/>
    <w:rsid w:val="00866525"/>
    <w:rsid w:val="0086657F"/>
    <w:rsid w:val="008666F9"/>
    <w:rsid w:val="00866852"/>
    <w:rsid w:val="00866B9A"/>
    <w:rsid w:val="00866D1E"/>
    <w:rsid w:val="00866D82"/>
    <w:rsid w:val="0086710B"/>
    <w:rsid w:val="0086715D"/>
    <w:rsid w:val="008672A6"/>
    <w:rsid w:val="00867866"/>
    <w:rsid w:val="00867A76"/>
    <w:rsid w:val="00867B51"/>
    <w:rsid w:val="00867DD5"/>
    <w:rsid w:val="00870183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BD4"/>
    <w:rsid w:val="00870C46"/>
    <w:rsid w:val="00870C62"/>
    <w:rsid w:val="00870EBB"/>
    <w:rsid w:val="0087102E"/>
    <w:rsid w:val="0087108D"/>
    <w:rsid w:val="008712B3"/>
    <w:rsid w:val="0087136C"/>
    <w:rsid w:val="0087174E"/>
    <w:rsid w:val="00871884"/>
    <w:rsid w:val="00871888"/>
    <w:rsid w:val="00871B74"/>
    <w:rsid w:val="00871C94"/>
    <w:rsid w:val="00871D9F"/>
    <w:rsid w:val="00871E05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DB7"/>
    <w:rsid w:val="00872F3C"/>
    <w:rsid w:val="0087317F"/>
    <w:rsid w:val="008731A8"/>
    <w:rsid w:val="008733A0"/>
    <w:rsid w:val="00873426"/>
    <w:rsid w:val="00873929"/>
    <w:rsid w:val="008739E4"/>
    <w:rsid w:val="00873AAA"/>
    <w:rsid w:val="00873B8B"/>
    <w:rsid w:val="00873BB5"/>
    <w:rsid w:val="00873CCD"/>
    <w:rsid w:val="00873DC3"/>
    <w:rsid w:val="00873DE1"/>
    <w:rsid w:val="00873EE6"/>
    <w:rsid w:val="008742DD"/>
    <w:rsid w:val="008742E6"/>
    <w:rsid w:val="008743AF"/>
    <w:rsid w:val="008743D2"/>
    <w:rsid w:val="0087455E"/>
    <w:rsid w:val="008745B7"/>
    <w:rsid w:val="0087499E"/>
    <w:rsid w:val="00874B60"/>
    <w:rsid w:val="00874D49"/>
    <w:rsid w:val="00874D7C"/>
    <w:rsid w:val="00874E05"/>
    <w:rsid w:val="00874E74"/>
    <w:rsid w:val="00874E97"/>
    <w:rsid w:val="00874F74"/>
    <w:rsid w:val="00874FA4"/>
    <w:rsid w:val="0087503A"/>
    <w:rsid w:val="0087521B"/>
    <w:rsid w:val="008754A6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708"/>
    <w:rsid w:val="00876ACA"/>
    <w:rsid w:val="00876C20"/>
    <w:rsid w:val="00876DF5"/>
    <w:rsid w:val="00876E2E"/>
    <w:rsid w:val="00876E6D"/>
    <w:rsid w:val="008775AA"/>
    <w:rsid w:val="00877722"/>
    <w:rsid w:val="008777A1"/>
    <w:rsid w:val="0087785C"/>
    <w:rsid w:val="008779BD"/>
    <w:rsid w:val="00877B21"/>
    <w:rsid w:val="00877CB0"/>
    <w:rsid w:val="00877EF7"/>
    <w:rsid w:val="00877F18"/>
    <w:rsid w:val="0088061E"/>
    <w:rsid w:val="00880898"/>
    <w:rsid w:val="00880A9F"/>
    <w:rsid w:val="00880BA3"/>
    <w:rsid w:val="00880BEF"/>
    <w:rsid w:val="00880C7C"/>
    <w:rsid w:val="00880E06"/>
    <w:rsid w:val="008811EE"/>
    <w:rsid w:val="00881824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61"/>
    <w:rsid w:val="00882F64"/>
    <w:rsid w:val="00882F86"/>
    <w:rsid w:val="0088302E"/>
    <w:rsid w:val="00883162"/>
    <w:rsid w:val="0088322E"/>
    <w:rsid w:val="0088335B"/>
    <w:rsid w:val="008834C1"/>
    <w:rsid w:val="00883546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220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EEF"/>
    <w:rsid w:val="00885F4C"/>
    <w:rsid w:val="00885F72"/>
    <w:rsid w:val="00885FDB"/>
    <w:rsid w:val="0088609A"/>
    <w:rsid w:val="008861F2"/>
    <w:rsid w:val="008861F6"/>
    <w:rsid w:val="008862B1"/>
    <w:rsid w:val="0088634C"/>
    <w:rsid w:val="0088640B"/>
    <w:rsid w:val="00886525"/>
    <w:rsid w:val="00886806"/>
    <w:rsid w:val="00886BE0"/>
    <w:rsid w:val="00886C67"/>
    <w:rsid w:val="00886C6F"/>
    <w:rsid w:val="00886E9A"/>
    <w:rsid w:val="00886EB9"/>
    <w:rsid w:val="00886F17"/>
    <w:rsid w:val="00887095"/>
    <w:rsid w:val="008870A3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1E"/>
    <w:rsid w:val="00890083"/>
    <w:rsid w:val="0089017E"/>
    <w:rsid w:val="00890238"/>
    <w:rsid w:val="00890321"/>
    <w:rsid w:val="008903B5"/>
    <w:rsid w:val="008903D7"/>
    <w:rsid w:val="00890448"/>
    <w:rsid w:val="0089050C"/>
    <w:rsid w:val="0089068D"/>
    <w:rsid w:val="008906A3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232"/>
    <w:rsid w:val="0089193A"/>
    <w:rsid w:val="008919E2"/>
    <w:rsid w:val="00891B68"/>
    <w:rsid w:val="00891BCF"/>
    <w:rsid w:val="00891CC6"/>
    <w:rsid w:val="00891EF9"/>
    <w:rsid w:val="0089215F"/>
    <w:rsid w:val="00892203"/>
    <w:rsid w:val="00892390"/>
    <w:rsid w:val="008926CC"/>
    <w:rsid w:val="00892737"/>
    <w:rsid w:val="0089276F"/>
    <w:rsid w:val="00892A1C"/>
    <w:rsid w:val="00892AEE"/>
    <w:rsid w:val="00893070"/>
    <w:rsid w:val="00893225"/>
    <w:rsid w:val="00893277"/>
    <w:rsid w:val="00893355"/>
    <w:rsid w:val="00893504"/>
    <w:rsid w:val="008935FE"/>
    <w:rsid w:val="00893681"/>
    <w:rsid w:val="008936DA"/>
    <w:rsid w:val="00893877"/>
    <w:rsid w:val="00893A1E"/>
    <w:rsid w:val="00893C15"/>
    <w:rsid w:val="00893C86"/>
    <w:rsid w:val="00893CDF"/>
    <w:rsid w:val="00893D7A"/>
    <w:rsid w:val="00893D7E"/>
    <w:rsid w:val="00893D83"/>
    <w:rsid w:val="00893DB5"/>
    <w:rsid w:val="00893FEF"/>
    <w:rsid w:val="00894217"/>
    <w:rsid w:val="00894370"/>
    <w:rsid w:val="0089462D"/>
    <w:rsid w:val="0089465B"/>
    <w:rsid w:val="00894778"/>
    <w:rsid w:val="00894791"/>
    <w:rsid w:val="008948B0"/>
    <w:rsid w:val="00894C12"/>
    <w:rsid w:val="00894EF1"/>
    <w:rsid w:val="00895186"/>
    <w:rsid w:val="008951A3"/>
    <w:rsid w:val="0089542C"/>
    <w:rsid w:val="0089548E"/>
    <w:rsid w:val="00895574"/>
    <w:rsid w:val="0089573A"/>
    <w:rsid w:val="008957D7"/>
    <w:rsid w:val="008959F9"/>
    <w:rsid w:val="00895A69"/>
    <w:rsid w:val="00895DFE"/>
    <w:rsid w:val="00895F4B"/>
    <w:rsid w:val="008960EF"/>
    <w:rsid w:val="00896146"/>
    <w:rsid w:val="008963A1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24B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9DE"/>
    <w:rsid w:val="008A2AB1"/>
    <w:rsid w:val="008A2ADE"/>
    <w:rsid w:val="008A2B3C"/>
    <w:rsid w:val="008A2C71"/>
    <w:rsid w:val="008A2EF3"/>
    <w:rsid w:val="008A3216"/>
    <w:rsid w:val="008A32C0"/>
    <w:rsid w:val="008A344F"/>
    <w:rsid w:val="008A35BF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4F4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0A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686"/>
    <w:rsid w:val="008A679D"/>
    <w:rsid w:val="008A68DC"/>
    <w:rsid w:val="008A6D84"/>
    <w:rsid w:val="008A6DBB"/>
    <w:rsid w:val="008A6F08"/>
    <w:rsid w:val="008A7011"/>
    <w:rsid w:val="008A7344"/>
    <w:rsid w:val="008A778C"/>
    <w:rsid w:val="008A789B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9A"/>
    <w:rsid w:val="008B0FD6"/>
    <w:rsid w:val="008B10FE"/>
    <w:rsid w:val="008B1227"/>
    <w:rsid w:val="008B13EB"/>
    <w:rsid w:val="008B1442"/>
    <w:rsid w:val="008B14C3"/>
    <w:rsid w:val="008B1533"/>
    <w:rsid w:val="008B1792"/>
    <w:rsid w:val="008B188F"/>
    <w:rsid w:val="008B18E6"/>
    <w:rsid w:val="008B1996"/>
    <w:rsid w:val="008B1D67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2F2D"/>
    <w:rsid w:val="008B3159"/>
    <w:rsid w:val="008B31E3"/>
    <w:rsid w:val="008B328E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96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300"/>
    <w:rsid w:val="008B6354"/>
    <w:rsid w:val="008B63C6"/>
    <w:rsid w:val="008B63F9"/>
    <w:rsid w:val="008B640C"/>
    <w:rsid w:val="008B6485"/>
    <w:rsid w:val="008B663F"/>
    <w:rsid w:val="008B68A4"/>
    <w:rsid w:val="008B6A5C"/>
    <w:rsid w:val="008B6AA5"/>
    <w:rsid w:val="008B6B41"/>
    <w:rsid w:val="008B6B61"/>
    <w:rsid w:val="008B6C2B"/>
    <w:rsid w:val="008B6C73"/>
    <w:rsid w:val="008B7196"/>
    <w:rsid w:val="008B74B6"/>
    <w:rsid w:val="008B75E0"/>
    <w:rsid w:val="008B7645"/>
    <w:rsid w:val="008B796C"/>
    <w:rsid w:val="008B797F"/>
    <w:rsid w:val="008B7A70"/>
    <w:rsid w:val="008B7C0C"/>
    <w:rsid w:val="008B7DB8"/>
    <w:rsid w:val="008B7F19"/>
    <w:rsid w:val="008B7FF6"/>
    <w:rsid w:val="008C008D"/>
    <w:rsid w:val="008C0254"/>
    <w:rsid w:val="008C02E6"/>
    <w:rsid w:val="008C03A5"/>
    <w:rsid w:val="008C03B3"/>
    <w:rsid w:val="008C04C5"/>
    <w:rsid w:val="008C0504"/>
    <w:rsid w:val="008C06EE"/>
    <w:rsid w:val="008C0761"/>
    <w:rsid w:val="008C087E"/>
    <w:rsid w:val="008C0883"/>
    <w:rsid w:val="008C0A25"/>
    <w:rsid w:val="008C0B13"/>
    <w:rsid w:val="008C0C15"/>
    <w:rsid w:val="008C0C89"/>
    <w:rsid w:val="008C0CA8"/>
    <w:rsid w:val="008C0E10"/>
    <w:rsid w:val="008C0F52"/>
    <w:rsid w:val="008C107E"/>
    <w:rsid w:val="008C10BE"/>
    <w:rsid w:val="008C138C"/>
    <w:rsid w:val="008C14C3"/>
    <w:rsid w:val="008C1555"/>
    <w:rsid w:val="008C1575"/>
    <w:rsid w:val="008C1813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30E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2E3E"/>
    <w:rsid w:val="008C3187"/>
    <w:rsid w:val="008C32CA"/>
    <w:rsid w:val="008C33A8"/>
    <w:rsid w:val="008C34FD"/>
    <w:rsid w:val="008C3541"/>
    <w:rsid w:val="008C3680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34"/>
    <w:rsid w:val="008C4693"/>
    <w:rsid w:val="008C47C1"/>
    <w:rsid w:val="008C47D5"/>
    <w:rsid w:val="008C4812"/>
    <w:rsid w:val="008C49BA"/>
    <w:rsid w:val="008C4AD9"/>
    <w:rsid w:val="008C4B3C"/>
    <w:rsid w:val="008C4B91"/>
    <w:rsid w:val="008C4E30"/>
    <w:rsid w:val="008C507B"/>
    <w:rsid w:val="008C5266"/>
    <w:rsid w:val="008C52AF"/>
    <w:rsid w:val="008C5403"/>
    <w:rsid w:val="008C5717"/>
    <w:rsid w:val="008C5811"/>
    <w:rsid w:val="008C59E7"/>
    <w:rsid w:val="008C5A07"/>
    <w:rsid w:val="008C5A56"/>
    <w:rsid w:val="008C5A8C"/>
    <w:rsid w:val="008C5BC1"/>
    <w:rsid w:val="008C5E6B"/>
    <w:rsid w:val="008C5F71"/>
    <w:rsid w:val="008C6041"/>
    <w:rsid w:val="008C6264"/>
    <w:rsid w:val="008C65CB"/>
    <w:rsid w:val="008C664F"/>
    <w:rsid w:val="008C692C"/>
    <w:rsid w:val="008C6C36"/>
    <w:rsid w:val="008C6C50"/>
    <w:rsid w:val="008C6DF7"/>
    <w:rsid w:val="008C70FD"/>
    <w:rsid w:val="008C7115"/>
    <w:rsid w:val="008C718C"/>
    <w:rsid w:val="008C728B"/>
    <w:rsid w:val="008C736C"/>
    <w:rsid w:val="008C7384"/>
    <w:rsid w:val="008C7407"/>
    <w:rsid w:val="008C7418"/>
    <w:rsid w:val="008C7B3B"/>
    <w:rsid w:val="008C7BD1"/>
    <w:rsid w:val="008C7D51"/>
    <w:rsid w:val="008C7EA4"/>
    <w:rsid w:val="008D01AD"/>
    <w:rsid w:val="008D01F1"/>
    <w:rsid w:val="008D040C"/>
    <w:rsid w:val="008D04A0"/>
    <w:rsid w:val="008D04E7"/>
    <w:rsid w:val="008D0586"/>
    <w:rsid w:val="008D0608"/>
    <w:rsid w:val="008D096B"/>
    <w:rsid w:val="008D0B01"/>
    <w:rsid w:val="008D0C4F"/>
    <w:rsid w:val="008D0D23"/>
    <w:rsid w:val="008D0D6B"/>
    <w:rsid w:val="008D0F23"/>
    <w:rsid w:val="008D0F61"/>
    <w:rsid w:val="008D10CC"/>
    <w:rsid w:val="008D1111"/>
    <w:rsid w:val="008D1386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071"/>
    <w:rsid w:val="008D2135"/>
    <w:rsid w:val="008D21BA"/>
    <w:rsid w:val="008D21C3"/>
    <w:rsid w:val="008D2236"/>
    <w:rsid w:val="008D2316"/>
    <w:rsid w:val="008D2317"/>
    <w:rsid w:val="008D24F9"/>
    <w:rsid w:val="008D2574"/>
    <w:rsid w:val="008D2575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5E"/>
    <w:rsid w:val="008D32F1"/>
    <w:rsid w:val="008D33A1"/>
    <w:rsid w:val="008D33E2"/>
    <w:rsid w:val="008D3454"/>
    <w:rsid w:val="008D3563"/>
    <w:rsid w:val="008D37D5"/>
    <w:rsid w:val="008D38C0"/>
    <w:rsid w:val="008D3901"/>
    <w:rsid w:val="008D3ABC"/>
    <w:rsid w:val="008D3C53"/>
    <w:rsid w:val="008D3D2A"/>
    <w:rsid w:val="008D3D3B"/>
    <w:rsid w:val="008D3D8E"/>
    <w:rsid w:val="008D3E87"/>
    <w:rsid w:val="008D40FB"/>
    <w:rsid w:val="008D4175"/>
    <w:rsid w:val="008D42B6"/>
    <w:rsid w:val="008D42E3"/>
    <w:rsid w:val="008D43AF"/>
    <w:rsid w:val="008D4535"/>
    <w:rsid w:val="008D453E"/>
    <w:rsid w:val="008D4615"/>
    <w:rsid w:val="008D490B"/>
    <w:rsid w:val="008D496A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449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5F91"/>
    <w:rsid w:val="008D637F"/>
    <w:rsid w:val="008D66E8"/>
    <w:rsid w:val="008D67F2"/>
    <w:rsid w:val="008D69DB"/>
    <w:rsid w:val="008D6A2C"/>
    <w:rsid w:val="008D6CB1"/>
    <w:rsid w:val="008D6D71"/>
    <w:rsid w:val="008D6F4E"/>
    <w:rsid w:val="008D6F96"/>
    <w:rsid w:val="008D6FB4"/>
    <w:rsid w:val="008D7075"/>
    <w:rsid w:val="008D72ED"/>
    <w:rsid w:val="008D73BE"/>
    <w:rsid w:val="008D7500"/>
    <w:rsid w:val="008D766E"/>
    <w:rsid w:val="008D7771"/>
    <w:rsid w:val="008D7828"/>
    <w:rsid w:val="008D7B2F"/>
    <w:rsid w:val="008D7B43"/>
    <w:rsid w:val="008D7D8E"/>
    <w:rsid w:val="008D7E7D"/>
    <w:rsid w:val="008D7F01"/>
    <w:rsid w:val="008E0000"/>
    <w:rsid w:val="008E0353"/>
    <w:rsid w:val="008E046A"/>
    <w:rsid w:val="008E04B8"/>
    <w:rsid w:val="008E084C"/>
    <w:rsid w:val="008E08B6"/>
    <w:rsid w:val="008E08F1"/>
    <w:rsid w:val="008E0994"/>
    <w:rsid w:val="008E0CFB"/>
    <w:rsid w:val="008E0D57"/>
    <w:rsid w:val="008E0DB4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5D1"/>
    <w:rsid w:val="008E25E5"/>
    <w:rsid w:val="008E2680"/>
    <w:rsid w:val="008E26F0"/>
    <w:rsid w:val="008E2829"/>
    <w:rsid w:val="008E29B5"/>
    <w:rsid w:val="008E29C2"/>
    <w:rsid w:val="008E2C1D"/>
    <w:rsid w:val="008E2E06"/>
    <w:rsid w:val="008E2F4E"/>
    <w:rsid w:val="008E2FEB"/>
    <w:rsid w:val="008E308F"/>
    <w:rsid w:val="008E32FE"/>
    <w:rsid w:val="008E341F"/>
    <w:rsid w:val="008E34DB"/>
    <w:rsid w:val="008E36F4"/>
    <w:rsid w:val="008E377C"/>
    <w:rsid w:val="008E38A4"/>
    <w:rsid w:val="008E3D30"/>
    <w:rsid w:val="008E3E33"/>
    <w:rsid w:val="008E3FB0"/>
    <w:rsid w:val="008E3FDC"/>
    <w:rsid w:val="008E3FFE"/>
    <w:rsid w:val="008E4035"/>
    <w:rsid w:val="008E417B"/>
    <w:rsid w:val="008E41FF"/>
    <w:rsid w:val="008E420D"/>
    <w:rsid w:val="008E434F"/>
    <w:rsid w:val="008E4439"/>
    <w:rsid w:val="008E452E"/>
    <w:rsid w:val="008E4879"/>
    <w:rsid w:val="008E4BEE"/>
    <w:rsid w:val="008E5008"/>
    <w:rsid w:val="008E5076"/>
    <w:rsid w:val="008E5157"/>
    <w:rsid w:val="008E521F"/>
    <w:rsid w:val="008E52B2"/>
    <w:rsid w:val="008E58E5"/>
    <w:rsid w:val="008E5AD4"/>
    <w:rsid w:val="008E5AFF"/>
    <w:rsid w:val="008E5D11"/>
    <w:rsid w:val="008E5DB9"/>
    <w:rsid w:val="008E60F2"/>
    <w:rsid w:val="008E62D1"/>
    <w:rsid w:val="008E6379"/>
    <w:rsid w:val="008E6387"/>
    <w:rsid w:val="008E64C9"/>
    <w:rsid w:val="008E6641"/>
    <w:rsid w:val="008E6674"/>
    <w:rsid w:val="008E6754"/>
    <w:rsid w:val="008E6A29"/>
    <w:rsid w:val="008E6A91"/>
    <w:rsid w:val="008E6C7E"/>
    <w:rsid w:val="008E6ED7"/>
    <w:rsid w:val="008E6F08"/>
    <w:rsid w:val="008E7086"/>
    <w:rsid w:val="008E72D4"/>
    <w:rsid w:val="008E73B3"/>
    <w:rsid w:val="008E7404"/>
    <w:rsid w:val="008E7508"/>
    <w:rsid w:val="008E79DE"/>
    <w:rsid w:val="008E7EE2"/>
    <w:rsid w:val="008E7EEA"/>
    <w:rsid w:val="008E7F32"/>
    <w:rsid w:val="008E7FD4"/>
    <w:rsid w:val="008F014D"/>
    <w:rsid w:val="008F0331"/>
    <w:rsid w:val="008F05E8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957"/>
    <w:rsid w:val="008F19C1"/>
    <w:rsid w:val="008F19E3"/>
    <w:rsid w:val="008F1AD6"/>
    <w:rsid w:val="008F1BF2"/>
    <w:rsid w:val="008F1EE1"/>
    <w:rsid w:val="008F1FEC"/>
    <w:rsid w:val="008F1FFA"/>
    <w:rsid w:val="008F249A"/>
    <w:rsid w:val="008F2550"/>
    <w:rsid w:val="008F2642"/>
    <w:rsid w:val="008F2698"/>
    <w:rsid w:val="008F26FC"/>
    <w:rsid w:val="008F281D"/>
    <w:rsid w:val="008F2D56"/>
    <w:rsid w:val="008F2E49"/>
    <w:rsid w:val="008F2F26"/>
    <w:rsid w:val="008F2F53"/>
    <w:rsid w:val="008F30A8"/>
    <w:rsid w:val="008F3144"/>
    <w:rsid w:val="008F36A8"/>
    <w:rsid w:val="008F37DA"/>
    <w:rsid w:val="008F37EA"/>
    <w:rsid w:val="008F38A9"/>
    <w:rsid w:val="008F39E0"/>
    <w:rsid w:val="008F3BE5"/>
    <w:rsid w:val="008F3FB7"/>
    <w:rsid w:val="008F41AA"/>
    <w:rsid w:val="008F4338"/>
    <w:rsid w:val="008F440B"/>
    <w:rsid w:val="008F4544"/>
    <w:rsid w:val="008F4584"/>
    <w:rsid w:val="008F48D0"/>
    <w:rsid w:val="008F4C2D"/>
    <w:rsid w:val="008F4C80"/>
    <w:rsid w:val="008F4DF1"/>
    <w:rsid w:val="008F4EE0"/>
    <w:rsid w:val="008F4F31"/>
    <w:rsid w:val="008F5075"/>
    <w:rsid w:val="008F50EB"/>
    <w:rsid w:val="008F51D4"/>
    <w:rsid w:val="008F5268"/>
    <w:rsid w:val="008F5667"/>
    <w:rsid w:val="008F56F6"/>
    <w:rsid w:val="008F588F"/>
    <w:rsid w:val="008F58F1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5F9D"/>
    <w:rsid w:val="008F61A2"/>
    <w:rsid w:val="008F61C7"/>
    <w:rsid w:val="008F63D1"/>
    <w:rsid w:val="008F6423"/>
    <w:rsid w:val="008F6500"/>
    <w:rsid w:val="008F65C3"/>
    <w:rsid w:val="008F65EC"/>
    <w:rsid w:val="008F683A"/>
    <w:rsid w:val="008F68B9"/>
    <w:rsid w:val="008F69C8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37"/>
    <w:rsid w:val="008F7EBA"/>
    <w:rsid w:val="0090000F"/>
    <w:rsid w:val="009001C2"/>
    <w:rsid w:val="00900409"/>
    <w:rsid w:val="00900918"/>
    <w:rsid w:val="009009D9"/>
    <w:rsid w:val="00900AE3"/>
    <w:rsid w:val="00900AE8"/>
    <w:rsid w:val="00900B22"/>
    <w:rsid w:val="00900BB9"/>
    <w:rsid w:val="00900BC9"/>
    <w:rsid w:val="00900BDE"/>
    <w:rsid w:val="00900C43"/>
    <w:rsid w:val="00900E5A"/>
    <w:rsid w:val="00900E5D"/>
    <w:rsid w:val="00900ED8"/>
    <w:rsid w:val="00900F48"/>
    <w:rsid w:val="0090120F"/>
    <w:rsid w:val="00901255"/>
    <w:rsid w:val="009012DE"/>
    <w:rsid w:val="00901323"/>
    <w:rsid w:val="00901407"/>
    <w:rsid w:val="009014E3"/>
    <w:rsid w:val="00901574"/>
    <w:rsid w:val="009016CA"/>
    <w:rsid w:val="009018C3"/>
    <w:rsid w:val="00901A27"/>
    <w:rsid w:val="00901DAA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EBE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A7"/>
    <w:rsid w:val="00906575"/>
    <w:rsid w:val="0090667A"/>
    <w:rsid w:val="00906756"/>
    <w:rsid w:val="009068F3"/>
    <w:rsid w:val="009069E9"/>
    <w:rsid w:val="00906A63"/>
    <w:rsid w:val="00906CD4"/>
    <w:rsid w:val="00907105"/>
    <w:rsid w:val="00907314"/>
    <w:rsid w:val="00907506"/>
    <w:rsid w:val="009075AE"/>
    <w:rsid w:val="009077E8"/>
    <w:rsid w:val="009078AE"/>
    <w:rsid w:val="009079BA"/>
    <w:rsid w:val="00907E67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30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A4D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813"/>
    <w:rsid w:val="00912B54"/>
    <w:rsid w:val="00912B62"/>
    <w:rsid w:val="00912C3A"/>
    <w:rsid w:val="00912CF8"/>
    <w:rsid w:val="00912DA7"/>
    <w:rsid w:val="00912E53"/>
    <w:rsid w:val="00912F9B"/>
    <w:rsid w:val="009130A4"/>
    <w:rsid w:val="0091338A"/>
    <w:rsid w:val="009133C6"/>
    <w:rsid w:val="0091366D"/>
    <w:rsid w:val="00913770"/>
    <w:rsid w:val="0091378A"/>
    <w:rsid w:val="00913C97"/>
    <w:rsid w:val="00913CAB"/>
    <w:rsid w:val="00913D07"/>
    <w:rsid w:val="00913DC2"/>
    <w:rsid w:val="00913DFC"/>
    <w:rsid w:val="00913E05"/>
    <w:rsid w:val="00913E1B"/>
    <w:rsid w:val="00914249"/>
    <w:rsid w:val="0091489C"/>
    <w:rsid w:val="00914A2E"/>
    <w:rsid w:val="00914A3D"/>
    <w:rsid w:val="00914A59"/>
    <w:rsid w:val="00914E53"/>
    <w:rsid w:val="00914FB0"/>
    <w:rsid w:val="00915301"/>
    <w:rsid w:val="00915580"/>
    <w:rsid w:val="0091583F"/>
    <w:rsid w:val="00915872"/>
    <w:rsid w:val="00915926"/>
    <w:rsid w:val="00915932"/>
    <w:rsid w:val="00915ABD"/>
    <w:rsid w:val="00915B30"/>
    <w:rsid w:val="00915C47"/>
    <w:rsid w:val="00915E7D"/>
    <w:rsid w:val="009160E2"/>
    <w:rsid w:val="009163D9"/>
    <w:rsid w:val="00916687"/>
    <w:rsid w:val="009166A1"/>
    <w:rsid w:val="00916797"/>
    <w:rsid w:val="009167AA"/>
    <w:rsid w:val="00916B8B"/>
    <w:rsid w:val="00916D0B"/>
    <w:rsid w:val="00916E6A"/>
    <w:rsid w:val="00916F08"/>
    <w:rsid w:val="00916FF7"/>
    <w:rsid w:val="00917055"/>
    <w:rsid w:val="009171F9"/>
    <w:rsid w:val="00917285"/>
    <w:rsid w:val="00917381"/>
    <w:rsid w:val="009174A6"/>
    <w:rsid w:val="0091756A"/>
    <w:rsid w:val="0091758B"/>
    <w:rsid w:val="009176BB"/>
    <w:rsid w:val="009177A0"/>
    <w:rsid w:val="00917819"/>
    <w:rsid w:val="009178E0"/>
    <w:rsid w:val="00917ACF"/>
    <w:rsid w:val="00917B30"/>
    <w:rsid w:val="00917CD1"/>
    <w:rsid w:val="00917DAE"/>
    <w:rsid w:val="00917F24"/>
    <w:rsid w:val="00917FE4"/>
    <w:rsid w:val="009200E0"/>
    <w:rsid w:val="00920115"/>
    <w:rsid w:val="00920124"/>
    <w:rsid w:val="009201EF"/>
    <w:rsid w:val="00920296"/>
    <w:rsid w:val="009202FD"/>
    <w:rsid w:val="009205B4"/>
    <w:rsid w:val="00920694"/>
    <w:rsid w:val="009206A7"/>
    <w:rsid w:val="009208A2"/>
    <w:rsid w:val="0092099E"/>
    <w:rsid w:val="00920AED"/>
    <w:rsid w:val="00920C81"/>
    <w:rsid w:val="00920DBB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04"/>
    <w:rsid w:val="00921D63"/>
    <w:rsid w:val="00921DC8"/>
    <w:rsid w:val="00921E14"/>
    <w:rsid w:val="00921EB3"/>
    <w:rsid w:val="00921EE2"/>
    <w:rsid w:val="00922120"/>
    <w:rsid w:val="009222EC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6EE"/>
    <w:rsid w:val="00923753"/>
    <w:rsid w:val="009237B8"/>
    <w:rsid w:val="0092383F"/>
    <w:rsid w:val="009239BD"/>
    <w:rsid w:val="009239D8"/>
    <w:rsid w:val="00923ABE"/>
    <w:rsid w:val="00923DA4"/>
    <w:rsid w:val="00924164"/>
    <w:rsid w:val="009241B4"/>
    <w:rsid w:val="009241F0"/>
    <w:rsid w:val="009244FE"/>
    <w:rsid w:val="009245CD"/>
    <w:rsid w:val="009248AB"/>
    <w:rsid w:val="00924B7B"/>
    <w:rsid w:val="00924E1A"/>
    <w:rsid w:val="00924F93"/>
    <w:rsid w:val="009253B8"/>
    <w:rsid w:val="00925555"/>
    <w:rsid w:val="009256B3"/>
    <w:rsid w:val="0092590B"/>
    <w:rsid w:val="009259FA"/>
    <w:rsid w:val="00925A5A"/>
    <w:rsid w:val="00925AC9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650"/>
    <w:rsid w:val="00926719"/>
    <w:rsid w:val="009268B7"/>
    <w:rsid w:val="00926BA7"/>
    <w:rsid w:val="00926E96"/>
    <w:rsid w:val="00926EF2"/>
    <w:rsid w:val="00926F79"/>
    <w:rsid w:val="00927145"/>
    <w:rsid w:val="00927164"/>
    <w:rsid w:val="009272CF"/>
    <w:rsid w:val="0092730E"/>
    <w:rsid w:val="0092737D"/>
    <w:rsid w:val="0092746E"/>
    <w:rsid w:val="00927496"/>
    <w:rsid w:val="0092779B"/>
    <w:rsid w:val="0092785C"/>
    <w:rsid w:val="0092786C"/>
    <w:rsid w:val="00927930"/>
    <w:rsid w:val="00927A6E"/>
    <w:rsid w:val="00927D86"/>
    <w:rsid w:val="00927E1B"/>
    <w:rsid w:val="00930166"/>
    <w:rsid w:val="0093046A"/>
    <w:rsid w:val="009304DC"/>
    <w:rsid w:val="0093059E"/>
    <w:rsid w:val="009305B1"/>
    <w:rsid w:val="009305EC"/>
    <w:rsid w:val="0093060C"/>
    <w:rsid w:val="00930665"/>
    <w:rsid w:val="009307CD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3F9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7AC"/>
    <w:rsid w:val="00933828"/>
    <w:rsid w:val="00933956"/>
    <w:rsid w:val="00933AC1"/>
    <w:rsid w:val="00933B68"/>
    <w:rsid w:val="00933C50"/>
    <w:rsid w:val="00933D89"/>
    <w:rsid w:val="00933E98"/>
    <w:rsid w:val="00933EEF"/>
    <w:rsid w:val="009343B7"/>
    <w:rsid w:val="00934469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628"/>
    <w:rsid w:val="0093565A"/>
    <w:rsid w:val="0093575B"/>
    <w:rsid w:val="0093589E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36C"/>
    <w:rsid w:val="00936400"/>
    <w:rsid w:val="00936411"/>
    <w:rsid w:val="0093664C"/>
    <w:rsid w:val="0093667F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BE"/>
    <w:rsid w:val="00937CCE"/>
    <w:rsid w:val="00937D12"/>
    <w:rsid w:val="00937E58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F6D"/>
    <w:rsid w:val="00941076"/>
    <w:rsid w:val="0094124B"/>
    <w:rsid w:val="009412B0"/>
    <w:rsid w:val="009415E1"/>
    <w:rsid w:val="00941801"/>
    <w:rsid w:val="009419A0"/>
    <w:rsid w:val="009419B2"/>
    <w:rsid w:val="00941A2E"/>
    <w:rsid w:val="00941A3E"/>
    <w:rsid w:val="00941B85"/>
    <w:rsid w:val="00941BC0"/>
    <w:rsid w:val="00941BC6"/>
    <w:rsid w:val="00941C64"/>
    <w:rsid w:val="00941C69"/>
    <w:rsid w:val="00941C82"/>
    <w:rsid w:val="00941E4E"/>
    <w:rsid w:val="00941FB3"/>
    <w:rsid w:val="0094200B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2A8B"/>
    <w:rsid w:val="00943240"/>
    <w:rsid w:val="00943569"/>
    <w:rsid w:val="009436A2"/>
    <w:rsid w:val="009437C1"/>
    <w:rsid w:val="00943BF2"/>
    <w:rsid w:val="00943DC5"/>
    <w:rsid w:val="00943DEA"/>
    <w:rsid w:val="009440AE"/>
    <w:rsid w:val="009441B2"/>
    <w:rsid w:val="009441F7"/>
    <w:rsid w:val="00944402"/>
    <w:rsid w:val="009446DB"/>
    <w:rsid w:val="009449E3"/>
    <w:rsid w:val="00944BA7"/>
    <w:rsid w:val="00944F0A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D9B"/>
    <w:rsid w:val="00945E32"/>
    <w:rsid w:val="00945EFB"/>
    <w:rsid w:val="009462C1"/>
    <w:rsid w:val="00946365"/>
    <w:rsid w:val="009463A8"/>
    <w:rsid w:val="009463E5"/>
    <w:rsid w:val="009465A1"/>
    <w:rsid w:val="009467E3"/>
    <w:rsid w:val="009468F6"/>
    <w:rsid w:val="009469AD"/>
    <w:rsid w:val="00946B00"/>
    <w:rsid w:val="00946B6D"/>
    <w:rsid w:val="00946BD3"/>
    <w:rsid w:val="00946C78"/>
    <w:rsid w:val="00946CCD"/>
    <w:rsid w:val="00946CF1"/>
    <w:rsid w:val="00946D39"/>
    <w:rsid w:val="00946DF2"/>
    <w:rsid w:val="00946EAB"/>
    <w:rsid w:val="00946F50"/>
    <w:rsid w:val="00947036"/>
    <w:rsid w:val="009470CF"/>
    <w:rsid w:val="009471CA"/>
    <w:rsid w:val="009472F6"/>
    <w:rsid w:val="00947334"/>
    <w:rsid w:val="00947429"/>
    <w:rsid w:val="009474D1"/>
    <w:rsid w:val="009477AD"/>
    <w:rsid w:val="009477F2"/>
    <w:rsid w:val="00947B4E"/>
    <w:rsid w:val="009502B5"/>
    <w:rsid w:val="00950348"/>
    <w:rsid w:val="00950452"/>
    <w:rsid w:val="00950746"/>
    <w:rsid w:val="00950764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9D"/>
    <w:rsid w:val="009516BC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179"/>
    <w:rsid w:val="00953241"/>
    <w:rsid w:val="00953267"/>
    <w:rsid w:val="009535E0"/>
    <w:rsid w:val="0095360C"/>
    <w:rsid w:val="00953643"/>
    <w:rsid w:val="00953662"/>
    <w:rsid w:val="00953890"/>
    <w:rsid w:val="00953A8B"/>
    <w:rsid w:val="00953B36"/>
    <w:rsid w:val="00953C11"/>
    <w:rsid w:val="00953C1A"/>
    <w:rsid w:val="00953D8D"/>
    <w:rsid w:val="00953FFF"/>
    <w:rsid w:val="00954047"/>
    <w:rsid w:val="009545B9"/>
    <w:rsid w:val="00954A4B"/>
    <w:rsid w:val="00954D5E"/>
    <w:rsid w:val="009550B9"/>
    <w:rsid w:val="009550D8"/>
    <w:rsid w:val="0095518F"/>
    <w:rsid w:val="009552B8"/>
    <w:rsid w:val="009552FB"/>
    <w:rsid w:val="0095535D"/>
    <w:rsid w:val="00955400"/>
    <w:rsid w:val="0095554D"/>
    <w:rsid w:val="00955837"/>
    <w:rsid w:val="00955A08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C12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70"/>
    <w:rsid w:val="009579C6"/>
    <w:rsid w:val="00957C4B"/>
    <w:rsid w:val="00957D78"/>
    <w:rsid w:val="009601CA"/>
    <w:rsid w:val="009602B4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6ED"/>
    <w:rsid w:val="0096170A"/>
    <w:rsid w:val="009619C0"/>
    <w:rsid w:val="00961ABE"/>
    <w:rsid w:val="00961C11"/>
    <w:rsid w:val="00961D03"/>
    <w:rsid w:val="00961DDC"/>
    <w:rsid w:val="00961E23"/>
    <w:rsid w:val="00961E96"/>
    <w:rsid w:val="00961EB5"/>
    <w:rsid w:val="00962122"/>
    <w:rsid w:val="009621BD"/>
    <w:rsid w:val="009626BA"/>
    <w:rsid w:val="0096271D"/>
    <w:rsid w:val="009627C8"/>
    <w:rsid w:val="00962D52"/>
    <w:rsid w:val="00962D73"/>
    <w:rsid w:val="00962F15"/>
    <w:rsid w:val="00962F80"/>
    <w:rsid w:val="0096338F"/>
    <w:rsid w:val="009633ED"/>
    <w:rsid w:val="00963849"/>
    <w:rsid w:val="0096392A"/>
    <w:rsid w:val="00963976"/>
    <w:rsid w:val="00963AD1"/>
    <w:rsid w:val="00963BAC"/>
    <w:rsid w:val="00963D97"/>
    <w:rsid w:val="00964121"/>
    <w:rsid w:val="00964184"/>
    <w:rsid w:val="009642EB"/>
    <w:rsid w:val="0096438F"/>
    <w:rsid w:val="009645A0"/>
    <w:rsid w:val="0096462C"/>
    <w:rsid w:val="00964644"/>
    <w:rsid w:val="00964827"/>
    <w:rsid w:val="00964888"/>
    <w:rsid w:val="00964E94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91"/>
    <w:rsid w:val="009662DF"/>
    <w:rsid w:val="0096647B"/>
    <w:rsid w:val="00966721"/>
    <w:rsid w:val="00966BCF"/>
    <w:rsid w:val="00966CAF"/>
    <w:rsid w:val="00967157"/>
    <w:rsid w:val="009671DE"/>
    <w:rsid w:val="0096728D"/>
    <w:rsid w:val="0096740F"/>
    <w:rsid w:val="009674A3"/>
    <w:rsid w:val="009674F5"/>
    <w:rsid w:val="00967800"/>
    <w:rsid w:val="00967AD2"/>
    <w:rsid w:val="00967B3A"/>
    <w:rsid w:val="00967E48"/>
    <w:rsid w:val="00967E9A"/>
    <w:rsid w:val="00970013"/>
    <w:rsid w:val="0097001C"/>
    <w:rsid w:val="00970064"/>
    <w:rsid w:val="00970379"/>
    <w:rsid w:val="00970412"/>
    <w:rsid w:val="0097066B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0B"/>
    <w:rsid w:val="00970D1F"/>
    <w:rsid w:val="00970DED"/>
    <w:rsid w:val="00970FC0"/>
    <w:rsid w:val="00971228"/>
    <w:rsid w:val="0097139D"/>
    <w:rsid w:val="009713AE"/>
    <w:rsid w:val="0097153D"/>
    <w:rsid w:val="0097173B"/>
    <w:rsid w:val="00971A3B"/>
    <w:rsid w:val="00971B13"/>
    <w:rsid w:val="00971BEC"/>
    <w:rsid w:val="00971BF4"/>
    <w:rsid w:val="00971CED"/>
    <w:rsid w:val="00971D78"/>
    <w:rsid w:val="00971E98"/>
    <w:rsid w:val="00971FF3"/>
    <w:rsid w:val="00972266"/>
    <w:rsid w:val="0097239A"/>
    <w:rsid w:val="009723EC"/>
    <w:rsid w:val="00972541"/>
    <w:rsid w:val="009726D8"/>
    <w:rsid w:val="00972B04"/>
    <w:rsid w:val="00972B3D"/>
    <w:rsid w:val="00972B48"/>
    <w:rsid w:val="00972BBE"/>
    <w:rsid w:val="00972CC5"/>
    <w:rsid w:val="00972DA2"/>
    <w:rsid w:val="00972E36"/>
    <w:rsid w:val="00972F12"/>
    <w:rsid w:val="00973145"/>
    <w:rsid w:val="009731A1"/>
    <w:rsid w:val="00973311"/>
    <w:rsid w:val="009733AC"/>
    <w:rsid w:val="0097348D"/>
    <w:rsid w:val="009734E2"/>
    <w:rsid w:val="0097352C"/>
    <w:rsid w:val="0097358D"/>
    <w:rsid w:val="009735F7"/>
    <w:rsid w:val="00973903"/>
    <w:rsid w:val="00973978"/>
    <w:rsid w:val="00973B5F"/>
    <w:rsid w:val="00973EA7"/>
    <w:rsid w:val="00974442"/>
    <w:rsid w:val="00974499"/>
    <w:rsid w:val="009744C1"/>
    <w:rsid w:val="009746F7"/>
    <w:rsid w:val="009747AE"/>
    <w:rsid w:val="009747DA"/>
    <w:rsid w:val="00974830"/>
    <w:rsid w:val="009748F7"/>
    <w:rsid w:val="00974937"/>
    <w:rsid w:val="00974941"/>
    <w:rsid w:val="009749B5"/>
    <w:rsid w:val="009749C1"/>
    <w:rsid w:val="00974B76"/>
    <w:rsid w:val="00974C97"/>
    <w:rsid w:val="009750C0"/>
    <w:rsid w:val="009750E3"/>
    <w:rsid w:val="009751D3"/>
    <w:rsid w:val="0097529C"/>
    <w:rsid w:val="009752E1"/>
    <w:rsid w:val="00975468"/>
    <w:rsid w:val="009754A0"/>
    <w:rsid w:val="009754C8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0"/>
    <w:rsid w:val="00975E7D"/>
    <w:rsid w:val="00975EFE"/>
    <w:rsid w:val="00975F5E"/>
    <w:rsid w:val="00976229"/>
    <w:rsid w:val="00976279"/>
    <w:rsid w:val="0097662D"/>
    <w:rsid w:val="00976739"/>
    <w:rsid w:val="0097673C"/>
    <w:rsid w:val="009767E8"/>
    <w:rsid w:val="0097689E"/>
    <w:rsid w:val="00976BDA"/>
    <w:rsid w:val="00976C82"/>
    <w:rsid w:val="00976F36"/>
    <w:rsid w:val="00976F73"/>
    <w:rsid w:val="00976FDD"/>
    <w:rsid w:val="0097712B"/>
    <w:rsid w:val="00977230"/>
    <w:rsid w:val="00977471"/>
    <w:rsid w:val="009774DF"/>
    <w:rsid w:val="00977545"/>
    <w:rsid w:val="009775C3"/>
    <w:rsid w:val="00977836"/>
    <w:rsid w:val="0097783F"/>
    <w:rsid w:val="00977B3E"/>
    <w:rsid w:val="00977C87"/>
    <w:rsid w:val="00977D35"/>
    <w:rsid w:val="00977F53"/>
    <w:rsid w:val="00977F8E"/>
    <w:rsid w:val="00980396"/>
    <w:rsid w:val="0098067D"/>
    <w:rsid w:val="009806BD"/>
    <w:rsid w:val="00980825"/>
    <w:rsid w:val="0098082D"/>
    <w:rsid w:val="00980852"/>
    <w:rsid w:val="00980856"/>
    <w:rsid w:val="00980968"/>
    <w:rsid w:val="00980B29"/>
    <w:rsid w:val="00980DC2"/>
    <w:rsid w:val="00980DD5"/>
    <w:rsid w:val="00980E8E"/>
    <w:rsid w:val="00980EE6"/>
    <w:rsid w:val="009810EC"/>
    <w:rsid w:val="00981259"/>
    <w:rsid w:val="00981521"/>
    <w:rsid w:val="00981569"/>
    <w:rsid w:val="0098163D"/>
    <w:rsid w:val="009818CA"/>
    <w:rsid w:val="00981B20"/>
    <w:rsid w:val="00981B89"/>
    <w:rsid w:val="00981BFD"/>
    <w:rsid w:val="00981CA1"/>
    <w:rsid w:val="00981CB2"/>
    <w:rsid w:val="00981CF2"/>
    <w:rsid w:val="00981DB9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B2"/>
    <w:rsid w:val="00982F8E"/>
    <w:rsid w:val="009834B7"/>
    <w:rsid w:val="0098354E"/>
    <w:rsid w:val="0098374B"/>
    <w:rsid w:val="009837D5"/>
    <w:rsid w:val="00983801"/>
    <w:rsid w:val="00983838"/>
    <w:rsid w:val="009838EF"/>
    <w:rsid w:val="00983A95"/>
    <w:rsid w:val="00983B78"/>
    <w:rsid w:val="00983BC7"/>
    <w:rsid w:val="00983C66"/>
    <w:rsid w:val="00983DF7"/>
    <w:rsid w:val="00983E5E"/>
    <w:rsid w:val="00983EB8"/>
    <w:rsid w:val="00983EF9"/>
    <w:rsid w:val="00983EFC"/>
    <w:rsid w:val="00984136"/>
    <w:rsid w:val="009841AE"/>
    <w:rsid w:val="009842F4"/>
    <w:rsid w:val="009842F9"/>
    <w:rsid w:val="009843C0"/>
    <w:rsid w:val="00984460"/>
    <w:rsid w:val="0098456D"/>
    <w:rsid w:val="009845FD"/>
    <w:rsid w:val="0098466E"/>
    <w:rsid w:val="0098476F"/>
    <w:rsid w:val="00984952"/>
    <w:rsid w:val="009849C1"/>
    <w:rsid w:val="00984CC3"/>
    <w:rsid w:val="0098504D"/>
    <w:rsid w:val="009850A2"/>
    <w:rsid w:val="009851B2"/>
    <w:rsid w:val="00985357"/>
    <w:rsid w:val="009854A1"/>
    <w:rsid w:val="00985543"/>
    <w:rsid w:val="00985550"/>
    <w:rsid w:val="00985565"/>
    <w:rsid w:val="00985677"/>
    <w:rsid w:val="009856C9"/>
    <w:rsid w:val="009859D2"/>
    <w:rsid w:val="009859F2"/>
    <w:rsid w:val="00985BDE"/>
    <w:rsid w:val="00985C59"/>
    <w:rsid w:val="00985F48"/>
    <w:rsid w:val="00986160"/>
    <w:rsid w:val="00986367"/>
    <w:rsid w:val="009863E5"/>
    <w:rsid w:val="009864B0"/>
    <w:rsid w:val="009865B2"/>
    <w:rsid w:val="00986630"/>
    <w:rsid w:val="0098685F"/>
    <w:rsid w:val="009868A6"/>
    <w:rsid w:val="009868C7"/>
    <w:rsid w:val="0098699F"/>
    <w:rsid w:val="00986CD0"/>
    <w:rsid w:val="00986D4C"/>
    <w:rsid w:val="00986F44"/>
    <w:rsid w:val="009871DC"/>
    <w:rsid w:val="00987436"/>
    <w:rsid w:val="009876C7"/>
    <w:rsid w:val="0098791A"/>
    <w:rsid w:val="00987945"/>
    <w:rsid w:val="00987998"/>
    <w:rsid w:val="00987C23"/>
    <w:rsid w:val="00987D6F"/>
    <w:rsid w:val="00987FAD"/>
    <w:rsid w:val="00987FC7"/>
    <w:rsid w:val="00990444"/>
    <w:rsid w:val="009905A1"/>
    <w:rsid w:val="0099065F"/>
    <w:rsid w:val="009908FF"/>
    <w:rsid w:val="0099099B"/>
    <w:rsid w:val="00990A01"/>
    <w:rsid w:val="00990C8E"/>
    <w:rsid w:val="00990CE6"/>
    <w:rsid w:val="00990D1F"/>
    <w:rsid w:val="00990D42"/>
    <w:rsid w:val="00990D5A"/>
    <w:rsid w:val="00990DCC"/>
    <w:rsid w:val="009910D0"/>
    <w:rsid w:val="00991210"/>
    <w:rsid w:val="009913AF"/>
    <w:rsid w:val="009917E8"/>
    <w:rsid w:val="009918DD"/>
    <w:rsid w:val="009919BA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B08"/>
    <w:rsid w:val="00992BD2"/>
    <w:rsid w:val="00992C05"/>
    <w:rsid w:val="00992E41"/>
    <w:rsid w:val="00993404"/>
    <w:rsid w:val="00993462"/>
    <w:rsid w:val="009935EE"/>
    <w:rsid w:val="0099369B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BD0"/>
    <w:rsid w:val="00994DA0"/>
    <w:rsid w:val="00994E49"/>
    <w:rsid w:val="00994EB9"/>
    <w:rsid w:val="0099506D"/>
    <w:rsid w:val="009955C6"/>
    <w:rsid w:val="00995686"/>
    <w:rsid w:val="009956CC"/>
    <w:rsid w:val="009956DF"/>
    <w:rsid w:val="009956EC"/>
    <w:rsid w:val="00995963"/>
    <w:rsid w:val="00995D3B"/>
    <w:rsid w:val="00995DFB"/>
    <w:rsid w:val="00995FA6"/>
    <w:rsid w:val="009962C7"/>
    <w:rsid w:val="0099631E"/>
    <w:rsid w:val="0099632D"/>
    <w:rsid w:val="00996395"/>
    <w:rsid w:val="009963BB"/>
    <w:rsid w:val="0099651D"/>
    <w:rsid w:val="009965B4"/>
    <w:rsid w:val="009965F3"/>
    <w:rsid w:val="00996884"/>
    <w:rsid w:val="0099698C"/>
    <w:rsid w:val="009969B5"/>
    <w:rsid w:val="00996AB8"/>
    <w:rsid w:val="00996E18"/>
    <w:rsid w:val="00996F62"/>
    <w:rsid w:val="009971D5"/>
    <w:rsid w:val="00997376"/>
    <w:rsid w:val="00997400"/>
    <w:rsid w:val="00997AA4"/>
    <w:rsid w:val="00997C07"/>
    <w:rsid w:val="00997D30"/>
    <w:rsid w:val="00997E45"/>
    <w:rsid w:val="00997EAC"/>
    <w:rsid w:val="00997F4D"/>
    <w:rsid w:val="009A0106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4F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657"/>
    <w:rsid w:val="009A17A5"/>
    <w:rsid w:val="009A1866"/>
    <w:rsid w:val="009A18D4"/>
    <w:rsid w:val="009A1AB3"/>
    <w:rsid w:val="009A1AD1"/>
    <w:rsid w:val="009A1B7B"/>
    <w:rsid w:val="009A1C33"/>
    <w:rsid w:val="009A1DE3"/>
    <w:rsid w:val="009A211D"/>
    <w:rsid w:val="009A2426"/>
    <w:rsid w:val="009A24B9"/>
    <w:rsid w:val="009A2509"/>
    <w:rsid w:val="009A25F5"/>
    <w:rsid w:val="009A2750"/>
    <w:rsid w:val="009A27AF"/>
    <w:rsid w:val="009A281B"/>
    <w:rsid w:val="009A29F6"/>
    <w:rsid w:val="009A2B71"/>
    <w:rsid w:val="009A2BAB"/>
    <w:rsid w:val="009A2C04"/>
    <w:rsid w:val="009A2C87"/>
    <w:rsid w:val="009A2D13"/>
    <w:rsid w:val="009A2EE6"/>
    <w:rsid w:val="009A2F1A"/>
    <w:rsid w:val="009A3023"/>
    <w:rsid w:val="009A317D"/>
    <w:rsid w:val="009A3182"/>
    <w:rsid w:val="009A379A"/>
    <w:rsid w:val="009A39C2"/>
    <w:rsid w:val="009A3B95"/>
    <w:rsid w:val="009A3E35"/>
    <w:rsid w:val="009A3E84"/>
    <w:rsid w:val="009A3EF8"/>
    <w:rsid w:val="009A4114"/>
    <w:rsid w:val="009A411E"/>
    <w:rsid w:val="009A41A0"/>
    <w:rsid w:val="009A41E1"/>
    <w:rsid w:val="009A42F3"/>
    <w:rsid w:val="009A4761"/>
    <w:rsid w:val="009A4830"/>
    <w:rsid w:val="009A4957"/>
    <w:rsid w:val="009A4A36"/>
    <w:rsid w:val="009A4B3F"/>
    <w:rsid w:val="009A4BB1"/>
    <w:rsid w:val="009A4D09"/>
    <w:rsid w:val="009A514C"/>
    <w:rsid w:val="009A51CF"/>
    <w:rsid w:val="009A520D"/>
    <w:rsid w:val="009A5363"/>
    <w:rsid w:val="009A547F"/>
    <w:rsid w:val="009A5634"/>
    <w:rsid w:val="009A5927"/>
    <w:rsid w:val="009A596D"/>
    <w:rsid w:val="009A5B1B"/>
    <w:rsid w:val="009A5C03"/>
    <w:rsid w:val="009A5D4B"/>
    <w:rsid w:val="009A5E51"/>
    <w:rsid w:val="009A5EA0"/>
    <w:rsid w:val="009A5ECF"/>
    <w:rsid w:val="009A61E8"/>
    <w:rsid w:val="009A61FE"/>
    <w:rsid w:val="009A6239"/>
    <w:rsid w:val="009A64B2"/>
    <w:rsid w:val="009A653E"/>
    <w:rsid w:val="009A65DD"/>
    <w:rsid w:val="009A6839"/>
    <w:rsid w:val="009A6955"/>
    <w:rsid w:val="009A6BD7"/>
    <w:rsid w:val="009A6C23"/>
    <w:rsid w:val="009A6CA6"/>
    <w:rsid w:val="009A6CE7"/>
    <w:rsid w:val="009A6D86"/>
    <w:rsid w:val="009A7154"/>
    <w:rsid w:val="009A71D8"/>
    <w:rsid w:val="009A728D"/>
    <w:rsid w:val="009A7617"/>
    <w:rsid w:val="009A764B"/>
    <w:rsid w:val="009A7771"/>
    <w:rsid w:val="009A7912"/>
    <w:rsid w:val="009A7933"/>
    <w:rsid w:val="009A79A6"/>
    <w:rsid w:val="009A7E93"/>
    <w:rsid w:val="009A7F60"/>
    <w:rsid w:val="009B003C"/>
    <w:rsid w:val="009B0615"/>
    <w:rsid w:val="009B0895"/>
    <w:rsid w:val="009B08D0"/>
    <w:rsid w:val="009B08D3"/>
    <w:rsid w:val="009B0946"/>
    <w:rsid w:val="009B0A78"/>
    <w:rsid w:val="009B0A93"/>
    <w:rsid w:val="009B0CDB"/>
    <w:rsid w:val="009B1122"/>
    <w:rsid w:val="009B1191"/>
    <w:rsid w:val="009B14AA"/>
    <w:rsid w:val="009B1987"/>
    <w:rsid w:val="009B1A0D"/>
    <w:rsid w:val="009B1B54"/>
    <w:rsid w:val="009B1DC6"/>
    <w:rsid w:val="009B2124"/>
    <w:rsid w:val="009B2181"/>
    <w:rsid w:val="009B2318"/>
    <w:rsid w:val="009B236D"/>
    <w:rsid w:val="009B2416"/>
    <w:rsid w:val="009B2590"/>
    <w:rsid w:val="009B26C6"/>
    <w:rsid w:val="009B2711"/>
    <w:rsid w:val="009B2782"/>
    <w:rsid w:val="009B2814"/>
    <w:rsid w:val="009B2A4B"/>
    <w:rsid w:val="009B2B2D"/>
    <w:rsid w:val="009B2B73"/>
    <w:rsid w:val="009B2C74"/>
    <w:rsid w:val="009B2CB4"/>
    <w:rsid w:val="009B2E78"/>
    <w:rsid w:val="009B312B"/>
    <w:rsid w:val="009B3153"/>
    <w:rsid w:val="009B31A5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4ED"/>
    <w:rsid w:val="009B45B9"/>
    <w:rsid w:val="009B4745"/>
    <w:rsid w:val="009B4746"/>
    <w:rsid w:val="009B47DA"/>
    <w:rsid w:val="009B4800"/>
    <w:rsid w:val="009B483B"/>
    <w:rsid w:val="009B491F"/>
    <w:rsid w:val="009B4B21"/>
    <w:rsid w:val="009B4C5F"/>
    <w:rsid w:val="009B4C63"/>
    <w:rsid w:val="009B4C80"/>
    <w:rsid w:val="009B4E77"/>
    <w:rsid w:val="009B4FA9"/>
    <w:rsid w:val="009B51C4"/>
    <w:rsid w:val="009B51EC"/>
    <w:rsid w:val="009B5201"/>
    <w:rsid w:val="009B5218"/>
    <w:rsid w:val="009B525B"/>
    <w:rsid w:val="009B53FC"/>
    <w:rsid w:val="009B5429"/>
    <w:rsid w:val="009B54FE"/>
    <w:rsid w:val="009B558C"/>
    <w:rsid w:val="009B57D9"/>
    <w:rsid w:val="009B587D"/>
    <w:rsid w:val="009B59ED"/>
    <w:rsid w:val="009B5C9F"/>
    <w:rsid w:val="009B5F28"/>
    <w:rsid w:val="009B60C1"/>
    <w:rsid w:val="009B623A"/>
    <w:rsid w:val="009B6269"/>
    <w:rsid w:val="009B6404"/>
    <w:rsid w:val="009B6427"/>
    <w:rsid w:val="009B6542"/>
    <w:rsid w:val="009B6642"/>
    <w:rsid w:val="009B675B"/>
    <w:rsid w:val="009B68CF"/>
    <w:rsid w:val="009B68D5"/>
    <w:rsid w:val="009B6915"/>
    <w:rsid w:val="009B695D"/>
    <w:rsid w:val="009B6B08"/>
    <w:rsid w:val="009B6B3B"/>
    <w:rsid w:val="009B6D20"/>
    <w:rsid w:val="009B6E0D"/>
    <w:rsid w:val="009B7193"/>
    <w:rsid w:val="009B7204"/>
    <w:rsid w:val="009B73C7"/>
    <w:rsid w:val="009B7443"/>
    <w:rsid w:val="009B7456"/>
    <w:rsid w:val="009B74B1"/>
    <w:rsid w:val="009B74E4"/>
    <w:rsid w:val="009B7517"/>
    <w:rsid w:val="009B7677"/>
    <w:rsid w:val="009B779E"/>
    <w:rsid w:val="009B77B3"/>
    <w:rsid w:val="009B785D"/>
    <w:rsid w:val="009B7904"/>
    <w:rsid w:val="009B7BF0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7D9"/>
    <w:rsid w:val="009C08C0"/>
    <w:rsid w:val="009C0957"/>
    <w:rsid w:val="009C0C5A"/>
    <w:rsid w:val="009C0D7A"/>
    <w:rsid w:val="009C10C6"/>
    <w:rsid w:val="009C12AA"/>
    <w:rsid w:val="009C14F9"/>
    <w:rsid w:val="009C1ACD"/>
    <w:rsid w:val="009C1AE8"/>
    <w:rsid w:val="009C1B7A"/>
    <w:rsid w:val="009C2433"/>
    <w:rsid w:val="009C25E9"/>
    <w:rsid w:val="009C2678"/>
    <w:rsid w:val="009C26AF"/>
    <w:rsid w:val="009C2720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0F"/>
    <w:rsid w:val="009C3B16"/>
    <w:rsid w:val="009C3BCB"/>
    <w:rsid w:val="009C3D73"/>
    <w:rsid w:val="009C3EAA"/>
    <w:rsid w:val="009C3F1F"/>
    <w:rsid w:val="009C3F9C"/>
    <w:rsid w:val="009C40FE"/>
    <w:rsid w:val="009C415C"/>
    <w:rsid w:val="009C41EA"/>
    <w:rsid w:val="009C4212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B84"/>
    <w:rsid w:val="009C5E0C"/>
    <w:rsid w:val="009C5E68"/>
    <w:rsid w:val="009C5EB4"/>
    <w:rsid w:val="009C5F51"/>
    <w:rsid w:val="009C6049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437"/>
    <w:rsid w:val="009D0476"/>
    <w:rsid w:val="009D04C6"/>
    <w:rsid w:val="009D06D0"/>
    <w:rsid w:val="009D086D"/>
    <w:rsid w:val="009D0A88"/>
    <w:rsid w:val="009D0C63"/>
    <w:rsid w:val="009D0CDD"/>
    <w:rsid w:val="009D0EE3"/>
    <w:rsid w:val="009D0EF8"/>
    <w:rsid w:val="009D0F74"/>
    <w:rsid w:val="009D0FE9"/>
    <w:rsid w:val="009D120F"/>
    <w:rsid w:val="009D14DA"/>
    <w:rsid w:val="009D1633"/>
    <w:rsid w:val="009D1689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0A"/>
    <w:rsid w:val="009D228A"/>
    <w:rsid w:val="009D22B9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933"/>
    <w:rsid w:val="009D3A72"/>
    <w:rsid w:val="009D3AD6"/>
    <w:rsid w:val="009D3AEC"/>
    <w:rsid w:val="009D3CF1"/>
    <w:rsid w:val="009D3D08"/>
    <w:rsid w:val="009D3E34"/>
    <w:rsid w:val="009D3E49"/>
    <w:rsid w:val="009D3F19"/>
    <w:rsid w:val="009D3F1E"/>
    <w:rsid w:val="009D3FA2"/>
    <w:rsid w:val="009D3FEA"/>
    <w:rsid w:val="009D422D"/>
    <w:rsid w:val="009D43A2"/>
    <w:rsid w:val="009D44E5"/>
    <w:rsid w:val="009D44E9"/>
    <w:rsid w:val="009D45DD"/>
    <w:rsid w:val="009D4611"/>
    <w:rsid w:val="009D4627"/>
    <w:rsid w:val="009D471F"/>
    <w:rsid w:val="009D482E"/>
    <w:rsid w:val="009D4C13"/>
    <w:rsid w:val="009D4E9C"/>
    <w:rsid w:val="009D4EBD"/>
    <w:rsid w:val="009D4F78"/>
    <w:rsid w:val="009D4F7C"/>
    <w:rsid w:val="009D5063"/>
    <w:rsid w:val="009D50E3"/>
    <w:rsid w:val="009D5149"/>
    <w:rsid w:val="009D52C3"/>
    <w:rsid w:val="009D558F"/>
    <w:rsid w:val="009D5665"/>
    <w:rsid w:val="009D57A2"/>
    <w:rsid w:val="009D58AD"/>
    <w:rsid w:val="009D58C7"/>
    <w:rsid w:val="009D5A73"/>
    <w:rsid w:val="009D5C13"/>
    <w:rsid w:val="009D5D0C"/>
    <w:rsid w:val="009D5D18"/>
    <w:rsid w:val="009D5DB3"/>
    <w:rsid w:val="009D5F4F"/>
    <w:rsid w:val="009D600C"/>
    <w:rsid w:val="009D60B9"/>
    <w:rsid w:val="009D625F"/>
    <w:rsid w:val="009D6336"/>
    <w:rsid w:val="009D6475"/>
    <w:rsid w:val="009D648C"/>
    <w:rsid w:val="009D64DE"/>
    <w:rsid w:val="009D69B7"/>
    <w:rsid w:val="009D6B53"/>
    <w:rsid w:val="009D6EE3"/>
    <w:rsid w:val="009D72BE"/>
    <w:rsid w:val="009D742C"/>
    <w:rsid w:val="009D7547"/>
    <w:rsid w:val="009D7738"/>
    <w:rsid w:val="009D78DF"/>
    <w:rsid w:val="009D7AA4"/>
    <w:rsid w:val="009D7B8F"/>
    <w:rsid w:val="009D7B9A"/>
    <w:rsid w:val="009D7BD0"/>
    <w:rsid w:val="009D7BFC"/>
    <w:rsid w:val="009D7D1B"/>
    <w:rsid w:val="009D7DF4"/>
    <w:rsid w:val="009D7E90"/>
    <w:rsid w:val="009E0324"/>
    <w:rsid w:val="009E0380"/>
    <w:rsid w:val="009E03BE"/>
    <w:rsid w:val="009E049E"/>
    <w:rsid w:val="009E08E4"/>
    <w:rsid w:val="009E0905"/>
    <w:rsid w:val="009E1150"/>
    <w:rsid w:val="009E11E3"/>
    <w:rsid w:val="009E11E4"/>
    <w:rsid w:val="009E11EC"/>
    <w:rsid w:val="009E11F3"/>
    <w:rsid w:val="009E13D4"/>
    <w:rsid w:val="009E15B9"/>
    <w:rsid w:val="009E1A19"/>
    <w:rsid w:val="009E1B55"/>
    <w:rsid w:val="009E2464"/>
    <w:rsid w:val="009E28B9"/>
    <w:rsid w:val="009E2C5D"/>
    <w:rsid w:val="009E2DCF"/>
    <w:rsid w:val="009E3008"/>
    <w:rsid w:val="009E300B"/>
    <w:rsid w:val="009E32A2"/>
    <w:rsid w:val="009E32A5"/>
    <w:rsid w:val="009E3582"/>
    <w:rsid w:val="009E35D6"/>
    <w:rsid w:val="009E36B6"/>
    <w:rsid w:val="009E396D"/>
    <w:rsid w:val="009E397D"/>
    <w:rsid w:val="009E3A13"/>
    <w:rsid w:val="009E4011"/>
    <w:rsid w:val="009E4262"/>
    <w:rsid w:val="009E42AF"/>
    <w:rsid w:val="009E44A9"/>
    <w:rsid w:val="009E472D"/>
    <w:rsid w:val="009E48BB"/>
    <w:rsid w:val="009E49B1"/>
    <w:rsid w:val="009E4A46"/>
    <w:rsid w:val="009E4BF2"/>
    <w:rsid w:val="009E4C73"/>
    <w:rsid w:val="009E4E4D"/>
    <w:rsid w:val="009E4EA2"/>
    <w:rsid w:val="009E4F2E"/>
    <w:rsid w:val="009E5097"/>
    <w:rsid w:val="009E51BE"/>
    <w:rsid w:val="009E5326"/>
    <w:rsid w:val="009E538B"/>
    <w:rsid w:val="009E5434"/>
    <w:rsid w:val="009E553F"/>
    <w:rsid w:val="009E563C"/>
    <w:rsid w:val="009E5887"/>
    <w:rsid w:val="009E58DC"/>
    <w:rsid w:val="009E59ED"/>
    <w:rsid w:val="009E5C6F"/>
    <w:rsid w:val="009E5DD4"/>
    <w:rsid w:val="009E5F42"/>
    <w:rsid w:val="009E5FB3"/>
    <w:rsid w:val="009E5FE8"/>
    <w:rsid w:val="009E60BB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D3A"/>
    <w:rsid w:val="009E6EE7"/>
    <w:rsid w:val="009E6FFF"/>
    <w:rsid w:val="009E712D"/>
    <w:rsid w:val="009E71DD"/>
    <w:rsid w:val="009E71DE"/>
    <w:rsid w:val="009E7300"/>
    <w:rsid w:val="009E7328"/>
    <w:rsid w:val="009E747F"/>
    <w:rsid w:val="009E7696"/>
    <w:rsid w:val="009E77EE"/>
    <w:rsid w:val="009E7955"/>
    <w:rsid w:val="009E79CB"/>
    <w:rsid w:val="009E7A60"/>
    <w:rsid w:val="009E7BCA"/>
    <w:rsid w:val="009E7C72"/>
    <w:rsid w:val="009E7C7B"/>
    <w:rsid w:val="009E7D3C"/>
    <w:rsid w:val="009E7D55"/>
    <w:rsid w:val="009E7D9B"/>
    <w:rsid w:val="009F00DB"/>
    <w:rsid w:val="009F0119"/>
    <w:rsid w:val="009F02E5"/>
    <w:rsid w:val="009F034D"/>
    <w:rsid w:val="009F03D4"/>
    <w:rsid w:val="009F043A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00A"/>
    <w:rsid w:val="009F12DD"/>
    <w:rsid w:val="009F13BF"/>
    <w:rsid w:val="009F150A"/>
    <w:rsid w:val="009F165C"/>
    <w:rsid w:val="009F16DB"/>
    <w:rsid w:val="009F174C"/>
    <w:rsid w:val="009F191D"/>
    <w:rsid w:val="009F191E"/>
    <w:rsid w:val="009F193E"/>
    <w:rsid w:val="009F1B2B"/>
    <w:rsid w:val="009F1DDD"/>
    <w:rsid w:val="009F1E9D"/>
    <w:rsid w:val="009F20E0"/>
    <w:rsid w:val="009F2186"/>
    <w:rsid w:val="009F265C"/>
    <w:rsid w:val="009F2674"/>
    <w:rsid w:val="009F26A5"/>
    <w:rsid w:val="009F278E"/>
    <w:rsid w:val="009F2C7C"/>
    <w:rsid w:val="009F2D1F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07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4DCB"/>
    <w:rsid w:val="009F53B3"/>
    <w:rsid w:val="009F5484"/>
    <w:rsid w:val="009F5A80"/>
    <w:rsid w:val="009F5AA0"/>
    <w:rsid w:val="009F5B32"/>
    <w:rsid w:val="009F5E1E"/>
    <w:rsid w:val="009F5F1A"/>
    <w:rsid w:val="009F602C"/>
    <w:rsid w:val="009F6041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13D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B22"/>
    <w:rsid w:val="00A01B29"/>
    <w:rsid w:val="00A01D7A"/>
    <w:rsid w:val="00A01F25"/>
    <w:rsid w:val="00A02002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251"/>
    <w:rsid w:val="00A03692"/>
    <w:rsid w:val="00A0374A"/>
    <w:rsid w:val="00A03798"/>
    <w:rsid w:val="00A03AC7"/>
    <w:rsid w:val="00A03C7D"/>
    <w:rsid w:val="00A03D4E"/>
    <w:rsid w:val="00A03DB8"/>
    <w:rsid w:val="00A03E22"/>
    <w:rsid w:val="00A03EFE"/>
    <w:rsid w:val="00A04046"/>
    <w:rsid w:val="00A041A3"/>
    <w:rsid w:val="00A041F8"/>
    <w:rsid w:val="00A04262"/>
    <w:rsid w:val="00A04372"/>
    <w:rsid w:val="00A04856"/>
    <w:rsid w:val="00A04914"/>
    <w:rsid w:val="00A0492E"/>
    <w:rsid w:val="00A04B04"/>
    <w:rsid w:val="00A04BEB"/>
    <w:rsid w:val="00A04CAA"/>
    <w:rsid w:val="00A04DDB"/>
    <w:rsid w:val="00A04F1B"/>
    <w:rsid w:val="00A04F56"/>
    <w:rsid w:val="00A04FF9"/>
    <w:rsid w:val="00A05120"/>
    <w:rsid w:val="00A051B7"/>
    <w:rsid w:val="00A051D8"/>
    <w:rsid w:val="00A0526C"/>
    <w:rsid w:val="00A055ED"/>
    <w:rsid w:val="00A05624"/>
    <w:rsid w:val="00A057BF"/>
    <w:rsid w:val="00A0596C"/>
    <w:rsid w:val="00A05D89"/>
    <w:rsid w:val="00A05DF8"/>
    <w:rsid w:val="00A05EB4"/>
    <w:rsid w:val="00A05EB9"/>
    <w:rsid w:val="00A062F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564"/>
    <w:rsid w:val="00A076FE"/>
    <w:rsid w:val="00A0778F"/>
    <w:rsid w:val="00A07808"/>
    <w:rsid w:val="00A07905"/>
    <w:rsid w:val="00A07BE6"/>
    <w:rsid w:val="00A07F59"/>
    <w:rsid w:val="00A07FEB"/>
    <w:rsid w:val="00A100CA"/>
    <w:rsid w:val="00A101B4"/>
    <w:rsid w:val="00A10307"/>
    <w:rsid w:val="00A103A1"/>
    <w:rsid w:val="00A103DF"/>
    <w:rsid w:val="00A104E8"/>
    <w:rsid w:val="00A1060D"/>
    <w:rsid w:val="00A10714"/>
    <w:rsid w:val="00A10877"/>
    <w:rsid w:val="00A108F0"/>
    <w:rsid w:val="00A109D8"/>
    <w:rsid w:val="00A10A04"/>
    <w:rsid w:val="00A10ECA"/>
    <w:rsid w:val="00A10FDD"/>
    <w:rsid w:val="00A11298"/>
    <w:rsid w:val="00A1130E"/>
    <w:rsid w:val="00A11358"/>
    <w:rsid w:val="00A113D9"/>
    <w:rsid w:val="00A11457"/>
    <w:rsid w:val="00A115DF"/>
    <w:rsid w:val="00A11907"/>
    <w:rsid w:val="00A119B3"/>
    <w:rsid w:val="00A11A3B"/>
    <w:rsid w:val="00A11A71"/>
    <w:rsid w:val="00A11B32"/>
    <w:rsid w:val="00A11C0E"/>
    <w:rsid w:val="00A11C9E"/>
    <w:rsid w:val="00A11DB4"/>
    <w:rsid w:val="00A11E9C"/>
    <w:rsid w:val="00A12034"/>
    <w:rsid w:val="00A1222E"/>
    <w:rsid w:val="00A12272"/>
    <w:rsid w:val="00A1232F"/>
    <w:rsid w:val="00A124DD"/>
    <w:rsid w:val="00A12515"/>
    <w:rsid w:val="00A125C0"/>
    <w:rsid w:val="00A1263F"/>
    <w:rsid w:val="00A126A0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312"/>
    <w:rsid w:val="00A134CA"/>
    <w:rsid w:val="00A1353F"/>
    <w:rsid w:val="00A137F9"/>
    <w:rsid w:val="00A138BE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8B7"/>
    <w:rsid w:val="00A1499C"/>
    <w:rsid w:val="00A14B00"/>
    <w:rsid w:val="00A14B12"/>
    <w:rsid w:val="00A14CCD"/>
    <w:rsid w:val="00A14F46"/>
    <w:rsid w:val="00A150A2"/>
    <w:rsid w:val="00A150D6"/>
    <w:rsid w:val="00A151F9"/>
    <w:rsid w:val="00A1523F"/>
    <w:rsid w:val="00A1554E"/>
    <w:rsid w:val="00A155BA"/>
    <w:rsid w:val="00A1562D"/>
    <w:rsid w:val="00A1568B"/>
    <w:rsid w:val="00A157F1"/>
    <w:rsid w:val="00A1585F"/>
    <w:rsid w:val="00A15935"/>
    <w:rsid w:val="00A15B20"/>
    <w:rsid w:val="00A15D30"/>
    <w:rsid w:val="00A15DB6"/>
    <w:rsid w:val="00A15F73"/>
    <w:rsid w:val="00A15FA2"/>
    <w:rsid w:val="00A16183"/>
    <w:rsid w:val="00A1624D"/>
    <w:rsid w:val="00A16321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056"/>
    <w:rsid w:val="00A171AE"/>
    <w:rsid w:val="00A173EF"/>
    <w:rsid w:val="00A174BC"/>
    <w:rsid w:val="00A17549"/>
    <w:rsid w:val="00A1773A"/>
    <w:rsid w:val="00A17801"/>
    <w:rsid w:val="00A17910"/>
    <w:rsid w:val="00A1796E"/>
    <w:rsid w:val="00A17A6F"/>
    <w:rsid w:val="00A17A82"/>
    <w:rsid w:val="00A17B0E"/>
    <w:rsid w:val="00A17B8A"/>
    <w:rsid w:val="00A17C8E"/>
    <w:rsid w:val="00A17D1E"/>
    <w:rsid w:val="00A17D8C"/>
    <w:rsid w:val="00A17F25"/>
    <w:rsid w:val="00A17FB5"/>
    <w:rsid w:val="00A201D9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87"/>
    <w:rsid w:val="00A20992"/>
    <w:rsid w:val="00A20AC9"/>
    <w:rsid w:val="00A20B24"/>
    <w:rsid w:val="00A20BB9"/>
    <w:rsid w:val="00A20EDC"/>
    <w:rsid w:val="00A20F7F"/>
    <w:rsid w:val="00A211D1"/>
    <w:rsid w:val="00A213AE"/>
    <w:rsid w:val="00A21871"/>
    <w:rsid w:val="00A220E1"/>
    <w:rsid w:val="00A221AC"/>
    <w:rsid w:val="00A2243F"/>
    <w:rsid w:val="00A22697"/>
    <w:rsid w:val="00A226F8"/>
    <w:rsid w:val="00A22746"/>
    <w:rsid w:val="00A228CA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73A"/>
    <w:rsid w:val="00A24822"/>
    <w:rsid w:val="00A248AC"/>
    <w:rsid w:val="00A24B0F"/>
    <w:rsid w:val="00A24B90"/>
    <w:rsid w:val="00A24E18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85"/>
    <w:rsid w:val="00A26C9B"/>
    <w:rsid w:val="00A26FC6"/>
    <w:rsid w:val="00A2708F"/>
    <w:rsid w:val="00A27126"/>
    <w:rsid w:val="00A271DF"/>
    <w:rsid w:val="00A27263"/>
    <w:rsid w:val="00A2727C"/>
    <w:rsid w:val="00A27480"/>
    <w:rsid w:val="00A275DB"/>
    <w:rsid w:val="00A27647"/>
    <w:rsid w:val="00A277DA"/>
    <w:rsid w:val="00A27877"/>
    <w:rsid w:val="00A278AA"/>
    <w:rsid w:val="00A2792D"/>
    <w:rsid w:val="00A27A13"/>
    <w:rsid w:val="00A27A94"/>
    <w:rsid w:val="00A27BFA"/>
    <w:rsid w:val="00A27C4B"/>
    <w:rsid w:val="00A27CBD"/>
    <w:rsid w:val="00A30023"/>
    <w:rsid w:val="00A30114"/>
    <w:rsid w:val="00A301A8"/>
    <w:rsid w:val="00A30252"/>
    <w:rsid w:val="00A30640"/>
    <w:rsid w:val="00A30999"/>
    <w:rsid w:val="00A309DE"/>
    <w:rsid w:val="00A30C8D"/>
    <w:rsid w:val="00A31051"/>
    <w:rsid w:val="00A31268"/>
    <w:rsid w:val="00A312F3"/>
    <w:rsid w:val="00A31304"/>
    <w:rsid w:val="00A314B4"/>
    <w:rsid w:val="00A31911"/>
    <w:rsid w:val="00A31918"/>
    <w:rsid w:val="00A31977"/>
    <w:rsid w:val="00A319D8"/>
    <w:rsid w:val="00A31B92"/>
    <w:rsid w:val="00A31C51"/>
    <w:rsid w:val="00A31C59"/>
    <w:rsid w:val="00A32043"/>
    <w:rsid w:val="00A32066"/>
    <w:rsid w:val="00A3212A"/>
    <w:rsid w:val="00A3214A"/>
    <w:rsid w:val="00A322C6"/>
    <w:rsid w:val="00A322CB"/>
    <w:rsid w:val="00A32601"/>
    <w:rsid w:val="00A327CA"/>
    <w:rsid w:val="00A32815"/>
    <w:rsid w:val="00A3286A"/>
    <w:rsid w:val="00A32CAD"/>
    <w:rsid w:val="00A32DAB"/>
    <w:rsid w:val="00A32F33"/>
    <w:rsid w:val="00A32F4A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9D"/>
    <w:rsid w:val="00A33DDD"/>
    <w:rsid w:val="00A33E16"/>
    <w:rsid w:val="00A33E50"/>
    <w:rsid w:val="00A34038"/>
    <w:rsid w:val="00A343D7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CF8"/>
    <w:rsid w:val="00A35DCB"/>
    <w:rsid w:val="00A35E65"/>
    <w:rsid w:val="00A35EF0"/>
    <w:rsid w:val="00A36038"/>
    <w:rsid w:val="00A36120"/>
    <w:rsid w:val="00A362A8"/>
    <w:rsid w:val="00A36417"/>
    <w:rsid w:val="00A36470"/>
    <w:rsid w:val="00A3664B"/>
    <w:rsid w:val="00A368FE"/>
    <w:rsid w:val="00A36B65"/>
    <w:rsid w:val="00A36BE3"/>
    <w:rsid w:val="00A36E34"/>
    <w:rsid w:val="00A36ECE"/>
    <w:rsid w:val="00A36F49"/>
    <w:rsid w:val="00A370CE"/>
    <w:rsid w:val="00A3717A"/>
    <w:rsid w:val="00A373A3"/>
    <w:rsid w:val="00A376A4"/>
    <w:rsid w:val="00A378F5"/>
    <w:rsid w:val="00A3794C"/>
    <w:rsid w:val="00A37989"/>
    <w:rsid w:val="00A37B3D"/>
    <w:rsid w:val="00A37E7F"/>
    <w:rsid w:val="00A37F48"/>
    <w:rsid w:val="00A37FB7"/>
    <w:rsid w:val="00A37FC1"/>
    <w:rsid w:val="00A4006D"/>
    <w:rsid w:val="00A4018C"/>
    <w:rsid w:val="00A40279"/>
    <w:rsid w:val="00A404B6"/>
    <w:rsid w:val="00A4054B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3F8"/>
    <w:rsid w:val="00A4158B"/>
    <w:rsid w:val="00A415D2"/>
    <w:rsid w:val="00A41A0F"/>
    <w:rsid w:val="00A41B18"/>
    <w:rsid w:val="00A41CA6"/>
    <w:rsid w:val="00A41CAF"/>
    <w:rsid w:val="00A41E5E"/>
    <w:rsid w:val="00A41E93"/>
    <w:rsid w:val="00A4203F"/>
    <w:rsid w:val="00A422AA"/>
    <w:rsid w:val="00A4246B"/>
    <w:rsid w:val="00A428CC"/>
    <w:rsid w:val="00A4297A"/>
    <w:rsid w:val="00A429A0"/>
    <w:rsid w:val="00A42A35"/>
    <w:rsid w:val="00A42B35"/>
    <w:rsid w:val="00A42B47"/>
    <w:rsid w:val="00A42B57"/>
    <w:rsid w:val="00A42D85"/>
    <w:rsid w:val="00A430B6"/>
    <w:rsid w:val="00A431B1"/>
    <w:rsid w:val="00A431D5"/>
    <w:rsid w:val="00A4341B"/>
    <w:rsid w:val="00A43468"/>
    <w:rsid w:val="00A43687"/>
    <w:rsid w:val="00A436BF"/>
    <w:rsid w:val="00A43A77"/>
    <w:rsid w:val="00A43A7D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35"/>
    <w:rsid w:val="00A44AD3"/>
    <w:rsid w:val="00A44D40"/>
    <w:rsid w:val="00A44E95"/>
    <w:rsid w:val="00A4539A"/>
    <w:rsid w:val="00A45510"/>
    <w:rsid w:val="00A455B6"/>
    <w:rsid w:val="00A45617"/>
    <w:rsid w:val="00A45785"/>
    <w:rsid w:val="00A45911"/>
    <w:rsid w:val="00A45A99"/>
    <w:rsid w:val="00A45C17"/>
    <w:rsid w:val="00A45EE5"/>
    <w:rsid w:val="00A45FC1"/>
    <w:rsid w:val="00A46216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B2A"/>
    <w:rsid w:val="00A46D8E"/>
    <w:rsid w:val="00A47157"/>
    <w:rsid w:val="00A472CD"/>
    <w:rsid w:val="00A47611"/>
    <w:rsid w:val="00A476BF"/>
    <w:rsid w:val="00A47855"/>
    <w:rsid w:val="00A47CE0"/>
    <w:rsid w:val="00A47E28"/>
    <w:rsid w:val="00A47EFB"/>
    <w:rsid w:val="00A47F0C"/>
    <w:rsid w:val="00A50129"/>
    <w:rsid w:val="00A502AF"/>
    <w:rsid w:val="00A503A3"/>
    <w:rsid w:val="00A507E8"/>
    <w:rsid w:val="00A50A5C"/>
    <w:rsid w:val="00A50A6C"/>
    <w:rsid w:val="00A50A8E"/>
    <w:rsid w:val="00A50AAC"/>
    <w:rsid w:val="00A50B75"/>
    <w:rsid w:val="00A50CFA"/>
    <w:rsid w:val="00A50CFB"/>
    <w:rsid w:val="00A50DD6"/>
    <w:rsid w:val="00A50EF3"/>
    <w:rsid w:val="00A50FB1"/>
    <w:rsid w:val="00A51069"/>
    <w:rsid w:val="00A51091"/>
    <w:rsid w:val="00A51155"/>
    <w:rsid w:val="00A5145E"/>
    <w:rsid w:val="00A514FF"/>
    <w:rsid w:val="00A517D4"/>
    <w:rsid w:val="00A51938"/>
    <w:rsid w:val="00A51A63"/>
    <w:rsid w:val="00A51EB0"/>
    <w:rsid w:val="00A51F93"/>
    <w:rsid w:val="00A521B4"/>
    <w:rsid w:val="00A5235B"/>
    <w:rsid w:val="00A5250C"/>
    <w:rsid w:val="00A526C0"/>
    <w:rsid w:val="00A52752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437"/>
    <w:rsid w:val="00A54522"/>
    <w:rsid w:val="00A545DA"/>
    <w:rsid w:val="00A545FF"/>
    <w:rsid w:val="00A5474B"/>
    <w:rsid w:val="00A547B6"/>
    <w:rsid w:val="00A548D5"/>
    <w:rsid w:val="00A548E5"/>
    <w:rsid w:val="00A549A2"/>
    <w:rsid w:val="00A54BB8"/>
    <w:rsid w:val="00A54C9A"/>
    <w:rsid w:val="00A54E04"/>
    <w:rsid w:val="00A54F00"/>
    <w:rsid w:val="00A55034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3F5"/>
    <w:rsid w:val="00A56672"/>
    <w:rsid w:val="00A568A5"/>
    <w:rsid w:val="00A56951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461"/>
    <w:rsid w:val="00A57526"/>
    <w:rsid w:val="00A57547"/>
    <w:rsid w:val="00A576A1"/>
    <w:rsid w:val="00A57758"/>
    <w:rsid w:val="00A57817"/>
    <w:rsid w:val="00A57B8B"/>
    <w:rsid w:val="00A57DFB"/>
    <w:rsid w:val="00A57F1C"/>
    <w:rsid w:val="00A6017E"/>
    <w:rsid w:val="00A6019F"/>
    <w:rsid w:val="00A604EB"/>
    <w:rsid w:val="00A60633"/>
    <w:rsid w:val="00A6068B"/>
    <w:rsid w:val="00A606E4"/>
    <w:rsid w:val="00A607B5"/>
    <w:rsid w:val="00A607EA"/>
    <w:rsid w:val="00A60A08"/>
    <w:rsid w:val="00A60A92"/>
    <w:rsid w:val="00A60ABB"/>
    <w:rsid w:val="00A60B27"/>
    <w:rsid w:val="00A60BDD"/>
    <w:rsid w:val="00A60CCC"/>
    <w:rsid w:val="00A60F8B"/>
    <w:rsid w:val="00A61210"/>
    <w:rsid w:val="00A61233"/>
    <w:rsid w:val="00A61440"/>
    <w:rsid w:val="00A6158A"/>
    <w:rsid w:val="00A615BF"/>
    <w:rsid w:val="00A6185A"/>
    <w:rsid w:val="00A61926"/>
    <w:rsid w:val="00A61B23"/>
    <w:rsid w:val="00A61CB7"/>
    <w:rsid w:val="00A61D39"/>
    <w:rsid w:val="00A61D6B"/>
    <w:rsid w:val="00A61DC4"/>
    <w:rsid w:val="00A61DEC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C5C"/>
    <w:rsid w:val="00A62EDD"/>
    <w:rsid w:val="00A62FA3"/>
    <w:rsid w:val="00A6305A"/>
    <w:rsid w:val="00A630C9"/>
    <w:rsid w:val="00A63133"/>
    <w:rsid w:val="00A63202"/>
    <w:rsid w:val="00A63209"/>
    <w:rsid w:val="00A63588"/>
    <w:rsid w:val="00A63A6B"/>
    <w:rsid w:val="00A63B60"/>
    <w:rsid w:val="00A63E14"/>
    <w:rsid w:val="00A63E37"/>
    <w:rsid w:val="00A63EFD"/>
    <w:rsid w:val="00A63F94"/>
    <w:rsid w:val="00A64037"/>
    <w:rsid w:val="00A640FF"/>
    <w:rsid w:val="00A641EF"/>
    <w:rsid w:val="00A643DD"/>
    <w:rsid w:val="00A64773"/>
    <w:rsid w:val="00A64829"/>
    <w:rsid w:val="00A64B4D"/>
    <w:rsid w:val="00A64BD8"/>
    <w:rsid w:val="00A64C4C"/>
    <w:rsid w:val="00A64CDE"/>
    <w:rsid w:val="00A64F6A"/>
    <w:rsid w:val="00A650F7"/>
    <w:rsid w:val="00A6528A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682"/>
    <w:rsid w:val="00A666F9"/>
    <w:rsid w:val="00A66736"/>
    <w:rsid w:val="00A6680A"/>
    <w:rsid w:val="00A6697F"/>
    <w:rsid w:val="00A66B11"/>
    <w:rsid w:val="00A66C7C"/>
    <w:rsid w:val="00A66C83"/>
    <w:rsid w:val="00A66CEF"/>
    <w:rsid w:val="00A66CF0"/>
    <w:rsid w:val="00A66EFE"/>
    <w:rsid w:val="00A67084"/>
    <w:rsid w:val="00A670E9"/>
    <w:rsid w:val="00A67393"/>
    <w:rsid w:val="00A673AA"/>
    <w:rsid w:val="00A6748A"/>
    <w:rsid w:val="00A676E1"/>
    <w:rsid w:val="00A6771F"/>
    <w:rsid w:val="00A67BE1"/>
    <w:rsid w:val="00A67C5C"/>
    <w:rsid w:val="00A67E17"/>
    <w:rsid w:val="00A67E20"/>
    <w:rsid w:val="00A67E5C"/>
    <w:rsid w:val="00A700C2"/>
    <w:rsid w:val="00A70269"/>
    <w:rsid w:val="00A7026F"/>
    <w:rsid w:val="00A706F2"/>
    <w:rsid w:val="00A7072A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5D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C84"/>
    <w:rsid w:val="00A71DCE"/>
    <w:rsid w:val="00A71E89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0F"/>
    <w:rsid w:val="00A73610"/>
    <w:rsid w:val="00A736D1"/>
    <w:rsid w:val="00A73882"/>
    <w:rsid w:val="00A738B2"/>
    <w:rsid w:val="00A73999"/>
    <w:rsid w:val="00A739F0"/>
    <w:rsid w:val="00A73B8B"/>
    <w:rsid w:val="00A73C8F"/>
    <w:rsid w:val="00A73CE5"/>
    <w:rsid w:val="00A73CE6"/>
    <w:rsid w:val="00A74275"/>
    <w:rsid w:val="00A7429A"/>
    <w:rsid w:val="00A7460D"/>
    <w:rsid w:val="00A746BC"/>
    <w:rsid w:val="00A74801"/>
    <w:rsid w:val="00A74865"/>
    <w:rsid w:val="00A7491B"/>
    <w:rsid w:val="00A74DF3"/>
    <w:rsid w:val="00A74E82"/>
    <w:rsid w:val="00A74EAD"/>
    <w:rsid w:val="00A74FAB"/>
    <w:rsid w:val="00A75031"/>
    <w:rsid w:val="00A750AD"/>
    <w:rsid w:val="00A751C0"/>
    <w:rsid w:val="00A754C5"/>
    <w:rsid w:val="00A75667"/>
    <w:rsid w:val="00A756DD"/>
    <w:rsid w:val="00A7575C"/>
    <w:rsid w:val="00A7578E"/>
    <w:rsid w:val="00A75C2A"/>
    <w:rsid w:val="00A75F37"/>
    <w:rsid w:val="00A75F7D"/>
    <w:rsid w:val="00A76113"/>
    <w:rsid w:val="00A761F6"/>
    <w:rsid w:val="00A7631A"/>
    <w:rsid w:val="00A76408"/>
    <w:rsid w:val="00A7653D"/>
    <w:rsid w:val="00A76575"/>
    <w:rsid w:val="00A76686"/>
    <w:rsid w:val="00A76951"/>
    <w:rsid w:val="00A76982"/>
    <w:rsid w:val="00A769E6"/>
    <w:rsid w:val="00A76A89"/>
    <w:rsid w:val="00A76D6F"/>
    <w:rsid w:val="00A76EF0"/>
    <w:rsid w:val="00A76EF5"/>
    <w:rsid w:val="00A77142"/>
    <w:rsid w:val="00A77299"/>
    <w:rsid w:val="00A7733A"/>
    <w:rsid w:val="00A77358"/>
    <w:rsid w:val="00A77483"/>
    <w:rsid w:val="00A7753D"/>
    <w:rsid w:val="00A7754A"/>
    <w:rsid w:val="00A77732"/>
    <w:rsid w:val="00A7778F"/>
    <w:rsid w:val="00A777F5"/>
    <w:rsid w:val="00A77996"/>
    <w:rsid w:val="00A77C52"/>
    <w:rsid w:val="00A77C64"/>
    <w:rsid w:val="00A77EC2"/>
    <w:rsid w:val="00A77EE0"/>
    <w:rsid w:val="00A77F0B"/>
    <w:rsid w:val="00A80095"/>
    <w:rsid w:val="00A80277"/>
    <w:rsid w:val="00A802AC"/>
    <w:rsid w:val="00A803EE"/>
    <w:rsid w:val="00A806E6"/>
    <w:rsid w:val="00A809A1"/>
    <w:rsid w:val="00A80B54"/>
    <w:rsid w:val="00A80BE7"/>
    <w:rsid w:val="00A80CA3"/>
    <w:rsid w:val="00A80CF3"/>
    <w:rsid w:val="00A80DB7"/>
    <w:rsid w:val="00A810BD"/>
    <w:rsid w:val="00A812A7"/>
    <w:rsid w:val="00A813BD"/>
    <w:rsid w:val="00A814A0"/>
    <w:rsid w:val="00A8165D"/>
    <w:rsid w:val="00A816C9"/>
    <w:rsid w:val="00A818F5"/>
    <w:rsid w:val="00A81919"/>
    <w:rsid w:val="00A81949"/>
    <w:rsid w:val="00A81BBA"/>
    <w:rsid w:val="00A81BC4"/>
    <w:rsid w:val="00A81D2A"/>
    <w:rsid w:val="00A81FC4"/>
    <w:rsid w:val="00A82114"/>
    <w:rsid w:val="00A8214B"/>
    <w:rsid w:val="00A82370"/>
    <w:rsid w:val="00A8250C"/>
    <w:rsid w:val="00A82542"/>
    <w:rsid w:val="00A8267C"/>
    <w:rsid w:val="00A8282A"/>
    <w:rsid w:val="00A82B08"/>
    <w:rsid w:val="00A82B21"/>
    <w:rsid w:val="00A82DB3"/>
    <w:rsid w:val="00A82F5C"/>
    <w:rsid w:val="00A82F8A"/>
    <w:rsid w:val="00A8300D"/>
    <w:rsid w:val="00A83185"/>
    <w:rsid w:val="00A831B4"/>
    <w:rsid w:val="00A83569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CF2"/>
    <w:rsid w:val="00A83E87"/>
    <w:rsid w:val="00A8471A"/>
    <w:rsid w:val="00A84A55"/>
    <w:rsid w:val="00A84B27"/>
    <w:rsid w:val="00A84D98"/>
    <w:rsid w:val="00A84E42"/>
    <w:rsid w:val="00A84ECA"/>
    <w:rsid w:val="00A84F40"/>
    <w:rsid w:val="00A853F9"/>
    <w:rsid w:val="00A85441"/>
    <w:rsid w:val="00A8553F"/>
    <w:rsid w:val="00A855EB"/>
    <w:rsid w:val="00A8561F"/>
    <w:rsid w:val="00A85700"/>
    <w:rsid w:val="00A85774"/>
    <w:rsid w:val="00A8578A"/>
    <w:rsid w:val="00A857FC"/>
    <w:rsid w:val="00A85814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CA8"/>
    <w:rsid w:val="00A86D64"/>
    <w:rsid w:val="00A86E70"/>
    <w:rsid w:val="00A87098"/>
    <w:rsid w:val="00A87507"/>
    <w:rsid w:val="00A8757E"/>
    <w:rsid w:val="00A875CD"/>
    <w:rsid w:val="00A8773A"/>
    <w:rsid w:val="00A877AC"/>
    <w:rsid w:val="00A878B2"/>
    <w:rsid w:val="00A87BC2"/>
    <w:rsid w:val="00A87E1B"/>
    <w:rsid w:val="00A87E72"/>
    <w:rsid w:val="00A87F02"/>
    <w:rsid w:val="00A87FFE"/>
    <w:rsid w:val="00A90034"/>
    <w:rsid w:val="00A9030C"/>
    <w:rsid w:val="00A903D2"/>
    <w:rsid w:val="00A904DA"/>
    <w:rsid w:val="00A904E1"/>
    <w:rsid w:val="00A905BF"/>
    <w:rsid w:val="00A909BC"/>
    <w:rsid w:val="00A90B50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EDA"/>
    <w:rsid w:val="00A91F3D"/>
    <w:rsid w:val="00A92147"/>
    <w:rsid w:val="00A921BB"/>
    <w:rsid w:val="00A921EE"/>
    <w:rsid w:val="00A922E1"/>
    <w:rsid w:val="00A924E3"/>
    <w:rsid w:val="00A926A6"/>
    <w:rsid w:val="00A92806"/>
    <w:rsid w:val="00A92949"/>
    <w:rsid w:val="00A929EA"/>
    <w:rsid w:val="00A92B34"/>
    <w:rsid w:val="00A92CF2"/>
    <w:rsid w:val="00A92D0D"/>
    <w:rsid w:val="00A92D40"/>
    <w:rsid w:val="00A92F60"/>
    <w:rsid w:val="00A92FB5"/>
    <w:rsid w:val="00A9349D"/>
    <w:rsid w:val="00A935B3"/>
    <w:rsid w:val="00A935E3"/>
    <w:rsid w:val="00A936C2"/>
    <w:rsid w:val="00A93825"/>
    <w:rsid w:val="00A93852"/>
    <w:rsid w:val="00A938FF"/>
    <w:rsid w:val="00A93C6F"/>
    <w:rsid w:val="00A93CDB"/>
    <w:rsid w:val="00A93DE4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9DE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866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4DA"/>
    <w:rsid w:val="00A965F8"/>
    <w:rsid w:val="00A9666D"/>
    <w:rsid w:val="00A966D1"/>
    <w:rsid w:val="00A966F3"/>
    <w:rsid w:val="00A968F9"/>
    <w:rsid w:val="00A96934"/>
    <w:rsid w:val="00A96981"/>
    <w:rsid w:val="00A96C3E"/>
    <w:rsid w:val="00A96EE8"/>
    <w:rsid w:val="00A97178"/>
    <w:rsid w:val="00A9767D"/>
    <w:rsid w:val="00A978EC"/>
    <w:rsid w:val="00A979E4"/>
    <w:rsid w:val="00A97B93"/>
    <w:rsid w:val="00A97C39"/>
    <w:rsid w:val="00A97CAE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BF6"/>
    <w:rsid w:val="00AA0C09"/>
    <w:rsid w:val="00AA0CE7"/>
    <w:rsid w:val="00AA0F4B"/>
    <w:rsid w:val="00AA1049"/>
    <w:rsid w:val="00AA107D"/>
    <w:rsid w:val="00AA111B"/>
    <w:rsid w:val="00AA1123"/>
    <w:rsid w:val="00AA1243"/>
    <w:rsid w:val="00AA1944"/>
    <w:rsid w:val="00AA197B"/>
    <w:rsid w:val="00AA1AB5"/>
    <w:rsid w:val="00AA1AC3"/>
    <w:rsid w:val="00AA1BAC"/>
    <w:rsid w:val="00AA1C13"/>
    <w:rsid w:val="00AA1CBE"/>
    <w:rsid w:val="00AA1D85"/>
    <w:rsid w:val="00AA1E7C"/>
    <w:rsid w:val="00AA1F12"/>
    <w:rsid w:val="00AA1FA4"/>
    <w:rsid w:val="00AA20DC"/>
    <w:rsid w:val="00AA2266"/>
    <w:rsid w:val="00AA22AE"/>
    <w:rsid w:val="00AA237E"/>
    <w:rsid w:val="00AA2643"/>
    <w:rsid w:val="00AA28E8"/>
    <w:rsid w:val="00AA28FC"/>
    <w:rsid w:val="00AA2A5D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05"/>
    <w:rsid w:val="00AA3794"/>
    <w:rsid w:val="00AA37AE"/>
    <w:rsid w:val="00AA383D"/>
    <w:rsid w:val="00AA39B6"/>
    <w:rsid w:val="00AA3A5A"/>
    <w:rsid w:val="00AA3B08"/>
    <w:rsid w:val="00AA3B7B"/>
    <w:rsid w:val="00AA3BAB"/>
    <w:rsid w:val="00AA3C0E"/>
    <w:rsid w:val="00AA3C64"/>
    <w:rsid w:val="00AA3C7C"/>
    <w:rsid w:val="00AA3CD5"/>
    <w:rsid w:val="00AA3CF9"/>
    <w:rsid w:val="00AA3D9C"/>
    <w:rsid w:val="00AA3DFE"/>
    <w:rsid w:val="00AA3E55"/>
    <w:rsid w:val="00AA3EA3"/>
    <w:rsid w:val="00AA3F32"/>
    <w:rsid w:val="00AA3FEE"/>
    <w:rsid w:val="00AA4077"/>
    <w:rsid w:val="00AA4178"/>
    <w:rsid w:val="00AA4342"/>
    <w:rsid w:val="00AA43F2"/>
    <w:rsid w:val="00AA44A5"/>
    <w:rsid w:val="00AA4525"/>
    <w:rsid w:val="00AA46F9"/>
    <w:rsid w:val="00AA49FF"/>
    <w:rsid w:val="00AA4B9A"/>
    <w:rsid w:val="00AA4BDE"/>
    <w:rsid w:val="00AA4C9C"/>
    <w:rsid w:val="00AA4DC0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A3"/>
    <w:rsid w:val="00AA67B6"/>
    <w:rsid w:val="00AA684C"/>
    <w:rsid w:val="00AA68B2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4FC"/>
    <w:rsid w:val="00AA7513"/>
    <w:rsid w:val="00AA76F7"/>
    <w:rsid w:val="00AA7867"/>
    <w:rsid w:val="00AA7A32"/>
    <w:rsid w:val="00AA7CA4"/>
    <w:rsid w:val="00AA7CDB"/>
    <w:rsid w:val="00AA7F8E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66"/>
    <w:rsid w:val="00AB09E8"/>
    <w:rsid w:val="00AB0A77"/>
    <w:rsid w:val="00AB0AF1"/>
    <w:rsid w:val="00AB0B5A"/>
    <w:rsid w:val="00AB0BE3"/>
    <w:rsid w:val="00AB0CDF"/>
    <w:rsid w:val="00AB0CF9"/>
    <w:rsid w:val="00AB0D2B"/>
    <w:rsid w:val="00AB0F67"/>
    <w:rsid w:val="00AB0F71"/>
    <w:rsid w:val="00AB11BA"/>
    <w:rsid w:val="00AB14F0"/>
    <w:rsid w:val="00AB1772"/>
    <w:rsid w:val="00AB18D3"/>
    <w:rsid w:val="00AB19E8"/>
    <w:rsid w:val="00AB1FB7"/>
    <w:rsid w:val="00AB214C"/>
    <w:rsid w:val="00AB21BD"/>
    <w:rsid w:val="00AB25C7"/>
    <w:rsid w:val="00AB25D0"/>
    <w:rsid w:val="00AB2814"/>
    <w:rsid w:val="00AB2956"/>
    <w:rsid w:val="00AB2AEC"/>
    <w:rsid w:val="00AB2CDD"/>
    <w:rsid w:val="00AB2E1A"/>
    <w:rsid w:val="00AB2E45"/>
    <w:rsid w:val="00AB2F8B"/>
    <w:rsid w:val="00AB2FC2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60D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1BA"/>
    <w:rsid w:val="00AB51DD"/>
    <w:rsid w:val="00AB577D"/>
    <w:rsid w:val="00AB578F"/>
    <w:rsid w:val="00AB57CC"/>
    <w:rsid w:val="00AB593C"/>
    <w:rsid w:val="00AB5E88"/>
    <w:rsid w:val="00AB5EBF"/>
    <w:rsid w:val="00AB5F04"/>
    <w:rsid w:val="00AB5FA6"/>
    <w:rsid w:val="00AB60E7"/>
    <w:rsid w:val="00AB62A4"/>
    <w:rsid w:val="00AB633F"/>
    <w:rsid w:val="00AB63F6"/>
    <w:rsid w:val="00AB642C"/>
    <w:rsid w:val="00AB6530"/>
    <w:rsid w:val="00AB6820"/>
    <w:rsid w:val="00AB688C"/>
    <w:rsid w:val="00AB69D1"/>
    <w:rsid w:val="00AB6A13"/>
    <w:rsid w:val="00AB6A74"/>
    <w:rsid w:val="00AB6B54"/>
    <w:rsid w:val="00AB6C0B"/>
    <w:rsid w:val="00AB6F12"/>
    <w:rsid w:val="00AB6F5D"/>
    <w:rsid w:val="00AB71C5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CFD"/>
    <w:rsid w:val="00AB7DFB"/>
    <w:rsid w:val="00AB7E7E"/>
    <w:rsid w:val="00AC0059"/>
    <w:rsid w:val="00AC0063"/>
    <w:rsid w:val="00AC008C"/>
    <w:rsid w:val="00AC030F"/>
    <w:rsid w:val="00AC03B4"/>
    <w:rsid w:val="00AC03BA"/>
    <w:rsid w:val="00AC0467"/>
    <w:rsid w:val="00AC04A9"/>
    <w:rsid w:val="00AC0517"/>
    <w:rsid w:val="00AC051C"/>
    <w:rsid w:val="00AC059A"/>
    <w:rsid w:val="00AC05C2"/>
    <w:rsid w:val="00AC0697"/>
    <w:rsid w:val="00AC073D"/>
    <w:rsid w:val="00AC0768"/>
    <w:rsid w:val="00AC07DC"/>
    <w:rsid w:val="00AC08C7"/>
    <w:rsid w:val="00AC0A5F"/>
    <w:rsid w:val="00AC0BC8"/>
    <w:rsid w:val="00AC0F83"/>
    <w:rsid w:val="00AC118B"/>
    <w:rsid w:val="00AC12AE"/>
    <w:rsid w:val="00AC12E3"/>
    <w:rsid w:val="00AC138D"/>
    <w:rsid w:val="00AC13DC"/>
    <w:rsid w:val="00AC1404"/>
    <w:rsid w:val="00AC160E"/>
    <w:rsid w:val="00AC1AD4"/>
    <w:rsid w:val="00AC1B45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C3E"/>
    <w:rsid w:val="00AC2E36"/>
    <w:rsid w:val="00AC3428"/>
    <w:rsid w:val="00AC343C"/>
    <w:rsid w:val="00AC34CC"/>
    <w:rsid w:val="00AC3710"/>
    <w:rsid w:val="00AC3850"/>
    <w:rsid w:val="00AC3AE8"/>
    <w:rsid w:val="00AC3CC7"/>
    <w:rsid w:val="00AC3D0A"/>
    <w:rsid w:val="00AC3D45"/>
    <w:rsid w:val="00AC3D96"/>
    <w:rsid w:val="00AC3F2F"/>
    <w:rsid w:val="00AC3F41"/>
    <w:rsid w:val="00AC3F44"/>
    <w:rsid w:val="00AC4265"/>
    <w:rsid w:val="00AC43DD"/>
    <w:rsid w:val="00AC4796"/>
    <w:rsid w:val="00AC47B6"/>
    <w:rsid w:val="00AC4B96"/>
    <w:rsid w:val="00AC4D75"/>
    <w:rsid w:val="00AC4FDB"/>
    <w:rsid w:val="00AC50D0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92E"/>
    <w:rsid w:val="00AC5A63"/>
    <w:rsid w:val="00AC5B65"/>
    <w:rsid w:val="00AC5B7E"/>
    <w:rsid w:val="00AC5E0D"/>
    <w:rsid w:val="00AC5FFA"/>
    <w:rsid w:val="00AC6363"/>
    <w:rsid w:val="00AC63F2"/>
    <w:rsid w:val="00AC6546"/>
    <w:rsid w:val="00AC6837"/>
    <w:rsid w:val="00AC6A21"/>
    <w:rsid w:val="00AC6B5C"/>
    <w:rsid w:val="00AC6BDF"/>
    <w:rsid w:val="00AC6DC6"/>
    <w:rsid w:val="00AC6EB2"/>
    <w:rsid w:val="00AC6EF5"/>
    <w:rsid w:val="00AC6F25"/>
    <w:rsid w:val="00AC7129"/>
    <w:rsid w:val="00AC714A"/>
    <w:rsid w:val="00AC71E4"/>
    <w:rsid w:val="00AC733F"/>
    <w:rsid w:val="00AC76D6"/>
    <w:rsid w:val="00AC7836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39"/>
    <w:rsid w:val="00AD00DC"/>
    <w:rsid w:val="00AD03D2"/>
    <w:rsid w:val="00AD0411"/>
    <w:rsid w:val="00AD0461"/>
    <w:rsid w:val="00AD04A6"/>
    <w:rsid w:val="00AD04AA"/>
    <w:rsid w:val="00AD055A"/>
    <w:rsid w:val="00AD05F2"/>
    <w:rsid w:val="00AD06B1"/>
    <w:rsid w:val="00AD0717"/>
    <w:rsid w:val="00AD09D2"/>
    <w:rsid w:val="00AD0B57"/>
    <w:rsid w:val="00AD0BAE"/>
    <w:rsid w:val="00AD0BDD"/>
    <w:rsid w:val="00AD0C03"/>
    <w:rsid w:val="00AD0D48"/>
    <w:rsid w:val="00AD0D9B"/>
    <w:rsid w:val="00AD0F66"/>
    <w:rsid w:val="00AD0F73"/>
    <w:rsid w:val="00AD105F"/>
    <w:rsid w:val="00AD15F2"/>
    <w:rsid w:val="00AD1AF5"/>
    <w:rsid w:val="00AD1E50"/>
    <w:rsid w:val="00AD1EBB"/>
    <w:rsid w:val="00AD2166"/>
    <w:rsid w:val="00AD2175"/>
    <w:rsid w:val="00AD21FA"/>
    <w:rsid w:val="00AD2272"/>
    <w:rsid w:val="00AD23D7"/>
    <w:rsid w:val="00AD273D"/>
    <w:rsid w:val="00AD29E3"/>
    <w:rsid w:val="00AD29EF"/>
    <w:rsid w:val="00AD2BE2"/>
    <w:rsid w:val="00AD2C23"/>
    <w:rsid w:val="00AD3222"/>
    <w:rsid w:val="00AD32CA"/>
    <w:rsid w:val="00AD3551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7"/>
    <w:rsid w:val="00AD49CC"/>
    <w:rsid w:val="00AD4BFF"/>
    <w:rsid w:val="00AD4F9E"/>
    <w:rsid w:val="00AD4FEC"/>
    <w:rsid w:val="00AD5100"/>
    <w:rsid w:val="00AD521A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6D35"/>
    <w:rsid w:val="00AD6DD3"/>
    <w:rsid w:val="00AD71AA"/>
    <w:rsid w:val="00AD72C8"/>
    <w:rsid w:val="00AD7433"/>
    <w:rsid w:val="00AD74DE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834"/>
    <w:rsid w:val="00AE092B"/>
    <w:rsid w:val="00AE0A22"/>
    <w:rsid w:val="00AE0B17"/>
    <w:rsid w:val="00AE0C94"/>
    <w:rsid w:val="00AE0FA7"/>
    <w:rsid w:val="00AE1051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3E"/>
    <w:rsid w:val="00AE1C49"/>
    <w:rsid w:val="00AE1C83"/>
    <w:rsid w:val="00AE1DDD"/>
    <w:rsid w:val="00AE1F61"/>
    <w:rsid w:val="00AE1FA0"/>
    <w:rsid w:val="00AE1FA8"/>
    <w:rsid w:val="00AE20CC"/>
    <w:rsid w:val="00AE21AA"/>
    <w:rsid w:val="00AE2212"/>
    <w:rsid w:val="00AE22BE"/>
    <w:rsid w:val="00AE236C"/>
    <w:rsid w:val="00AE24A5"/>
    <w:rsid w:val="00AE260B"/>
    <w:rsid w:val="00AE26BE"/>
    <w:rsid w:val="00AE27F5"/>
    <w:rsid w:val="00AE2C72"/>
    <w:rsid w:val="00AE2CF2"/>
    <w:rsid w:val="00AE2EC9"/>
    <w:rsid w:val="00AE2F14"/>
    <w:rsid w:val="00AE2FD8"/>
    <w:rsid w:val="00AE30D5"/>
    <w:rsid w:val="00AE3466"/>
    <w:rsid w:val="00AE3521"/>
    <w:rsid w:val="00AE37CA"/>
    <w:rsid w:val="00AE3889"/>
    <w:rsid w:val="00AE3A53"/>
    <w:rsid w:val="00AE3E5E"/>
    <w:rsid w:val="00AE40EC"/>
    <w:rsid w:val="00AE41C0"/>
    <w:rsid w:val="00AE435D"/>
    <w:rsid w:val="00AE435F"/>
    <w:rsid w:val="00AE43C4"/>
    <w:rsid w:val="00AE4771"/>
    <w:rsid w:val="00AE47F9"/>
    <w:rsid w:val="00AE47FB"/>
    <w:rsid w:val="00AE4969"/>
    <w:rsid w:val="00AE49D0"/>
    <w:rsid w:val="00AE49FD"/>
    <w:rsid w:val="00AE4A81"/>
    <w:rsid w:val="00AE4B31"/>
    <w:rsid w:val="00AE4C69"/>
    <w:rsid w:val="00AE4E67"/>
    <w:rsid w:val="00AE4F6D"/>
    <w:rsid w:val="00AE50E4"/>
    <w:rsid w:val="00AE5126"/>
    <w:rsid w:val="00AE525F"/>
    <w:rsid w:val="00AE537E"/>
    <w:rsid w:val="00AE5482"/>
    <w:rsid w:val="00AE5573"/>
    <w:rsid w:val="00AE5711"/>
    <w:rsid w:val="00AE57E7"/>
    <w:rsid w:val="00AE586B"/>
    <w:rsid w:val="00AE59F4"/>
    <w:rsid w:val="00AE5A32"/>
    <w:rsid w:val="00AE5B4F"/>
    <w:rsid w:val="00AE5BF4"/>
    <w:rsid w:val="00AE5BFC"/>
    <w:rsid w:val="00AE5C16"/>
    <w:rsid w:val="00AE5C8C"/>
    <w:rsid w:val="00AE5FB3"/>
    <w:rsid w:val="00AE5FB6"/>
    <w:rsid w:val="00AE64BC"/>
    <w:rsid w:val="00AE657B"/>
    <w:rsid w:val="00AE666E"/>
    <w:rsid w:val="00AE67AE"/>
    <w:rsid w:val="00AE6936"/>
    <w:rsid w:val="00AE6BB0"/>
    <w:rsid w:val="00AE6D9F"/>
    <w:rsid w:val="00AE6DBF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805"/>
    <w:rsid w:val="00AF080B"/>
    <w:rsid w:val="00AF0B74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31"/>
    <w:rsid w:val="00AF2571"/>
    <w:rsid w:val="00AF28FF"/>
    <w:rsid w:val="00AF2935"/>
    <w:rsid w:val="00AF29DB"/>
    <w:rsid w:val="00AF2A1C"/>
    <w:rsid w:val="00AF2AF2"/>
    <w:rsid w:val="00AF2D33"/>
    <w:rsid w:val="00AF2F9A"/>
    <w:rsid w:val="00AF3262"/>
    <w:rsid w:val="00AF3288"/>
    <w:rsid w:val="00AF346B"/>
    <w:rsid w:val="00AF3611"/>
    <w:rsid w:val="00AF38C6"/>
    <w:rsid w:val="00AF3AD5"/>
    <w:rsid w:val="00AF3C72"/>
    <w:rsid w:val="00AF3C9A"/>
    <w:rsid w:val="00AF3DB9"/>
    <w:rsid w:val="00AF3E67"/>
    <w:rsid w:val="00AF3EE2"/>
    <w:rsid w:val="00AF40AA"/>
    <w:rsid w:val="00AF412A"/>
    <w:rsid w:val="00AF415D"/>
    <w:rsid w:val="00AF420C"/>
    <w:rsid w:val="00AF422B"/>
    <w:rsid w:val="00AF4273"/>
    <w:rsid w:val="00AF42AF"/>
    <w:rsid w:val="00AF45D5"/>
    <w:rsid w:val="00AF45FB"/>
    <w:rsid w:val="00AF460B"/>
    <w:rsid w:val="00AF46AE"/>
    <w:rsid w:val="00AF471E"/>
    <w:rsid w:val="00AF472A"/>
    <w:rsid w:val="00AF4817"/>
    <w:rsid w:val="00AF48CF"/>
    <w:rsid w:val="00AF490C"/>
    <w:rsid w:val="00AF4976"/>
    <w:rsid w:val="00AF49EC"/>
    <w:rsid w:val="00AF4B7B"/>
    <w:rsid w:val="00AF4BFA"/>
    <w:rsid w:val="00AF4C79"/>
    <w:rsid w:val="00AF4ED5"/>
    <w:rsid w:val="00AF4F25"/>
    <w:rsid w:val="00AF4F26"/>
    <w:rsid w:val="00AF4FCC"/>
    <w:rsid w:val="00AF50C2"/>
    <w:rsid w:val="00AF50DA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D4A"/>
    <w:rsid w:val="00AF5E4D"/>
    <w:rsid w:val="00AF5EAB"/>
    <w:rsid w:val="00AF6077"/>
    <w:rsid w:val="00AF61A6"/>
    <w:rsid w:val="00AF626D"/>
    <w:rsid w:val="00AF6297"/>
    <w:rsid w:val="00AF62C0"/>
    <w:rsid w:val="00AF62C1"/>
    <w:rsid w:val="00AF62CA"/>
    <w:rsid w:val="00AF64F5"/>
    <w:rsid w:val="00AF651C"/>
    <w:rsid w:val="00AF65F8"/>
    <w:rsid w:val="00AF6642"/>
    <w:rsid w:val="00AF66C0"/>
    <w:rsid w:val="00AF66C6"/>
    <w:rsid w:val="00AF6707"/>
    <w:rsid w:val="00AF6754"/>
    <w:rsid w:val="00AF6864"/>
    <w:rsid w:val="00AF6905"/>
    <w:rsid w:val="00AF6B05"/>
    <w:rsid w:val="00AF6C12"/>
    <w:rsid w:val="00AF6CBB"/>
    <w:rsid w:val="00AF6CDE"/>
    <w:rsid w:val="00AF6D48"/>
    <w:rsid w:val="00AF6D6D"/>
    <w:rsid w:val="00AF6D94"/>
    <w:rsid w:val="00AF7028"/>
    <w:rsid w:val="00AF7299"/>
    <w:rsid w:val="00AF738A"/>
    <w:rsid w:val="00AF73CD"/>
    <w:rsid w:val="00AF76E1"/>
    <w:rsid w:val="00AF774F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6A"/>
    <w:rsid w:val="00B018B5"/>
    <w:rsid w:val="00B018CC"/>
    <w:rsid w:val="00B0193D"/>
    <w:rsid w:val="00B01B54"/>
    <w:rsid w:val="00B01B94"/>
    <w:rsid w:val="00B01BA1"/>
    <w:rsid w:val="00B01DB0"/>
    <w:rsid w:val="00B01EF4"/>
    <w:rsid w:val="00B02283"/>
    <w:rsid w:val="00B022F2"/>
    <w:rsid w:val="00B023A3"/>
    <w:rsid w:val="00B0247A"/>
    <w:rsid w:val="00B02A11"/>
    <w:rsid w:val="00B02AE5"/>
    <w:rsid w:val="00B02B85"/>
    <w:rsid w:val="00B02F8F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1DB"/>
    <w:rsid w:val="00B05390"/>
    <w:rsid w:val="00B0548F"/>
    <w:rsid w:val="00B0553C"/>
    <w:rsid w:val="00B055F4"/>
    <w:rsid w:val="00B0565C"/>
    <w:rsid w:val="00B0587F"/>
    <w:rsid w:val="00B05896"/>
    <w:rsid w:val="00B05AAE"/>
    <w:rsid w:val="00B05AD4"/>
    <w:rsid w:val="00B05B7B"/>
    <w:rsid w:val="00B05BA3"/>
    <w:rsid w:val="00B05C90"/>
    <w:rsid w:val="00B05D69"/>
    <w:rsid w:val="00B05DE2"/>
    <w:rsid w:val="00B05F0A"/>
    <w:rsid w:val="00B05FA6"/>
    <w:rsid w:val="00B06024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FE3"/>
    <w:rsid w:val="00B07130"/>
    <w:rsid w:val="00B0764E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291"/>
    <w:rsid w:val="00B109D7"/>
    <w:rsid w:val="00B10CB7"/>
    <w:rsid w:val="00B10FA3"/>
    <w:rsid w:val="00B11091"/>
    <w:rsid w:val="00B11117"/>
    <w:rsid w:val="00B1164E"/>
    <w:rsid w:val="00B118B2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CF"/>
    <w:rsid w:val="00B12AF0"/>
    <w:rsid w:val="00B12DDA"/>
    <w:rsid w:val="00B12DDD"/>
    <w:rsid w:val="00B130D6"/>
    <w:rsid w:val="00B13162"/>
    <w:rsid w:val="00B13177"/>
    <w:rsid w:val="00B1319C"/>
    <w:rsid w:val="00B132EB"/>
    <w:rsid w:val="00B13321"/>
    <w:rsid w:val="00B1339E"/>
    <w:rsid w:val="00B133D5"/>
    <w:rsid w:val="00B133EF"/>
    <w:rsid w:val="00B1348A"/>
    <w:rsid w:val="00B135D4"/>
    <w:rsid w:val="00B1361C"/>
    <w:rsid w:val="00B13832"/>
    <w:rsid w:val="00B138E4"/>
    <w:rsid w:val="00B139B7"/>
    <w:rsid w:val="00B1400C"/>
    <w:rsid w:val="00B14184"/>
    <w:rsid w:val="00B1457C"/>
    <w:rsid w:val="00B1477C"/>
    <w:rsid w:val="00B14817"/>
    <w:rsid w:val="00B149C3"/>
    <w:rsid w:val="00B14B4B"/>
    <w:rsid w:val="00B14BB1"/>
    <w:rsid w:val="00B14C3D"/>
    <w:rsid w:val="00B14E92"/>
    <w:rsid w:val="00B1512A"/>
    <w:rsid w:val="00B152A1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A31"/>
    <w:rsid w:val="00B16AE7"/>
    <w:rsid w:val="00B16AEA"/>
    <w:rsid w:val="00B16B0C"/>
    <w:rsid w:val="00B16C25"/>
    <w:rsid w:val="00B16D10"/>
    <w:rsid w:val="00B16F26"/>
    <w:rsid w:val="00B1712E"/>
    <w:rsid w:val="00B171A1"/>
    <w:rsid w:val="00B171EC"/>
    <w:rsid w:val="00B17271"/>
    <w:rsid w:val="00B172EC"/>
    <w:rsid w:val="00B17548"/>
    <w:rsid w:val="00B1758D"/>
    <w:rsid w:val="00B175DC"/>
    <w:rsid w:val="00B176A7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33B"/>
    <w:rsid w:val="00B20692"/>
    <w:rsid w:val="00B2078C"/>
    <w:rsid w:val="00B207A7"/>
    <w:rsid w:val="00B207AE"/>
    <w:rsid w:val="00B20B73"/>
    <w:rsid w:val="00B20CF6"/>
    <w:rsid w:val="00B20D6A"/>
    <w:rsid w:val="00B20DEA"/>
    <w:rsid w:val="00B20F09"/>
    <w:rsid w:val="00B21168"/>
    <w:rsid w:val="00B211CB"/>
    <w:rsid w:val="00B2187B"/>
    <w:rsid w:val="00B21B95"/>
    <w:rsid w:val="00B21C6B"/>
    <w:rsid w:val="00B21CBB"/>
    <w:rsid w:val="00B21DBF"/>
    <w:rsid w:val="00B21F4D"/>
    <w:rsid w:val="00B21FA0"/>
    <w:rsid w:val="00B2203B"/>
    <w:rsid w:val="00B22204"/>
    <w:rsid w:val="00B2229A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8D"/>
    <w:rsid w:val="00B233F9"/>
    <w:rsid w:val="00B2360B"/>
    <w:rsid w:val="00B237BB"/>
    <w:rsid w:val="00B23BA5"/>
    <w:rsid w:val="00B23CDE"/>
    <w:rsid w:val="00B23DA1"/>
    <w:rsid w:val="00B23EE9"/>
    <w:rsid w:val="00B23FFC"/>
    <w:rsid w:val="00B240E6"/>
    <w:rsid w:val="00B24130"/>
    <w:rsid w:val="00B242E4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0C"/>
    <w:rsid w:val="00B2586A"/>
    <w:rsid w:val="00B25876"/>
    <w:rsid w:val="00B25888"/>
    <w:rsid w:val="00B25C55"/>
    <w:rsid w:val="00B25CA9"/>
    <w:rsid w:val="00B25DBB"/>
    <w:rsid w:val="00B25E20"/>
    <w:rsid w:val="00B25FDA"/>
    <w:rsid w:val="00B260B3"/>
    <w:rsid w:val="00B261A2"/>
    <w:rsid w:val="00B26307"/>
    <w:rsid w:val="00B2640D"/>
    <w:rsid w:val="00B26424"/>
    <w:rsid w:val="00B2647B"/>
    <w:rsid w:val="00B26592"/>
    <w:rsid w:val="00B265F1"/>
    <w:rsid w:val="00B267C0"/>
    <w:rsid w:val="00B2690C"/>
    <w:rsid w:val="00B26B1A"/>
    <w:rsid w:val="00B26CE2"/>
    <w:rsid w:val="00B26D77"/>
    <w:rsid w:val="00B26EC1"/>
    <w:rsid w:val="00B271D4"/>
    <w:rsid w:val="00B271DA"/>
    <w:rsid w:val="00B2728B"/>
    <w:rsid w:val="00B273C3"/>
    <w:rsid w:val="00B2778F"/>
    <w:rsid w:val="00B27C6B"/>
    <w:rsid w:val="00B27C90"/>
    <w:rsid w:val="00B27D33"/>
    <w:rsid w:val="00B27E8E"/>
    <w:rsid w:val="00B27EA9"/>
    <w:rsid w:val="00B30044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B41"/>
    <w:rsid w:val="00B30D06"/>
    <w:rsid w:val="00B30D55"/>
    <w:rsid w:val="00B30EA6"/>
    <w:rsid w:val="00B30F5C"/>
    <w:rsid w:val="00B30FAD"/>
    <w:rsid w:val="00B3110E"/>
    <w:rsid w:val="00B31143"/>
    <w:rsid w:val="00B31264"/>
    <w:rsid w:val="00B312AF"/>
    <w:rsid w:val="00B31363"/>
    <w:rsid w:val="00B31458"/>
    <w:rsid w:val="00B3159A"/>
    <w:rsid w:val="00B316ED"/>
    <w:rsid w:val="00B31701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02D"/>
    <w:rsid w:val="00B333F8"/>
    <w:rsid w:val="00B335F5"/>
    <w:rsid w:val="00B33889"/>
    <w:rsid w:val="00B33897"/>
    <w:rsid w:val="00B33BCD"/>
    <w:rsid w:val="00B33CFF"/>
    <w:rsid w:val="00B33E2A"/>
    <w:rsid w:val="00B3471A"/>
    <w:rsid w:val="00B347CB"/>
    <w:rsid w:val="00B349AD"/>
    <w:rsid w:val="00B352D3"/>
    <w:rsid w:val="00B35556"/>
    <w:rsid w:val="00B35648"/>
    <w:rsid w:val="00B357B8"/>
    <w:rsid w:val="00B359EF"/>
    <w:rsid w:val="00B35D02"/>
    <w:rsid w:val="00B35D1B"/>
    <w:rsid w:val="00B35E51"/>
    <w:rsid w:val="00B3602A"/>
    <w:rsid w:val="00B363EA"/>
    <w:rsid w:val="00B3660E"/>
    <w:rsid w:val="00B36635"/>
    <w:rsid w:val="00B3669A"/>
    <w:rsid w:val="00B3682B"/>
    <w:rsid w:val="00B36A82"/>
    <w:rsid w:val="00B36B45"/>
    <w:rsid w:val="00B36CB0"/>
    <w:rsid w:val="00B36CD5"/>
    <w:rsid w:val="00B36D50"/>
    <w:rsid w:val="00B36D86"/>
    <w:rsid w:val="00B36DCD"/>
    <w:rsid w:val="00B36FA8"/>
    <w:rsid w:val="00B3701B"/>
    <w:rsid w:val="00B372AB"/>
    <w:rsid w:val="00B37321"/>
    <w:rsid w:val="00B37533"/>
    <w:rsid w:val="00B3753C"/>
    <w:rsid w:val="00B3760B"/>
    <w:rsid w:val="00B37657"/>
    <w:rsid w:val="00B378B6"/>
    <w:rsid w:val="00B378EA"/>
    <w:rsid w:val="00B37A6F"/>
    <w:rsid w:val="00B37AFA"/>
    <w:rsid w:val="00B37B8C"/>
    <w:rsid w:val="00B37CA5"/>
    <w:rsid w:val="00B37EE7"/>
    <w:rsid w:val="00B37EF0"/>
    <w:rsid w:val="00B37F41"/>
    <w:rsid w:val="00B40073"/>
    <w:rsid w:val="00B40121"/>
    <w:rsid w:val="00B402F1"/>
    <w:rsid w:val="00B404A6"/>
    <w:rsid w:val="00B4060B"/>
    <w:rsid w:val="00B40652"/>
    <w:rsid w:val="00B406F5"/>
    <w:rsid w:val="00B40751"/>
    <w:rsid w:val="00B408AE"/>
    <w:rsid w:val="00B40A07"/>
    <w:rsid w:val="00B40A44"/>
    <w:rsid w:val="00B40EDE"/>
    <w:rsid w:val="00B40FB0"/>
    <w:rsid w:val="00B41019"/>
    <w:rsid w:val="00B410CB"/>
    <w:rsid w:val="00B4124F"/>
    <w:rsid w:val="00B41427"/>
    <w:rsid w:val="00B41523"/>
    <w:rsid w:val="00B4161B"/>
    <w:rsid w:val="00B4179D"/>
    <w:rsid w:val="00B41E75"/>
    <w:rsid w:val="00B41F2D"/>
    <w:rsid w:val="00B420BC"/>
    <w:rsid w:val="00B42515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10"/>
    <w:rsid w:val="00B42BB3"/>
    <w:rsid w:val="00B42CC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9CE"/>
    <w:rsid w:val="00B43ACA"/>
    <w:rsid w:val="00B43B3C"/>
    <w:rsid w:val="00B43BA6"/>
    <w:rsid w:val="00B43BF8"/>
    <w:rsid w:val="00B43BFC"/>
    <w:rsid w:val="00B43D71"/>
    <w:rsid w:val="00B43DBB"/>
    <w:rsid w:val="00B43EB6"/>
    <w:rsid w:val="00B43F2E"/>
    <w:rsid w:val="00B43FA1"/>
    <w:rsid w:val="00B44028"/>
    <w:rsid w:val="00B44051"/>
    <w:rsid w:val="00B44115"/>
    <w:rsid w:val="00B444E9"/>
    <w:rsid w:val="00B4470E"/>
    <w:rsid w:val="00B447E6"/>
    <w:rsid w:val="00B44951"/>
    <w:rsid w:val="00B44A67"/>
    <w:rsid w:val="00B44F5E"/>
    <w:rsid w:val="00B4501D"/>
    <w:rsid w:val="00B450FD"/>
    <w:rsid w:val="00B4513B"/>
    <w:rsid w:val="00B45357"/>
    <w:rsid w:val="00B4543E"/>
    <w:rsid w:val="00B45465"/>
    <w:rsid w:val="00B4546A"/>
    <w:rsid w:val="00B456AF"/>
    <w:rsid w:val="00B45A88"/>
    <w:rsid w:val="00B45AD9"/>
    <w:rsid w:val="00B45C24"/>
    <w:rsid w:val="00B45D4B"/>
    <w:rsid w:val="00B45DB5"/>
    <w:rsid w:val="00B45E97"/>
    <w:rsid w:val="00B45FC9"/>
    <w:rsid w:val="00B46057"/>
    <w:rsid w:val="00B460E4"/>
    <w:rsid w:val="00B462BE"/>
    <w:rsid w:val="00B463A1"/>
    <w:rsid w:val="00B463B5"/>
    <w:rsid w:val="00B463C0"/>
    <w:rsid w:val="00B4661E"/>
    <w:rsid w:val="00B46831"/>
    <w:rsid w:val="00B468E5"/>
    <w:rsid w:val="00B46940"/>
    <w:rsid w:val="00B469A1"/>
    <w:rsid w:val="00B46AAC"/>
    <w:rsid w:val="00B46B97"/>
    <w:rsid w:val="00B46CAE"/>
    <w:rsid w:val="00B46CD7"/>
    <w:rsid w:val="00B46D32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E05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54C"/>
    <w:rsid w:val="00B505BB"/>
    <w:rsid w:val="00B50B52"/>
    <w:rsid w:val="00B50C43"/>
    <w:rsid w:val="00B50F19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ACC"/>
    <w:rsid w:val="00B51CC6"/>
    <w:rsid w:val="00B51D10"/>
    <w:rsid w:val="00B51F24"/>
    <w:rsid w:val="00B51F7E"/>
    <w:rsid w:val="00B5215A"/>
    <w:rsid w:val="00B5262C"/>
    <w:rsid w:val="00B5283F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1D6"/>
    <w:rsid w:val="00B5442B"/>
    <w:rsid w:val="00B544F4"/>
    <w:rsid w:val="00B544FC"/>
    <w:rsid w:val="00B54577"/>
    <w:rsid w:val="00B5476F"/>
    <w:rsid w:val="00B54865"/>
    <w:rsid w:val="00B5486A"/>
    <w:rsid w:val="00B549FE"/>
    <w:rsid w:val="00B54A33"/>
    <w:rsid w:val="00B54F6B"/>
    <w:rsid w:val="00B55019"/>
    <w:rsid w:val="00B55290"/>
    <w:rsid w:val="00B55298"/>
    <w:rsid w:val="00B55331"/>
    <w:rsid w:val="00B553C8"/>
    <w:rsid w:val="00B55664"/>
    <w:rsid w:val="00B55862"/>
    <w:rsid w:val="00B55975"/>
    <w:rsid w:val="00B55F1D"/>
    <w:rsid w:val="00B55FAE"/>
    <w:rsid w:val="00B55FE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3CE"/>
    <w:rsid w:val="00B57495"/>
    <w:rsid w:val="00B575E8"/>
    <w:rsid w:val="00B5784D"/>
    <w:rsid w:val="00B57B47"/>
    <w:rsid w:val="00B57EB5"/>
    <w:rsid w:val="00B57ED0"/>
    <w:rsid w:val="00B57F32"/>
    <w:rsid w:val="00B60136"/>
    <w:rsid w:val="00B601F7"/>
    <w:rsid w:val="00B60226"/>
    <w:rsid w:val="00B60305"/>
    <w:rsid w:val="00B6053C"/>
    <w:rsid w:val="00B60588"/>
    <w:rsid w:val="00B60770"/>
    <w:rsid w:val="00B60946"/>
    <w:rsid w:val="00B60A35"/>
    <w:rsid w:val="00B60A83"/>
    <w:rsid w:val="00B60B19"/>
    <w:rsid w:val="00B60BC1"/>
    <w:rsid w:val="00B60C48"/>
    <w:rsid w:val="00B60C97"/>
    <w:rsid w:val="00B60CF0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9B"/>
    <w:rsid w:val="00B626B2"/>
    <w:rsid w:val="00B62701"/>
    <w:rsid w:val="00B62785"/>
    <w:rsid w:val="00B62B47"/>
    <w:rsid w:val="00B62B94"/>
    <w:rsid w:val="00B62BEA"/>
    <w:rsid w:val="00B62C80"/>
    <w:rsid w:val="00B62CD7"/>
    <w:rsid w:val="00B62FF5"/>
    <w:rsid w:val="00B63106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1E1"/>
    <w:rsid w:val="00B642B3"/>
    <w:rsid w:val="00B64375"/>
    <w:rsid w:val="00B6466C"/>
    <w:rsid w:val="00B647CB"/>
    <w:rsid w:val="00B64913"/>
    <w:rsid w:val="00B64BAF"/>
    <w:rsid w:val="00B64BE9"/>
    <w:rsid w:val="00B64C3E"/>
    <w:rsid w:val="00B64C6D"/>
    <w:rsid w:val="00B64D36"/>
    <w:rsid w:val="00B65028"/>
    <w:rsid w:val="00B65051"/>
    <w:rsid w:val="00B651FF"/>
    <w:rsid w:val="00B652FA"/>
    <w:rsid w:val="00B65309"/>
    <w:rsid w:val="00B6552E"/>
    <w:rsid w:val="00B656EE"/>
    <w:rsid w:val="00B6577A"/>
    <w:rsid w:val="00B657F1"/>
    <w:rsid w:val="00B65860"/>
    <w:rsid w:val="00B65930"/>
    <w:rsid w:val="00B65BF8"/>
    <w:rsid w:val="00B65C3E"/>
    <w:rsid w:val="00B65D2F"/>
    <w:rsid w:val="00B65DAF"/>
    <w:rsid w:val="00B65E16"/>
    <w:rsid w:val="00B65E51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193"/>
    <w:rsid w:val="00B6724A"/>
    <w:rsid w:val="00B673AD"/>
    <w:rsid w:val="00B67484"/>
    <w:rsid w:val="00B674AD"/>
    <w:rsid w:val="00B67642"/>
    <w:rsid w:val="00B676B6"/>
    <w:rsid w:val="00B67E01"/>
    <w:rsid w:val="00B700AD"/>
    <w:rsid w:val="00B702C5"/>
    <w:rsid w:val="00B7031F"/>
    <w:rsid w:val="00B7036D"/>
    <w:rsid w:val="00B704C1"/>
    <w:rsid w:val="00B70635"/>
    <w:rsid w:val="00B70686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CA8"/>
    <w:rsid w:val="00B71D80"/>
    <w:rsid w:val="00B72193"/>
    <w:rsid w:val="00B7221E"/>
    <w:rsid w:val="00B72340"/>
    <w:rsid w:val="00B7255E"/>
    <w:rsid w:val="00B7266B"/>
    <w:rsid w:val="00B72836"/>
    <w:rsid w:val="00B72867"/>
    <w:rsid w:val="00B729FA"/>
    <w:rsid w:val="00B72A0D"/>
    <w:rsid w:val="00B72A2C"/>
    <w:rsid w:val="00B72A52"/>
    <w:rsid w:val="00B72A6F"/>
    <w:rsid w:val="00B72A8F"/>
    <w:rsid w:val="00B72E52"/>
    <w:rsid w:val="00B72FB3"/>
    <w:rsid w:val="00B730B7"/>
    <w:rsid w:val="00B7314E"/>
    <w:rsid w:val="00B73220"/>
    <w:rsid w:val="00B735D8"/>
    <w:rsid w:val="00B73A81"/>
    <w:rsid w:val="00B73AC3"/>
    <w:rsid w:val="00B73CE0"/>
    <w:rsid w:val="00B73E1A"/>
    <w:rsid w:val="00B73FD5"/>
    <w:rsid w:val="00B741E4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43F"/>
    <w:rsid w:val="00B75556"/>
    <w:rsid w:val="00B755D7"/>
    <w:rsid w:val="00B75812"/>
    <w:rsid w:val="00B75B6A"/>
    <w:rsid w:val="00B75BF0"/>
    <w:rsid w:val="00B75D4F"/>
    <w:rsid w:val="00B75D83"/>
    <w:rsid w:val="00B75E23"/>
    <w:rsid w:val="00B7616D"/>
    <w:rsid w:val="00B76251"/>
    <w:rsid w:val="00B76403"/>
    <w:rsid w:val="00B76447"/>
    <w:rsid w:val="00B764FB"/>
    <w:rsid w:val="00B765BE"/>
    <w:rsid w:val="00B767C2"/>
    <w:rsid w:val="00B76889"/>
    <w:rsid w:val="00B76A77"/>
    <w:rsid w:val="00B76C71"/>
    <w:rsid w:val="00B76E47"/>
    <w:rsid w:val="00B76E49"/>
    <w:rsid w:val="00B76EAD"/>
    <w:rsid w:val="00B76EC1"/>
    <w:rsid w:val="00B76F4D"/>
    <w:rsid w:val="00B77023"/>
    <w:rsid w:val="00B770C5"/>
    <w:rsid w:val="00B771E6"/>
    <w:rsid w:val="00B7722C"/>
    <w:rsid w:val="00B775E6"/>
    <w:rsid w:val="00B77778"/>
    <w:rsid w:val="00B7788A"/>
    <w:rsid w:val="00B77AB6"/>
    <w:rsid w:val="00B77ABD"/>
    <w:rsid w:val="00B77BD2"/>
    <w:rsid w:val="00B77CCE"/>
    <w:rsid w:val="00B77E49"/>
    <w:rsid w:val="00B77FB5"/>
    <w:rsid w:val="00B8019E"/>
    <w:rsid w:val="00B80305"/>
    <w:rsid w:val="00B80324"/>
    <w:rsid w:val="00B8032B"/>
    <w:rsid w:val="00B80335"/>
    <w:rsid w:val="00B80354"/>
    <w:rsid w:val="00B8036F"/>
    <w:rsid w:val="00B803A4"/>
    <w:rsid w:val="00B8094D"/>
    <w:rsid w:val="00B809EF"/>
    <w:rsid w:val="00B809FB"/>
    <w:rsid w:val="00B80C19"/>
    <w:rsid w:val="00B80EA0"/>
    <w:rsid w:val="00B80EE1"/>
    <w:rsid w:val="00B80F80"/>
    <w:rsid w:val="00B81068"/>
    <w:rsid w:val="00B8129D"/>
    <w:rsid w:val="00B81365"/>
    <w:rsid w:val="00B813D7"/>
    <w:rsid w:val="00B8159A"/>
    <w:rsid w:val="00B81824"/>
    <w:rsid w:val="00B81850"/>
    <w:rsid w:val="00B8198E"/>
    <w:rsid w:val="00B81A98"/>
    <w:rsid w:val="00B81A9A"/>
    <w:rsid w:val="00B81B54"/>
    <w:rsid w:val="00B81BCB"/>
    <w:rsid w:val="00B820C7"/>
    <w:rsid w:val="00B82118"/>
    <w:rsid w:val="00B821AD"/>
    <w:rsid w:val="00B82282"/>
    <w:rsid w:val="00B822C9"/>
    <w:rsid w:val="00B823A8"/>
    <w:rsid w:val="00B82486"/>
    <w:rsid w:val="00B825C6"/>
    <w:rsid w:val="00B82604"/>
    <w:rsid w:val="00B826EE"/>
    <w:rsid w:val="00B8283B"/>
    <w:rsid w:val="00B82926"/>
    <w:rsid w:val="00B82C66"/>
    <w:rsid w:val="00B82D12"/>
    <w:rsid w:val="00B82E54"/>
    <w:rsid w:val="00B8310C"/>
    <w:rsid w:val="00B83156"/>
    <w:rsid w:val="00B833AD"/>
    <w:rsid w:val="00B833EC"/>
    <w:rsid w:val="00B83447"/>
    <w:rsid w:val="00B83866"/>
    <w:rsid w:val="00B838DB"/>
    <w:rsid w:val="00B838EF"/>
    <w:rsid w:val="00B83919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A3"/>
    <w:rsid w:val="00B856EE"/>
    <w:rsid w:val="00B85924"/>
    <w:rsid w:val="00B85BA1"/>
    <w:rsid w:val="00B85D67"/>
    <w:rsid w:val="00B85F5D"/>
    <w:rsid w:val="00B8616A"/>
    <w:rsid w:val="00B864AB"/>
    <w:rsid w:val="00B864F3"/>
    <w:rsid w:val="00B8662B"/>
    <w:rsid w:val="00B86745"/>
    <w:rsid w:val="00B867EB"/>
    <w:rsid w:val="00B869E4"/>
    <w:rsid w:val="00B86B45"/>
    <w:rsid w:val="00B87206"/>
    <w:rsid w:val="00B87446"/>
    <w:rsid w:val="00B875A7"/>
    <w:rsid w:val="00B877A4"/>
    <w:rsid w:val="00B877F5"/>
    <w:rsid w:val="00B878F6"/>
    <w:rsid w:val="00B87ADD"/>
    <w:rsid w:val="00B87BB2"/>
    <w:rsid w:val="00B9045C"/>
    <w:rsid w:val="00B90549"/>
    <w:rsid w:val="00B90649"/>
    <w:rsid w:val="00B906DA"/>
    <w:rsid w:val="00B907EF"/>
    <w:rsid w:val="00B90844"/>
    <w:rsid w:val="00B909DD"/>
    <w:rsid w:val="00B90B63"/>
    <w:rsid w:val="00B90EE0"/>
    <w:rsid w:val="00B90FD0"/>
    <w:rsid w:val="00B90FED"/>
    <w:rsid w:val="00B9127D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C7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8F8"/>
    <w:rsid w:val="00B94958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467"/>
    <w:rsid w:val="00B954BB"/>
    <w:rsid w:val="00B95996"/>
    <w:rsid w:val="00B95E38"/>
    <w:rsid w:val="00B95E92"/>
    <w:rsid w:val="00B95FE8"/>
    <w:rsid w:val="00B9604E"/>
    <w:rsid w:val="00B96252"/>
    <w:rsid w:val="00B9643A"/>
    <w:rsid w:val="00B96D45"/>
    <w:rsid w:val="00B96DFF"/>
    <w:rsid w:val="00B96E29"/>
    <w:rsid w:val="00B9720A"/>
    <w:rsid w:val="00B97364"/>
    <w:rsid w:val="00B977A0"/>
    <w:rsid w:val="00B97B08"/>
    <w:rsid w:val="00B97BA2"/>
    <w:rsid w:val="00B97BCF"/>
    <w:rsid w:val="00B97C37"/>
    <w:rsid w:val="00B97C56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12F"/>
    <w:rsid w:val="00BA121F"/>
    <w:rsid w:val="00BA135B"/>
    <w:rsid w:val="00BA1403"/>
    <w:rsid w:val="00BA144A"/>
    <w:rsid w:val="00BA14A1"/>
    <w:rsid w:val="00BA14F5"/>
    <w:rsid w:val="00BA1519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0C3"/>
    <w:rsid w:val="00BA220F"/>
    <w:rsid w:val="00BA2254"/>
    <w:rsid w:val="00BA2700"/>
    <w:rsid w:val="00BA2872"/>
    <w:rsid w:val="00BA2890"/>
    <w:rsid w:val="00BA2914"/>
    <w:rsid w:val="00BA294C"/>
    <w:rsid w:val="00BA2A32"/>
    <w:rsid w:val="00BA2B01"/>
    <w:rsid w:val="00BA2B9C"/>
    <w:rsid w:val="00BA2C87"/>
    <w:rsid w:val="00BA2CFD"/>
    <w:rsid w:val="00BA2E17"/>
    <w:rsid w:val="00BA2EBF"/>
    <w:rsid w:val="00BA2F4F"/>
    <w:rsid w:val="00BA320F"/>
    <w:rsid w:val="00BA3826"/>
    <w:rsid w:val="00BA3AB3"/>
    <w:rsid w:val="00BA3CAC"/>
    <w:rsid w:val="00BA3D52"/>
    <w:rsid w:val="00BA3D93"/>
    <w:rsid w:val="00BA3DC8"/>
    <w:rsid w:val="00BA3E11"/>
    <w:rsid w:val="00BA3EE3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3A4"/>
    <w:rsid w:val="00BA56B9"/>
    <w:rsid w:val="00BA5805"/>
    <w:rsid w:val="00BA5C4B"/>
    <w:rsid w:val="00BA5D00"/>
    <w:rsid w:val="00BA5EF5"/>
    <w:rsid w:val="00BA6037"/>
    <w:rsid w:val="00BA6330"/>
    <w:rsid w:val="00BA64C2"/>
    <w:rsid w:val="00BA652A"/>
    <w:rsid w:val="00BA676F"/>
    <w:rsid w:val="00BA68E6"/>
    <w:rsid w:val="00BA6937"/>
    <w:rsid w:val="00BA6B06"/>
    <w:rsid w:val="00BA6B6A"/>
    <w:rsid w:val="00BA6BFE"/>
    <w:rsid w:val="00BA6C69"/>
    <w:rsid w:val="00BA6CE4"/>
    <w:rsid w:val="00BA6D12"/>
    <w:rsid w:val="00BA6F1B"/>
    <w:rsid w:val="00BA6FC8"/>
    <w:rsid w:val="00BA7126"/>
    <w:rsid w:val="00BA723D"/>
    <w:rsid w:val="00BA7668"/>
    <w:rsid w:val="00BA7A10"/>
    <w:rsid w:val="00BA7A3F"/>
    <w:rsid w:val="00BA7C16"/>
    <w:rsid w:val="00BA7C34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8C3"/>
    <w:rsid w:val="00BB09CD"/>
    <w:rsid w:val="00BB09E2"/>
    <w:rsid w:val="00BB0B4A"/>
    <w:rsid w:val="00BB0B6E"/>
    <w:rsid w:val="00BB0CE8"/>
    <w:rsid w:val="00BB0E5B"/>
    <w:rsid w:val="00BB0F17"/>
    <w:rsid w:val="00BB1078"/>
    <w:rsid w:val="00BB1176"/>
    <w:rsid w:val="00BB11D7"/>
    <w:rsid w:val="00BB1380"/>
    <w:rsid w:val="00BB158C"/>
    <w:rsid w:val="00BB1767"/>
    <w:rsid w:val="00BB19C0"/>
    <w:rsid w:val="00BB1A05"/>
    <w:rsid w:val="00BB1A8B"/>
    <w:rsid w:val="00BB1ADE"/>
    <w:rsid w:val="00BB1AEC"/>
    <w:rsid w:val="00BB1BDE"/>
    <w:rsid w:val="00BB1F5A"/>
    <w:rsid w:val="00BB22E2"/>
    <w:rsid w:val="00BB2435"/>
    <w:rsid w:val="00BB2469"/>
    <w:rsid w:val="00BB253E"/>
    <w:rsid w:val="00BB2578"/>
    <w:rsid w:val="00BB273E"/>
    <w:rsid w:val="00BB2D11"/>
    <w:rsid w:val="00BB2D64"/>
    <w:rsid w:val="00BB2FB3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A33"/>
    <w:rsid w:val="00BB3D6D"/>
    <w:rsid w:val="00BB3D84"/>
    <w:rsid w:val="00BB3E1B"/>
    <w:rsid w:val="00BB4337"/>
    <w:rsid w:val="00BB45EC"/>
    <w:rsid w:val="00BB46D2"/>
    <w:rsid w:val="00BB4755"/>
    <w:rsid w:val="00BB48D5"/>
    <w:rsid w:val="00BB4904"/>
    <w:rsid w:val="00BB4A87"/>
    <w:rsid w:val="00BB4BC8"/>
    <w:rsid w:val="00BB4CB6"/>
    <w:rsid w:val="00BB4CBD"/>
    <w:rsid w:val="00BB4D30"/>
    <w:rsid w:val="00BB4EB1"/>
    <w:rsid w:val="00BB4EDC"/>
    <w:rsid w:val="00BB50F0"/>
    <w:rsid w:val="00BB50FF"/>
    <w:rsid w:val="00BB5361"/>
    <w:rsid w:val="00BB5627"/>
    <w:rsid w:val="00BB570E"/>
    <w:rsid w:val="00BB571C"/>
    <w:rsid w:val="00BB589A"/>
    <w:rsid w:val="00BB592D"/>
    <w:rsid w:val="00BB5A55"/>
    <w:rsid w:val="00BB5BBB"/>
    <w:rsid w:val="00BB5CA1"/>
    <w:rsid w:val="00BB5CBB"/>
    <w:rsid w:val="00BB5CD8"/>
    <w:rsid w:val="00BB5DE8"/>
    <w:rsid w:val="00BB5EB9"/>
    <w:rsid w:val="00BB6278"/>
    <w:rsid w:val="00BB65F2"/>
    <w:rsid w:val="00BB67D6"/>
    <w:rsid w:val="00BB6878"/>
    <w:rsid w:val="00BB68C7"/>
    <w:rsid w:val="00BB6B70"/>
    <w:rsid w:val="00BB6C32"/>
    <w:rsid w:val="00BB6CAD"/>
    <w:rsid w:val="00BB6D60"/>
    <w:rsid w:val="00BB6E57"/>
    <w:rsid w:val="00BB6E79"/>
    <w:rsid w:val="00BB6FB6"/>
    <w:rsid w:val="00BB705E"/>
    <w:rsid w:val="00BB706A"/>
    <w:rsid w:val="00BB7165"/>
    <w:rsid w:val="00BB7281"/>
    <w:rsid w:val="00BB7397"/>
    <w:rsid w:val="00BB754E"/>
    <w:rsid w:val="00BB7699"/>
    <w:rsid w:val="00BB776B"/>
    <w:rsid w:val="00BB785F"/>
    <w:rsid w:val="00BB786A"/>
    <w:rsid w:val="00BB79CA"/>
    <w:rsid w:val="00BB7AF0"/>
    <w:rsid w:val="00BB7CC1"/>
    <w:rsid w:val="00BB7D44"/>
    <w:rsid w:val="00BB7D5D"/>
    <w:rsid w:val="00BC0080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56B"/>
    <w:rsid w:val="00BC1607"/>
    <w:rsid w:val="00BC165C"/>
    <w:rsid w:val="00BC179B"/>
    <w:rsid w:val="00BC17DA"/>
    <w:rsid w:val="00BC1802"/>
    <w:rsid w:val="00BC1913"/>
    <w:rsid w:val="00BC1A28"/>
    <w:rsid w:val="00BC1DD4"/>
    <w:rsid w:val="00BC1E8C"/>
    <w:rsid w:val="00BC1F3A"/>
    <w:rsid w:val="00BC1F9F"/>
    <w:rsid w:val="00BC20FF"/>
    <w:rsid w:val="00BC212D"/>
    <w:rsid w:val="00BC245E"/>
    <w:rsid w:val="00BC246E"/>
    <w:rsid w:val="00BC24CE"/>
    <w:rsid w:val="00BC2645"/>
    <w:rsid w:val="00BC27C4"/>
    <w:rsid w:val="00BC28AC"/>
    <w:rsid w:val="00BC2A9B"/>
    <w:rsid w:val="00BC2D05"/>
    <w:rsid w:val="00BC2DDE"/>
    <w:rsid w:val="00BC3019"/>
    <w:rsid w:val="00BC3049"/>
    <w:rsid w:val="00BC3162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1C7"/>
    <w:rsid w:val="00BC4218"/>
    <w:rsid w:val="00BC42EB"/>
    <w:rsid w:val="00BC4315"/>
    <w:rsid w:val="00BC44E5"/>
    <w:rsid w:val="00BC460F"/>
    <w:rsid w:val="00BC47C9"/>
    <w:rsid w:val="00BC4C49"/>
    <w:rsid w:val="00BC4DF3"/>
    <w:rsid w:val="00BC4E4C"/>
    <w:rsid w:val="00BC4FD4"/>
    <w:rsid w:val="00BC5076"/>
    <w:rsid w:val="00BC51C8"/>
    <w:rsid w:val="00BC51D9"/>
    <w:rsid w:val="00BC51F1"/>
    <w:rsid w:val="00BC5281"/>
    <w:rsid w:val="00BC52AD"/>
    <w:rsid w:val="00BC5329"/>
    <w:rsid w:val="00BC575C"/>
    <w:rsid w:val="00BC57A5"/>
    <w:rsid w:val="00BC581B"/>
    <w:rsid w:val="00BC584F"/>
    <w:rsid w:val="00BC58EC"/>
    <w:rsid w:val="00BC5963"/>
    <w:rsid w:val="00BC59E4"/>
    <w:rsid w:val="00BC5BFE"/>
    <w:rsid w:val="00BC63F1"/>
    <w:rsid w:val="00BC63F7"/>
    <w:rsid w:val="00BC651A"/>
    <w:rsid w:val="00BC664A"/>
    <w:rsid w:val="00BC6820"/>
    <w:rsid w:val="00BC6845"/>
    <w:rsid w:val="00BC6AE9"/>
    <w:rsid w:val="00BC6D1B"/>
    <w:rsid w:val="00BC6EA0"/>
    <w:rsid w:val="00BC7135"/>
    <w:rsid w:val="00BC71F4"/>
    <w:rsid w:val="00BC74A1"/>
    <w:rsid w:val="00BC7518"/>
    <w:rsid w:val="00BC793E"/>
    <w:rsid w:val="00BC7985"/>
    <w:rsid w:val="00BC7E8C"/>
    <w:rsid w:val="00BC7EDE"/>
    <w:rsid w:val="00BC7EED"/>
    <w:rsid w:val="00BD02DE"/>
    <w:rsid w:val="00BD036A"/>
    <w:rsid w:val="00BD0707"/>
    <w:rsid w:val="00BD093C"/>
    <w:rsid w:val="00BD09B9"/>
    <w:rsid w:val="00BD0ADE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1C"/>
    <w:rsid w:val="00BD2AEF"/>
    <w:rsid w:val="00BD2C6B"/>
    <w:rsid w:val="00BD3169"/>
    <w:rsid w:val="00BD31E0"/>
    <w:rsid w:val="00BD345B"/>
    <w:rsid w:val="00BD35DF"/>
    <w:rsid w:val="00BD38E4"/>
    <w:rsid w:val="00BD3A07"/>
    <w:rsid w:val="00BD3C0F"/>
    <w:rsid w:val="00BD3E07"/>
    <w:rsid w:val="00BD40CE"/>
    <w:rsid w:val="00BD4275"/>
    <w:rsid w:val="00BD42B1"/>
    <w:rsid w:val="00BD43A1"/>
    <w:rsid w:val="00BD4528"/>
    <w:rsid w:val="00BD453E"/>
    <w:rsid w:val="00BD4541"/>
    <w:rsid w:val="00BD462A"/>
    <w:rsid w:val="00BD4944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4"/>
    <w:rsid w:val="00BD5B25"/>
    <w:rsid w:val="00BD5BC3"/>
    <w:rsid w:val="00BD5C2A"/>
    <w:rsid w:val="00BD5DFD"/>
    <w:rsid w:val="00BD5F6A"/>
    <w:rsid w:val="00BD5FE2"/>
    <w:rsid w:val="00BD6098"/>
    <w:rsid w:val="00BD61B8"/>
    <w:rsid w:val="00BD61DC"/>
    <w:rsid w:val="00BD63A0"/>
    <w:rsid w:val="00BD63B5"/>
    <w:rsid w:val="00BD640E"/>
    <w:rsid w:val="00BD6668"/>
    <w:rsid w:val="00BD6747"/>
    <w:rsid w:val="00BD6981"/>
    <w:rsid w:val="00BD6B86"/>
    <w:rsid w:val="00BD6C09"/>
    <w:rsid w:val="00BD6CC2"/>
    <w:rsid w:val="00BD6EBC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D2E"/>
    <w:rsid w:val="00BE0F95"/>
    <w:rsid w:val="00BE0F9A"/>
    <w:rsid w:val="00BE0F9F"/>
    <w:rsid w:val="00BE11EB"/>
    <w:rsid w:val="00BE12B1"/>
    <w:rsid w:val="00BE1333"/>
    <w:rsid w:val="00BE17C7"/>
    <w:rsid w:val="00BE1C91"/>
    <w:rsid w:val="00BE1CF6"/>
    <w:rsid w:val="00BE1E04"/>
    <w:rsid w:val="00BE1F7F"/>
    <w:rsid w:val="00BE20ED"/>
    <w:rsid w:val="00BE217F"/>
    <w:rsid w:val="00BE220A"/>
    <w:rsid w:val="00BE23D1"/>
    <w:rsid w:val="00BE2655"/>
    <w:rsid w:val="00BE26AC"/>
    <w:rsid w:val="00BE26BA"/>
    <w:rsid w:val="00BE2870"/>
    <w:rsid w:val="00BE2B96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741"/>
    <w:rsid w:val="00BE38EE"/>
    <w:rsid w:val="00BE3A39"/>
    <w:rsid w:val="00BE3A5F"/>
    <w:rsid w:val="00BE3C1A"/>
    <w:rsid w:val="00BE3E9D"/>
    <w:rsid w:val="00BE3F36"/>
    <w:rsid w:val="00BE4338"/>
    <w:rsid w:val="00BE434C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015"/>
    <w:rsid w:val="00BE526C"/>
    <w:rsid w:val="00BE5312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521"/>
    <w:rsid w:val="00BE6534"/>
    <w:rsid w:val="00BE67CB"/>
    <w:rsid w:val="00BE6800"/>
    <w:rsid w:val="00BE6827"/>
    <w:rsid w:val="00BE684C"/>
    <w:rsid w:val="00BE685D"/>
    <w:rsid w:val="00BE68B2"/>
    <w:rsid w:val="00BE72B0"/>
    <w:rsid w:val="00BE72E5"/>
    <w:rsid w:val="00BE7439"/>
    <w:rsid w:val="00BE7634"/>
    <w:rsid w:val="00BE7C11"/>
    <w:rsid w:val="00BE7C2D"/>
    <w:rsid w:val="00BE7CE4"/>
    <w:rsid w:val="00BE7D32"/>
    <w:rsid w:val="00BE7DD9"/>
    <w:rsid w:val="00BE7EAE"/>
    <w:rsid w:val="00BE7EBC"/>
    <w:rsid w:val="00BE7F32"/>
    <w:rsid w:val="00BE7FD6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0EE4"/>
    <w:rsid w:val="00BF1281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B4F"/>
    <w:rsid w:val="00BF3C7D"/>
    <w:rsid w:val="00BF3CCB"/>
    <w:rsid w:val="00BF3E11"/>
    <w:rsid w:val="00BF3E29"/>
    <w:rsid w:val="00BF3FA4"/>
    <w:rsid w:val="00BF3FA6"/>
    <w:rsid w:val="00BF414D"/>
    <w:rsid w:val="00BF421D"/>
    <w:rsid w:val="00BF45A5"/>
    <w:rsid w:val="00BF477B"/>
    <w:rsid w:val="00BF5203"/>
    <w:rsid w:val="00BF536E"/>
    <w:rsid w:val="00BF537C"/>
    <w:rsid w:val="00BF53CD"/>
    <w:rsid w:val="00BF56A6"/>
    <w:rsid w:val="00BF56D1"/>
    <w:rsid w:val="00BF572D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6AA"/>
    <w:rsid w:val="00BF7A57"/>
    <w:rsid w:val="00BF7AE0"/>
    <w:rsid w:val="00BF7CE4"/>
    <w:rsid w:val="00BF7D0C"/>
    <w:rsid w:val="00BF7DBB"/>
    <w:rsid w:val="00BF7E16"/>
    <w:rsid w:val="00BF7E5C"/>
    <w:rsid w:val="00C00031"/>
    <w:rsid w:val="00C000A7"/>
    <w:rsid w:val="00C0029E"/>
    <w:rsid w:val="00C003A3"/>
    <w:rsid w:val="00C0044F"/>
    <w:rsid w:val="00C00589"/>
    <w:rsid w:val="00C00646"/>
    <w:rsid w:val="00C00865"/>
    <w:rsid w:val="00C00AC5"/>
    <w:rsid w:val="00C00CD7"/>
    <w:rsid w:val="00C00EB6"/>
    <w:rsid w:val="00C00EBE"/>
    <w:rsid w:val="00C00EE7"/>
    <w:rsid w:val="00C01119"/>
    <w:rsid w:val="00C01285"/>
    <w:rsid w:val="00C0132F"/>
    <w:rsid w:val="00C01426"/>
    <w:rsid w:val="00C0152B"/>
    <w:rsid w:val="00C015E3"/>
    <w:rsid w:val="00C016F5"/>
    <w:rsid w:val="00C01A42"/>
    <w:rsid w:val="00C01AFD"/>
    <w:rsid w:val="00C01B32"/>
    <w:rsid w:val="00C01B4E"/>
    <w:rsid w:val="00C01BD7"/>
    <w:rsid w:val="00C01DAB"/>
    <w:rsid w:val="00C01DE7"/>
    <w:rsid w:val="00C01EBB"/>
    <w:rsid w:val="00C020A1"/>
    <w:rsid w:val="00C0212B"/>
    <w:rsid w:val="00C02221"/>
    <w:rsid w:val="00C0223D"/>
    <w:rsid w:val="00C0230F"/>
    <w:rsid w:val="00C023FC"/>
    <w:rsid w:val="00C02405"/>
    <w:rsid w:val="00C0268D"/>
    <w:rsid w:val="00C027B7"/>
    <w:rsid w:val="00C027F7"/>
    <w:rsid w:val="00C027F9"/>
    <w:rsid w:val="00C02850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3EA"/>
    <w:rsid w:val="00C03747"/>
    <w:rsid w:val="00C038B9"/>
    <w:rsid w:val="00C03C11"/>
    <w:rsid w:val="00C03C53"/>
    <w:rsid w:val="00C0407A"/>
    <w:rsid w:val="00C04161"/>
    <w:rsid w:val="00C0424A"/>
    <w:rsid w:val="00C04273"/>
    <w:rsid w:val="00C04871"/>
    <w:rsid w:val="00C0495A"/>
    <w:rsid w:val="00C04D06"/>
    <w:rsid w:val="00C04D3C"/>
    <w:rsid w:val="00C04DF6"/>
    <w:rsid w:val="00C052BF"/>
    <w:rsid w:val="00C05731"/>
    <w:rsid w:val="00C05774"/>
    <w:rsid w:val="00C058D1"/>
    <w:rsid w:val="00C059CA"/>
    <w:rsid w:val="00C05D86"/>
    <w:rsid w:val="00C05E89"/>
    <w:rsid w:val="00C05F53"/>
    <w:rsid w:val="00C06150"/>
    <w:rsid w:val="00C061F6"/>
    <w:rsid w:val="00C06301"/>
    <w:rsid w:val="00C06468"/>
    <w:rsid w:val="00C064FD"/>
    <w:rsid w:val="00C067F2"/>
    <w:rsid w:val="00C06847"/>
    <w:rsid w:val="00C06A3F"/>
    <w:rsid w:val="00C06DAB"/>
    <w:rsid w:val="00C072E6"/>
    <w:rsid w:val="00C073DD"/>
    <w:rsid w:val="00C076CE"/>
    <w:rsid w:val="00C07772"/>
    <w:rsid w:val="00C079AC"/>
    <w:rsid w:val="00C07A3E"/>
    <w:rsid w:val="00C07AEC"/>
    <w:rsid w:val="00C07BD6"/>
    <w:rsid w:val="00C07E32"/>
    <w:rsid w:val="00C07EE7"/>
    <w:rsid w:val="00C07FC1"/>
    <w:rsid w:val="00C07FEB"/>
    <w:rsid w:val="00C1004F"/>
    <w:rsid w:val="00C100ED"/>
    <w:rsid w:val="00C105C0"/>
    <w:rsid w:val="00C107C7"/>
    <w:rsid w:val="00C10A9E"/>
    <w:rsid w:val="00C10AFD"/>
    <w:rsid w:val="00C10B02"/>
    <w:rsid w:val="00C10D96"/>
    <w:rsid w:val="00C10F43"/>
    <w:rsid w:val="00C110E0"/>
    <w:rsid w:val="00C1115F"/>
    <w:rsid w:val="00C112F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0E"/>
    <w:rsid w:val="00C12433"/>
    <w:rsid w:val="00C12670"/>
    <w:rsid w:val="00C12954"/>
    <w:rsid w:val="00C12B0A"/>
    <w:rsid w:val="00C12B7D"/>
    <w:rsid w:val="00C12ECB"/>
    <w:rsid w:val="00C130AF"/>
    <w:rsid w:val="00C133FC"/>
    <w:rsid w:val="00C134FD"/>
    <w:rsid w:val="00C13667"/>
    <w:rsid w:val="00C13671"/>
    <w:rsid w:val="00C13736"/>
    <w:rsid w:val="00C13845"/>
    <w:rsid w:val="00C13B62"/>
    <w:rsid w:val="00C13B6E"/>
    <w:rsid w:val="00C13C77"/>
    <w:rsid w:val="00C13D5D"/>
    <w:rsid w:val="00C13E1D"/>
    <w:rsid w:val="00C13FA8"/>
    <w:rsid w:val="00C1413E"/>
    <w:rsid w:val="00C14219"/>
    <w:rsid w:val="00C14229"/>
    <w:rsid w:val="00C1444C"/>
    <w:rsid w:val="00C144B4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6CB"/>
    <w:rsid w:val="00C156F0"/>
    <w:rsid w:val="00C1581B"/>
    <w:rsid w:val="00C15B30"/>
    <w:rsid w:val="00C15C59"/>
    <w:rsid w:val="00C15C8F"/>
    <w:rsid w:val="00C15CC2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33"/>
    <w:rsid w:val="00C16A67"/>
    <w:rsid w:val="00C16A9D"/>
    <w:rsid w:val="00C16B61"/>
    <w:rsid w:val="00C16C06"/>
    <w:rsid w:val="00C16D63"/>
    <w:rsid w:val="00C16F4D"/>
    <w:rsid w:val="00C16F7E"/>
    <w:rsid w:val="00C16FF0"/>
    <w:rsid w:val="00C1700A"/>
    <w:rsid w:val="00C17231"/>
    <w:rsid w:val="00C1723C"/>
    <w:rsid w:val="00C1724F"/>
    <w:rsid w:val="00C1725C"/>
    <w:rsid w:val="00C172A7"/>
    <w:rsid w:val="00C172F0"/>
    <w:rsid w:val="00C173BF"/>
    <w:rsid w:val="00C174A4"/>
    <w:rsid w:val="00C17513"/>
    <w:rsid w:val="00C17520"/>
    <w:rsid w:val="00C175B1"/>
    <w:rsid w:val="00C17696"/>
    <w:rsid w:val="00C17AA1"/>
    <w:rsid w:val="00C17DA8"/>
    <w:rsid w:val="00C17F29"/>
    <w:rsid w:val="00C17F45"/>
    <w:rsid w:val="00C17F7F"/>
    <w:rsid w:val="00C17FD0"/>
    <w:rsid w:val="00C20241"/>
    <w:rsid w:val="00C204A6"/>
    <w:rsid w:val="00C205B8"/>
    <w:rsid w:val="00C206C8"/>
    <w:rsid w:val="00C20706"/>
    <w:rsid w:val="00C208F3"/>
    <w:rsid w:val="00C209C0"/>
    <w:rsid w:val="00C20B67"/>
    <w:rsid w:val="00C20CF9"/>
    <w:rsid w:val="00C20D52"/>
    <w:rsid w:val="00C20F0A"/>
    <w:rsid w:val="00C210FA"/>
    <w:rsid w:val="00C211BF"/>
    <w:rsid w:val="00C21239"/>
    <w:rsid w:val="00C2134C"/>
    <w:rsid w:val="00C21391"/>
    <w:rsid w:val="00C21653"/>
    <w:rsid w:val="00C21843"/>
    <w:rsid w:val="00C21887"/>
    <w:rsid w:val="00C21C57"/>
    <w:rsid w:val="00C220C2"/>
    <w:rsid w:val="00C22126"/>
    <w:rsid w:val="00C22242"/>
    <w:rsid w:val="00C22374"/>
    <w:rsid w:val="00C223C8"/>
    <w:rsid w:val="00C22475"/>
    <w:rsid w:val="00C224C6"/>
    <w:rsid w:val="00C224F5"/>
    <w:rsid w:val="00C227AF"/>
    <w:rsid w:val="00C227D9"/>
    <w:rsid w:val="00C22A43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A60"/>
    <w:rsid w:val="00C23CEC"/>
    <w:rsid w:val="00C23D0C"/>
    <w:rsid w:val="00C23EE0"/>
    <w:rsid w:val="00C2408D"/>
    <w:rsid w:val="00C2409E"/>
    <w:rsid w:val="00C240F3"/>
    <w:rsid w:val="00C24226"/>
    <w:rsid w:val="00C24295"/>
    <w:rsid w:val="00C242BB"/>
    <w:rsid w:val="00C24530"/>
    <w:rsid w:val="00C246DA"/>
    <w:rsid w:val="00C2474D"/>
    <w:rsid w:val="00C24A0E"/>
    <w:rsid w:val="00C24A97"/>
    <w:rsid w:val="00C24D3A"/>
    <w:rsid w:val="00C24DE7"/>
    <w:rsid w:val="00C24F49"/>
    <w:rsid w:val="00C24FA7"/>
    <w:rsid w:val="00C2505B"/>
    <w:rsid w:val="00C252A9"/>
    <w:rsid w:val="00C25376"/>
    <w:rsid w:val="00C25456"/>
    <w:rsid w:val="00C2548C"/>
    <w:rsid w:val="00C25528"/>
    <w:rsid w:val="00C25689"/>
    <w:rsid w:val="00C2596A"/>
    <w:rsid w:val="00C25A4D"/>
    <w:rsid w:val="00C25B2E"/>
    <w:rsid w:val="00C25C6A"/>
    <w:rsid w:val="00C25CE3"/>
    <w:rsid w:val="00C25DCE"/>
    <w:rsid w:val="00C25F6C"/>
    <w:rsid w:val="00C26117"/>
    <w:rsid w:val="00C26385"/>
    <w:rsid w:val="00C26A61"/>
    <w:rsid w:val="00C26B20"/>
    <w:rsid w:val="00C26F1C"/>
    <w:rsid w:val="00C271C1"/>
    <w:rsid w:val="00C27355"/>
    <w:rsid w:val="00C273DE"/>
    <w:rsid w:val="00C274B4"/>
    <w:rsid w:val="00C2765A"/>
    <w:rsid w:val="00C2794E"/>
    <w:rsid w:val="00C279E0"/>
    <w:rsid w:val="00C27BB9"/>
    <w:rsid w:val="00C27D3A"/>
    <w:rsid w:val="00C27DD8"/>
    <w:rsid w:val="00C27E94"/>
    <w:rsid w:val="00C27ED1"/>
    <w:rsid w:val="00C302E1"/>
    <w:rsid w:val="00C30392"/>
    <w:rsid w:val="00C30483"/>
    <w:rsid w:val="00C30523"/>
    <w:rsid w:val="00C305D1"/>
    <w:rsid w:val="00C305E4"/>
    <w:rsid w:val="00C30951"/>
    <w:rsid w:val="00C30CBF"/>
    <w:rsid w:val="00C30EEA"/>
    <w:rsid w:val="00C30FBB"/>
    <w:rsid w:val="00C30FE7"/>
    <w:rsid w:val="00C30FFF"/>
    <w:rsid w:val="00C31244"/>
    <w:rsid w:val="00C312B2"/>
    <w:rsid w:val="00C314ED"/>
    <w:rsid w:val="00C31591"/>
    <w:rsid w:val="00C315A8"/>
    <w:rsid w:val="00C3178F"/>
    <w:rsid w:val="00C3182F"/>
    <w:rsid w:val="00C3196A"/>
    <w:rsid w:val="00C31B50"/>
    <w:rsid w:val="00C31BA3"/>
    <w:rsid w:val="00C31BC5"/>
    <w:rsid w:val="00C31F38"/>
    <w:rsid w:val="00C320E9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BB"/>
    <w:rsid w:val="00C36CC0"/>
    <w:rsid w:val="00C36D79"/>
    <w:rsid w:val="00C36DCA"/>
    <w:rsid w:val="00C36E7E"/>
    <w:rsid w:val="00C37014"/>
    <w:rsid w:val="00C37116"/>
    <w:rsid w:val="00C37329"/>
    <w:rsid w:val="00C374A1"/>
    <w:rsid w:val="00C374BE"/>
    <w:rsid w:val="00C376F8"/>
    <w:rsid w:val="00C37732"/>
    <w:rsid w:val="00C378CE"/>
    <w:rsid w:val="00C378EE"/>
    <w:rsid w:val="00C37A70"/>
    <w:rsid w:val="00C37AE7"/>
    <w:rsid w:val="00C37B54"/>
    <w:rsid w:val="00C37C3D"/>
    <w:rsid w:val="00C37FED"/>
    <w:rsid w:val="00C4002C"/>
    <w:rsid w:val="00C4005E"/>
    <w:rsid w:val="00C40556"/>
    <w:rsid w:val="00C40558"/>
    <w:rsid w:val="00C40875"/>
    <w:rsid w:val="00C409C4"/>
    <w:rsid w:val="00C409C7"/>
    <w:rsid w:val="00C409EB"/>
    <w:rsid w:val="00C41101"/>
    <w:rsid w:val="00C412C6"/>
    <w:rsid w:val="00C41695"/>
    <w:rsid w:val="00C417E0"/>
    <w:rsid w:val="00C41A00"/>
    <w:rsid w:val="00C41CCC"/>
    <w:rsid w:val="00C421A6"/>
    <w:rsid w:val="00C4229C"/>
    <w:rsid w:val="00C42494"/>
    <w:rsid w:val="00C42522"/>
    <w:rsid w:val="00C426A6"/>
    <w:rsid w:val="00C4282B"/>
    <w:rsid w:val="00C42B78"/>
    <w:rsid w:val="00C42C79"/>
    <w:rsid w:val="00C42D84"/>
    <w:rsid w:val="00C42E2C"/>
    <w:rsid w:val="00C42ED7"/>
    <w:rsid w:val="00C42FDA"/>
    <w:rsid w:val="00C4318E"/>
    <w:rsid w:val="00C4331F"/>
    <w:rsid w:val="00C4352F"/>
    <w:rsid w:val="00C43607"/>
    <w:rsid w:val="00C43776"/>
    <w:rsid w:val="00C437AD"/>
    <w:rsid w:val="00C43C71"/>
    <w:rsid w:val="00C43D6C"/>
    <w:rsid w:val="00C43DC1"/>
    <w:rsid w:val="00C43E48"/>
    <w:rsid w:val="00C43FE9"/>
    <w:rsid w:val="00C44121"/>
    <w:rsid w:val="00C441C6"/>
    <w:rsid w:val="00C4428A"/>
    <w:rsid w:val="00C44325"/>
    <w:rsid w:val="00C444F5"/>
    <w:rsid w:val="00C44555"/>
    <w:rsid w:val="00C44632"/>
    <w:rsid w:val="00C44717"/>
    <w:rsid w:val="00C4479C"/>
    <w:rsid w:val="00C4499C"/>
    <w:rsid w:val="00C44E75"/>
    <w:rsid w:val="00C4528A"/>
    <w:rsid w:val="00C45294"/>
    <w:rsid w:val="00C45336"/>
    <w:rsid w:val="00C453F0"/>
    <w:rsid w:val="00C4546B"/>
    <w:rsid w:val="00C456E2"/>
    <w:rsid w:val="00C45725"/>
    <w:rsid w:val="00C45B35"/>
    <w:rsid w:val="00C45C18"/>
    <w:rsid w:val="00C45C75"/>
    <w:rsid w:val="00C45CF7"/>
    <w:rsid w:val="00C4600F"/>
    <w:rsid w:val="00C4651C"/>
    <w:rsid w:val="00C4655F"/>
    <w:rsid w:val="00C46759"/>
    <w:rsid w:val="00C467B1"/>
    <w:rsid w:val="00C46A62"/>
    <w:rsid w:val="00C46AE9"/>
    <w:rsid w:val="00C46B45"/>
    <w:rsid w:val="00C46BD6"/>
    <w:rsid w:val="00C47289"/>
    <w:rsid w:val="00C4754A"/>
    <w:rsid w:val="00C4764F"/>
    <w:rsid w:val="00C4784B"/>
    <w:rsid w:val="00C47C42"/>
    <w:rsid w:val="00C47C64"/>
    <w:rsid w:val="00C47E38"/>
    <w:rsid w:val="00C47EE0"/>
    <w:rsid w:val="00C500F8"/>
    <w:rsid w:val="00C50167"/>
    <w:rsid w:val="00C502B4"/>
    <w:rsid w:val="00C50502"/>
    <w:rsid w:val="00C5074D"/>
    <w:rsid w:val="00C50A5E"/>
    <w:rsid w:val="00C50BCC"/>
    <w:rsid w:val="00C50C1D"/>
    <w:rsid w:val="00C50C8F"/>
    <w:rsid w:val="00C50D6D"/>
    <w:rsid w:val="00C50F08"/>
    <w:rsid w:val="00C50FBE"/>
    <w:rsid w:val="00C50FDA"/>
    <w:rsid w:val="00C510E7"/>
    <w:rsid w:val="00C5128A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2CC0"/>
    <w:rsid w:val="00C530BE"/>
    <w:rsid w:val="00C530E1"/>
    <w:rsid w:val="00C5324A"/>
    <w:rsid w:val="00C532B4"/>
    <w:rsid w:val="00C53452"/>
    <w:rsid w:val="00C53694"/>
    <w:rsid w:val="00C5373C"/>
    <w:rsid w:val="00C537A2"/>
    <w:rsid w:val="00C53810"/>
    <w:rsid w:val="00C539B2"/>
    <w:rsid w:val="00C53A43"/>
    <w:rsid w:val="00C53A4F"/>
    <w:rsid w:val="00C53AFD"/>
    <w:rsid w:val="00C53C2B"/>
    <w:rsid w:val="00C53E90"/>
    <w:rsid w:val="00C53F98"/>
    <w:rsid w:val="00C542FE"/>
    <w:rsid w:val="00C543F1"/>
    <w:rsid w:val="00C54490"/>
    <w:rsid w:val="00C54568"/>
    <w:rsid w:val="00C545C7"/>
    <w:rsid w:val="00C54622"/>
    <w:rsid w:val="00C54664"/>
    <w:rsid w:val="00C54975"/>
    <w:rsid w:val="00C549DB"/>
    <w:rsid w:val="00C54A2A"/>
    <w:rsid w:val="00C54A66"/>
    <w:rsid w:val="00C54B62"/>
    <w:rsid w:val="00C54B8E"/>
    <w:rsid w:val="00C54C4D"/>
    <w:rsid w:val="00C54D72"/>
    <w:rsid w:val="00C54EC6"/>
    <w:rsid w:val="00C54FA5"/>
    <w:rsid w:val="00C54FE4"/>
    <w:rsid w:val="00C5520B"/>
    <w:rsid w:val="00C5531D"/>
    <w:rsid w:val="00C55613"/>
    <w:rsid w:val="00C5563D"/>
    <w:rsid w:val="00C557B3"/>
    <w:rsid w:val="00C557C2"/>
    <w:rsid w:val="00C557DF"/>
    <w:rsid w:val="00C55A68"/>
    <w:rsid w:val="00C55B7C"/>
    <w:rsid w:val="00C55C1E"/>
    <w:rsid w:val="00C55E05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400"/>
    <w:rsid w:val="00C57475"/>
    <w:rsid w:val="00C5754B"/>
    <w:rsid w:val="00C57568"/>
    <w:rsid w:val="00C57573"/>
    <w:rsid w:val="00C57604"/>
    <w:rsid w:val="00C5769D"/>
    <w:rsid w:val="00C576B7"/>
    <w:rsid w:val="00C57898"/>
    <w:rsid w:val="00C57997"/>
    <w:rsid w:val="00C57D30"/>
    <w:rsid w:val="00C600BB"/>
    <w:rsid w:val="00C600DD"/>
    <w:rsid w:val="00C601F8"/>
    <w:rsid w:val="00C60302"/>
    <w:rsid w:val="00C6032B"/>
    <w:rsid w:val="00C60494"/>
    <w:rsid w:val="00C605AB"/>
    <w:rsid w:val="00C605F6"/>
    <w:rsid w:val="00C60804"/>
    <w:rsid w:val="00C609B3"/>
    <w:rsid w:val="00C60F0C"/>
    <w:rsid w:val="00C60F72"/>
    <w:rsid w:val="00C61096"/>
    <w:rsid w:val="00C610C3"/>
    <w:rsid w:val="00C613D9"/>
    <w:rsid w:val="00C6142E"/>
    <w:rsid w:val="00C6156A"/>
    <w:rsid w:val="00C6168E"/>
    <w:rsid w:val="00C618EA"/>
    <w:rsid w:val="00C619E9"/>
    <w:rsid w:val="00C61B63"/>
    <w:rsid w:val="00C61BD6"/>
    <w:rsid w:val="00C61E62"/>
    <w:rsid w:val="00C61F2B"/>
    <w:rsid w:val="00C62498"/>
    <w:rsid w:val="00C625B5"/>
    <w:rsid w:val="00C6283D"/>
    <w:rsid w:val="00C62893"/>
    <w:rsid w:val="00C6299B"/>
    <w:rsid w:val="00C62A60"/>
    <w:rsid w:val="00C62C67"/>
    <w:rsid w:val="00C62EF6"/>
    <w:rsid w:val="00C630F6"/>
    <w:rsid w:val="00C631F0"/>
    <w:rsid w:val="00C6323A"/>
    <w:rsid w:val="00C6324C"/>
    <w:rsid w:val="00C6368F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89"/>
    <w:rsid w:val="00C641B3"/>
    <w:rsid w:val="00C6437C"/>
    <w:rsid w:val="00C643D8"/>
    <w:rsid w:val="00C64569"/>
    <w:rsid w:val="00C64751"/>
    <w:rsid w:val="00C6480F"/>
    <w:rsid w:val="00C64D48"/>
    <w:rsid w:val="00C64D96"/>
    <w:rsid w:val="00C64FD6"/>
    <w:rsid w:val="00C64FF4"/>
    <w:rsid w:val="00C65291"/>
    <w:rsid w:val="00C65296"/>
    <w:rsid w:val="00C65354"/>
    <w:rsid w:val="00C656D6"/>
    <w:rsid w:val="00C658F9"/>
    <w:rsid w:val="00C6598D"/>
    <w:rsid w:val="00C65EEA"/>
    <w:rsid w:val="00C66083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279"/>
    <w:rsid w:val="00C672D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53D"/>
    <w:rsid w:val="00C70684"/>
    <w:rsid w:val="00C70865"/>
    <w:rsid w:val="00C7086A"/>
    <w:rsid w:val="00C7091A"/>
    <w:rsid w:val="00C7094F"/>
    <w:rsid w:val="00C709A2"/>
    <w:rsid w:val="00C70A54"/>
    <w:rsid w:val="00C70AB7"/>
    <w:rsid w:val="00C70BA9"/>
    <w:rsid w:val="00C70BF3"/>
    <w:rsid w:val="00C70CC1"/>
    <w:rsid w:val="00C70D17"/>
    <w:rsid w:val="00C710FC"/>
    <w:rsid w:val="00C71111"/>
    <w:rsid w:val="00C711AD"/>
    <w:rsid w:val="00C71344"/>
    <w:rsid w:val="00C713F2"/>
    <w:rsid w:val="00C714A9"/>
    <w:rsid w:val="00C7158F"/>
    <w:rsid w:val="00C71A15"/>
    <w:rsid w:val="00C71A7D"/>
    <w:rsid w:val="00C71B40"/>
    <w:rsid w:val="00C71FF1"/>
    <w:rsid w:val="00C720A6"/>
    <w:rsid w:val="00C720E4"/>
    <w:rsid w:val="00C72113"/>
    <w:rsid w:val="00C72131"/>
    <w:rsid w:val="00C723CF"/>
    <w:rsid w:val="00C7242F"/>
    <w:rsid w:val="00C7252F"/>
    <w:rsid w:val="00C72A12"/>
    <w:rsid w:val="00C72A27"/>
    <w:rsid w:val="00C72A4F"/>
    <w:rsid w:val="00C72AA9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BB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24"/>
    <w:rsid w:val="00C7446E"/>
    <w:rsid w:val="00C7454E"/>
    <w:rsid w:val="00C7456C"/>
    <w:rsid w:val="00C74596"/>
    <w:rsid w:val="00C745C3"/>
    <w:rsid w:val="00C74783"/>
    <w:rsid w:val="00C747AF"/>
    <w:rsid w:val="00C74809"/>
    <w:rsid w:val="00C74812"/>
    <w:rsid w:val="00C74958"/>
    <w:rsid w:val="00C74982"/>
    <w:rsid w:val="00C749EB"/>
    <w:rsid w:val="00C74B09"/>
    <w:rsid w:val="00C74D08"/>
    <w:rsid w:val="00C74DD4"/>
    <w:rsid w:val="00C74F3C"/>
    <w:rsid w:val="00C74FCF"/>
    <w:rsid w:val="00C75197"/>
    <w:rsid w:val="00C753CC"/>
    <w:rsid w:val="00C754D6"/>
    <w:rsid w:val="00C75830"/>
    <w:rsid w:val="00C75BE1"/>
    <w:rsid w:val="00C75CCE"/>
    <w:rsid w:val="00C75CF4"/>
    <w:rsid w:val="00C75D1A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59"/>
    <w:rsid w:val="00C7696D"/>
    <w:rsid w:val="00C76993"/>
    <w:rsid w:val="00C76B47"/>
    <w:rsid w:val="00C770B6"/>
    <w:rsid w:val="00C77422"/>
    <w:rsid w:val="00C77532"/>
    <w:rsid w:val="00C776CB"/>
    <w:rsid w:val="00C777A3"/>
    <w:rsid w:val="00C778AE"/>
    <w:rsid w:val="00C77A02"/>
    <w:rsid w:val="00C77AF2"/>
    <w:rsid w:val="00C77CC4"/>
    <w:rsid w:val="00C77DD4"/>
    <w:rsid w:val="00C8002C"/>
    <w:rsid w:val="00C801E1"/>
    <w:rsid w:val="00C80259"/>
    <w:rsid w:val="00C80526"/>
    <w:rsid w:val="00C80561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8F"/>
    <w:rsid w:val="00C81ED4"/>
    <w:rsid w:val="00C81F7C"/>
    <w:rsid w:val="00C8205F"/>
    <w:rsid w:val="00C821E3"/>
    <w:rsid w:val="00C82576"/>
    <w:rsid w:val="00C8288C"/>
    <w:rsid w:val="00C82A7B"/>
    <w:rsid w:val="00C82AAC"/>
    <w:rsid w:val="00C82C55"/>
    <w:rsid w:val="00C82C7C"/>
    <w:rsid w:val="00C82D0A"/>
    <w:rsid w:val="00C82E3E"/>
    <w:rsid w:val="00C82F4F"/>
    <w:rsid w:val="00C82F5C"/>
    <w:rsid w:val="00C830F5"/>
    <w:rsid w:val="00C831BF"/>
    <w:rsid w:val="00C83306"/>
    <w:rsid w:val="00C833FA"/>
    <w:rsid w:val="00C837F8"/>
    <w:rsid w:val="00C838AB"/>
    <w:rsid w:val="00C839D2"/>
    <w:rsid w:val="00C83C43"/>
    <w:rsid w:val="00C83D57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BD6"/>
    <w:rsid w:val="00C84CC6"/>
    <w:rsid w:val="00C84E1F"/>
    <w:rsid w:val="00C84F8C"/>
    <w:rsid w:val="00C850DB"/>
    <w:rsid w:val="00C85172"/>
    <w:rsid w:val="00C852BC"/>
    <w:rsid w:val="00C85455"/>
    <w:rsid w:val="00C85522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63"/>
    <w:rsid w:val="00C861C8"/>
    <w:rsid w:val="00C8625C"/>
    <w:rsid w:val="00C86337"/>
    <w:rsid w:val="00C863EF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A57"/>
    <w:rsid w:val="00C87A58"/>
    <w:rsid w:val="00C87D62"/>
    <w:rsid w:val="00C87E29"/>
    <w:rsid w:val="00C87F60"/>
    <w:rsid w:val="00C87FD2"/>
    <w:rsid w:val="00C90044"/>
    <w:rsid w:val="00C9006F"/>
    <w:rsid w:val="00C90070"/>
    <w:rsid w:val="00C900E3"/>
    <w:rsid w:val="00C901A7"/>
    <w:rsid w:val="00C902F0"/>
    <w:rsid w:val="00C9035C"/>
    <w:rsid w:val="00C90435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9F0"/>
    <w:rsid w:val="00C91C4C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255"/>
    <w:rsid w:val="00C93422"/>
    <w:rsid w:val="00C93775"/>
    <w:rsid w:val="00C9379B"/>
    <w:rsid w:val="00C937A3"/>
    <w:rsid w:val="00C939E1"/>
    <w:rsid w:val="00C93A39"/>
    <w:rsid w:val="00C93A4E"/>
    <w:rsid w:val="00C93C02"/>
    <w:rsid w:val="00C93C70"/>
    <w:rsid w:val="00C93D40"/>
    <w:rsid w:val="00C93E6F"/>
    <w:rsid w:val="00C93F30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4D5F"/>
    <w:rsid w:val="00C94E2A"/>
    <w:rsid w:val="00C9517F"/>
    <w:rsid w:val="00C953D6"/>
    <w:rsid w:val="00C95454"/>
    <w:rsid w:val="00C95572"/>
    <w:rsid w:val="00C95631"/>
    <w:rsid w:val="00C95945"/>
    <w:rsid w:val="00C95AE5"/>
    <w:rsid w:val="00C95CB3"/>
    <w:rsid w:val="00C95CBB"/>
    <w:rsid w:val="00C95E20"/>
    <w:rsid w:val="00C95E7F"/>
    <w:rsid w:val="00C9609F"/>
    <w:rsid w:val="00C96138"/>
    <w:rsid w:val="00C962EE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45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B09"/>
    <w:rsid w:val="00CA0BAF"/>
    <w:rsid w:val="00CA0CB5"/>
    <w:rsid w:val="00CA0D9C"/>
    <w:rsid w:val="00CA0DE0"/>
    <w:rsid w:val="00CA0DF3"/>
    <w:rsid w:val="00CA0E31"/>
    <w:rsid w:val="00CA0F83"/>
    <w:rsid w:val="00CA1055"/>
    <w:rsid w:val="00CA112C"/>
    <w:rsid w:val="00CA1911"/>
    <w:rsid w:val="00CA1A97"/>
    <w:rsid w:val="00CA1CA9"/>
    <w:rsid w:val="00CA1D33"/>
    <w:rsid w:val="00CA1E3A"/>
    <w:rsid w:val="00CA1E8B"/>
    <w:rsid w:val="00CA222D"/>
    <w:rsid w:val="00CA22F4"/>
    <w:rsid w:val="00CA233F"/>
    <w:rsid w:val="00CA2370"/>
    <w:rsid w:val="00CA24BB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1FF"/>
    <w:rsid w:val="00CA3273"/>
    <w:rsid w:val="00CA3509"/>
    <w:rsid w:val="00CA3622"/>
    <w:rsid w:val="00CA37E7"/>
    <w:rsid w:val="00CA37E9"/>
    <w:rsid w:val="00CA3AB6"/>
    <w:rsid w:val="00CA3CE9"/>
    <w:rsid w:val="00CA3D4F"/>
    <w:rsid w:val="00CA3F39"/>
    <w:rsid w:val="00CA3F65"/>
    <w:rsid w:val="00CA4277"/>
    <w:rsid w:val="00CA444D"/>
    <w:rsid w:val="00CA469F"/>
    <w:rsid w:val="00CA474B"/>
    <w:rsid w:val="00CA4784"/>
    <w:rsid w:val="00CA499E"/>
    <w:rsid w:val="00CA4A38"/>
    <w:rsid w:val="00CA4ABB"/>
    <w:rsid w:val="00CA4E6F"/>
    <w:rsid w:val="00CA4EBC"/>
    <w:rsid w:val="00CA4F85"/>
    <w:rsid w:val="00CA502A"/>
    <w:rsid w:val="00CA5072"/>
    <w:rsid w:val="00CA5126"/>
    <w:rsid w:val="00CA51A7"/>
    <w:rsid w:val="00CA5256"/>
    <w:rsid w:val="00CA52AF"/>
    <w:rsid w:val="00CA5394"/>
    <w:rsid w:val="00CA57DA"/>
    <w:rsid w:val="00CA599F"/>
    <w:rsid w:val="00CA5AA8"/>
    <w:rsid w:val="00CA5D8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A5"/>
    <w:rsid w:val="00CA70B9"/>
    <w:rsid w:val="00CA7127"/>
    <w:rsid w:val="00CA7273"/>
    <w:rsid w:val="00CA7B50"/>
    <w:rsid w:val="00CA7BF4"/>
    <w:rsid w:val="00CA7C74"/>
    <w:rsid w:val="00CA7F21"/>
    <w:rsid w:val="00CA7F8D"/>
    <w:rsid w:val="00CB003E"/>
    <w:rsid w:val="00CB01A3"/>
    <w:rsid w:val="00CB01EE"/>
    <w:rsid w:val="00CB03E9"/>
    <w:rsid w:val="00CB06C1"/>
    <w:rsid w:val="00CB0A24"/>
    <w:rsid w:val="00CB0C71"/>
    <w:rsid w:val="00CB0D91"/>
    <w:rsid w:val="00CB0E3C"/>
    <w:rsid w:val="00CB108F"/>
    <w:rsid w:val="00CB12DF"/>
    <w:rsid w:val="00CB12FB"/>
    <w:rsid w:val="00CB18B3"/>
    <w:rsid w:val="00CB1A0A"/>
    <w:rsid w:val="00CB1AB3"/>
    <w:rsid w:val="00CB1CB8"/>
    <w:rsid w:val="00CB1D1C"/>
    <w:rsid w:val="00CB1D8E"/>
    <w:rsid w:val="00CB1DF6"/>
    <w:rsid w:val="00CB2344"/>
    <w:rsid w:val="00CB23B6"/>
    <w:rsid w:val="00CB25C6"/>
    <w:rsid w:val="00CB25EC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2F71"/>
    <w:rsid w:val="00CB3150"/>
    <w:rsid w:val="00CB3152"/>
    <w:rsid w:val="00CB3285"/>
    <w:rsid w:val="00CB32FD"/>
    <w:rsid w:val="00CB3362"/>
    <w:rsid w:val="00CB33C7"/>
    <w:rsid w:val="00CB3771"/>
    <w:rsid w:val="00CB3C4D"/>
    <w:rsid w:val="00CB3D4A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24B"/>
    <w:rsid w:val="00CB4404"/>
    <w:rsid w:val="00CB440D"/>
    <w:rsid w:val="00CB4584"/>
    <w:rsid w:val="00CB4695"/>
    <w:rsid w:val="00CB4785"/>
    <w:rsid w:val="00CB47EC"/>
    <w:rsid w:val="00CB4A4F"/>
    <w:rsid w:val="00CB4D07"/>
    <w:rsid w:val="00CB4D25"/>
    <w:rsid w:val="00CB4DE5"/>
    <w:rsid w:val="00CB4EB3"/>
    <w:rsid w:val="00CB4F1F"/>
    <w:rsid w:val="00CB5050"/>
    <w:rsid w:val="00CB530C"/>
    <w:rsid w:val="00CB5353"/>
    <w:rsid w:val="00CB548C"/>
    <w:rsid w:val="00CB5557"/>
    <w:rsid w:val="00CB5594"/>
    <w:rsid w:val="00CB5635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7BD"/>
    <w:rsid w:val="00CB6923"/>
    <w:rsid w:val="00CB6A02"/>
    <w:rsid w:val="00CB6B07"/>
    <w:rsid w:val="00CB6CDF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5C5"/>
    <w:rsid w:val="00CC0638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4A"/>
    <w:rsid w:val="00CC1CA6"/>
    <w:rsid w:val="00CC1CAE"/>
    <w:rsid w:val="00CC1D82"/>
    <w:rsid w:val="00CC1DB9"/>
    <w:rsid w:val="00CC1F8F"/>
    <w:rsid w:val="00CC211B"/>
    <w:rsid w:val="00CC221E"/>
    <w:rsid w:val="00CC2221"/>
    <w:rsid w:val="00CC2223"/>
    <w:rsid w:val="00CC2549"/>
    <w:rsid w:val="00CC2969"/>
    <w:rsid w:val="00CC2B08"/>
    <w:rsid w:val="00CC2C10"/>
    <w:rsid w:val="00CC2D4F"/>
    <w:rsid w:val="00CC2E93"/>
    <w:rsid w:val="00CC2F06"/>
    <w:rsid w:val="00CC37C8"/>
    <w:rsid w:val="00CC3833"/>
    <w:rsid w:val="00CC3A6D"/>
    <w:rsid w:val="00CC3CB2"/>
    <w:rsid w:val="00CC3EDB"/>
    <w:rsid w:val="00CC3FBA"/>
    <w:rsid w:val="00CC3FD1"/>
    <w:rsid w:val="00CC42C1"/>
    <w:rsid w:val="00CC43DD"/>
    <w:rsid w:val="00CC4458"/>
    <w:rsid w:val="00CC45D0"/>
    <w:rsid w:val="00CC4646"/>
    <w:rsid w:val="00CC4652"/>
    <w:rsid w:val="00CC48D4"/>
    <w:rsid w:val="00CC4AE6"/>
    <w:rsid w:val="00CC4AF5"/>
    <w:rsid w:val="00CC4D96"/>
    <w:rsid w:val="00CC4F10"/>
    <w:rsid w:val="00CC4F8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4B5"/>
    <w:rsid w:val="00CC582A"/>
    <w:rsid w:val="00CC5848"/>
    <w:rsid w:val="00CC58FE"/>
    <w:rsid w:val="00CC5A38"/>
    <w:rsid w:val="00CC5A50"/>
    <w:rsid w:val="00CC5ABF"/>
    <w:rsid w:val="00CC5B27"/>
    <w:rsid w:val="00CC5C5C"/>
    <w:rsid w:val="00CC5D1C"/>
    <w:rsid w:val="00CC5D3E"/>
    <w:rsid w:val="00CC5E8A"/>
    <w:rsid w:val="00CC6009"/>
    <w:rsid w:val="00CC606A"/>
    <w:rsid w:val="00CC6383"/>
    <w:rsid w:val="00CC655F"/>
    <w:rsid w:val="00CC65FA"/>
    <w:rsid w:val="00CC66F3"/>
    <w:rsid w:val="00CC6844"/>
    <w:rsid w:val="00CC686A"/>
    <w:rsid w:val="00CC69D6"/>
    <w:rsid w:val="00CC6C56"/>
    <w:rsid w:val="00CC6C71"/>
    <w:rsid w:val="00CC6D94"/>
    <w:rsid w:val="00CC7008"/>
    <w:rsid w:val="00CC7075"/>
    <w:rsid w:val="00CC73D8"/>
    <w:rsid w:val="00CC746E"/>
    <w:rsid w:val="00CC781F"/>
    <w:rsid w:val="00CC78FE"/>
    <w:rsid w:val="00CC7A01"/>
    <w:rsid w:val="00CC7A5F"/>
    <w:rsid w:val="00CC7E31"/>
    <w:rsid w:val="00CC7F1F"/>
    <w:rsid w:val="00CC7FD3"/>
    <w:rsid w:val="00CD0DED"/>
    <w:rsid w:val="00CD0EC5"/>
    <w:rsid w:val="00CD102B"/>
    <w:rsid w:val="00CD1047"/>
    <w:rsid w:val="00CD14DC"/>
    <w:rsid w:val="00CD1590"/>
    <w:rsid w:val="00CD15B0"/>
    <w:rsid w:val="00CD165B"/>
    <w:rsid w:val="00CD16E7"/>
    <w:rsid w:val="00CD194A"/>
    <w:rsid w:val="00CD1994"/>
    <w:rsid w:val="00CD1A09"/>
    <w:rsid w:val="00CD1B80"/>
    <w:rsid w:val="00CD1DEF"/>
    <w:rsid w:val="00CD1E83"/>
    <w:rsid w:val="00CD1F56"/>
    <w:rsid w:val="00CD211A"/>
    <w:rsid w:val="00CD2354"/>
    <w:rsid w:val="00CD25F8"/>
    <w:rsid w:val="00CD261F"/>
    <w:rsid w:val="00CD27F6"/>
    <w:rsid w:val="00CD29EF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3CA9"/>
    <w:rsid w:val="00CD40D6"/>
    <w:rsid w:val="00CD417C"/>
    <w:rsid w:val="00CD43B4"/>
    <w:rsid w:val="00CD43F1"/>
    <w:rsid w:val="00CD474D"/>
    <w:rsid w:val="00CD4831"/>
    <w:rsid w:val="00CD4BD7"/>
    <w:rsid w:val="00CD4CCA"/>
    <w:rsid w:val="00CD50C4"/>
    <w:rsid w:val="00CD54FD"/>
    <w:rsid w:val="00CD5506"/>
    <w:rsid w:val="00CD556B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84C"/>
    <w:rsid w:val="00CD78B0"/>
    <w:rsid w:val="00CD796F"/>
    <w:rsid w:val="00CD7B17"/>
    <w:rsid w:val="00CD7EE5"/>
    <w:rsid w:val="00CD7EF5"/>
    <w:rsid w:val="00CD7F53"/>
    <w:rsid w:val="00CE0119"/>
    <w:rsid w:val="00CE0155"/>
    <w:rsid w:val="00CE01FE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D8F"/>
    <w:rsid w:val="00CE0E87"/>
    <w:rsid w:val="00CE0F7B"/>
    <w:rsid w:val="00CE1423"/>
    <w:rsid w:val="00CE1F3F"/>
    <w:rsid w:val="00CE1F5E"/>
    <w:rsid w:val="00CE203F"/>
    <w:rsid w:val="00CE2631"/>
    <w:rsid w:val="00CE2763"/>
    <w:rsid w:val="00CE29BA"/>
    <w:rsid w:val="00CE2ACD"/>
    <w:rsid w:val="00CE2B26"/>
    <w:rsid w:val="00CE2BBF"/>
    <w:rsid w:val="00CE2C8D"/>
    <w:rsid w:val="00CE2DF6"/>
    <w:rsid w:val="00CE2E68"/>
    <w:rsid w:val="00CE2E9A"/>
    <w:rsid w:val="00CE2F26"/>
    <w:rsid w:val="00CE3339"/>
    <w:rsid w:val="00CE33BA"/>
    <w:rsid w:val="00CE3477"/>
    <w:rsid w:val="00CE3484"/>
    <w:rsid w:val="00CE35B6"/>
    <w:rsid w:val="00CE35C2"/>
    <w:rsid w:val="00CE3672"/>
    <w:rsid w:val="00CE390E"/>
    <w:rsid w:val="00CE3946"/>
    <w:rsid w:val="00CE39FC"/>
    <w:rsid w:val="00CE3A80"/>
    <w:rsid w:val="00CE3BF0"/>
    <w:rsid w:val="00CE3CFC"/>
    <w:rsid w:val="00CE3D55"/>
    <w:rsid w:val="00CE3EA4"/>
    <w:rsid w:val="00CE40A4"/>
    <w:rsid w:val="00CE4247"/>
    <w:rsid w:val="00CE439C"/>
    <w:rsid w:val="00CE44D0"/>
    <w:rsid w:val="00CE4512"/>
    <w:rsid w:val="00CE46E9"/>
    <w:rsid w:val="00CE4720"/>
    <w:rsid w:val="00CE4CF1"/>
    <w:rsid w:val="00CE4E18"/>
    <w:rsid w:val="00CE4EDD"/>
    <w:rsid w:val="00CE4FEC"/>
    <w:rsid w:val="00CE5007"/>
    <w:rsid w:val="00CE50F4"/>
    <w:rsid w:val="00CE579B"/>
    <w:rsid w:val="00CE592D"/>
    <w:rsid w:val="00CE5C08"/>
    <w:rsid w:val="00CE5CC4"/>
    <w:rsid w:val="00CE5DAE"/>
    <w:rsid w:val="00CE5FBB"/>
    <w:rsid w:val="00CE5FCD"/>
    <w:rsid w:val="00CE612D"/>
    <w:rsid w:val="00CE61DC"/>
    <w:rsid w:val="00CE621F"/>
    <w:rsid w:val="00CE6348"/>
    <w:rsid w:val="00CE637F"/>
    <w:rsid w:val="00CE63BB"/>
    <w:rsid w:val="00CE6410"/>
    <w:rsid w:val="00CE6433"/>
    <w:rsid w:val="00CE6861"/>
    <w:rsid w:val="00CE690E"/>
    <w:rsid w:val="00CE6F28"/>
    <w:rsid w:val="00CE70AA"/>
    <w:rsid w:val="00CE7166"/>
    <w:rsid w:val="00CE725F"/>
    <w:rsid w:val="00CE7365"/>
    <w:rsid w:val="00CE745D"/>
    <w:rsid w:val="00CE7542"/>
    <w:rsid w:val="00CE75FE"/>
    <w:rsid w:val="00CE7633"/>
    <w:rsid w:val="00CE7700"/>
    <w:rsid w:val="00CE773A"/>
    <w:rsid w:val="00CE7827"/>
    <w:rsid w:val="00CE7978"/>
    <w:rsid w:val="00CE7ABB"/>
    <w:rsid w:val="00CE7BFE"/>
    <w:rsid w:val="00CE7C1B"/>
    <w:rsid w:val="00CE7FAD"/>
    <w:rsid w:val="00CF0283"/>
    <w:rsid w:val="00CF043B"/>
    <w:rsid w:val="00CF0C38"/>
    <w:rsid w:val="00CF0C9E"/>
    <w:rsid w:val="00CF0D15"/>
    <w:rsid w:val="00CF0D32"/>
    <w:rsid w:val="00CF0DBB"/>
    <w:rsid w:val="00CF0DF3"/>
    <w:rsid w:val="00CF0E99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E06"/>
    <w:rsid w:val="00CF1F62"/>
    <w:rsid w:val="00CF210B"/>
    <w:rsid w:val="00CF21B2"/>
    <w:rsid w:val="00CF21F6"/>
    <w:rsid w:val="00CF23BE"/>
    <w:rsid w:val="00CF2742"/>
    <w:rsid w:val="00CF2856"/>
    <w:rsid w:val="00CF2995"/>
    <w:rsid w:val="00CF2BE0"/>
    <w:rsid w:val="00CF2DA7"/>
    <w:rsid w:val="00CF2EEF"/>
    <w:rsid w:val="00CF3076"/>
    <w:rsid w:val="00CF308D"/>
    <w:rsid w:val="00CF3096"/>
    <w:rsid w:val="00CF3114"/>
    <w:rsid w:val="00CF3263"/>
    <w:rsid w:val="00CF32CD"/>
    <w:rsid w:val="00CF34C1"/>
    <w:rsid w:val="00CF34D8"/>
    <w:rsid w:val="00CF35AE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CB5"/>
    <w:rsid w:val="00CF4D97"/>
    <w:rsid w:val="00CF51DA"/>
    <w:rsid w:val="00CF526F"/>
    <w:rsid w:val="00CF5435"/>
    <w:rsid w:val="00CF549C"/>
    <w:rsid w:val="00CF5540"/>
    <w:rsid w:val="00CF5682"/>
    <w:rsid w:val="00CF56ED"/>
    <w:rsid w:val="00CF5A01"/>
    <w:rsid w:val="00CF5B8C"/>
    <w:rsid w:val="00CF5D83"/>
    <w:rsid w:val="00CF5D85"/>
    <w:rsid w:val="00CF5D9B"/>
    <w:rsid w:val="00CF5E31"/>
    <w:rsid w:val="00CF5F21"/>
    <w:rsid w:val="00CF5F4E"/>
    <w:rsid w:val="00CF6071"/>
    <w:rsid w:val="00CF60FD"/>
    <w:rsid w:val="00CF65C2"/>
    <w:rsid w:val="00CF682C"/>
    <w:rsid w:val="00CF692C"/>
    <w:rsid w:val="00CF6999"/>
    <w:rsid w:val="00CF699E"/>
    <w:rsid w:val="00CF6CF4"/>
    <w:rsid w:val="00CF6EC0"/>
    <w:rsid w:val="00CF6F30"/>
    <w:rsid w:val="00CF70AE"/>
    <w:rsid w:val="00CF714A"/>
    <w:rsid w:val="00CF75C8"/>
    <w:rsid w:val="00CF7617"/>
    <w:rsid w:val="00CF7789"/>
    <w:rsid w:val="00CF7A09"/>
    <w:rsid w:val="00CF7D23"/>
    <w:rsid w:val="00CF7E61"/>
    <w:rsid w:val="00CF7EB8"/>
    <w:rsid w:val="00CF7ED4"/>
    <w:rsid w:val="00CF7EF3"/>
    <w:rsid w:val="00CF7FF5"/>
    <w:rsid w:val="00D001B9"/>
    <w:rsid w:val="00D001CF"/>
    <w:rsid w:val="00D001F9"/>
    <w:rsid w:val="00D00252"/>
    <w:rsid w:val="00D00312"/>
    <w:rsid w:val="00D0032B"/>
    <w:rsid w:val="00D005DD"/>
    <w:rsid w:val="00D00961"/>
    <w:rsid w:val="00D00D26"/>
    <w:rsid w:val="00D00E6A"/>
    <w:rsid w:val="00D010F6"/>
    <w:rsid w:val="00D01132"/>
    <w:rsid w:val="00D01150"/>
    <w:rsid w:val="00D0119A"/>
    <w:rsid w:val="00D011FD"/>
    <w:rsid w:val="00D01209"/>
    <w:rsid w:val="00D0140A"/>
    <w:rsid w:val="00D01701"/>
    <w:rsid w:val="00D017AF"/>
    <w:rsid w:val="00D017C8"/>
    <w:rsid w:val="00D017F7"/>
    <w:rsid w:val="00D01804"/>
    <w:rsid w:val="00D0186D"/>
    <w:rsid w:val="00D018A3"/>
    <w:rsid w:val="00D01B38"/>
    <w:rsid w:val="00D01B3E"/>
    <w:rsid w:val="00D02076"/>
    <w:rsid w:val="00D02250"/>
    <w:rsid w:val="00D022CC"/>
    <w:rsid w:val="00D02347"/>
    <w:rsid w:val="00D02468"/>
    <w:rsid w:val="00D0246C"/>
    <w:rsid w:val="00D026C3"/>
    <w:rsid w:val="00D02774"/>
    <w:rsid w:val="00D02793"/>
    <w:rsid w:val="00D027FE"/>
    <w:rsid w:val="00D028EC"/>
    <w:rsid w:val="00D02938"/>
    <w:rsid w:val="00D029BC"/>
    <w:rsid w:val="00D02A65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B56"/>
    <w:rsid w:val="00D03C1E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DD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C1C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7FB"/>
    <w:rsid w:val="00D0690C"/>
    <w:rsid w:val="00D06CA8"/>
    <w:rsid w:val="00D06D12"/>
    <w:rsid w:val="00D06E42"/>
    <w:rsid w:val="00D06FFA"/>
    <w:rsid w:val="00D07009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07AE7"/>
    <w:rsid w:val="00D10011"/>
    <w:rsid w:val="00D1005E"/>
    <w:rsid w:val="00D10333"/>
    <w:rsid w:val="00D103F4"/>
    <w:rsid w:val="00D1041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D9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146"/>
    <w:rsid w:val="00D12232"/>
    <w:rsid w:val="00D122A3"/>
    <w:rsid w:val="00D122DF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2C6C"/>
    <w:rsid w:val="00D12FE5"/>
    <w:rsid w:val="00D13178"/>
    <w:rsid w:val="00D134D6"/>
    <w:rsid w:val="00D136C3"/>
    <w:rsid w:val="00D13773"/>
    <w:rsid w:val="00D137B2"/>
    <w:rsid w:val="00D138B2"/>
    <w:rsid w:val="00D13906"/>
    <w:rsid w:val="00D13B12"/>
    <w:rsid w:val="00D13BB8"/>
    <w:rsid w:val="00D13BCC"/>
    <w:rsid w:val="00D13D52"/>
    <w:rsid w:val="00D13DD5"/>
    <w:rsid w:val="00D13E99"/>
    <w:rsid w:val="00D14007"/>
    <w:rsid w:val="00D14140"/>
    <w:rsid w:val="00D1415A"/>
    <w:rsid w:val="00D141F8"/>
    <w:rsid w:val="00D142E5"/>
    <w:rsid w:val="00D14398"/>
    <w:rsid w:val="00D14449"/>
    <w:rsid w:val="00D146AB"/>
    <w:rsid w:val="00D148C0"/>
    <w:rsid w:val="00D14A64"/>
    <w:rsid w:val="00D14B16"/>
    <w:rsid w:val="00D14C4E"/>
    <w:rsid w:val="00D14D3B"/>
    <w:rsid w:val="00D15049"/>
    <w:rsid w:val="00D1542E"/>
    <w:rsid w:val="00D15681"/>
    <w:rsid w:val="00D15988"/>
    <w:rsid w:val="00D15A40"/>
    <w:rsid w:val="00D15B1E"/>
    <w:rsid w:val="00D15D15"/>
    <w:rsid w:val="00D15DC8"/>
    <w:rsid w:val="00D15EBB"/>
    <w:rsid w:val="00D15FAD"/>
    <w:rsid w:val="00D15FB3"/>
    <w:rsid w:val="00D1630E"/>
    <w:rsid w:val="00D164C3"/>
    <w:rsid w:val="00D16613"/>
    <w:rsid w:val="00D166DD"/>
    <w:rsid w:val="00D1674C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6B0"/>
    <w:rsid w:val="00D1781B"/>
    <w:rsid w:val="00D17C24"/>
    <w:rsid w:val="00D17C27"/>
    <w:rsid w:val="00D17FE0"/>
    <w:rsid w:val="00D200FF"/>
    <w:rsid w:val="00D201F8"/>
    <w:rsid w:val="00D20228"/>
    <w:rsid w:val="00D203A9"/>
    <w:rsid w:val="00D203AF"/>
    <w:rsid w:val="00D204A8"/>
    <w:rsid w:val="00D2051A"/>
    <w:rsid w:val="00D20545"/>
    <w:rsid w:val="00D2061C"/>
    <w:rsid w:val="00D208A6"/>
    <w:rsid w:val="00D20944"/>
    <w:rsid w:val="00D209E7"/>
    <w:rsid w:val="00D20AEF"/>
    <w:rsid w:val="00D20ECE"/>
    <w:rsid w:val="00D2106A"/>
    <w:rsid w:val="00D21130"/>
    <w:rsid w:val="00D21182"/>
    <w:rsid w:val="00D211BE"/>
    <w:rsid w:val="00D21238"/>
    <w:rsid w:val="00D212C4"/>
    <w:rsid w:val="00D212DA"/>
    <w:rsid w:val="00D2134D"/>
    <w:rsid w:val="00D213D8"/>
    <w:rsid w:val="00D21457"/>
    <w:rsid w:val="00D215B4"/>
    <w:rsid w:val="00D216D7"/>
    <w:rsid w:val="00D21783"/>
    <w:rsid w:val="00D2186E"/>
    <w:rsid w:val="00D21879"/>
    <w:rsid w:val="00D2198D"/>
    <w:rsid w:val="00D219D8"/>
    <w:rsid w:val="00D21AB4"/>
    <w:rsid w:val="00D21B14"/>
    <w:rsid w:val="00D21DB2"/>
    <w:rsid w:val="00D21E6F"/>
    <w:rsid w:val="00D21FFE"/>
    <w:rsid w:val="00D221A1"/>
    <w:rsid w:val="00D2239D"/>
    <w:rsid w:val="00D223ED"/>
    <w:rsid w:val="00D22427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7ED"/>
    <w:rsid w:val="00D2381D"/>
    <w:rsid w:val="00D23893"/>
    <w:rsid w:val="00D238B3"/>
    <w:rsid w:val="00D239B1"/>
    <w:rsid w:val="00D23B46"/>
    <w:rsid w:val="00D23B5E"/>
    <w:rsid w:val="00D23CB4"/>
    <w:rsid w:val="00D23DAD"/>
    <w:rsid w:val="00D23DDA"/>
    <w:rsid w:val="00D23DF1"/>
    <w:rsid w:val="00D23F5F"/>
    <w:rsid w:val="00D240EF"/>
    <w:rsid w:val="00D241FF"/>
    <w:rsid w:val="00D2441E"/>
    <w:rsid w:val="00D2473A"/>
    <w:rsid w:val="00D24792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832"/>
    <w:rsid w:val="00D26A2E"/>
    <w:rsid w:val="00D26D0E"/>
    <w:rsid w:val="00D26F7A"/>
    <w:rsid w:val="00D27052"/>
    <w:rsid w:val="00D270BE"/>
    <w:rsid w:val="00D271CD"/>
    <w:rsid w:val="00D273B9"/>
    <w:rsid w:val="00D2763A"/>
    <w:rsid w:val="00D27736"/>
    <w:rsid w:val="00D27831"/>
    <w:rsid w:val="00D2793A"/>
    <w:rsid w:val="00D27967"/>
    <w:rsid w:val="00D3004F"/>
    <w:rsid w:val="00D303D6"/>
    <w:rsid w:val="00D3044C"/>
    <w:rsid w:val="00D304D4"/>
    <w:rsid w:val="00D30557"/>
    <w:rsid w:val="00D305B6"/>
    <w:rsid w:val="00D3062F"/>
    <w:rsid w:val="00D30657"/>
    <w:rsid w:val="00D30783"/>
    <w:rsid w:val="00D30823"/>
    <w:rsid w:val="00D308BB"/>
    <w:rsid w:val="00D30A4A"/>
    <w:rsid w:val="00D30B11"/>
    <w:rsid w:val="00D30B20"/>
    <w:rsid w:val="00D30B7B"/>
    <w:rsid w:val="00D30BF6"/>
    <w:rsid w:val="00D30D98"/>
    <w:rsid w:val="00D30E88"/>
    <w:rsid w:val="00D30EE5"/>
    <w:rsid w:val="00D30F64"/>
    <w:rsid w:val="00D30FE4"/>
    <w:rsid w:val="00D30FF6"/>
    <w:rsid w:val="00D311B7"/>
    <w:rsid w:val="00D31223"/>
    <w:rsid w:val="00D3135D"/>
    <w:rsid w:val="00D31377"/>
    <w:rsid w:val="00D315D8"/>
    <w:rsid w:val="00D3194B"/>
    <w:rsid w:val="00D319C0"/>
    <w:rsid w:val="00D31ABD"/>
    <w:rsid w:val="00D31BA2"/>
    <w:rsid w:val="00D31E28"/>
    <w:rsid w:val="00D31EEB"/>
    <w:rsid w:val="00D31F07"/>
    <w:rsid w:val="00D31FF4"/>
    <w:rsid w:val="00D322CE"/>
    <w:rsid w:val="00D323C2"/>
    <w:rsid w:val="00D32540"/>
    <w:rsid w:val="00D32612"/>
    <w:rsid w:val="00D32731"/>
    <w:rsid w:val="00D32773"/>
    <w:rsid w:val="00D329A9"/>
    <w:rsid w:val="00D32A30"/>
    <w:rsid w:val="00D32BB0"/>
    <w:rsid w:val="00D32BD6"/>
    <w:rsid w:val="00D32C7D"/>
    <w:rsid w:val="00D33013"/>
    <w:rsid w:val="00D33031"/>
    <w:rsid w:val="00D330D0"/>
    <w:rsid w:val="00D3327D"/>
    <w:rsid w:val="00D332E3"/>
    <w:rsid w:val="00D3333D"/>
    <w:rsid w:val="00D334A0"/>
    <w:rsid w:val="00D3362F"/>
    <w:rsid w:val="00D337B5"/>
    <w:rsid w:val="00D3386C"/>
    <w:rsid w:val="00D33AE5"/>
    <w:rsid w:val="00D33E33"/>
    <w:rsid w:val="00D33EAD"/>
    <w:rsid w:val="00D34000"/>
    <w:rsid w:val="00D34029"/>
    <w:rsid w:val="00D34173"/>
    <w:rsid w:val="00D341CC"/>
    <w:rsid w:val="00D3421B"/>
    <w:rsid w:val="00D34450"/>
    <w:rsid w:val="00D348AB"/>
    <w:rsid w:val="00D34955"/>
    <w:rsid w:val="00D34989"/>
    <w:rsid w:val="00D34A0A"/>
    <w:rsid w:val="00D34B05"/>
    <w:rsid w:val="00D34C4F"/>
    <w:rsid w:val="00D34F9D"/>
    <w:rsid w:val="00D34FA1"/>
    <w:rsid w:val="00D35144"/>
    <w:rsid w:val="00D35400"/>
    <w:rsid w:val="00D35413"/>
    <w:rsid w:val="00D35485"/>
    <w:rsid w:val="00D35897"/>
    <w:rsid w:val="00D358EF"/>
    <w:rsid w:val="00D3597B"/>
    <w:rsid w:val="00D359EC"/>
    <w:rsid w:val="00D35AD8"/>
    <w:rsid w:val="00D35BA3"/>
    <w:rsid w:val="00D35CD7"/>
    <w:rsid w:val="00D35E81"/>
    <w:rsid w:val="00D35F92"/>
    <w:rsid w:val="00D36092"/>
    <w:rsid w:val="00D36179"/>
    <w:rsid w:val="00D36342"/>
    <w:rsid w:val="00D36384"/>
    <w:rsid w:val="00D363B0"/>
    <w:rsid w:val="00D36456"/>
    <w:rsid w:val="00D364E7"/>
    <w:rsid w:val="00D3678F"/>
    <w:rsid w:val="00D36BAC"/>
    <w:rsid w:val="00D36DDF"/>
    <w:rsid w:val="00D374D6"/>
    <w:rsid w:val="00D3775A"/>
    <w:rsid w:val="00D3778D"/>
    <w:rsid w:val="00D378EB"/>
    <w:rsid w:val="00D37A04"/>
    <w:rsid w:val="00D37BE1"/>
    <w:rsid w:val="00D37DC6"/>
    <w:rsid w:val="00D4002A"/>
    <w:rsid w:val="00D4016F"/>
    <w:rsid w:val="00D401BE"/>
    <w:rsid w:val="00D40244"/>
    <w:rsid w:val="00D4025F"/>
    <w:rsid w:val="00D40382"/>
    <w:rsid w:val="00D404DA"/>
    <w:rsid w:val="00D4056D"/>
    <w:rsid w:val="00D4070F"/>
    <w:rsid w:val="00D407AC"/>
    <w:rsid w:val="00D407C1"/>
    <w:rsid w:val="00D40825"/>
    <w:rsid w:val="00D409EF"/>
    <w:rsid w:val="00D40E95"/>
    <w:rsid w:val="00D40EF8"/>
    <w:rsid w:val="00D40F78"/>
    <w:rsid w:val="00D4117C"/>
    <w:rsid w:val="00D41591"/>
    <w:rsid w:val="00D415BD"/>
    <w:rsid w:val="00D41608"/>
    <w:rsid w:val="00D41696"/>
    <w:rsid w:val="00D41734"/>
    <w:rsid w:val="00D4187F"/>
    <w:rsid w:val="00D419DE"/>
    <w:rsid w:val="00D41AB2"/>
    <w:rsid w:val="00D41AE2"/>
    <w:rsid w:val="00D41BE5"/>
    <w:rsid w:val="00D41C49"/>
    <w:rsid w:val="00D41FA6"/>
    <w:rsid w:val="00D41FC5"/>
    <w:rsid w:val="00D41FE0"/>
    <w:rsid w:val="00D4200C"/>
    <w:rsid w:val="00D42014"/>
    <w:rsid w:val="00D42274"/>
    <w:rsid w:val="00D42405"/>
    <w:rsid w:val="00D4252F"/>
    <w:rsid w:val="00D42538"/>
    <w:rsid w:val="00D42558"/>
    <w:rsid w:val="00D42938"/>
    <w:rsid w:val="00D42BC3"/>
    <w:rsid w:val="00D42D5D"/>
    <w:rsid w:val="00D42D81"/>
    <w:rsid w:val="00D43147"/>
    <w:rsid w:val="00D434B0"/>
    <w:rsid w:val="00D43659"/>
    <w:rsid w:val="00D43802"/>
    <w:rsid w:val="00D43823"/>
    <w:rsid w:val="00D43958"/>
    <w:rsid w:val="00D43AA8"/>
    <w:rsid w:val="00D43AED"/>
    <w:rsid w:val="00D43AF7"/>
    <w:rsid w:val="00D43C52"/>
    <w:rsid w:val="00D43F00"/>
    <w:rsid w:val="00D43FD8"/>
    <w:rsid w:val="00D44103"/>
    <w:rsid w:val="00D44201"/>
    <w:rsid w:val="00D44706"/>
    <w:rsid w:val="00D4495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6DF"/>
    <w:rsid w:val="00D45856"/>
    <w:rsid w:val="00D4589C"/>
    <w:rsid w:val="00D45A6D"/>
    <w:rsid w:val="00D45B08"/>
    <w:rsid w:val="00D45BBD"/>
    <w:rsid w:val="00D45E27"/>
    <w:rsid w:val="00D45F44"/>
    <w:rsid w:val="00D45FC7"/>
    <w:rsid w:val="00D46046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E97"/>
    <w:rsid w:val="00D46F7A"/>
    <w:rsid w:val="00D470AC"/>
    <w:rsid w:val="00D471B8"/>
    <w:rsid w:val="00D472BE"/>
    <w:rsid w:val="00D476E7"/>
    <w:rsid w:val="00D47B35"/>
    <w:rsid w:val="00D47B7D"/>
    <w:rsid w:val="00D47E56"/>
    <w:rsid w:val="00D47FEB"/>
    <w:rsid w:val="00D50179"/>
    <w:rsid w:val="00D501E8"/>
    <w:rsid w:val="00D501FF"/>
    <w:rsid w:val="00D50898"/>
    <w:rsid w:val="00D5092F"/>
    <w:rsid w:val="00D50967"/>
    <w:rsid w:val="00D50B92"/>
    <w:rsid w:val="00D50B95"/>
    <w:rsid w:val="00D50E14"/>
    <w:rsid w:val="00D50EEE"/>
    <w:rsid w:val="00D50EF5"/>
    <w:rsid w:val="00D510CA"/>
    <w:rsid w:val="00D5117E"/>
    <w:rsid w:val="00D51288"/>
    <w:rsid w:val="00D51427"/>
    <w:rsid w:val="00D5148A"/>
    <w:rsid w:val="00D514AD"/>
    <w:rsid w:val="00D5150C"/>
    <w:rsid w:val="00D51585"/>
    <w:rsid w:val="00D515A2"/>
    <w:rsid w:val="00D51647"/>
    <w:rsid w:val="00D51675"/>
    <w:rsid w:val="00D516EB"/>
    <w:rsid w:val="00D51769"/>
    <w:rsid w:val="00D518E7"/>
    <w:rsid w:val="00D519C8"/>
    <w:rsid w:val="00D51A1D"/>
    <w:rsid w:val="00D51CA0"/>
    <w:rsid w:val="00D51DA5"/>
    <w:rsid w:val="00D52214"/>
    <w:rsid w:val="00D522B1"/>
    <w:rsid w:val="00D525C3"/>
    <w:rsid w:val="00D525DC"/>
    <w:rsid w:val="00D52664"/>
    <w:rsid w:val="00D526B8"/>
    <w:rsid w:val="00D52736"/>
    <w:rsid w:val="00D5282A"/>
    <w:rsid w:val="00D529DC"/>
    <w:rsid w:val="00D52B54"/>
    <w:rsid w:val="00D52CF0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428"/>
    <w:rsid w:val="00D54557"/>
    <w:rsid w:val="00D545F6"/>
    <w:rsid w:val="00D54685"/>
    <w:rsid w:val="00D54702"/>
    <w:rsid w:val="00D5482D"/>
    <w:rsid w:val="00D5489D"/>
    <w:rsid w:val="00D54975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5E99"/>
    <w:rsid w:val="00D56222"/>
    <w:rsid w:val="00D563B9"/>
    <w:rsid w:val="00D566BA"/>
    <w:rsid w:val="00D5671A"/>
    <w:rsid w:val="00D567B9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737"/>
    <w:rsid w:val="00D5785E"/>
    <w:rsid w:val="00D579A8"/>
    <w:rsid w:val="00D579E9"/>
    <w:rsid w:val="00D57C92"/>
    <w:rsid w:val="00D57CAB"/>
    <w:rsid w:val="00D57CE7"/>
    <w:rsid w:val="00D57D8F"/>
    <w:rsid w:val="00D57DFC"/>
    <w:rsid w:val="00D57E2A"/>
    <w:rsid w:val="00D57E48"/>
    <w:rsid w:val="00D57EB2"/>
    <w:rsid w:val="00D600D5"/>
    <w:rsid w:val="00D60185"/>
    <w:rsid w:val="00D60370"/>
    <w:rsid w:val="00D6039C"/>
    <w:rsid w:val="00D60472"/>
    <w:rsid w:val="00D604B9"/>
    <w:rsid w:val="00D60576"/>
    <w:rsid w:val="00D605AF"/>
    <w:rsid w:val="00D60823"/>
    <w:rsid w:val="00D6088D"/>
    <w:rsid w:val="00D609D0"/>
    <w:rsid w:val="00D60AD0"/>
    <w:rsid w:val="00D60B16"/>
    <w:rsid w:val="00D60C55"/>
    <w:rsid w:val="00D60D9F"/>
    <w:rsid w:val="00D60E11"/>
    <w:rsid w:val="00D60F17"/>
    <w:rsid w:val="00D61412"/>
    <w:rsid w:val="00D61489"/>
    <w:rsid w:val="00D614B9"/>
    <w:rsid w:val="00D614E1"/>
    <w:rsid w:val="00D6155E"/>
    <w:rsid w:val="00D61642"/>
    <w:rsid w:val="00D61685"/>
    <w:rsid w:val="00D61741"/>
    <w:rsid w:val="00D618A2"/>
    <w:rsid w:val="00D619A0"/>
    <w:rsid w:val="00D619C9"/>
    <w:rsid w:val="00D61BAB"/>
    <w:rsid w:val="00D61BD4"/>
    <w:rsid w:val="00D61D14"/>
    <w:rsid w:val="00D61D6A"/>
    <w:rsid w:val="00D61DAF"/>
    <w:rsid w:val="00D61EDD"/>
    <w:rsid w:val="00D61FC3"/>
    <w:rsid w:val="00D62181"/>
    <w:rsid w:val="00D622BA"/>
    <w:rsid w:val="00D62493"/>
    <w:rsid w:val="00D62795"/>
    <w:rsid w:val="00D6292C"/>
    <w:rsid w:val="00D62958"/>
    <w:rsid w:val="00D62B42"/>
    <w:rsid w:val="00D62B97"/>
    <w:rsid w:val="00D62C48"/>
    <w:rsid w:val="00D62D3C"/>
    <w:rsid w:val="00D62E1E"/>
    <w:rsid w:val="00D62E88"/>
    <w:rsid w:val="00D62EF6"/>
    <w:rsid w:val="00D63047"/>
    <w:rsid w:val="00D63094"/>
    <w:rsid w:val="00D630CE"/>
    <w:rsid w:val="00D63406"/>
    <w:rsid w:val="00D635DA"/>
    <w:rsid w:val="00D638D4"/>
    <w:rsid w:val="00D63CC8"/>
    <w:rsid w:val="00D63DD4"/>
    <w:rsid w:val="00D64113"/>
    <w:rsid w:val="00D64187"/>
    <w:rsid w:val="00D641E8"/>
    <w:rsid w:val="00D6428D"/>
    <w:rsid w:val="00D643C3"/>
    <w:rsid w:val="00D6449E"/>
    <w:rsid w:val="00D646E0"/>
    <w:rsid w:val="00D64982"/>
    <w:rsid w:val="00D649A6"/>
    <w:rsid w:val="00D64B26"/>
    <w:rsid w:val="00D64D6E"/>
    <w:rsid w:val="00D64E73"/>
    <w:rsid w:val="00D64EEA"/>
    <w:rsid w:val="00D6510A"/>
    <w:rsid w:val="00D652B0"/>
    <w:rsid w:val="00D652F5"/>
    <w:rsid w:val="00D65371"/>
    <w:rsid w:val="00D65454"/>
    <w:rsid w:val="00D65469"/>
    <w:rsid w:val="00D655D2"/>
    <w:rsid w:val="00D6562C"/>
    <w:rsid w:val="00D65687"/>
    <w:rsid w:val="00D656F2"/>
    <w:rsid w:val="00D65B87"/>
    <w:rsid w:val="00D65E5B"/>
    <w:rsid w:val="00D65EAB"/>
    <w:rsid w:val="00D661E0"/>
    <w:rsid w:val="00D66389"/>
    <w:rsid w:val="00D66436"/>
    <w:rsid w:val="00D66494"/>
    <w:rsid w:val="00D6655B"/>
    <w:rsid w:val="00D66C3F"/>
    <w:rsid w:val="00D66E1D"/>
    <w:rsid w:val="00D66EF4"/>
    <w:rsid w:val="00D66F40"/>
    <w:rsid w:val="00D66F46"/>
    <w:rsid w:val="00D67030"/>
    <w:rsid w:val="00D6711E"/>
    <w:rsid w:val="00D6716E"/>
    <w:rsid w:val="00D67214"/>
    <w:rsid w:val="00D672D1"/>
    <w:rsid w:val="00D67323"/>
    <w:rsid w:val="00D67429"/>
    <w:rsid w:val="00D675E5"/>
    <w:rsid w:val="00D67B8C"/>
    <w:rsid w:val="00D70008"/>
    <w:rsid w:val="00D7034E"/>
    <w:rsid w:val="00D703BA"/>
    <w:rsid w:val="00D7040A"/>
    <w:rsid w:val="00D7045F"/>
    <w:rsid w:val="00D705A8"/>
    <w:rsid w:val="00D705AC"/>
    <w:rsid w:val="00D7062E"/>
    <w:rsid w:val="00D707BE"/>
    <w:rsid w:val="00D70850"/>
    <w:rsid w:val="00D70A1C"/>
    <w:rsid w:val="00D70C54"/>
    <w:rsid w:val="00D71010"/>
    <w:rsid w:val="00D71079"/>
    <w:rsid w:val="00D71181"/>
    <w:rsid w:val="00D711DA"/>
    <w:rsid w:val="00D71278"/>
    <w:rsid w:val="00D71348"/>
    <w:rsid w:val="00D714F8"/>
    <w:rsid w:val="00D71836"/>
    <w:rsid w:val="00D71851"/>
    <w:rsid w:val="00D7190E"/>
    <w:rsid w:val="00D71A61"/>
    <w:rsid w:val="00D71B49"/>
    <w:rsid w:val="00D71D31"/>
    <w:rsid w:val="00D71D7D"/>
    <w:rsid w:val="00D71D91"/>
    <w:rsid w:val="00D71E72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96B"/>
    <w:rsid w:val="00D72C74"/>
    <w:rsid w:val="00D72DCE"/>
    <w:rsid w:val="00D72F01"/>
    <w:rsid w:val="00D72F81"/>
    <w:rsid w:val="00D72F9C"/>
    <w:rsid w:val="00D73098"/>
    <w:rsid w:val="00D73102"/>
    <w:rsid w:val="00D733C9"/>
    <w:rsid w:val="00D7350A"/>
    <w:rsid w:val="00D73580"/>
    <w:rsid w:val="00D7369B"/>
    <w:rsid w:val="00D73832"/>
    <w:rsid w:val="00D73AD7"/>
    <w:rsid w:val="00D73BEA"/>
    <w:rsid w:val="00D73F58"/>
    <w:rsid w:val="00D73FCE"/>
    <w:rsid w:val="00D74120"/>
    <w:rsid w:val="00D7418C"/>
    <w:rsid w:val="00D74532"/>
    <w:rsid w:val="00D74570"/>
    <w:rsid w:val="00D74773"/>
    <w:rsid w:val="00D74997"/>
    <w:rsid w:val="00D74A02"/>
    <w:rsid w:val="00D74B89"/>
    <w:rsid w:val="00D74CB5"/>
    <w:rsid w:val="00D74DFE"/>
    <w:rsid w:val="00D75309"/>
    <w:rsid w:val="00D75749"/>
    <w:rsid w:val="00D75B19"/>
    <w:rsid w:val="00D75B2C"/>
    <w:rsid w:val="00D75B7B"/>
    <w:rsid w:val="00D75BDA"/>
    <w:rsid w:val="00D75DE9"/>
    <w:rsid w:val="00D75F61"/>
    <w:rsid w:val="00D75FD7"/>
    <w:rsid w:val="00D766BC"/>
    <w:rsid w:val="00D767CD"/>
    <w:rsid w:val="00D76D94"/>
    <w:rsid w:val="00D76FCB"/>
    <w:rsid w:val="00D77101"/>
    <w:rsid w:val="00D773DF"/>
    <w:rsid w:val="00D778DE"/>
    <w:rsid w:val="00D77C17"/>
    <w:rsid w:val="00D77DDE"/>
    <w:rsid w:val="00D77E71"/>
    <w:rsid w:val="00D77EA0"/>
    <w:rsid w:val="00D77F99"/>
    <w:rsid w:val="00D80114"/>
    <w:rsid w:val="00D8014B"/>
    <w:rsid w:val="00D8016A"/>
    <w:rsid w:val="00D801D7"/>
    <w:rsid w:val="00D8025E"/>
    <w:rsid w:val="00D803BD"/>
    <w:rsid w:val="00D80428"/>
    <w:rsid w:val="00D8042B"/>
    <w:rsid w:val="00D8046C"/>
    <w:rsid w:val="00D804BB"/>
    <w:rsid w:val="00D80593"/>
    <w:rsid w:val="00D8071D"/>
    <w:rsid w:val="00D80814"/>
    <w:rsid w:val="00D808BD"/>
    <w:rsid w:val="00D80BA0"/>
    <w:rsid w:val="00D80C19"/>
    <w:rsid w:val="00D80EBA"/>
    <w:rsid w:val="00D80F13"/>
    <w:rsid w:val="00D81048"/>
    <w:rsid w:val="00D81146"/>
    <w:rsid w:val="00D81209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8DD"/>
    <w:rsid w:val="00D819A3"/>
    <w:rsid w:val="00D819BB"/>
    <w:rsid w:val="00D81B7D"/>
    <w:rsid w:val="00D81B98"/>
    <w:rsid w:val="00D81CE0"/>
    <w:rsid w:val="00D81D6D"/>
    <w:rsid w:val="00D81E00"/>
    <w:rsid w:val="00D82137"/>
    <w:rsid w:val="00D82257"/>
    <w:rsid w:val="00D822F5"/>
    <w:rsid w:val="00D825E1"/>
    <w:rsid w:val="00D825EC"/>
    <w:rsid w:val="00D825F7"/>
    <w:rsid w:val="00D829F7"/>
    <w:rsid w:val="00D82AD8"/>
    <w:rsid w:val="00D82C50"/>
    <w:rsid w:val="00D82D71"/>
    <w:rsid w:val="00D82D87"/>
    <w:rsid w:val="00D82E4F"/>
    <w:rsid w:val="00D83007"/>
    <w:rsid w:val="00D83166"/>
    <w:rsid w:val="00D8326D"/>
    <w:rsid w:val="00D832EB"/>
    <w:rsid w:val="00D83390"/>
    <w:rsid w:val="00D8341E"/>
    <w:rsid w:val="00D834AF"/>
    <w:rsid w:val="00D83661"/>
    <w:rsid w:val="00D83B7D"/>
    <w:rsid w:val="00D83DBF"/>
    <w:rsid w:val="00D83EED"/>
    <w:rsid w:val="00D83FF4"/>
    <w:rsid w:val="00D84368"/>
    <w:rsid w:val="00D84386"/>
    <w:rsid w:val="00D84773"/>
    <w:rsid w:val="00D847AF"/>
    <w:rsid w:val="00D848C1"/>
    <w:rsid w:val="00D84AB5"/>
    <w:rsid w:val="00D84C6D"/>
    <w:rsid w:val="00D84CFD"/>
    <w:rsid w:val="00D84D04"/>
    <w:rsid w:val="00D84FEC"/>
    <w:rsid w:val="00D8516E"/>
    <w:rsid w:val="00D852AB"/>
    <w:rsid w:val="00D8535F"/>
    <w:rsid w:val="00D85392"/>
    <w:rsid w:val="00D85665"/>
    <w:rsid w:val="00D8572E"/>
    <w:rsid w:val="00D858CF"/>
    <w:rsid w:val="00D85A34"/>
    <w:rsid w:val="00D85A58"/>
    <w:rsid w:val="00D85E0C"/>
    <w:rsid w:val="00D85E51"/>
    <w:rsid w:val="00D85F99"/>
    <w:rsid w:val="00D862AB"/>
    <w:rsid w:val="00D86330"/>
    <w:rsid w:val="00D8639C"/>
    <w:rsid w:val="00D8640E"/>
    <w:rsid w:val="00D8676C"/>
    <w:rsid w:val="00D867F7"/>
    <w:rsid w:val="00D86871"/>
    <w:rsid w:val="00D86CDF"/>
    <w:rsid w:val="00D86CEA"/>
    <w:rsid w:val="00D86D5C"/>
    <w:rsid w:val="00D86F36"/>
    <w:rsid w:val="00D8707A"/>
    <w:rsid w:val="00D87275"/>
    <w:rsid w:val="00D87337"/>
    <w:rsid w:val="00D8745E"/>
    <w:rsid w:val="00D87821"/>
    <w:rsid w:val="00D87986"/>
    <w:rsid w:val="00D87BCF"/>
    <w:rsid w:val="00D87FD8"/>
    <w:rsid w:val="00D90001"/>
    <w:rsid w:val="00D903BA"/>
    <w:rsid w:val="00D903F8"/>
    <w:rsid w:val="00D90522"/>
    <w:rsid w:val="00D905FC"/>
    <w:rsid w:val="00D90621"/>
    <w:rsid w:val="00D9093B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1E56"/>
    <w:rsid w:val="00D9208A"/>
    <w:rsid w:val="00D92147"/>
    <w:rsid w:val="00D921FD"/>
    <w:rsid w:val="00D923A3"/>
    <w:rsid w:val="00D92547"/>
    <w:rsid w:val="00D926A1"/>
    <w:rsid w:val="00D9282E"/>
    <w:rsid w:val="00D9283E"/>
    <w:rsid w:val="00D92C35"/>
    <w:rsid w:val="00D92F46"/>
    <w:rsid w:val="00D9317B"/>
    <w:rsid w:val="00D93202"/>
    <w:rsid w:val="00D93265"/>
    <w:rsid w:val="00D932F0"/>
    <w:rsid w:val="00D933AE"/>
    <w:rsid w:val="00D9387C"/>
    <w:rsid w:val="00D93886"/>
    <w:rsid w:val="00D93A16"/>
    <w:rsid w:val="00D93BBD"/>
    <w:rsid w:val="00D93E27"/>
    <w:rsid w:val="00D93E52"/>
    <w:rsid w:val="00D93F6F"/>
    <w:rsid w:val="00D94208"/>
    <w:rsid w:val="00D94451"/>
    <w:rsid w:val="00D9481B"/>
    <w:rsid w:val="00D94E23"/>
    <w:rsid w:val="00D95119"/>
    <w:rsid w:val="00D95485"/>
    <w:rsid w:val="00D95935"/>
    <w:rsid w:val="00D95C1B"/>
    <w:rsid w:val="00D95D7A"/>
    <w:rsid w:val="00D95FF0"/>
    <w:rsid w:val="00D96156"/>
    <w:rsid w:val="00D96163"/>
    <w:rsid w:val="00D961F0"/>
    <w:rsid w:val="00D96222"/>
    <w:rsid w:val="00D962F1"/>
    <w:rsid w:val="00D96305"/>
    <w:rsid w:val="00D963F1"/>
    <w:rsid w:val="00D964C2"/>
    <w:rsid w:val="00D966DE"/>
    <w:rsid w:val="00D9679C"/>
    <w:rsid w:val="00D96B06"/>
    <w:rsid w:val="00D96C78"/>
    <w:rsid w:val="00D96CCC"/>
    <w:rsid w:val="00D96CD3"/>
    <w:rsid w:val="00D96CF1"/>
    <w:rsid w:val="00D971DD"/>
    <w:rsid w:val="00D9734B"/>
    <w:rsid w:val="00D973CF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366"/>
    <w:rsid w:val="00DA0568"/>
    <w:rsid w:val="00DA077B"/>
    <w:rsid w:val="00DA07BE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C8B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B40"/>
    <w:rsid w:val="00DA2BA6"/>
    <w:rsid w:val="00DA2CF9"/>
    <w:rsid w:val="00DA2DD7"/>
    <w:rsid w:val="00DA2E1F"/>
    <w:rsid w:val="00DA2F54"/>
    <w:rsid w:val="00DA32F1"/>
    <w:rsid w:val="00DA3381"/>
    <w:rsid w:val="00DA351C"/>
    <w:rsid w:val="00DA358A"/>
    <w:rsid w:val="00DA369E"/>
    <w:rsid w:val="00DA387C"/>
    <w:rsid w:val="00DA3A3B"/>
    <w:rsid w:val="00DA3B17"/>
    <w:rsid w:val="00DA3B1C"/>
    <w:rsid w:val="00DA3BD0"/>
    <w:rsid w:val="00DA3CC7"/>
    <w:rsid w:val="00DA3CCE"/>
    <w:rsid w:val="00DA3E79"/>
    <w:rsid w:val="00DA4042"/>
    <w:rsid w:val="00DA41DF"/>
    <w:rsid w:val="00DA434E"/>
    <w:rsid w:val="00DA454C"/>
    <w:rsid w:val="00DA4631"/>
    <w:rsid w:val="00DA4718"/>
    <w:rsid w:val="00DA4837"/>
    <w:rsid w:val="00DA4BD8"/>
    <w:rsid w:val="00DA4BFC"/>
    <w:rsid w:val="00DA4C0C"/>
    <w:rsid w:val="00DA4D03"/>
    <w:rsid w:val="00DA4DA7"/>
    <w:rsid w:val="00DA5002"/>
    <w:rsid w:val="00DA506D"/>
    <w:rsid w:val="00DA51EB"/>
    <w:rsid w:val="00DA534E"/>
    <w:rsid w:val="00DA5413"/>
    <w:rsid w:val="00DA5469"/>
    <w:rsid w:val="00DA55E8"/>
    <w:rsid w:val="00DA56BF"/>
    <w:rsid w:val="00DA5840"/>
    <w:rsid w:val="00DA58D6"/>
    <w:rsid w:val="00DA5970"/>
    <w:rsid w:val="00DA5A59"/>
    <w:rsid w:val="00DA5AC5"/>
    <w:rsid w:val="00DA5C9E"/>
    <w:rsid w:val="00DA5D09"/>
    <w:rsid w:val="00DA5D4B"/>
    <w:rsid w:val="00DA5E1E"/>
    <w:rsid w:val="00DA5FBD"/>
    <w:rsid w:val="00DA6291"/>
    <w:rsid w:val="00DA62C0"/>
    <w:rsid w:val="00DA6406"/>
    <w:rsid w:val="00DA6770"/>
    <w:rsid w:val="00DA6B54"/>
    <w:rsid w:val="00DA6BA9"/>
    <w:rsid w:val="00DA6CA1"/>
    <w:rsid w:val="00DA6CDC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A02"/>
    <w:rsid w:val="00DA7AA3"/>
    <w:rsid w:val="00DA7CE6"/>
    <w:rsid w:val="00DA7E6C"/>
    <w:rsid w:val="00DA7F8F"/>
    <w:rsid w:val="00DB0196"/>
    <w:rsid w:val="00DB033D"/>
    <w:rsid w:val="00DB0397"/>
    <w:rsid w:val="00DB041D"/>
    <w:rsid w:val="00DB04CE"/>
    <w:rsid w:val="00DB05B8"/>
    <w:rsid w:val="00DB086A"/>
    <w:rsid w:val="00DB08ED"/>
    <w:rsid w:val="00DB0A3F"/>
    <w:rsid w:val="00DB0B9E"/>
    <w:rsid w:val="00DB0C22"/>
    <w:rsid w:val="00DB0D94"/>
    <w:rsid w:val="00DB0EFE"/>
    <w:rsid w:val="00DB0F2B"/>
    <w:rsid w:val="00DB10D5"/>
    <w:rsid w:val="00DB1377"/>
    <w:rsid w:val="00DB14FC"/>
    <w:rsid w:val="00DB18B8"/>
    <w:rsid w:val="00DB18F3"/>
    <w:rsid w:val="00DB194D"/>
    <w:rsid w:val="00DB1999"/>
    <w:rsid w:val="00DB1C2A"/>
    <w:rsid w:val="00DB1DB9"/>
    <w:rsid w:val="00DB1E0B"/>
    <w:rsid w:val="00DB1E1C"/>
    <w:rsid w:val="00DB1E5A"/>
    <w:rsid w:val="00DB1FDF"/>
    <w:rsid w:val="00DB203C"/>
    <w:rsid w:val="00DB205F"/>
    <w:rsid w:val="00DB219F"/>
    <w:rsid w:val="00DB223B"/>
    <w:rsid w:val="00DB2398"/>
    <w:rsid w:val="00DB23A7"/>
    <w:rsid w:val="00DB243B"/>
    <w:rsid w:val="00DB2464"/>
    <w:rsid w:val="00DB2473"/>
    <w:rsid w:val="00DB2567"/>
    <w:rsid w:val="00DB2A61"/>
    <w:rsid w:val="00DB2AC8"/>
    <w:rsid w:val="00DB2AF4"/>
    <w:rsid w:val="00DB2CB6"/>
    <w:rsid w:val="00DB2D61"/>
    <w:rsid w:val="00DB2E18"/>
    <w:rsid w:val="00DB2E41"/>
    <w:rsid w:val="00DB2E86"/>
    <w:rsid w:val="00DB3013"/>
    <w:rsid w:val="00DB3170"/>
    <w:rsid w:val="00DB3387"/>
    <w:rsid w:val="00DB3756"/>
    <w:rsid w:val="00DB3789"/>
    <w:rsid w:val="00DB3958"/>
    <w:rsid w:val="00DB3C3C"/>
    <w:rsid w:val="00DB3C8E"/>
    <w:rsid w:val="00DB3D0C"/>
    <w:rsid w:val="00DB3D22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A73"/>
    <w:rsid w:val="00DB6E9E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41"/>
    <w:rsid w:val="00DB76B1"/>
    <w:rsid w:val="00DB76C2"/>
    <w:rsid w:val="00DB76CF"/>
    <w:rsid w:val="00DB7753"/>
    <w:rsid w:val="00DB7B0B"/>
    <w:rsid w:val="00DB7E9A"/>
    <w:rsid w:val="00DC0374"/>
    <w:rsid w:val="00DC0377"/>
    <w:rsid w:val="00DC04B3"/>
    <w:rsid w:val="00DC059F"/>
    <w:rsid w:val="00DC08C7"/>
    <w:rsid w:val="00DC0C0A"/>
    <w:rsid w:val="00DC0C14"/>
    <w:rsid w:val="00DC0D8B"/>
    <w:rsid w:val="00DC10BC"/>
    <w:rsid w:val="00DC11BD"/>
    <w:rsid w:val="00DC1269"/>
    <w:rsid w:val="00DC1334"/>
    <w:rsid w:val="00DC1520"/>
    <w:rsid w:val="00DC17CF"/>
    <w:rsid w:val="00DC17F5"/>
    <w:rsid w:val="00DC18FB"/>
    <w:rsid w:val="00DC1AB6"/>
    <w:rsid w:val="00DC1BBA"/>
    <w:rsid w:val="00DC1BE8"/>
    <w:rsid w:val="00DC1C69"/>
    <w:rsid w:val="00DC1DE7"/>
    <w:rsid w:val="00DC1F90"/>
    <w:rsid w:val="00DC1FE0"/>
    <w:rsid w:val="00DC2033"/>
    <w:rsid w:val="00DC2389"/>
    <w:rsid w:val="00DC25D8"/>
    <w:rsid w:val="00DC25FA"/>
    <w:rsid w:val="00DC269F"/>
    <w:rsid w:val="00DC29A3"/>
    <w:rsid w:val="00DC2A8B"/>
    <w:rsid w:val="00DC2E6D"/>
    <w:rsid w:val="00DC2E9F"/>
    <w:rsid w:val="00DC2EC4"/>
    <w:rsid w:val="00DC301C"/>
    <w:rsid w:val="00DC307F"/>
    <w:rsid w:val="00DC3088"/>
    <w:rsid w:val="00DC3341"/>
    <w:rsid w:val="00DC33F0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CC1"/>
    <w:rsid w:val="00DC4F3F"/>
    <w:rsid w:val="00DC5132"/>
    <w:rsid w:val="00DC5391"/>
    <w:rsid w:val="00DC5501"/>
    <w:rsid w:val="00DC5676"/>
    <w:rsid w:val="00DC5710"/>
    <w:rsid w:val="00DC5789"/>
    <w:rsid w:val="00DC58DC"/>
    <w:rsid w:val="00DC5BAD"/>
    <w:rsid w:val="00DC5C70"/>
    <w:rsid w:val="00DC5DF3"/>
    <w:rsid w:val="00DC5FBB"/>
    <w:rsid w:val="00DC6092"/>
    <w:rsid w:val="00DC6271"/>
    <w:rsid w:val="00DC6292"/>
    <w:rsid w:val="00DC6635"/>
    <w:rsid w:val="00DC6879"/>
    <w:rsid w:val="00DC68EB"/>
    <w:rsid w:val="00DC68EC"/>
    <w:rsid w:val="00DC68F6"/>
    <w:rsid w:val="00DC6E43"/>
    <w:rsid w:val="00DC6FD5"/>
    <w:rsid w:val="00DC7252"/>
    <w:rsid w:val="00DC72F4"/>
    <w:rsid w:val="00DC73B5"/>
    <w:rsid w:val="00DC743F"/>
    <w:rsid w:val="00DC74F3"/>
    <w:rsid w:val="00DC782E"/>
    <w:rsid w:val="00DC794F"/>
    <w:rsid w:val="00DC7A2F"/>
    <w:rsid w:val="00DC7C82"/>
    <w:rsid w:val="00DC7D10"/>
    <w:rsid w:val="00DC7D79"/>
    <w:rsid w:val="00DC7E3D"/>
    <w:rsid w:val="00DC7EC0"/>
    <w:rsid w:val="00DC7F5D"/>
    <w:rsid w:val="00DC7FC5"/>
    <w:rsid w:val="00DD0025"/>
    <w:rsid w:val="00DD014E"/>
    <w:rsid w:val="00DD0201"/>
    <w:rsid w:val="00DD0577"/>
    <w:rsid w:val="00DD05BD"/>
    <w:rsid w:val="00DD07E7"/>
    <w:rsid w:val="00DD0851"/>
    <w:rsid w:val="00DD0892"/>
    <w:rsid w:val="00DD0950"/>
    <w:rsid w:val="00DD0B3E"/>
    <w:rsid w:val="00DD0B4F"/>
    <w:rsid w:val="00DD0E8F"/>
    <w:rsid w:val="00DD0ED5"/>
    <w:rsid w:val="00DD1020"/>
    <w:rsid w:val="00DD1337"/>
    <w:rsid w:val="00DD151B"/>
    <w:rsid w:val="00DD1538"/>
    <w:rsid w:val="00DD16C1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67"/>
    <w:rsid w:val="00DD2C76"/>
    <w:rsid w:val="00DD2CFF"/>
    <w:rsid w:val="00DD30A1"/>
    <w:rsid w:val="00DD3A31"/>
    <w:rsid w:val="00DD3E14"/>
    <w:rsid w:val="00DD4035"/>
    <w:rsid w:val="00DD407D"/>
    <w:rsid w:val="00DD4162"/>
    <w:rsid w:val="00DD44A7"/>
    <w:rsid w:val="00DD458E"/>
    <w:rsid w:val="00DD45EE"/>
    <w:rsid w:val="00DD490B"/>
    <w:rsid w:val="00DD4C09"/>
    <w:rsid w:val="00DD4C1F"/>
    <w:rsid w:val="00DD4C8A"/>
    <w:rsid w:val="00DD4FDA"/>
    <w:rsid w:val="00DD4FFF"/>
    <w:rsid w:val="00DD52FB"/>
    <w:rsid w:val="00DD535C"/>
    <w:rsid w:val="00DD5470"/>
    <w:rsid w:val="00DD549E"/>
    <w:rsid w:val="00DD54B1"/>
    <w:rsid w:val="00DD56CE"/>
    <w:rsid w:val="00DD572C"/>
    <w:rsid w:val="00DD57A1"/>
    <w:rsid w:val="00DD583C"/>
    <w:rsid w:val="00DD5B8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6F62"/>
    <w:rsid w:val="00DD7271"/>
    <w:rsid w:val="00DD7317"/>
    <w:rsid w:val="00DD731F"/>
    <w:rsid w:val="00DD73AA"/>
    <w:rsid w:val="00DD75BD"/>
    <w:rsid w:val="00DD763D"/>
    <w:rsid w:val="00DD76D1"/>
    <w:rsid w:val="00DD788D"/>
    <w:rsid w:val="00DD79F8"/>
    <w:rsid w:val="00DD7BC9"/>
    <w:rsid w:val="00DD7CC8"/>
    <w:rsid w:val="00DD7D8F"/>
    <w:rsid w:val="00DD7DCC"/>
    <w:rsid w:val="00DD7E07"/>
    <w:rsid w:val="00DD7FC7"/>
    <w:rsid w:val="00DE02C6"/>
    <w:rsid w:val="00DE03F8"/>
    <w:rsid w:val="00DE0419"/>
    <w:rsid w:val="00DE042B"/>
    <w:rsid w:val="00DE04A4"/>
    <w:rsid w:val="00DE055D"/>
    <w:rsid w:val="00DE0607"/>
    <w:rsid w:val="00DE07B0"/>
    <w:rsid w:val="00DE09B1"/>
    <w:rsid w:val="00DE0D87"/>
    <w:rsid w:val="00DE0DB2"/>
    <w:rsid w:val="00DE0E60"/>
    <w:rsid w:val="00DE10C4"/>
    <w:rsid w:val="00DE12AE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DB"/>
    <w:rsid w:val="00DE1FF2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12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3E0"/>
    <w:rsid w:val="00DE4421"/>
    <w:rsid w:val="00DE4504"/>
    <w:rsid w:val="00DE4681"/>
    <w:rsid w:val="00DE49C5"/>
    <w:rsid w:val="00DE49C7"/>
    <w:rsid w:val="00DE4B85"/>
    <w:rsid w:val="00DE4D08"/>
    <w:rsid w:val="00DE4E26"/>
    <w:rsid w:val="00DE4FF9"/>
    <w:rsid w:val="00DE51CB"/>
    <w:rsid w:val="00DE52FB"/>
    <w:rsid w:val="00DE5421"/>
    <w:rsid w:val="00DE547E"/>
    <w:rsid w:val="00DE55A4"/>
    <w:rsid w:val="00DE56D0"/>
    <w:rsid w:val="00DE5761"/>
    <w:rsid w:val="00DE592B"/>
    <w:rsid w:val="00DE5A96"/>
    <w:rsid w:val="00DE5ACD"/>
    <w:rsid w:val="00DE5C03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07D"/>
    <w:rsid w:val="00DE747A"/>
    <w:rsid w:val="00DE78EB"/>
    <w:rsid w:val="00DE79B2"/>
    <w:rsid w:val="00DE79CA"/>
    <w:rsid w:val="00DE7AC5"/>
    <w:rsid w:val="00DE7F16"/>
    <w:rsid w:val="00DE7F76"/>
    <w:rsid w:val="00DF00E0"/>
    <w:rsid w:val="00DF0306"/>
    <w:rsid w:val="00DF03CA"/>
    <w:rsid w:val="00DF043D"/>
    <w:rsid w:val="00DF04C2"/>
    <w:rsid w:val="00DF0507"/>
    <w:rsid w:val="00DF06FC"/>
    <w:rsid w:val="00DF0889"/>
    <w:rsid w:val="00DF08D7"/>
    <w:rsid w:val="00DF09EF"/>
    <w:rsid w:val="00DF0A2C"/>
    <w:rsid w:val="00DF0CF4"/>
    <w:rsid w:val="00DF0D56"/>
    <w:rsid w:val="00DF107E"/>
    <w:rsid w:val="00DF1132"/>
    <w:rsid w:val="00DF11E8"/>
    <w:rsid w:val="00DF125B"/>
    <w:rsid w:val="00DF1363"/>
    <w:rsid w:val="00DF13AA"/>
    <w:rsid w:val="00DF146C"/>
    <w:rsid w:val="00DF1670"/>
    <w:rsid w:val="00DF181C"/>
    <w:rsid w:val="00DF1A1F"/>
    <w:rsid w:val="00DF1A29"/>
    <w:rsid w:val="00DF1A47"/>
    <w:rsid w:val="00DF1AA7"/>
    <w:rsid w:val="00DF1CC2"/>
    <w:rsid w:val="00DF1E08"/>
    <w:rsid w:val="00DF2021"/>
    <w:rsid w:val="00DF2234"/>
    <w:rsid w:val="00DF2428"/>
    <w:rsid w:val="00DF24A6"/>
    <w:rsid w:val="00DF24B3"/>
    <w:rsid w:val="00DF2501"/>
    <w:rsid w:val="00DF25C5"/>
    <w:rsid w:val="00DF288E"/>
    <w:rsid w:val="00DF2A17"/>
    <w:rsid w:val="00DF2B93"/>
    <w:rsid w:val="00DF2BE2"/>
    <w:rsid w:val="00DF2C35"/>
    <w:rsid w:val="00DF2C6B"/>
    <w:rsid w:val="00DF2D0E"/>
    <w:rsid w:val="00DF2E78"/>
    <w:rsid w:val="00DF32A2"/>
    <w:rsid w:val="00DF34A3"/>
    <w:rsid w:val="00DF34E6"/>
    <w:rsid w:val="00DF37C3"/>
    <w:rsid w:val="00DF3A90"/>
    <w:rsid w:val="00DF3CBF"/>
    <w:rsid w:val="00DF40F6"/>
    <w:rsid w:val="00DF4902"/>
    <w:rsid w:val="00DF4B42"/>
    <w:rsid w:val="00DF4EE4"/>
    <w:rsid w:val="00DF5011"/>
    <w:rsid w:val="00DF5100"/>
    <w:rsid w:val="00DF56B5"/>
    <w:rsid w:val="00DF580E"/>
    <w:rsid w:val="00DF58BB"/>
    <w:rsid w:val="00DF58D2"/>
    <w:rsid w:val="00DF5A42"/>
    <w:rsid w:val="00DF5A62"/>
    <w:rsid w:val="00DF5B13"/>
    <w:rsid w:val="00DF5CDB"/>
    <w:rsid w:val="00DF5D8F"/>
    <w:rsid w:val="00DF5DD9"/>
    <w:rsid w:val="00DF5E2C"/>
    <w:rsid w:val="00DF5FEC"/>
    <w:rsid w:val="00DF617D"/>
    <w:rsid w:val="00DF6198"/>
    <w:rsid w:val="00DF634F"/>
    <w:rsid w:val="00DF64A1"/>
    <w:rsid w:val="00DF655B"/>
    <w:rsid w:val="00DF658D"/>
    <w:rsid w:val="00DF678B"/>
    <w:rsid w:val="00DF67A2"/>
    <w:rsid w:val="00DF6AA0"/>
    <w:rsid w:val="00DF6CA5"/>
    <w:rsid w:val="00DF710A"/>
    <w:rsid w:val="00DF73B7"/>
    <w:rsid w:val="00DF743E"/>
    <w:rsid w:val="00DF748A"/>
    <w:rsid w:val="00DF7554"/>
    <w:rsid w:val="00DF7813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C6E"/>
    <w:rsid w:val="00E01E52"/>
    <w:rsid w:val="00E01E60"/>
    <w:rsid w:val="00E01E6A"/>
    <w:rsid w:val="00E01EFF"/>
    <w:rsid w:val="00E020BF"/>
    <w:rsid w:val="00E0210A"/>
    <w:rsid w:val="00E0225E"/>
    <w:rsid w:val="00E024E0"/>
    <w:rsid w:val="00E02751"/>
    <w:rsid w:val="00E02B5B"/>
    <w:rsid w:val="00E02BFC"/>
    <w:rsid w:val="00E02C3F"/>
    <w:rsid w:val="00E02D7D"/>
    <w:rsid w:val="00E02F79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BB3"/>
    <w:rsid w:val="00E03C9F"/>
    <w:rsid w:val="00E03DB1"/>
    <w:rsid w:val="00E04047"/>
    <w:rsid w:val="00E041F6"/>
    <w:rsid w:val="00E04620"/>
    <w:rsid w:val="00E04A03"/>
    <w:rsid w:val="00E04BD8"/>
    <w:rsid w:val="00E04BEB"/>
    <w:rsid w:val="00E04C4B"/>
    <w:rsid w:val="00E04D17"/>
    <w:rsid w:val="00E04F05"/>
    <w:rsid w:val="00E04F50"/>
    <w:rsid w:val="00E05076"/>
    <w:rsid w:val="00E05418"/>
    <w:rsid w:val="00E054AE"/>
    <w:rsid w:val="00E054E6"/>
    <w:rsid w:val="00E05518"/>
    <w:rsid w:val="00E05534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80F"/>
    <w:rsid w:val="00E06BBD"/>
    <w:rsid w:val="00E06D1A"/>
    <w:rsid w:val="00E06E67"/>
    <w:rsid w:val="00E07030"/>
    <w:rsid w:val="00E070E6"/>
    <w:rsid w:val="00E07247"/>
    <w:rsid w:val="00E07375"/>
    <w:rsid w:val="00E073EE"/>
    <w:rsid w:val="00E0749E"/>
    <w:rsid w:val="00E075B0"/>
    <w:rsid w:val="00E07776"/>
    <w:rsid w:val="00E079A0"/>
    <w:rsid w:val="00E07AB8"/>
    <w:rsid w:val="00E07CFF"/>
    <w:rsid w:val="00E07E00"/>
    <w:rsid w:val="00E07F4B"/>
    <w:rsid w:val="00E07FBE"/>
    <w:rsid w:val="00E10105"/>
    <w:rsid w:val="00E1062D"/>
    <w:rsid w:val="00E10725"/>
    <w:rsid w:val="00E1074A"/>
    <w:rsid w:val="00E10875"/>
    <w:rsid w:val="00E10931"/>
    <w:rsid w:val="00E10C02"/>
    <w:rsid w:val="00E10D56"/>
    <w:rsid w:val="00E10D85"/>
    <w:rsid w:val="00E10E08"/>
    <w:rsid w:val="00E10F1E"/>
    <w:rsid w:val="00E111B2"/>
    <w:rsid w:val="00E11697"/>
    <w:rsid w:val="00E117CE"/>
    <w:rsid w:val="00E117EF"/>
    <w:rsid w:val="00E11829"/>
    <w:rsid w:val="00E11978"/>
    <w:rsid w:val="00E11A17"/>
    <w:rsid w:val="00E11B93"/>
    <w:rsid w:val="00E11BB7"/>
    <w:rsid w:val="00E11C00"/>
    <w:rsid w:val="00E11C4F"/>
    <w:rsid w:val="00E11D6E"/>
    <w:rsid w:val="00E11DBD"/>
    <w:rsid w:val="00E11DC3"/>
    <w:rsid w:val="00E11EEB"/>
    <w:rsid w:val="00E11F35"/>
    <w:rsid w:val="00E12006"/>
    <w:rsid w:val="00E121C7"/>
    <w:rsid w:val="00E12338"/>
    <w:rsid w:val="00E12341"/>
    <w:rsid w:val="00E123C1"/>
    <w:rsid w:val="00E126BE"/>
    <w:rsid w:val="00E1291E"/>
    <w:rsid w:val="00E1299B"/>
    <w:rsid w:val="00E129F9"/>
    <w:rsid w:val="00E12A31"/>
    <w:rsid w:val="00E12A74"/>
    <w:rsid w:val="00E12A9E"/>
    <w:rsid w:val="00E12AA8"/>
    <w:rsid w:val="00E12BB0"/>
    <w:rsid w:val="00E12BB1"/>
    <w:rsid w:val="00E12CB7"/>
    <w:rsid w:val="00E12F11"/>
    <w:rsid w:val="00E12F46"/>
    <w:rsid w:val="00E13024"/>
    <w:rsid w:val="00E13037"/>
    <w:rsid w:val="00E13169"/>
    <w:rsid w:val="00E131DA"/>
    <w:rsid w:val="00E13255"/>
    <w:rsid w:val="00E133E8"/>
    <w:rsid w:val="00E13542"/>
    <w:rsid w:val="00E1357C"/>
    <w:rsid w:val="00E137BB"/>
    <w:rsid w:val="00E13A49"/>
    <w:rsid w:val="00E13B71"/>
    <w:rsid w:val="00E13C3E"/>
    <w:rsid w:val="00E13C79"/>
    <w:rsid w:val="00E13E29"/>
    <w:rsid w:val="00E13F5D"/>
    <w:rsid w:val="00E1408B"/>
    <w:rsid w:val="00E1408F"/>
    <w:rsid w:val="00E14285"/>
    <w:rsid w:val="00E1470C"/>
    <w:rsid w:val="00E14827"/>
    <w:rsid w:val="00E14869"/>
    <w:rsid w:val="00E149BD"/>
    <w:rsid w:val="00E14A4E"/>
    <w:rsid w:val="00E14A8A"/>
    <w:rsid w:val="00E14B1D"/>
    <w:rsid w:val="00E14BE6"/>
    <w:rsid w:val="00E14D55"/>
    <w:rsid w:val="00E14F2D"/>
    <w:rsid w:val="00E15008"/>
    <w:rsid w:val="00E150F4"/>
    <w:rsid w:val="00E15197"/>
    <w:rsid w:val="00E152F6"/>
    <w:rsid w:val="00E155AF"/>
    <w:rsid w:val="00E155CD"/>
    <w:rsid w:val="00E15635"/>
    <w:rsid w:val="00E156A1"/>
    <w:rsid w:val="00E157F2"/>
    <w:rsid w:val="00E15868"/>
    <w:rsid w:val="00E158C0"/>
    <w:rsid w:val="00E15917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6FE7"/>
    <w:rsid w:val="00E17483"/>
    <w:rsid w:val="00E1753F"/>
    <w:rsid w:val="00E17795"/>
    <w:rsid w:val="00E17854"/>
    <w:rsid w:val="00E17891"/>
    <w:rsid w:val="00E17DF2"/>
    <w:rsid w:val="00E17FAB"/>
    <w:rsid w:val="00E20075"/>
    <w:rsid w:val="00E20294"/>
    <w:rsid w:val="00E205E1"/>
    <w:rsid w:val="00E208A7"/>
    <w:rsid w:val="00E208C9"/>
    <w:rsid w:val="00E209DB"/>
    <w:rsid w:val="00E209E2"/>
    <w:rsid w:val="00E20A3D"/>
    <w:rsid w:val="00E20DA1"/>
    <w:rsid w:val="00E2107E"/>
    <w:rsid w:val="00E2111C"/>
    <w:rsid w:val="00E21276"/>
    <w:rsid w:val="00E2134C"/>
    <w:rsid w:val="00E213BE"/>
    <w:rsid w:val="00E21538"/>
    <w:rsid w:val="00E215AA"/>
    <w:rsid w:val="00E2171E"/>
    <w:rsid w:val="00E21AED"/>
    <w:rsid w:val="00E21E5E"/>
    <w:rsid w:val="00E21F0E"/>
    <w:rsid w:val="00E221D4"/>
    <w:rsid w:val="00E22927"/>
    <w:rsid w:val="00E22B08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F8D"/>
    <w:rsid w:val="00E2402C"/>
    <w:rsid w:val="00E2406E"/>
    <w:rsid w:val="00E240BD"/>
    <w:rsid w:val="00E24186"/>
    <w:rsid w:val="00E2420C"/>
    <w:rsid w:val="00E242A3"/>
    <w:rsid w:val="00E24466"/>
    <w:rsid w:val="00E2466B"/>
    <w:rsid w:val="00E248B1"/>
    <w:rsid w:val="00E24A66"/>
    <w:rsid w:val="00E24C26"/>
    <w:rsid w:val="00E24F23"/>
    <w:rsid w:val="00E25477"/>
    <w:rsid w:val="00E255CF"/>
    <w:rsid w:val="00E256DF"/>
    <w:rsid w:val="00E25D86"/>
    <w:rsid w:val="00E26268"/>
    <w:rsid w:val="00E265D1"/>
    <w:rsid w:val="00E269D9"/>
    <w:rsid w:val="00E26B8E"/>
    <w:rsid w:val="00E26D12"/>
    <w:rsid w:val="00E26DA7"/>
    <w:rsid w:val="00E2715A"/>
    <w:rsid w:val="00E2718F"/>
    <w:rsid w:val="00E27405"/>
    <w:rsid w:val="00E27496"/>
    <w:rsid w:val="00E275CF"/>
    <w:rsid w:val="00E2785E"/>
    <w:rsid w:val="00E27AAD"/>
    <w:rsid w:val="00E27B90"/>
    <w:rsid w:val="00E27BC1"/>
    <w:rsid w:val="00E27C2E"/>
    <w:rsid w:val="00E27D93"/>
    <w:rsid w:val="00E27FD6"/>
    <w:rsid w:val="00E27FD8"/>
    <w:rsid w:val="00E30011"/>
    <w:rsid w:val="00E30075"/>
    <w:rsid w:val="00E302C5"/>
    <w:rsid w:val="00E302E7"/>
    <w:rsid w:val="00E30514"/>
    <w:rsid w:val="00E3051B"/>
    <w:rsid w:val="00E305C2"/>
    <w:rsid w:val="00E3089E"/>
    <w:rsid w:val="00E30990"/>
    <w:rsid w:val="00E30A4E"/>
    <w:rsid w:val="00E30A89"/>
    <w:rsid w:val="00E30BF8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34"/>
    <w:rsid w:val="00E316C1"/>
    <w:rsid w:val="00E316C5"/>
    <w:rsid w:val="00E31715"/>
    <w:rsid w:val="00E31733"/>
    <w:rsid w:val="00E317E6"/>
    <w:rsid w:val="00E31A51"/>
    <w:rsid w:val="00E31AB2"/>
    <w:rsid w:val="00E31BAE"/>
    <w:rsid w:val="00E31BE9"/>
    <w:rsid w:val="00E31F9B"/>
    <w:rsid w:val="00E3205D"/>
    <w:rsid w:val="00E32175"/>
    <w:rsid w:val="00E321C0"/>
    <w:rsid w:val="00E32341"/>
    <w:rsid w:val="00E3247E"/>
    <w:rsid w:val="00E32580"/>
    <w:rsid w:val="00E3273E"/>
    <w:rsid w:val="00E3275E"/>
    <w:rsid w:val="00E327D6"/>
    <w:rsid w:val="00E3286B"/>
    <w:rsid w:val="00E32962"/>
    <w:rsid w:val="00E329DE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27B"/>
    <w:rsid w:val="00E33353"/>
    <w:rsid w:val="00E33642"/>
    <w:rsid w:val="00E3378C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4970"/>
    <w:rsid w:val="00E34B9B"/>
    <w:rsid w:val="00E34CA2"/>
    <w:rsid w:val="00E359DC"/>
    <w:rsid w:val="00E35D8F"/>
    <w:rsid w:val="00E35F1E"/>
    <w:rsid w:val="00E35FDF"/>
    <w:rsid w:val="00E360AD"/>
    <w:rsid w:val="00E362A2"/>
    <w:rsid w:val="00E36499"/>
    <w:rsid w:val="00E36883"/>
    <w:rsid w:val="00E3690D"/>
    <w:rsid w:val="00E369A4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9B5"/>
    <w:rsid w:val="00E37A80"/>
    <w:rsid w:val="00E37AE2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194F"/>
    <w:rsid w:val="00E41A7A"/>
    <w:rsid w:val="00E41C2F"/>
    <w:rsid w:val="00E42119"/>
    <w:rsid w:val="00E4230D"/>
    <w:rsid w:val="00E4246F"/>
    <w:rsid w:val="00E42625"/>
    <w:rsid w:val="00E426FA"/>
    <w:rsid w:val="00E42748"/>
    <w:rsid w:val="00E4275D"/>
    <w:rsid w:val="00E42869"/>
    <w:rsid w:val="00E42946"/>
    <w:rsid w:val="00E429BD"/>
    <w:rsid w:val="00E42BDA"/>
    <w:rsid w:val="00E42BEA"/>
    <w:rsid w:val="00E42C76"/>
    <w:rsid w:val="00E42E74"/>
    <w:rsid w:val="00E43005"/>
    <w:rsid w:val="00E431CE"/>
    <w:rsid w:val="00E43330"/>
    <w:rsid w:val="00E4337B"/>
    <w:rsid w:val="00E433A3"/>
    <w:rsid w:val="00E4344B"/>
    <w:rsid w:val="00E43569"/>
    <w:rsid w:val="00E435E6"/>
    <w:rsid w:val="00E43A97"/>
    <w:rsid w:val="00E43B8F"/>
    <w:rsid w:val="00E43B90"/>
    <w:rsid w:val="00E43C44"/>
    <w:rsid w:val="00E43D42"/>
    <w:rsid w:val="00E43D78"/>
    <w:rsid w:val="00E43DC9"/>
    <w:rsid w:val="00E43E26"/>
    <w:rsid w:val="00E43E68"/>
    <w:rsid w:val="00E43ED3"/>
    <w:rsid w:val="00E43F06"/>
    <w:rsid w:val="00E44041"/>
    <w:rsid w:val="00E44080"/>
    <w:rsid w:val="00E44216"/>
    <w:rsid w:val="00E44357"/>
    <w:rsid w:val="00E44372"/>
    <w:rsid w:val="00E44589"/>
    <w:rsid w:val="00E44D8B"/>
    <w:rsid w:val="00E44EFC"/>
    <w:rsid w:val="00E44F36"/>
    <w:rsid w:val="00E44F48"/>
    <w:rsid w:val="00E45207"/>
    <w:rsid w:val="00E452BE"/>
    <w:rsid w:val="00E4547C"/>
    <w:rsid w:val="00E45666"/>
    <w:rsid w:val="00E45797"/>
    <w:rsid w:val="00E4579B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79"/>
    <w:rsid w:val="00E46EA6"/>
    <w:rsid w:val="00E46EC5"/>
    <w:rsid w:val="00E4713A"/>
    <w:rsid w:val="00E471F4"/>
    <w:rsid w:val="00E47456"/>
    <w:rsid w:val="00E474D6"/>
    <w:rsid w:val="00E476DB"/>
    <w:rsid w:val="00E47914"/>
    <w:rsid w:val="00E479CA"/>
    <w:rsid w:val="00E47AB4"/>
    <w:rsid w:val="00E47AC0"/>
    <w:rsid w:val="00E47AC1"/>
    <w:rsid w:val="00E47B1E"/>
    <w:rsid w:val="00E47C11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938"/>
    <w:rsid w:val="00E50C32"/>
    <w:rsid w:val="00E50DAC"/>
    <w:rsid w:val="00E50EDD"/>
    <w:rsid w:val="00E50EEF"/>
    <w:rsid w:val="00E50FCF"/>
    <w:rsid w:val="00E50FF5"/>
    <w:rsid w:val="00E513CE"/>
    <w:rsid w:val="00E516AB"/>
    <w:rsid w:val="00E5182D"/>
    <w:rsid w:val="00E518AB"/>
    <w:rsid w:val="00E518D7"/>
    <w:rsid w:val="00E5193D"/>
    <w:rsid w:val="00E51989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E0"/>
    <w:rsid w:val="00E52972"/>
    <w:rsid w:val="00E52B43"/>
    <w:rsid w:val="00E52BD0"/>
    <w:rsid w:val="00E52BE3"/>
    <w:rsid w:val="00E53029"/>
    <w:rsid w:val="00E53063"/>
    <w:rsid w:val="00E5339A"/>
    <w:rsid w:val="00E53486"/>
    <w:rsid w:val="00E534CA"/>
    <w:rsid w:val="00E534DA"/>
    <w:rsid w:val="00E5352F"/>
    <w:rsid w:val="00E53621"/>
    <w:rsid w:val="00E53855"/>
    <w:rsid w:val="00E538B7"/>
    <w:rsid w:val="00E53A25"/>
    <w:rsid w:val="00E53E91"/>
    <w:rsid w:val="00E5400D"/>
    <w:rsid w:val="00E542B9"/>
    <w:rsid w:val="00E5447F"/>
    <w:rsid w:val="00E55102"/>
    <w:rsid w:val="00E55154"/>
    <w:rsid w:val="00E55202"/>
    <w:rsid w:val="00E553E0"/>
    <w:rsid w:val="00E557F3"/>
    <w:rsid w:val="00E558A2"/>
    <w:rsid w:val="00E558D4"/>
    <w:rsid w:val="00E55AA3"/>
    <w:rsid w:val="00E55AE9"/>
    <w:rsid w:val="00E55C3A"/>
    <w:rsid w:val="00E55CB4"/>
    <w:rsid w:val="00E55DD6"/>
    <w:rsid w:val="00E55E12"/>
    <w:rsid w:val="00E55F8B"/>
    <w:rsid w:val="00E55FA0"/>
    <w:rsid w:val="00E56012"/>
    <w:rsid w:val="00E564CC"/>
    <w:rsid w:val="00E56573"/>
    <w:rsid w:val="00E56767"/>
    <w:rsid w:val="00E56790"/>
    <w:rsid w:val="00E56C1B"/>
    <w:rsid w:val="00E56D75"/>
    <w:rsid w:val="00E56F8D"/>
    <w:rsid w:val="00E56FCA"/>
    <w:rsid w:val="00E57145"/>
    <w:rsid w:val="00E571A5"/>
    <w:rsid w:val="00E5750B"/>
    <w:rsid w:val="00E57663"/>
    <w:rsid w:val="00E5770C"/>
    <w:rsid w:val="00E5779B"/>
    <w:rsid w:val="00E577E0"/>
    <w:rsid w:val="00E577F6"/>
    <w:rsid w:val="00E577FB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2E2"/>
    <w:rsid w:val="00E613AE"/>
    <w:rsid w:val="00E61631"/>
    <w:rsid w:val="00E61768"/>
    <w:rsid w:val="00E6181A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1D"/>
    <w:rsid w:val="00E62BC2"/>
    <w:rsid w:val="00E62D22"/>
    <w:rsid w:val="00E62EAF"/>
    <w:rsid w:val="00E62F8F"/>
    <w:rsid w:val="00E63052"/>
    <w:rsid w:val="00E635C2"/>
    <w:rsid w:val="00E63895"/>
    <w:rsid w:val="00E63BCB"/>
    <w:rsid w:val="00E63C00"/>
    <w:rsid w:val="00E63E59"/>
    <w:rsid w:val="00E6417E"/>
    <w:rsid w:val="00E641A4"/>
    <w:rsid w:val="00E641CF"/>
    <w:rsid w:val="00E641FE"/>
    <w:rsid w:val="00E643E6"/>
    <w:rsid w:val="00E645D9"/>
    <w:rsid w:val="00E6460E"/>
    <w:rsid w:val="00E646C3"/>
    <w:rsid w:val="00E648D6"/>
    <w:rsid w:val="00E648EF"/>
    <w:rsid w:val="00E64C79"/>
    <w:rsid w:val="00E64CE9"/>
    <w:rsid w:val="00E6507C"/>
    <w:rsid w:val="00E654CB"/>
    <w:rsid w:val="00E6566B"/>
    <w:rsid w:val="00E656E6"/>
    <w:rsid w:val="00E65741"/>
    <w:rsid w:val="00E65749"/>
    <w:rsid w:val="00E65836"/>
    <w:rsid w:val="00E659F9"/>
    <w:rsid w:val="00E65A00"/>
    <w:rsid w:val="00E65B6A"/>
    <w:rsid w:val="00E65C6A"/>
    <w:rsid w:val="00E65EF3"/>
    <w:rsid w:val="00E661A1"/>
    <w:rsid w:val="00E663C4"/>
    <w:rsid w:val="00E66426"/>
    <w:rsid w:val="00E6647E"/>
    <w:rsid w:val="00E66AAB"/>
    <w:rsid w:val="00E66B4B"/>
    <w:rsid w:val="00E66B74"/>
    <w:rsid w:val="00E66BC4"/>
    <w:rsid w:val="00E66D53"/>
    <w:rsid w:val="00E66FAE"/>
    <w:rsid w:val="00E66FBD"/>
    <w:rsid w:val="00E6700E"/>
    <w:rsid w:val="00E67300"/>
    <w:rsid w:val="00E67320"/>
    <w:rsid w:val="00E6738A"/>
    <w:rsid w:val="00E67763"/>
    <w:rsid w:val="00E67990"/>
    <w:rsid w:val="00E67B3D"/>
    <w:rsid w:val="00E67CF2"/>
    <w:rsid w:val="00E67D0A"/>
    <w:rsid w:val="00E67D50"/>
    <w:rsid w:val="00E67F97"/>
    <w:rsid w:val="00E67FA0"/>
    <w:rsid w:val="00E70509"/>
    <w:rsid w:val="00E70845"/>
    <w:rsid w:val="00E7085D"/>
    <w:rsid w:val="00E70975"/>
    <w:rsid w:val="00E70C68"/>
    <w:rsid w:val="00E70C9B"/>
    <w:rsid w:val="00E70D56"/>
    <w:rsid w:val="00E70EA1"/>
    <w:rsid w:val="00E71011"/>
    <w:rsid w:val="00E71042"/>
    <w:rsid w:val="00E7108A"/>
    <w:rsid w:val="00E71128"/>
    <w:rsid w:val="00E712B5"/>
    <w:rsid w:val="00E71337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D61"/>
    <w:rsid w:val="00E72E2E"/>
    <w:rsid w:val="00E72EB2"/>
    <w:rsid w:val="00E730C5"/>
    <w:rsid w:val="00E7327B"/>
    <w:rsid w:val="00E733B1"/>
    <w:rsid w:val="00E733FB"/>
    <w:rsid w:val="00E73645"/>
    <w:rsid w:val="00E7364B"/>
    <w:rsid w:val="00E736A5"/>
    <w:rsid w:val="00E73703"/>
    <w:rsid w:val="00E738F6"/>
    <w:rsid w:val="00E73A2A"/>
    <w:rsid w:val="00E73A3A"/>
    <w:rsid w:val="00E73D30"/>
    <w:rsid w:val="00E73E02"/>
    <w:rsid w:val="00E73E93"/>
    <w:rsid w:val="00E74180"/>
    <w:rsid w:val="00E7461F"/>
    <w:rsid w:val="00E746A6"/>
    <w:rsid w:val="00E746DC"/>
    <w:rsid w:val="00E74856"/>
    <w:rsid w:val="00E7487A"/>
    <w:rsid w:val="00E74958"/>
    <w:rsid w:val="00E74A6A"/>
    <w:rsid w:val="00E74AED"/>
    <w:rsid w:val="00E74E5C"/>
    <w:rsid w:val="00E74F3E"/>
    <w:rsid w:val="00E74F8C"/>
    <w:rsid w:val="00E75029"/>
    <w:rsid w:val="00E751C8"/>
    <w:rsid w:val="00E753F1"/>
    <w:rsid w:val="00E757F5"/>
    <w:rsid w:val="00E75B5F"/>
    <w:rsid w:val="00E75CCD"/>
    <w:rsid w:val="00E760B8"/>
    <w:rsid w:val="00E7615E"/>
    <w:rsid w:val="00E766EC"/>
    <w:rsid w:val="00E768C3"/>
    <w:rsid w:val="00E76DEE"/>
    <w:rsid w:val="00E76E1E"/>
    <w:rsid w:val="00E76E6A"/>
    <w:rsid w:val="00E76EEA"/>
    <w:rsid w:val="00E77056"/>
    <w:rsid w:val="00E7723F"/>
    <w:rsid w:val="00E77573"/>
    <w:rsid w:val="00E77771"/>
    <w:rsid w:val="00E77773"/>
    <w:rsid w:val="00E777E0"/>
    <w:rsid w:val="00E77A30"/>
    <w:rsid w:val="00E77BA5"/>
    <w:rsid w:val="00E77BD3"/>
    <w:rsid w:val="00E77C7D"/>
    <w:rsid w:val="00E77D1C"/>
    <w:rsid w:val="00E77D39"/>
    <w:rsid w:val="00E77E11"/>
    <w:rsid w:val="00E77F9A"/>
    <w:rsid w:val="00E77FEB"/>
    <w:rsid w:val="00E8018E"/>
    <w:rsid w:val="00E80202"/>
    <w:rsid w:val="00E8041F"/>
    <w:rsid w:val="00E8046E"/>
    <w:rsid w:val="00E804E7"/>
    <w:rsid w:val="00E80555"/>
    <w:rsid w:val="00E805DD"/>
    <w:rsid w:val="00E80818"/>
    <w:rsid w:val="00E8092A"/>
    <w:rsid w:val="00E809FF"/>
    <w:rsid w:val="00E80CCA"/>
    <w:rsid w:val="00E80EF1"/>
    <w:rsid w:val="00E80F1B"/>
    <w:rsid w:val="00E80FA9"/>
    <w:rsid w:val="00E816CC"/>
    <w:rsid w:val="00E81959"/>
    <w:rsid w:val="00E81A43"/>
    <w:rsid w:val="00E81AAD"/>
    <w:rsid w:val="00E81AC1"/>
    <w:rsid w:val="00E81CBD"/>
    <w:rsid w:val="00E81E76"/>
    <w:rsid w:val="00E81F54"/>
    <w:rsid w:val="00E81FEF"/>
    <w:rsid w:val="00E82117"/>
    <w:rsid w:val="00E82134"/>
    <w:rsid w:val="00E82232"/>
    <w:rsid w:val="00E8226A"/>
    <w:rsid w:val="00E824DB"/>
    <w:rsid w:val="00E8277F"/>
    <w:rsid w:val="00E82824"/>
    <w:rsid w:val="00E8289A"/>
    <w:rsid w:val="00E82A93"/>
    <w:rsid w:val="00E82BAC"/>
    <w:rsid w:val="00E82F29"/>
    <w:rsid w:val="00E82F8A"/>
    <w:rsid w:val="00E82F95"/>
    <w:rsid w:val="00E83185"/>
    <w:rsid w:val="00E83334"/>
    <w:rsid w:val="00E83339"/>
    <w:rsid w:val="00E8349B"/>
    <w:rsid w:val="00E83691"/>
    <w:rsid w:val="00E83AE5"/>
    <w:rsid w:val="00E83C55"/>
    <w:rsid w:val="00E83CFA"/>
    <w:rsid w:val="00E83D87"/>
    <w:rsid w:val="00E83DB7"/>
    <w:rsid w:val="00E83E81"/>
    <w:rsid w:val="00E84050"/>
    <w:rsid w:val="00E840BB"/>
    <w:rsid w:val="00E84431"/>
    <w:rsid w:val="00E84441"/>
    <w:rsid w:val="00E845C0"/>
    <w:rsid w:val="00E847C4"/>
    <w:rsid w:val="00E848B8"/>
    <w:rsid w:val="00E84A1A"/>
    <w:rsid w:val="00E84A7E"/>
    <w:rsid w:val="00E84B81"/>
    <w:rsid w:val="00E84BA6"/>
    <w:rsid w:val="00E84BE6"/>
    <w:rsid w:val="00E84BEB"/>
    <w:rsid w:val="00E84C9B"/>
    <w:rsid w:val="00E84CCD"/>
    <w:rsid w:val="00E8501D"/>
    <w:rsid w:val="00E850AC"/>
    <w:rsid w:val="00E85392"/>
    <w:rsid w:val="00E853AC"/>
    <w:rsid w:val="00E85561"/>
    <w:rsid w:val="00E85700"/>
    <w:rsid w:val="00E8578F"/>
    <w:rsid w:val="00E859A8"/>
    <w:rsid w:val="00E85A28"/>
    <w:rsid w:val="00E85BE1"/>
    <w:rsid w:val="00E85D64"/>
    <w:rsid w:val="00E85D9C"/>
    <w:rsid w:val="00E85E25"/>
    <w:rsid w:val="00E85EB1"/>
    <w:rsid w:val="00E8606D"/>
    <w:rsid w:val="00E8635D"/>
    <w:rsid w:val="00E863F8"/>
    <w:rsid w:val="00E86674"/>
    <w:rsid w:val="00E8670C"/>
    <w:rsid w:val="00E868DA"/>
    <w:rsid w:val="00E869BC"/>
    <w:rsid w:val="00E86AED"/>
    <w:rsid w:val="00E86CCD"/>
    <w:rsid w:val="00E86D97"/>
    <w:rsid w:val="00E86F8F"/>
    <w:rsid w:val="00E87441"/>
    <w:rsid w:val="00E87517"/>
    <w:rsid w:val="00E87660"/>
    <w:rsid w:val="00E876A9"/>
    <w:rsid w:val="00E876F5"/>
    <w:rsid w:val="00E8790A"/>
    <w:rsid w:val="00E87BAB"/>
    <w:rsid w:val="00E90139"/>
    <w:rsid w:val="00E9031B"/>
    <w:rsid w:val="00E90447"/>
    <w:rsid w:val="00E9044B"/>
    <w:rsid w:val="00E907FA"/>
    <w:rsid w:val="00E909F0"/>
    <w:rsid w:val="00E90A5E"/>
    <w:rsid w:val="00E90CE7"/>
    <w:rsid w:val="00E90DBB"/>
    <w:rsid w:val="00E90DD0"/>
    <w:rsid w:val="00E90F1A"/>
    <w:rsid w:val="00E91037"/>
    <w:rsid w:val="00E91041"/>
    <w:rsid w:val="00E9105A"/>
    <w:rsid w:val="00E9132E"/>
    <w:rsid w:val="00E9133E"/>
    <w:rsid w:val="00E91442"/>
    <w:rsid w:val="00E91655"/>
    <w:rsid w:val="00E91872"/>
    <w:rsid w:val="00E918D0"/>
    <w:rsid w:val="00E919CB"/>
    <w:rsid w:val="00E91A84"/>
    <w:rsid w:val="00E91C99"/>
    <w:rsid w:val="00E91D88"/>
    <w:rsid w:val="00E923AB"/>
    <w:rsid w:val="00E92546"/>
    <w:rsid w:val="00E92962"/>
    <w:rsid w:val="00E929BD"/>
    <w:rsid w:val="00E92A6B"/>
    <w:rsid w:val="00E92AA1"/>
    <w:rsid w:val="00E92C87"/>
    <w:rsid w:val="00E92D08"/>
    <w:rsid w:val="00E92F07"/>
    <w:rsid w:val="00E92FBE"/>
    <w:rsid w:val="00E9306A"/>
    <w:rsid w:val="00E93242"/>
    <w:rsid w:val="00E932B2"/>
    <w:rsid w:val="00E93485"/>
    <w:rsid w:val="00E934E1"/>
    <w:rsid w:val="00E93528"/>
    <w:rsid w:val="00E9362D"/>
    <w:rsid w:val="00E9374D"/>
    <w:rsid w:val="00E93863"/>
    <w:rsid w:val="00E938BC"/>
    <w:rsid w:val="00E938D4"/>
    <w:rsid w:val="00E93A84"/>
    <w:rsid w:val="00E93B1A"/>
    <w:rsid w:val="00E94227"/>
    <w:rsid w:val="00E9430F"/>
    <w:rsid w:val="00E94314"/>
    <w:rsid w:val="00E943A2"/>
    <w:rsid w:val="00E943E2"/>
    <w:rsid w:val="00E94649"/>
    <w:rsid w:val="00E9469B"/>
    <w:rsid w:val="00E94938"/>
    <w:rsid w:val="00E94A86"/>
    <w:rsid w:val="00E94B12"/>
    <w:rsid w:val="00E94EFD"/>
    <w:rsid w:val="00E95579"/>
    <w:rsid w:val="00E957AA"/>
    <w:rsid w:val="00E957CE"/>
    <w:rsid w:val="00E957E1"/>
    <w:rsid w:val="00E95BA9"/>
    <w:rsid w:val="00E95BEE"/>
    <w:rsid w:val="00E95D8B"/>
    <w:rsid w:val="00E960E8"/>
    <w:rsid w:val="00E96107"/>
    <w:rsid w:val="00E96126"/>
    <w:rsid w:val="00E96380"/>
    <w:rsid w:val="00E96446"/>
    <w:rsid w:val="00E964F4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706F"/>
    <w:rsid w:val="00E973D8"/>
    <w:rsid w:val="00E9743C"/>
    <w:rsid w:val="00E977E7"/>
    <w:rsid w:val="00E9797E"/>
    <w:rsid w:val="00E97A60"/>
    <w:rsid w:val="00E97F7C"/>
    <w:rsid w:val="00EA0381"/>
    <w:rsid w:val="00EA0518"/>
    <w:rsid w:val="00EA0607"/>
    <w:rsid w:val="00EA064B"/>
    <w:rsid w:val="00EA0650"/>
    <w:rsid w:val="00EA068A"/>
    <w:rsid w:val="00EA08EC"/>
    <w:rsid w:val="00EA090A"/>
    <w:rsid w:val="00EA0920"/>
    <w:rsid w:val="00EA092B"/>
    <w:rsid w:val="00EA0A1E"/>
    <w:rsid w:val="00EA0AF2"/>
    <w:rsid w:val="00EA0AFF"/>
    <w:rsid w:val="00EA0B93"/>
    <w:rsid w:val="00EA0C3E"/>
    <w:rsid w:val="00EA11EE"/>
    <w:rsid w:val="00EA13DB"/>
    <w:rsid w:val="00EA166D"/>
    <w:rsid w:val="00EA16CD"/>
    <w:rsid w:val="00EA1728"/>
    <w:rsid w:val="00EA1C7E"/>
    <w:rsid w:val="00EA1C8F"/>
    <w:rsid w:val="00EA1D4D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5A"/>
    <w:rsid w:val="00EA2AF2"/>
    <w:rsid w:val="00EA2C10"/>
    <w:rsid w:val="00EA2CEB"/>
    <w:rsid w:val="00EA2DAF"/>
    <w:rsid w:val="00EA2E81"/>
    <w:rsid w:val="00EA31B1"/>
    <w:rsid w:val="00EA31B3"/>
    <w:rsid w:val="00EA323A"/>
    <w:rsid w:val="00EA3260"/>
    <w:rsid w:val="00EA3356"/>
    <w:rsid w:val="00EA350B"/>
    <w:rsid w:val="00EA356F"/>
    <w:rsid w:val="00EA36F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A0D"/>
    <w:rsid w:val="00EA4BA7"/>
    <w:rsid w:val="00EA4C68"/>
    <w:rsid w:val="00EA4C8E"/>
    <w:rsid w:val="00EA4D01"/>
    <w:rsid w:val="00EA4D81"/>
    <w:rsid w:val="00EA4F47"/>
    <w:rsid w:val="00EA501A"/>
    <w:rsid w:val="00EA506A"/>
    <w:rsid w:val="00EA50A8"/>
    <w:rsid w:val="00EA513D"/>
    <w:rsid w:val="00EA5390"/>
    <w:rsid w:val="00EA5445"/>
    <w:rsid w:val="00EA59E5"/>
    <w:rsid w:val="00EA5AB7"/>
    <w:rsid w:val="00EA5BD7"/>
    <w:rsid w:val="00EA5F60"/>
    <w:rsid w:val="00EA5F78"/>
    <w:rsid w:val="00EA60BF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652"/>
    <w:rsid w:val="00EA772D"/>
    <w:rsid w:val="00EA782E"/>
    <w:rsid w:val="00EA7ADA"/>
    <w:rsid w:val="00EA7CA0"/>
    <w:rsid w:val="00EA7D69"/>
    <w:rsid w:val="00EA7DCB"/>
    <w:rsid w:val="00EA7E2B"/>
    <w:rsid w:val="00EA7E55"/>
    <w:rsid w:val="00EA7E8D"/>
    <w:rsid w:val="00EA7F97"/>
    <w:rsid w:val="00EB0045"/>
    <w:rsid w:val="00EB0164"/>
    <w:rsid w:val="00EB0180"/>
    <w:rsid w:val="00EB0413"/>
    <w:rsid w:val="00EB05F9"/>
    <w:rsid w:val="00EB0AF6"/>
    <w:rsid w:val="00EB0DE6"/>
    <w:rsid w:val="00EB0ECA"/>
    <w:rsid w:val="00EB0F07"/>
    <w:rsid w:val="00EB0F8B"/>
    <w:rsid w:val="00EB0FA1"/>
    <w:rsid w:val="00EB124D"/>
    <w:rsid w:val="00EB12B8"/>
    <w:rsid w:val="00EB13AF"/>
    <w:rsid w:val="00EB141B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CD8"/>
    <w:rsid w:val="00EB1DAF"/>
    <w:rsid w:val="00EB1DCC"/>
    <w:rsid w:val="00EB1E01"/>
    <w:rsid w:val="00EB1E7B"/>
    <w:rsid w:val="00EB1F31"/>
    <w:rsid w:val="00EB2068"/>
    <w:rsid w:val="00EB2345"/>
    <w:rsid w:val="00EB24DC"/>
    <w:rsid w:val="00EB2588"/>
    <w:rsid w:val="00EB2640"/>
    <w:rsid w:val="00EB2651"/>
    <w:rsid w:val="00EB2685"/>
    <w:rsid w:val="00EB2708"/>
    <w:rsid w:val="00EB276F"/>
    <w:rsid w:val="00EB27C0"/>
    <w:rsid w:val="00EB283C"/>
    <w:rsid w:val="00EB29C6"/>
    <w:rsid w:val="00EB2CC0"/>
    <w:rsid w:val="00EB2EDD"/>
    <w:rsid w:val="00EB302F"/>
    <w:rsid w:val="00EB305E"/>
    <w:rsid w:val="00EB3094"/>
    <w:rsid w:val="00EB329A"/>
    <w:rsid w:val="00EB32EE"/>
    <w:rsid w:val="00EB3328"/>
    <w:rsid w:val="00EB334A"/>
    <w:rsid w:val="00EB33CE"/>
    <w:rsid w:val="00EB34CC"/>
    <w:rsid w:val="00EB36D7"/>
    <w:rsid w:val="00EB3926"/>
    <w:rsid w:val="00EB3ACA"/>
    <w:rsid w:val="00EB3AE6"/>
    <w:rsid w:val="00EB3B6F"/>
    <w:rsid w:val="00EB3BF7"/>
    <w:rsid w:val="00EB3C9B"/>
    <w:rsid w:val="00EB3E2E"/>
    <w:rsid w:val="00EB3E53"/>
    <w:rsid w:val="00EB3ECC"/>
    <w:rsid w:val="00EB3F87"/>
    <w:rsid w:val="00EB3FD9"/>
    <w:rsid w:val="00EB40BA"/>
    <w:rsid w:val="00EB4226"/>
    <w:rsid w:val="00EB42DC"/>
    <w:rsid w:val="00EB4448"/>
    <w:rsid w:val="00EB4664"/>
    <w:rsid w:val="00EB46B6"/>
    <w:rsid w:val="00EB4749"/>
    <w:rsid w:val="00EB4997"/>
    <w:rsid w:val="00EB4BCD"/>
    <w:rsid w:val="00EB4E0A"/>
    <w:rsid w:val="00EB4E0B"/>
    <w:rsid w:val="00EB4F91"/>
    <w:rsid w:val="00EB503F"/>
    <w:rsid w:val="00EB5083"/>
    <w:rsid w:val="00EB515A"/>
    <w:rsid w:val="00EB5205"/>
    <w:rsid w:val="00EB533C"/>
    <w:rsid w:val="00EB536E"/>
    <w:rsid w:val="00EB5402"/>
    <w:rsid w:val="00EB54E6"/>
    <w:rsid w:val="00EB576F"/>
    <w:rsid w:val="00EB58C1"/>
    <w:rsid w:val="00EB59F1"/>
    <w:rsid w:val="00EB5A07"/>
    <w:rsid w:val="00EB5A27"/>
    <w:rsid w:val="00EB5AF8"/>
    <w:rsid w:val="00EB5CCB"/>
    <w:rsid w:val="00EB5D7B"/>
    <w:rsid w:val="00EB614C"/>
    <w:rsid w:val="00EB622E"/>
    <w:rsid w:val="00EB62D3"/>
    <w:rsid w:val="00EB64BE"/>
    <w:rsid w:val="00EB6957"/>
    <w:rsid w:val="00EB6BB4"/>
    <w:rsid w:val="00EB6C95"/>
    <w:rsid w:val="00EB6DC3"/>
    <w:rsid w:val="00EB6E1E"/>
    <w:rsid w:val="00EB6F5D"/>
    <w:rsid w:val="00EB7245"/>
    <w:rsid w:val="00EB72E7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7BD"/>
    <w:rsid w:val="00EC0847"/>
    <w:rsid w:val="00EC08C4"/>
    <w:rsid w:val="00EC09D6"/>
    <w:rsid w:val="00EC0A3A"/>
    <w:rsid w:val="00EC0B4B"/>
    <w:rsid w:val="00EC0B78"/>
    <w:rsid w:val="00EC0BDE"/>
    <w:rsid w:val="00EC0C19"/>
    <w:rsid w:val="00EC0C30"/>
    <w:rsid w:val="00EC0E85"/>
    <w:rsid w:val="00EC0F02"/>
    <w:rsid w:val="00EC107E"/>
    <w:rsid w:val="00EC1203"/>
    <w:rsid w:val="00EC1228"/>
    <w:rsid w:val="00EC1388"/>
    <w:rsid w:val="00EC159A"/>
    <w:rsid w:val="00EC15FA"/>
    <w:rsid w:val="00EC1772"/>
    <w:rsid w:val="00EC1795"/>
    <w:rsid w:val="00EC1A71"/>
    <w:rsid w:val="00EC1AF4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BB"/>
    <w:rsid w:val="00EC2AD0"/>
    <w:rsid w:val="00EC2B1A"/>
    <w:rsid w:val="00EC2EC1"/>
    <w:rsid w:val="00EC304E"/>
    <w:rsid w:val="00EC3052"/>
    <w:rsid w:val="00EC308D"/>
    <w:rsid w:val="00EC325E"/>
    <w:rsid w:val="00EC35A9"/>
    <w:rsid w:val="00EC3670"/>
    <w:rsid w:val="00EC383B"/>
    <w:rsid w:val="00EC3AF3"/>
    <w:rsid w:val="00EC3B73"/>
    <w:rsid w:val="00EC3B9C"/>
    <w:rsid w:val="00EC3C9C"/>
    <w:rsid w:val="00EC3CD2"/>
    <w:rsid w:val="00EC3CF2"/>
    <w:rsid w:val="00EC4399"/>
    <w:rsid w:val="00EC45DC"/>
    <w:rsid w:val="00EC4752"/>
    <w:rsid w:val="00EC491F"/>
    <w:rsid w:val="00EC4990"/>
    <w:rsid w:val="00EC4A27"/>
    <w:rsid w:val="00EC4C28"/>
    <w:rsid w:val="00EC4C5F"/>
    <w:rsid w:val="00EC4DE3"/>
    <w:rsid w:val="00EC4DEC"/>
    <w:rsid w:val="00EC5125"/>
    <w:rsid w:val="00EC5262"/>
    <w:rsid w:val="00EC5288"/>
    <w:rsid w:val="00EC52D8"/>
    <w:rsid w:val="00EC5331"/>
    <w:rsid w:val="00EC5655"/>
    <w:rsid w:val="00EC5807"/>
    <w:rsid w:val="00EC592A"/>
    <w:rsid w:val="00EC5EA3"/>
    <w:rsid w:val="00EC60E5"/>
    <w:rsid w:val="00EC6166"/>
    <w:rsid w:val="00EC62AB"/>
    <w:rsid w:val="00EC64A2"/>
    <w:rsid w:val="00EC64C2"/>
    <w:rsid w:val="00EC650C"/>
    <w:rsid w:val="00EC653B"/>
    <w:rsid w:val="00EC666B"/>
    <w:rsid w:val="00EC66A1"/>
    <w:rsid w:val="00EC66BE"/>
    <w:rsid w:val="00EC681F"/>
    <w:rsid w:val="00EC6AA8"/>
    <w:rsid w:val="00EC6BA0"/>
    <w:rsid w:val="00EC6C55"/>
    <w:rsid w:val="00EC6C62"/>
    <w:rsid w:val="00EC6FED"/>
    <w:rsid w:val="00EC70D2"/>
    <w:rsid w:val="00EC7123"/>
    <w:rsid w:val="00EC7243"/>
    <w:rsid w:val="00EC724B"/>
    <w:rsid w:val="00EC725D"/>
    <w:rsid w:val="00EC7662"/>
    <w:rsid w:val="00EC7745"/>
    <w:rsid w:val="00EC7795"/>
    <w:rsid w:val="00EC7888"/>
    <w:rsid w:val="00EC7AE2"/>
    <w:rsid w:val="00EC7D90"/>
    <w:rsid w:val="00ED0020"/>
    <w:rsid w:val="00ED01DA"/>
    <w:rsid w:val="00ED0348"/>
    <w:rsid w:val="00ED05A9"/>
    <w:rsid w:val="00ED05FA"/>
    <w:rsid w:val="00ED0A63"/>
    <w:rsid w:val="00ED0B2B"/>
    <w:rsid w:val="00ED0C6B"/>
    <w:rsid w:val="00ED0C6C"/>
    <w:rsid w:val="00ED0F02"/>
    <w:rsid w:val="00ED0FE0"/>
    <w:rsid w:val="00ED103F"/>
    <w:rsid w:val="00ED109A"/>
    <w:rsid w:val="00ED11CC"/>
    <w:rsid w:val="00ED12B7"/>
    <w:rsid w:val="00ED15C7"/>
    <w:rsid w:val="00ED15CD"/>
    <w:rsid w:val="00ED1648"/>
    <w:rsid w:val="00ED16F7"/>
    <w:rsid w:val="00ED1B85"/>
    <w:rsid w:val="00ED1D1D"/>
    <w:rsid w:val="00ED1FB6"/>
    <w:rsid w:val="00ED220F"/>
    <w:rsid w:val="00ED2421"/>
    <w:rsid w:val="00ED248B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59D"/>
    <w:rsid w:val="00ED36C0"/>
    <w:rsid w:val="00ED371A"/>
    <w:rsid w:val="00ED3763"/>
    <w:rsid w:val="00ED3798"/>
    <w:rsid w:val="00ED37D9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2F2"/>
    <w:rsid w:val="00ED431A"/>
    <w:rsid w:val="00ED436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6D0"/>
    <w:rsid w:val="00ED57EA"/>
    <w:rsid w:val="00ED5809"/>
    <w:rsid w:val="00ED5931"/>
    <w:rsid w:val="00ED5954"/>
    <w:rsid w:val="00ED59BD"/>
    <w:rsid w:val="00ED5A98"/>
    <w:rsid w:val="00ED5AB3"/>
    <w:rsid w:val="00ED5D18"/>
    <w:rsid w:val="00ED5D90"/>
    <w:rsid w:val="00ED5F20"/>
    <w:rsid w:val="00ED6194"/>
    <w:rsid w:val="00ED6576"/>
    <w:rsid w:val="00ED66C1"/>
    <w:rsid w:val="00ED692F"/>
    <w:rsid w:val="00ED6990"/>
    <w:rsid w:val="00ED69A5"/>
    <w:rsid w:val="00ED6B07"/>
    <w:rsid w:val="00ED6BB0"/>
    <w:rsid w:val="00ED7038"/>
    <w:rsid w:val="00ED71DA"/>
    <w:rsid w:val="00ED721F"/>
    <w:rsid w:val="00ED747D"/>
    <w:rsid w:val="00ED75F5"/>
    <w:rsid w:val="00ED7655"/>
    <w:rsid w:val="00ED770A"/>
    <w:rsid w:val="00ED7740"/>
    <w:rsid w:val="00ED7970"/>
    <w:rsid w:val="00ED7B22"/>
    <w:rsid w:val="00ED7C13"/>
    <w:rsid w:val="00ED7CF5"/>
    <w:rsid w:val="00ED7D08"/>
    <w:rsid w:val="00ED7D7A"/>
    <w:rsid w:val="00ED7F55"/>
    <w:rsid w:val="00EE006C"/>
    <w:rsid w:val="00EE0343"/>
    <w:rsid w:val="00EE0452"/>
    <w:rsid w:val="00EE06DA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113"/>
    <w:rsid w:val="00EE11F8"/>
    <w:rsid w:val="00EE19C4"/>
    <w:rsid w:val="00EE19F4"/>
    <w:rsid w:val="00EE1B00"/>
    <w:rsid w:val="00EE1D62"/>
    <w:rsid w:val="00EE1F46"/>
    <w:rsid w:val="00EE1FF1"/>
    <w:rsid w:val="00EE21F4"/>
    <w:rsid w:val="00EE2202"/>
    <w:rsid w:val="00EE2240"/>
    <w:rsid w:val="00EE2495"/>
    <w:rsid w:val="00EE2696"/>
    <w:rsid w:val="00EE26FC"/>
    <w:rsid w:val="00EE2844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83"/>
    <w:rsid w:val="00EE33BF"/>
    <w:rsid w:val="00EE34C8"/>
    <w:rsid w:val="00EE3628"/>
    <w:rsid w:val="00EE375F"/>
    <w:rsid w:val="00EE397D"/>
    <w:rsid w:val="00EE3B7A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4"/>
    <w:rsid w:val="00EE4A95"/>
    <w:rsid w:val="00EE4B00"/>
    <w:rsid w:val="00EE4D21"/>
    <w:rsid w:val="00EE4D26"/>
    <w:rsid w:val="00EE4FBF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6345"/>
    <w:rsid w:val="00EE640C"/>
    <w:rsid w:val="00EE644E"/>
    <w:rsid w:val="00EE679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BF7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32D"/>
    <w:rsid w:val="00EF03D1"/>
    <w:rsid w:val="00EF05B3"/>
    <w:rsid w:val="00EF05EC"/>
    <w:rsid w:val="00EF0757"/>
    <w:rsid w:val="00EF0819"/>
    <w:rsid w:val="00EF081B"/>
    <w:rsid w:val="00EF0872"/>
    <w:rsid w:val="00EF0903"/>
    <w:rsid w:val="00EF094A"/>
    <w:rsid w:val="00EF0992"/>
    <w:rsid w:val="00EF0A64"/>
    <w:rsid w:val="00EF0A8A"/>
    <w:rsid w:val="00EF0ADD"/>
    <w:rsid w:val="00EF0BB9"/>
    <w:rsid w:val="00EF0C58"/>
    <w:rsid w:val="00EF0DC5"/>
    <w:rsid w:val="00EF0F12"/>
    <w:rsid w:val="00EF1056"/>
    <w:rsid w:val="00EF1147"/>
    <w:rsid w:val="00EF1203"/>
    <w:rsid w:val="00EF133C"/>
    <w:rsid w:val="00EF146C"/>
    <w:rsid w:val="00EF16C6"/>
    <w:rsid w:val="00EF1B76"/>
    <w:rsid w:val="00EF1D3E"/>
    <w:rsid w:val="00EF1E48"/>
    <w:rsid w:val="00EF1E53"/>
    <w:rsid w:val="00EF208A"/>
    <w:rsid w:val="00EF2101"/>
    <w:rsid w:val="00EF2116"/>
    <w:rsid w:val="00EF216C"/>
    <w:rsid w:val="00EF24FF"/>
    <w:rsid w:val="00EF2DDC"/>
    <w:rsid w:val="00EF2DE5"/>
    <w:rsid w:val="00EF2F39"/>
    <w:rsid w:val="00EF306D"/>
    <w:rsid w:val="00EF3083"/>
    <w:rsid w:val="00EF30B4"/>
    <w:rsid w:val="00EF3317"/>
    <w:rsid w:val="00EF331E"/>
    <w:rsid w:val="00EF3795"/>
    <w:rsid w:val="00EF3A62"/>
    <w:rsid w:val="00EF3B1D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47"/>
    <w:rsid w:val="00EF5477"/>
    <w:rsid w:val="00EF54D2"/>
    <w:rsid w:val="00EF568A"/>
    <w:rsid w:val="00EF5764"/>
    <w:rsid w:val="00EF58A0"/>
    <w:rsid w:val="00EF5953"/>
    <w:rsid w:val="00EF5A01"/>
    <w:rsid w:val="00EF5BAE"/>
    <w:rsid w:val="00EF5C51"/>
    <w:rsid w:val="00EF5E5F"/>
    <w:rsid w:val="00EF5F68"/>
    <w:rsid w:val="00EF5FFC"/>
    <w:rsid w:val="00EF60AC"/>
    <w:rsid w:val="00EF60EE"/>
    <w:rsid w:val="00EF63FE"/>
    <w:rsid w:val="00EF64B0"/>
    <w:rsid w:val="00EF66F1"/>
    <w:rsid w:val="00EF673B"/>
    <w:rsid w:val="00EF686B"/>
    <w:rsid w:val="00EF6930"/>
    <w:rsid w:val="00EF6AC9"/>
    <w:rsid w:val="00EF6B3E"/>
    <w:rsid w:val="00EF6B40"/>
    <w:rsid w:val="00EF6D59"/>
    <w:rsid w:val="00EF6E50"/>
    <w:rsid w:val="00EF6F4F"/>
    <w:rsid w:val="00EF7050"/>
    <w:rsid w:val="00EF7246"/>
    <w:rsid w:val="00EF7425"/>
    <w:rsid w:val="00EF74B2"/>
    <w:rsid w:val="00EF750A"/>
    <w:rsid w:val="00EF797F"/>
    <w:rsid w:val="00EF7996"/>
    <w:rsid w:val="00EF7C46"/>
    <w:rsid w:val="00EF7E67"/>
    <w:rsid w:val="00EF7E6F"/>
    <w:rsid w:val="00F00217"/>
    <w:rsid w:val="00F002B9"/>
    <w:rsid w:val="00F00462"/>
    <w:rsid w:val="00F005EC"/>
    <w:rsid w:val="00F00610"/>
    <w:rsid w:val="00F006A6"/>
    <w:rsid w:val="00F00750"/>
    <w:rsid w:val="00F0086D"/>
    <w:rsid w:val="00F00F3F"/>
    <w:rsid w:val="00F011DC"/>
    <w:rsid w:val="00F012E9"/>
    <w:rsid w:val="00F012FE"/>
    <w:rsid w:val="00F01335"/>
    <w:rsid w:val="00F01563"/>
    <w:rsid w:val="00F01916"/>
    <w:rsid w:val="00F01A0D"/>
    <w:rsid w:val="00F01FCC"/>
    <w:rsid w:val="00F021C4"/>
    <w:rsid w:val="00F021D8"/>
    <w:rsid w:val="00F021E9"/>
    <w:rsid w:val="00F02302"/>
    <w:rsid w:val="00F024A8"/>
    <w:rsid w:val="00F024EB"/>
    <w:rsid w:val="00F02710"/>
    <w:rsid w:val="00F0276F"/>
    <w:rsid w:val="00F028BE"/>
    <w:rsid w:val="00F028FA"/>
    <w:rsid w:val="00F02914"/>
    <w:rsid w:val="00F02BB8"/>
    <w:rsid w:val="00F02CBA"/>
    <w:rsid w:val="00F02E83"/>
    <w:rsid w:val="00F02FD4"/>
    <w:rsid w:val="00F0311F"/>
    <w:rsid w:val="00F0316B"/>
    <w:rsid w:val="00F03235"/>
    <w:rsid w:val="00F033B5"/>
    <w:rsid w:val="00F0344D"/>
    <w:rsid w:val="00F03654"/>
    <w:rsid w:val="00F03843"/>
    <w:rsid w:val="00F03AFA"/>
    <w:rsid w:val="00F03C08"/>
    <w:rsid w:val="00F03C76"/>
    <w:rsid w:val="00F03DAD"/>
    <w:rsid w:val="00F04055"/>
    <w:rsid w:val="00F043E2"/>
    <w:rsid w:val="00F047F6"/>
    <w:rsid w:val="00F04C1A"/>
    <w:rsid w:val="00F04CAE"/>
    <w:rsid w:val="00F04E96"/>
    <w:rsid w:val="00F04FA1"/>
    <w:rsid w:val="00F0527D"/>
    <w:rsid w:val="00F052BC"/>
    <w:rsid w:val="00F05399"/>
    <w:rsid w:val="00F053CE"/>
    <w:rsid w:val="00F054B9"/>
    <w:rsid w:val="00F0598B"/>
    <w:rsid w:val="00F05A59"/>
    <w:rsid w:val="00F05A6F"/>
    <w:rsid w:val="00F05AC8"/>
    <w:rsid w:val="00F05B3C"/>
    <w:rsid w:val="00F062C4"/>
    <w:rsid w:val="00F064D6"/>
    <w:rsid w:val="00F06865"/>
    <w:rsid w:val="00F06964"/>
    <w:rsid w:val="00F06B69"/>
    <w:rsid w:val="00F06C99"/>
    <w:rsid w:val="00F06D5A"/>
    <w:rsid w:val="00F06D74"/>
    <w:rsid w:val="00F06EF5"/>
    <w:rsid w:val="00F06FE8"/>
    <w:rsid w:val="00F0727E"/>
    <w:rsid w:val="00F07286"/>
    <w:rsid w:val="00F0768F"/>
    <w:rsid w:val="00F0798A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468"/>
    <w:rsid w:val="00F1058B"/>
    <w:rsid w:val="00F10593"/>
    <w:rsid w:val="00F10BA2"/>
    <w:rsid w:val="00F10BFF"/>
    <w:rsid w:val="00F10C26"/>
    <w:rsid w:val="00F10D40"/>
    <w:rsid w:val="00F10E36"/>
    <w:rsid w:val="00F10FD6"/>
    <w:rsid w:val="00F111BF"/>
    <w:rsid w:val="00F11211"/>
    <w:rsid w:val="00F113C0"/>
    <w:rsid w:val="00F113DD"/>
    <w:rsid w:val="00F1140A"/>
    <w:rsid w:val="00F11524"/>
    <w:rsid w:val="00F1156F"/>
    <w:rsid w:val="00F11616"/>
    <w:rsid w:val="00F11A0C"/>
    <w:rsid w:val="00F11D38"/>
    <w:rsid w:val="00F11D4F"/>
    <w:rsid w:val="00F11EAF"/>
    <w:rsid w:val="00F1203F"/>
    <w:rsid w:val="00F1214F"/>
    <w:rsid w:val="00F121C8"/>
    <w:rsid w:val="00F1220B"/>
    <w:rsid w:val="00F122EC"/>
    <w:rsid w:val="00F1252D"/>
    <w:rsid w:val="00F1259A"/>
    <w:rsid w:val="00F1274C"/>
    <w:rsid w:val="00F127F5"/>
    <w:rsid w:val="00F12A9C"/>
    <w:rsid w:val="00F12B51"/>
    <w:rsid w:val="00F12B8F"/>
    <w:rsid w:val="00F12E1F"/>
    <w:rsid w:val="00F12E7A"/>
    <w:rsid w:val="00F12EA2"/>
    <w:rsid w:val="00F1320F"/>
    <w:rsid w:val="00F132F8"/>
    <w:rsid w:val="00F13348"/>
    <w:rsid w:val="00F135FE"/>
    <w:rsid w:val="00F13630"/>
    <w:rsid w:val="00F13693"/>
    <w:rsid w:val="00F139A2"/>
    <w:rsid w:val="00F139E3"/>
    <w:rsid w:val="00F13AD4"/>
    <w:rsid w:val="00F13C78"/>
    <w:rsid w:val="00F13E28"/>
    <w:rsid w:val="00F13E88"/>
    <w:rsid w:val="00F14012"/>
    <w:rsid w:val="00F140E4"/>
    <w:rsid w:val="00F142B3"/>
    <w:rsid w:val="00F14640"/>
    <w:rsid w:val="00F14731"/>
    <w:rsid w:val="00F147E4"/>
    <w:rsid w:val="00F147E9"/>
    <w:rsid w:val="00F14899"/>
    <w:rsid w:val="00F14963"/>
    <w:rsid w:val="00F14C24"/>
    <w:rsid w:val="00F14E04"/>
    <w:rsid w:val="00F15397"/>
    <w:rsid w:val="00F15514"/>
    <w:rsid w:val="00F1558D"/>
    <w:rsid w:val="00F156C1"/>
    <w:rsid w:val="00F15808"/>
    <w:rsid w:val="00F15887"/>
    <w:rsid w:val="00F15A2E"/>
    <w:rsid w:val="00F15A93"/>
    <w:rsid w:val="00F15E64"/>
    <w:rsid w:val="00F15F2C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491"/>
    <w:rsid w:val="00F17511"/>
    <w:rsid w:val="00F179E7"/>
    <w:rsid w:val="00F17ACC"/>
    <w:rsid w:val="00F17B29"/>
    <w:rsid w:val="00F17C57"/>
    <w:rsid w:val="00F17C6A"/>
    <w:rsid w:val="00F17C91"/>
    <w:rsid w:val="00F17F0C"/>
    <w:rsid w:val="00F17F78"/>
    <w:rsid w:val="00F17FBD"/>
    <w:rsid w:val="00F17FC2"/>
    <w:rsid w:val="00F17FC4"/>
    <w:rsid w:val="00F17FF4"/>
    <w:rsid w:val="00F20177"/>
    <w:rsid w:val="00F2036C"/>
    <w:rsid w:val="00F2039B"/>
    <w:rsid w:val="00F209A2"/>
    <w:rsid w:val="00F209F8"/>
    <w:rsid w:val="00F20BCD"/>
    <w:rsid w:val="00F20C10"/>
    <w:rsid w:val="00F2107C"/>
    <w:rsid w:val="00F21178"/>
    <w:rsid w:val="00F21183"/>
    <w:rsid w:val="00F213FB"/>
    <w:rsid w:val="00F2152F"/>
    <w:rsid w:val="00F21822"/>
    <w:rsid w:val="00F21864"/>
    <w:rsid w:val="00F218C7"/>
    <w:rsid w:val="00F219D4"/>
    <w:rsid w:val="00F21A71"/>
    <w:rsid w:val="00F21AAD"/>
    <w:rsid w:val="00F21BD3"/>
    <w:rsid w:val="00F21C00"/>
    <w:rsid w:val="00F21CB5"/>
    <w:rsid w:val="00F21F5D"/>
    <w:rsid w:val="00F21F9D"/>
    <w:rsid w:val="00F22069"/>
    <w:rsid w:val="00F220CA"/>
    <w:rsid w:val="00F22285"/>
    <w:rsid w:val="00F2234D"/>
    <w:rsid w:val="00F22457"/>
    <w:rsid w:val="00F225E5"/>
    <w:rsid w:val="00F22621"/>
    <w:rsid w:val="00F22656"/>
    <w:rsid w:val="00F22748"/>
    <w:rsid w:val="00F22780"/>
    <w:rsid w:val="00F22BF5"/>
    <w:rsid w:val="00F22D98"/>
    <w:rsid w:val="00F22DB8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BFD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BDA"/>
    <w:rsid w:val="00F25C23"/>
    <w:rsid w:val="00F25CB5"/>
    <w:rsid w:val="00F25CE0"/>
    <w:rsid w:val="00F25D82"/>
    <w:rsid w:val="00F25E49"/>
    <w:rsid w:val="00F25E57"/>
    <w:rsid w:val="00F25F07"/>
    <w:rsid w:val="00F25FCB"/>
    <w:rsid w:val="00F2626A"/>
    <w:rsid w:val="00F263C3"/>
    <w:rsid w:val="00F2646E"/>
    <w:rsid w:val="00F264F2"/>
    <w:rsid w:val="00F26810"/>
    <w:rsid w:val="00F268CA"/>
    <w:rsid w:val="00F2694F"/>
    <w:rsid w:val="00F26979"/>
    <w:rsid w:val="00F26B37"/>
    <w:rsid w:val="00F26C5B"/>
    <w:rsid w:val="00F26C9A"/>
    <w:rsid w:val="00F26CE1"/>
    <w:rsid w:val="00F26F4F"/>
    <w:rsid w:val="00F27242"/>
    <w:rsid w:val="00F272F3"/>
    <w:rsid w:val="00F27460"/>
    <w:rsid w:val="00F275F8"/>
    <w:rsid w:val="00F276F2"/>
    <w:rsid w:val="00F278B0"/>
    <w:rsid w:val="00F27900"/>
    <w:rsid w:val="00F27B84"/>
    <w:rsid w:val="00F27BF7"/>
    <w:rsid w:val="00F27F16"/>
    <w:rsid w:val="00F30011"/>
    <w:rsid w:val="00F30046"/>
    <w:rsid w:val="00F3004E"/>
    <w:rsid w:val="00F3008B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0D1"/>
    <w:rsid w:val="00F323E8"/>
    <w:rsid w:val="00F32553"/>
    <w:rsid w:val="00F3260D"/>
    <w:rsid w:val="00F32632"/>
    <w:rsid w:val="00F32665"/>
    <w:rsid w:val="00F32691"/>
    <w:rsid w:val="00F327C3"/>
    <w:rsid w:val="00F3289F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AC6"/>
    <w:rsid w:val="00F33B9E"/>
    <w:rsid w:val="00F33CD7"/>
    <w:rsid w:val="00F33EA4"/>
    <w:rsid w:val="00F3415D"/>
    <w:rsid w:val="00F34473"/>
    <w:rsid w:val="00F34545"/>
    <w:rsid w:val="00F3459F"/>
    <w:rsid w:val="00F345F3"/>
    <w:rsid w:val="00F34873"/>
    <w:rsid w:val="00F34BDF"/>
    <w:rsid w:val="00F34FCA"/>
    <w:rsid w:val="00F3502F"/>
    <w:rsid w:val="00F351A9"/>
    <w:rsid w:val="00F35233"/>
    <w:rsid w:val="00F3523E"/>
    <w:rsid w:val="00F3524D"/>
    <w:rsid w:val="00F353EB"/>
    <w:rsid w:val="00F35407"/>
    <w:rsid w:val="00F3543E"/>
    <w:rsid w:val="00F35467"/>
    <w:rsid w:val="00F3554E"/>
    <w:rsid w:val="00F355A4"/>
    <w:rsid w:val="00F35744"/>
    <w:rsid w:val="00F35BA2"/>
    <w:rsid w:val="00F35D0A"/>
    <w:rsid w:val="00F35F18"/>
    <w:rsid w:val="00F3606D"/>
    <w:rsid w:val="00F3639C"/>
    <w:rsid w:val="00F36884"/>
    <w:rsid w:val="00F36D2C"/>
    <w:rsid w:val="00F36E47"/>
    <w:rsid w:val="00F370C5"/>
    <w:rsid w:val="00F370E8"/>
    <w:rsid w:val="00F3714D"/>
    <w:rsid w:val="00F3717F"/>
    <w:rsid w:val="00F3726C"/>
    <w:rsid w:val="00F372FC"/>
    <w:rsid w:val="00F3735F"/>
    <w:rsid w:val="00F373A0"/>
    <w:rsid w:val="00F373B0"/>
    <w:rsid w:val="00F37644"/>
    <w:rsid w:val="00F37693"/>
    <w:rsid w:val="00F37701"/>
    <w:rsid w:val="00F3780D"/>
    <w:rsid w:val="00F37962"/>
    <w:rsid w:val="00F3797F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8CF"/>
    <w:rsid w:val="00F41960"/>
    <w:rsid w:val="00F4197B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2E40"/>
    <w:rsid w:val="00F4303A"/>
    <w:rsid w:val="00F431B4"/>
    <w:rsid w:val="00F431F0"/>
    <w:rsid w:val="00F43B33"/>
    <w:rsid w:val="00F43DDB"/>
    <w:rsid w:val="00F43EA6"/>
    <w:rsid w:val="00F43F24"/>
    <w:rsid w:val="00F441DB"/>
    <w:rsid w:val="00F443D3"/>
    <w:rsid w:val="00F44449"/>
    <w:rsid w:val="00F445AA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DA9"/>
    <w:rsid w:val="00F45FBE"/>
    <w:rsid w:val="00F46018"/>
    <w:rsid w:val="00F460AF"/>
    <w:rsid w:val="00F46161"/>
    <w:rsid w:val="00F46188"/>
    <w:rsid w:val="00F461F1"/>
    <w:rsid w:val="00F4642C"/>
    <w:rsid w:val="00F464F5"/>
    <w:rsid w:val="00F46877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6FA"/>
    <w:rsid w:val="00F4781A"/>
    <w:rsid w:val="00F4784C"/>
    <w:rsid w:val="00F478E6"/>
    <w:rsid w:val="00F47972"/>
    <w:rsid w:val="00F47A14"/>
    <w:rsid w:val="00F47A5D"/>
    <w:rsid w:val="00F47AC9"/>
    <w:rsid w:val="00F47B11"/>
    <w:rsid w:val="00F47B64"/>
    <w:rsid w:val="00F47F59"/>
    <w:rsid w:val="00F50022"/>
    <w:rsid w:val="00F50200"/>
    <w:rsid w:val="00F502CE"/>
    <w:rsid w:val="00F50387"/>
    <w:rsid w:val="00F5051D"/>
    <w:rsid w:val="00F50604"/>
    <w:rsid w:val="00F50933"/>
    <w:rsid w:val="00F50E09"/>
    <w:rsid w:val="00F50EC3"/>
    <w:rsid w:val="00F50F55"/>
    <w:rsid w:val="00F51284"/>
    <w:rsid w:val="00F518FA"/>
    <w:rsid w:val="00F51937"/>
    <w:rsid w:val="00F51B01"/>
    <w:rsid w:val="00F51C2D"/>
    <w:rsid w:val="00F51C65"/>
    <w:rsid w:val="00F520EC"/>
    <w:rsid w:val="00F5229F"/>
    <w:rsid w:val="00F52363"/>
    <w:rsid w:val="00F523B1"/>
    <w:rsid w:val="00F525EA"/>
    <w:rsid w:val="00F52654"/>
    <w:rsid w:val="00F528FF"/>
    <w:rsid w:val="00F5297E"/>
    <w:rsid w:val="00F52F58"/>
    <w:rsid w:val="00F534ED"/>
    <w:rsid w:val="00F537A9"/>
    <w:rsid w:val="00F5387D"/>
    <w:rsid w:val="00F53946"/>
    <w:rsid w:val="00F53B39"/>
    <w:rsid w:val="00F53C65"/>
    <w:rsid w:val="00F53C86"/>
    <w:rsid w:val="00F53E38"/>
    <w:rsid w:val="00F54089"/>
    <w:rsid w:val="00F54423"/>
    <w:rsid w:val="00F54465"/>
    <w:rsid w:val="00F544AB"/>
    <w:rsid w:val="00F544F6"/>
    <w:rsid w:val="00F546C6"/>
    <w:rsid w:val="00F54726"/>
    <w:rsid w:val="00F547E6"/>
    <w:rsid w:val="00F54880"/>
    <w:rsid w:val="00F549A8"/>
    <w:rsid w:val="00F54B33"/>
    <w:rsid w:val="00F54BB8"/>
    <w:rsid w:val="00F54D9C"/>
    <w:rsid w:val="00F55047"/>
    <w:rsid w:val="00F55189"/>
    <w:rsid w:val="00F552AB"/>
    <w:rsid w:val="00F553A6"/>
    <w:rsid w:val="00F55440"/>
    <w:rsid w:val="00F55486"/>
    <w:rsid w:val="00F554D4"/>
    <w:rsid w:val="00F5550A"/>
    <w:rsid w:val="00F5551A"/>
    <w:rsid w:val="00F55726"/>
    <w:rsid w:val="00F5573C"/>
    <w:rsid w:val="00F55785"/>
    <w:rsid w:val="00F558AD"/>
    <w:rsid w:val="00F55DF3"/>
    <w:rsid w:val="00F55F4F"/>
    <w:rsid w:val="00F56049"/>
    <w:rsid w:val="00F56119"/>
    <w:rsid w:val="00F56120"/>
    <w:rsid w:val="00F5621B"/>
    <w:rsid w:val="00F5642B"/>
    <w:rsid w:val="00F5660B"/>
    <w:rsid w:val="00F56621"/>
    <w:rsid w:val="00F5667C"/>
    <w:rsid w:val="00F566FC"/>
    <w:rsid w:val="00F56A3D"/>
    <w:rsid w:val="00F56A80"/>
    <w:rsid w:val="00F56CA7"/>
    <w:rsid w:val="00F56D0F"/>
    <w:rsid w:val="00F56E2F"/>
    <w:rsid w:val="00F572D6"/>
    <w:rsid w:val="00F57403"/>
    <w:rsid w:val="00F574A8"/>
    <w:rsid w:val="00F578C3"/>
    <w:rsid w:val="00F57A0D"/>
    <w:rsid w:val="00F57F49"/>
    <w:rsid w:val="00F57F62"/>
    <w:rsid w:val="00F60260"/>
    <w:rsid w:val="00F602AF"/>
    <w:rsid w:val="00F60326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5AF"/>
    <w:rsid w:val="00F62608"/>
    <w:rsid w:val="00F62661"/>
    <w:rsid w:val="00F6287F"/>
    <w:rsid w:val="00F628D4"/>
    <w:rsid w:val="00F62971"/>
    <w:rsid w:val="00F62AF8"/>
    <w:rsid w:val="00F62B09"/>
    <w:rsid w:val="00F62E50"/>
    <w:rsid w:val="00F62EA8"/>
    <w:rsid w:val="00F6305E"/>
    <w:rsid w:val="00F6332C"/>
    <w:rsid w:val="00F63500"/>
    <w:rsid w:val="00F63538"/>
    <w:rsid w:val="00F63553"/>
    <w:rsid w:val="00F63706"/>
    <w:rsid w:val="00F6382A"/>
    <w:rsid w:val="00F63974"/>
    <w:rsid w:val="00F63A27"/>
    <w:rsid w:val="00F63ABF"/>
    <w:rsid w:val="00F63B0B"/>
    <w:rsid w:val="00F63B0C"/>
    <w:rsid w:val="00F63B48"/>
    <w:rsid w:val="00F63BDD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1A8"/>
    <w:rsid w:val="00F65312"/>
    <w:rsid w:val="00F653F3"/>
    <w:rsid w:val="00F65554"/>
    <w:rsid w:val="00F65807"/>
    <w:rsid w:val="00F65869"/>
    <w:rsid w:val="00F658B7"/>
    <w:rsid w:val="00F659CF"/>
    <w:rsid w:val="00F65ADF"/>
    <w:rsid w:val="00F65D9E"/>
    <w:rsid w:val="00F65DCD"/>
    <w:rsid w:val="00F65EE1"/>
    <w:rsid w:val="00F65F72"/>
    <w:rsid w:val="00F66283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5C9"/>
    <w:rsid w:val="00F67613"/>
    <w:rsid w:val="00F6768D"/>
    <w:rsid w:val="00F676B1"/>
    <w:rsid w:val="00F67B47"/>
    <w:rsid w:val="00F67BF8"/>
    <w:rsid w:val="00F67C25"/>
    <w:rsid w:val="00F67C33"/>
    <w:rsid w:val="00F67CA2"/>
    <w:rsid w:val="00F67D77"/>
    <w:rsid w:val="00F67FF9"/>
    <w:rsid w:val="00F70053"/>
    <w:rsid w:val="00F7013C"/>
    <w:rsid w:val="00F7019E"/>
    <w:rsid w:val="00F702B7"/>
    <w:rsid w:val="00F70303"/>
    <w:rsid w:val="00F7040B"/>
    <w:rsid w:val="00F704A8"/>
    <w:rsid w:val="00F70564"/>
    <w:rsid w:val="00F70962"/>
    <w:rsid w:val="00F70C93"/>
    <w:rsid w:val="00F70D0A"/>
    <w:rsid w:val="00F70D59"/>
    <w:rsid w:val="00F70DF9"/>
    <w:rsid w:val="00F7108C"/>
    <w:rsid w:val="00F71106"/>
    <w:rsid w:val="00F7118C"/>
    <w:rsid w:val="00F71194"/>
    <w:rsid w:val="00F713DB"/>
    <w:rsid w:val="00F7141C"/>
    <w:rsid w:val="00F71478"/>
    <w:rsid w:val="00F71658"/>
    <w:rsid w:val="00F716A8"/>
    <w:rsid w:val="00F7195C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716"/>
    <w:rsid w:val="00F72859"/>
    <w:rsid w:val="00F7292B"/>
    <w:rsid w:val="00F729B5"/>
    <w:rsid w:val="00F72BA2"/>
    <w:rsid w:val="00F72CF8"/>
    <w:rsid w:val="00F72DD0"/>
    <w:rsid w:val="00F72F31"/>
    <w:rsid w:val="00F731BE"/>
    <w:rsid w:val="00F731D6"/>
    <w:rsid w:val="00F73401"/>
    <w:rsid w:val="00F73445"/>
    <w:rsid w:val="00F735B4"/>
    <w:rsid w:val="00F7360D"/>
    <w:rsid w:val="00F737E3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6BA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155"/>
    <w:rsid w:val="00F7531F"/>
    <w:rsid w:val="00F753EF"/>
    <w:rsid w:val="00F756BD"/>
    <w:rsid w:val="00F7588D"/>
    <w:rsid w:val="00F7590F"/>
    <w:rsid w:val="00F75B5F"/>
    <w:rsid w:val="00F75C5F"/>
    <w:rsid w:val="00F75CAD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8CF"/>
    <w:rsid w:val="00F76A58"/>
    <w:rsid w:val="00F76B0D"/>
    <w:rsid w:val="00F76F93"/>
    <w:rsid w:val="00F76FDA"/>
    <w:rsid w:val="00F771CF"/>
    <w:rsid w:val="00F77364"/>
    <w:rsid w:val="00F77397"/>
    <w:rsid w:val="00F777EB"/>
    <w:rsid w:val="00F778DC"/>
    <w:rsid w:val="00F77924"/>
    <w:rsid w:val="00F77C0B"/>
    <w:rsid w:val="00F77CED"/>
    <w:rsid w:val="00F77D6C"/>
    <w:rsid w:val="00F77E7A"/>
    <w:rsid w:val="00F801D9"/>
    <w:rsid w:val="00F8035C"/>
    <w:rsid w:val="00F80496"/>
    <w:rsid w:val="00F805C5"/>
    <w:rsid w:val="00F80AFF"/>
    <w:rsid w:val="00F810D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1C"/>
    <w:rsid w:val="00F81C5E"/>
    <w:rsid w:val="00F81C8B"/>
    <w:rsid w:val="00F81CD9"/>
    <w:rsid w:val="00F81D80"/>
    <w:rsid w:val="00F81E6F"/>
    <w:rsid w:val="00F81F33"/>
    <w:rsid w:val="00F82347"/>
    <w:rsid w:val="00F826B9"/>
    <w:rsid w:val="00F82751"/>
    <w:rsid w:val="00F8276B"/>
    <w:rsid w:val="00F8287A"/>
    <w:rsid w:val="00F828AD"/>
    <w:rsid w:val="00F82A05"/>
    <w:rsid w:val="00F82A85"/>
    <w:rsid w:val="00F82AFE"/>
    <w:rsid w:val="00F82CE0"/>
    <w:rsid w:val="00F82D5E"/>
    <w:rsid w:val="00F82D83"/>
    <w:rsid w:val="00F82E7C"/>
    <w:rsid w:val="00F82F67"/>
    <w:rsid w:val="00F8321D"/>
    <w:rsid w:val="00F83364"/>
    <w:rsid w:val="00F833D8"/>
    <w:rsid w:val="00F83436"/>
    <w:rsid w:val="00F83492"/>
    <w:rsid w:val="00F834BC"/>
    <w:rsid w:val="00F835E2"/>
    <w:rsid w:val="00F837E4"/>
    <w:rsid w:val="00F83AEE"/>
    <w:rsid w:val="00F83B45"/>
    <w:rsid w:val="00F83C2C"/>
    <w:rsid w:val="00F83C5C"/>
    <w:rsid w:val="00F83D90"/>
    <w:rsid w:val="00F83F5E"/>
    <w:rsid w:val="00F84032"/>
    <w:rsid w:val="00F84080"/>
    <w:rsid w:val="00F84123"/>
    <w:rsid w:val="00F8429E"/>
    <w:rsid w:val="00F84544"/>
    <w:rsid w:val="00F846FF"/>
    <w:rsid w:val="00F84798"/>
    <w:rsid w:val="00F84806"/>
    <w:rsid w:val="00F84AFF"/>
    <w:rsid w:val="00F84C22"/>
    <w:rsid w:val="00F84C73"/>
    <w:rsid w:val="00F84D23"/>
    <w:rsid w:val="00F84EDC"/>
    <w:rsid w:val="00F852F1"/>
    <w:rsid w:val="00F8531F"/>
    <w:rsid w:val="00F854C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77"/>
    <w:rsid w:val="00F85E9A"/>
    <w:rsid w:val="00F86391"/>
    <w:rsid w:val="00F8642D"/>
    <w:rsid w:val="00F86522"/>
    <w:rsid w:val="00F86733"/>
    <w:rsid w:val="00F8679D"/>
    <w:rsid w:val="00F86890"/>
    <w:rsid w:val="00F86AB6"/>
    <w:rsid w:val="00F86B4B"/>
    <w:rsid w:val="00F86D41"/>
    <w:rsid w:val="00F86E7D"/>
    <w:rsid w:val="00F86EC7"/>
    <w:rsid w:val="00F86FB3"/>
    <w:rsid w:val="00F8712E"/>
    <w:rsid w:val="00F87239"/>
    <w:rsid w:val="00F873CC"/>
    <w:rsid w:val="00F874C3"/>
    <w:rsid w:val="00F87736"/>
    <w:rsid w:val="00F878D0"/>
    <w:rsid w:val="00F8799B"/>
    <w:rsid w:val="00F87CAF"/>
    <w:rsid w:val="00F87D59"/>
    <w:rsid w:val="00F87D81"/>
    <w:rsid w:val="00F87F1E"/>
    <w:rsid w:val="00F87F5E"/>
    <w:rsid w:val="00F90015"/>
    <w:rsid w:val="00F901D0"/>
    <w:rsid w:val="00F90378"/>
    <w:rsid w:val="00F90478"/>
    <w:rsid w:val="00F90531"/>
    <w:rsid w:val="00F9057A"/>
    <w:rsid w:val="00F909F5"/>
    <w:rsid w:val="00F90A17"/>
    <w:rsid w:val="00F90A3B"/>
    <w:rsid w:val="00F90BA1"/>
    <w:rsid w:val="00F90C6E"/>
    <w:rsid w:val="00F90DF7"/>
    <w:rsid w:val="00F90F86"/>
    <w:rsid w:val="00F9107F"/>
    <w:rsid w:val="00F910F3"/>
    <w:rsid w:val="00F91257"/>
    <w:rsid w:val="00F912FA"/>
    <w:rsid w:val="00F91391"/>
    <w:rsid w:val="00F9142A"/>
    <w:rsid w:val="00F9154B"/>
    <w:rsid w:val="00F91628"/>
    <w:rsid w:val="00F916ED"/>
    <w:rsid w:val="00F916FB"/>
    <w:rsid w:val="00F91860"/>
    <w:rsid w:val="00F91884"/>
    <w:rsid w:val="00F91A6B"/>
    <w:rsid w:val="00F91B3A"/>
    <w:rsid w:val="00F91B8B"/>
    <w:rsid w:val="00F91C39"/>
    <w:rsid w:val="00F91CEC"/>
    <w:rsid w:val="00F91DA7"/>
    <w:rsid w:val="00F91E0B"/>
    <w:rsid w:val="00F91F46"/>
    <w:rsid w:val="00F91F82"/>
    <w:rsid w:val="00F922AB"/>
    <w:rsid w:val="00F924BC"/>
    <w:rsid w:val="00F9258F"/>
    <w:rsid w:val="00F925F8"/>
    <w:rsid w:val="00F92611"/>
    <w:rsid w:val="00F92615"/>
    <w:rsid w:val="00F92694"/>
    <w:rsid w:val="00F92830"/>
    <w:rsid w:val="00F92931"/>
    <w:rsid w:val="00F92D66"/>
    <w:rsid w:val="00F92EBE"/>
    <w:rsid w:val="00F92F56"/>
    <w:rsid w:val="00F9306E"/>
    <w:rsid w:val="00F931F3"/>
    <w:rsid w:val="00F93599"/>
    <w:rsid w:val="00F935F4"/>
    <w:rsid w:val="00F93608"/>
    <w:rsid w:val="00F939A0"/>
    <w:rsid w:val="00F93BCB"/>
    <w:rsid w:val="00F93EC9"/>
    <w:rsid w:val="00F93F04"/>
    <w:rsid w:val="00F93F0E"/>
    <w:rsid w:val="00F94117"/>
    <w:rsid w:val="00F94422"/>
    <w:rsid w:val="00F945AD"/>
    <w:rsid w:val="00F946F2"/>
    <w:rsid w:val="00F9495E"/>
    <w:rsid w:val="00F949F6"/>
    <w:rsid w:val="00F94A62"/>
    <w:rsid w:val="00F94BA6"/>
    <w:rsid w:val="00F94D41"/>
    <w:rsid w:val="00F94E06"/>
    <w:rsid w:val="00F94F46"/>
    <w:rsid w:val="00F95129"/>
    <w:rsid w:val="00F953EB"/>
    <w:rsid w:val="00F95529"/>
    <w:rsid w:val="00F95563"/>
    <w:rsid w:val="00F95580"/>
    <w:rsid w:val="00F955D6"/>
    <w:rsid w:val="00F956A5"/>
    <w:rsid w:val="00F9585F"/>
    <w:rsid w:val="00F959C0"/>
    <w:rsid w:val="00F95D64"/>
    <w:rsid w:val="00F95D89"/>
    <w:rsid w:val="00F95EF5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033"/>
    <w:rsid w:val="00FA00D9"/>
    <w:rsid w:val="00FA016B"/>
    <w:rsid w:val="00FA0177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B9"/>
    <w:rsid w:val="00FA16C7"/>
    <w:rsid w:val="00FA17A8"/>
    <w:rsid w:val="00FA1954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A6"/>
    <w:rsid w:val="00FA2BC8"/>
    <w:rsid w:val="00FA2C41"/>
    <w:rsid w:val="00FA2CF4"/>
    <w:rsid w:val="00FA2D43"/>
    <w:rsid w:val="00FA2F5C"/>
    <w:rsid w:val="00FA330E"/>
    <w:rsid w:val="00FA3687"/>
    <w:rsid w:val="00FA3820"/>
    <w:rsid w:val="00FA39D4"/>
    <w:rsid w:val="00FA3A8C"/>
    <w:rsid w:val="00FA3B06"/>
    <w:rsid w:val="00FA3C5F"/>
    <w:rsid w:val="00FA3CA3"/>
    <w:rsid w:val="00FA4277"/>
    <w:rsid w:val="00FA4370"/>
    <w:rsid w:val="00FA46D3"/>
    <w:rsid w:val="00FA48BF"/>
    <w:rsid w:val="00FA4978"/>
    <w:rsid w:val="00FA49D8"/>
    <w:rsid w:val="00FA4AEA"/>
    <w:rsid w:val="00FA4BE7"/>
    <w:rsid w:val="00FA4C83"/>
    <w:rsid w:val="00FA51E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1D3"/>
    <w:rsid w:val="00FA633A"/>
    <w:rsid w:val="00FA637A"/>
    <w:rsid w:val="00FA6389"/>
    <w:rsid w:val="00FA642E"/>
    <w:rsid w:val="00FA649B"/>
    <w:rsid w:val="00FA64C1"/>
    <w:rsid w:val="00FA6546"/>
    <w:rsid w:val="00FA6550"/>
    <w:rsid w:val="00FA65CB"/>
    <w:rsid w:val="00FA6706"/>
    <w:rsid w:val="00FA6765"/>
    <w:rsid w:val="00FA67AA"/>
    <w:rsid w:val="00FA6809"/>
    <w:rsid w:val="00FA683D"/>
    <w:rsid w:val="00FA686F"/>
    <w:rsid w:val="00FA68AF"/>
    <w:rsid w:val="00FA697A"/>
    <w:rsid w:val="00FA6AEC"/>
    <w:rsid w:val="00FA6B65"/>
    <w:rsid w:val="00FA6B7D"/>
    <w:rsid w:val="00FA6BC3"/>
    <w:rsid w:val="00FA6BF1"/>
    <w:rsid w:val="00FA6E1D"/>
    <w:rsid w:val="00FA6F81"/>
    <w:rsid w:val="00FA71C2"/>
    <w:rsid w:val="00FA7274"/>
    <w:rsid w:val="00FA736A"/>
    <w:rsid w:val="00FA77D9"/>
    <w:rsid w:val="00FA79C2"/>
    <w:rsid w:val="00FA7C0D"/>
    <w:rsid w:val="00FA7CC2"/>
    <w:rsid w:val="00FA7D94"/>
    <w:rsid w:val="00FA7FF1"/>
    <w:rsid w:val="00FB00E5"/>
    <w:rsid w:val="00FB028A"/>
    <w:rsid w:val="00FB0490"/>
    <w:rsid w:val="00FB0592"/>
    <w:rsid w:val="00FB05A6"/>
    <w:rsid w:val="00FB07C1"/>
    <w:rsid w:val="00FB08B0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8A7"/>
    <w:rsid w:val="00FB19AB"/>
    <w:rsid w:val="00FB1B33"/>
    <w:rsid w:val="00FB21CF"/>
    <w:rsid w:val="00FB227C"/>
    <w:rsid w:val="00FB229C"/>
    <w:rsid w:val="00FB2655"/>
    <w:rsid w:val="00FB277B"/>
    <w:rsid w:val="00FB293A"/>
    <w:rsid w:val="00FB29DE"/>
    <w:rsid w:val="00FB2A45"/>
    <w:rsid w:val="00FB2DDF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3F0B"/>
    <w:rsid w:val="00FB4361"/>
    <w:rsid w:val="00FB44AB"/>
    <w:rsid w:val="00FB44ED"/>
    <w:rsid w:val="00FB4E45"/>
    <w:rsid w:val="00FB4E5C"/>
    <w:rsid w:val="00FB4EA3"/>
    <w:rsid w:val="00FB4FF1"/>
    <w:rsid w:val="00FB5096"/>
    <w:rsid w:val="00FB52B2"/>
    <w:rsid w:val="00FB53DF"/>
    <w:rsid w:val="00FB546B"/>
    <w:rsid w:val="00FB5947"/>
    <w:rsid w:val="00FB5BA4"/>
    <w:rsid w:val="00FB5C61"/>
    <w:rsid w:val="00FB5C98"/>
    <w:rsid w:val="00FB5D46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556"/>
    <w:rsid w:val="00FB6754"/>
    <w:rsid w:val="00FB69DC"/>
    <w:rsid w:val="00FB69EE"/>
    <w:rsid w:val="00FB6AED"/>
    <w:rsid w:val="00FB6B1F"/>
    <w:rsid w:val="00FB6CDB"/>
    <w:rsid w:val="00FB6E0A"/>
    <w:rsid w:val="00FB6E8C"/>
    <w:rsid w:val="00FB6F3E"/>
    <w:rsid w:val="00FB7212"/>
    <w:rsid w:val="00FB726A"/>
    <w:rsid w:val="00FB7359"/>
    <w:rsid w:val="00FB7376"/>
    <w:rsid w:val="00FB7501"/>
    <w:rsid w:val="00FB7581"/>
    <w:rsid w:val="00FB7779"/>
    <w:rsid w:val="00FB784C"/>
    <w:rsid w:val="00FB7A3A"/>
    <w:rsid w:val="00FB7ACF"/>
    <w:rsid w:val="00FB7C28"/>
    <w:rsid w:val="00FB7C41"/>
    <w:rsid w:val="00FB7DE0"/>
    <w:rsid w:val="00FB7DEE"/>
    <w:rsid w:val="00FB7E21"/>
    <w:rsid w:val="00FC0224"/>
    <w:rsid w:val="00FC031E"/>
    <w:rsid w:val="00FC0321"/>
    <w:rsid w:val="00FC0360"/>
    <w:rsid w:val="00FC048B"/>
    <w:rsid w:val="00FC055B"/>
    <w:rsid w:val="00FC05BD"/>
    <w:rsid w:val="00FC066B"/>
    <w:rsid w:val="00FC07A1"/>
    <w:rsid w:val="00FC081E"/>
    <w:rsid w:val="00FC0B2D"/>
    <w:rsid w:val="00FC0B66"/>
    <w:rsid w:val="00FC0B7B"/>
    <w:rsid w:val="00FC0DCB"/>
    <w:rsid w:val="00FC0DD7"/>
    <w:rsid w:val="00FC10B1"/>
    <w:rsid w:val="00FC1207"/>
    <w:rsid w:val="00FC1391"/>
    <w:rsid w:val="00FC1448"/>
    <w:rsid w:val="00FC1495"/>
    <w:rsid w:val="00FC16B3"/>
    <w:rsid w:val="00FC1C2F"/>
    <w:rsid w:val="00FC1C87"/>
    <w:rsid w:val="00FC1D62"/>
    <w:rsid w:val="00FC1F4A"/>
    <w:rsid w:val="00FC217A"/>
    <w:rsid w:val="00FC247B"/>
    <w:rsid w:val="00FC2544"/>
    <w:rsid w:val="00FC2645"/>
    <w:rsid w:val="00FC2815"/>
    <w:rsid w:val="00FC282F"/>
    <w:rsid w:val="00FC2835"/>
    <w:rsid w:val="00FC2B8A"/>
    <w:rsid w:val="00FC2C0D"/>
    <w:rsid w:val="00FC2CD7"/>
    <w:rsid w:val="00FC2E47"/>
    <w:rsid w:val="00FC2F61"/>
    <w:rsid w:val="00FC2FD2"/>
    <w:rsid w:val="00FC309E"/>
    <w:rsid w:val="00FC31DA"/>
    <w:rsid w:val="00FC3809"/>
    <w:rsid w:val="00FC3876"/>
    <w:rsid w:val="00FC38FE"/>
    <w:rsid w:val="00FC391C"/>
    <w:rsid w:val="00FC396F"/>
    <w:rsid w:val="00FC39E3"/>
    <w:rsid w:val="00FC3A50"/>
    <w:rsid w:val="00FC3BF3"/>
    <w:rsid w:val="00FC3E26"/>
    <w:rsid w:val="00FC3EE6"/>
    <w:rsid w:val="00FC3F07"/>
    <w:rsid w:val="00FC401F"/>
    <w:rsid w:val="00FC4050"/>
    <w:rsid w:val="00FC41C7"/>
    <w:rsid w:val="00FC4300"/>
    <w:rsid w:val="00FC4510"/>
    <w:rsid w:val="00FC45A4"/>
    <w:rsid w:val="00FC45C7"/>
    <w:rsid w:val="00FC4694"/>
    <w:rsid w:val="00FC47B7"/>
    <w:rsid w:val="00FC4958"/>
    <w:rsid w:val="00FC4C45"/>
    <w:rsid w:val="00FC4C91"/>
    <w:rsid w:val="00FC4DC1"/>
    <w:rsid w:val="00FC4FF4"/>
    <w:rsid w:val="00FC4FFA"/>
    <w:rsid w:val="00FC5207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883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4F6"/>
    <w:rsid w:val="00FD050C"/>
    <w:rsid w:val="00FD0582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3B7"/>
    <w:rsid w:val="00FD152F"/>
    <w:rsid w:val="00FD173E"/>
    <w:rsid w:val="00FD17F5"/>
    <w:rsid w:val="00FD1BCE"/>
    <w:rsid w:val="00FD1C50"/>
    <w:rsid w:val="00FD1D7C"/>
    <w:rsid w:val="00FD1EF7"/>
    <w:rsid w:val="00FD1F41"/>
    <w:rsid w:val="00FD204B"/>
    <w:rsid w:val="00FD257C"/>
    <w:rsid w:val="00FD27B9"/>
    <w:rsid w:val="00FD2862"/>
    <w:rsid w:val="00FD2A65"/>
    <w:rsid w:val="00FD2B0C"/>
    <w:rsid w:val="00FD2B18"/>
    <w:rsid w:val="00FD2E65"/>
    <w:rsid w:val="00FD2F6B"/>
    <w:rsid w:val="00FD3016"/>
    <w:rsid w:val="00FD3100"/>
    <w:rsid w:val="00FD34B0"/>
    <w:rsid w:val="00FD378A"/>
    <w:rsid w:val="00FD37B6"/>
    <w:rsid w:val="00FD3AE6"/>
    <w:rsid w:val="00FD3C03"/>
    <w:rsid w:val="00FD3C31"/>
    <w:rsid w:val="00FD3F71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69A"/>
    <w:rsid w:val="00FD57F1"/>
    <w:rsid w:val="00FD589E"/>
    <w:rsid w:val="00FD58D7"/>
    <w:rsid w:val="00FD5A26"/>
    <w:rsid w:val="00FD5CAA"/>
    <w:rsid w:val="00FD5F51"/>
    <w:rsid w:val="00FD610B"/>
    <w:rsid w:val="00FD61C0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A97"/>
    <w:rsid w:val="00FD7B94"/>
    <w:rsid w:val="00FD7BA6"/>
    <w:rsid w:val="00FD7C15"/>
    <w:rsid w:val="00FD7C51"/>
    <w:rsid w:val="00FD7EAF"/>
    <w:rsid w:val="00FE0158"/>
    <w:rsid w:val="00FE01D4"/>
    <w:rsid w:val="00FE0214"/>
    <w:rsid w:val="00FE0454"/>
    <w:rsid w:val="00FE04AC"/>
    <w:rsid w:val="00FE07B5"/>
    <w:rsid w:val="00FE0960"/>
    <w:rsid w:val="00FE0A76"/>
    <w:rsid w:val="00FE0B8C"/>
    <w:rsid w:val="00FE0C37"/>
    <w:rsid w:val="00FE0E5A"/>
    <w:rsid w:val="00FE0EC4"/>
    <w:rsid w:val="00FE108A"/>
    <w:rsid w:val="00FE1386"/>
    <w:rsid w:val="00FE13A0"/>
    <w:rsid w:val="00FE13C3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092"/>
    <w:rsid w:val="00FE3138"/>
    <w:rsid w:val="00FE3208"/>
    <w:rsid w:val="00FE323E"/>
    <w:rsid w:val="00FE326D"/>
    <w:rsid w:val="00FE35FC"/>
    <w:rsid w:val="00FE362E"/>
    <w:rsid w:val="00FE381C"/>
    <w:rsid w:val="00FE39F2"/>
    <w:rsid w:val="00FE3AD8"/>
    <w:rsid w:val="00FE3C1E"/>
    <w:rsid w:val="00FE3DBE"/>
    <w:rsid w:val="00FE3E61"/>
    <w:rsid w:val="00FE3EE9"/>
    <w:rsid w:val="00FE3FC4"/>
    <w:rsid w:val="00FE406F"/>
    <w:rsid w:val="00FE41D1"/>
    <w:rsid w:val="00FE425B"/>
    <w:rsid w:val="00FE42CE"/>
    <w:rsid w:val="00FE432E"/>
    <w:rsid w:val="00FE43B9"/>
    <w:rsid w:val="00FE4446"/>
    <w:rsid w:val="00FE448E"/>
    <w:rsid w:val="00FE4566"/>
    <w:rsid w:val="00FE462C"/>
    <w:rsid w:val="00FE4901"/>
    <w:rsid w:val="00FE4A67"/>
    <w:rsid w:val="00FE4BE9"/>
    <w:rsid w:val="00FE4DEC"/>
    <w:rsid w:val="00FE4E5E"/>
    <w:rsid w:val="00FE4E74"/>
    <w:rsid w:val="00FE4E9D"/>
    <w:rsid w:val="00FE4EF3"/>
    <w:rsid w:val="00FE4FFA"/>
    <w:rsid w:val="00FE5053"/>
    <w:rsid w:val="00FE50FC"/>
    <w:rsid w:val="00FE51E2"/>
    <w:rsid w:val="00FE52DD"/>
    <w:rsid w:val="00FE53A1"/>
    <w:rsid w:val="00FE5481"/>
    <w:rsid w:val="00FE5821"/>
    <w:rsid w:val="00FE59B4"/>
    <w:rsid w:val="00FE5C16"/>
    <w:rsid w:val="00FE5DF2"/>
    <w:rsid w:val="00FE5FE6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892"/>
    <w:rsid w:val="00FE7936"/>
    <w:rsid w:val="00FE7959"/>
    <w:rsid w:val="00FE7A31"/>
    <w:rsid w:val="00FF0010"/>
    <w:rsid w:val="00FF001F"/>
    <w:rsid w:val="00FF0086"/>
    <w:rsid w:val="00FF01DF"/>
    <w:rsid w:val="00FF01E4"/>
    <w:rsid w:val="00FF057C"/>
    <w:rsid w:val="00FF0747"/>
    <w:rsid w:val="00FF074A"/>
    <w:rsid w:val="00FF07C4"/>
    <w:rsid w:val="00FF07FE"/>
    <w:rsid w:val="00FF08A4"/>
    <w:rsid w:val="00FF0927"/>
    <w:rsid w:val="00FF0D3A"/>
    <w:rsid w:val="00FF0D54"/>
    <w:rsid w:val="00FF0FB5"/>
    <w:rsid w:val="00FF0FDC"/>
    <w:rsid w:val="00FF1362"/>
    <w:rsid w:val="00FF151B"/>
    <w:rsid w:val="00FF1616"/>
    <w:rsid w:val="00FF19F2"/>
    <w:rsid w:val="00FF1C0D"/>
    <w:rsid w:val="00FF1C98"/>
    <w:rsid w:val="00FF1EC6"/>
    <w:rsid w:val="00FF20C7"/>
    <w:rsid w:val="00FF2198"/>
    <w:rsid w:val="00FF241C"/>
    <w:rsid w:val="00FF244D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52F"/>
    <w:rsid w:val="00FF357B"/>
    <w:rsid w:val="00FF3663"/>
    <w:rsid w:val="00FF3677"/>
    <w:rsid w:val="00FF3894"/>
    <w:rsid w:val="00FF39D6"/>
    <w:rsid w:val="00FF3A45"/>
    <w:rsid w:val="00FF3AB7"/>
    <w:rsid w:val="00FF3ADA"/>
    <w:rsid w:val="00FF3BBE"/>
    <w:rsid w:val="00FF4234"/>
    <w:rsid w:val="00FF4263"/>
    <w:rsid w:val="00FF4415"/>
    <w:rsid w:val="00FF44AB"/>
    <w:rsid w:val="00FF47A5"/>
    <w:rsid w:val="00FF4910"/>
    <w:rsid w:val="00FF491B"/>
    <w:rsid w:val="00FF494A"/>
    <w:rsid w:val="00FF4AA4"/>
    <w:rsid w:val="00FF4C96"/>
    <w:rsid w:val="00FF4D51"/>
    <w:rsid w:val="00FF5235"/>
    <w:rsid w:val="00FF5312"/>
    <w:rsid w:val="00FF54E0"/>
    <w:rsid w:val="00FF54F4"/>
    <w:rsid w:val="00FF55B7"/>
    <w:rsid w:val="00FF55C3"/>
    <w:rsid w:val="00FF57D2"/>
    <w:rsid w:val="00FF585C"/>
    <w:rsid w:val="00FF5A64"/>
    <w:rsid w:val="00FF5FB9"/>
    <w:rsid w:val="00FF60B0"/>
    <w:rsid w:val="00FF6124"/>
    <w:rsid w:val="00FF63AA"/>
    <w:rsid w:val="00FF657D"/>
    <w:rsid w:val="00FF65D0"/>
    <w:rsid w:val="00FF669A"/>
    <w:rsid w:val="00FF6716"/>
    <w:rsid w:val="00FF6802"/>
    <w:rsid w:val="00FF68F4"/>
    <w:rsid w:val="00FF6B11"/>
    <w:rsid w:val="00FF6B4F"/>
    <w:rsid w:val="00FF6CAD"/>
    <w:rsid w:val="00FF6E61"/>
    <w:rsid w:val="00FF7161"/>
    <w:rsid w:val="00FF7441"/>
    <w:rsid w:val="00FF755D"/>
    <w:rsid w:val="00FF7692"/>
    <w:rsid w:val="00FF7A2A"/>
    <w:rsid w:val="00FF7BBA"/>
    <w:rsid w:val="00FF7CF5"/>
    <w:rsid w:val="00FF7DF2"/>
    <w:rsid w:val="00FF7DFC"/>
    <w:rsid w:val="00FF7F4F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153CCD05-49C5-44F6-9DA1-FA82EFE1D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2A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rsid w:val="002248C5"/>
    <w:pPr>
      <w:numPr>
        <w:numId w:val="17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9" ma:contentTypeDescription="Create a new document." ma:contentTypeScope="" ma:versionID="6b0d6f14cc075024f23c773cd49e66dd">
  <xsd:schema xmlns:xsd="http://www.w3.org/2001/XMLSchema" xmlns:xs="http://www.w3.org/2001/XMLSchema" xmlns:p="http://schemas.microsoft.com/office/2006/metadata/properties" xmlns:ns2="a11fb311-e8f6-4634-b3ca-0505df814ce1" targetNamespace="http://schemas.microsoft.com/office/2006/metadata/properties" ma:root="true" ma:fieldsID="d6219dc2449f9f854b5409cfddd82952" ns2:_=""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DF0109-AEE9-4E5B-8E76-81B708C8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8534F1-D33E-4E7F-B24E-000F5D372D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  <ds:schemaRef ds:uri="a11fb311-e8f6-4634-b3ca-0505df814c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3635</TotalTime>
  <Pages>16</Pages>
  <Words>2855</Words>
  <Characters>16279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19096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Kriangsak (Man) Jaiyaw</cp:lastModifiedBy>
  <cp:revision>1920</cp:revision>
  <cp:lastPrinted>2025-05-14T10:33:00Z</cp:lastPrinted>
  <dcterms:created xsi:type="dcterms:W3CDTF">2023-11-03T20:56:00Z</dcterms:created>
  <dcterms:modified xsi:type="dcterms:W3CDTF">2025-05-14T10:34:00Z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0x010100263BA663E9C9E84EA1FC18AAFDA905F5</vt:lpwstr>
  </property>
  <property fmtid="{D5CDD505-2E9C-101B-9397-08002B2CF9AE}" pid="3" name="MediaServiceImageTags">
    <vt:lpwstr/>
  </property>
</Properties>
</file>