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90C761A" w:rsidR="00DB308D" w:rsidRPr="005909F5" w:rsidRDefault="00DB308D" w:rsidP="004C2111">
      <w:pPr>
        <w:pStyle w:val="Reference"/>
        <w:rPr>
          <w:rFonts w:cstheme="minorBidi"/>
          <w:color w:val="auto"/>
          <w:cs/>
          <w:lang w:val="en-US" w:bidi="th-TH"/>
        </w:rPr>
      </w:pPr>
    </w:p>
    <w:p w14:paraId="202FB438" w14:textId="77777777" w:rsidR="00DD1E47" w:rsidRPr="005909F5" w:rsidRDefault="00DD1E47" w:rsidP="006771E8">
      <w:pPr>
        <w:pStyle w:val="BodyText"/>
      </w:pPr>
    </w:p>
    <w:p w14:paraId="61217FCA" w14:textId="77777777" w:rsidR="00D15EA5" w:rsidRPr="005909F5" w:rsidRDefault="006F1B19" w:rsidP="00D15EA5">
      <w:pPr>
        <w:pStyle w:val="BodyText"/>
      </w:pPr>
      <w:r w:rsidRPr="005909F5">
        <w:br w:type="textWrapping" w:clear="all"/>
      </w:r>
    </w:p>
    <w:p w14:paraId="5D30521B" w14:textId="77777777" w:rsidR="00D15EA5" w:rsidRPr="005909F5" w:rsidRDefault="00D15EA5" w:rsidP="00D15EA5">
      <w:pPr>
        <w:pStyle w:val="BodyText"/>
      </w:pPr>
    </w:p>
    <w:p w14:paraId="4C3909F0" w14:textId="77777777" w:rsidR="00063F41" w:rsidRPr="005909F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Pr="005909F5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6E7A59A" w14:textId="77777777" w:rsidR="00103AC8" w:rsidRPr="005909F5" w:rsidRDefault="00103AC8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7B174C7F" w:rsidR="00634D49" w:rsidRPr="005909F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กรีน</w:t>
      </w:r>
      <w:proofErr w:type="spellStart"/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เทค</w:t>
      </w:r>
      <w:proofErr w:type="spellEnd"/>
      <w:r w:rsidR="003A4D61"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เวนเจอร</w:t>
      </w:r>
      <w:proofErr w:type="spellStart"/>
      <w:r w:rsidR="003A4D61" w:rsidRPr="005909F5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์ส</w:t>
      </w:r>
      <w:proofErr w:type="spellEnd"/>
      <w:r w:rsidR="00A0102D"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5909F5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5909F5" w:rsidRDefault="00AD3B26" w:rsidP="00984B70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5EF56385" w:rsidR="00A712D3" w:rsidRPr="005909F5" w:rsidRDefault="00614981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662EE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กรีน</w:t>
      </w:r>
      <w:proofErr w:type="spellStart"/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เทค</w:t>
      </w:r>
      <w:proofErr w:type="spellEnd"/>
      <w:r w:rsidR="00365081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เวนเจอร</w:t>
      </w:r>
      <w:proofErr w:type="spellStart"/>
      <w:r w:rsidR="00365081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์ส</w:t>
      </w:r>
      <w:proofErr w:type="spellEnd"/>
      <w:r w:rsidR="00A712D3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E55F8F" w:rsidRPr="005909F5">
        <w:rPr>
          <w:rFonts w:ascii="BrowalliaUPC" w:hAnsi="BrowalliaUPC" w:cs="BrowalliaUPC"/>
          <w:sz w:val="28"/>
          <w:szCs w:val="28"/>
          <w:cs/>
          <w:lang w:bidi="th-TH"/>
        </w:rPr>
        <w:t>(</w:t>
      </w:r>
      <w:r w:rsidR="00E55F8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="00147253" w:rsidRPr="005909F5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14725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D0AD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ซึ่งประกอบด้วยงบฐานะการเงินรวมและ</w:t>
      </w:r>
      <w:r w:rsidR="00CB2DDF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 w:rsidR="003D0AD8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3D0AD8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41D0B" w:rsidRPr="005909F5">
        <w:rPr>
          <w:rFonts w:ascii="BrowalliaUPC" w:hAnsi="BrowalliaUPC" w:cs="BrowalliaUPC"/>
          <w:sz w:val="28"/>
          <w:szCs w:val="28"/>
          <w:lang w:bidi="th-TH"/>
        </w:rPr>
        <w:t xml:space="preserve">          </w:t>
      </w:r>
      <w:r w:rsidR="007B6F12">
        <w:rPr>
          <w:rFonts w:ascii="BrowalliaUPC" w:hAnsi="BrowalliaUPC" w:cs="BrowalliaUPC"/>
          <w:sz w:val="28"/>
          <w:szCs w:val="28"/>
          <w:lang w:bidi="th-TH"/>
        </w:rPr>
        <w:t>31</w:t>
      </w:r>
      <w:r w:rsidR="007B6F1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มีนาคม </w:t>
      </w:r>
      <w:r w:rsidR="007B6F12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A712D3" w:rsidRPr="005909F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</w:t>
      </w:r>
      <w:r w:rsidR="00DA0095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7B6F12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7B6F12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หมายเหตุประกอบ</w:t>
      </w:r>
      <w:r w:rsidR="006C24E7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งบการเงิน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ระหว่างกาลแบบย่อ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5909F5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20E69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920E69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ทางการเงินรวมและ</w:t>
      </w:r>
      <w:r w:rsidR="004E36E6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 w:rsidR="00F00329"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บริษัทระหว่างกาลดังกล่าวจากผลการสอบทานของข้าพเจ้า</w:t>
      </w:r>
    </w:p>
    <w:p w14:paraId="3059DC8C" w14:textId="4DE08F9F" w:rsidR="00A712D3" w:rsidRPr="005909F5" w:rsidRDefault="00A712D3" w:rsidP="00DC4FB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5909F5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A3658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32"/>
          <w:szCs w:val="32"/>
          <w:rtl/>
          <w:cs/>
        </w:rPr>
      </w:pPr>
    </w:p>
    <w:p w14:paraId="22F38D45" w14:textId="5CD54150" w:rsidR="00305744" w:rsidRPr="005909F5" w:rsidRDefault="00615389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909F5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5909F5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22AEE" w:rsidRPr="005909F5">
        <w:rPr>
          <w:rFonts w:ascii="BrowalliaUPC" w:hAnsi="BrowalliaUPC" w:cs="BrowalliaUPC"/>
          <w:sz w:val="28"/>
          <w:szCs w:val="28"/>
          <w:lang w:bidi="th-TH"/>
        </w:rPr>
        <w:br/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2743C" w14:textId="77777777" w:rsidR="00544773" w:rsidRPr="005909F5" w:rsidRDefault="00544773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FD3A449" w:rsidR="00CD4D4E" w:rsidRPr="005909F5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909F5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A3658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32"/>
          <w:szCs w:val="32"/>
          <w:lang w:bidi="th-TH"/>
        </w:rPr>
      </w:pPr>
    </w:p>
    <w:p w14:paraId="29AAD0A0" w14:textId="6AC300AD" w:rsidR="00041B41" w:rsidRPr="005909F5" w:rsidRDefault="00DE1879" w:rsidP="005C2F8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/>
          <w:sz w:val="28"/>
          <w:szCs w:val="28"/>
          <w:lang w:bidi="th-TH"/>
        </w:rPr>
        <w:t>34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909F5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5C5E818B" w14:textId="77777777" w:rsidR="00247FDA" w:rsidRPr="00A07A1D" w:rsidRDefault="00247FDA" w:rsidP="007C28B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813E028" w14:textId="6625F217" w:rsidR="0078095C" w:rsidRDefault="00B254D2" w:rsidP="0078095C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เรื่องอื่น</w:t>
      </w:r>
    </w:p>
    <w:p w14:paraId="4DBA5235" w14:textId="77777777" w:rsidR="0078095C" w:rsidRDefault="0078095C" w:rsidP="0078095C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B638A7C" w14:textId="39ABEB05" w:rsidR="00111208" w:rsidRDefault="00512179" w:rsidP="008D711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ข้าพเจ้าได้</w:t>
      </w:r>
      <w:r w:rsidR="00AE36DC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เคย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แสดงความเห็นอย่างมีเงื่อนไข</w:t>
      </w:r>
      <w:r w:rsidR="00AA55A2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ต่อ</w:t>
      </w:r>
      <w:r w:rsidR="009D483D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งบการเงิน</w:t>
      </w:r>
      <w:r w:rsidR="00F51B2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ปี </w:t>
      </w:r>
      <w:r w:rsidR="00F51B2A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93230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ของกลุ่มบริษัท</w:t>
      </w:r>
      <w:r w:rsidR="00AA55A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ตามรายงานลงวันที่ </w:t>
      </w:r>
      <w:r w:rsidR="00E86651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AA55A2">
        <w:rPr>
          <w:rFonts w:ascii="BrowalliaUPC" w:hAnsi="BrowalliaUPC" w:cs="BrowalliaUPC"/>
          <w:sz w:val="28"/>
          <w:szCs w:val="28"/>
          <w:lang w:val="en-US" w:bidi="th-TH"/>
        </w:rPr>
        <w:t xml:space="preserve">4 </w:t>
      </w:r>
      <w:r w:rsidR="00AA55A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AA55A2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E312F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E06EB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เน</w:t>
      </w:r>
      <w:r w:rsidR="000E005B">
        <w:rPr>
          <w:rFonts w:ascii="BrowalliaUPC" w:hAnsi="BrowalliaUPC" w:cs="BrowalliaUPC" w:hint="cs"/>
          <w:sz w:val="28"/>
          <w:szCs w:val="28"/>
          <w:cs/>
          <w:lang w:val="en-US" w:bidi="th-TH"/>
        </w:rPr>
        <w:t>ื่องจา</w:t>
      </w:r>
      <w:r w:rsidR="0057788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กผู้บริหารของกลุ่มบริษัท</w:t>
      </w:r>
      <w:r w:rsidR="0079269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ไม่ได้รับรายงานการรับรององค์กรบริการ </w:t>
      </w:r>
      <w:r w:rsidR="0079269B">
        <w:rPr>
          <w:rFonts w:ascii="BrowalliaUPC" w:hAnsi="BrowalliaUPC" w:cs="BrowalliaUPC"/>
          <w:sz w:val="28"/>
          <w:szCs w:val="28"/>
          <w:lang w:val="en-US" w:bidi="th-TH"/>
        </w:rPr>
        <w:t xml:space="preserve">2 </w:t>
      </w:r>
      <w:r w:rsidR="0079269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ประเภท </w:t>
      </w:r>
      <w:r w:rsidR="0079269B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187CE1" w:rsidRPr="00187CE1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187CE1">
        <w:rPr>
          <w:rFonts w:ascii="BrowalliaUPC" w:hAnsi="BrowalliaUPC" w:cs="BrowalliaUPC" w:hint="cs"/>
          <w:sz w:val="28"/>
          <w:szCs w:val="28"/>
          <w:cs/>
          <w:lang w:val="en-US" w:bidi="th-TH"/>
        </w:rPr>
        <w:t>(</w:t>
      </w:r>
      <w:r w:rsidR="00187CE1" w:rsidRPr="00CA1195">
        <w:rPr>
          <w:rFonts w:ascii="BrowalliaUPC" w:hAnsi="BrowalliaUPC" w:cs="BrowalliaUPC"/>
          <w:sz w:val="28"/>
          <w:szCs w:val="28"/>
          <w:lang w:val="en-US"/>
        </w:rPr>
        <w:t xml:space="preserve">SOC 2 Type 2) </w:t>
      </w:r>
      <w:r w:rsidR="00187CE1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ประจำปี</w:t>
      </w:r>
      <w:r w:rsidR="00187CE1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187CE1" w:rsidRPr="00CA1195">
        <w:rPr>
          <w:rFonts w:ascii="BrowalliaUPC" w:hAnsi="BrowalliaUPC" w:cs="BrowalliaUPC"/>
          <w:sz w:val="28"/>
          <w:szCs w:val="28"/>
          <w:lang w:val="en-US"/>
        </w:rPr>
        <w:t>2567</w:t>
      </w:r>
      <w:r w:rsidR="00BA75A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187CE1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ที่ออกโดยผู้สอบบัญชีของผู้ให้บริการขุดบิตคอยน์</w:t>
      </w:r>
      <w:r w:rsidR="007F106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และอยู่เหนือการควบคุมของกลุ่มบริษัทได้</w:t>
      </w:r>
      <w:r w:rsidR="00244653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ที่จะจัดจ้างผู้สอบบัญชีเพื่อไปตรวจระบบของผู้ให้บริการขุดบิตคอยน์</w:t>
      </w:r>
      <w:r w:rsidR="009F539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4465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อย่างไรก็ตาม </w:t>
      </w:r>
      <w:r w:rsidR="00E1210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ข้าพเจ้าขอให้สังเกตหมายเหตุประกอบข้อมูลทางการเงินระหว่างกาลข้อที่ </w:t>
      </w:r>
      <w:r w:rsidR="00E12103">
        <w:rPr>
          <w:rFonts w:ascii="BrowalliaUPC" w:hAnsi="BrowalliaUPC" w:cs="BrowalliaUPC"/>
          <w:sz w:val="28"/>
          <w:szCs w:val="28"/>
          <w:lang w:val="en-US" w:bidi="th-TH"/>
        </w:rPr>
        <w:t>13</w:t>
      </w:r>
      <w:r w:rsidR="00F9222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เมื่อวันที่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22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2568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ผู้บริหารของกลุ่มบริษัทได้รับรายงาน</w:t>
      </w:r>
      <w:r w:rsidR="00244653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ดังกล่าว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332446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ผู้สอบบัญชีได้ประเมินรายงานดังกล่าวโดยพิจารณาขอบเขต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ระยะเวลา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และผลการทดสอบ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เพื่อประกอบการพิจารณาความเพียงพอของการควบคุมภายในของระบบสารสนเทศที่มีผลต่อการรายงานทางการเงิน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5A76A5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รุปว่าไม่มีผลกระทบต่อยอดคงเหลือของสินทรัพย์ดิจิทัลและรายได้จากธุรกิจสินทรัพย์ดิจิทัลในงบการเงินรวมของกลุ่มบริษัทสำหรับปีสิ้นสุดวันที่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 xml:space="preserve">31 </w:t>
      </w:r>
      <w:r w:rsidR="00CA1195" w:rsidRPr="00CA1195">
        <w:rPr>
          <w:rFonts w:ascii="BrowalliaUPC" w:hAnsi="BrowalliaUPC" w:cs="BrowalliaUPC" w:hint="cs"/>
          <w:sz w:val="28"/>
          <w:szCs w:val="28"/>
          <w:cs/>
          <w:lang w:val="en-US" w:bidi="th-TH"/>
        </w:rPr>
        <w:t>ธันวาคม</w:t>
      </w:r>
      <w:r w:rsidR="00CA1195" w:rsidRPr="00CA11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CA1195" w:rsidRPr="00CA1195">
        <w:rPr>
          <w:rFonts w:ascii="BrowalliaUPC" w:hAnsi="BrowalliaUPC" w:cs="BrowalliaUPC"/>
          <w:sz w:val="28"/>
          <w:szCs w:val="28"/>
          <w:lang w:val="en-US"/>
        </w:rPr>
        <w:t>2567</w:t>
      </w:r>
    </w:p>
    <w:p w14:paraId="0BDDCBB3" w14:textId="77777777" w:rsidR="00244653" w:rsidRDefault="00244653" w:rsidP="000812D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5C5249E" w14:textId="02B35A7D" w:rsidR="000C795D" w:rsidRPr="005909F5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7D0F1883" w14:textId="77777777" w:rsidR="008D7110" w:rsidRPr="005909F5" w:rsidRDefault="008D7110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D65485D" w14:textId="77777777" w:rsidR="00B37621" w:rsidRPr="005909F5" w:rsidRDefault="00B37621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459FAA44" w14:textId="77777777" w:rsidR="00812646" w:rsidRPr="00050E59" w:rsidRDefault="00812646" w:rsidP="00812646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953DB15" w14:textId="77777777" w:rsidR="00812646" w:rsidRPr="00050E59" w:rsidRDefault="00812646" w:rsidP="0081264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41086914" w:rsidR="00313EE1" w:rsidRPr="005909F5" w:rsidRDefault="00812646" w:rsidP="00812646">
      <w:pPr>
        <w:spacing w:after="0" w:line="240" w:lineRule="auto"/>
        <w:jc w:val="thaiDistribute"/>
        <w:rPr>
          <w:rFonts w:ascii="BrowalliaUPC" w:hAnsi="BrowalliaUPC" w:cs="BrowalliaUPC"/>
          <w:sz w:val="26"/>
          <w:szCs w:val="26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6A4A0808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5909F5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5909F5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0C73BE51" w:rsidR="00D15EA5" w:rsidRPr="005909F5" w:rsidRDefault="00EB664F" w:rsidP="00FD5012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EB664F">
        <w:rPr>
          <w:rFonts w:ascii="BrowalliaUPC" w:hAnsi="BrowalliaUPC" w:cs="BrowalliaUPC"/>
          <w:sz w:val="28"/>
          <w:szCs w:val="28"/>
          <w:lang w:val="en-US" w:bidi="th-TH"/>
        </w:rPr>
        <w:t>14</w:t>
      </w:r>
      <w:r w:rsidR="00782243" w:rsidRPr="00EB664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782243" w:rsidRPr="00EB664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พฤษภาคม </w:t>
      </w:r>
      <w:r w:rsidR="00782243" w:rsidRPr="00EB664F">
        <w:rPr>
          <w:rFonts w:ascii="BrowalliaUPC" w:hAnsi="BrowalliaUPC" w:cs="BrowalliaUPC"/>
          <w:sz w:val="28"/>
          <w:szCs w:val="28"/>
          <w:lang w:val="en-US" w:bidi="th-TH"/>
        </w:rPr>
        <w:t>2568</w:t>
      </w:r>
    </w:p>
    <w:sectPr w:rsidR="00D15EA5" w:rsidRPr="005909F5" w:rsidSect="00BB548B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A314D" w14:textId="77777777" w:rsidR="00723F1F" w:rsidRDefault="00723F1F">
      <w:r>
        <w:separator/>
      </w:r>
    </w:p>
  </w:endnote>
  <w:endnote w:type="continuationSeparator" w:id="0">
    <w:p w14:paraId="3AD06E45" w14:textId="77777777" w:rsidR="00723F1F" w:rsidRDefault="00723F1F">
      <w:r>
        <w:continuationSeparator/>
      </w:r>
    </w:p>
  </w:endnote>
  <w:endnote w:type="continuationNotice" w:id="1">
    <w:p w14:paraId="03B82E0B" w14:textId="77777777" w:rsidR="00723F1F" w:rsidRDefault="00723F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A8D07" w14:textId="77777777" w:rsidR="00723F1F" w:rsidRDefault="00723F1F">
      <w:bookmarkStart w:id="0" w:name="_Hlk482348182"/>
      <w:bookmarkEnd w:id="0"/>
      <w:r>
        <w:separator/>
      </w:r>
    </w:p>
  </w:footnote>
  <w:footnote w:type="continuationSeparator" w:id="0">
    <w:p w14:paraId="112ABF0C" w14:textId="77777777" w:rsidR="00723F1F" w:rsidRDefault="00723F1F">
      <w:r>
        <w:continuationSeparator/>
      </w:r>
    </w:p>
  </w:footnote>
  <w:footnote w:type="continuationNotice" w:id="1">
    <w:p w14:paraId="222B6E6A" w14:textId="77777777" w:rsidR="00723F1F" w:rsidRDefault="00723F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6FAF3D23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320E2DA0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6D677C">
      <w:rPr>
        <w:rFonts w:cs="Browallia New"/>
        <w:b w:val="0"/>
        <w:bCs/>
        <w:color w:val="auto"/>
        <w:sz w:val="36"/>
        <w:szCs w:val="36"/>
        <w:lang w:val="en-US" w:bidi="th-TH"/>
      </w:rPr>
      <w:br/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003A7200" w:rsidR="00AD0D64" w:rsidRPr="00907FD4" w:rsidRDefault="00AD0D64" w:rsidP="00D96128">
    <w:pPr>
      <w:pStyle w:val="Header"/>
      <w:jc w:val="right"/>
      <w:rPr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AD6BC0"/>
    <w:multiLevelType w:val="hybridMultilevel"/>
    <w:tmpl w:val="8F786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0AA3072"/>
    <w:multiLevelType w:val="hybridMultilevel"/>
    <w:tmpl w:val="B6AC64A0"/>
    <w:lvl w:ilvl="0" w:tplc="D9AC192A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E190BE8"/>
    <w:multiLevelType w:val="hybridMultilevel"/>
    <w:tmpl w:val="F31872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1"/>
  </w:num>
  <w:num w:numId="8" w16cid:durableId="335689849">
    <w:abstractNumId w:val="20"/>
  </w:num>
  <w:num w:numId="9" w16cid:durableId="110439486">
    <w:abstractNumId w:val="5"/>
  </w:num>
  <w:num w:numId="10" w16cid:durableId="788206741">
    <w:abstractNumId w:val="18"/>
  </w:num>
  <w:num w:numId="11" w16cid:durableId="1358237565">
    <w:abstractNumId w:val="15"/>
  </w:num>
  <w:num w:numId="12" w16cid:durableId="501237791">
    <w:abstractNumId w:val="4"/>
  </w:num>
  <w:num w:numId="13" w16cid:durableId="327445370">
    <w:abstractNumId w:val="9"/>
  </w:num>
  <w:num w:numId="14" w16cid:durableId="132793093">
    <w:abstractNumId w:val="7"/>
  </w:num>
  <w:num w:numId="15" w16cid:durableId="1099175464">
    <w:abstractNumId w:val="9"/>
  </w:num>
  <w:num w:numId="16" w16cid:durableId="2018656730">
    <w:abstractNumId w:val="10"/>
  </w:num>
  <w:num w:numId="17" w16cid:durableId="328679315">
    <w:abstractNumId w:val="12"/>
  </w:num>
  <w:num w:numId="18" w16cid:durableId="358094974">
    <w:abstractNumId w:val="18"/>
  </w:num>
  <w:num w:numId="19" w16cid:durableId="1685590778">
    <w:abstractNumId w:val="15"/>
  </w:num>
  <w:num w:numId="20" w16cid:durableId="1161964053">
    <w:abstractNumId w:val="4"/>
  </w:num>
  <w:num w:numId="21" w16cid:durableId="537550111">
    <w:abstractNumId w:val="9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9"/>
  </w:num>
  <w:num w:numId="26" w16cid:durableId="445199684">
    <w:abstractNumId w:val="9"/>
  </w:num>
  <w:num w:numId="27" w16cid:durableId="1864586935">
    <w:abstractNumId w:val="9"/>
  </w:num>
  <w:num w:numId="28" w16cid:durableId="394857113">
    <w:abstractNumId w:val="16"/>
  </w:num>
  <w:num w:numId="29" w16cid:durableId="1710641736">
    <w:abstractNumId w:val="16"/>
  </w:num>
  <w:num w:numId="30" w16cid:durableId="549995441">
    <w:abstractNumId w:val="16"/>
  </w:num>
  <w:num w:numId="31" w16cid:durableId="1147552585">
    <w:abstractNumId w:val="14"/>
  </w:num>
  <w:num w:numId="32" w16cid:durableId="1492527448">
    <w:abstractNumId w:val="14"/>
  </w:num>
  <w:num w:numId="33" w16cid:durableId="451359925">
    <w:abstractNumId w:val="14"/>
  </w:num>
  <w:num w:numId="34" w16cid:durableId="392123222">
    <w:abstractNumId w:val="13"/>
  </w:num>
  <w:num w:numId="35" w16cid:durableId="62140827">
    <w:abstractNumId w:val="17"/>
  </w:num>
  <w:num w:numId="36" w16cid:durableId="1666935139">
    <w:abstractNumId w:val="8"/>
  </w:num>
  <w:num w:numId="37" w16cid:durableId="126225241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04FB7"/>
    <w:rsid w:val="000053D8"/>
    <w:rsid w:val="00006A46"/>
    <w:rsid w:val="00012608"/>
    <w:rsid w:val="000162B0"/>
    <w:rsid w:val="00016C25"/>
    <w:rsid w:val="00017AE1"/>
    <w:rsid w:val="00021A5B"/>
    <w:rsid w:val="00027765"/>
    <w:rsid w:val="00027C1D"/>
    <w:rsid w:val="0003023B"/>
    <w:rsid w:val="00031683"/>
    <w:rsid w:val="00031D17"/>
    <w:rsid w:val="00034ED9"/>
    <w:rsid w:val="000355A7"/>
    <w:rsid w:val="000372A6"/>
    <w:rsid w:val="00041B41"/>
    <w:rsid w:val="00044ACE"/>
    <w:rsid w:val="0004550E"/>
    <w:rsid w:val="00052614"/>
    <w:rsid w:val="00057CEE"/>
    <w:rsid w:val="00062598"/>
    <w:rsid w:val="000635FA"/>
    <w:rsid w:val="00063F41"/>
    <w:rsid w:val="000669B5"/>
    <w:rsid w:val="00066CDE"/>
    <w:rsid w:val="00067A2B"/>
    <w:rsid w:val="000723F7"/>
    <w:rsid w:val="00074485"/>
    <w:rsid w:val="00074760"/>
    <w:rsid w:val="000761B7"/>
    <w:rsid w:val="000812DD"/>
    <w:rsid w:val="00081C9B"/>
    <w:rsid w:val="000828F1"/>
    <w:rsid w:val="00082F03"/>
    <w:rsid w:val="00082F59"/>
    <w:rsid w:val="000875D8"/>
    <w:rsid w:val="00094333"/>
    <w:rsid w:val="00097FAB"/>
    <w:rsid w:val="000A51A8"/>
    <w:rsid w:val="000A71AA"/>
    <w:rsid w:val="000B1B4E"/>
    <w:rsid w:val="000B65E3"/>
    <w:rsid w:val="000B7090"/>
    <w:rsid w:val="000C279D"/>
    <w:rsid w:val="000C506C"/>
    <w:rsid w:val="000C795D"/>
    <w:rsid w:val="000D0A2F"/>
    <w:rsid w:val="000D2DBF"/>
    <w:rsid w:val="000D4886"/>
    <w:rsid w:val="000D4C49"/>
    <w:rsid w:val="000D73B4"/>
    <w:rsid w:val="000D7424"/>
    <w:rsid w:val="000E005B"/>
    <w:rsid w:val="000E380C"/>
    <w:rsid w:val="000E52CE"/>
    <w:rsid w:val="000E6EAE"/>
    <w:rsid w:val="000F161E"/>
    <w:rsid w:val="000F2CE6"/>
    <w:rsid w:val="000F3AAB"/>
    <w:rsid w:val="000F4387"/>
    <w:rsid w:val="000F50A4"/>
    <w:rsid w:val="000F6E25"/>
    <w:rsid w:val="000F79ED"/>
    <w:rsid w:val="001011DF"/>
    <w:rsid w:val="001013E9"/>
    <w:rsid w:val="00103AC8"/>
    <w:rsid w:val="0010697F"/>
    <w:rsid w:val="001077BD"/>
    <w:rsid w:val="001100B9"/>
    <w:rsid w:val="00111208"/>
    <w:rsid w:val="00112B69"/>
    <w:rsid w:val="00113F14"/>
    <w:rsid w:val="00114ADD"/>
    <w:rsid w:val="0012001A"/>
    <w:rsid w:val="001222ED"/>
    <w:rsid w:val="0013111B"/>
    <w:rsid w:val="001316D3"/>
    <w:rsid w:val="00131A4A"/>
    <w:rsid w:val="00132F51"/>
    <w:rsid w:val="001355C8"/>
    <w:rsid w:val="00142624"/>
    <w:rsid w:val="00142760"/>
    <w:rsid w:val="00142E5B"/>
    <w:rsid w:val="00147253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1992"/>
    <w:rsid w:val="00182F9F"/>
    <w:rsid w:val="00184BCA"/>
    <w:rsid w:val="00187CE1"/>
    <w:rsid w:val="0019210D"/>
    <w:rsid w:val="00194CC1"/>
    <w:rsid w:val="0019769E"/>
    <w:rsid w:val="001A0B83"/>
    <w:rsid w:val="001A30F8"/>
    <w:rsid w:val="001A322F"/>
    <w:rsid w:val="001A3BFB"/>
    <w:rsid w:val="001A3C20"/>
    <w:rsid w:val="001B0D43"/>
    <w:rsid w:val="001B198C"/>
    <w:rsid w:val="001B46B0"/>
    <w:rsid w:val="001B5B4A"/>
    <w:rsid w:val="001B6143"/>
    <w:rsid w:val="001B726D"/>
    <w:rsid w:val="001B7388"/>
    <w:rsid w:val="001C0F98"/>
    <w:rsid w:val="001D2302"/>
    <w:rsid w:val="001D30EC"/>
    <w:rsid w:val="001D594B"/>
    <w:rsid w:val="001D7116"/>
    <w:rsid w:val="001D7BB3"/>
    <w:rsid w:val="001D7BB5"/>
    <w:rsid w:val="001E12A6"/>
    <w:rsid w:val="001E19F4"/>
    <w:rsid w:val="001E3CB9"/>
    <w:rsid w:val="001E3FAD"/>
    <w:rsid w:val="001E498F"/>
    <w:rsid w:val="001F31CE"/>
    <w:rsid w:val="001F50BA"/>
    <w:rsid w:val="001F7788"/>
    <w:rsid w:val="0020764F"/>
    <w:rsid w:val="00214B4B"/>
    <w:rsid w:val="00224E8A"/>
    <w:rsid w:val="0022518C"/>
    <w:rsid w:val="00227501"/>
    <w:rsid w:val="00233907"/>
    <w:rsid w:val="00237A7E"/>
    <w:rsid w:val="00241222"/>
    <w:rsid w:val="00241F16"/>
    <w:rsid w:val="00244653"/>
    <w:rsid w:val="00244E9C"/>
    <w:rsid w:val="00247352"/>
    <w:rsid w:val="00247969"/>
    <w:rsid w:val="00247FDA"/>
    <w:rsid w:val="0025050F"/>
    <w:rsid w:val="00250F22"/>
    <w:rsid w:val="00253CE4"/>
    <w:rsid w:val="00254A43"/>
    <w:rsid w:val="00260405"/>
    <w:rsid w:val="0026182A"/>
    <w:rsid w:val="00261FA4"/>
    <w:rsid w:val="00264BA0"/>
    <w:rsid w:val="0026566B"/>
    <w:rsid w:val="00274BB6"/>
    <w:rsid w:val="00277EBE"/>
    <w:rsid w:val="002807E8"/>
    <w:rsid w:val="00281C48"/>
    <w:rsid w:val="002837C8"/>
    <w:rsid w:val="002838FB"/>
    <w:rsid w:val="00285249"/>
    <w:rsid w:val="00286D58"/>
    <w:rsid w:val="00290AF9"/>
    <w:rsid w:val="00294E94"/>
    <w:rsid w:val="0029703D"/>
    <w:rsid w:val="002A252E"/>
    <w:rsid w:val="002A5F2C"/>
    <w:rsid w:val="002A6273"/>
    <w:rsid w:val="002A76F5"/>
    <w:rsid w:val="002A77C0"/>
    <w:rsid w:val="002A7AE8"/>
    <w:rsid w:val="002B0BF8"/>
    <w:rsid w:val="002B18AD"/>
    <w:rsid w:val="002B2055"/>
    <w:rsid w:val="002B2A6F"/>
    <w:rsid w:val="002B471D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0AC"/>
    <w:rsid w:val="002F3903"/>
    <w:rsid w:val="002F4A52"/>
    <w:rsid w:val="002F6B2D"/>
    <w:rsid w:val="002F7D90"/>
    <w:rsid w:val="0030026A"/>
    <w:rsid w:val="00300B41"/>
    <w:rsid w:val="00301E4E"/>
    <w:rsid w:val="003047CE"/>
    <w:rsid w:val="00305173"/>
    <w:rsid w:val="00305744"/>
    <w:rsid w:val="00310AAB"/>
    <w:rsid w:val="00312125"/>
    <w:rsid w:val="00313EE1"/>
    <w:rsid w:val="00314638"/>
    <w:rsid w:val="00321A76"/>
    <w:rsid w:val="003304A5"/>
    <w:rsid w:val="00332446"/>
    <w:rsid w:val="00335E5B"/>
    <w:rsid w:val="00341769"/>
    <w:rsid w:val="00341D0B"/>
    <w:rsid w:val="00344E13"/>
    <w:rsid w:val="00354F5D"/>
    <w:rsid w:val="00360A0B"/>
    <w:rsid w:val="003618A8"/>
    <w:rsid w:val="00363BA3"/>
    <w:rsid w:val="00365081"/>
    <w:rsid w:val="00365380"/>
    <w:rsid w:val="00365ECE"/>
    <w:rsid w:val="003744DA"/>
    <w:rsid w:val="00375D30"/>
    <w:rsid w:val="00384904"/>
    <w:rsid w:val="003A07F8"/>
    <w:rsid w:val="003A25D5"/>
    <w:rsid w:val="003A46D5"/>
    <w:rsid w:val="003A4D61"/>
    <w:rsid w:val="003B4CCD"/>
    <w:rsid w:val="003B4DED"/>
    <w:rsid w:val="003B5211"/>
    <w:rsid w:val="003B5CA6"/>
    <w:rsid w:val="003C08B4"/>
    <w:rsid w:val="003C109A"/>
    <w:rsid w:val="003C12C5"/>
    <w:rsid w:val="003C27A3"/>
    <w:rsid w:val="003C27EF"/>
    <w:rsid w:val="003C32E9"/>
    <w:rsid w:val="003C3898"/>
    <w:rsid w:val="003C6044"/>
    <w:rsid w:val="003D0AD8"/>
    <w:rsid w:val="003D1863"/>
    <w:rsid w:val="003D2605"/>
    <w:rsid w:val="003D4087"/>
    <w:rsid w:val="003D64D6"/>
    <w:rsid w:val="003E034A"/>
    <w:rsid w:val="003E1AE5"/>
    <w:rsid w:val="003E1E1E"/>
    <w:rsid w:val="003E24E4"/>
    <w:rsid w:val="003E3E21"/>
    <w:rsid w:val="003F1162"/>
    <w:rsid w:val="003F1A91"/>
    <w:rsid w:val="003F41EC"/>
    <w:rsid w:val="003F44C9"/>
    <w:rsid w:val="00406BF2"/>
    <w:rsid w:val="00411510"/>
    <w:rsid w:val="004139DF"/>
    <w:rsid w:val="00416281"/>
    <w:rsid w:val="004202D6"/>
    <w:rsid w:val="00420592"/>
    <w:rsid w:val="004217D3"/>
    <w:rsid w:val="00421DBE"/>
    <w:rsid w:val="00422353"/>
    <w:rsid w:val="00423D2E"/>
    <w:rsid w:val="00425F7E"/>
    <w:rsid w:val="00426915"/>
    <w:rsid w:val="00426FF0"/>
    <w:rsid w:val="00432C39"/>
    <w:rsid w:val="00433F63"/>
    <w:rsid w:val="00435788"/>
    <w:rsid w:val="004359E6"/>
    <w:rsid w:val="004360A3"/>
    <w:rsid w:val="00440D8F"/>
    <w:rsid w:val="004436DA"/>
    <w:rsid w:val="00443CE3"/>
    <w:rsid w:val="0044496E"/>
    <w:rsid w:val="00444A74"/>
    <w:rsid w:val="00452E7B"/>
    <w:rsid w:val="004546FA"/>
    <w:rsid w:val="00456EA9"/>
    <w:rsid w:val="00457094"/>
    <w:rsid w:val="00462BCB"/>
    <w:rsid w:val="00462D81"/>
    <w:rsid w:val="00463728"/>
    <w:rsid w:val="00481FE7"/>
    <w:rsid w:val="004826C5"/>
    <w:rsid w:val="0048282C"/>
    <w:rsid w:val="0048532C"/>
    <w:rsid w:val="0048661E"/>
    <w:rsid w:val="00487E39"/>
    <w:rsid w:val="00487E84"/>
    <w:rsid w:val="0049103F"/>
    <w:rsid w:val="004929FC"/>
    <w:rsid w:val="0049681A"/>
    <w:rsid w:val="004A0DFE"/>
    <w:rsid w:val="004A3C62"/>
    <w:rsid w:val="004B329B"/>
    <w:rsid w:val="004B74F7"/>
    <w:rsid w:val="004C0971"/>
    <w:rsid w:val="004C0C25"/>
    <w:rsid w:val="004C2111"/>
    <w:rsid w:val="004C6713"/>
    <w:rsid w:val="004C732E"/>
    <w:rsid w:val="004C7919"/>
    <w:rsid w:val="004D20AE"/>
    <w:rsid w:val="004D3578"/>
    <w:rsid w:val="004D6145"/>
    <w:rsid w:val="004E06EB"/>
    <w:rsid w:val="004E0D18"/>
    <w:rsid w:val="004E2066"/>
    <w:rsid w:val="004E36E6"/>
    <w:rsid w:val="004F1A16"/>
    <w:rsid w:val="004F207F"/>
    <w:rsid w:val="004F5D91"/>
    <w:rsid w:val="005070FA"/>
    <w:rsid w:val="00512179"/>
    <w:rsid w:val="00513388"/>
    <w:rsid w:val="005134EB"/>
    <w:rsid w:val="00517DC3"/>
    <w:rsid w:val="0052186A"/>
    <w:rsid w:val="0052285C"/>
    <w:rsid w:val="0052292D"/>
    <w:rsid w:val="005229E9"/>
    <w:rsid w:val="00523D2D"/>
    <w:rsid w:val="005321DA"/>
    <w:rsid w:val="0053531D"/>
    <w:rsid w:val="00536626"/>
    <w:rsid w:val="00536B6E"/>
    <w:rsid w:val="00544773"/>
    <w:rsid w:val="0054553D"/>
    <w:rsid w:val="00545D19"/>
    <w:rsid w:val="00547541"/>
    <w:rsid w:val="00551365"/>
    <w:rsid w:val="005627FF"/>
    <w:rsid w:val="00565186"/>
    <w:rsid w:val="00566D1D"/>
    <w:rsid w:val="0057118B"/>
    <w:rsid w:val="00575EF4"/>
    <w:rsid w:val="00577884"/>
    <w:rsid w:val="005778A4"/>
    <w:rsid w:val="00577D61"/>
    <w:rsid w:val="005822AC"/>
    <w:rsid w:val="00584B84"/>
    <w:rsid w:val="005909F5"/>
    <w:rsid w:val="00591F0D"/>
    <w:rsid w:val="00592D07"/>
    <w:rsid w:val="00593EF7"/>
    <w:rsid w:val="005A1A27"/>
    <w:rsid w:val="005A29D0"/>
    <w:rsid w:val="005A4EAC"/>
    <w:rsid w:val="005A6337"/>
    <w:rsid w:val="005A76A5"/>
    <w:rsid w:val="005B405A"/>
    <w:rsid w:val="005B40DE"/>
    <w:rsid w:val="005B48CB"/>
    <w:rsid w:val="005B607A"/>
    <w:rsid w:val="005C0067"/>
    <w:rsid w:val="005C08C6"/>
    <w:rsid w:val="005C2CCB"/>
    <w:rsid w:val="005C2F8D"/>
    <w:rsid w:val="005C5EC4"/>
    <w:rsid w:val="005C6479"/>
    <w:rsid w:val="005C69FD"/>
    <w:rsid w:val="005C71CD"/>
    <w:rsid w:val="005D7025"/>
    <w:rsid w:val="005E01D9"/>
    <w:rsid w:val="005E08D6"/>
    <w:rsid w:val="005E2D67"/>
    <w:rsid w:val="005E2F18"/>
    <w:rsid w:val="005E4B76"/>
    <w:rsid w:val="005E5578"/>
    <w:rsid w:val="005F09CE"/>
    <w:rsid w:val="005F1516"/>
    <w:rsid w:val="005F39A5"/>
    <w:rsid w:val="005F4D62"/>
    <w:rsid w:val="005F512F"/>
    <w:rsid w:val="0060216B"/>
    <w:rsid w:val="00610ED7"/>
    <w:rsid w:val="006147CF"/>
    <w:rsid w:val="00614981"/>
    <w:rsid w:val="00615389"/>
    <w:rsid w:val="006155E7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54B5"/>
    <w:rsid w:val="00656E06"/>
    <w:rsid w:val="00662EE8"/>
    <w:rsid w:val="00665FB8"/>
    <w:rsid w:val="00666764"/>
    <w:rsid w:val="0066694B"/>
    <w:rsid w:val="0066701E"/>
    <w:rsid w:val="00667DB6"/>
    <w:rsid w:val="00672496"/>
    <w:rsid w:val="00674F54"/>
    <w:rsid w:val="00675181"/>
    <w:rsid w:val="006771E8"/>
    <w:rsid w:val="00677C01"/>
    <w:rsid w:val="00683934"/>
    <w:rsid w:val="00683CC7"/>
    <w:rsid w:val="00684C1E"/>
    <w:rsid w:val="006872EE"/>
    <w:rsid w:val="006926DD"/>
    <w:rsid w:val="00692CA5"/>
    <w:rsid w:val="006932D7"/>
    <w:rsid w:val="00696674"/>
    <w:rsid w:val="00696C42"/>
    <w:rsid w:val="006A1882"/>
    <w:rsid w:val="006A3B2F"/>
    <w:rsid w:val="006A3B68"/>
    <w:rsid w:val="006A52AD"/>
    <w:rsid w:val="006A5389"/>
    <w:rsid w:val="006A736B"/>
    <w:rsid w:val="006B06A2"/>
    <w:rsid w:val="006B0F65"/>
    <w:rsid w:val="006C24E7"/>
    <w:rsid w:val="006C3D37"/>
    <w:rsid w:val="006C6376"/>
    <w:rsid w:val="006D1F86"/>
    <w:rsid w:val="006D357A"/>
    <w:rsid w:val="006D57AB"/>
    <w:rsid w:val="006D677C"/>
    <w:rsid w:val="006D6FF5"/>
    <w:rsid w:val="006D77F1"/>
    <w:rsid w:val="006F1B19"/>
    <w:rsid w:val="006F29ED"/>
    <w:rsid w:val="006F4F77"/>
    <w:rsid w:val="006F53EE"/>
    <w:rsid w:val="006F61A4"/>
    <w:rsid w:val="006F68CE"/>
    <w:rsid w:val="0070147C"/>
    <w:rsid w:val="00702452"/>
    <w:rsid w:val="00703383"/>
    <w:rsid w:val="007056DB"/>
    <w:rsid w:val="007064E7"/>
    <w:rsid w:val="00714FD6"/>
    <w:rsid w:val="00715969"/>
    <w:rsid w:val="00720112"/>
    <w:rsid w:val="00723F1F"/>
    <w:rsid w:val="007265F7"/>
    <w:rsid w:val="00726C03"/>
    <w:rsid w:val="00731894"/>
    <w:rsid w:val="00737308"/>
    <w:rsid w:val="007405A3"/>
    <w:rsid w:val="00741BEE"/>
    <w:rsid w:val="00744341"/>
    <w:rsid w:val="00746796"/>
    <w:rsid w:val="00746D91"/>
    <w:rsid w:val="00750257"/>
    <w:rsid w:val="00752244"/>
    <w:rsid w:val="00753D32"/>
    <w:rsid w:val="0075598A"/>
    <w:rsid w:val="00755C92"/>
    <w:rsid w:val="00757766"/>
    <w:rsid w:val="00757CCB"/>
    <w:rsid w:val="00760335"/>
    <w:rsid w:val="00760BE1"/>
    <w:rsid w:val="00761813"/>
    <w:rsid w:val="0076333F"/>
    <w:rsid w:val="00771B85"/>
    <w:rsid w:val="00775DA6"/>
    <w:rsid w:val="0078095C"/>
    <w:rsid w:val="0078170A"/>
    <w:rsid w:val="00782243"/>
    <w:rsid w:val="00790956"/>
    <w:rsid w:val="0079269B"/>
    <w:rsid w:val="007933FE"/>
    <w:rsid w:val="0079502D"/>
    <w:rsid w:val="007A0755"/>
    <w:rsid w:val="007A31D9"/>
    <w:rsid w:val="007A3658"/>
    <w:rsid w:val="007A74F9"/>
    <w:rsid w:val="007B1A5B"/>
    <w:rsid w:val="007B6F12"/>
    <w:rsid w:val="007B7834"/>
    <w:rsid w:val="007C0DED"/>
    <w:rsid w:val="007C28BA"/>
    <w:rsid w:val="007C3145"/>
    <w:rsid w:val="007C3650"/>
    <w:rsid w:val="007C5916"/>
    <w:rsid w:val="007C6354"/>
    <w:rsid w:val="007D146A"/>
    <w:rsid w:val="007D23F8"/>
    <w:rsid w:val="007D41A1"/>
    <w:rsid w:val="007D475E"/>
    <w:rsid w:val="007D52DD"/>
    <w:rsid w:val="007E5F16"/>
    <w:rsid w:val="007E72AD"/>
    <w:rsid w:val="007F106B"/>
    <w:rsid w:val="007F43FA"/>
    <w:rsid w:val="007F5781"/>
    <w:rsid w:val="008033D0"/>
    <w:rsid w:val="00803FB6"/>
    <w:rsid w:val="00805499"/>
    <w:rsid w:val="008059EF"/>
    <w:rsid w:val="00806118"/>
    <w:rsid w:val="00812646"/>
    <w:rsid w:val="008128F7"/>
    <w:rsid w:val="00812938"/>
    <w:rsid w:val="008135B7"/>
    <w:rsid w:val="008211C6"/>
    <w:rsid w:val="0082244F"/>
    <w:rsid w:val="00822AEE"/>
    <w:rsid w:val="008240FD"/>
    <w:rsid w:val="0082466E"/>
    <w:rsid w:val="00827B71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622D3"/>
    <w:rsid w:val="008719C2"/>
    <w:rsid w:val="008808FE"/>
    <w:rsid w:val="00880A55"/>
    <w:rsid w:val="008835F6"/>
    <w:rsid w:val="00884701"/>
    <w:rsid w:val="00884FF7"/>
    <w:rsid w:val="00885D5B"/>
    <w:rsid w:val="0089021B"/>
    <w:rsid w:val="00891488"/>
    <w:rsid w:val="00894ACE"/>
    <w:rsid w:val="00894F17"/>
    <w:rsid w:val="008A3EEA"/>
    <w:rsid w:val="008A769F"/>
    <w:rsid w:val="008B19D9"/>
    <w:rsid w:val="008B1FD3"/>
    <w:rsid w:val="008B204B"/>
    <w:rsid w:val="008B2A11"/>
    <w:rsid w:val="008C3F72"/>
    <w:rsid w:val="008C49AE"/>
    <w:rsid w:val="008C59F7"/>
    <w:rsid w:val="008C6128"/>
    <w:rsid w:val="008D19A9"/>
    <w:rsid w:val="008D7110"/>
    <w:rsid w:val="008D7E6D"/>
    <w:rsid w:val="008E40AD"/>
    <w:rsid w:val="008E48CD"/>
    <w:rsid w:val="008E7687"/>
    <w:rsid w:val="008F07E9"/>
    <w:rsid w:val="008F0E3C"/>
    <w:rsid w:val="008F11FA"/>
    <w:rsid w:val="008F33AE"/>
    <w:rsid w:val="008F4ACA"/>
    <w:rsid w:val="008F4C01"/>
    <w:rsid w:val="008F69E7"/>
    <w:rsid w:val="008F740A"/>
    <w:rsid w:val="00903D83"/>
    <w:rsid w:val="00904B11"/>
    <w:rsid w:val="00907FD4"/>
    <w:rsid w:val="00912F98"/>
    <w:rsid w:val="0091327B"/>
    <w:rsid w:val="009146B8"/>
    <w:rsid w:val="009170B5"/>
    <w:rsid w:val="00917FBB"/>
    <w:rsid w:val="00920336"/>
    <w:rsid w:val="00920E69"/>
    <w:rsid w:val="009219CA"/>
    <w:rsid w:val="009223D3"/>
    <w:rsid w:val="00925880"/>
    <w:rsid w:val="00930BCE"/>
    <w:rsid w:val="00931D7A"/>
    <w:rsid w:val="0093230C"/>
    <w:rsid w:val="009336F5"/>
    <w:rsid w:val="009349B8"/>
    <w:rsid w:val="00934CF8"/>
    <w:rsid w:val="00935D8D"/>
    <w:rsid w:val="009379EF"/>
    <w:rsid w:val="00940DD7"/>
    <w:rsid w:val="00941CDE"/>
    <w:rsid w:val="00942FE8"/>
    <w:rsid w:val="00943A22"/>
    <w:rsid w:val="00953CBA"/>
    <w:rsid w:val="00955BF3"/>
    <w:rsid w:val="00957E70"/>
    <w:rsid w:val="00964E7E"/>
    <w:rsid w:val="00970DAB"/>
    <w:rsid w:val="009710AA"/>
    <w:rsid w:val="0097321D"/>
    <w:rsid w:val="00973827"/>
    <w:rsid w:val="00975574"/>
    <w:rsid w:val="00981F32"/>
    <w:rsid w:val="009822DC"/>
    <w:rsid w:val="00984B70"/>
    <w:rsid w:val="00985C93"/>
    <w:rsid w:val="009919C7"/>
    <w:rsid w:val="00992531"/>
    <w:rsid w:val="00994176"/>
    <w:rsid w:val="00994382"/>
    <w:rsid w:val="0099452F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3753"/>
    <w:rsid w:val="009B4573"/>
    <w:rsid w:val="009C002A"/>
    <w:rsid w:val="009C1B8F"/>
    <w:rsid w:val="009D483D"/>
    <w:rsid w:val="009E079A"/>
    <w:rsid w:val="009E0E12"/>
    <w:rsid w:val="009E1B22"/>
    <w:rsid w:val="009E278C"/>
    <w:rsid w:val="009E411A"/>
    <w:rsid w:val="009E442A"/>
    <w:rsid w:val="009F5396"/>
    <w:rsid w:val="009F6EDC"/>
    <w:rsid w:val="00A0102D"/>
    <w:rsid w:val="00A01A64"/>
    <w:rsid w:val="00A02D68"/>
    <w:rsid w:val="00A035CE"/>
    <w:rsid w:val="00A0537F"/>
    <w:rsid w:val="00A0602E"/>
    <w:rsid w:val="00A068A4"/>
    <w:rsid w:val="00A06C1F"/>
    <w:rsid w:val="00A07A1D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0639"/>
    <w:rsid w:val="00A42B41"/>
    <w:rsid w:val="00A43AC9"/>
    <w:rsid w:val="00A43EE6"/>
    <w:rsid w:val="00A4585A"/>
    <w:rsid w:val="00A60F49"/>
    <w:rsid w:val="00A61E15"/>
    <w:rsid w:val="00A64E99"/>
    <w:rsid w:val="00A66F91"/>
    <w:rsid w:val="00A6791B"/>
    <w:rsid w:val="00A70229"/>
    <w:rsid w:val="00A712D3"/>
    <w:rsid w:val="00A84349"/>
    <w:rsid w:val="00A872AF"/>
    <w:rsid w:val="00A91795"/>
    <w:rsid w:val="00A918D1"/>
    <w:rsid w:val="00A93A9A"/>
    <w:rsid w:val="00A971A5"/>
    <w:rsid w:val="00AA219C"/>
    <w:rsid w:val="00AA55A2"/>
    <w:rsid w:val="00AA5C16"/>
    <w:rsid w:val="00AB31CF"/>
    <w:rsid w:val="00AB3A34"/>
    <w:rsid w:val="00AC0D2F"/>
    <w:rsid w:val="00AC11C7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D71"/>
    <w:rsid w:val="00AE0B30"/>
    <w:rsid w:val="00AE2BD8"/>
    <w:rsid w:val="00AE2BF6"/>
    <w:rsid w:val="00AE3370"/>
    <w:rsid w:val="00AE36DC"/>
    <w:rsid w:val="00AE64CA"/>
    <w:rsid w:val="00AE7D2E"/>
    <w:rsid w:val="00AF1ABD"/>
    <w:rsid w:val="00AF6036"/>
    <w:rsid w:val="00AF64B0"/>
    <w:rsid w:val="00AF7092"/>
    <w:rsid w:val="00B12FBF"/>
    <w:rsid w:val="00B1324D"/>
    <w:rsid w:val="00B157E2"/>
    <w:rsid w:val="00B1718D"/>
    <w:rsid w:val="00B2285A"/>
    <w:rsid w:val="00B24A45"/>
    <w:rsid w:val="00B254D2"/>
    <w:rsid w:val="00B25B92"/>
    <w:rsid w:val="00B26948"/>
    <w:rsid w:val="00B34D51"/>
    <w:rsid w:val="00B36A0E"/>
    <w:rsid w:val="00B36BA1"/>
    <w:rsid w:val="00B37051"/>
    <w:rsid w:val="00B37621"/>
    <w:rsid w:val="00B40D67"/>
    <w:rsid w:val="00B43C45"/>
    <w:rsid w:val="00B473F7"/>
    <w:rsid w:val="00B55A93"/>
    <w:rsid w:val="00B55EE8"/>
    <w:rsid w:val="00B56856"/>
    <w:rsid w:val="00B56E6C"/>
    <w:rsid w:val="00B63D0E"/>
    <w:rsid w:val="00B67CDA"/>
    <w:rsid w:val="00B70285"/>
    <w:rsid w:val="00B82A97"/>
    <w:rsid w:val="00B82B45"/>
    <w:rsid w:val="00B83039"/>
    <w:rsid w:val="00B837A9"/>
    <w:rsid w:val="00B84D6A"/>
    <w:rsid w:val="00B870FC"/>
    <w:rsid w:val="00B94843"/>
    <w:rsid w:val="00BA0C49"/>
    <w:rsid w:val="00BA2561"/>
    <w:rsid w:val="00BA34A6"/>
    <w:rsid w:val="00BA3B14"/>
    <w:rsid w:val="00BA5B00"/>
    <w:rsid w:val="00BA75A0"/>
    <w:rsid w:val="00BB1048"/>
    <w:rsid w:val="00BB1A07"/>
    <w:rsid w:val="00BB548B"/>
    <w:rsid w:val="00BB6DAD"/>
    <w:rsid w:val="00BB6F29"/>
    <w:rsid w:val="00BB7346"/>
    <w:rsid w:val="00BC1555"/>
    <w:rsid w:val="00BC33A8"/>
    <w:rsid w:val="00BC60A9"/>
    <w:rsid w:val="00BD1B7B"/>
    <w:rsid w:val="00BD6287"/>
    <w:rsid w:val="00BE0C8A"/>
    <w:rsid w:val="00BE0D70"/>
    <w:rsid w:val="00BE334D"/>
    <w:rsid w:val="00BE4988"/>
    <w:rsid w:val="00BF1C24"/>
    <w:rsid w:val="00BF5E73"/>
    <w:rsid w:val="00BF6A94"/>
    <w:rsid w:val="00C04C19"/>
    <w:rsid w:val="00C06939"/>
    <w:rsid w:val="00C07172"/>
    <w:rsid w:val="00C1055C"/>
    <w:rsid w:val="00C11C1B"/>
    <w:rsid w:val="00C14F0E"/>
    <w:rsid w:val="00C15067"/>
    <w:rsid w:val="00C15FC6"/>
    <w:rsid w:val="00C173BF"/>
    <w:rsid w:val="00C209C1"/>
    <w:rsid w:val="00C21E3B"/>
    <w:rsid w:val="00C321F4"/>
    <w:rsid w:val="00C341E5"/>
    <w:rsid w:val="00C34343"/>
    <w:rsid w:val="00C35B1A"/>
    <w:rsid w:val="00C41C7D"/>
    <w:rsid w:val="00C42CAE"/>
    <w:rsid w:val="00C47428"/>
    <w:rsid w:val="00C502C2"/>
    <w:rsid w:val="00C55D2D"/>
    <w:rsid w:val="00C63023"/>
    <w:rsid w:val="00C63743"/>
    <w:rsid w:val="00C7372C"/>
    <w:rsid w:val="00C76C6C"/>
    <w:rsid w:val="00C80EC5"/>
    <w:rsid w:val="00C81336"/>
    <w:rsid w:val="00C85669"/>
    <w:rsid w:val="00C85991"/>
    <w:rsid w:val="00C8653C"/>
    <w:rsid w:val="00C86BB9"/>
    <w:rsid w:val="00C8772C"/>
    <w:rsid w:val="00C952FE"/>
    <w:rsid w:val="00CA1195"/>
    <w:rsid w:val="00CA18E0"/>
    <w:rsid w:val="00CA43FD"/>
    <w:rsid w:val="00CA53F3"/>
    <w:rsid w:val="00CA7BEF"/>
    <w:rsid w:val="00CB18EB"/>
    <w:rsid w:val="00CB2DDF"/>
    <w:rsid w:val="00CB335B"/>
    <w:rsid w:val="00CB441E"/>
    <w:rsid w:val="00CB555C"/>
    <w:rsid w:val="00CC0660"/>
    <w:rsid w:val="00CC076B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40E0"/>
    <w:rsid w:val="00CF68D3"/>
    <w:rsid w:val="00D0537C"/>
    <w:rsid w:val="00D078C4"/>
    <w:rsid w:val="00D1561E"/>
    <w:rsid w:val="00D15EA5"/>
    <w:rsid w:val="00D17847"/>
    <w:rsid w:val="00D2100B"/>
    <w:rsid w:val="00D24220"/>
    <w:rsid w:val="00D269B8"/>
    <w:rsid w:val="00D272CE"/>
    <w:rsid w:val="00D3019C"/>
    <w:rsid w:val="00D3089E"/>
    <w:rsid w:val="00D31D7A"/>
    <w:rsid w:val="00D33E60"/>
    <w:rsid w:val="00D432E2"/>
    <w:rsid w:val="00D460E7"/>
    <w:rsid w:val="00D4768D"/>
    <w:rsid w:val="00D5002A"/>
    <w:rsid w:val="00D60EDE"/>
    <w:rsid w:val="00D62A36"/>
    <w:rsid w:val="00D63ABC"/>
    <w:rsid w:val="00D643B7"/>
    <w:rsid w:val="00D65332"/>
    <w:rsid w:val="00D675F1"/>
    <w:rsid w:val="00D67745"/>
    <w:rsid w:val="00D70D48"/>
    <w:rsid w:val="00D72444"/>
    <w:rsid w:val="00D73B96"/>
    <w:rsid w:val="00D75D3F"/>
    <w:rsid w:val="00D80807"/>
    <w:rsid w:val="00D848C4"/>
    <w:rsid w:val="00D8579F"/>
    <w:rsid w:val="00D86917"/>
    <w:rsid w:val="00D87B6D"/>
    <w:rsid w:val="00D92F9A"/>
    <w:rsid w:val="00D9427D"/>
    <w:rsid w:val="00D96128"/>
    <w:rsid w:val="00DA0063"/>
    <w:rsid w:val="00DA0095"/>
    <w:rsid w:val="00DA36EE"/>
    <w:rsid w:val="00DA452E"/>
    <w:rsid w:val="00DA5128"/>
    <w:rsid w:val="00DA6E31"/>
    <w:rsid w:val="00DA7140"/>
    <w:rsid w:val="00DA78CA"/>
    <w:rsid w:val="00DB308D"/>
    <w:rsid w:val="00DB5F40"/>
    <w:rsid w:val="00DC4FBE"/>
    <w:rsid w:val="00DD1386"/>
    <w:rsid w:val="00DD1E47"/>
    <w:rsid w:val="00DD61A9"/>
    <w:rsid w:val="00DD6EF1"/>
    <w:rsid w:val="00DE1879"/>
    <w:rsid w:val="00DE2B98"/>
    <w:rsid w:val="00DE4958"/>
    <w:rsid w:val="00DF56A8"/>
    <w:rsid w:val="00DF61C2"/>
    <w:rsid w:val="00E04361"/>
    <w:rsid w:val="00E064FD"/>
    <w:rsid w:val="00E0760B"/>
    <w:rsid w:val="00E103B8"/>
    <w:rsid w:val="00E1053A"/>
    <w:rsid w:val="00E12103"/>
    <w:rsid w:val="00E13654"/>
    <w:rsid w:val="00E1384E"/>
    <w:rsid w:val="00E16418"/>
    <w:rsid w:val="00E17F28"/>
    <w:rsid w:val="00E26AF3"/>
    <w:rsid w:val="00E276E0"/>
    <w:rsid w:val="00E30411"/>
    <w:rsid w:val="00E312E0"/>
    <w:rsid w:val="00E312F0"/>
    <w:rsid w:val="00E314EA"/>
    <w:rsid w:val="00E33FDA"/>
    <w:rsid w:val="00E34BBD"/>
    <w:rsid w:val="00E406D5"/>
    <w:rsid w:val="00E41E1C"/>
    <w:rsid w:val="00E4243F"/>
    <w:rsid w:val="00E54601"/>
    <w:rsid w:val="00E54CE0"/>
    <w:rsid w:val="00E55F8F"/>
    <w:rsid w:val="00E56701"/>
    <w:rsid w:val="00E57F4B"/>
    <w:rsid w:val="00E62754"/>
    <w:rsid w:val="00E63E7F"/>
    <w:rsid w:val="00E64D2D"/>
    <w:rsid w:val="00E76190"/>
    <w:rsid w:val="00E86651"/>
    <w:rsid w:val="00E86B53"/>
    <w:rsid w:val="00E9110B"/>
    <w:rsid w:val="00EA0F6C"/>
    <w:rsid w:val="00EA211E"/>
    <w:rsid w:val="00EA2B6F"/>
    <w:rsid w:val="00EB08FF"/>
    <w:rsid w:val="00EB2C2C"/>
    <w:rsid w:val="00EB3478"/>
    <w:rsid w:val="00EB4B39"/>
    <w:rsid w:val="00EB664F"/>
    <w:rsid w:val="00EB6FE3"/>
    <w:rsid w:val="00ED531D"/>
    <w:rsid w:val="00ED5AE2"/>
    <w:rsid w:val="00ED6BC2"/>
    <w:rsid w:val="00EE029F"/>
    <w:rsid w:val="00EE0F65"/>
    <w:rsid w:val="00EE2C7D"/>
    <w:rsid w:val="00EE321E"/>
    <w:rsid w:val="00EE44DA"/>
    <w:rsid w:val="00EE59BD"/>
    <w:rsid w:val="00EE7741"/>
    <w:rsid w:val="00EF190C"/>
    <w:rsid w:val="00EF3108"/>
    <w:rsid w:val="00EF47AE"/>
    <w:rsid w:val="00EF4B0C"/>
    <w:rsid w:val="00F00329"/>
    <w:rsid w:val="00F01358"/>
    <w:rsid w:val="00F10DB9"/>
    <w:rsid w:val="00F13DCA"/>
    <w:rsid w:val="00F14ED4"/>
    <w:rsid w:val="00F2093E"/>
    <w:rsid w:val="00F246A1"/>
    <w:rsid w:val="00F24E68"/>
    <w:rsid w:val="00F37917"/>
    <w:rsid w:val="00F40757"/>
    <w:rsid w:val="00F44EA3"/>
    <w:rsid w:val="00F47245"/>
    <w:rsid w:val="00F51444"/>
    <w:rsid w:val="00F51B2A"/>
    <w:rsid w:val="00F51F01"/>
    <w:rsid w:val="00F52539"/>
    <w:rsid w:val="00F54236"/>
    <w:rsid w:val="00F5513E"/>
    <w:rsid w:val="00F63909"/>
    <w:rsid w:val="00F63F3F"/>
    <w:rsid w:val="00F66B22"/>
    <w:rsid w:val="00F66FA5"/>
    <w:rsid w:val="00F71678"/>
    <w:rsid w:val="00F730E3"/>
    <w:rsid w:val="00F754F0"/>
    <w:rsid w:val="00F755E9"/>
    <w:rsid w:val="00F85961"/>
    <w:rsid w:val="00F90884"/>
    <w:rsid w:val="00F909CD"/>
    <w:rsid w:val="00F9222C"/>
    <w:rsid w:val="00F974D1"/>
    <w:rsid w:val="00FA0B2A"/>
    <w:rsid w:val="00FA121E"/>
    <w:rsid w:val="00FA16E0"/>
    <w:rsid w:val="00FA4B96"/>
    <w:rsid w:val="00FB12D2"/>
    <w:rsid w:val="00FB6ACB"/>
    <w:rsid w:val="00FC04DD"/>
    <w:rsid w:val="00FC2C4F"/>
    <w:rsid w:val="00FC4397"/>
    <w:rsid w:val="00FC470F"/>
    <w:rsid w:val="00FC499D"/>
    <w:rsid w:val="00FD05AD"/>
    <w:rsid w:val="00FD0666"/>
    <w:rsid w:val="00FD44EE"/>
    <w:rsid w:val="00FD5012"/>
    <w:rsid w:val="00FD7295"/>
    <w:rsid w:val="00FE2187"/>
    <w:rsid w:val="00FE320C"/>
    <w:rsid w:val="00FE5293"/>
    <w:rsid w:val="00FE5B1B"/>
    <w:rsid w:val="00FF1442"/>
    <w:rsid w:val="00FF66EB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65C1DF8B-0FDE-4554-AB63-85D6BE75F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8225C2DB6F42B8D330E1CE1AEDC9" ma:contentTypeVersion="4" ma:contentTypeDescription="Create a new document." ma:contentTypeScope="" ma:versionID="36365a14db02181a7ca8a90e36507918">
  <xsd:schema xmlns:xsd="http://www.w3.org/2001/XMLSchema" xmlns:xs="http://www.w3.org/2001/XMLSchema" xmlns:p="http://schemas.microsoft.com/office/2006/metadata/properties" xmlns:ns2="b78ff68b-965c-42eb-9950-06cd6ae2ddd6" targetNamespace="http://schemas.microsoft.com/office/2006/metadata/properties" ma:root="true" ma:fieldsID="9f64cfefd90dafecdcbce32987c4ec81" ns2:_="">
    <xsd:import namespace="b78ff68b-965c-42eb-9950-06cd6ae2d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f68b-965c-42eb-9950-06cd6ae2d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78ff68b-965c-42eb-9950-06cd6ae2ddd6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17FC1DC-89F7-4873-9425-F810E96C9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f68b-965c-42eb-9950-06cd6ae2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664</TotalTime>
  <Pages>2</Pages>
  <Words>521</Words>
  <Characters>2024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323</cp:revision>
  <cp:lastPrinted>2024-05-11T22:15:00Z</cp:lastPrinted>
  <dcterms:created xsi:type="dcterms:W3CDTF">2019-03-13T10:58:00Z</dcterms:created>
  <dcterms:modified xsi:type="dcterms:W3CDTF">2025-05-14T16:21:00Z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0x010100753F8225C2DB6F42B8D330E1CE1AEDC9</vt:lpwstr>
  </property>
  <property fmtid="{D5CDD505-2E9C-101B-9397-08002B2CF9AE}" pid="4" name="MediaServiceImageTags">
    <vt:lpwstr/>
  </property>
</Properties>
</file>