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3A1B4CE9" w:rsidR="00FC6BDF" w:rsidRPr="00184215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สุดวันที่ </w:t>
      </w:r>
      <w:r w:rsidR="00005450" w:rsidRPr="00E862F8">
        <w:rPr>
          <w:rFonts w:ascii="Angsana New" w:hAnsi="Angsana New"/>
          <w:sz w:val="32"/>
          <w:szCs w:val="32"/>
        </w:rPr>
        <w:t>31</w:t>
      </w:r>
      <w:r w:rsidR="00005450"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005450">
        <w:rPr>
          <w:rFonts w:ascii="Angsana New" w:hAnsi="Angsana New" w:hint="cs"/>
          <w:sz w:val="32"/>
          <w:szCs w:val="32"/>
          <w:cs/>
        </w:rPr>
        <w:t>มีนา</w:t>
      </w:r>
      <w:r w:rsidR="00005450" w:rsidRPr="00184215">
        <w:rPr>
          <w:rFonts w:ascii="Angsana New" w:hAnsi="Angsana New" w:hint="cs"/>
          <w:sz w:val="32"/>
          <w:szCs w:val="32"/>
          <w:cs/>
        </w:rPr>
        <w:t xml:space="preserve">คม </w:t>
      </w:r>
      <w:r w:rsidR="00005450">
        <w:rPr>
          <w:rFonts w:ascii="Angsana New" w:hAnsi="Angsana New"/>
          <w:sz w:val="32"/>
          <w:szCs w:val="32"/>
        </w:rPr>
        <w:t>2568</w:t>
      </w:r>
    </w:p>
    <w:p w14:paraId="6B09E088" w14:textId="77777777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76BC1" w14:textId="66D61A2A" w:rsidR="009760DE" w:rsidRPr="00582CFE" w:rsidRDefault="0058769C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3C14F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005450"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05450"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005450" w:rsidRPr="00F87BB6">
        <w:rPr>
          <w:rFonts w:ascii="Angsana New" w:eastAsia="Calibri" w:hAnsi="Angsana New"/>
          <w:spacing w:val="-2"/>
          <w:sz w:val="30"/>
          <w:szCs w:val="30"/>
        </w:rPr>
        <w:t>31</w:t>
      </w:r>
      <w:r w:rsidR="00005450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05450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>มีนาคม</w:t>
      </w:r>
      <w:r w:rsidR="00005450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005450" w:rsidRPr="00F87BB6">
        <w:rPr>
          <w:rFonts w:asciiTheme="majorBidi" w:eastAsia="Calibri" w:hAnsiTheme="majorBidi" w:cstheme="majorBidi"/>
          <w:sz w:val="30"/>
          <w:szCs w:val="30"/>
        </w:rPr>
        <w:t>256</w:t>
      </w:r>
      <w:r w:rsidR="00005450">
        <w:rPr>
          <w:rFonts w:asciiTheme="majorBidi" w:eastAsia="Calibri" w:hAnsiTheme="majorBidi" w:cstheme="majorBidi"/>
          <w:sz w:val="30"/>
          <w:szCs w:val="30"/>
        </w:rPr>
        <w:t xml:space="preserve">8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644B7">
        <w:rPr>
          <w:rFonts w:asciiTheme="majorBidi" w:hAnsiTheme="majorBidi" w:cstheme="majorBidi"/>
          <w:sz w:val="30"/>
          <w:szCs w:val="30"/>
        </w:rPr>
        <w:t xml:space="preserve"> </w:t>
      </w:r>
      <w:r w:rsidRPr="00A644B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C5E2E" w:rsidRPr="00A644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44B7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F87BB6"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 w:rsidR="002A1CF7">
        <w:rPr>
          <w:rFonts w:asciiTheme="majorBidi" w:eastAsia="Calibri" w:hAnsiTheme="majorBidi" w:cstheme="majorBidi" w:hint="cs"/>
          <w:sz w:val="30"/>
          <w:szCs w:val="30"/>
          <w:cs/>
        </w:rPr>
        <w:t>สาม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2A1CF7" w:rsidRPr="00F87BB6">
        <w:rPr>
          <w:rFonts w:ascii="Angsana New" w:eastAsia="Calibri" w:hAnsi="Angsana New"/>
          <w:spacing w:val="-2"/>
          <w:sz w:val="30"/>
          <w:szCs w:val="30"/>
        </w:rPr>
        <w:t>31</w:t>
      </w:r>
      <w:r w:rsidR="002A1CF7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2A1CF7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>มีนาคม</w:t>
      </w:r>
      <w:r w:rsidR="002A1CF7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2A1CF7" w:rsidRPr="00F87BB6">
        <w:rPr>
          <w:rFonts w:asciiTheme="majorBidi" w:eastAsia="Calibri" w:hAnsiTheme="majorBidi" w:cstheme="majorBidi"/>
          <w:sz w:val="30"/>
          <w:szCs w:val="30"/>
        </w:rPr>
        <w:t>256</w:t>
      </w:r>
      <w:r w:rsidR="002A1CF7">
        <w:rPr>
          <w:rFonts w:asciiTheme="majorBidi" w:eastAsia="Calibri" w:hAnsiTheme="majorBidi" w:cstheme="majorBidi"/>
          <w:sz w:val="30"/>
          <w:szCs w:val="30"/>
        </w:rPr>
        <w:t>8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46669">
        <w:rPr>
          <w:rFonts w:ascii="Angsana New" w:hAnsi="Angsana New" w:hint="cs"/>
          <w:sz w:val="30"/>
          <w:szCs w:val="30"/>
          <w:cs/>
        </w:rPr>
        <w:t>และ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A46669" w:rsidRPr="009D7222">
        <w:rPr>
          <w:rFonts w:ascii="Angsana New" w:hAnsi="Angsana New"/>
          <w:sz w:val="30"/>
          <w:szCs w:val="30"/>
        </w:rPr>
        <w:t>(</w:t>
      </w:r>
      <w:r w:rsidR="00A46669"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 w:rsidR="00297269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3A3470"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="009408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16A3">
        <w:rPr>
          <w:rFonts w:asciiTheme="majorBidi" w:hAnsiTheme="majorBidi" w:cstheme="majorBidi"/>
          <w:sz w:val="30"/>
          <w:szCs w:val="30"/>
        </w:rPr>
        <w:br/>
      </w:r>
      <w:r w:rsidR="00A46669"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A46669">
        <w:rPr>
          <w:rFonts w:ascii="Angsana New" w:hAnsi="Angsana New" w:hint="cs"/>
          <w:sz w:val="30"/>
          <w:szCs w:val="30"/>
          <w:cs/>
        </w:rPr>
        <w:t>นำเสนอ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>มาตรฐาน</w:t>
      </w:r>
      <w:r w:rsidR="000C1B09">
        <w:rPr>
          <w:rFonts w:ascii="Angsana New" w:hAnsi="Angsana New"/>
          <w:spacing w:val="4"/>
          <w:sz w:val="30"/>
          <w:szCs w:val="30"/>
        </w:rPr>
        <w:t xml:space="preserve">            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การบัญชี ฉบับที่ </w:t>
      </w:r>
      <w:r w:rsidR="00A46669" w:rsidRPr="003B5AED">
        <w:rPr>
          <w:rFonts w:ascii="Angsana New" w:hAnsi="Angsana New"/>
          <w:spacing w:val="4"/>
          <w:sz w:val="30"/>
          <w:szCs w:val="30"/>
        </w:rPr>
        <w:t>34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>การเงินระหว่างกาล</w:t>
      </w:r>
      <w:r w:rsidR="002A1CF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1F26E997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6"/>
          <w:footerReference w:type="default" r:id="rId17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Pr="008C1E96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74E0C162" w:rsidR="008A7795" w:rsidRDefault="00E216A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A6148">
        <w:rPr>
          <w:rFonts w:ascii="Angsana New" w:hAnsi="Angsana New"/>
          <w:sz w:val="30"/>
          <w:szCs w:val="30"/>
        </w:rPr>
        <w:t xml:space="preserve"> </w:t>
      </w:r>
      <w:r w:rsidR="0006587F">
        <w:rPr>
          <w:rFonts w:ascii="Angsana New" w:hAnsi="Angsana New" w:hint="cs"/>
          <w:sz w:val="30"/>
          <w:szCs w:val="30"/>
          <w:cs/>
        </w:rPr>
        <w:t>พฤษภาคม</w:t>
      </w:r>
      <w:r w:rsidR="00C331FB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</w:t>
      </w:r>
      <w:r w:rsidR="0006587F">
        <w:rPr>
          <w:rFonts w:ascii="Angsana New" w:hAnsi="Angsana New"/>
          <w:sz w:val="30"/>
          <w:szCs w:val="30"/>
        </w:rPr>
        <w:t>8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00CA104" w14:textId="4FB6734A" w:rsidR="00227B00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5CBD0698" w14:textId="0B9F9EE2" w:rsidR="00C571E7" w:rsidRDefault="004F420F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4E64CD">
        <w:rPr>
          <w:rFonts w:ascii="Angsana New" w:hAnsi="Angsana New"/>
          <w:b/>
          <w:bCs/>
          <w:sz w:val="30"/>
          <w:szCs w:val="30"/>
          <w:cs/>
        </w:rPr>
        <w:t>3</w:t>
      </w:r>
      <w:r w:rsidR="0006587F">
        <w:rPr>
          <w:rFonts w:ascii="Angsana New" w:hAnsi="Angsana New"/>
          <w:b/>
          <w:bCs/>
          <w:sz w:val="30"/>
          <w:szCs w:val="30"/>
          <w:cs/>
        </w:rPr>
        <w:t>1</w:t>
      </w:r>
      <w:r w:rsidR="004E64C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587F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</w:p>
    <w:p w14:paraId="2BECC52C" w14:textId="264B8347" w:rsidR="009849D5" w:rsidRDefault="00891FA3" w:rsidP="00F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891FA3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39F802BA" wp14:editId="034119BE">
            <wp:extent cx="5900420" cy="3542095"/>
            <wp:effectExtent l="0" t="0" r="5080" b="1270"/>
            <wp:docPr id="16855940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59401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03327" cy="35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33232" w14:textId="730F465B" w:rsidR="00747FC3" w:rsidRPr="003D2893" w:rsidRDefault="00747FC3" w:rsidP="0022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69559BC" w14:textId="77777777" w:rsidR="0074546E" w:rsidRDefault="0074546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28D59668" w14:textId="50DC780E" w:rsidR="00987E48" w:rsidRDefault="0006587F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 xml:space="preserve">31 </w:t>
      </w:r>
      <w:r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</w:p>
    <w:p w14:paraId="6FC933B3" w14:textId="227367B0" w:rsidR="00B5510F" w:rsidRPr="00987E48" w:rsidRDefault="00DE41CA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 w:rsidRPr="00DE41CA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405DA1DB" wp14:editId="30830ED5">
            <wp:extent cx="5702362" cy="3695700"/>
            <wp:effectExtent l="0" t="0" r="0" b="0"/>
            <wp:docPr id="10497414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4149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29857" cy="371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510F" w:rsidRPr="00987E48" w:rsidSect="000A4418"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2BC1" w14:textId="77777777" w:rsidR="003C1569" w:rsidRDefault="003C1569">
      <w:r>
        <w:separator/>
      </w:r>
    </w:p>
  </w:endnote>
  <w:endnote w:type="continuationSeparator" w:id="0">
    <w:p w14:paraId="72DDFAB5" w14:textId="77777777" w:rsidR="003C1569" w:rsidRDefault="003C1569">
      <w:r>
        <w:continuationSeparator/>
      </w:r>
    </w:p>
  </w:endnote>
  <w:endnote w:type="continuationNotice" w:id="1">
    <w:p w14:paraId="03292D8D" w14:textId="77777777" w:rsidR="003C1569" w:rsidRDefault="003C15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764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126A8E" w14:textId="57B9C60C" w:rsidR="00B16281" w:rsidRPr="0014138D" w:rsidRDefault="00073241" w:rsidP="0008210F">
        <w:pPr>
          <w:pStyle w:val="Footer"/>
          <w:rPr>
            <w:lang w:val="en-GB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78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1C5FAF" w14:textId="510FAA09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6624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DAA942" w14:textId="17A8D12E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50A4B" w14:textId="77777777" w:rsidR="003C1569" w:rsidRDefault="003C1569">
      <w:r>
        <w:separator/>
      </w:r>
    </w:p>
  </w:footnote>
  <w:footnote w:type="continuationSeparator" w:id="0">
    <w:p w14:paraId="39A4AAAA" w14:textId="77777777" w:rsidR="003C1569" w:rsidRDefault="003C1569">
      <w:r>
        <w:continuationSeparator/>
      </w:r>
    </w:p>
  </w:footnote>
  <w:footnote w:type="continuationNotice" w:id="1">
    <w:p w14:paraId="4F50613B" w14:textId="77777777" w:rsidR="003C1569" w:rsidRDefault="003C15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77777777" w:rsid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92C3" w14:textId="77777777" w:rsidR="008F272B" w:rsidRDefault="008F272B" w:rsidP="008F272B">
    <w:pPr>
      <w:rPr>
        <w:rFonts w:asciiTheme="majorBidi" w:hAnsiTheme="majorBidi" w:cstheme="majorBidi"/>
        <w:sz w:val="32"/>
        <w:szCs w:val="32"/>
      </w:rPr>
    </w:pPr>
  </w:p>
  <w:p w14:paraId="088DC34F" w14:textId="77777777" w:rsidR="00073241" w:rsidRDefault="00073241" w:rsidP="008F272B">
    <w:pPr>
      <w:rPr>
        <w:rFonts w:asciiTheme="majorBidi" w:hAnsiTheme="majorBidi" w:cstheme="majorBidi"/>
        <w:sz w:val="32"/>
        <w:szCs w:val="32"/>
      </w:rPr>
    </w:pPr>
  </w:p>
  <w:p w14:paraId="72F2E1B5" w14:textId="77777777" w:rsidR="00073241" w:rsidRPr="001449B3" w:rsidRDefault="00073241" w:rsidP="008F272B">
    <w:pPr>
      <w:rPr>
        <w:rFonts w:asciiTheme="majorBidi" w:hAnsiTheme="majorBidi" w:cstheme="majorBidi"/>
        <w:sz w:val="32"/>
        <w:szCs w:val="32"/>
      </w:rPr>
    </w:pPr>
  </w:p>
  <w:p w14:paraId="409A35DB" w14:textId="5A3ED36B" w:rsidR="008F272B" w:rsidRPr="001449B3" w:rsidRDefault="008F272B" w:rsidP="008F272B">
    <w:pPr>
      <w:rPr>
        <w:rFonts w:asciiTheme="majorBidi" w:hAnsiTheme="majorBidi" w:cstheme="majorBidi"/>
        <w:sz w:val="32"/>
        <w:szCs w:val="32"/>
      </w:rPr>
    </w:pPr>
  </w:p>
  <w:p w14:paraId="478B31CB" w14:textId="77777777" w:rsidR="008F272B" w:rsidRPr="001449B3" w:rsidRDefault="008F272B" w:rsidP="008F27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2020DCA" w14:textId="77777777" w:rsidR="008F272B" w:rsidRPr="001449B3" w:rsidRDefault="008F272B" w:rsidP="008F27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D378228" w14:textId="77777777" w:rsidR="0008210F" w:rsidRDefault="0008210F" w:rsidP="00B16281">
    <w:pPr>
      <w:rPr>
        <w:rFonts w:asciiTheme="majorBidi" w:hAnsiTheme="majorBidi" w:cstheme="majorBidi"/>
        <w:sz w:val="32"/>
        <w:szCs w:val="32"/>
      </w:rPr>
    </w:pPr>
  </w:p>
  <w:p w14:paraId="2F45D86F" w14:textId="77777777" w:rsidR="0008210F" w:rsidRPr="001449B3" w:rsidRDefault="0008210F" w:rsidP="00B16281">
    <w:pPr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933C" w14:textId="77777777" w:rsidR="00BA24D4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  <w:p w14:paraId="1E1A4BA9" w14:textId="77777777" w:rsidR="000B4A65" w:rsidRPr="00345798" w:rsidRDefault="000B4A65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4754" w14:textId="77777777" w:rsidR="001E4D4C" w:rsidRDefault="001E4D4C" w:rsidP="001E4D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79A67DA3" w14:textId="77777777" w:rsidR="001449B3" w:rsidRDefault="001449B3" w:rsidP="001E4D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24EF5E46" w14:textId="77777777" w:rsidR="001E4D4C" w:rsidRDefault="001E4D4C" w:rsidP="001E4D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  <w:p w14:paraId="0E006778" w14:textId="77777777" w:rsidR="001E4D4C" w:rsidRPr="00495683" w:rsidRDefault="001E4D4C" w:rsidP="001E4D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4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50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87F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241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1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A65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B09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38D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9B3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D4C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A32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1CF7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5C9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4EF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71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4F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69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893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CA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3C9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25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D08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899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6A5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1FA3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888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72B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9D5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6E2B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B7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33D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632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3E4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4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98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0F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87FD0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1E7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687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4E7D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2C2E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1CA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CA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6A3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02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7E2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001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82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E7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E57CC54-6879-43DF-BE1A-FBA73A4F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7BA3DEB-1F12-4576-8620-40BEE38C3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69</TotalTime>
  <Pages>4</Pages>
  <Words>423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27</cp:revision>
  <cp:lastPrinted>2024-10-21T21:40:00Z</cp:lastPrinted>
  <dcterms:created xsi:type="dcterms:W3CDTF">2025-04-22T07:58:00Z</dcterms:created>
  <dcterms:modified xsi:type="dcterms:W3CDTF">2025-05-07T09:37:00Z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