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F1EF" w14:textId="77777777" w:rsidR="000300EB" w:rsidRPr="00184215" w:rsidRDefault="000300EB" w:rsidP="00320EC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320EC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0C559730" w14:textId="1E740B84" w:rsidR="000300EB" w:rsidRPr="00184215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6984B4FC" w14:textId="77777777" w:rsidR="00B24B12" w:rsidRDefault="000300EB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CE9FD7F" w14:textId="62CFFB29" w:rsidR="00CA0EE7" w:rsidRPr="00025C5C" w:rsidRDefault="00C74E13" w:rsidP="001731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B13467">
        <w:rPr>
          <w:rFonts w:ascii="Angsana New" w:hAnsi="Angsana New" w:hint="cs"/>
          <w:sz w:val="30"/>
          <w:szCs w:val="30"/>
          <w:cs/>
          <w:lang w:bidi="th-TH"/>
        </w:rPr>
        <w:t>ข้อมูลเงินลงทุน</w:t>
      </w:r>
    </w:p>
    <w:p w14:paraId="3CBEE423" w14:textId="7CEC5649" w:rsidR="00025C5C" w:rsidRPr="00B13467" w:rsidRDefault="00025C5C" w:rsidP="001731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62819C2E" w14:textId="2208D59B" w:rsidR="00FD6063" w:rsidRDefault="00C74E13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47F75D78" w14:textId="637CD6DC" w:rsidR="00C74E13" w:rsidRDefault="003331A5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เงินกู้ยืม</w:t>
      </w:r>
    </w:p>
    <w:p w14:paraId="373F219A" w14:textId="11115F4C" w:rsidR="006E3B29" w:rsidRDefault="00FA2EDA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1C2FD9E9" w14:textId="002F4B2E" w:rsidR="00373D37" w:rsidRPr="00245A6C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742804F" w14:textId="46C4264B" w:rsidR="005B5FA8" w:rsidRPr="00A239AF" w:rsidRDefault="00373D37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  <w:r w:rsidR="005F48A9" w:rsidRPr="005F48A9">
        <w:rPr>
          <w:rFonts w:ascii="Angsana New" w:hAnsi="Angsana New"/>
          <w:sz w:val="30"/>
          <w:szCs w:val="30"/>
          <w:cs/>
          <w:lang w:bidi="th-TH"/>
        </w:rPr>
        <w:t>กับ</w:t>
      </w:r>
      <w:r w:rsidRPr="00184215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  <w:r w:rsidR="00E4131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3666AEEB" w14:textId="5BAC0102" w:rsidR="003C45B9" w:rsidRDefault="005B5FA8" w:rsidP="00320EC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405335" w14:textId="77777777" w:rsidR="005B5FA8" w:rsidRPr="00C00174" w:rsidRDefault="005B5FA8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320EC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877D0D2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7B49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7290194" w14:textId="77777777" w:rsidR="000300EB" w:rsidRPr="00345798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E6C79" w14:textId="16B62F7D" w:rsidR="000300EB" w:rsidRPr="007B4922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7B4922">
        <w:rPr>
          <w:rFonts w:asciiTheme="majorBidi" w:hAnsiTheme="majorBidi" w:cstheme="majorBidi"/>
          <w:sz w:val="30"/>
          <w:szCs w:val="30"/>
        </w:rPr>
        <w:t xml:space="preserve"> </w:t>
      </w:r>
      <w:r w:rsidR="0056591C">
        <w:rPr>
          <w:rFonts w:asciiTheme="majorBidi" w:hAnsiTheme="majorBidi" w:cstheme="majorBidi"/>
          <w:sz w:val="30"/>
          <w:szCs w:val="30"/>
        </w:rPr>
        <w:t>9</w:t>
      </w:r>
      <w:r w:rsidR="00881D6D">
        <w:rPr>
          <w:rFonts w:asciiTheme="majorBidi" w:hAnsiTheme="majorBidi" w:cstheme="majorBidi"/>
          <w:sz w:val="30"/>
          <w:szCs w:val="30"/>
        </w:rPr>
        <w:t xml:space="preserve"> </w:t>
      </w:r>
      <w:r w:rsidR="00346D6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734B3D" w:rsidRPr="007B4922">
        <w:rPr>
          <w:rFonts w:asciiTheme="majorBidi" w:hAnsiTheme="majorBidi" w:cstheme="majorBidi"/>
          <w:sz w:val="30"/>
          <w:szCs w:val="30"/>
        </w:rPr>
        <w:t>256</w:t>
      </w:r>
      <w:r w:rsidR="00346D61">
        <w:rPr>
          <w:rFonts w:asciiTheme="majorBidi" w:hAnsiTheme="majorBidi" w:cstheme="majorBidi"/>
          <w:sz w:val="30"/>
          <w:szCs w:val="30"/>
        </w:rPr>
        <w:t>8</w:t>
      </w:r>
    </w:p>
    <w:p w14:paraId="14BDBA89" w14:textId="4DD27620" w:rsidR="00B70BE2" w:rsidRPr="00345798" w:rsidRDefault="00B70BE2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9D4AA" w14:textId="2D1C4F82" w:rsidR="000300EB" w:rsidRPr="007B4922" w:rsidRDefault="00B70BE2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B4922">
        <w:rPr>
          <w:rFonts w:asciiTheme="majorBidi" w:hAnsiTheme="majorBidi" w:cstheme="majorBidi"/>
          <w:cs/>
        </w:rPr>
        <w:t>เกณฑ์</w:t>
      </w:r>
      <w:r w:rsidR="00690722" w:rsidRPr="007B4922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345798" w:rsidRDefault="000300EB" w:rsidP="00320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EA5EF" w14:textId="58114E02" w:rsidR="00A65592" w:rsidRPr="007B492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139ED">
        <w:rPr>
          <w:rFonts w:asciiTheme="majorBidi" w:hAnsiTheme="majorBidi" w:cstheme="majorBidi"/>
          <w:sz w:val="30"/>
          <w:szCs w:val="30"/>
        </w:rPr>
        <w:t xml:space="preserve">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F139ED">
        <w:rPr>
          <w:rFonts w:asciiTheme="majorBidi" w:hAnsiTheme="majorBidi" w:cstheme="majorBidi"/>
          <w:sz w:val="30"/>
          <w:szCs w:val="30"/>
        </w:rPr>
        <w:t xml:space="preserve">       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B4922">
        <w:rPr>
          <w:rFonts w:asciiTheme="majorBidi" w:hAnsiTheme="majorBidi" w:cstheme="majorBidi"/>
          <w:sz w:val="30"/>
          <w:szCs w:val="30"/>
        </w:rPr>
        <w:t>34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F640A3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B4922">
        <w:rPr>
          <w:rFonts w:asciiTheme="majorBidi" w:hAnsiTheme="majorBidi" w:cstheme="majorBidi"/>
          <w:sz w:val="30"/>
          <w:szCs w:val="30"/>
        </w:rPr>
        <w:t xml:space="preserve"> 256</w:t>
      </w:r>
      <w:r w:rsidR="00346D61">
        <w:rPr>
          <w:rFonts w:asciiTheme="majorBidi" w:hAnsiTheme="majorBidi" w:cstheme="majorBidi"/>
          <w:sz w:val="30"/>
          <w:szCs w:val="30"/>
        </w:rPr>
        <w:t>7</w:t>
      </w:r>
    </w:p>
    <w:p w14:paraId="47507F44" w14:textId="77777777" w:rsidR="00A65592" w:rsidRPr="00345798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F2B71" w14:textId="012F730D" w:rsidR="00A65592" w:rsidRDefault="00A65592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4922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B4922">
        <w:rPr>
          <w:rFonts w:asciiTheme="majorBidi" w:hAnsiTheme="majorBidi" w:cstheme="majorBidi"/>
          <w:sz w:val="30"/>
          <w:szCs w:val="30"/>
        </w:rPr>
        <w:t>31</w:t>
      </w:r>
      <w:r w:rsidRPr="007B49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4922">
        <w:rPr>
          <w:rFonts w:asciiTheme="majorBidi" w:hAnsiTheme="majorBidi" w:cstheme="majorBidi"/>
          <w:sz w:val="30"/>
          <w:szCs w:val="30"/>
        </w:rPr>
        <w:t>256</w:t>
      </w:r>
      <w:r w:rsidR="00346D61">
        <w:rPr>
          <w:rFonts w:asciiTheme="majorBidi" w:hAnsiTheme="majorBidi" w:cstheme="majorBidi"/>
          <w:sz w:val="30"/>
          <w:szCs w:val="30"/>
        </w:rPr>
        <w:t>7</w:t>
      </w:r>
    </w:p>
    <w:p w14:paraId="63D87B47" w14:textId="77777777" w:rsidR="001273BB" w:rsidRDefault="001273BB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748062" w14:textId="77777777" w:rsidR="00B34763" w:rsidRPr="006C3A27" w:rsidRDefault="00B34763" w:rsidP="00320EC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837D7B" w14:textId="6B3B6E86" w:rsidR="00432770" w:rsidRPr="00345798" w:rsidRDefault="00432770" w:rsidP="00345798">
      <w:pPr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5006DBAF" w14:textId="77777777" w:rsidR="0025461D" w:rsidRDefault="00254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2AFC933" w14:textId="7C291B3D" w:rsidR="00432770" w:rsidRPr="00B13467" w:rsidRDefault="000300EB" w:rsidP="003C753E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3F67E8ED" w14:textId="77777777" w:rsidR="0025461D" w:rsidRPr="00972CFF" w:rsidRDefault="0025461D" w:rsidP="00345798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048"/>
        <w:gridCol w:w="270"/>
        <w:gridCol w:w="1091"/>
        <w:gridCol w:w="270"/>
        <w:gridCol w:w="1118"/>
        <w:gridCol w:w="245"/>
        <w:gridCol w:w="1071"/>
      </w:tblGrid>
      <w:tr w:rsidR="00ED529E" w:rsidRPr="007B4922" w14:paraId="77C7E19C" w14:textId="77777777" w:rsidTr="00ED529E">
        <w:trPr>
          <w:tblHeader/>
        </w:trPr>
        <w:tc>
          <w:tcPr>
            <w:tcW w:w="2269" w:type="pct"/>
            <w:vAlign w:val="bottom"/>
          </w:tcPr>
          <w:p w14:paraId="122115C1" w14:textId="35D5744D" w:rsidR="00ED529E" w:rsidRPr="007B4922" w:rsidRDefault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3"/>
          </w:tcPr>
          <w:p w14:paraId="1605949C" w14:textId="15BA9F3C" w:rsidR="00ED529E" w:rsidRPr="007B4922" w:rsidRDefault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6F9CCAB" w14:textId="62F2C1E7" w:rsidR="00ED529E" w:rsidRPr="007B4922" w:rsidRDefault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  <w:vAlign w:val="bottom"/>
          </w:tcPr>
          <w:p w14:paraId="3D5B6F41" w14:textId="256B787B" w:rsidR="00ED529E" w:rsidRPr="007B4922" w:rsidRDefault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D61" w:rsidRPr="007B4922" w14:paraId="13768000" w14:textId="77777777">
        <w:trPr>
          <w:tblHeader/>
        </w:trPr>
        <w:tc>
          <w:tcPr>
            <w:tcW w:w="2269" w:type="pct"/>
            <w:vAlign w:val="bottom"/>
          </w:tcPr>
          <w:p w14:paraId="4A270513" w14:textId="6193B684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E862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0" w:type="pct"/>
            <w:vAlign w:val="bottom"/>
          </w:tcPr>
          <w:p w14:paraId="55FA76DA" w14:textId="3E8BB8D6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04AE77F1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93ABF6A" w14:textId="4A9BD29A" w:rsidR="00346D61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65DF270F" w14:textId="6F22E868" w:rsidR="00346D61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343C1DDC" w14:textId="1FA4C34A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01525B70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F8A9B59" w14:textId="775C3212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D529E" w:rsidRPr="007B4922" w14:paraId="5CA618F0" w14:textId="77777777" w:rsidTr="0095538D">
        <w:trPr>
          <w:trHeight w:val="245"/>
          <w:tblHeader/>
        </w:trPr>
        <w:tc>
          <w:tcPr>
            <w:tcW w:w="2269" w:type="pct"/>
            <w:vAlign w:val="bottom"/>
          </w:tcPr>
          <w:p w14:paraId="5DA3DC32" w14:textId="77777777" w:rsidR="00ED529E" w:rsidRPr="007B4922" w:rsidRDefault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pct"/>
            <w:gridSpan w:val="7"/>
            <w:vAlign w:val="bottom"/>
          </w:tcPr>
          <w:p w14:paraId="461632C2" w14:textId="3D0E36CC" w:rsidR="00ED529E" w:rsidRPr="007B4922" w:rsidRDefault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529E" w:rsidRPr="007B4922" w14:paraId="5D49CE88" w14:textId="77777777" w:rsidTr="0011670A">
        <w:tc>
          <w:tcPr>
            <w:tcW w:w="2269" w:type="pct"/>
            <w:vAlign w:val="bottom"/>
          </w:tcPr>
          <w:p w14:paraId="376BF947" w14:textId="23BB04C9" w:rsidR="00ED529E" w:rsidRPr="00682FF6" w:rsidRDefault="00ED529E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 w:type="page"/>
            </w:r>
            <w:r w:rsidR="00682FF6" w:rsidRPr="00682F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560" w:type="pct"/>
          </w:tcPr>
          <w:p w14:paraId="4446E7B1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6F335567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359B46B0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032C9F6C" w14:textId="1DAA9ED0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1F604409" w14:textId="139CD88F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4B1ECB3C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77679EF3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D61" w:rsidRPr="007B4922" w14:paraId="435F7618" w14:textId="77777777" w:rsidTr="006B1413">
        <w:tc>
          <w:tcPr>
            <w:tcW w:w="2269" w:type="pct"/>
            <w:vAlign w:val="bottom"/>
          </w:tcPr>
          <w:p w14:paraId="53E19464" w14:textId="6CB4FD49" w:rsidR="00346D61" w:rsidRPr="007B4922" w:rsidRDefault="00346D61" w:rsidP="00346D6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0" w:type="pct"/>
          </w:tcPr>
          <w:p w14:paraId="1006A8A2" w14:textId="39A732E5" w:rsidR="00346D61" w:rsidRPr="001F6804" w:rsidRDefault="00B20E7E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B20E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7FFC55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4B002C88" w14:textId="11D03A2C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682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B94D92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3FE1D705" w14:textId="68E5D8B2" w:rsidR="00346D61" w:rsidRPr="001F6804" w:rsidRDefault="009E124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A6EDD" w:rsidRPr="009A6E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31" w:type="pct"/>
            <w:vAlign w:val="bottom"/>
          </w:tcPr>
          <w:p w14:paraId="5602B3C1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40B6E441" w14:textId="159F0D5C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682F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6D61" w:rsidRPr="007B4922" w14:paraId="7F58C84C" w14:textId="77777777" w:rsidTr="006B1413">
        <w:tc>
          <w:tcPr>
            <w:tcW w:w="2269" w:type="pct"/>
            <w:vAlign w:val="bottom"/>
          </w:tcPr>
          <w:p w14:paraId="598B5EA1" w14:textId="77777777" w:rsidR="00346D61" w:rsidRPr="007B4922" w:rsidRDefault="00346D61" w:rsidP="00346D6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0" w:type="pct"/>
          </w:tcPr>
          <w:p w14:paraId="52BA2918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4AC7590E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5CB05808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742E24F6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294CED73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073E26D4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76644284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D61" w:rsidRPr="007B4922" w14:paraId="4EE8E924" w14:textId="77777777" w:rsidTr="0011670A">
        <w:tc>
          <w:tcPr>
            <w:tcW w:w="2269" w:type="pct"/>
            <w:vAlign w:val="bottom"/>
          </w:tcPr>
          <w:p w14:paraId="7B469A7A" w14:textId="752CBC1B" w:rsidR="00346D61" w:rsidRPr="007B4922" w:rsidRDefault="00346D61" w:rsidP="00346D6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60" w:type="pct"/>
          </w:tcPr>
          <w:p w14:paraId="5EA14383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6BA7E8E8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239EF0D6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238A1298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02F80453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7FCA92FB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1975952F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D61" w:rsidRPr="007B4922" w14:paraId="14516CA7" w14:textId="77777777" w:rsidTr="0011670A">
        <w:tc>
          <w:tcPr>
            <w:tcW w:w="2269" w:type="pct"/>
            <w:vAlign w:val="bottom"/>
          </w:tcPr>
          <w:p w14:paraId="738513CA" w14:textId="77777777" w:rsidR="00346D61" w:rsidRPr="007B4922" w:rsidRDefault="00346D61" w:rsidP="00346D6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60" w:type="pct"/>
          </w:tcPr>
          <w:p w14:paraId="53552B29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0565AAA0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3D393D52" w14:textId="77777777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507293B6" w14:textId="20F39F76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284F70BA" w14:textId="61ECB1EC" w:rsidR="00346D61" w:rsidRPr="001F6804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0AA456AE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5D9E1325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D61" w:rsidRPr="007B4922" w14:paraId="71997617" w14:textId="77777777" w:rsidTr="0011670A">
        <w:tc>
          <w:tcPr>
            <w:tcW w:w="2269" w:type="pct"/>
            <w:vAlign w:val="bottom"/>
          </w:tcPr>
          <w:p w14:paraId="12C1FFF6" w14:textId="77777777" w:rsidR="00346D61" w:rsidRPr="007B4922" w:rsidRDefault="00346D61" w:rsidP="00346D6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60" w:type="pct"/>
          </w:tcPr>
          <w:p w14:paraId="37854A2C" w14:textId="42691C00" w:rsidR="00346D61" w:rsidRPr="00943B17" w:rsidRDefault="001B4B3C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14,209</w:t>
            </w:r>
          </w:p>
        </w:tc>
        <w:tc>
          <w:tcPr>
            <w:tcW w:w="144" w:type="pct"/>
          </w:tcPr>
          <w:p w14:paraId="0F7B509B" w14:textId="77777777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4F133FC" w14:textId="654A7D12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12,294</w:t>
            </w:r>
          </w:p>
        </w:tc>
        <w:tc>
          <w:tcPr>
            <w:tcW w:w="144" w:type="pct"/>
          </w:tcPr>
          <w:p w14:paraId="5B4E3180" w14:textId="57F24941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8CFFCE4" w14:textId="725AC90A" w:rsidR="00346D61" w:rsidRPr="00943B17" w:rsidRDefault="00987E77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13,583</w:t>
            </w:r>
          </w:p>
        </w:tc>
        <w:tc>
          <w:tcPr>
            <w:tcW w:w="131" w:type="pct"/>
            <w:vAlign w:val="bottom"/>
          </w:tcPr>
          <w:p w14:paraId="2E255B3F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6A2A3E00" w14:textId="300322BD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12,284</w:t>
            </w:r>
          </w:p>
        </w:tc>
      </w:tr>
      <w:tr w:rsidR="00346D61" w:rsidRPr="007B4922" w14:paraId="382E441D" w14:textId="77777777" w:rsidTr="0011670A">
        <w:tc>
          <w:tcPr>
            <w:tcW w:w="2269" w:type="pct"/>
            <w:vAlign w:val="bottom"/>
          </w:tcPr>
          <w:p w14:paraId="2754465F" w14:textId="77777777" w:rsidR="00346D61" w:rsidRPr="007B4922" w:rsidRDefault="00346D61" w:rsidP="00346D6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0" w:type="pct"/>
          </w:tcPr>
          <w:p w14:paraId="671C6148" w14:textId="57018F9B" w:rsidR="00346D61" w:rsidRPr="00943B17" w:rsidRDefault="008A2D96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4" w:type="pct"/>
          </w:tcPr>
          <w:p w14:paraId="46CCFEE4" w14:textId="77777777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A0F699E" w14:textId="07C9F65A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144" w:type="pct"/>
          </w:tcPr>
          <w:p w14:paraId="3477CE7F" w14:textId="3463F735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15B54B5" w14:textId="778F62D4" w:rsidR="00346D61" w:rsidRPr="00943B17" w:rsidRDefault="008A2D96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31" w:type="pct"/>
            <w:vAlign w:val="bottom"/>
          </w:tcPr>
          <w:p w14:paraId="67CD8276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5212D97C" w14:textId="7235FBD2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</w:tr>
      <w:tr w:rsidR="00346D61" w:rsidRPr="007B4922" w14:paraId="6DAA2312" w14:textId="77777777" w:rsidTr="0011670A">
        <w:tc>
          <w:tcPr>
            <w:tcW w:w="2269" w:type="pct"/>
            <w:vAlign w:val="bottom"/>
          </w:tcPr>
          <w:p w14:paraId="61F7CCBF" w14:textId="77777777" w:rsidR="00346D61" w:rsidRPr="007B4922" w:rsidRDefault="00346D61" w:rsidP="00346D6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A76AEC6" w14:textId="1C94080A" w:rsidR="00346D61" w:rsidRPr="00943B17" w:rsidRDefault="007069BA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61BD7A5" w14:textId="77777777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5675F6A" w14:textId="1B092716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081A4615" w14:textId="3C53C989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652C9634" w14:textId="70ECE723" w:rsidR="00346D61" w:rsidRPr="00943B17" w:rsidRDefault="007069BA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" w:type="pct"/>
            <w:vAlign w:val="bottom"/>
          </w:tcPr>
          <w:p w14:paraId="7A8B2ABE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47F3C3C4" w14:textId="5F414486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46D61" w:rsidRPr="009B012E" w14:paraId="15E475C8" w14:textId="77777777" w:rsidTr="0011670A">
        <w:tc>
          <w:tcPr>
            <w:tcW w:w="2269" w:type="pct"/>
            <w:vAlign w:val="bottom"/>
          </w:tcPr>
          <w:p w14:paraId="331066D2" w14:textId="77777777" w:rsidR="00346D61" w:rsidRPr="007B4922" w:rsidRDefault="00346D61" w:rsidP="00346D6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174554BE" w14:textId="5DF17518" w:rsidR="00346D61" w:rsidRPr="00943B17" w:rsidRDefault="00D6589C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15,172</w:t>
            </w:r>
          </w:p>
        </w:tc>
        <w:tc>
          <w:tcPr>
            <w:tcW w:w="144" w:type="pct"/>
          </w:tcPr>
          <w:p w14:paraId="59D0B751" w14:textId="77777777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AC19402" w14:textId="6815E8FC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13,319</w:t>
            </w:r>
          </w:p>
        </w:tc>
        <w:tc>
          <w:tcPr>
            <w:tcW w:w="144" w:type="pct"/>
          </w:tcPr>
          <w:p w14:paraId="47269F2B" w14:textId="19C44CC3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58467" w14:textId="133D26C9" w:rsidR="00346D61" w:rsidRPr="00943B17" w:rsidRDefault="00D26825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14,546</w:t>
            </w:r>
          </w:p>
        </w:tc>
        <w:tc>
          <w:tcPr>
            <w:tcW w:w="131" w:type="pct"/>
            <w:vAlign w:val="bottom"/>
          </w:tcPr>
          <w:p w14:paraId="4F85456C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5308D" w14:textId="0F143789" w:rsidR="00346D61" w:rsidRPr="009B012E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13,309</w:t>
            </w:r>
          </w:p>
        </w:tc>
      </w:tr>
      <w:tr w:rsidR="00ED529E" w:rsidRPr="007B4922" w14:paraId="2BC4CDED" w14:textId="77777777" w:rsidTr="00682FF6">
        <w:tc>
          <w:tcPr>
            <w:tcW w:w="2269" w:type="pct"/>
            <w:vAlign w:val="bottom"/>
          </w:tcPr>
          <w:p w14:paraId="788723FD" w14:textId="77777777" w:rsidR="00ED529E" w:rsidRPr="007B4922" w:rsidRDefault="00ED529E" w:rsidP="00ED529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737C92CC" w14:textId="77777777" w:rsidR="00ED529E" w:rsidRPr="00943B17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189FE9" w14:textId="77777777" w:rsidR="00ED529E" w:rsidRPr="00943B17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5C3E86A" w14:textId="77777777" w:rsidR="00ED529E" w:rsidRPr="00943B17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740578" w14:textId="0F57C8ED" w:rsidR="00ED529E" w:rsidRPr="00943B17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04BB749B" w14:textId="2FB5185A" w:rsidR="00ED529E" w:rsidRPr="00943B17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26751250" w14:textId="77777777" w:rsidR="00ED529E" w:rsidRPr="007B4922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744C3CC9" w14:textId="77777777" w:rsidR="00ED529E" w:rsidRPr="007B4922" w:rsidRDefault="00ED529E" w:rsidP="00ED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29E" w:rsidRPr="007B4922" w14:paraId="4E3CF326" w14:textId="77777777" w:rsidTr="0011670A">
        <w:tc>
          <w:tcPr>
            <w:tcW w:w="2269" w:type="pct"/>
            <w:vAlign w:val="bottom"/>
          </w:tcPr>
          <w:p w14:paraId="381CCDF2" w14:textId="77777777" w:rsidR="00ED529E" w:rsidRPr="007B4922" w:rsidRDefault="00ED529E" w:rsidP="00ED529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560" w:type="pct"/>
          </w:tcPr>
          <w:p w14:paraId="44159661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0B36DC6F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83" w:type="pct"/>
          </w:tcPr>
          <w:p w14:paraId="2AD06D64" w14:textId="77777777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44" w:type="pct"/>
          </w:tcPr>
          <w:p w14:paraId="5E9E0EAB" w14:textId="37B80CD1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597" w:type="pct"/>
            <w:shd w:val="clear" w:color="auto" w:fill="auto"/>
          </w:tcPr>
          <w:p w14:paraId="52B355F4" w14:textId="6B029F16" w:rsidR="00ED529E" w:rsidRPr="001F6804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31" w:type="pct"/>
            <w:vAlign w:val="bottom"/>
          </w:tcPr>
          <w:p w14:paraId="44F5645B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1517D46C" w14:textId="77777777" w:rsidR="00ED529E" w:rsidRPr="007B4922" w:rsidRDefault="00ED529E" w:rsidP="00ED5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6D61" w:rsidRPr="007B4922" w14:paraId="43E4060D" w14:textId="77777777" w:rsidTr="0011670A">
        <w:tc>
          <w:tcPr>
            <w:tcW w:w="2269" w:type="pct"/>
            <w:vAlign w:val="bottom"/>
          </w:tcPr>
          <w:p w14:paraId="1348D053" w14:textId="77777777" w:rsidR="00346D61" w:rsidRPr="007B4922" w:rsidRDefault="00346D61" w:rsidP="00346D6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60" w:type="pct"/>
          </w:tcPr>
          <w:p w14:paraId="6B6CB99F" w14:textId="556F0409" w:rsidR="00346D61" w:rsidRPr="00C303CA" w:rsidRDefault="004C2AC4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19EED0" w14:textId="77777777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6354040" w14:textId="58F4945D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877FE6" w14:textId="19016966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EEB8AB1" w14:textId="442BFEBC" w:rsidR="00346D61" w:rsidRPr="00943B17" w:rsidRDefault="008A03C6" w:rsidP="008A0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31" w:type="pct"/>
            <w:vAlign w:val="bottom"/>
          </w:tcPr>
          <w:p w14:paraId="7D3455B4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5BC8DD70" w14:textId="6DC34F62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6D61" w:rsidRPr="00FC2951" w14:paraId="6F7E4742" w14:textId="77777777" w:rsidTr="0011670A">
        <w:tc>
          <w:tcPr>
            <w:tcW w:w="2269" w:type="pct"/>
            <w:vAlign w:val="bottom"/>
          </w:tcPr>
          <w:p w14:paraId="1DC8FDF0" w14:textId="459B2D95" w:rsidR="00346D61" w:rsidRPr="007B4922" w:rsidRDefault="00346D61" w:rsidP="00346D6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60" w:type="pct"/>
          </w:tcPr>
          <w:p w14:paraId="42C2922A" w14:textId="7FBDBFAD" w:rsidR="00346D61" w:rsidRPr="00C303CA" w:rsidRDefault="00636FFA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4" w:type="pct"/>
          </w:tcPr>
          <w:p w14:paraId="3D6E3504" w14:textId="77777777" w:rsidR="00346D61" w:rsidRPr="00943B17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188ADFD4" w14:textId="434FA14E" w:rsidR="00346D61" w:rsidRDefault="00346D61" w:rsidP="00EF0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C4422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14:paraId="785BB0AC" w14:textId="23EEBB0E" w:rsidR="00346D61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7F4B989" w14:textId="1EFAB1E7" w:rsidR="00346D61" w:rsidRPr="00943B17" w:rsidRDefault="004C2AC4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127EA9DE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20476F1C" w14:textId="5CB8BA6F" w:rsidR="00346D61" w:rsidRPr="00FC2951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221B4C6" w14:textId="77777777" w:rsidR="00ED529E" w:rsidRPr="00972CFF" w:rsidRDefault="00ED529E" w:rsidP="0034579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9"/>
        <w:gridCol w:w="1091"/>
        <w:gridCol w:w="270"/>
        <w:gridCol w:w="1088"/>
        <w:gridCol w:w="279"/>
        <w:gridCol w:w="1101"/>
        <w:gridCol w:w="247"/>
        <w:gridCol w:w="1065"/>
      </w:tblGrid>
      <w:tr w:rsidR="002F47FA" w:rsidRPr="007B4922" w14:paraId="2E52F6AE" w14:textId="77777777" w:rsidTr="002F47FA">
        <w:trPr>
          <w:tblHeader/>
        </w:trPr>
        <w:tc>
          <w:tcPr>
            <w:tcW w:w="2254" w:type="pct"/>
            <w:vAlign w:val="bottom"/>
          </w:tcPr>
          <w:p w14:paraId="3B9CD848" w14:textId="12FFC2BB" w:rsidR="003C14F2" w:rsidRPr="00345798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3227B287" w14:textId="6C96B1C6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6FD72C8" w14:textId="6CCDE71A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pct"/>
            <w:gridSpan w:val="3"/>
            <w:vAlign w:val="bottom"/>
          </w:tcPr>
          <w:p w14:paraId="34294543" w14:textId="77777777" w:rsidR="003C14F2" w:rsidRPr="007B4922" w:rsidRDefault="003C14F2" w:rsidP="00320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BD0" w:rsidRPr="007B4922" w14:paraId="12A0FEA5" w14:textId="77777777" w:rsidTr="002F47FA">
        <w:trPr>
          <w:tblHeader/>
        </w:trPr>
        <w:tc>
          <w:tcPr>
            <w:tcW w:w="2254" w:type="pct"/>
            <w:vAlign w:val="bottom"/>
          </w:tcPr>
          <w:p w14:paraId="3FCE34CC" w14:textId="31CC06E4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4CC49CD" w14:textId="47E0DB94" w:rsidR="00793BD0" w:rsidRPr="007B4922" w:rsidRDefault="00346D61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14:paraId="34D5E489" w14:textId="77777777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B6C8508" w14:textId="40D7962C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0C38398F" w14:textId="37F8B60B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04CEA1" w14:textId="63B61E99" w:rsidR="00793BD0" w:rsidRPr="007B4922" w:rsidRDefault="00346D61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2" w:type="pct"/>
          </w:tcPr>
          <w:p w14:paraId="2777F2B9" w14:textId="77777777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A75CD4" w14:textId="3EEB4938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46D61" w:rsidRPr="007B4922" w14:paraId="1D4C8BB0" w14:textId="77777777">
        <w:trPr>
          <w:tblHeader/>
        </w:trPr>
        <w:tc>
          <w:tcPr>
            <w:tcW w:w="2254" w:type="pct"/>
            <w:vAlign w:val="bottom"/>
          </w:tcPr>
          <w:p w14:paraId="41E5E783" w14:textId="037405D2" w:rsidR="00346D61" w:rsidRPr="00345798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3" w:type="pct"/>
            <w:vAlign w:val="bottom"/>
          </w:tcPr>
          <w:p w14:paraId="2BEF55CC" w14:textId="042BF671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6A42269C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428E17" w14:textId="1FD6AF6F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17BB3859" w14:textId="6D387738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46D5B85" w14:textId="609B21FA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725C9EBB" w14:textId="77777777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426C95" w14:textId="77B018F2" w:rsidR="00346D61" w:rsidRPr="007B4922" w:rsidRDefault="00346D61" w:rsidP="00346D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93BD0" w:rsidRPr="007B4922" w14:paraId="20B778D4" w14:textId="77777777" w:rsidTr="002F47FA">
        <w:trPr>
          <w:tblHeader/>
        </w:trPr>
        <w:tc>
          <w:tcPr>
            <w:tcW w:w="2254" w:type="pct"/>
            <w:vAlign w:val="bottom"/>
          </w:tcPr>
          <w:p w14:paraId="4555BA50" w14:textId="77777777" w:rsidR="00793BD0" w:rsidRPr="00345798" w:rsidRDefault="00793BD0" w:rsidP="0079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6" w:type="pct"/>
            <w:gridSpan w:val="7"/>
          </w:tcPr>
          <w:p w14:paraId="04D955A6" w14:textId="06D02EA7" w:rsidR="00793BD0" w:rsidRPr="007B4922" w:rsidRDefault="00793BD0" w:rsidP="00793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007C" w:rsidRPr="007B4922" w14:paraId="6754F3A8" w14:textId="77777777" w:rsidTr="002F47FA">
        <w:tc>
          <w:tcPr>
            <w:tcW w:w="2254" w:type="pct"/>
          </w:tcPr>
          <w:p w14:paraId="39A32758" w14:textId="1A3016B0" w:rsidR="002D007C" w:rsidRPr="00F640A3" w:rsidRDefault="002D007C" w:rsidP="002D007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 w:rsidRPr="00F64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583" w:type="pct"/>
          </w:tcPr>
          <w:p w14:paraId="43293C00" w14:textId="77777777" w:rsidR="002D007C" w:rsidRPr="007B4922" w:rsidRDefault="002D007C" w:rsidP="00E70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983585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9E7F6D" w14:textId="70317D13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FEFAE75" w14:textId="229B8DE0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9048BE8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E780F1C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EE8781D" w14:textId="77777777" w:rsidR="002D007C" w:rsidRPr="007B4922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007C" w:rsidRPr="007B4922" w14:paraId="25557776" w14:textId="77777777" w:rsidTr="002F47FA">
        <w:tc>
          <w:tcPr>
            <w:tcW w:w="2254" w:type="pct"/>
          </w:tcPr>
          <w:p w14:paraId="666F746B" w14:textId="451162A3" w:rsidR="002D007C" w:rsidRPr="000E452C" w:rsidRDefault="002D007C" w:rsidP="002D007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452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CD22D4C" w14:textId="5B6A292E" w:rsidR="002D007C" w:rsidRPr="000E452C" w:rsidRDefault="000E452C" w:rsidP="00E7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20A331" w14:textId="77777777" w:rsidR="002D007C" w:rsidRPr="00B13467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D213577" w14:textId="45D5C782" w:rsidR="002D007C" w:rsidRPr="00B13467" w:rsidRDefault="002D007C" w:rsidP="0044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3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E0CE594" w14:textId="77777777" w:rsidR="002D007C" w:rsidRPr="00B13467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FD04650" w14:textId="6354374E" w:rsidR="002D007C" w:rsidRPr="00B13467" w:rsidRDefault="005C5A47" w:rsidP="005C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1,956</w:t>
            </w:r>
          </w:p>
        </w:tc>
        <w:tc>
          <w:tcPr>
            <w:tcW w:w="132" w:type="pct"/>
            <w:vAlign w:val="bottom"/>
          </w:tcPr>
          <w:p w14:paraId="74266C76" w14:textId="77777777" w:rsidR="002D007C" w:rsidRPr="00B13467" w:rsidRDefault="002D007C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011BDF63" w14:textId="06CE8F1F" w:rsidR="002D007C" w:rsidRPr="00B13467" w:rsidRDefault="00346D61" w:rsidP="00A24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3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2,204</w:t>
            </w:r>
          </w:p>
        </w:tc>
      </w:tr>
      <w:tr w:rsidR="00972CFF" w:rsidRPr="007B4922" w14:paraId="0ABF3131" w14:textId="77777777" w:rsidTr="00972CFF">
        <w:tc>
          <w:tcPr>
            <w:tcW w:w="2254" w:type="pct"/>
          </w:tcPr>
          <w:p w14:paraId="766D053D" w14:textId="77777777" w:rsidR="00972CFF" w:rsidRDefault="00972CFF" w:rsidP="002D007C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</w:tcPr>
          <w:p w14:paraId="4F6EF36A" w14:textId="77777777" w:rsidR="00972CFF" w:rsidRPr="00B13467" w:rsidRDefault="00972CFF" w:rsidP="00E7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6E7D05E4" w14:textId="77777777" w:rsidR="00972CFF" w:rsidRPr="00B13467" w:rsidRDefault="00972CFF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4D57FA9B" w14:textId="77777777" w:rsidR="00972CFF" w:rsidRPr="00B13467" w:rsidRDefault="00972CFF" w:rsidP="00A2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335F309" w14:textId="77777777" w:rsidR="00972CFF" w:rsidRPr="00B13467" w:rsidRDefault="00972CFF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7B97B3C" w14:textId="77777777" w:rsidR="00972CFF" w:rsidRPr="00B13467" w:rsidRDefault="00972CFF" w:rsidP="002D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71B973E7" w14:textId="77777777" w:rsidR="00972CFF" w:rsidRPr="00B13467" w:rsidRDefault="00972CFF" w:rsidP="002D0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2A04D37" w14:textId="77777777" w:rsidR="00972CFF" w:rsidRPr="00B13467" w:rsidRDefault="00972CFF" w:rsidP="00A24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6373" w:rsidRPr="007B4922" w14:paraId="5253B0DB" w14:textId="77777777" w:rsidTr="0095538D">
        <w:trPr>
          <w:trHeight w:hRule="exact" w:val="397"/>
        </w:trPr>
        <w:tc>
          <w:tcPr>
            <w:tcW w:w="2254" w:type="pct"/>
          </w:tcPr>
          <w:p w14:paraId="12870642" w14:textId="157760DD" w:rsidR="00B16373" w:rsidRPr="0095538D" w:rsidRDefault="00B16373" w:rsidP="00B16373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เงินประกันผลงานค้างจ่าย</w:t>
            </w:r>
          </w:p>
        </w:tc>
        <w:tc>
          <w:tcPr>
            <w:tcW w:w="583" w:type="pct"/>
          </w:tcPr>
          <w:p w14:paraId="6107C8A3" w14:textId="77777777" w:rsidR="00B16373" w:rsidRPr="00B13467" w:rsidRDefault="00B16373" w:rsidP="00B1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2A8EF52" w14:textId="77777777" w:rsidR="00B16373" w:rsidRPr="0095538D" w:rsidRDefault="00B16373" w:rsidP="00B16373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</w:tcPr>
          <w:p w14:paraId="25F1CD58" w14:textId="77777777" w:rsidR="00B16373" w:rsidRPr="0095538D" w:rsidRDefault="00B16373" w:rsidP="00B16373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485F776C" w14:textId="77777777" w:rsidR="00B16373" w:rsidRPr="0095538D" w:rsidRDefault="00B16373" w:rsidP="00B16373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1753B89" w14:textId="77777777" w:rsidR="00B16373" w:rsidRPr="0095538D" w:rsidRDefault="00B16373" w:rsidP="00B16373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  <w:vAlign w:val="bottom"/>
          </w:tcPr>
          <w:p w14:paraId="5979AD51" w14:textId="77777777" w:rsidR="00B16373" w:rsidRPr="0095538D" w:rsidRDefault="00B16373" w:rsidP="00B16373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2BFADF42" w14:textId="77777777" w:rsidR="00B16373" w:rsidRPr="0095538D" w:rsidRDefault="00B16373" w:rsidP="00B16373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D0024A" w:rsidRPr="007B4922" w14:paraId="6E1BEE15" w14:textId="77777777" w:rsidTr="0095538D">
        <w:trPr>
          <w:trHeight w:hRule="exact" w:val="397"/>
        </w:trPr>
        <w:tc>
          <w:tcPr>
            <w:tcW w:w="2254" w:type="pct"/>
          </w:tcPr>
          <w:p w14:paraId="563D1846" w14:textId="784B9B0A" w:rsidR="00D0024A" w:rsidRPr="0095538D" w:rsidRDefault="00D0024A" w:rsidP="00D0024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</w:tcPr>
          <w:p w14:paraId="00D924C7" w14:textId="234F3CD8" w:rsidR="00D0024A" w:rsidRPr="0095538D" w:rsidRDefault="00D74BE4" w:rsidP="00D7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6496A0" w14:textId="77777777" w:rsidR="00D0024A" w:rsidRPr="0095538D" w:rsidRDefault="00D0024A" w:rsidP="00D0024A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1" w:type="pct"/>
          </w:tcPr>
          <w:p w14:paraId="1EF331AC" w14:textId="1153E2F4" w:rsidR="00D0024A" w:rsidRPr="00D0024A" w:rsidRDefault="00D0024A" w:rsidP="0044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2C565A4" w14:textId="77777777" w:rsidR="00D0024A" w:rsidRPr="0095538D" w:rsidRDefault="00D0024A" w:rsidP="00D0024A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9D93815" w14:textId="787E10B0" w:rsidR="00D0024A" w:rsidRPr="00A177BA" w:rsidRDefault="00A177BA" w:rsidP="00A17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7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1,863</w:t>
            </w:r>
          </w:p>
        </w:tc>
        <w:tc>
          <w:tcPr>
            <w:tcW w:w="132" w:type="pct"/>
            <w:vAlign w:val="bottom"/>
          </w:tcPr>
          <w:p w14:paraId="3D494449" w14:textId="77777777" w:rsidR="00D0024A" w:rsidRPr="0095538D" w:rsidRDefault="00D0024A" w:rsidP="00D0024A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9" w:type="pct"/>
            <w:vAlign w:val="bottom"/>
          </w:tcPr>
          <w:p w14:paraId="3ECD8960" w14:textId="7346C8EB" w:rsidR="00D0024A" w:rsidRPr="00D0024A" w:rsidRDefault="00D0024A" w:rsidP="00D0024A">
            <w:pPr>
              <w:pStyle w:val="block"/>
              <w:tabs>
                <w:tab w:val="decimal" w:pos="777"/>
              </w:tabs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D0024A" w:rsidRPr="007B4922" w14:paraId="267DCF1C" w14:textId="77777777" w:rsidTr="002F47FA">
        <w:trPr>
          <w:trHeight w:hRule="exact" w:val="397"/>
        </w:trPr>
        <w:tc>
          <w:tcPr>
            <w:tcW w:w="2254" w:type="pct"/>
          </w:tcPr>
          <w:p w14:paraId="1266EBA9" w14:textId="77777777" w:rsidR="00D0024A" w:rsidRPr="00345798" w:rsidRDefault="00D0024A" w:rsidP="00D0024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16B5F81" w14:textId="77777777" w:rsidR="00D0024A" w:rsidRPr="007E7BDF" w:rsidRDefault="00D0024A" w:rsidP="00D0024A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3B98AD" w14:textId="77777777" w:rsidR="00D0024A" w:rsidRPr="007E7BDF" w:rsidRDefault="00D0024A" w:rsidP="00D0024A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C5D0343" w14:textId="77777777" w:rsidR="00D0024A" w:rsidRPr="007E7BDF" w:rsidRDefault="00D0024A" w:rsidP="00D0024A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52CFB8" w14:textId="77777777" w:rsidR="00D0024A" w:rsidRPr="007E7BDF" w:rsidRDefault="00D0024A" w:rsidP="00D0024A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6EF7B064" w14:textId="77777777" w:rsidR="00D0024A" w:rsidRPr="007E7BDF" w:rsidRDefault="00D0024A" w:rsidP="00D0024A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2F36D168" w14:textId="77777777" w:rsidR="00D0024A" w:rsidRPr="007E7BDF" w:rsidRDefault="00D0024A" w:rsidP="00D0024A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50C5DF8" w14:textId="77777777" w:rsidR="00D0024A" w:rsidRPr="007E7BDF" w:rsidRDefault="00D0024A" w:rsidP="00D0024A">
            <w:pPr>
              <w:pStyle w:val="block"/>
              <w:tabs>
                <w:tab w:val="decimal" w:pos="870"/>
              </w:tabs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024A" w:rsidRPr="007B4922" w14:paraId="15D5E04A" w14:textId="77777777" w:rsidTr="00C256BB">
        <w:tc>
          <w:tcPr>
            <w:tcW w:w="2254" w:type="pct"/>
          </w:tcPr>
          <w:p w14:paraId="527A68BC" w14:textId="6C5FFB15" w:rsidR="00D0024A" w:rsidRPr="00F640A3" w:rsidRDefault="00D0024A" w:rsidP="00D0024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640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3" w:type="pct"/>
          </w:tcPr>
          <w:p w14:paraId="3D10C42C" w14:textId="77777777" w:rsidR="00D0024A" w:rsidRPr="00F640A3" w:rsidRDefault="00D0024A" w:rsidP="00D002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429796" w14:textId="77777777" w:rsidR="00D0024A" w:rsidRPr="00F640A3" w:rsidRDefault="00D0024A" w:rsidP="00D002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0BE39E5" w14:textId="77777777" w:rsidR="00D0024A" w:rsidRPr="00F640A3" w:rsidRDefault="00D0024A" w:rsidP="00D002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CBFEF50" w14:textId="77777777" w:rsidR="00D0024A" w:rsidRPr="00F640A3" w:rsidRDefault="00D0024A" w:rsidP="00D002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A4CCA32" w14:textId="77777777" w:rsidR="00D0024A" w:rsidRPr="00F640A3" w:rsidRDefault="00D0024A" w:rsidP="00D002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EF5BD01" w14:textId="77777777" w:rsidR="00D0024A" w:rsidRPr="00F640A3" w:rsidRDefault="00D0024A" w:rsidP="00D002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46084DC" w14:textId="77777777" w:rsidR="00D0024A" w:rsidRPr="00F640A3" w:rsidRDefault="00D0024A" w:rsidP="00D002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0024A" w:rsidRPr="007B4922" w14:paraId="1EE531E2" w14:textId="77777777" w:rsidTr="00C256BB">
        <w:trPr>
          <w:trHeight w:val="245"/>
        </w:trPr>
        <w:tc>
          <w:tcPr>
            <w:tcW w:w="2254" w:type="pct"/>
          </w:tcPr>
          <w:p w14:paraId="6FAFE1A9" w14:textId="6ED8D5B7" w:rsidR="00D0024A" w:rsidRPr="00F640A3" w:rsidRDefault="00D0024A" w:rsidP="00D0024A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640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97112EB" w14:textId="3C587A7D" w:rsidR="00D0024A" w:rsidRPr="00F51DE5" w:rsidRDefault="00D41539" w:rsidP="00D0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4,065</w:t>
            </w:r>
          </w:p>
        </w:tc>
        <w:tc>
          <w:tcPr>
            <w:tcW w:w="144" w:type="pct"/>
          </w:tcPr>
          <w:p w14:paraId="11EFAB66" w14:textId="77777777" w:rsidR="00D0024A" w:rsidRPr="00F51DE5" w:rsidRDefault="00D0024A" w:rsidP="00D0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28F1C5B" w14:textId="3526604F" w:rsidR="00D0024A" w:rsidRPr="00F51DE5" w:rsidRDefault="00D0024A" w:rsidP="00D0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76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4,189</w:t>
            </w:r>
          </w:p>
        </w:tc>
        <w:tc>
          <w:tcPr>
            <w:tcW w:w="149" w:type="pct"/>
          </w:tcPr>
          <w:p w14:paraId="373FA0A8" w14:textId="77777777" w:rsidR="00D0024A" w:rsidRPr="00F51DE5" w:rsidRDefault="00D0024A" w:rsidP="00D0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F031F74" w14:textId="671179E1" w:rsidR="00D0024A" w:rsidRPr="00F51DE5" w:rsidRDefault="0044185A" w:rsidP="0044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5DA777C" w14:textId="77777777" w:rsidR="00D0024A" w:rsidRPr="00F51DE5" w:rsidRDefault="00D0024A" w:rsidP="00D0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926C1CA" w14:textId="36D4E0C2" w:rsidR="00D0024A" w:rsidRPr="00F51DE5" w:rsidRDefault="00D0024A" w:rsidP="004418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80" w:lineRule="exact"/>
              <w:ind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BC82F68" w14:textId="77777777" w:rsidR="00C256BB" w:rsidRDefault="00C256BB" w:rsidP="00C256BB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3108A012" w14:textId="77777777" w:rsidR="00C256BB" w:rsidRPr="00C256BB" w:rsidRDefault="00C256BB" w:rsidP="00C256BB"/>
    <w:p w14:paraId="66E4D1DE" w14:textId="35893522" w:rsidR="00943F14" w:rsidRPr="00C63D93" w:rsidRDefault="00F640A3" w:rsidP="00174FC4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530FF">
        <w:rPr>
          <w:rFonts w:asciiTheme="majorBidi" w:hAnsiTheme="majorBidi" w:cstheme="majorBidi" w:hint="cs"/>
          <w:cs/>
        </w:rPr>
        <w:lastRenderedPageBreak/>
        <w:t>ข้อมูลเงินลงทุน</w:t>
      </w:r>
    </w:p>
    <w:p w14:paraId="76CE1890" w14:textId="77777777" w:rsidR="00106168" w:rsidRPr="006F778B" w:rsidRDefault="00106168" w:rsidP="00106168"/>
    <w:tbl>
      <w:tblPr>
        <w:tblW w:w="93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49"/>
        <w:gridCol w:w="1011"/>
        <w:gridCol w:w="249"/>
        <w:gridCol w:w="1101"/>
        <w:gridCol w:w="270"/>
        <w:gridCol w:w="900"/>
        <w:gridCol w:w="270"/>
        <w:gridCol w:w="912"/>
      </w:tblGrid>
      <w:tr w:rsidR="00106168" w:rsidRPr="00174FC4" w14:paraId="161BD175" w14:textId="77777777" w:rsidTr="00C34CD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FE1E738" w14:textId="77777777" w:rsidR="00106168" w:rsidRPr="00174FC4" w:rsidRDefault="00106168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942" w:type="dxa"/>
            <w:gridSpan w:val="11"/>
            <w:shd w:val="clear" w:color="auto" w:fill="auto"/>
            <w:vAlign w:val="bottom"/>
          </w:tcPr>
          <w:p w14:paraId="48704535" w14:textId="6ED2857A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06168" w:rsidRPr="00174FC4" w14:paraId="71D52466" w14:textId="77777777" w:rsidTr="00C34CD4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43F28C1" w14:textId="77777777" w:rsidR="00106168" w:rsidRPr="00174FC4" w:rsidRDefault="00106168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174FC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ตราสารทุนและตราสารหนี้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0B573E" w14:textId="77777777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C1ECB47" w14:textId="77777777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4692FE6" w14:textId="77777777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25F3A82" w14:textId="77777777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A5470A8" w14:textId="77777777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472B84C" w14:textId="77777777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014F83A" w14:textId="77777777" w:rsidR="00106168" w:rsidRPr="00174FC4" w:rsidRDefault="00106168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F83A0E2" w14:textId="77777777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มูลค่ายุติธรรม</w:t>
            </w:r>
          </w:p>
        </w:tc>
        <w:tc>
          <w:tcPr>
            <w:tcW w:w="270" w:type="dxa"/>
            <w:vAlign w:val="bottom"/>
          </w:tcPr>
          <w:p w14:paraId="77BFF9CE" w14:textId="77777777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DF4FD8" w14:textId="77777777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06DCA0" w14:textId="77777777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64AA0B9" w14:textId="77777777" w:rsidR="00106168" w:rsidRPr="001A148C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48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8048E55" w14:textId="77777777" w:rsidR="00106168" w:rsidRPr="00174FC4" w:rsidRDefault="00106168" w:rsidP="00C34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14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148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106168" w:rsidRPr="00174FC4" w14:paraId="27DAF48F" w14:textId="77777777" w:rsidTr="00C34CD4">
        <w:trPr>
          <w:trHeight w:val="254"/>
          <w:tblHeader/>
        </w:trPr>
        <w:tc>
          <w:tcPr>
            <w:tcW w:w="2430" w:type="dxa"/>
            <w:shd w:val="clear" w:color="auto" w:fill="auto"/>
            <w:vAlign w:val="bottom"/>
          </w:tcPr>
          <w:p w14:paraId="18E24EE0" w14:textId="77777777" w:rsidR="00106168" w:rsidRPr="00174FC4" w:rsidRDefault="00106168" w:rsidP="00C34CD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42" w:type="dxa"/>
            <w:gridSpan w:val="11"/>
            <w:shd w:val="clear" w:color="auto" w:fill="auto"/>
            <w:vAlign w:val="bottom"/>
          </w:tcPr>
          <w:p w14:paraId="3CF8978E" w14:textId="77777777" w:rsidR="00106168" w:rsidRPr="00174FC4" w:rsidRDefault="00106168" w:rsidP="00C34CD4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174F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06168" w:rsidRPr="00174FC4" w14:paraId="0892C8F1" w14:textId="77777777" w:rsidTr="00C34CD4">
        <w:trPr>
          <w:trHeight w:val="20"/>
        </w:trPr>
        <w:tc>
          <w:tcPr>
            <w:tcW w:w="9372" w:type="dxa"/>
            <w:gridSpan w:val="12"/>
            <w:shd w:val="clear" w:color="auto" w:fill="auto"/>
            <w:vAlign w:val="bottom"/>
          </w:tcPr>
          <w:p w14:paraId="15E4E0DA" w14:textId="77777777" w:rsidR="00106168" w:rsidRPr="00174FC4" w:rsidRDefault="00106168" w:rsidP="00C34CD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</w:tr>
      <w:tr w:rsidR="00106168" w:rsidRPr="00174FC4" w14:paraId="3266ACB7" w14:textId="77777777" w:rsidTr="00C34CD4">
        <w:tc>
          <w:tcPr>
            <w:tcW w:w="2430" w:type="dxa"/>
            <w:shd w:val="clear" w:color="auto" w:fill="auto"/>
            <w:vAlign w:val="bottom"/>
          </w:tcPr>
          <w:p w14:paraId="02336C71" w14:textId="77777777" w:rsidR="00106168" w:rsidRPr="00174FC4" w:rsidRDefault="00106168" w:rsidP="00C34C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09D3E8F2" w14:textId="77777777" w:rsidR="00106168" w:rsidRPr="00174FC4" w:rsidRDefault="00106168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19C40BE" w14:textId="77777777" w:rsidR="00106168" w:rsidRPr="00174FC4" w:rsidRDefault="00106168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26C85AB" w14:textId="77777777" w:rsidR="00106168" w:rsidRPr="00174FC4" w:rsidRDefault="00106168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850B4BF" w14:textId="77777777" w:rsidR="00106168" w:rsidRPr="00174FC4" w:rsidRDefault="00106168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B32C762" w14:textId="77777777" w:rsidR="00106168" w:rsidRPr="00174FC4" w:rsidRDefault="00106168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617F872" w14:textId="77777777" w:rsidR="00106168" w:rsidRPr="00174FC4" w:rsidRDefault="00106168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0A2F69F" w14:textId="77777777" w:rsidR="00106168" w:rsidRPr="00174FC4" w:rsidRDefault="00106168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DBF6FE" w14:textId="77777777" w:rsidR="00106168" w:rsidRPr="00174FC4" w:rsidRDefault="00106168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9F682E" w14:textId="77777777" w:rsidR="00106168" w:rsidRPr="00174FC4" w:rsidRDefault="00106168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6C9AEE" w14:textId="77777777" w:rsidR="00106168" w:rsidRPr="00174FC4" w:rsidRDefault="00106168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E807DCB" w14:textId="77777777" w:rsidR="00106168" w:rsidRPr="00174FC4" w:rsidRDefault="00106168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3B9B" w:rsidRPr="00174FC4" w14:paraId="452AA66E" w14:textId="77777777" w:rsidTr="00C34CD4">
        <w:tc>
          <w:tcPr>
            <w:tcW w:w="2430" w:type="dxa"/>
            <w:shd w:val="clear" w:color="auto" w:fill="auto"/>
            <w:vAlign w:val="bottom"/>
          </w:tcPr>
          <w:p w14:paraId="19D42606" w14:textId="7B2899E6" w:rsidR="00215C9F" w:rsidRDefault="00865506" w:rsidP="00C34C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61E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="008C61EB" w:rsidRPr="008C61EB">
              <w:rPr>
                <w:rFonts w:asciiTheme="majorBidi" w:hAnsiTheme="majorBidi" w:cstheme="majorBidi" w:hint="cs"/>
                <w:sz w:val="28"/>
                <w:szCs w:val="28"/>
                <w:cs/>
              </w:rPr>
              <w:t>ฝากประจำ</w:t>
            </w:r>
            <w:r w:rsidR="0036384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ตั้งแต่</w:t>
            </w:r>
            <w:r w:rsidR="00215C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02D51C61" w14:textId="1200980D" w:rsidR="00663B9B" w:rsidRPr="00174FC4" w:rsidRDefault="00215C9F" w:rsidP="00C34C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เดือนแต่ไม่เกิน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44AE5562" w14:textId="3777207E" w:rsidR="00663B9B" w:rsidRPr="008C61EB" w:rsidRDefault="008C61EB" w:rsidP="00875EAE">
            <w:pPr>
              <w:pStyle w:val="acctfourfigures"/>
              <w:tabs>
                <w:tab w:val="clear" w:pos="765"/>
              </w:tabs>
              <w:spacing w:line="240" w:lineRule="auto"/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F0E6785" w14:textId="77777777" w:rsidR="00663B9B" w:rsidRPr="00174FC4" w:rsidRDefault="00663B9B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6A63EC6" w14:textId="237F0587" w:rsidR="00663B9B" w:rsidRPr="00174FC4" w:rsidRDefault="008C61EB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2C2E350" w14:textId="77777777" w:rsidR="00663B9B" w:rsidRPr="00174FC4" w:rsidRDefault="00663B9B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9971C14" w14:textId="5B03DA7E" w:rsidR="00663B9B" w:rsidRPr="009469B9" w:rsidRDefault="008C61EB" w:rsidP="009469B9">
            <w:pPr>
              <w:pStyle w:val="acctfourfigures"/>
              <w:tabs>
                <w:tab w:val="clear" w:pos="765"/>
              </w:tabs>
              <w:spacing w:line="240" w:lineRule="auto"/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6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1CDE99" w14:textId="77777777" w:rsidR="00663B9B" w:rsidRPr="009469B9" w:rsidRDefault="00663B9B" w:rsidP="00946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F9447F3" w14:textId="3DE1F46E" w:rsidR="00663B9B" w:rsidRPr="009469B9" w:rsidRDefault="008C61EB" w:rsidP="009469B9">
            <w:pPr>
              <w:pStyle w:val="acctfourfigures"/>
              <w:tabs>
                <w:tab w:val="clear" w:pos="765"/>
              </w:tabs>
              <w:spacing w:line="240" w:lineRule="auto"/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6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98FE96" w14:textId="77777777" w:rsidR="00663B9B" w:rsidRPr="009469B9" w:rsidRDefault="00663B9B" w:rsidP="009469B9">
            <w:pPr>
              <w:pStyle w:val="acctfourfigures"/>
              <w:tabs>
                <w:tab w:val="clear" w:pos="765"/>
              </w:tabs>
              <w:spacing w:line="240" w:lineRule="auto"/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6B941D" w14:textId="206B05F1" w:rsidR="00663B9B" w:rsidRPr="009469B9" w:rsidRDefault="008C61EB" w:rsidP="009469B9">
            <w:pPr>
              <w:pStyle w:val="acctfourfigures"/>
              <w:tabs>
                <w:tab w:val="clear" w:pos="765"/>
              </w:tabs>
              <w:spacing w:line="240" w:lineRule="auto"/>
              <w:ind w:left="-109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6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DEB4A" w14:textId="77777777" w:rsidR="00663B9B" w:rsidRPr="00174FC4" w:rsidRDefault="00663B9B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ED825AF" w14:textId="52728507" w:rsidR="008C61EB" w:rsidRPr="00174FC4" w:rsidRDefault="008C61EB" w:rsidP="008C61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106168" w:rsidRPr="00174FC4" w14:paraId="650029D9" w14:textId="77777777" w:rsidTr="009469B9">
        <w:tc>
          <w:tcPr>
            <w:tcW w:w="2430" w:type="dxa"/>
            <w:shd w:val="clear" w:color="auto" w:fill="auto"/>
            <w:vAlign w:val="bottom"/>
          </w:tcPr>
          <w:p w14:paraId="27FCA566" w14:textId="77777777" w:rsidR="00106168" w:rsidRPr="00174FC4" w:rsidRDefault="00106168" w:rsidP="00C34C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22620762" w14:textId="77777777" w:rsidR="00106168" w:rsidRPr="00174FC4" w:rsidRDefault="00106168" w:rsidP="00C34C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1FF76" w14:textId="77777777" w:rsidR="00106168" w:rsidRPr="009469B9" w:rsidRDefault="00106168" w:rsidP="00C34CD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372,903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E7228F0" w14:textId="77777777" w:rsidR="00106168" w:rsidRPr="009469B9" w:rsidRDefault="00106168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93537" w14:textId="77777777" w:rsidR="00106168" w:rsidRPr="009469B9" w:rsidRDefault="00106168" w:rsidP="00C34CD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6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49,798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C9B3108" w14:textId="77777777" w:rsidR="00106168" w:rsidRPr="00875EAE" w:rsidRDefault="00106168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4E6A2" w14:textId="77777777" w:rsidR="00106168" w:rsidRPr="00E418C5" w:rsidRDefault="00106168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56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418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(15,066)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00AFD1" w14:textId="77777777" w:rsidR="00106168" w:rsidRPr="00875EAE" w:rsidRDefault="00106168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1865AC09" w14:textId="77777777" w:rsidR="00106168" w:rsidRPr="00E418C5" w:rsidRDefault="00106168" w:rsidP="009469B9">
            <w:pPr>
              <w:pStyle w:val="acctfourfigures"/>
              <w:tabs>
                <w:tab w:val="clear" w:pos="765"/>
              </w:tabs>
              <w:spacing w:line="240" w:lineRule="auto"/>
              <w:ind w:left="-345"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8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859736" w14:textId="77777777" w:rsidR="00106168" w:rsidRPr="00875EAE" w:rsidRDefault="00106168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6A01A" w14:textId="77777777" w:rsidR="00106168" w:rsidRPr="006F778B" w:rsidRDefault="00106168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56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220,674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8C2BE" w14:textId="77777777" w:rsidR="00106168" w:rsidRPr="006F778B" w:rsidRDefault="00106168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39678" w14:textId="77777777" w:rsidR="00106168" w:rsidRPr="006F778B" w:rsidRDefault="00106168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</w:rPr>
              <w:t>628,309</w:t>
            </w:r>
          </w:p>
        </w:tc>
      </w:tr>
      <w:tr w:rsidR="008C61EB" w:rsidRPr="00174FC4" w14:paraId="73ABC7FA" w14:textId="77777777" w:rsidTr="009469B9">
        <w:tc>
          <w:tcPr>
            <w:tcW w:w="2430" w:type="dxa"/>
            <w:shd w:val="clear" w:color="auto" w:fill="auto"/>
            <w:vAlign w:val="bottom"/>
          </w:tcPr>
          <w:p w14:paraId="4AB01909" w14:textId="77777777" w:rsidR="008C61EB" w:rsidRPr="00174FC4" w:rsidRDefault="008C61EB" w:rsidP="00C34C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D5811" w14:textId="712524F8" w:rsidR="008C61EB" w:rsidRPr="00E418C5" w:rsidRDefault="00875EAE" w:rsidP="00C34CD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8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372,903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AE87BC3" w14:textId="77777777" w:rsidR="008C61EB" w:rsidRPr="00E418C5" w:rsidRDefault="008C61EB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0BDC9" w14:textId="3A8CF84C" w:rsidR="008C61EB" w:rsidRPr="00E418C5" w:rsidRDefault="00875EAE" w:rsidP="00C34CD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418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</w:t>
            </w:r>
            <w:r w:rsidR="009469B9" w:rsidRPr="00E418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FDD889B" w14:textId="77777777" w:rsidR="008C61EB" w:rsidRPr="00E418C5" w:rsidRDefault="008C61EB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E922D" w14:textId="2BF5ED34" w:rsidR="008C61EB" w:rsidRPr="00E418C5" w:rsidRDefault="00E418C5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5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418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(15,066)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CAA988" w14:textId="77777777" w:rsidR="008C61EB" w:rsidRPr="00E418C5" w:rsidRDefault="008C61EB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CD69082" w14:textId="1DFCB20E" w:rsidR="008C61EB" w:rsidRPr="00E418C5" w:rsidRDefault="00E418C5" w:rsidP="00E418C5">
            <w:pPr>
              <w:pStyle w:val="acctfourfigures"/>
              <w:tabs>
                <w:tab w:val="clear" w:pos="765"/>
              </w:tabs>
              <w:spacing w:line="240" w:lineRule="auto"/>
              <w:ind w:left="-345" w:right="-37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8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72BDB8" w14:textId="77777777" w:rsidR="008C61EB" w:rsidRPr="00E418C5" w:rsidRDefault="008C61EB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5044E" w14:textId="31130150" w:rsidR="008C61EB" w:rsidRPr="006F778B" w:rsidRDefault="00E418C5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5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77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220,674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E2CA40" w14:textId="77777777" w:rsidR="008C61EB" w:rsidRPr="006F778B" w:rsidRDefault="008C61EB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5CFA5" w14:textId="5051F9FA" w:rsidR="008C61EB" w:rsidRPr="006F778B" w:rsidRDefault="006F778B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668,309</w:t>
            </w:r>
          </w:p>
        </w:tc>
      </w:tr>
      <w:tr w:rsidR="00B34763" w:rsidRPr="00174FC4" w14:paraId="09CC68BA" w14:textId="77777777" w:rsidTr="00911A04">
        <w:trPr>
          <w:trHeight w:val="404"/>
        </w:trPr>
        <w:tc>
          <w:tcPr>
            <w:tcW w:w="2430" w:type="dxa"/>
            <w:shd w:val="clear" w:color="auto" w:fill="auto"/>
            <w:vAlign w:val="bottom"/>
          </w:tcPr>
          <w:p w14:paraId="52525128" w14:textId="0B692102" w:rsidR="00B34763" w:rsidRPr="007704C0" w:rsidRDefault="00B34763" w:rsidP="00B347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B0057E1" w14:textId="77777777" w:rsidR="00B34763" w:rsidRPr="00580224" w:rsidRDefault="00B34763" w:rsidP="00B34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17381F3E" w14:textId="77777777" w:rsidR="00B34763" w:rsidRPr="00580224" w:rsidRDefault="00B34763" w:rsidP="00B3476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135275" w14:textId="77777777" w:rsidR="00B34763" w:rsidRPr="00580224" w:rsidRDefault="00B34763" w:rsidP="00B3476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34F308B" w14:textId="77777777" w:rsidR="00B34763" w:rsidRPr="00580224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05F667" w14:textId="77777777" w:rsidR="00B34763" w:rsidRPr="00580224" w:rsidRDefault="00B34763" w:rsidP="00B3476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FCA7FD9" w14:textId="77777777" w:rsidR="00B34763" w:rsidRPr="00580224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26977BAE" w14:textId="77777777" w:rsidR="00B34763" w:rsidRPr="00580224" w:rsidRDefault="00B34763" w:rsidP="00B3476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C707F81" w14:textId="77777777" w:rsidR="00B34763" w:rsidRPr="00580224" w:rsidRDefault="00B34763" w:rsidP="00B3476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D841AB" w14:textId="77777777" w:rsidR="00B34763" w:rsidRPr="00580224" w:rsidRDefault="00B34763" w:rsidP="00B34763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5C13BD" w14:textId="77777777" w:rsidR="00B34763" w:rsidRPr="00580224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6E129A" w14:textId="77777777" w:rsidR="00B34763" w:rsidRPr="00580224" w:rsidRDefault="00B34763" w:rsidP="00B3476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B34763" w:rsidRPr="00174FC4" w14:paraId="62E59724" w14:textId="77777777" w:rsidTr="00C34CD4">
        <w:tc>
          <w:tcPr>
            <w:tcW w:w="2430" w:type="dxa"/>
            <w:shd w:val="clear" w:color="auto" w:fill="auto"/>
            <w:vAlign w:val="bottom"/>
          </w:tcPr>
          <w:p w14:paraId="7A0219A4" w14:textId="77777777" w:rsidR="00B34763" w:rsidRPr="00174FC4" w:rsidRDefault="00B34763" w:rsidP="00B3476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3D9E936D" w14:textId="77777777" w:rsidR="00B34763" w:rsidRPr="00174FC4" w:rsidRDefault="00B34763" w:rsidP="00B3476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078A9757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</w:rPr>
              <w:t>301,921</w:t>
            </w:r>
          </w:p>
        </w:tc>
        <w:tc>
          <w:tcPr>
            <w:tcW w:w="241" w:type="dxa"/>
            <w:vAlign w:val="bottom"/>
          </w:tcPr>
          <w:p w14:paraId="6ADC96CE" w14:textId="77777777" w:rsidR="00B34763" w:rsidRPr="006F778B" w:rsidRDefault="00B34763" w:rsidP="00B3476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B925180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</w:rPr>
              <w:t>44,030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74D6E4C" w14:textId="77777777" w:rsidR="00B34763" w:rsidRPr="006F778B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08D286F" w14:textId="77777777" w:rsidR="00B34763" w:rsidRPr="006F778B" w:rsidRDefault="00B34763" w:rsidP="00B34763">
            <w:pPr>
              <w:pStyle w:val="acctfourfigures"/>
              <w:tabs>
                <w:tab w:val="clear" w:pos="765"/>
              </w:tabs>
              <w:spacing w:line="240" w:lineRule="auto"/>
              <w:ind w:left="-471" w:right="34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2550776" w14:textId="77777777" w:rsidR="00B34763" w:rsidRPr="006F778B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30C0B3E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180709" w14:textId="77777777" w:rsidR="00B34763" w:rsidRPr="006F778B" w:rsidRDefault="00B34763" w:rsidP="00B347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D2E957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(220,674)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E9F3A" w14:textId="77777777" w:rsidR="00B34763" w:rsidRPr="006F778B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53F27C6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125,277</w:t>
            </w:r>
          </w:p>
        </w:tc>
      </w:tr>
      <w:tr w:rsidR="00B34763" w:rsidRPr="00174FC4" w14:paraId="2BD4BAFB" w14:textId="77777777" w:rsidTr="00C34CD4">
        <w:tc>
          <w:tcPr>
            <w:tcW w:w="2430" w:type="dxa"/>
            <w:shd w:val="clear" w:color="auto" w:fill="auto"/>
            <w:vAlign w:val="bottom"/>
          </w:tcPr>
          <w:p w14:paraId="1CE43378" w14:textId="77777777" w:rsidR="00B34763" w:rsidRPr="00174FC4" w:rsidRDefault="00B34763" w:rsidP="00B3476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</w:t>
            </w:r>
          </w:p>
          <w:p w14:paraId="799751F1" w14:textId="77777777" w:rsidR="00B34763" w:rsidRPr="00174FC4" w:rsidRDefault="00B34763" w:rsidP="00B3476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3D2F721A" w14:textId="77777777" w:rsidR="00B34763" w:rsidRPr="00174FC4" w:rsidRDefault="00B34763" w:rsidP="00B3476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392A7B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21,890</w:t>
            </w:r>
          </w:p>
        </w:tc>
        <w:tc>
          <w:tcPr>
            <w:tcW w:w="241" w:type="dxa"/>
            <w:vAlign w:val="bottom"/>
          </w:tcPr>
          <w:p w14:paraId="0C1FA520" w14:textId="77777777" w:rsidR="00B34763" w:rsidRPr="006F778B" w:rsidRDefault="00B34763" w:rsidP="00B3476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E7A71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77C1546" w14:textId="77777777" w:rsidR="00B34763" w:rsidRPr="006F778B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8D833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B9AF818" w14:textId="77777777" w:rsidR="00B34763" w:rsidRPr="006F778B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32C62D8" w14:textId="77777777" w:rsidR="00B34763" w:rsidRPr="006F778B" w:rsidRDefault="00B34763" w:rsidP="00B34763">
            <w:pPr>
              <w:pStyle w:val="acctfourfigures"/>
              <w:tabs>
                <w:tab w:val="clear" w:pos="765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</w:rPr>
              <w:t>(862)</w:t>
            </w:r>
          </w:p>
        </w:tc>
        <w:tc>
          <w:tcPr>
            <w:tcW w:w="270" w:type="dxa"/>
            <w:vAlign w:val="bottom"/>
          </w:tcPr>
          <w:p w14:paraId="68D8E629" w14:textId="77777777" w:rsidR="00B34763" w:rsidRPr="006F778B" w:rsidRDefault="00B34763" w:rsidP="00B347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2B019" w14:textId="77777777" w:rsidR="00B34763" w:rsidRPr="006F778B" w:rsidRDefault="00B34763" w:rsidP="00B34763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A9CED" w14:textId="77777777" w:rsidR="00B34763" w:rsidRPr="006F778B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314E0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sz w:val="28"/>
                <w:szCs w:val="28"/>
              </w:rPr>
              <w:t>21,028</w:t>
            </w:r>
          </w:p>
        </w:tc>
      </w:tr>
      <w:tr w:rsidR="00B34763" w:rsidRPr="00174FC4" w14:paraId="0E896EE7" w14:textId="77777777" w:rsidTr="00C34CD4">
        <w:tc>
          <w:tcPr>
            <w:tcW w:w="2430" w:type="dxa"/>
            <w:shd w:val="clear" w:color="auto" w:fill="auto"/>
            <w:vAlign w:val="bottom"/>
          </w:tcPr>
          <w:p w14:paraId="1B15EE5A" w14:textId="77777777" w:rsidR="00B34763" w:rsidRPr="00174FC4" w:rsidRDefault="00B34763" w:rsidP="00B347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5AAE5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77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323,811</w:t>
            </w:r>
          </w:p>
        </w:tc>
        <w:tc>
          <w:tcPr>
            <w:tcW w:w="241" w:type="dxa"/>
            <w:vAlign w:val="bottom"/>
          </w:tcPr>
          <w:p w14:paraId="5E59CF82" w14:textId="77777777" w:rsidR="00B34763" w:rsidRPr="006F778B" w:rsidRDefault="00B34763" w:rsidP="00B3476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A9089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44,030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707973D" w14:textId="77777777" w:rsidR="00B34763" w:rsidRPr="006F778B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1ACDE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77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79192D9" w14:textId="77777777" w:rsidR="00B34763" w:rsidRPr="006F778B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B4C45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(862)</w:t>
            </w:r>
          </w:p>
        </w:tc>
        <w:tc>
          <w:tcPr>
            <w:tcW w:w="270" w:type="dxa"/>
            <w:vAlign w:val="bottom"/>
          </w:tcPr>
          <w:p w14:paraId="0A69F12D" w14:textId="77777777" w:rsidR="00B34763" w:rsidRPr="006F778B" w:rsidRDefault="00B34763" w:rsidP="00B347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5F370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77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6F778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220,674</w:t>
            </w:r>
            <w:r w:rsidRPr="006F77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8C9FC" w14:textId="77777777" w:rsidR="00B34763" w:rsidRPr="006F778B" w:rsidRDefault="00B34763" w:rsidP="00B3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9882A" w14:textId="77777777" w:rsidR="00B34763" w:rsidRPr="006F778B" w:rsidRDefault="00B34763" w:rsidP="00B34763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77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146,305</w:t>
            </w:r>
          </w:p>
        </w:tc>
      </w:tr>
    </w:tbl>
    <w:p w14:paraId="362C7AF4" w14:textId="77777777" w:rsidR="00580224" w:rsidRPr="00911A04" w:rsidRDefault="00580224" w:rsidP="00DF6C5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21"/>
      </w:tblGrid>
      <w:tr w:rsidR="00C34CD4" w:rsidRPr="00174FC4" w14:paraId="21526B31" w14:textId="77777777" w:rsidTr="00C34CD4">
        <w:trPr>
          <w:trHeight w:val="20"/>
        </w:trPr>
        <w:tc>
          <w:tcPr>
            <w:tcW w:w="9370" w:type="dxa"/>
            <w:gridSpan w:val="12"/>
            <w:shd w:val="clear" w:color="auto" w:fill="auto"/>
            <w:vAlign w:val="bottom"/>
          </w:tcPr>
          <w:p w14:paraId="15636626" w14:textId="77777777" w:rsidR="00C34CD4" w:rsidRPr="00174FC4" w:rsidRDefault="00C34CD4" w:rsidP="00C34CD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7</w:t>
            </w:r>
          </w:p>
        </w:tc>
      </w:tr>
      <w:tr w:rsidR="00C34CD4" w:rsidRPr="00174FC4" w14:paraId="1C69141C" w14:textId="77777777" w:rsidTr="00C34CD4">
        <w:tc>
          <w:tcPr>
            <w:tcW w:w="2430" w:type="dxa"/>
            <w:shd w:val="clear" w:color="auto" w:fill="auto"/>
            <w:vAlign w:val="bottom"/>
          </w:tcPr>
          <w:p w14:paraId="71E6F0CB" w14:textId="77777777" w:rsidR="00C34CD4" w:rsidRPr="00174FC4" w:rsidRDefault="00C34CD4" w:rsidP="00C34C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43B08C37" w14:textId="77777777" w:rsidR="00C34CD4" w:rsidRPr="00174FC4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6FFE62E" w14:textId="77777777" w:rsidR="00C34CD4" w:rsidRPr="00174FC4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22E6881" w14:textId="77777777" w:rsidR="00C34CD4" w:rsidRPr="00174FC4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96BBEA8" w14:textId="77777777" w:rsidR="00C34CD4" w:rsidRPr="00174FC4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57E09CD" w14:textId="77777777" w:rsidR="00C34CD4" w:rsidRPr="00174FC4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F4AD4FE" w14:textId="77777777" w:rsidR="00C34CD4" w:rsidRPr="00174FC4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4D9CDBE" w14:textId="77777777" w:rsidR="00C34CD4" w:rsidRPr="00174FC4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2B6D813" w14:textId="77777777" w:rsidR="00C34CD4" w:rsidRPr="00174FC4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B8C39E0" w14:textId="77777777" w:rsidR="00C34CD4" w:rsidRPr="00174FC4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D9532A5" w14:textId="77777777" w:rsidR="00C34CD4" w:rsidRPr="00174FC4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FC4CFE9" w14:textId="77777777" w:rsidR="00C34CD4" w:rsidRPr="00174FC4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4CD4" w:rsidRPr="00174FC4" w14:paraId="485C4F19" w14:textId="77777777" w:rsidTr="00C34CD4">
        <w:tc>
          <w:tcPr>
            <w:tcW w:w="2430" w:type="dxa"/>
            <w:shd w:val="clear" w:color="auto" w:fill="auto"/>
            <w:vAlign w:val="bottom"/>
          </w:tcPr>
          <w:p w14:paraId="06353052" w14:textId="77777777" w:rsidR="00C34CD4" w:rsidRPr="00174FC4" w:rsidRDefault="00C34CD4" w:rsidP="00C34C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418B6B77" w14:textId="77777777" w:rsidR="00C34CD4" w:rsidRPr="00174FC4" w:rsidRDefault="00C34CD4" w:rsidP="00C34C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A69E7B" w14:textId="77777777" w:rsidR="00C34CD4" w:rsidRPr="00631DAD" w:rsidRDefault="00C34CD4" w:rsidP="00C34CD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159,632</w:t>
            </w:r>
          </w:p>
        </w:tc>
        <w:tc>
          <w:tcPr>
            <w:tcW w:w="241" w:type="dxa"/>
            <w:vAlign w:val="bottom"/>
          </w:tcPr>
          <w:p w14:paraId="3F1A9DE4" w14:textId="77777777" w:rsidR="00C34CD4" w:rsidRPr="00631DAD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7F90F" w14:textId="77777777" w:rsidR="00C34CD4" w:rsidRPr="00631DAD" w:rsidRDefault="00C34CD4" w:rsidP="00C34CD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119,556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78AAE5B" w14:textId="77777777" w:rsidR="00C34CD4" w:rsidRPr="00631DAD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FC748" w14:textId="77777777" w:rsidR="00C34CD4" w:rsidRPr="00631DAD" w:rsidRDefault="00C34CD4" w:rsidP="00C34CD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59CD00D" w14:textId="77777777" w:rsidR="00C34CD4" w:rsidRPr="00631DAD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BE653B9" w14:textId="77777777" w:rsidR="00C34CD4" w:rsidRPr="00631DAD" w:rsidRDefault="00C34CD4" w:rsidP="00C34CD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3E26A13F" w14:textId="77777777" w:rsidR="00C34CD4" w:rsidRPr="00631DAD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4BAD6" w14:textId="77777777" w:rsidR="00C34CD4" w:rsidRPr="00631DAD" w:rsidRDefault="00C34CD4" w:rsidP="00C34CD4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15,067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F80927D" w14:textId="77777777" w:rsidR="00C34CD4" w:rsidRPr="00631DAD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08ADE" w14:textId="77777777" w:rsidR="00C34CD4" w:rsidRPr="00631DAD" w:rsidRDefault="00C34CD4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294,255</w:t>
            </w:r>
          </w:p>
        </w:tc>
      </w:tr>
      <w:tr w:rsidR="00C34CD4" w:rsidRPr="00174FC4" w14:paraId="63F7BD17" w14:textId="77777777" w:rsidTr="00C34CD4">
        <w:trPr>
          <w:trHeight w:val="332"/>
        </w:trPr>
        <w:tc>
          <w:tcPr>
            <w:tcW w:w="2430" w:type="dxa"/>
            <w:shd w:val="clear" w:color="auto" w:fill="auto"/>
            <w:vAlign w:val="bottom"/>
          </w:tcPr>
          <w:p w14:paraId="18535404" w14:textId="77777777" w:rsidR="00C34CD4" w:rsidRPr="007704C0" w:rsidRDefault="00C34CD4" w:rsidP="00C34C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FCAE070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3511115D" w14:textId="77777777" w:rsidR="00C34CD4" w:rsidRPr="00412B59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D3ED1B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F3C1A38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C6C876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80522D9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68169959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4605E637" w14:textId="77777777" w:rsidR="00C34CD4" w:rsidRPr="00412B59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5DA19F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20E4235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0E9F07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</w:tr>
      <w:tr w:rsidR="00C34CD4" w:rsidRPr="00174FC4" w14:paraId="16282CFC" w14:textId="77777777" w:rsidTr="00C34CD4">
        <w:tc>
          <w:tcPr>
            <w:tcW w:w="2430" w:type="dxa"/>
            <w:shd w:val="clear" w:color="auto" w:fill="auto"/>
            <w:vAlign w:val="bottom"/>
          </w:tcPr>
          <w:p w14:paraId="321DFB57" w14:textId="77777777" w:rsidR="00C34CD4" w:rsidRPr="00174FC4" w:rsidRDefault="00C34CD4" w:rsidP="00C34CD4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4340063B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A3BE62B" w14:textId="77777777" w:rsidR="00C34CD4" w:rsidRPr="00412B59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6F9C634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73596C7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DE61A9F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F9826CC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vAlign w:val="bottom"/>
          </w:tcPr>
          <w:p w14:paraId="5B151C33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53E7C44A" w14:textId="77777777" w:rsidR="00C34CD4" w:rsidRPr="00412B59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D623D12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CCDD4D9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F6B65AB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C34CD4" w:rsidRPr="00174FC4" w14:paraId="16005733" w14:textId="77777777" w:rsidTr="00C34CD4">
        <w:tc>
          <w:tcPr>
            <w:tcW w:w="2430" w:type="dxa"/>
            <w:shd w:val="clear" w:color="auto" w:fill="auto"/>
            <w:vAlign w:val="bottom"/>
          </w:tcPr>
          <w:p w14:paraId="1E528D8D" w14:textId="77777777" w:rsidR="00C34CD4" w:rsidRPr="00174FC4" w:rsidRDefault="00C34CD4" w:rsidP="00C34C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600D1112" w14:textId="77777777" w:rsidR="00C34CD4" w:rsidRPr="00174FC4" w:rsidRDefault="00C34CD4" w:rsidP="00C34C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7054B7E0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557,205</w:t>
            </w:r>
          </w:p>
        </w:tc>
        <w:tc>
          <w:tcPr>
            <w:tcW w:w="241" w:type="dxa"/>
            <w:vAlign w:val="bottom"/>
          </w:tcPr>
          <w:p w14:paraId="7D1F127E" w14:textId="77777777" w:rsidR="00C34CD4" w:rsidRPr="00412B59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C15715F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155,128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DAB1E41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8B48E29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(280,</w:t>
            </w:r>
            <w:r w:rsidRPr="00412B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142</w:t>
            </w:r>
            <w:r w:rsidRPr="00412B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1BE9FFA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090BEE93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29CC2C16" w14:textId="77777777" w:rsidR="00C34CD4" w:rsidRPr="00412B59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8C418AF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(15,067)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5F3ADDB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0617632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417,124</w:t>
            </w:r>
          </w:p>
        </w:tc>
      </w:tr>
      <w:tr w:rsidR="00C34CD4" w:rsidRPr="00174FC4" w14:paraId="5EF681A3" w14:textId="77777777" w:rsidTr="00C34CD4">
        <w:tc>
          <w:tcPr>
            <w:tcW w:w="2430" w:type="dxa"/>
            <w:shd w:val="clear" w:color="auto" w:fill="auto"/>
            <w:vAlign w:val="bottom"/>
          </w:tcPr>
          <w:p w14:paraId="261DFCBF" w14:textId="77777777" w:rsidR="00C34CD4" w:rsidRPr="00174FC4" w:rsidRDefault="00C34CD4" w:rsidP="00C34C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  <w:p w14:paraId="6775EE38" w14:textId="77777777" w:rsidR="00C34CD4" w:rsidRPr="00174FC4" w:rsidRDefault="00C34CD4" w:rsidP="00C34C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</w:t>
            </w:r>
          </w:p>
          <w:p w14:paraId="3240DB72" w14:textId="77777777" w:rsidR="00C34CD4" w:rsidRPr="00174FC4" w:rsidRDefault="00C34CD4" w:rsidP="00C34CD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2F7CFA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45,850</w:t>
            </w:r>
          </w:p>
        </w:tc>
        <w:tc>
          <w:tcPr>
            <w:tcW w:w="241" w:type="dxa"/>
            <w:vAlign w:val="bottom"/>
          </w:tcPr>
          <w:p w14:paraId="21DA777C" w14:textId="77777777" w:rsidR="00C34CD4" w:rsidRPr="00412B59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6A2D7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642074B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EA561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(5,941)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8BB71FA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A10417D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64" w:type="dxa"/>
            <w:vAlign w:val="bottom"/>
          </w:tcPr>
          <w:p w14:paraId="1CAD1EB2" w14:textId="77777777" w:rsidR="00C34CD4" w:rsidRPr="00412B59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F54AD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7E04BAA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371EE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40,391</w:t>
            </w:r>
          </w:p>
        </w:tc>
      </w:tr>
      <w:tr w:rsidR="00C34CD4" w:rsidRPr="00174FC4" w14:paraId="4708BC40" w14:textId="77777777" w:rsidTr="00C34CD4">
        <w:tc>
          <w:tcPr>
            <w:tcW w:w="2430" w:type="dxa"/>
            <w:shd w:val="clear" w:color="auto" w:fill="auto"/>
            <w:vAlign w:val="bottom"/>
          </w:tcPr>
          <w:p w14:paraId="31D843AD" w14:textId="77777777" w:rsidR="00C34CD4" w:rsidRPr="00174FC4" w:rsidRDefault="00C34CD4" w:rsidP="00C34C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9082E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603,055</w:t>
            </w:r>
          </w:p>
        </w:tc>
        <w:tc>
          <w:tcPr>
            <w:tcW w:w="241" w:type="dxa"/>
            <w:vAlign w:val="bottom"/>
          </w:tcPr>
          <w:p w14:paraId="7FABBFB9" w14:textId="77777777" w:rsidR="00C34CD4" w:rsidRPr="00412B59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E71570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155,128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E2E65FF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BA84D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(286,083)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B446272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18C67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</w:t>
            </w:r>
          </w:p>
        </w:tc>
        <w:tc>
          <w:tcPr>
            <w:tcW w:w="264" w:type="dxa"/>
            <w:vAlign w:val="bottom"/>
          </w:tcPr>
          <w:p w14:paraId="19F40EDB" w14:textId="77777777" w:rsidR="00C34CD4" w:rsidRPr="00412B59" w:rsidRDefault="00C34CD4" w:rsidP="00C34C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AAD51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(15,067)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007DA63" w14:textId="77777777" w:rsidR="00C34CD4" w:rsidRPr="00412B59" w:rsidRDefault="00C34CD4" w:rsidP="00C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1D944" w14:textId="77777777" w:rsidR="00C34CD4" w:rsidRPr="00412B59" w:rsidRDefault="00C34CD4" w:rsidP="00C34C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457,515</w:t>
            </w:r>
          </w:p>
        </w:tc>
      </w:tr>
    </w:tbl>
    <w:p w14:paraId="397A4277" w14:textId="77777777" w:rsidR="006F778B" w:rsidRDefault="006F778B" w:rsidP="00DF6C5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49"/>
        <w:gridCol w:w="1011"/>
        <w:gridCol w:w="249"/>
        <w:gridCol w:w="1101"/>
        <w:gridCol w:w="270"/>
        <w:gridCol w:w="900"/>
        <w:gridCol w:w="270"/>
        <w:gridCol w:w="912"/>
      </w:tblGrid>
      <w:tr w:rsidR="00174FC4" w:rsidRPr="00174FC4" w14:paraId="7E3F29FB" w14:textId="77777777" w:rsidTr="005E4CEA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A2EA6FD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942" w:type="dxa"/>
            <w:gridSpan w:val="11"/>
            <w:shd w:val="clear" w:color="auto" w:fill="auto"/>
            <w:vAlign w:val="bottom"/>
          </w:tcPr>
          <w:p w14:paraId="2AC90E87" w14:textId="4536C89F" w:rsidR="00174FC4" w:rsidRPr="00174FC4" w:rsidRDefault="0017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FC4" w:rsidRPr="00174FC4" w14:paraId="20CF787B" w14:textId="77777777" w:rsidTr="005E4CEA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55671BC8" w14:textId="54DECBB3" w:rsidR="00174FC4" w:rsidRPr="00174FC4" w:rsidRDefault="00174FC4" w:rsidP="005F3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174FC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ตราสารทุนและตราสารหนี้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A19F52" w14:textId="77777777" w:rsidR="00174FC4" w:rsidRPr="00174FC4" w:rsidRDefault="0017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669FA90" w14:textId="77777777" w:rsidR="00174FC4" w:rsidRPr="00174FC4" w:rsidRDefault="0017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ABE1DD6" w14:textId="77777777" w:rsidR="00174FC4" w:rsidRPr="00174FC4" w:rsidRDefault="0017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A8B6511" w14:textId="77777777" w:rsidR="00174FC4" w:rsidRPr="00174FC4" w:rsidRDefault="0017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0B14492" w14:textId="77777777" w:rsidR="00174FC4" w:rsidRPr="00174FC4" w:rsidRDefault="0017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BA07792" w14:textId="77777777" w:rsidR="00174FC4" w:rsidRPr="00174FC4" w:rsidRDefault="0017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617F069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F6EB3DA" w14:textId="57CC444F" w:rsidR="00174FC4" w:rsidRPr="00174FC4" w:rsidRDefault="0017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  <w:r w:rsidR="007704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มูลค่ายุติธรรม</w:t>
            </w:r>
          </w:p>
        </w:tc>
        <w:tc>
          <w:tcPr>
            <w:tcW w:w="270" w:type="dxa"/>
            <w:vAlign w:val="bottom"/>
          </w:tcPr>
          <w:p w14:paraId="44F68584" w14:textId="77777777" w:rsidR="00174FC4" w:rsidRPr="00174FC4" w:rsidRDefault="0017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6CF231" w14:textId="77777777" w:rsidR="00174FC4" w:rsidRPr="00174FC4" w:rsidRDefault="0017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42874" w14:textId="77777777" w:rsidR="00174FC4" w:rsidRPr="00174FC4" w:rsidRDefault="0017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9232D91" w14:textId="77777777" w:rsidR="001A148C" w:rsidRPr="001A148C" w:rsidRDefault="001A148C" w:rsidP="001A1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48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CEB0FF2" w14:textId="1597D970" w:rsidR="00174FC4" w:rsidRPr="00174FC4" w:rsidRDefault="001A148C" w:rsidP="001A1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14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A148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174FC4" w:rsidRPr="00174FC4" w14:paraId="51CF55AC" w14:textId="77777777" w:rsidTr="005E4CEA">
        <w:trPr>
          <w:trHeight w:val="254"/>
          <w:tblHeader/>
        </w:trPr>
        <w:tc>
          <w:tcPr>
            <w:tcW w:w="2430" w:type="dxa"/>
            <w:shd w:val="clear" w:color="auto" w:fill="auto"/>
            <w:vAlign w:val="bottom"/>
          </w:tcPr>
          <w:p w14:paraId="524DB7B0" w14:textId="77777777" w:rsidR="00174FC4" w:rsidRPr="00911A04" w:rsidRDefault="00174FC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2" w:type="dxa"/>
            <w:gridSpan w:val="11"/>
            <w:shd w:val="clear" w:color="auto" w:fill="auto"/>
            <w:vAlign w:val="bottom"/>
          </w:tcPr>
          <w:p w14:paraId="0A8CACD6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174FC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74FC4" w:rsidRPr="00174FC4" w14:paraId="6E9405FE" w14:textId="77777777" w:rsidTr="00631DAD">
        <w:trPr>
          <w:trHeight w:val="20"/>
        </w:trPr>
        <w:tc>
          <w:tcPr>
            <w:tcW w:w="9372" w:type="dxa"/>
            <w:gridSpan w:val="12"/>
            <w:shd w:val="clear" w:color="auto" w:fill="auto"/>
            <w:vAlign w:val="bottom"/>
          </w:tcPr>
          <w:p w14:paraId="1A168FB6" w14:textId="0D0BCF85" w:rsidR="00174FC4" w:rsidRPr="00174FC4" w:rsidRDefault="00174FC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A14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</w:tr>
      <w:tr w:rsidR="00174FC4" w:rsidRPr="00174FC4" w14:paraId="19570E00" w14:textId="77777777" w:rsidTr="005E4CEA">
        <w:tc>
          <w:tcPr>
            <w:tcW w:w="2430" w:type="dxa"/>
            <w:shd w:val="clear" w:color="auto" w:fill="auto"/>
            <w:vAlign w:val="bottom"/>
          </w:tcPr>
          <w:p w14:paraId="3FB6C90D" w14:textId="77777777" w:rsidR="00174FC4" w:rsidRPr="00174FC4" w:rsidRDefault="00174F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624BC13A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F40AF2E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F8D3AC6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8148736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693EED2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43DBDB6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2FA3DDA3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7A8CFB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7F600F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950859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16E2390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4FC4" w:rsidRPr="00174FC4" w14:paraId="43B54EC5" w14:textId="77777777" w:rsidTr="005E4CEA">
        <w:tc>
          <w:tcPr>
            <w:tcW w:w="2430" w:type="dxa"/>
            <w:shd w:val="clear" w:color="auto" w:fill="auto"/>
            <w:vAlign w:val="bottom"/>
          </w:tcPr>
          <w:p w14:paraId="5F4043B0" w14:textId="287FB0E4" w:rsidR="00174FC4" w:rsidRPr="00174FC4" w:rsidRDefault="00174FC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3F7199D8" w14:textId="45B1F2B8" w:rsidR="00174FC4" w:rsidRPr="00174FC4" w:rsidRDefault="00174FC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51DE5"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27C452" w14:textId="37AF89A5" w:rsidR="00174FC4" w:rsidRPr="00631DAD" w:rsidRDefault="00234B4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372,903</w:t>
            </w:r>
          </w:p>
        </w:tc>
        <w:tc>
          <w:tcPr>
            <w:tcW w:w="241" w:type="dxa"/>
            <w:vAlign w:val="bottom"/>
          </w:tcPr>
          <w:p w14:paraId="04A330E5" w14:textId="77777777" w:rsidR="00174FC4" w:rsidRPr="00631DAD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77007" w14:textId="43DC3833" w:rsidR="00174FC4" w:rsidRPr="00631DAD" w:rsidRDefault="00D42CC2" w:rsidP="002729D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49,798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3B15DCF" w14:textId="4E1F2F92" w:rsidR="00174FC4" w:rsidRPr="00631DAD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8C0EB" w14:textId="2E72254D" w:rsidR="00174FC4" w:rsidRPr="00631DAD" w:rsidRDefault="00E7754E" w:rsidP="1E41C73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5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(15,06</w:t>
            </w:r>
            <w:r w:rsidR="00DC05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BBDAE5F" w14:textId="77777777" w:rsidR="00174FC4" w:rsidRPr="00631DAD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6D7326D" w14:textId="2E39B6DE" w:rsidR="00174FC4" w:rsidRPr="00631DAD" w:rsidRDefault="00DF015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B6571E" w14:textId="77777777" w:rsidR="00174FC4" w:rsidRPr="00631DAD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8D35F" w14:textId="7468C239" w:rsidR="00174FC4" w:rsidRPr="00C33991" w:rsidRDefault="00C33991" w:rsidP="00C339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5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220,674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1A333" w14:textId="77777777" w:rsidR="00174FC4" w:rsidRPr="00631DAD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EC480" w14:textId="67197CEA" w:rsidR="00174FC4" w:rsidRPr="00631DAD" w:rsidRDefault="00424BF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628,309</w:t>
            </w:r>
          </w:p>
        </w:tc>
      </w:tr>
      <w:tr w:rsidR="00174FC4" w:rsidRPr="00174FC4" w14:paraId="7D1AFA19" w14:textId="77777777" w:rsidTr="006F778B">
        <w:trPr>
          <w:trHeight w:val="323"/>
        </w:trPr>
        <w:tc>
          <w:tcPr>
            <w:tcW w:w="2430" w:type="dxa"/>
            <w:shd w:val="clear" w:color="auto" w:fill="auto"/>
            <w:vAlign w:val="bottom"/>
          </w:tcPr>
          <w:p w14:paraId="1774A4D8" w14:textId="77777777" w:rsidR="00174FC4" w:rsidRPr="007704C0" w:rsidRDefault="00174F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0E4AC9C" w14:textId="77777777" w:rsidR="00174FC4" w:rsidRPr="007704C0" w:rsidRDefault="00174FC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FBEDB14" w14:textId="77777777" w:rsidR="00174FC4" w:rsidRPr="007704C0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E7523A" w14:textId="77777777" w:rsidR="00174FC4" w:rsidRPr="007704C0" w:rsidRDefault="00174FC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04A4B3E" w14:textId="77777777" w:rsidR="00174FC4" w:rsidRPr="007704C0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3570FF" w14:textId="77777777" w:rsidR="00174FC4" w:rsidRPr="007704C0" w:rsidRDefault="00174F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63CE0FF" w14:textId="77777777" w:rsidR="00174FC4" w:rsidRPr="007704C0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589061F0" w14:textId="77777777" w:rsidR="00174FC4" w:rsidRPr="007704C0" w:rsidRDefault="00174FC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360A2315" w14:textId="77777777" w:rsidR="00174FC4" w:rsidRPr="007704C0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F0AFE0" w14:textId="77777777" w:rsidR="00174FC4" w:rsidRPr="007704C0" w:rsidRDefault="00174FC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97F6A5" w14:textId="77777777" w:rsidR="00174FC4" w:rsidRPr="007704C0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DE02B7" w14:textId="77777777" w:rsidR="00174FC4" w:rsidRPr="007704C0" w:rsidRDefault="00174FC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lightGray"/>
              </w:rPr>
            </w:pPr>
          </w:p>
        </w:tc>
      </w:tr>
      <w:tr w:rsidR="00174FC4" w:rsidRPr="00174FC4" w14:paraId="219D64F9" w14:textId="77777777" w:rsidTr="005E4CEA">
        <w:tc>
          <w:tcPr>
            <w:tcW w:w="2430" w:type="dxa"/>
            <w:shd w:val="clear" w:color="auto" w:fill="auto"/>
            <w:vAlign w:val="bottom"/>
          </w:tcPr>
          <w:p w14:paraId="0EF98633" w14:textId="77777777" w:rsidR="00174FC4" w:rsidRPr="00174FC4" w:rsidRDefault="00174FC4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159E0269" w14:textId="77777777" w:rsidR="00174FC4" w:rsidRPr="00174FC4" w:rsidRDefault="00174FC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9CF2C3E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BE125E8" w14:textId="77777777" w:rsidR="00174FC4" w:rsidRPr="00174FC4" w:rsidRDefault="00174FC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77817E4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5393ACD" w14:textId="77777777" w:rsidR="00174FC4" w:rsidRPr="00174FC4" w:rsidRDefault="00174FC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F91B46C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101" w:type="dxa"/>
            <w:vAlign w:val="bottom"/>
          </w:tcPr>
          <w:p w14:paraId="03C36715" w14:textId="77777777" w:rsidR="00174FC4" w:rsidRPr="00174FC4" w:rsidRDefault="00174FC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vAlign w:val="bottom"/>
          </w:tcPr>
          <w:p w14:paraId="7A564DEB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F8208A" w14:textId="77777777" w:rsidR="00174FC4" w:rsidRPr="00174FC4" w:rsidRDefault="00174F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0524D3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5629290" w14:textId="77777777" w:rsidR="00174FC4" w:rsidRPr="00174FC4" w:rsidRDefault="00174FC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174FC4" w:rsidRPr="00174FC4" w14:paraId="58D1451C" w14:textId="77777777" w:rsidTr="005E4CEA">
        <w:tc>
          <w:tcPr>
            <w:tcW w:w="2430" w:type="dxa"/>
            <w:shd w:val="clear" w:color="auto" w:fill="auto"/>
            <w:vAlign w:val="bottom"/>
          </w:tcPr>
          <w:p w14:paraId="2E3762F3" w14:textId="15FEF62F" w:rsidR="00174FC4" w:rsidRPr="00174FC4" w:rsidRDefault="00174FC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1DDBCA7D" w14:textId="00C3880F" w:rsidR="00174FC4" w:rsidRPr="00174FC4" w:rsidRDefault="00174FC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23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13F3D875" w14:textId="5E50C4E7" w:rsidR="00174FC4" w:rsidRPr="00174FC4" w:rsidRDefault="00631DAD" w:rsidP="00AF48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301,921</w:t>
            </w:r>
          </w:p>
        </w:tc>
        <w:tc>
          <w:tcPr>
            <w:tcW w:w="241" w:type="dxa"/>
            <w:vAlign w:val="bottom"/>
          </w:tcPr>
          <w:p w14:paraId="0CC3B914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B9FED10" w14:textId="58845E9E" w:rsidR="00174FC4" w:rsidRPr="00174FC4" w:rsidRDefault="008B00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44,030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1564C83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6C2254A" w14:textId="3CC925DA" w:rsidR="00174FC4" w:rsidRPr="00174FC4" w:rsidRDefault="00E7754E" w:rsidP="00E7754E">
            <w:pPr>
              <w:pStyle w:val="acctfourfigures"/>
              <w:tabs>
                <w:tab w:val="clear" w:pos="765"/>
              </w:tabs>
              <w:spacing w:line="240" w:lineRule="auto"/>
              <w:ind w:left="-471" w:right="340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11D70B6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179AE17" w14:textId="772926E8" w:rsidR="00174FC4" w:rsidRPr="00174FC4" w:rsidRDefault="00DF0157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187622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78BEA8" w14:textId="606DB16A" w:rsidR="00174FC4" w:rsidRPr="00174FC4" w:rsidRDefault="007560AD" w:rsidP="006B580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(220,</w:t>
            </w:r>
            <w:r w:rsidR="00CF69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717BD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49665EE" w14:textId="1143C9C6" w:rsidR="00174FC4" w:rsidRPr="00174FC4" w:rsidRDefault="00424BF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125,277</w:t>
            </w:r>
          </w:p>
        </w:tc>
      </w:tr>
      <w:tr w:rsidR="00174FC4" w:rsidRPr="00174FC4" w14:paraId="0B426868" w14:textId="77777777" w:rsidTr="005E4CEA">
        <w:tc>
          <w:tcPr>
            <w:tcW w:w="2430" w:type="dxa"/>
            <w:shd w:val="clear" w:color="auto" w:fill="auto"/>
            <w:vAlign w:val="bottom"/>
          </w:tcPr>
          <w:p w14:paraId="6F55215B" w14:textId="1157D6D8" w:rsidR="00174FC4" w:rsidRPr="00174FC4" w:rsidRDefault="00174FC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</w:t>
            </w:r>
          </w:p>
          <w:p w14:paraId="2FED8643" w14:textId="7B60DA54" w:rsidR="00174FC4" w:rsidRPr="00174FC4" w:rsidRDefault="00174FC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23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</w:p>
          <w:p w14:paraId="464488E3" w14:textId="4DA4C02D" w:rsidR="00174FC4" w:rsidRPr="00174FC4" w:rsidRDefault="00174FC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23AA2"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44506B" w14:textId="32354C2B" w:rsidR="00174FC4" w:rsidRPr="00174FC4" w:rsidRDefault="00631DA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21,890</w:t>
            </w:r>
          </w:p>
        </w:tc>
        <w:tc>
          <w:tcPr>
            <w:tcW w:w="241" w:type="dxa"/>
            <w:vAlign w:val="bottom"/>
          </w:tcPr>
          <w:p w14:paraId="2DCDFE8D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B2D5B" w14:textId="12191EBA" w:rsidR="00174FC4" w:rsidRPr="00174FC4" w:rsidRDefault="00901D2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BF7D680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A931" w14:textId="203C436C" w:rsidR="00174FC4" w:rsidRPr="00174FC4" w:rsidRDefault="00DF0157" w:rsidP="00DF015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B239B96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0149AB6" w14:textId="7F2CCF91" w:rsidR="00174FC4" w:rsidRPr="00174FC4" w:rsidRDefault="00145FD8" w:rsidP="006B5801">
            <w:pPr>
              <w:pStyle w:val="acctfourfigures"/>
              <w:tabs>
                <w:tab w:val="clear" w:pos="765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(862)</w:t>
            </w:r>
          </w:p>
        </w:tc>
        <w:tc>
          <w:tcPr>
            <w:tcW w:w="270" w:type="dxa"/>
            <w:vAlign w:val="bottom"/>
          </w:tcPr>
          <w:p w14:paraId="1180346D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7FA2F" w14:textId="24C84E36" w:rsidR="00174FC4" w:rsidRPr="00174FC4" w:rsidRDefault="00CF698F" w:rsidP="00CF698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CCF0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1ABB" w14:textId="0546462E" w:rsidR="00174FC4" w:rsidRPr="00174FC4" w:rsidRDefault="00424BF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21,028</w:t>
            </w:r>
          </w:p>
        </w:tc>
      </w:tr>
      <w:tr w:rsidR="00174FC4" w:rsidRPr="00174FC4" w14:paraId="56D0FC24" w14:textId="77777777" w:rsidTr="005E4CEA">
        <w:tc>
          <w:tcPr>
            <w:tcW w:w="2430" w:type="dxa"/>
            <w:shd w:val="clear" w:color="auto" w:fill="auto"/>
            <w:vAlign w:val="bottom"/>
          </w:tcPr>
          <w:p w14:paraId="0DAC03A0" w14:textId="77777777" w:rsidR="00174FC4" w:rsidRPr="00174FC4" w:rsidRDefault="00174F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3BA30" w14:textId="7B7AE118" w:rsidR="00174FC4" w:rsidRPr="00174FC4" w:rsidRDefault="00631DA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323,811</w:t>
            </w:r>
          </w:p>
        </w:tc>
        <w:tc>
          <w:tcPr>
            <w:tcW w:w="241" w:type="dxa"/>
            <w:vAlign w:val="bottom"/>
          </w:tcPr>
          <w:p w14:paraId="5EDA8B98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A1CFD" w14:textId="4C26DE20" w:rsidR="00174FC4" w:rsidRPr="00174FC4" w:rsidRDefault="00901D2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44,030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7A6D66C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CD622" w14:textId="438EF78F" w:rsidR="00174FC4" w:rsidRPr="00174FC4" w:rsidRDefault="00DF0157" w:rsidP="00DF015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E2FC70B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3D207" w14:textId="1F0570B9" w:rsidR="00174FC4" w:rsidRPr="00174FC4" w:rsidRDefault="00145FD8" w:rsidP="00CF698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(862)</w:t>
            </w:r>
          </w:p>
        </w:tc>
        <w:tc>
          <w:tcPr>
            <w:tcW w:w="270" w:type="dxa"/>
            <w:vAlign w:val="bottom"/>
          </w:tcPr>
          <w:p w14:paraId="49CD3900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08266" w14:textId="09711470" w:rsidR="00174FC4" w:rsidRPr="00174FC4" w:rsidRDefault="00CF698F" w:rsidP="006B580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6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F698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220,674</w:t>
            </w:r>
            <w:r w:rsidRPr="00CF69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7753F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9C4D6" w14:textId="705C7445" w:rsidR="00174FC4" w:rsidRPr="00174FC4" w:rsidRDefault="00424BF6" w:rsidP="00424BF6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146,305</w:t>
            </w:r>
          </w:p>
        </w:tc>
      </w:tr>
    </w:tbl>
    <w:p w14:paraId="7C263E5B" w14:textId="77777777" w:rsidR="007D4053" w:rsidRPr="007D4053" w:rsidRDefault="007D4053" w:rsidP="00DF6C5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21"/>
      </w:tblGrid>
      <w:tr w:rsidR="00174FC4" w:rsidRPr="00174FC4" w14:paraId="27F70BA6" w14:textId="77777777" w:rsidTr="001A148C">
        <w:trPr>
          <w:trHeight w:val="20"/>
        </w:trPr>
        <w:tc>
          <w:tcPr>
            <w:tcW w:w="9370" w:type="dxa"/>
            <w:gridSpan w:val="12"/>
            <w:shd w:val="clear" w:color="auto" w:fill="auto"/>
            <w:vAlign w:val="bottom"/>
          </w:tcPr>
          <w:p w14:paraId="48BA23AA" w14:textId="64F0F659" w:rsidR="00174FC4" w:rsidRPr="00174FC4" w:rsidRDefault="001A148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7</w:t>
            </w:r>
          </w:p>
        </w:tc>
      </w:tr>
      <w:tr w:rsidR="00174FC4" w:rsidRPr="00174FC4" w14:paraId="7242E932" w14:textId="77777777" w:rsidTr="005E4CEA">
        <w:tc>
          <w:tcPr>
            <w:tcW w:w="2430" w:type="dxa"/>
            <w:shd w:val="clear" w:color="auto" w:fill="auto"/>
            <w:vAlign w:val="bottom"/>
          </w:tcPr>
          <w:p w14:paraId="4B86ADD4" w14:textId="77777777" w:rsidR="00174FC4" w:rsidRPr="00174FC4" w:rsidRDefault="00174F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08C785A5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695EC66F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3EF72B4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4105030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0E11163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64D58A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860C90D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40DE13A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38617F4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A51DA15" w14:textId="77777777" w:rsidR="00174FC4" w:rsidRPr="00174FC4" w:rsidRDefault="001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1284DF1" w14:textId="77777777" w:rsidR="00174FC4" w:rsidRPr="00174FC4" w:rsidRDefault="00174F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2B59" w:rsidRPr="00174FC4" w14:paraId="30295623" w14:textId="77777777" w:rsidTr="005E4CEA">
        <w:tc>
          <w:tcPr>
            <w:tcW w:w="2430" w:type="dxa"/>
            <w:shd w:val="clear" w:color="auto" w:fill="auto"/>
            <w:vAlign w:val="bottom"/>
          </w:tcPr>
          <w:p w14:paraId="3033C5FD" w14:textId="021EFA69" w:rsidR="00412B59" w:rsidRPr="00174FC4" w:rsidRDefault="00412B59" w:rsidP="00412B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4D3F3DBF" w14:textId="60055339" w:rsidR="00412B59" w:rsidRPr="00174FC4" w:rsidRDefault="00412B59" w:rsidP="00412B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30A321" w14:textId="6A9922DD" w:rsidR="00412B59" w:rsidRPr="00631DAD" w:rsidRDefault="00412B59" w:rsidP="00412B5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159,632</w:t>
            </w:r>
          </w:p>
        </w:tc>
        <w:tc>
          <w:tcPr>
            <w:tcW w:w="241" w:type="dxa"/>
            <w:vAlign w:val="bottom"/>
          </w:tcPr>
          <w:p w14:paraId="7AEEDB30" w14:textId="77777777" w:rsidR="00412B59" w:rsidRPr="00631DAD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BB51A" w14:textId="6D6E75D6" w:rsidR="00412B59" w:rsidRPr="00631DAD" w:rsidRDefault="00412B59" w:rsidP="00412B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119,556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13F793E" w14:textId="77777777" w:rsidR="00412B59" w:rsidRPr="00631DAD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0E58" w14:textId="6B3D2199" w:rsidR="00412B59" w:rsidRPr="00631DAD" w:rsidRDefault="00412B59" w:rsidP="00412B5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024979" w14:textId="77777777" w:rsidR="00412B59" w:rsidRPr="00631DAD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AC9520A" w14:textId="3B63C526" w:rsidR="00412B59" w:rsidRPr="00631DAD" w:rsidRDefault="00412B59" w:rsidP="00412B5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785D347A" w14:textId="77777777" w:rsidR="00412B59" w:rsidRPr="00631DAD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2D46" w14:textId="7716CE6E" w:rsidR="00412B59" w:rsidRPr="00631DAD" w:rsidRDefault="00412B59" w:rsidP="00412B59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15,067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6DCA122" w14:textId="77777777" w:rsidR="00412B59" w:rsidRPr="00631DAD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E72DD" w14:textId="5A85D12A" w:rsidR="00412B59" w:rsidRPr="00631DAD" w:rsidRDefault="00412B59" w:rsidP="00412B5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1D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294,255</w:t>
            </w:r>
          </w:p>
        </w:tc>
      </w:tr>
      <w:tr w:rsidR="00412B59" w:rsidRPr="00174FC4" w14:paraId="7FBB954F" w14:textId="77777777" w:rsidTr="00840D1F">
        <w:trPr>
          <w:trHeight w:val="332"/>
        </w:trPr>
        <w:tc>
          <w:tcPr>
            <w:tcW w:w="2430" w:type="dxa"/>
            <w:shd w:val="clear" w:color="auto" w:fill="auto"/>
            <w:vAlign w:val="bottom"/>
          </w:tcPr>
          <w:p w14:paraId="4739B869" w14:textId="77777777" w:rsidR="00412B59" w:rsidRPr="007704C0" w:rsidRDefault="00412B59" w:rsidP="00412B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C6462BF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022D019F" w14:textId="77777777" w:rsidR="00412B59" w:rsidRPr="00412B59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A3E823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20D431D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D46317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BEA1BA1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0F32EB20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2F72D303" w14:textId="77777777" w:rsidR="00412B59" w:rsidRPr="00412B59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15F041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BAEE978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3F8419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</w:rPr>
            </w:pPr>
          </w:p>
        </w:tc>
      </w:tr>
      <w:tr w:rsidR="00412B59" w:rsidRPr="00174FC4" w14:paraId="78746F9B" w14:textId="77777777" w:rsidTr="005E4CEA">
        <w:tc>
          <w:tcPr>
            <w:tcW w:w="2430" w:type="dxa"/>
            <w:shd w:val="clear" w:color="auto" w:fill="auto"/>
            <w:vAlign w:val="bottom"/>
          </w:tcPr>
          <w:p w14:paraId="5A5BFCEC" w14:textId="77777777" w:rsidR="00412B59" w:rsidRPr="00174FC4" w:rsidRDefault="00412B59" w:rsidP="00412B59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1602C214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02DC32AA" w14:textId="77777777" w:rsidR="00412B59" w:rsidRPr="00412B59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4905C7A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138A16B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4956255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1EA3643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11" w:type="dxa"/>
            <w:vAlign w:val="bottom"/>
          </w:tcPr>
          <w:p w14:paraId="71308AF1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64" w:type="dxa"/>
            <w:vAlign w:val="bottom"/>
          </w:tcPr>
          <w:p w14:paraId="6E4F4140" w14:textId="77777777" w:rsidR="00412B59" w:rsidRPr="00412B59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1871E45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7A13E2A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lightGray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FDAD043" w14:textId="77777777" w:rsidR="00412B59" w:rsidRPr="00412B59" w:rsidRDefault="00412B59" w:rsidP="00412B5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highlight w:val="lightGray"/>
              </w:rPr>
            </w:pPr>
          </w:p>
        </w:tc>
      </w:tr>
      <w:tr w:rsidR="00412B59" w:rsidRPr="00174FC4" w14:paraId="7F3A7D69" w14:textId="77777777" w:rsidTr="005E4CEA">
        <w:tc>
          <w:tcPr>
            <w:tcW w:w="2430" w:type="dxa"/>
            <w:shd w:val="clear" w:color="auto" w:fill="auto"/>
            <w:vAlign w:val="bottom"/>
          </w:tcPr>
          <w:p w14:paraId="25EA8246" w14:textId="5B7949C9" w:rsidR="00412B59" w:rsidRPr="00174FC4" w:rsidRDefault="00412B59" w:rsidP="00412B5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</w:t>
            </w:r>
          </w:p>
          <w:p w14:paraId="30947FBD" w14:textId="57107FCE" w:rsidR="00412B59" w:rsidRPr="00174FC4" w:rsidRDefault="00412B59" w:rsidP="00412B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4BF53400" w14:textId="717CCD91" w:rsidR="00412B59" w:rsidRPr="00412B59" w:rsidRDefault="00412B59" w:rsidP="00412B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557,205</w:t>
            </w:r>
          </w:p>
        </w:tc>
        <w:tc>
          <w:tcPr>
            <w:tcW w:w="241" w:type="dxa"/>
            <w:vAlign w:val="bottom"/>
          </w:tcPr>
          <w:p w14:paraId="18D8C2A3" w14:textId="77777777" w:rsidR="00412B59" w:rsidRPr="00412B59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EAFAA80" w14:textId="4F0338F7" w:rsidR="00412B59" w:rsidRPr="00412B59" w:rsidRDefault="00412B59" w:rsidP="00412B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155,128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42CCEAF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601F5C8" w14:textId="16D87D99" w:rsidR="00412B59" w:rsidRPr="00412B59" w:rsidRDefault="00412B59" w:rsidP="00412B5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(280,</w:t>
            </w:r>
            <w:r w:rsidRPr="00412B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142</w:t>
            </w:r>
            <w:r w:rsidRPr="00412B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43EA3D8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220530F" w14:textId="4BB8EA20" w:rsidR="00412B59" w:rsidRPr="00412B59" w:rsidRDefault="00412B59" w:rsidP="00412B59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D1F4C20" w14:textId="77777777" w:rsidR="00412B59" w:rsidRPr="00412B59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4B8541F" w14:textId="1D98762C" w:rsidR="00412B59" w:rsidRPr="00412B59" w:rsidRDefault="00412B59" w:rsidP="00412B5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(15,067)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E8003B4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01ACD15" w14:textId="2726223C" w:rsidR="00412B59" w:rsidRPr="00412B59" w:rsidRDefault="00412B59" w:rsidP="00412B5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417,124</w:t>
            </w:r>
          </w:p>
        </w:tc>
      </w:tr>
      <w:tr w:rsidR="00412B59" w:rsidRPr="00174FC4" w14:paraId="0FD83CA6" w14:textId="77777777" w:rsidTr="005E4CEA">
        <w:tc>
          <w:tcPr>
            <w:tcW w:w="2430" w:type="dxa"/>
            <w:shd w:val="clear" w:color="auto" w:fill="auto"/>
            <w:vAlign w:val="bottom"/>
          </w:tcPr>
          <w:p w14:paraId="01EA1CBC" w14:textId="77777777" w:rsidR="00412B59" w:rsidRPr="00174FC4" w:rsidRDefault="00412B59" w:rsidP="00412B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  <w:p w14:paraId="0D5D07E1" w14:textId="461996BF" w:rsidR="00412B59" w:rsidRPr="00174FC4" w:rsidRDefault="00412B59" w:rsidP="00412B5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</w:t>
            </w:r>
          </w:p>
          <w:p w14:paraId="45040354" w14:textId="5EB8F474" w:rsidR="00412B59" w:rsidRPr="00174FC4" w:rsidRDefault="00412B59" w:rsidP="00412B5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74FC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008E06" w14:textId="701AA221" w:rsidR="00412B59" w:rsidRPr="00412B59" w:rsidRDefault="00412B59" w:rsidP="00412B5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45,850</w:t>
            </w:r>
          </w:p>
        </w:tc>
        <w:tc>
          <w:tcPr>
            <w:tcW w:w="241" w:type="dxa"/>
            <w:vAlign w:val="bottom"/>
          </w:tcPr>
          <w:p w14:paraId="1E555439" w14:textId="77777777" w:rsidR="00412B59" w:rsidRPr="00412B59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CD297" w14:textId="23FA68BA" w:rsidR="00412B59" w:rsidRPr="00412B59" w:rsidRDefault="00412B59" w:rsidP="00412B5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777DA6D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34CD4" w14:textId="373DB34C" w:rsidR="00412B59" w:rsidRPr="00412B59" w:rsidRDefault="00412B59" w:rsidP="00412B5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(5,941)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5A75AEC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057FDF5" w14:textId="0356BB30" w:rsidR="00412B59" w:rsidRPr="00412B59" w:rsidRDefault="00412B59" w:rsidP="00412B5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64" w:type="dxa"/>
            <w:vAlign w:val="bottom"/>
          </w:tcPr>
          <w:p w14:paraId="1AB65AE6" w14:textId="77777777" w:rsidR="00412B59" w:rsidRPr="00412B59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9FA8D" w14:textId="13831180" w:rsidR="00412B59" w:rsidRPr="00412B59" w:rsidRDefault="00412B59" w:rsidP="00412B5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9DDAA0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8F914" w14:textId="750FC516" w:rsidR="00412B59" w:rsidRPr="00412B59" w:rsidRDefault="00412B59" w:rsidP="00412B5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sz w:val="28"/>
                <w:szCs w:val="28"/>
              </w:rPr>
              <w:t>40,391</w:t>
            </w:r>
          </w:p>
        </w:tc>
      </w:tr>
      <w:tr w:rsidR="00412B59" w:rsidRPr="00174FC4" w14:paraId="0ECA1F53" w14:textId="77777777" w:rsidTr="005E4CEA">
        <w:tc>
          <w:tcPr>
            <w:tcW w:w="2430" w:type="dxa"/>
            <w:shd w:val="clear" w:color="auto" w:fill="auto"/>
            <w:vAlign w:val="bottom"/>
          </w:tcPr>
          <w:p w14:paraId="759B719C" w14:textId="77777777" w:rsidR="00412B59" w:rsidRPr="00174FC4" w:rsidRDefault="00412B59" w:rsidP="00412B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4F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26E8C" w14:textId="6109DC4A" w:rsidR="00412B59" w:rsidRPr="00412B59" w:rsidRDefault="00412B59" w:rsidP="00412B5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603,055</w:t>
            </w:r>
          </w:p>
        </w:tc>
        <w:tc>
          <w:tcPr>
            <w:tcW w:w="241" w:type="dxa"/>
            <w:vAlign w:val="bottom"/>
          </w:tcPr>
          <w:p w14:paraId="4637DAE2" w14:textId="77777777" w:rsidR="00412B59" w:rsidRPr="00412B59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4EAC3" w14:textId="208CC9E0" w:rsidR="00412B59" w:rsidRPr="00412B59" w:rsidRDefault="00412B59" w:rsidP="00412B5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155,128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E3F32CC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CB4E6" w14:textId="527E19C6" w:rsidR="00412B59" w:rsidRPr="00412B59" w:rsidRDefault="00412B59" w:rsidP="00412B5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(286,083)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6048789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08483" w14:textId="51C51BB7" w:rsidR="00412B59" w:rsidRPr="00412B59" w:rsidRDefault="00412B59" w:rsidP="00412B5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</w:t>
            </w:r>
          </w:p>
        </w:tc>
        <w:tc>
          <w:tcPr>
            <w:tcW w:w="264" w:type="dxa"/>
            <w:vAlign w:val="bottom"/>
          </w:tcPr>
          <w:p w14:paraId="2878653E" w14:textId="77777777" w:rsidR="00412B59" w:rsidRPr="00412B59" w:rsidRDefault="00412B59" w:rsidP="00412B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0B239" w14:textId="51D270D2" w:rsidR="00412B59" w:rsidRPr="00412B59" w:rsidRDefault="00412B59" w:rsidP="00412B5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71" w:right="-11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(15,067)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51FF1D" w14:textId="77777777" w:rsidR="00412B59" w:rsidRPr="00412B59" w:rsidRDefault="00412B59" w:rsidP="0041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4BD2B" w14:textId="3B18E874" w:rsidR="00412B59" w:rsidRPr="00412B59" w:rsidRDefault="00412B59" w:rsidP="00412B5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12B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457,515</w:t>
            </w:r>
          </w:p>
        </w:tc>
      </w:tr>
    </w:tbl>
    <w:p w14:paraId="3CE7F144" w14:textId="77777777" w:rsidR="00631DAD" w:rsidRPr="00631DAD" w:rsidRDefault="00631DAD" w:rsidP="00631DAD"/>
    <w:p w14:paraId="5A377F62" w14:textId="77777777" w:rsidR="006F778B" w:rsidRDefault="006F778B" w:rsidP="00631DAD"/>
    <w:p w14:paraId="1BEC6427" w14:textId="77777777" w:rsidR="006F778B" w:rsidRDefault="006F778B" w:rsidP="00631DAD"/>
    <w:p w14:paraId="43456855" w14:textId="77777777" w:rsidR="006F778B" w:rsidRDefault="006F778B" w:rsidP="00631DAD"/>
    <w:p w14:paraId="68183DD7" w14:textId="77777777" w:rsidR="006F778B" w:rsidRDefault="006F778B" w:rsidP="00631DAD"/>
    <w:p w14:paraId="50CD8910" w14:textId="77777777" w:rsidR="006F778B" w:rsidRPr="00631DAD" w:rsidRDefault="006F778B" w:rsidP="00631DAD"/>
    <w:p w14:paraId="3D17D87E" w14:textId="43ECD245" w:rsidR="00631DAD" w:rsidRDefault="00631DAD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เงินลงทุนในบริษัทย่อย</w:t>
      </w:r>
    </w:p>
    <w:p w14:paraId="5ACD3200" w14:textId="77777777" w:rsidR="00631DAD" w:rsidRPr="00911A04" w:rsidRDefault="00631DAD" w:rsidP="00631DA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067"/>
      </w:tblGrid>
      <w:tr w:rsidR="00631DAD" w:rsidRPr="007B4922" w14:paraId="0DF7C0CF" w14:textId="77777777">
        <w:trPr>
          <w:tblHeader/>
        </w:trPr>
        <w:tc>
          <w:tcPr>
            <w:tcW w:w="3874" w:type="pct"/>
            <w:vAlign w:val="bottom"/>
          </w:tcPr>
          <w:p w14:paraId="2D3DED5B" w14:textId="77777777" w:rsidR="00072D21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C91D5DF" w14:textId="0E7157B2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63B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63B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63B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263B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6" w:type="pct"/>
            <w:vAlign w:val="bottom"/>
          </w:tcPr>
          <w:p w14:paraId="11C6AD6C" w14:textId="77777777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5" w:hanging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DAD" w:rsidRPr="007B4922" w14:paraId="45F16405" w14:textId="77777777">
        <w:trPr>
          <w:tblHeader/>
        </w:trPr>
        <w:tc>
          <w:tcPr>
            <w:tcW w:w="3874" w:type="pct"/>
            <w:vAlign w:val="bottom"/>
          </w:tcPr>
          <w:p w14:paraId="74AC7DFE" w14:textId="77777777" w:rsidR="00631DAD" w:rsidRPr="00911A04" w:rsidRDefault="00631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pct"/>
            <w:vAlign w:val="bottom"/>
          </w:tcPr>
          <w:p w14:paraId="186A6D57" w14:textId="77777777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DAD" w:rsidRPr="007B4922" w14:paraId="13E597BA" w14:textId="77777777">
        <w:tc>
          <w:tcPr>
            <w:tcW w:w="3874" w:type="pct"/>
            <w:vAlign w:val="bottom"/>
          </w:tcPr>
          <w:p w14:paraId="5896DD3F" w14:textId="77777777" w:rsidR="00631DAD" w:rsidRPr="007B4922" w:rsidRDefault="00631DAD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6" w:type="pct"/>
            <w:vAlign w:val="bottom"/>
          </w:tcPr>
          <w:p w14:paraId="2EB29407" w14:textId="77777777" w:rsidR="00631DAD" w:rsidRPr="007B4922" w:rsidRDefault="00631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DAD" w:rsidRPr="007B4922" w14:paraId="78521D06" w14:textId="77777777">
        <w:tc>
          <w:tcPr>
            <w:tcW w:w="3874" w:type="pct"/>
            <w:shd w:val="clear" w:color="auto" w:fill="auto"/>
            <w:vAlign w:val="bottom"/>
          </w:tcPr>
          <w:p w14:paraId="69FA8379" w14:textId="31393ADD" w:rsidR="00631DAD" w:rsidRPr="007B4922" w:rsidRDefault="00631DAD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492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</w:t>
            </w:r>
            <w:r w:rsidRPr="007B49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3B5F" w:rsidRPr="00263B5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แอลฟา ดี เอ็ม เทค</w:t>
            </w:r>
            <w:r w:rsidRPr="007B49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126" w:type="pct"/>
            <w:tcBorders>
              <w:bottom w:val="double" w:sz="4" w:space="0" w:color="auto"/>
            </w:tcBorders>
            <w:shd w:val="clear" w:color="auto" w:fill="auto"/>
          </w:tcPr>
          <w:p w14:paraId="4A92AF0B" w14:textId="04FAD5DC" w:rsidR="00631DAD" w:rsidRPr="007B4922" w:rsidRDefault="00EC2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7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</w:tr>
    </w:tbl>
    <w:p w14:paraId="021C9600" w14:textId="77777777" w:rsidR="00631DAD" w:rsidRPr="007B4922" w:rsidRDefault="00631DAD" w:rsidP="00631DAD">
      <w:pPr>
        <w:rPr>
          <w:rFonts w:asciiTheme="majorBidi" w:hAnsiTheme="majorBidi" w:cstheme="majorBidi"/>
          <w:sz w:val="30"/>
          <w:szCs w:val="30"/>
        </w:rPr>
      </w:pPr>
    </w:p>
    <w:p w14:paraId="512A7C18" w14:textId="73202715" w:rsidR="00631DAD" w:rsidRPr="007B4922" w:rsidRDefault="00631DAD" w:rsidP="00631DA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571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63B5F" w:rsidRPr="0015571A">
        <w:rPr>
          <w:rFonts w:asciiTheme="majorBidi" w:hAnsiTheme="majorBidi" w:cstheme="majorBidi"/>
          <w:sz w:val="30"/>
          <w:szCs w:val="30"/>
        </w:rPr>
        <w:t xml:space="preserve">14 </w:t>
      </w:r>
      <w:r w:rsidR="00263B5F" w:rsidRPr="0015571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63B5F" w:rsidRPr="0015571A">
        <w:rPr>
          <w:rFonts w:asciiTheme="majorBidi" w:hAnsiTheme="majorBidi" w:cstheme="majorBidi"/>
          <w:sz w:val="30"/>
          <w:szCs w:val="30"/>
        </w:rPr>
        <w:t>2568</w:t>
      </w:r>
      <w:r w:rsidRPr="0015571A">
        <w:rPr>
          <w:rFonts w:asciiTheme="majorBidi" w:hAnsiTheme="majorBidi" w:cstheme="majorBidi"/>
          <w:sz w:val="30"/>
          <w:szCs w:val="30"/>
        </w:rPr>
        <w:t xml:space="preserve"> </w:t>
      </w:r>
      <w:r w:rsidRPr="0015571A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บริษัทได้จดทะเบียนจัดตั้งบริษัท </w:t>
      </w:r>
      <w:r w:rsidR="00263B5F" w:rsidRPr="0015571A">
        <w:rPr>
          <w:rFonts w:asciiTheme="majorBidi" w:hAnsiTheme="majorBidi"/>
          <w:sz w:val="30"/>
          <w:szCs w:val="30"/>
          <w:cs/>
        </w:rPr>
        <w:t>แอลฟา ดี เอ็ม เทค</w:t>
      </w:r>
      <w:r w:rsidRPr="0015571A">
        <w:rPr>
          <w:rFonts w:asciiTheme="majorBidi" w:hAnsiTheme="majorBidi" w:cstheme="majorBidi"/>
          <w:sz w:val="30"/>
          <w:szCs w:val="30"/>
          <w:cs/>
        </w:rPr>
        <w:t xml:space="preserve"> จำกัด ซึ่งดำเนินธุรกิจด้าน</w:t>
      </w:r>
      <w:r w:rsidR="0036384E">
        <w:rPr>
          <w:rFonts w:asciiTheme="majorBidi" w:hAnsiTheme="majorBidi" w:cstheme="majorBidi"/>
          <w:sz w:val="30"/>
          <w:szCs w:val="30"/>
          <w:cs/>
        </w:rPr>
        <w:br/>
      </w:r>
      <w:r w:rsidR="00263B5F" w:rsidRPr="00263B5F">
        <w:rPr>
          <w:rFonts w:asciiTheme="majorBidi" w:hAnsiTheme="majorBidi"/>
          <w:sz w:val="30"/>
          <w:szCs w:val="30"/>
          <w:cs/>
        </w:rPr>
        <w:t>การให้บริการระบบการชำระเงินดิจิตัล ระบบการบริหารจัดการจราจรและความปลอดภัย และระบบบริหารจัดการ</w:t>
      </w:r>
      <w:r w:rsidR="00263B5F" w:rsidRPr="00BB1196">
        <w:rPr>
          <w:rFonts w:asciiTheme="majorBidi" w:hAnsiTheme="majorBidi"/>
          <w:sz w:val="30"/>
          <w:szCs w:val="30"/>
          <w:cs/>
        </w:rPr>
        <w:t>ทรัพย์สิน</w:t>
      </w:r>
      <w:r w:rsidRPr="00BB11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B119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B119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B1196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BB1196">
        <w:rPr>
          <w:rFonts w:asciiTheme="majorBidi" w:hAnsiTheme="majorBidi" w:cstheme="majorBidi"/>
          <w:sz w:val="30"/>
          <w:szCs w:val="30"/>
          <w:cs/>
        </w:rPr>
        <w:t>มีทุนจดทะเบียน</w:t>
      </w:r>
      <w:r w:rsidRPr="00DF7DE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1196" w:rsidRPr="00DF7DE9">
        <w:rPr>
          <w:rFonts w:asciiTheme="majorBidi" w:hAnsiTheme="majorBidi" w:cstheme="majorBidi"/>
          <w:sz w:val="30"/>
          <w:szCs w:val="30"/>
        </w:rPr>
        <w:t>10</w:t>
      </w:r>
      <w:r w:rsidRPr="00DF7DE9">
        <w:rPr>
          <w:rFonts w:asciiTheme="majorBidi" w:hAnsiTheme="majorBidi" w:cstheme="majorBidi"/>
          <w:sz w:val="30"/>
          <w:szCs w:val="30"/>
        </w:rPr>
        <w:t xml:space="preserve">0 </w:t>
      </w:r>
      <w:r w:rsidRPr="00DF7D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7DE9">
        <w:rPr>
          <w:rFonts w:asciiTheme="majorBidi" w:hAnsiTheme="majorBidi" w:cstheme="majorBidi"/>
          <w:sz w:val="30"/>
          <w:szCs w:val="30"/>
        </w:rPr>
        <w:t xml:space="preserve"> (</w:t>
      </w:r>
      <w:r w:rsidR="00BB1196" w:rsidRPr="00DF7DE9">
        <w:rPr>
          <w:rFonts w:asciiTheme="majorBidi" w:hAnsiTheme="majorBidi" w:cstheme="majorBidi"/>
          <w:sz w:val="30"/>
          <w:szCs w:val="30"/>
        </w:rPr>
        <w:t>10</w:t>
      </w:r>
      <w:r w:rsidRPr="00DF7DE9">
        <w:rPr>
          <w:rFonts w:asciiTheme="majorBidi" w:hAnsiTheme="majorBidi" w:cstheme="majorBidi"/>
          <w:sz w:val="30"/>
          <w:szCs w:val="30"/>
        </w:rPr>
        <w:t xml:space="preserve">,000,000 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F7DE9">
        <w:rPr>
          <w:rFonts w:asciiTheme="majorBidi" w:hAnsiTheme="majorBidi" w:cstheme="majorBidi"/>
          <w:sz w:val="30"/>
          <w:szCs w:val="30"/>
        </w:rPr>
        <w:t>10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DF7DE9">
        <w:rPr>
          <w:rFonts w:asciiTheme="majorBidi" w:hAnsiTheme="majorBidi" w:cstheme="majorBidi"/>
          <w:sz w:val="30"/>
          <w:szCs w:val="30"/>
        </w:rPr>
        <w:t>)</w:t>
      </w:r>
      <w:r w:rsidR="00B35A17">
        <w:rPr>
          <w:rFonts w:asciiTheme="majorBidi" w:hAnsiTheme="majorBidi" w:cstheme="majorBidi"/>
          <w:sz w:val="30"/>
          <w:szCs w:val="30"/>
        </w:rPr>
        <w:br/>
      </w:r>
      <w:r w:rsidRPr="00DF7DE9">
        <w:rPr>
          <w:rFonts w:asciiTheme="majorBidi" w:hAnsiTheme="majorBidi" w:cstheme="majorBidi"/>
          <w:sz w:val="30"/>
          <w:szCs w:val="30"/>
          <w:cs/>
        </w:rPr>
        <w:t>โดยบริษัทมีสัดส่วนการถือหุ้นในบริษัทดังกล่าว</w:t>
      </w:r>
      <w:r w:rsidRPr="00DF7DE9">
        <w:rPr>
          <w:rFonts w:asciiTheme="majorBidi" w:hAnsiTheme="majorBidi" w:cstheme="majorBidi" w:hint="cs"/>
          <w:sz w:val="30"/>
          <w:szCs w:val="30"/>
          <w:cs/>
        </w:rPr>
        <w:t>ในอัตราส่วน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DF7DE9" w:rsidRPr="00DF7DE9">
        <w:rPr>
          <w:rFonts w:asciiTheme="majorBidi" w:hAnsiTheme="majorBidi" w:cstheme="majorBidi"/>
          <w:sz w:val="30"/>
          <w:szCs w:val="30"/>
        </w:rPr>
        <w:t>99.99</w:t>
      </w:r>
      <w:r w:rsidRPr="00DF7DE9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DF7DE9" w:rsidRPr="00DF7DE9">
        <w:rPr>
          <w:rFonts w:asciiTheme="majorBidi" w:hAnsiTheme="majorBidi" w:cstheme="majorBidi"/>
          <w:sz w:val="30"/>
          <w:szCs w:val="30"/>
        </w:rPr>
        <w:t>99.99</w:t>
      </w:r>
      <w:r w:rsidRPr="00DF7DE9">
        <w:rPr>
          <w:rFonts w:asciiTheme="majorBidi" w:hAnsiTheme="majorBidi" w:cstheme="majorBidi"/>
          <w:sz w:val="30"/>
          <w:szCs w:val="30"/>
        </w:rPr>
        <w:t xml:space="preserve"> </w:t>
      </w:r>
      <w:r w:rsidRPr="00DF7DE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B4DBF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="00F23931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</w:t>
      </w:r>
      <w:r w:rsidR="00D24338">
        <w:rPr>
          <w:rFonts w:asciiTheme="majorBidi" w:hAnsiTheme="majorBidi" w:cstheme="majorBidi" w:hint="cs"/>
          <w:sz w:val="30"/>
          <w:szCs w:val="30"/>
          <w:cs/>
        </w:rPr>
        <w:t>เรียกชำระค่าหุ้น</w:t>
      </w:r>
      <w:r w:rsidR="009E2F3D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="00C25A7F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="00C25A7F">
        <w:rPr>
          <w:rFonts w:asciiTheme="majorBidi" w:hAnsiTheme="majorBidi" w:cstheme="majorBidi"/>
          <w:sz w:val="30"/>
          <w:szCs w:val="30"/>
        </w:rPr>
        <w:t xml:space="preserve">50 </w:t>
      </w:r>
      <w:r w:rsidR="00053B21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="008348AE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053B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53B21">
        <w:rPr>
          <w:rFonts w:asciiTheme="majorBidi" w:hAnsiTheme="majorBidi" w:cstheme="majorBidi"/>
          <w:sz w:val="30"/>
          <w:szCs w:val="30"/>
        </w:rPr>
        <w:t>50</w:t>
      </w:r>
      <w:r w:rsidR="00053B21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60FAC612" w14:textId="77777777" w:rsidR="00631DAD" w:rsidRPr="00911A04" w:rsidRDefault="00631DAD" w:rsidP="0091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7C9D9EC" w14:textId="25C97846" w:rsidR="00413166" w:rsidRPr="0029768D" w:rsidRDefault="00413166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9768D">
        <w:rPr>
          <w:rFonts w:asciiTheme="majorBidi" w:hAnsiTheme="majorBidi" w:cstheme="majorBidi" w:hint="cs"/>
          <w:cs/>
        </w:rPr>
        <w:t>ต้นทุนสัมปทานในการใช้ทางยกระดับ</w:t>
      </w:r>
    </w:p>
    <w:p w14:paraId="19A3AE83" w14:textId="77777777" w:rsidR="007E03F9" w:rsidRPr="00345798" w:rsidRDefault="007E03F9" w:rsidP="0034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71"/>
        <w:gridCol w:w="3119"/>
      </w:tblGrid>
      <w:tr w:rsidR="007E03F9" w:rsidRPr="007C232A" w14:paraId="50D0A060" w14:textId="285F59EA" w:rsidTr="00345798">
        <w:trPr>
          <w:tblHeader/>
        </w:trPr>
        <w:tc>
          <w:tcPr>
            <w:tcW w:w="6071" w:type="dxa"/>
            <w:vAlign w:val="bottom"/>
          </w:tcPr>
          <w:p w14:paraId="3EAC172F" w14:textId="5FBBCE24" w:rsidR="007E03F9" w:rsidRPr="007C232A" w:rsidRDefault="00F77604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119" w:type="dxa"/>
          </w:tcPr>
          <w:p w14:paraId="6D092698" w14:textId="7B45C6FD" w:rsidR="007E03F9" w:rsidRPr="007C232A" w:rsidRDefault="007E03F9" w:rsidP="0034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063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03F9" w:rsidRPr="007C232A" w14:paraId="1DF3A332" w14:textId="77777777" w:rsidTr="00345798">
        <w:trPr>
          <w:tblHeader/>
        </w:trPr>
        <w:tc>
          <w:tcPr>
            <w:tcW w:w="6071" w:type="dxa"/>
            <w:vAlign w:val="bottom"/>
          </w:tcPr>
          <w:p w14:paraId="6EA57331" w14:textId="77777777" w:rsidR="007E03F9" w:rsidRPr="00345798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</w:tcPr>
          <w:p w14:paraId="7B707E2C" w14:textId="17D6C511" w:rsidR="007E03F9" w:rsidRPr="007C232A" w:rsidRDefault="007E03F9" w:rsidP="00B6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03F9" w:rsidRPr="007C232A" w14:paraId="706DC785" w14:textId="77777777" w:rsidTr="00345798">
        <w:trPr>
          <w:tblHeader/>
        </w:trPr>
        <w:tc>
          <w:tcPr>
            <w:tcW w:w="6071" w:type="dxa"/>
            <w:vAlign w:val="bottom"/>
          </w:tcPr>
          <w:p w14:paraId="26C86C2A" w14:textId="1B2BDDB9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</w:t>
            </w:r>
            <w:r w:rsidR="00DD00A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บัญชี ณ วันที่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E03F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76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119" w:type="dxa"/>
          </w:tcPr>
          <w:p w14:paraId="51BCA465" w14:textId="158634A1" w:rsidR="007E03F9" w:rsidRPr="00B25AB5" w:rsidRDefault="00DF7DE9" w:rsidP="0029768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80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5AB5">
              <w:rPr>
                <w:rFonts w:asciiTheme="majorBidi" w:hAnsiTheme="majorBidi" w:cstheme="majorBidi"/>
                <w:sz w:val="30"/>
                <w:szCs w:val="30"/>
              </w:rPr>
              <w:t>7,930,066</w:t>
            </w:r>
          </w:p>
        </w:tc>
      </w:tr>
      <w:tr w:rsidR="007E03F9" w:rsidRPr="007C232A" w14:paraId="500A8B5D" w14:textId="4CAA0107" w:rsidTr="0029768D">
        <w:trPr>
          <w:tblHeader/>
        </w:trPr>
        <w:tc>
          <w:tcPr>
            <w:tcW w:w="6071" w:type="dxa"/>
            <w:vAlign w:val="bottom"/>
          </w:tcPr>
          <w:p w14:paraId="117BD077" w14:textId="6B0D40DF" w:rsidR="007E03F9" w:rsidRPr="007E03F9" w:rsidRDefault="007E03F9" w:rsidP="007E0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0F6422F" w14:textId="7219B952" w:rsidR="007E03F9" w:rsidRPr="008D0D62" w:rsidRDefault="008D0D62" w:rsidP="002A659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D0D62">
              <w:rPr>
                <w:rFonts w:asciiTheme="majorBidi" w:hAnsiTheme="majorBidi" w:cstheme="majorBidi"/>
                <w:sz w:val="30"/>
                <w:szCs w:val="30"/>
              </w:rPr>
              <w:t>165,0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30)</w:t>
            </w:r>
          </w:p>
        </w:tc>
      </w:tr>
      <w:tr w:rsidR="00F77604" w:rsidRPr="007C232A" w14:paraId="41078F4A" w14:textId="77777777" w:rsidTr="0029768D">
        <w:tc>
          <w:tcPr>
            <w:tcW w:w="6071" w:type="dxa"/>
            <w:vAlign w:val="bottom"/>
          </w:tcPr>
          <w:p w14:paraId="3F915FA1" w14:textId="26832C96" w:rsidR="00F77604" w:rsidRPr="00DD00A7" w:rsidRDefault="00F77604" w:rsidP="00F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ทาง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DD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D00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D00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bottom w:val="double" w:sz="4" w:space="0" w:color="auto"/>
            </w:tcBorders>
          </w:tcPr>
          <w:p w14:paraId="62A63091" w14:textId="7DE533C3" w:rsidR="00F77604" w:rsidRPr="008D0D62" w:rsidRDefault="008D0D62" w:rsidP="00F7760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right="80"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0D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7,765,03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77012C7A" w14:textId="0DB73D30" w:rsidR="00E8325E" w:rsidRPr="00911A04" w:rsidRDefault="00E8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997ABF9" w14:textId="52147CB6" w:rsidR="003C4303" w:rsidRPr="00890BBA" w:rsidRDefault="003331A5" w:rsidP="00320ECC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890BBA">
        <w:rPr>
          <w:rFonts w:asciiTheme="majorBidi" w:hAnsiTheme="majorBidi" w:cstheme="majorBidi" w:hint="cs"/>
          <w:cs/>
        </w:rPr>
        <w:t>เงินกู้ยืม</w:t>
      </w:r>
    </w:p>
    <w:p w14:paraId="5189097E" w14:textId="77777777" w:rsidR="00306E77" w:rsidRPr="00911A04" w:rsidRDefault="00306E77" w:rsidP="0091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8FEE71" w14:textId="33884B96" w:rsidR="004B7F3E" w:rsidRPr="00882E29" w:rsidRDefault="004B7F3E" w:rsidP="00320EC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82E29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82E29">
        <w:rPr>
          <w:rFonts w:asciiTheme="majorBidi" w:hAnsiTheme="majorBidi" w:cstheme="majorBidi"/>
          <w:sz w:val="30"/>
          <w:szCs w:val="30"/>
        </w:rPr>
        <w:t> 256</w:t>
      </w:r>
      <w:r w:rsidR="00F82D03">
        <w:rPr>
          <w:rFonts w:asciiTheme="majorBidi" w:hAnsiTheme="majorBidi" w:cstheme="majorBidi"/>
          <w:sz w:val="30"/>
          <w:szCs w:val="30"/>
        </w:rPr>
        <w:t>7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2E2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82E29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882E29">
        <w:rPr>
          <w:rFonts w:asciiTheme="majorBidi" w:hAnsiTheme="majorBidi" w:cstheme="majorBidi"/>
          <w:sz w:val="30"/>
          <w:szCs w:val="30"/>
          <w:cs/>
        </w:rPr>
        <w:t>มี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Pr="00882E29">
        <w:rPr>
          <w:rFonts w:asciiTheme="majorBidi" w:hAnsiTheme="majorBidi" w:cstheme="majorBidi"/>
          <w:sz w:val="30"/>
          <w:szCs w:val="30"/>
          <w:cs/>
        </w:rPr>
        <w:t>ระยะสั้นจากสถาบันการเงินในประเทศ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ซึ่งประกอบด้วยตั๋วสัญญาใช้เงินอายุ </w:t>
      </w:r>
      <w:r w:rsidRPr="00882E29">
        <w:rPr>
          <w:rFonts w:asciiTheme="majorBidi" w:hAnsiTheme="majorBidi" w:cstheme="majorBidi"/>
          <w:sz w:val="30"/>
          <w:szCs w:val="30"/>
        </w:rPr>
        <w:t xml:space="preserve">3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DF7DE9">
        <w:rPr>
          <w:rFonts w:asciiTheme="majorBidi" w:hAnsiTheme="majorBidi" w:cstheme="majorBidi"/>
          <w:sz w:val="30"/>
          <w:szCs w:val="30"/>
        </w:rPr>
        <w:t>2</w:t>
      </w:r>
      <w:r w:rsidR="00090DAF">
        <w:rPr>
          <w:rFonts w:asciiTheme="majorBidi" w:hAnsiTheme="majorBidi" w:cstheme="majorBidi"/>
          <w:sz w:val="30"/>
          <w:szCs w:val="30"/>
        </w:rPr>
        <w:t>00</w:t>
      </w:r>
      <w:r w:rsidRPr="00CA6198">
        <w:rPr>
          <w:rFonts w:asciiTheme="majorBidi" w:hAnsiTheme="majorBidi" w:cstheme="majorBidi"/>
          <w:sz w:val="30"/>
          <w:szCs w:val="30"/>
        </w:rPr>
        <w:t> 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90DAF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DF7DE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36CE2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7E7BDF">
        <w:rPr>
          <w:rFonts w:asciiTheme="majorBidi" w:hAnsiTheme="majorBidi" w:cstheme="majorBidi"/>
          <w:sz w:val="30"/>
          <w:szCs w:val="30"/>
        </w:rPr>
        <w:br/>
      </w:r>
      <w:r w:rsidR="00DF7DE9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DF7DE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DF7DE9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กลุ่มบริษัทและบริษัทได้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>ชำระ</w:t>
      </w:r>
      <w:r w:rsidR="00090DAF" w:rsidRPr="00345798">
        <w:rPr>
          <w:rFonts w:asciiTheme="majorBidi" w:hAnsiTheme="majorBidi" w:cstheme="majorBidi"/>
          <w:spacing w:val="-6"/>
          <w:sz w:val="30"/>
          <w:szCs w:val="30"/>
          <w:cs/>
        </w:rPr>
        <w:t>คืนเงินกู้ยืมระยะสั้น</w:t>
      </w:r>
      <w:r w:rsidR="00757CC3" w:rsidRPr="00345798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="00D36CE2" w:rsidRPr="00345798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  <w:r w:rsidR="005A29CA">
        <w:rPr>
          <w:rFonts w:asciiTheme="majorBidi" w:hAnsiTheme="majorBidi" w:cstheme="majorBidi" w:hint="cs"/>
          <w:spacing w:val="-6"/>
          <w:sz w:val="30"/>
          <w:szCs w:val="30"/>
          <w:cs/>
        </w:rPr>
        <w:t>แล้ว</w:t>
      </w:r>
      <w:r w:rsidR="00DF7DE9">
        <w:rPr>
          <w:rFonts w:asciiTheme="majorBidi" w:hAnsiTheme="majorBidi" w:cstheme="majorBidi" w:hint="cs"/>
          <w:spacing w:val="-6"/>
          <w:sz w:val="30"/>
          <w:szCs w:val="30"/>
          <w:cs/>
        </w:rPr>
        <w:t>ทั้งจำนวน</w:t>
      </w:r>
      <w:r w:rsidR="007B68DC">
        <w:rPr>
          <w:rFonts w:asciiTheme="majorBidi" w:hAnsiTheme="majorBidi" w:cstheme="majorBidi"/>
          <w:sz w:val="30"/>
          <w:szCs w:val="30"/>
        </w:rPr>
        <w:t xml:space="preserve"> </w:t>
      </w:r>
    </w:p>
    <w:p w14:paraId="1BBB3454" w14:textId="77777777" w:rsidR="004B7F3E" w:rsidRPr="00911A04" w:rsidRDefault="004B7F3E" w:rsidP="00320EC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334BB" w14:textId="66557896" w:rsidR="004B7F3E" w:rsidRDefault="004B7F3E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B8382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B83829" w:rsidRPr="00882E29">
        <w:rPr>
          <w:rFonts w:asciiTheme="majorBidi" w:hAnsiTheme="majorBidi" w:cstheme="majorBidi"/>
          <w:sz w:val="30"/>
          <w:szCs w:val="30"/>
        </w:rPr>
        <w:t xml:space="preserve">31 </w:t>
      </w:r>
      <w:r w:rsidR="00B8382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83829"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3829" w:rsidRPr="00882E29">
        <w:rPr>
          <w:rFonts w:asciiTheme="majorBidi" w:hAnsiTheme="majorBidi" w:cstheme="majorBidi"/>
          <w:sz w:val="30"/>
          <w:szCs w:val="30"/>
        </w:rPr>
        <w:t>256</w:t>
      </w:r>
      <w:r w:rsidR="00B83829">
        <w:rPr>
          <w:rFonts w:asciiTheme="majorBidi" w:hAnsiTheme="majorBidi" w:cstheme="majorBidi"/>
          <w:sz w:val="30"/>
          <w:szCs w:val="30"/>
        </w:rPr>
        <w:t>8</w:t>
      </w:r>
      <w:r w:rsidR="00B83829"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B6238D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="0028218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82185">
        <w:rPr>
          <w:rFonts w:asciiTheme="majorBidi" w:hAnsiTheme="majorBidi" w:cstheme="majorBidi"/>
          <w:spacing w:val="-4"/>
          <w:sz w:val="30"/>
          <w:szCs w:val="30"/>
        </w:rPr>
        <w:t>2,200</w:t>
      </w:r>
      <w:r w:rsidRPr="00B623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238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CA61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24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5655A">
        <w:rPr>
          <w:rFonts w:asciiTheme="majorBidi" w:hAnsiTheme="majorBidi" w:cstheme="majorBidi"/>
          <w:sz w:val="30"/>
          <w:szCs w:val="30"/>
        </w:rPr>
        <w:br/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36CE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36CE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83829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5655A">
        <w:rPr>
          <w:rFonts w:asciiTheme="majorBidi" w:hAnsiTheme="majorBidi" w:cstheme="majorBidi"/>
          <w:i/>
          <w:iCs/>
          <w:sz w:val="30"/>
          <w:szCs w:val="30"/>
        </w:rPr>
        <w:t>2,0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 xml:space="preserve">00 </w:t>
      </w:r>
      <w:r w:rsidRPr="004B7F3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B7F3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2EAA033" w14:textId="77777777" w:rsidR="00DB6EE6" w:rsidRPr="00E8325E" w:rsidRDefault="00DB6EE6" w:rsidP="00320ECC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5BFC45" w14:textId="77777777" w:rsidR="00883312" w:rsidRDefault="0088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lastRenderedPageBreak/>
        <w:br w:type="page"/>
      </w:r>
    </w:p>
    <w:p w14:paraId="240A7868" w14:textId="0A1D6297" w:rsidR="00EE105F" w:rsidRPr="003E2D53" w:rsidRDefault="00EE105F" w:rsidP="00E8325E">
      <w:pPr>
        <w:pStyle w:val="Heading9"/>
        <w:numPr>
          <w:ilvl w:val="0"/>
          <w:numId w:val="19"/>
        </w:numPr>
        <w:tabs>
          <w:tab w:val="clear" w:pos="340"/>
          <w:tab w:val="num" w:pos="900"/>
        </w:tabs>
        <w:ind w:left="540" w:hanging="540"/>
        <w:rPr>
          <w:rFonts w:asciiTheme="majorBidi" w:hAnsiTheme="majorBidi" w:cstheme="majorBidi"/>
        </w:rPr>
      </w:pPr>
      <w:r w:rsidRPr="003E2D53">
        <w:rPr>
          <w:rFonts w:asciiTheme="majorBidi" w:hAnsiTheme="majorBidi" w:cstheme="majorBidi"/>
          <w:cs/>
        </w:rPr>
        <w:lastRenderedPageBreak/>
        <w:t>ส่วนงานดำเนินงานและการจำแนกรายได้</w:t>
      </w:r>
    </w:p>
    <w:p w14:paraId="40B9FB7B" w14:textId="77777777" w:rsidR="00EE105F" w:rsidRPr="00E8325E" w:rsidRDefault="00EE105F" w:rsidP="00EE105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4784" w:type="pct"/>
        <w:tblInd w:w="468" w:type="dxa"/>
        <w:tblLayout w:type="fixed"/>
        <w:tblLook w:val="00A0" w:firstRow="1" w:lastRow="0" w:firstColumn="1" w:lastColumn="0" w:noHBand="0" w:noVBand="0"/>
      </w:tblPr>
      <w:tblGrid>
        <w:gridCol w:w="3131"/>
        <w:gridCol w:w="1260"/>
        <w:gridCol w:w="240"/>
        <w:gridCol w:w="9"/>
        <w:gridCol w:w="1641"/>
        <w:gridCol w:w="258"/>
        <w:gridCol w:w="1172"/>
        <w:gridCol w:w="271"/>
        <w:gridCol w:w="1163"/>
      </w:tblGrid>
      <w:tr w:rsidR="00E8325E" w:rsidRPr="00E8325E" w14:paraId="1585D8DC" w14:textId="77777777" w:rsidTr="00C20BF5">
        <w:trPr>
          <w:tblHeader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18563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288" w:type="pct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0196E96E" w14:textId="77777777" w:rsidR="00EE105F" w:rsidRPr="00E8325E" w:rsidRDefault="00EE105F" w:rsidP="00E8325E">
            <w:pPr>
              <w:tabs>
                <w:tab w:val="clear" w:pos="5613"/>
                <w:tab w:val="decimal" w:pos="776"/>
              </w:tabs>
              <w:ind w:left="-114" w:right="-104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E8325E" w:rsidRPr="00E8325E" w14:paraId="66403F98" w14:textId="77777777" w:rsidTr="00C20BF5">
        <w:trPr>
          <w:tblHeader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8C065" w14:textId="77777777" w:rsidR="00BE62E8" w:rsidRPr="00BE62E8" w:rsidRDefault="00BE62E8" w:rsidP="00BE62E8">
            <w:pPr>
              <w:ind w:left="-21"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E62E8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3897BDD" w14:textId="211F64DA" w:rsidR="00EE105F" w:rsidRPr="00E8325E" w:rsidRDefault="00BE62E8" w:rsidP="00BE62E8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E62E8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 </w:t>
            </w:r>
            <w:r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BE62E8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6C6199DC" w14:textId="77777777" w:rsidR="00EE105F" w:rsidRPr="00E8325E" w:rsidRDefault="00EE105F" w:rsidP="00E8325E">
            <w:pPr>
              <w:ind w:left="-98" w:right="-103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บริการ</w:t>
            </w:r>
          </w:p>
          <w:p w14:paraId="77587F2F" w14:textId="77777777" w:rsidR="00EE105F" w:rsidRPr="00E8325E" w:rsidRDefault="00EE105F" w:rsidP="00E8325E">
            <w:pPr>
              <w:ind w:left="-98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ทางยกระดับ</w:t>
            </w:r>
          </w:p>
        </w:tc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2E6E" w14:textId="77777777" w:rsidR="00EE105F" w:rsidRPr="00E8325E" w:rsidRDefault="00EE105F" w:rsidP="00E8325E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45EB48" w14:textId="77777777" w:rsidR="00EE105F" w:rsidRPr="00E8325E" w:rsidRDefault="00EE105F" w:rsidP="00E8325E">
            <w:pPr>
              <w:ind w:left="-98" w:right="-113" w:hanging="16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บริการซ่อมแซม</w:t>
            </w:r>
          </w:p>
          <w:p w14:paraId="33600146" w14:textId="6065407D" w:rsidR="00EE105F" w:rsidRPr="00E8325E" w:rsidRDefault="00EE105F" w:rsidP="00E8325E">
            <w:pPr>
              <w:ind w:left="-98" w:right="-113" w:hanging="16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โครงสร้างพื้นฐาน</w:t>
            </w:r>
            <w:r w:rsidR="00C20BF5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และขายสินค้าที่เกี่ยวข้อง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DA549" w14:textId="77777777" w:rsidR="00EE105F" w:rsidRPr="00E8325E" w:rsidRDefault="00EE105F" w:rsidP="00E8325E">
            <w:pPr>
              <w:tabs>
                <w:tab w:val="decimal" w:pos="74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5AA69A" w14:textId="77777777" w:rsidR="00EE105F" w:rsidRPr="00E8325E" w:rsidRDefault="00EE105F" w:rsidP="00E8325E">
            <w:pPr>
              <w:ind w:left="-98" w:right="-94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ตัดรายการ</w:t>
            </w:r>
          </w:p>
          <w:p w14:paraId="79B64DEA" w14:textId="77777777" w:rsidR="00EE105F" w:rsidRPr="00E8325E" w:rsidRDefault="00EE105F" w:rsidP="00E8325E">
            <w:pPr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vAlign w:val="bottom"/>
          </w:tcPr>
          <w:p w14:paraId="61D80065" w14:textId="77777777" w:rsidR="00EE105F" w:rsidRPr="00E8325E" w:rsidRDefault="00EE105F" w:rsidP="00E8325E">
            <w:pPr>
              <w:tabs>
                <w:tab w:val="decimal" w:pos="776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vAlign w:val="bottom"/>
          </w:tcPr>
          <w:p w14:paraId="3693FC3B" w14:textId="77777777" w:rsidR="00EE105F" w:rsidRPr="00E8325E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8325E" w:rsidRPr="00E8325E" w14:paraId="343CD441" w14:textId="77777777" w:rsidTr="00C20BF5">
        <w:trPr>
          <w:tblHeader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49418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288" w:type="pct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7B422971" w14:textId="77777777" w:rsidR="00EE105F" w:rsidRPr="00E8325E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8325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E8325E" w:rsidRPr="00E8325E" w14:paraId="6D3172B8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7935D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vAlign w:val="bottom"/>
          </w:tcPr>
          <w:p w14:paraId="63CD10C7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92C3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500EF9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B088D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63D581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vAlign w:val="bottom"/>
          </w:tcPr>
          <w:p w14:paraId="6D027CE5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vAlign w:val="bottom"/>
          </w:tcPr>
          <w:p w14:paraId="137E3E87" w14:textId="77777777" w:rsidR="00EE105F" w:rsidRPr="00E8325E" w:rsidRDefault="00EE105F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E8325E" w14:paraId="06B4C9F3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AE718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504D13" w14:textId="3F5A3540" w:rsidR="00EE105F" w:rsidRPr="00E8325E" w:rsidRDefault="00983D1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D1E">
              <w:rPr>
                <w:rFonts w:asciiTheme="majorBidi" w:hAnsiTheme="majorBidi" w:cstheme="majorBidi"/>
                <w:sz w:val="28"/>
                <w:szCs w:val="28"/>
              </w:rPr>
              <w:t>652,881</w:t>
            </w:r>
          </w:p>
        </w:tc>
        <w:tc>
          <w:tcPr>
            <w:tcW w:w="136" w:type="pct"/>
            <w:gridSpan w:val="2"/>
            <w:tcBorders>
              <w:top w:val="nil"/>
              <w:left w:val="nil"/>
              <w:right w:val="nil"/>
            </w:tcBorders>
          </w:tcPr>
          <w:p w14:paraId="11A9A513" w14:textId="77777777" w:rsidR="00EE105F" w:rsidRPr="00E8325E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2E9535" w14:textId="58B37256" w:rsidR="00EE105F" w:rsidRPr="00E8325E" w:rsidRDefault="00983D1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D1E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7A1EDAC8" w14:textId="77777777" w:rsidR="00EE105F" w:rsidRPr="00E8325E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BC2445" w14:textId="0E6E1B2C" w:rsidR="00EE105F" w:rsidRPr="00E8325E" w:rsidRDefault="00983D1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28C8170D" w14:textId="77777777" w:rsidR="00EE105F" w:rsidRPr="00E8325E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29191A" w14:textId="0EDA1523" w:rsidR="00EE105F" w:rsidRPr="00E8325E" w:rsidRDefault="00983D1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D1E">
              <w:rPr>
                <w:rFonts w:asciiTheme="majorBidi" w:hAnsiTheme="majorBidi" w:cstheme="majorBidi"/>
                <w:sz w:val="28"/>
                <w:szCs w:val="28"/>
              </w:rPr>
              <w:t>653,458</w:t>
            </w:r>
          </w:p>
        </w:tc>
      </w:tr>
      <w:tr w:rsidR="00E8325E" w:rsidRPr="00E8325E" w14:paraId="25A8A087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41809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B0A47" w14:textId="02B9A521" w:rsidR="00EE105F" w:rsidRPr="00E8325E" w:rsidRDefault="00983D1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gridSpan w:val="2"/>
            <w:tcBorders>
              <w:top w:val="nil"/>
              <w:left w:val="nil"/>
              <w:right w:val="nil"/>
            </w:tcBorders>
          </w:tcPr>
          <w:p w14:paraId="5A962D0B" w14:textId="77777777" w:rsidR="00EE105F" w:rsidRPr="00E8325E" w:rsidRDefault="00EE105F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4AE486" w14:textId="2196FF84" w:rsidR="00EE105F" w:rsidRPr="00E8325E" w:rsidRDefault="00983D1E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D1E">
              <w:rPr>
                <w:rFonts w:asciiTheme="majorBidi" w:hAnsiTheme="majorBidi" w:cstheme="majorBidi"/>
                <w:sz w:val="28"/>
                <w:szCs w:val="28"/>
              </w:rPr>
              <w:t>8,950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2A2DC73E" w14:textId="77777777" w:rsidR="00EE105F" w:rsidRPr="00E8325E" w:rsidRDefault="00EE105F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4151D7" w14:textId="474DCAE9" w:rsidR="00EE105F" w:rsidRPr="00E8325E" w:rsidRDefault="00983D1E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08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D1E">
              <w:rPr>
                <w:rFonts w:asciiTheme="majorBidi" w:hAnsiTheme="majorBidi" w:cstheme="majorBidi"/>
                <w:sz w:val="28"/>
                <w:szCs w:val="28"/>
              </w:rPr>
              <w:t>(8,950)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19ED876A" w14:textId="77777777" w:rsidR="00EE105F" w:rsidRPr="00E8325E" w:rsidRDefault="00EE105F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0ACF9" w14:textId="444CD8CD" w:rsidR="00EE105F" w:rsidRPr="00E8325E" w:rsidRDefault="00983D1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325E" w:rsidRPr="00E8325E" w14:paraId="429DD5EB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2D3D" w14:textId="77777777" w:rsidR="00EE105F" w:rsidRPr="00E8325E" w:rsidRDefault="00EE105F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8B60F7" w14:textId="68677CD6" w:rsidR="00EE105F" w:rsidRPr="00E8325E" w:rsidRDefault="00983D1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3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652,881</w:t>
            </w:r>
          </w:p>
        </w:tc>
        <w:tc>
          <w:tcPr>
            <w:tcW w:w="136" w:type="pct"/>
            <w:gridSpan w:val="2"/>
            <w:tcBorders>
              <w:top w:val="nil"/>
              <w:left w:val="nil"/>
              <w:right w:val="nil"/>
            </w:tcBorders>
          </w:tcPr>
          <w:p w14:paraId="7713BB78" w14:textId="77777777" w:rsidR="00EE105F" w:rsidRPr="00E8325E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B0BDF55" w14:textId="45714ECC" w:rsidR="00EE105F" w:rsidRPr="00E8325E" w:rsidRDefault="00983D1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3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9,527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218399B8" w14:textId="77777777" w:rsidR="00EE105F" w:rsidRPr="00E8325E" w:rsidRDefault="00EE105F" w:rsidP="00E8325E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0ACF984" w14:textId="1DBB73A4" w:rsidR="00EE105F" w:rsidRPr="00AC6C75" w:rsidRDefault="00983D1E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08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3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(8,950)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16ED1658" w14:textId="77777777" w:rsidR="00EE105F" w:rsidRPr="00E8325E" w:rsidRDefault="00EE105F" w:rsidP="00E8325E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7EFC32" w14:textId="3A8F0B55" w:rsidR="00EE105F" w:rsidRPr="00E8325E" w:rsidRDefault="00983D1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3D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653,458</w:t>
            </w:r>
          </w:p>
        </w:tc>
      </w:tr>
      <w:tr w:rsidR="00E8325E" w:rsidRPr="00E8325E" w14:paraId="21A82019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66228" w14:textId="1C980335" w:rsidR="00E1071A" w:rsidRPr="00E8325E" w:rsidRDefault="00E1071A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50718C" w14:textId="77777777" w:rsidR="00E1071A" w:rsidRPr="00E8325E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0E20D99C" w14:textId="77777777" w:rsidR="00E1071A" w:rsidRPr="00E8325E" w:rsidRDefault="00E1071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48EFAB" w14:textId="77777777" w:rsidR="00E1071A" w:rsidRPr="00E8325E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121F3D3A" w14:textId="77777777" w:rsidR="00E1071A" w:rsidRPr="00E8325E" w:rsidRDefault="00E1071A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7CA632" w14:textId="77777777" w:rsidR="00E1071A" w:rsidRPr="00E8325E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7000BAFB" w14:textId="77777777" w:rsidR="00E1071A" w:rsidRPr="00E8325E" w:rsidRDefault="00E1071A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1221D2" w14:textId="77777777" w:rsidR="00E1071A" w:rsidRPr="00E8325E" w:rsidRDefault="00E1071A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E8325E" w14:paraId="763CD00C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81C41" w14:textId="698E7A24" w:rsidR="00E8325E" w:rsidRPr="00E8325E" w:rsidRDefault="00E8325E" w:rsidP="00E8325E">
            <w:pPr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109D16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6B674D07" w14:textId="77777777" w:rsidR="00E8325E" w:rsidRPr="00E8325E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02F602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0DA49D4C" w14:textId="77777777" w:rsidR="00E8325E" w:rsidRPr="00E8325E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3315BE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65D60F82" w14:textId="77777777" w:rsidR="00E8325E" w:rsidRPr="00E8325E" w:rsidRDefault="00E8325E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01DE73C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25E" w:rsidRPr="00E8325E" w14:paraId="3C2BABF8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D417E" w14:textId="0E2B17B3" w:rsidR="00E8325E" w:rsidRPr="00E8325E" w:rsidRDefault="00E8325E" w:rsidP="00E8325E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ประเภทของบริการหลัก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D66FB1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4387A8E0" w14:textId="77777777" w:rsidR="00E8325E" w:rsidRPr="00E8325E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666F78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62CF1D1E" w14:textId="77777777" w:rsidR="00E8325E" w:rsidRPr="00E8325E" w:rsidRDefault="00E8325E" w:rsidP="00E8325E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CEF86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259DC98A" w14:textId="77777777" w:rsidR="00E8325E" w:rsidRPr="00E8325E" w:rsidRDefault="00E8325E" w:rsidP="00E8325E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496F27" w14:textId="77777777" w:rsidR="00E8325E" w:rsidRPr="00E8325E" w:rsidRDefault="00E8325E" w:rsidP="00E83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C75" w:rsidRPr="00E8325E" w14:paraId="3ADDD92C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60822" w14:textId="2638DF1B" w:rsidR="00AC6C75" w:rsidRPr="00E8325E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บริการทางยกระดับ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AE2DE03" w14:textId="5D88402A" w:rsidR="00AC6C75" w:rsidRPr="00E8325E" w:rsidRDefault="00983D1E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3D1E">
              <w:rPr>
                <w:rFonts w:asciiTheme="majorBidi" w:hAnsiTheme="majorBidi" w:cstheme="majorBidi"/>
                <w:sz w:val="28"/>
                <w:szCs w:val="28"/>
              </w:rPr>
              <w:t>652,881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2C6BF4E1" w14:textId="77777777" w:rsidR="00AC6C75" w:rsidRPr="00E8325E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9E22C5" w14:textId="7C5382A6" w:rsidR="00AC6C75" w:rsidRPr="00E8325E" w:rsidRDefault="00624A6A" w:rsidP="00CE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01A8C0E7" w14:textId="77777777" w:rsidR="00AC6C75" w:rsidRPr="00E8325E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FD0F85" w14:textId="0326372F" w:rsidR="00AC6C75" w:rsidRPr="00E8325E" w:rsidRDefault="00624A6A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24494499" w14:textId="77777777" w:rsidR="00AC6C75" w:rsidRPr="00E8325E" w:rsidRDefault="00AC6C75" w:rsidP="00AC6C7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D97A60" w14:textId="217C8A71" w:rsidR="00AC6C75" w:rsidRPr="00E8325E" w:rsidRDefault="00624A6A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sz w:val="28"/>
                <w:szCs w:val="28"/>
              </w:rPr>
              <w:t>652,881</w:t>
            </w:r>
          </w:p>
        </w:tc>
      </w:tr>
      <w:tr w:rsidR="00AC6C75" w:rsidRPr="00E8325E" w14:paraId="4E88401D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1BAA7" w14:textId="77777777" w:rsidR="00AC6C75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บริการซ่อมแซมโครงสร้างพื้นฐาน</w:t>
            </w:r>
          </w:p>
          <w:p w14:paraId="2E63C880" w14:textId="29073813" w:rsidR="00791D6C" w:rsidRPr="00E8325E" w:rsidRDefault="00791D6C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และขายสินค้าที่เกี่ยวข้อง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860B0" w14:textId="77777777" w:rsidR="00791D6C" w:rsidRDefault="00791D6C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0F901F" w14:textId="14FEECA0" w:rsidR="00AC6C75" w:rsidRPr="00E8325E" w:rsidRDefault="00624A6A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0118C2E4" w14:textId="77777777" w:rsidR="00AC6C75" w:rsidRPr="00E8325E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50EFCD" w14:textId="77777777" w:rsidR="00791D6C" w:rsidRDefault="00791D6C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F95F33" w14:textId="2C31FA02" w:rsidR="00AC6C75" w:rsidRPr="00E8325E" w:rsidRDefault="00624A6A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sz w:val="28"/>
                <w:szCs w:val="28"/>
              </w:rPr>
              <w:t>9,527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52C5EE1C" w14:textId="77777777" w:rsidR="00AC6C75" w:rsidRPr="00E8325E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EB5E83" w14:textId="77777777" w:rsidR="00791D6C" w:rsidRDefault="00791D6C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4C9190" w14:textId="000C537C" w:rsidR="00AC6C75" w:rsidRPr="00E8325E" w:rsidRDefault="00624A6A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sz w:val="28"/>
                <w:szCs w:val="28"/>
              </w:rPr>
              <w:t>(8,950)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2A78F3F7" w14:textId="77777777" w:rsidR="00AC6C75" w:rsidRPr="00E8325E" w:rsidRDefault="00AC6C75" w:rsidP="00AC6C7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F339E" w14:textId="77777777" w:rsidR="00791D6C" w:rsidRDefault="00791D6C" w:rsidP="00CE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341C79" w14:textId="2795B6B6" w:rsidR="00AC6C75" w:rsidRPr="00E8325E" w:rsidRDefault="00624A6A" w:rsidP="00CE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</w:tr>
      <w:tr w:rsidR="00AC6C75" w:rsidRPr="00E8325E" w14:paraId="3162E517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68AB5" w14:textId="122EF00C" w:rsidR="00AC6C75" w:rsidRPr="00E8325E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F402A5" w14:textId="05FE6FDB" w:rsidR="00AC6C75" w:rsidRPr="00E8325E" w:rsidRDefault="00624A6A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652,881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131632F6" w14:textId="77777777" w:rsidR="00AC6C75" w:rsidRPr="00E8325E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5ADB1A0" w14:textId="3BC7D56D" w:rsidR="00AC6C75" w:rsidRPr="00E8325E" w:rsidRDefault="00624A6A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9,527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0384320D" w14:textId="77777777" w:rsidR="00AC6C75" w:rsidRPr="00E8325E" w:rsidRDefault="00AC6C75" w:rsidP="00AC6C7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80D7EC" w14:textId="0694524E" w:rsidR="00AC6C75" w:rsidRPr="00E8325E" w:rsidRDefault="00624A6A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(8,950)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46E818E1" w14:textId="77777777" w:rsidR="00AC6C75" w:rsidRPr="00E8325E" w:rsidRDefault="00AC6C75" w:rsidP="00AC6C7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0F46A8" w14:textId="71F9DDE4" w:rsidR="00AC6C75" w:rsidRPr="00E8325E" w:rsidRDefault="00624A6A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653,458</w:t>
            </w:r>
          </w:p>
        </w:tc>
      </w:tr>
      <w:tr w:rsidR="00AC6C75" w:rsidRPr="00E8325E" w14:paraId="3A51A0B1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761BF" w14:textId="77777777" w:rsidR="00AC6C75" w:rsidRPr="00E8325E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F7DAF30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63B66CE6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87C90B0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0DC7A7AD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3F78555D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066FAF80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AC6565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6C75" w:rsidRPr="00E8325E" w14:paraId="64D765C9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3B3ED" w14:textId="27988CBC" w:rsidR="00AC6C75" w:rsidRPr="00E8325E" w:rsidRDefault="00AC6C75" w:rsidP="00AC6C7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EA889A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7F875F4C" w14:textId="77777777" w:rsidR="00AC6C75" w:rsidRPr="00E8325E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5FE145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0451D4E2" w14:textId="77777777" w:rsidR="00AC6C75" w:rsidRPr="00E8325E" w:rsidRDefault="00AC6C75" w:rsidP="00AC6C7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609A26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5F06788C" w14:textId="77777777" w:rsidR="00AC6C75" w:rsidRPr="00E8325E" w:rsidRDefault="00AC6C75" w:rsidP="00AC6C7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4B7D69" w14:textId="77777777" w:rsidR="00AC6C75" w:rsidRPr="00E8325E" w:rsidRDefault="00AC6C75" w:rsidP="00AC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EA5" w:rsidRPr="00E8325E" w14:paraId="4F7EBE4D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0741" w14:textId="225BC78A" w:rsidR="00473EA5" w:rsidRPr="00E8325E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58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E728E5" w14:textId="01A0CAA7" w:rsidR="00473EA5" w:rsidRPr="00E8325E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0DD">
              <w:rPr>
                <w:rFonts w:asciiTheme="majorBidi" w:hAnsiTheme="majorBidi" w:cstheme="majorBidi"/>
                <w:sz w:val="28"/>
                <w:szCs w:val="28"/>
              </w:rPr>
              <w:t>652,881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3918C2B1" w14:textId="77777777" w:rsidR="00473EA5" w:rsidRPr="00E8325E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F1D08E" w14:textId="1DE71A4A" w:rsidR="00473EA5" w:rsidRPr="00E8325E" w:rsidRDefault="005E10DD" w:rsidP="005E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noWrap/>
          </w:tcPr>
          <w:p w14:paraId="28DA794E" w14:textId="77777777" w:rsidR="00473EA5" w:rsidRPr="00E8325E" w:rsidRDefault="00473EA5" w:rsidP="00473EA5">
            <w:pPr>
              <w:tabs>
                <w:tab w:val="clear" w:pos="907"/>
                <w:tab w:val="decimal" w:pos="610"/>
                <w:tab w:val="decimal" w:pos="746"/>
              </w:tabs>
              <w:ind w:right="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6C7522" w14:textId="107E30CC" w:rsidR="00473EA5" w:rsidRPr="00E8325E" w:rsidRDefault="00F82D03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</w:tcPr>
          <w:p w14:paraId="3BD6845A" w14:textId="77777777" w:rsidR="00473EA5" w:rsidRPr="00E8325E" w:rsidRDefault="00473EA5" w:rsidP="00473EA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A032DC" w14:textId="1F455D63" w:rsidR="00473EA5" w:rsidRPr="00E8325E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sz w:val="28"/>
                <w:szCs w:val="28"/>
              </w:rPr>
              <w:t>652,881</w:t>
            </w:r>
          </w:p>
        </w:tc>
      </w:tr>
      <w:tr w:rsidR="00473EA5" w:rsidRPr="00E8325E" w14:paraId="4B0FD267" w14:textId="77777777" w:rsidTr="00C20BF5">
        <w:trPr>
          <w:trHeight w:val="240"/>
        </w:trPr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CA6EF" w14:textId="57793B9F" w:rsidR="00473EA5" w:rsidRPr="00E8325E" w:rsidRDefault="00473EA5" w:rsidP="00473EA5">
            <w:pPr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CD6B9" w14:textId="28847532" w:rsidR="00473EA5" w:rsidRPr="00E8325E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tcBorders>
              <w:left w:val="nil"/>
              <w:right w:val="nil"/>
            </w:tcBorders>
          </w:tcPr>
          <w:p w14:paraId="4D363E04" w14:textId="77777777" w:rsidR="00473EA5" w:rsidRPr="00E8325E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F5EBE2" w14:textId="13337940" w:rsidR="00473EA5" w:rsidRPr="00E8325E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0DD">
              <w:rPr>
                <w:rFonts w:asciiTheme="majorBidi" w:hAnsiTheme="majorBidi" w:cstheme="majorBidi"/>
                <w:sz w:val="28"/>
                <w:szCs w:val="28"/>
              </w:rPr>
              <w:t>9,527</w:t>
            </w:r>
          </w:p>
        </w:tc>
        <w:tc>
          <w:tcPr>
            <w:tcW w:w="141" w:type="pct"/>
            <w:tcBorders>
              <w:left w:val="nil"/>
              <w:right w:val="nil"/>
            </w:tcBorders>
            <w:noWrap/>
          </w:tcPr>
          <w:p w14:paraId="5966FB11" w14:textId="77777777" w:rsidR="00473EA5" w:rsidRPr="00E8325E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BA9D55" w14:textId="301F0C76" w:rsidR="00473EA5" w:rsidRPr="00E8325E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0DD">
              <w:rPr>
                <w:rFonts w:asciiTheme="majorBidi" w:hAnsiTheme="majorBidi" w:cstheme="majorBidi"/>
                <w:sz w:val="28"/>
                <w:szCs w:val="28"/>
              </w:rPr>
              <w:t>(8,950)</w:t>
            </w:r>
          </w:p>
        </w:tc>
        <w:tc>
          <w:tcPr>
            <w:tcW w:w="148" w:type="pct"/>
            <w:tcBorders>
              <w:left w:val="nil"/>
              <w:right w:val="nil"/>
            </w:tcBorders>
          </w:tcPr>
          <w:p w14:paraId="38329DC5" w14:textId="77777777" w:rsidR="00473EA5" w:rsidRPr="00E8325E" w:rsidRDefault="00473EA5" w:rsidP="00473EA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B6AE2" w14:textId="431C531D" w:rsidR="00473EA5" w:rsidRPr="00E8325E" w:rsidRDefault="005E10DD" w:rsidP="005E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</w:tr>
      <w:tr w:rsidR="00473EA5" w:rsidRPr="00E8325E" w14:paraId="3A3214CB" w14:textId="77777777" w:rsidTr="00C20BF5">
        <w:tc>
          <w:tcPr>
            <w:tcW w:w="17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41CC16" w14:textId="1082428B" w:rsidR="00473EA5" w:rsidRPr="00E8325E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832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3F2582" w14:textId="4BEE7C85" w:rsidR="00473EA5" w:rsidRPr="00E8325E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652,881</w:t>
            </w:r>
          </w:p>
        </w:tc>
        <w:tc>
          <w:tcPr>
            <w:tcW w:w="131" w:type="pct"/>
            <w:tcBorders>
              <w:left w:val="nil"/>
              <w:right w:val="nil"/>
            </w:tcBorders>
          </w:tcPr>
          <w:p w14:paraId="468ECAF0" w14:textId="77777777" w:rsidR="00473EA5" w:rsidRPr="00E8325E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F0C2370" w14:textId="404AE86B" w:rsidR="00473EA5" w:rsidRPr="00930E11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0E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9,527</w:t>
            </w:r>
          </w:p>
        </w:tc>
        <w:tc>
          <w:tcPr>
            <w:tcW w:w="141" w:type="pct"/>
            <w:tcBorders>
              <w:left w:val="nil"/>
              <w:right w:val="nil"/>
            </w:tcBorders>
            <w:noWrap/>
          </w:tcPr>
          <w:p w14:paraId="3FB8801D" w14:textId="77777777" w:rsidR="00473EA5" w:rsidRPr="00E8325E" w:rsidRDefault="00473EA5" w:rsidP="00473EA5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417BF44" w14:textId="526A47E3" w:rsidR="00473EA5" w:rsidRPr="00E8325E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1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(8,950)</w:t>
            </w:r>
          </w:p>
        </w:tc>
        <w:tc>
          <w:tcPr>
            <w:tcW w:w="148" w:type="pct"/>
            <w:tcBorders>
              <w:left w:val="nil"/>
              <w:right w:val="nil"/>
            </w:tcBorders>
          </w:tcPr>
          <w:p w14:paraId="3E11484E" w14:textId="77777777" w:rsidR="00473EA5" w:rsidRPr="00E8325E" w:rsidRDefault="00473EA5" w:rsidP="00473EA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F9F72" w14:textId="30AD698F" w:rsidR="00473EA5" w:rsidRPr="00E8325E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4A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653,458</w:t>
            </w:r>
          </w:p>
        </w:tc>
      </w:tr>
      <w:tr w:rsidR="00473EA5" w:rsidRPr="00E8325E" w14:paraId="6BC36262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6076D" w14:textId="140C75CF" w:rsidR="00473EA5" w:rsidRPr="00E8325E" w:rsidRDefault="00473EA5" w:rsidP="00473EA5">
            <w:pPr>
              <w:ind w:right="-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9C7BB43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</w:tcPr>
          <w:p w14:paraId="3E67CAF0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EE12B9C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noWrap/>
          </w:tcPr>
          <w:p w14:paraId="0F52D205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74FD531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tcBorders>
              <w:left w:val="nil"/>
              <w:right w:val="nil"/>
            </w:tcBorders>
          </w:tcPr>
          <w:p w14:paraId="4CB2AEAA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E37EF4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EA5" w:rsidRPr="00E8325E" w14:paraId="3F961072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511D50F" w14:textId="77777777" w:rsidR="00C20BF5" w:rsidRDefault="00473EA5" w:rsidP="00473EA5">
            <w:pPr>
              <w:tabs>
                <w:tab w:val="clear" w:pos="3515"/>
              </w:tabs>
              <w:ind w:right="-11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E8325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กำไร (ขาดทุน) ตามส่วนงาน</w:t>
            </w:r>
          </w:p>
          <w:p w14:paraId="6FDA64FC" w14:textId="7AE84EF6" w:rsidR="00473EA5" w:rsidRPr="00E8325E" w:rsidRDefault="00C20BF5" w:rsidP="00473EA5">
            <w:pPr>
              <w:tabs>
                <w:tab w:val="clear" w:pos="3515"/>
              </w:tabs>
              <w:ind w:right="-110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  </w:t>
            </w:r>
            <w:r w:rsidR="00473EA5" w:rsidRPr="00E8325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</w:tcPr>
          <w:p w14:paraId="3566F5A7" w14:textId="77777777" w:rsidR="005E10DD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610A57" w14:textId="6758DA5D" w:rsidR="00473EA5" w:rsidRPr="00E8325E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0DD">
              <w:rPr>
                <w:rFonts w:asciiTheme="majorBidi" w:hAnsiTheme="majorBidi" w:cstheme="majorBidi"/>
                <w:sz w:val="28"/>
                <w:szCs w:val="28"/>
              </w:rPr>
              <w:t>337,4</w:t>
            </w:r>
            <w:r w:rsidR="000D10E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1" w:type="pct"/>
            <w:tcBorders>
              <w:left w:val="nil"/>
              <w:right w:val="nil"/>
            </w:tcBorders>
          </w:tcPr>
          <w:p w14:paraId="2DD66993" w14:textId="77777777" w:rsidR="00473EA5" w:rsidRPr="00E8325E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36A216B" w14:textId="77777777" w:rsidR="005E10DD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9CE833" w14:textId="6CC7ADF9" w:rsidR="00473EA5" w:rsidRPr="00E8325E" w:rsidRDefault="005E10DD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0DD">
              <w:rPr>
                <w:rFonts w:asciiTheme="majorBidi" w:hAnsiTheme="majorBidi" w:cstheme="majorBidi"/>
                <w:sz w:val="28"/>
                <w:szCs w:val="28"/>
              </w:rPr>
              <w:t>(171)</w:t>
            </w:r>
          </w:p>
        </w:tc>
        <w:tc>
          <w:tcPr>
            <w:tcW w:w="141" w:type="pct"/>
            <w:tcBorders>
              <w:left w:val="nil"/>
              <w:right w:val="nil"/>
            </w:tcBorders>
            <w:noWrap/>
          </w:tcPr>
          <w:p w14:paraId="3F849E0E" w14:textId="77777777" w:rsidR="00473EA5" w:rsidRPr="00E8325E" w:rsidRDefault="00473EA5" w:rsidP="00473EA5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noWrap/>
          </w:tcPr>
          <w:p w14:paraId="24C96777" w14:textId="77777777" w:rsidR="00473EA5" w:rsidRDefault="00473EA5" w:rsidP="00645A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08" w:right="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B05B65" w14:textId="5236FEDD" w:rsidR="00473EA5" w:rsidRPr="00E8325E" w:rsidRDefault="005E10DD" w:rsidP="005A3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after="0"/>
              <w:ind w:left="-108" w:right="-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10DD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48" w:type="pct"/>
            <w:tcBorders>
              <w:left w:val="nil"/>
              <w:right w:val="nil"/>
            </w:tcBorders>
          </w:tcPr>
          <w:p w14:paraId="51AF2980" w14:textId="77777777" w:rsidR="00473EA5" w:rsidRPr="00E8325E" w:rsidRDefault="00473EA5" w:rsidP="00473EA5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auto"/>
          </w:tcPr>
          <w:p w14:paraId="323AB55E" w14:textId="77777777" w:rsidR="00473EA5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D7FE59" w14:textId="4D505461" w:rsidR="00473EA5" w:rsidRPr="00E8325E" w:rsidRDefault="005A38CB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38CB">
              <w:rPr>
                <w:rFonts w:asciiTheme="majorBidi" w:hAnsiTheme="majorBidi" w:cstheme="majorBidi"/>
                <w:sz w:val="28"/>
                <w:szCs w:val="28"/>
              </w:rPr>
              <w:t>338,26</w:t>
            </w:r>
            <w:r w:rsidR="000D10E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73EA5" w:rsidRPr="00E8325E" w14:paraId="3D6834DC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2541FE0" w14:textId="77777777" w:rsidR="00473EA5" w:rsidRPr="00E8325E" w:rsidRDefault="00473EA5" w:rsidP="00473EA5">
            <w:pPr>
              <w:ind w:right="-80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</w:tcPr>
          <w:p w14:paraId="2057C824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</w:tcPr>
          <w:p w14:paraId="62A5D8FB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F81EF1A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noWrap/>
          </w:tcPr>
          <w:p w14:paraId="06BE6ABA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11107A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tcBorders>
              <w:left w:val="nil"/>
              <w:right w:val="nil"/>
            </w:tcBorders>
          </w:tcPr>
          <w:p w14:paraId="73B1E6EB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auto"/>
          </w:tcPr>
          <w:p w14:paraId="0AF4B3F8" w14:textId="77777777" w:rsidR="00473EA5" w:rsidRPr="00E8325E" w:rsidRDefault="00473EA5" w:rsidP="00473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2E8" w:rsidRPr="00E8325E" w14:paraId="0EDEF0F3" w14:textId="77777777" w:rsidTr="00C20BF5">
        <w:tc>
          <w:tcPr>
            <w:tcW w:w="171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B478F3" w14:textId="6C7A9FE0" w:rsidR="00BE62E8" w:rsidRPr="00847DB4" w:rsidRDefault="00BE62E8" w:rsidP="00BE62E8">
            <w:pPr>
              <w:ind w:right="-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สินทรัพย์ส่วนงาน</w:t>
            </w: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ณ วันที่ </w:t>
            </w: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มีนาคม </w:t>
            </w: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</w:tcPr>
          <w:p w14:paraId="1490DFF1" w14:textId="174E5FA6" w:rsidR="00BE62E8" w:rsidRPr="00847DB4" w:rsidRDefault="00DB0A49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B4">
              <w:rPr>
                <w:rFonts w:asciiTheme="majorBidi" w:hAnsiTheme="majorBidi" w:cstheme="majorBidi"/>
                <w:sz w:val="28"/>
                <w:szCs w:val="28"/>
              </w:rPr>
              <w:t>9,462,170</w:t>
            </w:r>
          </w:p>
        </w:tc>
        <w:tc>
          <w:tcPr>
            <w:tcW w:w="131" w:type="pct"/>
            <w:tcBorders>
              <w:left w:val="nil"/>
              <w:right w:val="nil"/>
            </w:tcBorders>
          </w:tcPr>
          <w:p w14:paraId="14EBD5FA" w14:textId="77777777" w:rsidR="00BE62E8" w:rsidRPr="00847DB4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67C9EDA" w14:textId="013805FF" w:rsidR="00BE62E8" w:rsidRPr="00847DB4" w:rsidRDefault="00294340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B4">
              <w:rPr>
                <w:rFonts w:asciiTheme="majorBidi" w:hAnsiTheme="majorBidi" w:cstheme="majorBidi"/>
                <w:sz w:val="28"/>
                <w:szCs w:val="28"/>
              </w:rPr>
              <w:t>102,555</w:t>
            </w:r>
          </w:p>
        </w:tc>
        <w:tc>
          <w:tcPr>
            <w:tcW w:w="141" w:type="pct"/>
            <w:tcBorders>
              <w:left w:val="nil"/>
              <w:right w:val="nil"/>
            </w:tcBorders>
            <w:noWrap/>
          </w:tcPr>
          <w:p w14:paraId="65E6F286" w14:textId="77777777" w:rsidR="00BE62E8" w:rsidRPr="00847DB4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7F2FD02" w14:textId="749915AC" w:rsidR="00BE62E8" w:rsidRPr="00847DB4" w:rsidRDefault="00294340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7DB4">
              <w:rPr>
                <w:rFonts w:asciiTheme="majorBidi" w:hAnsiTheme="majorBidi" w:cstheme="majorBidi"/>
                <w:sz w:val="28"/>
                <w:szCs w:val="28"/>
              </w:rPr>
              <w:t>(81,455)</w:t>
            </w:r>
          </w:p>
        </w:tc>
        <w:tc>
          <w:tcPr>
            <w:tcW w:w="148" w:type="pct"/>
            <w:tcBorders>
              <w:left w:val="nil"/>
              <w:right w:val="nil"/>
            </w:tcBorders>
          </w:tcPr>
          <w:p w14:paraId="6FE11901" w14:textId="77777777" w:rsidR="00BE62E8" w:rsidRPr="00847DB4" w:rsidRDefault="00BE62E8" w:rsidP="00BE62E8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auto"/>
          </w:tcPr>
          <w:p w14:paraId="29892F0E" w14:textId="25E11980" w:rsidR="00BE62E8" w:rsidRPr="00847DB4" w:rsidRDefault="00672F82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B4">
              <w:rPr>
                <w:rFonts w:asciiTheme="majorBidi" w:hAnsiTheme="majorBidi" w:cstheme="majorBidi"/>
                <w:sz w:val="28"/>
                <w:szCs w:val="28"/>
              </w:rPr>
              <w:t>9,483,270</w:t>
            </w:r>
          </w:p>
        </w:tc>
      </w:tr>
      <w:tr w:rsidR="00BE62E8" w:rsidRPr="00E8325E" w14:paraId="074854A4" w14:textId="77777777" w:rsidTr="00C20BF5">
        <w:tc>
          <w:tcPr>
            <w:tcW w:w="1712" w:type="pct"/>
            <w:tcBorders>
              <w:top w:val="nil"/>
              <w:left w:val="nil"/>
              <w:right w:val="nil"/>
            </w:tcBorders>
            <w:noWrap/>
          </w:tcPr>
          <w:p w14:paraId="42A937DD" w14:textId="366EE3D8" w:rsidR="00BE62E8" w:rsidRPr="00847DB4" w:rsidRDefault="00BE62E8" w:rsidP="00BE62E8">
            <w:pPr>
              <w:ind w:right="-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หนี้สินส่วนงาน</w:t>
            </w: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ณ วันที่ </w:t>
            </w: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มีนาคม </w:t>
            </w:r>
            <w:r w:rsidRPr="00847DB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</w:tcPr>
          <w:p w14:paraId="70D103FB" w14:textId="2EA69896" w:rsidR="00BE62E8" w:rsidRPr="00847DB4" w:rsidRDefault="0008188E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7DB4">
              <w:rPr>
                <w:rFonts w:asciiTheme="majorBidi" w:hAnsiTheme="majorBidi" w:cstheme="majorBidi"/>
                <w:sz w:val="28"/>
                <w:szCs w:val="28"/>
              </w:rPr>
              <w:t>720,763</w:t>
            </w:r>
          </w:p>
        </w:tc>
        <w:tc>
          <w:tcPr>
            <w:tcW w:w="131" w:type="pct"/>
            <w:tcBorders>
              <w:left w:val="nil"/>
              <w:right w:val="nil"/>
            </w:tcBorders>
          </w:tcPr>
          <w:p w14:paraId="1D92A733" w14:textId="77777777" w:rsidR="00BE62E8" w:rsidRPr="00847DB4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E25227A" w14:textId="072E173E" w:rsidR="00BE62E8" w:rsidRPr="00847DB4" w:rsidRDefault="0008188E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B4">
              <w:rPr>
                <w:rFonts w:asciiTheme="majorBidi" w:hAnsiTheme="majorBidi" w:cstheme="majorBidi"/>
                <w:sz w:val="28"/>
                <w:szCs w:val="28"/>
              </w:rPr>
              <w:t>16,8</w:t>
            </w:r>
            <w:r w:rsidR="000D10E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41" w:type="pct"/>
            <w:tcBorders>
              <w:left w:val="nil"/>
              <w:right w:val="nil"/>
            </w:tcBorders>
            <w:noWrap/>
          </w:tcPr>
          <w:p w14:paraId="11A858B9" w14:textId="77777777" w:rsidR="00BE62E8" w:rsidRPr="00847DB4" w:rsidRDefault="00BE62E8" w:rsidP="00BE62E8">
            <w:pPr>
              <w:tabs>
                <w:tab w:val="clear" w:pos="907"/>
                <w:tab w:val="decimal" w:pos="7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left w:val="nil"/>
              <w:right w:val="nil"/>
            </w:tcBorders>
            <w:shd w:val="clear" w:color="auto" w:fill="auto"/>
            <w:noWrap/>
          </w:tcPr>
          <w:p w14:paraId="02605FBE" w14:textId="3688E3D5" w:rsidR="00BE62E8" w:rsidRPr="00847DB4" w:rsidRDefault="0008188E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47DB4">
              <w:rPr>
                <w:rFonts w:asciiTheme="majorBidi" w:hAnsiTheme="majorBidi" w:cstheme="majorBidi"/>
                <w:sz w:val="28"/>
                <w:szCs w:val="28"/>
              </w:rPr>
              <w:t>(3,947)</w:t>
            </w:r>
          </w:p>
        </w:tc>
        <w:tc>
          <w:tcPr>
            <w:tcW w:w="148" w:type="pct"/>
            <w:tcBorders>
              <w:left w:val="nil"/>
              <w:right w:val="nil"/>
            </w:tcBorders>
          </w:tcPr>
          <w:p w14:paraId="4645A7C8" w14:textId="77777777" w:rsidR="00BE62E8" w:rsidRPr="00847DB4" w:rsidRDefault="00BE62E8" w:rsidP="00BE62E8">
            <w:pPr>
              <w:tabs>
                <w:tab w:val="clear" w:pos="907"/>
                <w:tab w:val="decimal" w:pos="77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auto"/>
          </w:tcPr>
          <w:p w14:paraId="7942807E" w14:textId="075C7886" w:rsidR="00BE62E8" w:rsidRPr="00847DB4" w:rsidRDefault="00C003BA" w:rsidP="00BE6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7DB4">
              <w:rPr>
                <w:rFonts w:asciiTheme="majorBidi" w:hAnsiTheme="majorBidi" w:cstheme="majorBidi"/>
                <w:sz w:val="28"/>
                <w:szCs w:val="28"/>
              </w:rPr>
              <w:t>733,66</w:t>
            </w:r>
            <w:r w:rsidR="000D10E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0AE75B55" w14:textId="77777777" w:rsidR="009F4ADC" w:rsidRDefault="009F4ADC" w:rsidP="003A711B">
      <w:pPr>
        <w:pStyle w:val="BodyText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2B359E9E" w14:textId="77777777" w:rsidR="00C20BF5" w:rsidRDefault="00C2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A2ED650" w14:textId="1891C4BF" w:rsidR="00781627" w:rsidRDefault="00781627" w:rsidP="0092058A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7C04E9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642507D2" w14:textId="77777777" w:rsidR="0092058A" w:rsidRPr="0092058A" w:rsidRDefault="0092058A" w:rsidP="0092058A"/>
    <w:p w14:paraId="51E09487" w14:textId="77777777" w:rsidR="00781627" w:rsidRPr="00C0192B" w:rsidRDefault="00781627" w:rsidP="00781627">
      <w:pPr>
        <w:pStyle w:val="ListParagraph"/>
        <w:tabs>
          <w:tab w:val="clear" w:pos="227"/>
          <w:tab w:val="clear" w:pos="454"/>
          <w:tab w:val="clear" w:pos="680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19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31D0A40B" w14:textId="659AE842" w:rsidR="00206555" w:rsidRDefault="00781627" w:rsidP="006A3CE4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192B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</w:t>
      </w:r>
      <w:r w:rsidRPr="00C0192B">
        <w:rPr>
          <w:rFonts w:asciiTheme="majorBidi" w:hAnsiTheme="majorBidi" w:cstheme="majorBidi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</w:t>
      </w:r>
      <w:r w:rsidRPr="00C0192B">
        <w:rPr>
          <w:rFonts w:asciiTheme="majorBidi" w:hAnsiTheme="majorBidi" w:cstheme="majorBidi"/>
          <w:sz w:val="30"/>
          <w:szCs w:val="30"/>
          <w:cs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27F0D2DD" w14:textId="77777777" w:rsidR="00D56F6A" w:rsidRDefault="00D56F6A" w:rsidP="006A3CE4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B8197" w14:textId="77777777" w:rsidR="006E5448" w:rsidRPr="00E8325E" w:rsidRDefault="006E5448" w:rsidP="005F10E4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36"/>
        <w:gridCol w:w="2374"/>
      </w:tblGrid>
      <w:tr w:rsidR="00DF7DE9" w14:paraId="09A22455" w14:textId="77777777" w:rsidTr="00883312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61CC0B19" w14:textId="77777777" w:rsidR="00DF7DE9" w:rsidRDefault="00DF7DE9" w:rsidP="00715F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3"/>
          </w:tcPr>
          <w:p w14:paraId="1608A26A" w14:textId="080CCAA4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Pr="00B90E7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7DE9" w14:paraId="6BDFBCEB" w14:textId="77777777" w:rsidTr="00883312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2C58821C" w14:textId="77777777" w:rsidR="00DF7DE9" w:rsidRDefault="00DF7DE9" w:rsidP="00715FA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5A842C9C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B03E9B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</w:tcPr>
          <w:p w14:paraId="229E05FF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F7DE9" w14:paraId="1C43883D" w14:textId="77777777" w:rsidTr="00883312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015F7A10" w14:textId="77777777" w:rsidR="00DF7DE9" w:rsidRDefault="00DF7DE9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46DA6080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2B4DA2E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2F22E72F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690BD30F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5ACD040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4" w:type="dxa"/>
          </w:tcPr>
          <w:p w14:paraId="341F3F19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7CA249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66A121" w14:textId="77777777" w:rsidR="00DF7DE9" w:rsidRDefault="00DF7DE9" w:rsidP="00715FA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147BBE" w14:textId="5A9694A6" w:rsidR="00DF7DE9" w:rsidRDefault="00DF7DE9" w:rsidP="00627D6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F7DE9" w14:paraId="4AEA3A43" w14:textId="77777777" w:rsidTr="00883312">
        <w:trPr>
          <w:cantSplit/>
          <w:trHeight w:val="261"/>
          <w:tblHeader/>
        </w:trPr>
        <w:tc>
          <w:tcPr>
            <w:tcW w:w="4500" w:type="dxa"/>
            <w:vAlign w:val="bottom"/>
          </w:tcPr>
          <w:p w14:paraId="65CE42C8" w14:textId="77777777" w:rsidR="00DF7DE9" w:rsidRPr="006A1198" w:rsidRDefault="00DF7DE9" w:rsidP="00715FA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3"/>
          </w:tcPr>
          <w:p w14:paraId="0662B358" w14:textId="32E8CDF6" w:rsidR="00DF7DE9" w:rsidRDefault="00DF7DE9" w:rsidP="00715FA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F7DE9" w14:paraId="18998CFB" w14:textId="77777777" w:rsidTr="00883312">
        <w:trPr>
          <w:cantSplit/>
          <w:trHeight w:val="261"/>
        </w:trPr>
        <w:tc>
          <w:tcPr>
            <w:tcW w:w="4500" w:type="dxa"/>
            <w:vAlign w:val="bottom"/>
            <w:hideMark/>
          </w:tcPr>
          <w:p w14:paraId="16C9FA4E" w14:textId="4AE1C482" w:rsidR="00DF7DE9" w:rsidRPr="00D83EB9" w:rsidRDefault="00DF7DE9" w:rsidP="00BE62E8">
            <w:pPr>
              <w:tabs>
                <w:tab w:val="clear" w:pos="4678"/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680" w:type="dxa"/>
            <w:gridSpan w:val="3"/>
          </w:tcPr>
          <w:p w14:paraId="62434B77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F7DE9" w14:paraId="20D7B7F4" w14:textId="77777777" w:rsidTr="00883312">
        <w:trPr>
          <w:cantSplit/>
          <w:trHeight w:val="261"/>
        </w:trPr>
        <w:tc>
          <w:tcPr>
            <w:tcW w:w="4500" w:type="dxa"/>
            <w:hideMark/>
          </w:tcPr>
          <w:p w14:paraId="55C235A6" w14:textId="77777777" w:rsidR="00DF7DE9" w:rsidRPr="00D83EB9" w:rsidRDefault="00DF7DE9" w:rsidP="00BE62E8">
            <w:pPr>
              <w:tabs>
                <w:tab w:val="clear" w:pos="4678"/>
                <w:tab w:val="left" w:pos="3110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1691118D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65B0572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4" w:type="dxa"/>
          </w:tcPr>
          <w:p w14:paraId="0D9B5379" w14:textId="77777777" w:rsidR="00DF7DE9" w:rsidRDefault="00DF7DE9" w:rsidP="00BE6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F7DE9" w14:paraId="391E2B9D" w14:textId="77777777" w:rsidTr="00883312">
        <w:trPr>
          <w:cantSplit/>
          <w:trHeight w:val="261"/>
        </w:trPr>
        <w:tc>
          <w:tcPr>
            <w:tcW w:w="4500" w:type="dxa"/>
            <w:vAlign w:val="bottom"/>
            <w:hideMark/>
          </w:tcPr>
          <w:p w14:paraId="0EB8C650" w14:textId="77777777" w:rsidR="00DF7DE9" w:rsidRDefault="00DF7DE9" w:rsidP="00BE62E8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619CA727" w14:textId="77777777" w:rsidR="00DF7DE9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C576EE" w14:textId="77777777" w:rsidR="00DF7DE9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</w:tcPr>
          <w:p w14:paraId="3B63449C" w14:textId="77777777" w:rsidR="00DF7DE9" w:rsidRDefault="00DF7DE9" w:rsidP="00BE62E8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DE9" w14:paraId="3D0423F7" w14:textId="77777777" w:rsidTr="00883312">
        <w:trPr>
          <w:cantSplit/>
          <w:trHeight w:val="261"/>
        </w:trPr>
        <w:tc>
          <w:tcPr>
            <w:tcW w:w="4500" w:type="dxa"/>
            <w:vAlign w:val="bottom"/>
            <w:hideMark/>
          </w:tcPr>
          <w:p w14:paraId="557C02CC" w14:textId="77777777" w:rsidR="00DF7DE9" w:rsidRDefault="00DF7DE9" w:rsidP="00BE62E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11842102" w14:textId="1548A44E" w:rsidR="00DF7DE9" w:rsidRPr="00F94485" w:rsidRDefault="00150097" w:rsidP="00BE62E8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21,028</w:t>
            </w:r>
          </w:p>
        </w:tc>
        <w:tc>
          <w:tcPr>
            <w:tcW w:w="236" w:type="dxa"/>
          </w:tcPr>
          <w:p w14:paraId="14F2F57D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28679883" w14:textId="2B2B8E46" w:rsidR="00DF7DE9" w:rsidRPr="00134E39" w:rsidRDefault="00150097" w:rsidP="003C7F9F">
            <w:pPr>
              <w:pStyle w:val="acctfourfigures"/>
              <w:tabs>
                <w:tab w:val="clear" w:pos="765"/>
                <w:tab w:val="decimal" w:pos="17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21,028</w:t>
            </w:r>
          </w:p>
        </w:tc>
      </w:tr>
      <w:tr w:rsidR="00DF7DE9" w14:paraId="4D567170" w14:textId="77777777" w:rsidTr="00883312">
        <w:trPr>
          <w:cantSplit/>
          <w:trHeight w:val="261"/>
        </w:trPr>
        <w:tc>
          <w:tcPr>
            <w:tcW w:w="4500" w:type="dxa"/>
            <w:vAlign w:val="bottom"/>
          </w:tcPr>
          <w:p w14:paraId="7EA7C5CD" w14:textId="77777777" w:rsidR="00DF7DE9" w:rsidRDefault="00DF7DE9" w:rsidP="00BE62E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5C3B84" w14:textId="77777777" w:rsidR="00DF7DE9" w:rsidRPr="00F94485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63FC1D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58BEB668" w14:textId="77777777" w:rsidR="00DF7DE9" w:rsidRPr="00134E39" w:rsidRDefault="00DF7DE9" w:rsidP="00BE62E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7DE9" w14:paraId="0E93AC0E" w14:textId="77777777" w:rsidTr="00883312">
        <w:trPr>
          <w:cantSplit/>
          <w:trHeight w:val="261"/>
        </w:trPr>
        <w:tc>
          <w:tcPr>
            <w:tcW w:w="4500" w:type="dxa"/>
            <w:vAlign w:val="bottom"/>
          </w:tcPr>
          <w:p w14:paraId="5D46BFF1" w14:textId="28A299B1" w:rsidR="00DF7DE9" w:rsidRPr="00D83EB9" w:rsidRDefault="00DF7DE9" w:rsidP="00BE62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7E3E70CA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9F955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03AED01E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7DE9" w14:paraId="3FB28888" w14:textId="77777777" w:rsidTr="00883312">
        <w:trPr>
          <w:cantSplit/>
          <w:trHeight w:val="261"/>
        </w:trPr>
        <w:tc>
          <w:tcPr>
            <w:tcW w:w="4500" w:type="dxa"/>
          </w:tcPr>
          <w:p w14:paraId="05A2F7DA" w14:textId="2BE07B55" w:rsidR="00DF7DE9" w:rsidRPr="00D83EB9" w:rsidRDefault="00DF7DE9" w:rsidP="00BE62E8">
            <w:pPr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E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580B1E51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6E523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58FE12CB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7DE9" w14:paraId="76B91161" w14:textId="77777777" w:rsidTr="00883312">
        <w:trPr>
          <w:cantSplit/>
          <w:trHeight w:val="261"/>
        </w:trPr>
        <w:tc>
          <w:tcPr>
            <w:tcW w:w="4500" w:type="dxa"/>
            <w:vAlign w:val="bottom"/>
          </w:tcPr>
          <w:p w14:paraId="318B7DB8" w14:textId="1217B8A5" w:rsidR="00DF7DE9" w:rsidRDefault="00DF7DE9" w:rsidP="00BE62E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4F62C473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1749FE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2916D920" w14:textId="77777777" w:rsidR="00DF7DE9" w:rsidRPr="007E1B23" w:rsidRDefault="00DF7DE9" w:rsidP="00BE62E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7DE9" w14:paraId="7A50E424" w14:textId="77777777" w:rsidTr="00883312">
        <w:trPr>
          <w:cantSplit/>
          <w:trHeight w:val="261"/>
        </w:trPr>
        <w:tc>
          <w:tcPr>
            <w:tcW w:w="4500" w:type="dxa"/>
            <w:vAlign w:val="bottom"/>
          </w:tcPr>
          <w:p w14:paraId="7BCCB57F" w14:textId="331345B8" w:rsidR="00DF7DE9" w:rsidRDefault="00DF7DE9" w:rsidP="00BE62E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775BB854" w14:textId="3551F86E" w:rsidR="00DF7DE9" w:rsidRPr="007E1B23" w:rsidRDefault="00DF7DE9" w:rsidP="00BE6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E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21,890</w:t>
            </w:r>
          </w:p>
        </w:tc>
        <w:tc>
          <w:tcPr>
            <w:tcW w:w="236" w:type="dxa"/>
          </w:tcPr>
          <w:p w14:paraId="14BB5DA3" w14:textId="77777777" w:rsidR="00DF7DE9" w:rsidRPr="007E1B23" w:rsidRDefault="00DF7DE9" w:rsidP="00BE62E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</w:tcPr>
          <w:p w14:paraId="42D024DD" w14:textId="363EC1AB" w:rsidR="00DF7DE9" w:rsidRPr="00345798" w:rsidRDefault="00DF7DE9" w:rsidP="003C7F9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076C">
              <w:rPr>
                <w:rFonts w:asciiTheme="majorBidi" w:hAnsiTheme="majorBidi" w:cstheme="majorBidi"/>
                <w:sz w:val="30"/>
                <w:szCs w:val="30"/>
              </w:rPr>
              <w:t>21,890</w:t>
            </w:r>
          </w:p>
        </w:tc>
      </w:tr>
    </w:tbl>
    <w:p w14:paraId="4480B8BC" w14:textId="0EC8962F" w:rsidR="00C20BF5" w:rsidRDefault="00C20BF5" w:rsidP="00911A04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cs/>
        </w:rPr>
      </w:pPr>
    </w:p>
    <w:p w14:paraId="2838AED8" w14:textId="4312D4F6" w:rsidR="00781627" w:rsidRPr="00174094" w:rsidRDefault="00781627" w:rsidP="001A02F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174094">
        <w:rPr>
          <w:rFonts w:asciiTheme="majorBidi" w:hAnsiTheme="majorBidi" w:cstheme="majorBidi"/>
          <w:cs/>
        </w:rPr>
        <w:lastRenderedPageBreak/>
        <w:t>ภาระผูกพันกับกิจการที่ไม่เกี่ยวข้องกัน</w:t>
      </w:r>
    </w:p>
    <w:p w14:paraId="21985D73" w14:textId="77777777" w:rsidR="00781627" w:rsidRPr="001A02F2" w:rsidRDefault="00781627" w:rsidP="00345798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</w:rPr>
      </w:pPr>
    </w:p>
    <w:tbl>
      <w:tblPr>
        <w:tblW w:w="919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608"/>
        <w:gridCol w:w="1980"/>
        <w:gridCol w:w="270"/>
        <w:gridCol w:w="2340"/>
      </w:tblGrid>
      <w:tr w:rsidR="00B648E6" w:rsidRPr="007B4922" w14:paraId="4F4D4A31" w14:textId="77777777" w:rsidTr="00255A6B">
        <w:trPr>
          <w:trHeight w:val="20"/>
          <w:tblHeader/>
        </w:trPr>
        <w:tc>
          <w:tcPr>
            <w:tcW w:w="4608" w:type="dxa"/>
          </w:tcPr>
          <w:p w14:paraId="6D45DB78" w14:textId="395167FF" w:rsidR="00FA7919" w:rsidRPr="007B4922" w:rsidRDefault="00FA7919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B48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659380D6" w14:textId="1389C6F8" w:rsidR="00FA7919" w:rsidRPr="007B4922" w:rsidRDefault="00FA7919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5F9D85" w14:textId="75980F65" w:rsidR="00FA7919" w:rsidRPr="007B4922" w:rsidRDefault="00FA7919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82ADC2B" w14:textId="1D8D3E11" w:rsidR="00FA7919" w:rsidRPr="007B4922" w:rsidRDefault="00FA7919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B49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7919" w:rsidRPr="007B4922" w14:paraId="31731A5D" w14:textId="77777777" w:rsidTr="00255A6B">
        <w:trPr>
          <w:trHeight w:val="20"/>
          <w:tblHeader/>
        </w:trPr>
        <w:tc>
          <w:tcPr>
            <w:tcW w:w="4608" w:type="dxa"/>
          </w:tcPr>
          <w:p w14:paraId="3225FE78" w14:textId="77777777" w:rsidR="00FA7919" w:rsidRPr="00345798" w:rsidRDefault="00FA7919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2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</w:tcPr>
          <w:p w14:paraId="75329B0C" w14:textId="61332193" w:rsidR="00FA7919" w:rsidRPr="00345798" w:rsidRDefault="00FA7919" w:rsidP="00715F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57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57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457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44C5" w:rsidRPr="007B4922" w14:paraId="1EB0FB03" w14:textId="77777777" w:rsidTr="00255A6B">
        <w:tc>
          <w:tcPr>
            <w:tcW w:w="4608" w:type="dxa"/>
          </w:tcPr>
          <w:p w14:paraId="1DC09F07" w14:textId="77777777" w:rsidR="006944C5" w:rsidRPr="007B4922" w:rsidRDefault="006944C5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1A19395" w14:textId="77777777" w:rsidR="006944C5" w:rsidRPr="007B4922" w:rsidRDefault="006944C5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76BE9" w14:textId="77777777" w:rsidR="006944C5" w:rsidRPr="007B4922" w:rsidRDefault="006944C5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67E386A3" w14:textId="77777777" w:rsidR="006944C5" w:rsidRPr="007B4922" w:rsidRDefault="006944C5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8E6" w:rsidRPr="007B4922" w14:paraId="5E664DD4" w14:textId="77777777" w:rsidTr="00255A6B">
        <w:tc>
          <w:tcPr>
            <w:tcW w:w="4608" w:type="dxa"/>
          </w:tcPr>
          <w:p w14:paraId="2281626F" w14:textId="77777777" w:rsidR="00FA7919" w:rsidRPr="007B4922" w:rsidRDefault="00FA7919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980" w:type="dxa"/>
          </w:tcPr>
          <w:p w14:paraId="18CB18B8" w14:textId="77777777" w:rsidR="00FA7919" w:rsidRPr="007B4922" w:rsidRDefault="00FA7919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BCD2B" w14:textId="3EFD5C4F" w:rsidR="00FA7919" w:rsidRPr="007B4922" w:rsidRDefault="00FA7919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44AA345" w14:textId="77777777" w:rsidR="00FA7919" w:rsidRPr="007B4922" w:rsidRDefault="00FA7919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8E6" w:rsidRPr="007B4922" w14:paraId="13259359" w14:textId="77777777" w:rsidTr="00255A6B">
        <w:tc>
          <w:tcPr>
            <w:tcW w:w="4608" w:type="dxa"/>
          </w:tcPr>
          <w:p w14:paraId="15C4ADF6" w14:textId="77777777" w:rsidR="00FA7919" w:rsidRPr="007B4922" w:rsidRDefault="00FA7919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975A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0AD7398C" w14:textId="31D2DD74" w:rsidR="00FA7919" w:rsidRPr="001224B5" w:rsidRDefault="00FC1D40" w:rsidP="00FC1D40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24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3,245</w:t>
            </w:r>
          </w:p>
        </w:tc>
        <w:tc>
          <w:tcPr>
            <w:tcW w:w="270" w:type="dxa"/>
          </w:tcPr>
          <w:p w14:paraId="37D57C92" w14:textId="55FA9FF4" w:rsidR="00FA7919" w:rsidRPr="001224B5" w:rsidRDefault="00FA7919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418B6B2" w14:textId="6C22BE33" w:rsidR="00FA7919" w:rsidRPr="001224B5" w:rsidRDefault="00B648E6" w:rsidP="00B25884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24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3,245</w:t>
            </w:r>
          </w:p>
        </w:tc>
      </w:tr>
      <w:tr w:rsidR="00B648E6" w:rsidRPr="007B4922" w14:paraId="093822DC" w14:textId="77777777" w:rsidTr="00255A6B">
        <w:trPr>
          <w:trHeight w:val="166"/>
        </w:trPr>
        <w:tc>
          <w:tcPr>
            <w:tcW w:w="4608" w:type="dxa"/>
          </w:tcPr>
          <w:p w14:paraId="23927827" w14:textId="77777777" w:rsidR="00FA7919" w:rsidRPr="006A1198" w:rsidRDefault="00FA7919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D5A1F44" w14:textId="77777777" w:rsidR="00FA7919" w:rsidRPr="00C2110E" w:rsidRDefault="00FA7919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D7BB0" w14:textId="7B48A7CB" w:rsidR="00FA7919" w:rsidRPr="00C2110E" w:rsidRDefault="00FA7919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</w:tcPr>
          <w:p w14:paraId="61FEDB83" w14:textId="77777777" w:rsidR="00FA7919" w:rsidRPr="00C2110E" w:rsidRDefault="00FA7919" w:rsidP="00345798">
            <w:pPr>
              <w:pStyle w:val="acctfourfigures"/>
              <w:tabs>
                <w:tab w:val="clear" w:pos="765"/>
                <w:tab w:val="decimal" w:pos="882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8E6" w:rsidRPr="007B4922" w14:paraId="44E39857" w14:textId="77777777" w:rsidTr="00255A6B">
        <w:tc>
          <w:tcPr>
            <w:tcW w:w="4608" w:type="dxa"/>
          </w:tcPr>
          <w:p w14:paraId="499E0579" w14:textId="77777777" w:rsidR="00FA7919" w:rsidRPr="007B4922" w:rsidRDefault="00FA7919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49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980" w:type="dxa"/>
          </w:tcPr>
          <w:p w14:paraId="6C589230" w14:textId="77777777" w:rsidR="00FA7919" w:rsidRPr="000A6829" w:rsidRDefault="00FA7919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381DA" w14:textId="33CA20C9" w:rsidR="00FA7919" w:rsidRPr="000A6829" w:rsidRDefault="00FA7919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8D956CB" w14:textId="77777777" w:rsidR="00FA7919" w:rsidRPr="000A6829" w:rsidRDefault="00FA7919" w:rsidP="00345798">
            <w:pPr>
              <w:pStyle w:val="acctfourfigures"/>
              <w:tabs>
                <w:tab w:val="clear" w:pos="765"/>
                <w:tab w:val="decimal" w:pos="882"/>
                <w:tab w:val="decimal" w:pos="280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8E6" w:rsidRPr="007B4922" w14:paraId="597AF423" w14:textId="77777777" w:rsidTr="00255A6B">
        <w:tc>
          <w:tcPr>
            <w:tcW w:w="4608" w:type="dxa"/>
          </w:tcPr>
          <w:p w14:paraId="5356ACAE" w14:textId="570C8796" w:rsidR="00FA7919" w:rsidRPr="0093115D" w:rsidRDefault="00FA7919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สัญญาบริการบำรุง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รักษา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93115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1980" w:type="dxa"/>
          </w:tcPr>
          <w:p w14:paraId="1E0162EF" w14:textId="037B6356" w:rsidR="00FA7919" w:rsidRPr="00A924F4" w:rsidRDefault="00B25884" w:rsidP="00B25884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24F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18,485</w:t>
            </w:r>
          </w:p>
        </w:tc>
        <w:tc>
          <w:tcPr>
            <w:tcW w:w="270" w:type="dxa"/>
          </w:tcPr>
          <w:p w14:paraId="7DD1BBC1" w14:textId="6E53C033" w:rsidR="00FA7919" w:rsidRPr="000A6829" w:rsidRDefault="00FA7919" w:rsidP="00715F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21CE49B" w14:textId="0AAD2853" w:rsidR="00FA7919" w:rsidRPr="000A6829" w:rsidRDefault="00B25884" w:rsidP="00B25884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18,485</w:t>
            </w:r>
          </w:p>
        </w:tc>
      </w:tr>
      <w:tr w:rsidR="00B648E6" w:rsidRPr="007B4922" w14:paraId="2CFF7096" w14:textId="77777777" w:rsidTr="00255A6B">
        <w:tc>
          <w:tcPr>
            <w:tcW w:w="4608" w:type="dxa"/>
            <w:hideMark/>
          </w:tcPr>
          <w:p w14:paraId="5CF4B6DC" w14:textId="77777777" w:rsidR="00FA7919" w:rsidRPr="007B4922" w:rsidRDefault="00FA7919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016E7B7" w14:textId="446268F1" w:rsidR="00FA7919" w:rsidRPr="00F01B4A" w:rsidRDefault="00F01B4A" w:rsidP="00F01B4A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B4A">
              <w:rPr>
                <w:rFonts w:asciiTheme="majorBidi" w:hAnsiTheme="majorBidi" w:cstheme="majorBidi"/>
                <w:sz w:val="30"/>
                <w:szCs w:val="30"/>
              </w:rPr>
              <w:t>39,009</w:t>
            </w:r>
          </w:p>
        </w:tc>
        <w:tc>
          <w:tcPr>
            <w:tcW w:w="270" w:type="dxa"/>
          </w:tcPr>
          <w:p w14:paraId="383BFEAD" w14:textId="6C263046" w:rsidR="00FA7919" w:rsidRPr="000A6829" w:rsidRDefault="00FA7919" w:rsidP="00715FAB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60AF6" w14:textId="0134C1C9" w:rsidR="00FA7919" w:rsidRPr="00664BCF" w:rsidRDefault="00C24029" w:rsidP="00F01B4A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40,003</w:t>
            </w:r>
          </w:p>
        </w:tc>
      </w:tr>
      <w:tr w:rsidR="00B648E6" w:rsidRPr="007B4922" w14:paraId="658CD93F" w14:textId="77777777" w:rsidTr="00255A6B">
        <w:tc>
          <w:tcPr>
            <w:tcW w:w="4608" w:type="dxa"/>
          </w:tcPr>
          <w:p w14:paraId="5E8EEFA6" w14:textId="77777777" w:rsidR="00FA7919" w:rsidRPr="0013399C" w:rsidRDefault="00FA7919" w:rsidP="00715F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39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64607CF" w14:textId="773FD90B" w:rsidR="00FA7919" w:rsidRPr="0013399C" w:rsidRDefault="002E4E45" w:rsidP="002E4E45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57,49</w:t>
            </w:r>
            <w:r w:rsidR="00003D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D28ACA" w14:textId="003FAFC0" w:rsidR="00FA7919" w:rsidRPr="0013399C" w:rsidRDefault="00FA7919" w:rsidP="00715FAB">
            <w:pPr>
              <w:pStyle w:val="acctfourfigures"/>
              <w:tabs>
                <w:tab w:val="clear" w:pos="765"/>
                <w:tab w:val="decimal" w:pos="178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23414B" w14:textId="1CFE7D5F" w:rsidR="00FA7919" w:rsidRPr="0013399C" w:rsidRDefault="00D43980" w:rsidP="002E4E45">
            <w:pPr>
              <w:pStyle w:val="acctfourfigures"/>
              <w:tabs>
                <w:tab w:val="clear" w:pos="765"/>
                <w:tab w:val="decimal" w:pos="701"/>
                <w:tab w:val="decimal" w:pos="1060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58,488</w:t>
            </w:r>
          </w:p>
        </w:tc>
      </w:tr>
    </w:tbl>
    <w:p w14:paraId="67774184" w14:textId="77777777" w:rsidR="00781627" w:rsidRDefault="00781627" w:rsidP="00781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959EA" w14:textId="0FAF90D0" w:rsidR="00781627" w:rsidRPr="00B53BC2" w:rsidRDefault="00781627" w:rsidP="001A02F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B53BC2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  <w:r w:rsidR="003E2D53" w:rsidRPr="00B53BC2">
        <w:rPr>
          <w:rFonts w:asciiTheme="majorBidi" w:hAnsiTheme="majorBidi" w:cstheme="majorBidi"/>
        </w:rPr>
        <w:t xml:space="preserve"> </w:t>
      </w:r>
    </w:p>
    <w:p w14:paraId="5D5327D8" w14:textId="448DEA76" w:rsidR="006153A1" w:rsidRPr="001A02F2" w:rsidRDefault="001A02F2" w:rsidP="006153A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145BB1DE" w14:textId="04A43B8F" w:rsidR="006153A1" w:rsidRDefault="006153A1" w:rsidP="006153A1">
      <w:pPr>
        <w:shd w:val="clear" w:color="auto" w:fill="FFFFFF" w:themeFill="background1"/>
        <w:ind w:left="540"/>
        <w:jc w:val="thaiDistribute"/>
        <w:rPr>
          <w:rFonts w:ascii="Angsana New" w:eastAsia="SimSun" w:hAnsi="Angsana New"/>
          <w:i/>
          <w:iCs/>
          <w:spacing w:val="-2"/>
          <w:sz w:val="30"/>
          <w:szCs w:val="30"/>
        </w:rPr>
      </w:pPr>
      <w:r w:rsidRPr="007B4922"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</w:t>
      </w:r>
      <w:r w:rsidR="00A20BEE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ประจำปี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273E0">
        <w:rPr>
          <w:rFonts w:ascii="Angsana New" w:eastAsia="SimSun" w:hAnsi="Angsana New"/>
          <w:i/>
          <w:iCs/>
          <w:spacing w:val="-2"/>
          <w:sz w:val="30"/>
          <w:szCs w:val="30"/>
        </w:rPr>
        <w:t>2567</w:t>
      </w:r>
    </w:p>
    <w:p w14:paraId="4F6DA766" w14:textId="79F4B374" w:rsidR="00F177D4" w:rsidRDefault="00F177D4" w:rsidP="006153A1">
      <w:pPr>
        <w:shd w:val="clear" w:color="auto" w:fill="FFFFFF" w:themeFill="background1"/>
        <w:ind w:left="540"/>
        <w:jc w:val="thaiDistribute"/>
        <w:rPr>
          <w:rFonts w:ascii="Angsana New" w:eastAsia="SimSun" w:hAnsi="Angsana New"/>
          <w:spacing w:val="-2"/>
          <w:sz w:val="30"/>
          <w:szCs w:val="30"/>
        </w:rPr>
      </w:pPr>
      <w:r w:rsidRPr="00F177D4">
        <w:rPr>
          <w:rFonts w:ascii="Angsana New" w:eastAsia="SimSun" w:hAnsi="Angsana New"/>
          <w:spacing w:val="-2"/>
          <w:sz w:val="30"/>
          <w:szCs w:val="30"/>
          <w:cs/>
        </w:rPr>
        <w:t xml:space="preserve">ในการประชุมสามัญผู้ถือหุ้นประจำปี </w:t>
      </w:r>
      <w:r w:rsidRPr="00F177D4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Pr="00F177D4">
        <w:rPr>
          <w:rFonts w:ascii="Angsana New" w:eastAsia="SimSun" w:hAnsi="Angsana New"/>
          <w:spacing w:val="-2"/>
          <w:sz w:val="30"/>
          <w:szCs w:val="30"/>
          <w:cs/>
        </w:rPr>
        <w:t xml:space="preserve">ของบริษัท ซึ่งประชุมเมื่อวันที่ </w:t>
      </w:r>
      <w:r w:rsidRPr="00F177D4">
        <w:rPr>
          <w:rFonts w:ascii="Angsana New" w:eastAsia="SimSun" w:hAnsi="Angsana New"/>
          <w:spacing w:val="-2"/>
          <w:sz w:val="30"/>
          <w:szCs w:val="30"/>
        </w:rPr>
        <w:t xml:space="preserve">25 </w:t>
      </w:r>
      <w:r w:rsidRPr="00F177D4">
        <w:rPr>
          <w:rFonts w:ascii="Angsana New" w:eastAsia="SimSun" w:hAnsi="Angsana New"/>
          <w:spacing w:val="-2"/>
          <w:sz w:val="30"/>
          <w:szCs w:val="30"/>
          <w:cs/>
        </w:rPr>
        <w:t xml:space="preserve">เมษายน </w:t>
      </w:r>
      <w:r w:rsidRPr="00F177D4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Pr="00F177D4">
        <w:rPr>
          <w:rFonts w:ascii="Angsana New" w:eastAsia="SimSun" w:hAnsi="Angsana New"/>
          <w:spacing w:val="-2"/>
          <w:sz w:val="30"/>
          <w:szCs w:val="30"/>
          <w:cs/>
        </w:rPr>
        <w:t>ผู้ถือหุ้นมีมติอนุมัติ</w:t>
      </w:r>
      <w:r w:rsidR="002372E5">
        <w:rPr>
          <w:rFonts w:ascii="Angsana New" w:eastAsia="SimSun" w:hAnsi="Angsana New"/>
          <w:spacing w:val="-2"/>
          <w:sz w:val="30"/>
          <w:szCs w:val="30"/>
        </w:rPr>
        <w:br/>
      </w:r>
      <w:r w:rsidRPr="00F177D4">
        <w:rPr>
          <w:rFonts w:ascii="Angsana New" w:eastAsia="SimSun" w:hAnsi="Angsana New"/>
          <w:spacing w:val="-2"/>
          <w:sz w:val="30"/>
          <w:szCs w:val="30"/>
          <w:cs/>
        </w:rPr>
        <w:t xml:space="preserve">การจัดสรรกำไรเป็นเงินปันผลจากผลการดำเนินงานประจำปี </w:t>
      </w:r>
      <w:r w:rsidRPr="00F177D4">
        <w:rPr>
          <w:rFonts w:ascii="Angsana New" w:eastAsia="SimSun" w:hAnsi="Angsana New"/>
          <w:spacing w:val="-2"/>
          <w:sz w:val="30"/>
          <w:szCs w:val="30"/>
        </w:rPr>
        <w:t xml:space="preserve">2567 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โดยจ่ายจากกำไรสุทธิในอัตราหุ้นละ </w:t>
      </w:r>
      <w:r w:rsidR="006A4C87" w:rsidRPr="00400E7C">
        <w:rPr>
          <w:rFonts w:asciiTheme="majorBidi" w:hAnsiTheme="majorBidi" w:cstheme="majorBidi"/>
          <w:sz w:val="30"/>
          <w:szCs w:val="30"/>
        </w:rPr>
        <w:t>0.76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6A4C87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6A4C87" w:rsidRPr="00400E7C">
        <w:rPr>
          <w:rFonts w:asciiTheme="majorBidi" w:hAnsiTheme="majorBidi" w:cstheme="majorBidi"/>
          <w:sz w:val="30"/>
          <w:szCs w:val="30"/>
        </w:rPr>
        <w:t>897.74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 ล้านบาท และจ่ายเงินปันผลจากกำไรสะสมในอัตราหุ้นละ </w:t>
      </w:r>
      <w:r w:rsidR="006A4C87" w:rsidRPr="00400E7C">
        <w:rPr>
          <w:rFonts w:asciiTheme="majorBidi" w:hAnsiTheme="majorBidi" w:cstheme="majorBidi"/>
          <w:sz w:val="30"/>
          <w:szCs w:val="30"/>
        </w:rPr>
        <w:t>0.07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="006A4C87" w:rsidRPr="00400E7C">
        <w:rPr>
          <w:rFonts w:asciiTheme="majorBidi" w:hAnsiTheme="majorBidi" w:cstheme="majorBidi"/>
          <w:sz w:val="30"/>
          <w:szCs w:val="30"/>
        </w:rPr>
        <w:t>82.69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ทั้งนี้ในระหว่างปี </w:t>
      </w:r>
      <w:r w:rsidR="006A4C87" w:rsidRPr="00400E7C">
        <w:rPr>
          <w:rFonts w:asciiTheme="majorBidi" w:hAnsiTheme="majorBidi" w:cstheme="majorBidi"/>
          <w:sz w:val="30"/>
          <w:szCs w:val="30"/>
        </w:rPr>
        <w:t>2567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 บริษัทได้จ่ายเงินปันผลระหว่างกาลสำหรับผลการดำเนินงานของปี </w:t>
      </w:r>
      <w:r w:rsidR="006A4C87" w:rsidRPr="00400E7C">
        <w:rPr>
          <w:rFonts w:asciiTheme="majorBidi" w:hAnsiTheme="majorBidi" w:cstheme="majorBidi"/>
          <w:sz w:val="30"/>
          <w:szCs w:val="30"/>
        </w:rPr>
        <w:t>2567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 ไปแล้ว ในอัตราหุ้นละ </w:t>
      </w:r>
      <w:r w:rsidR="006A4C87" w:rsidRPr="00400E7C">
        <w:rPr>
          <w:rFonts w:asciiTheme="majorBidi" w:hAnsiTheme="majorBidi" w:cstheme="majorBidi"/>
          <w:sz w:val="30"/>
          <w:szCs w:val="30"/>
        </w:rPr>
        <w:t xml:space="preserve">0.63 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="006A4C87" w:rsidRPr="00400E7C">
        <w:rPr>
          <w:rFonts w:asciiTheme="majorBidi" w:hAnsiTheme="majorBidi" w:cstheme="majorBidi"/>
          <w:sz w:val="30"/>
          <w:szCs w:val="30"/>
        </w:rPr>
        <w:t xml:space="preserve">744.18 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ล้านบาท ดังนั้น บริษัทจะจ่ายเงินปันส่วนที่เหลือในอัตราหุ้นละ </w:t>
      </w:r>
      <w:r w:rsidR="006A4C87" w:rsidRPr="00400E7C">
        <w:rPr>
          <w:rFonts w:asciiTheme="majorBidi" w:hAnsiTheme="majorBidi" w:cstheme="majorBidi"/>
          <w:sz w:val="30"/>
          <w:szCs w:val="30"/>
        </w:rPr>
        <w:t xml:space="preserve">0.20 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>บาท</w:t>
      </w:r>
      <w:r w:rsidR="006A4C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สำหรับผลการดำเนินงานประจำปี </w:t>
      </w:r>
      <w:r w:rsidR="006A4C87" w:rsidRPr="00400E7C">
        <w:rPr>
          <w:rFonts w:asciiTheme="majorBidi" w:hAnsiTheme="majorBidi" w:cstheme="majorBidi"/>
          <w:sz w:val="30"/>
          <w:szCs w:val="30"/>
        </w:rPr>
        <w:t xml:space="preserve">2567 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6A4C87" w:rsidRPr="00400E7C">
        <w:rPr>
          <w:rFonts w:asciiTheme="majorBidi" w:hAnsiTheme="majorBidi" w:cstheme="majorBidi"/>
          <w:sz w:val="30"/>
          <w:szCs w:val="30"/>
        </w:rPr>
        <w:t xml:space="preserve">236.25 </w:t>
      </w:r>
      <w:r w:rsidR="006A4C87" w:rsidRPr="00400E7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5453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77D4">
        <w:rPr>
          <w:rFonts w:ascii="Angsana New" w:eastAsia="SimSun" w:hAnsi="Angsana New"/>
          <w:spacing w:val="-2"/>
          <w:sz w:val="30"/>
          <w:szCs w:val="30"/>
          <w:cs/>
        </w:rPr>
        <w:t xml:space="preserve">โดยบริษัทจะจ่ายเงินปันผลดังกล่าวให้ผู้ถือหุ้นภายในวันที่ </w:t>
      </w:r>
      <w:r w:rsidRPr="00F177D4">
        <w:rPr>
          <w:rFonts w:ascii="Angsana New" w:eastAsia="SimSun" w:hAnsi="Angsana New"/>
          <w:spacing w:val="-2"/>
          <w:sz w:val="30"/>
          <w:szCs w:val="30"/>
        </w:rPr>
        <w:t xml:space="preserve">23 </w:t>
      </w:r>
      <w:r w:rsidRPr="00F177D4">
        <w:rPr>
          <w:rFonts w:ascii="Angsana New" w:eastAsia="SimSun" w:hAnsi="Angsana New"/>
          <w:spacing w:val="-2"/>
          <w:sz w:val="30"/>
          <w:szCs w:val="30"/>
          <w:cs/>
        </w:rPr>
        <w:t xml:space="preserve">พฤษภาคม </w:t>
      </w:r>
      <w:r w:rsidRPr="00F177D4">
        <w:rPr>
          <w:rFonts w:ascii="Angsana New" w:eastAsia="SimSun" w:hAnsi="Angsana New"/>
          <w:spacing w:val="-2"/>
          <w:sz w:val="30"/>
          <w:szCs w:val="30"/>
        </w:rPr>
        <w:t>2568</w:t>
      </w:r>
    </w:p>
    <w:p w14:paraId="50482313" w14:textId="77777777" w:rsidR="00F177D4" w:rsidRPr="002D13EA" w:rsidRDefault="00F177D4" w:rsidP="006153A1">
      <w:pPr>
        <w:shd w:val="clear" w:color="auto" w:fill="FFFFFF" w:themeFill="background1"/>
        <w:ind w:left="540"/>
        <w:jc w:val="thaiDistribute"/>
        <w:rPr>
          <w:rFonts w:ascii="Angsana New" w:eastAsia="SimSun" w:hAnsi="Angsana New"/>
          <w:spacing w:val="-2"/>
          <w:sz w:val="30"/>
          <w:szCs w:val="30"/>
        </w:rPr>
      </w:pPr>
    </w:p>
    <w:p w14:paraId="5CCAC278" w14:textId="36FEA949" w:rsidR="00FD58FD" w:rsidRPr="000670B1" w:rsidRDefault="00FD58FD" w:rsidP="006153A1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670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การจ่ายเงินปันผลระหว่างกาลปี </w:t>
      </w:r>
      <w:r w:rsidRPr="000670B1">
        <w:rPr>
          <w:rFonts w:asciiTheme="majorBidi" w:hAnsiTheme="majorBidi" w:cstheme="majorBidi"/>
          <w:i/>
          <w:iCs/>
          <w:sz w:val="30"/>
          <w:szCs w:val="30"/>
        </w:rPr>
        <w:t>2568</w:t>
      </w:r>
    </w:p>
    <w:p w14:paraId="3EC6B862" w14:textId="671AE55C" w:rsidR="00FD58FD" w:rsidRPr="00F177D4" w:rsidRDefault="000670B1" w:rsidP="006153A1">
      <w:pPr>
        <w:shd w:val="clear" w:color="auto" w:fill="FFFFFF" w:themeFill="background1"/>
        <w:ind w:left="540"/>
        <w:jc w:val="thaiDistribute"/>
        <w:rPr>
          <w:rFonts w:ascii="Angsana New" w:eastAsia="SimSun" w:hAnsi="Angsana New"/>
          <w:spacing w:val="-2"/>
          <w:sz w:val="30"/>
          <w:szCs w:val="30"/>
        </w:rPr>
      </w:pPr>
      <w:r w:rsidRPr="000670B1">
        <w:rPr>
          <w:rFonts w:ascii="Angsana New" w:eastAsia="SimSun" w:hAnsi="Angsana New"/>
          <w:spacing w:val="-2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 w:rsidRPr="000670B1">
        <w:rPr>
          <w:rFonts w:ascii="Angsana New" w:eastAsia="SimSun" w:hAnsi="Angsana New"/>
          <w:spacing w:val="-2"/>
          <w:sz w:val="30"/>
          <w:szCs w:val="30"/>
        </w:rPr>
        <w:t xml:space="preserve">9 </w:t>
      </w:r>
      <w:r w:rsidRPr="000670B1">
        <w:rPr>
          <w:rFonts w:ascii="Angsana New" w:eastAsia="SimSun" w:hAnsi="Angsana New"/>
          <w:spacing w:val="-2"/>
          <w:sz w:val="30"/>
          <w:szCs w:val="30"/>
          <w:cs/>
        </w:rPr>
        <w:t xml:space="preserve">พฤษภาคม </w:t>
      </w:r>
      <w:r w:rsidRPr="000670B1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Pr="000670B1">
        <w:rPr>
          <w:rFonts w:ascii="Angsana New" w:eastAsia="SimSun" w:hAnsi="Angsana New"/>
          <w:spacing w:val="-2"/>
          <w:sz w:val="30"/>
          <w:szCs w:val="30"/>
          <w:cs/>
        </w:rPr>
        <w:t xml:space="preserve">คณะกรรมการของบริษัทได้มีมติอนุมัติให้บริษัทจ่ายเงินปันผลระหว่างกาลสำหรับผลการดำเนินงานงวด </w:t>
      </w:r>
      <w:r w:rsidRPr="000670B1">
        <w:rPr>
          <w:rFonts w:ascii="Angsana New" w:eastAsia="SimSun" w:hAnsi="Angsana New"/>
          <w:spacing w:val="-2"/>
          <w:sz w:val="30"/>
          <w:szCs w:val="30"/>
        </w:rPr>
        <w:t xml:space="preserve">3 </w:t>
      </w:r>
      <w:r w:rsidRPr="000670B1">
        <w:rPr>
          <w:rFonts w:ascii="Angsana New" w:eastAsia="SimSun" w:hAnsi="Angsana New"/>
          <w:spacing w:val="-2"/>
          <w:sz w:val="30"/>
          <w:szCs w:val="30"/>
          <w:cs/>
        </w:rPr>
        <w:t xml:space="preserve">เดือนแรกของปี </w:t>
      </w:r>
      <w:r w:rsidRPr="000670B1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Pr="000670B1">
        <w:rPr>
          <w:rFonts w:ascii="Angsana New" w:eastAsia="SimSun" w:hAnsi="Angsana New"/>
          <w:spacing w:val="-2"/>
          <w:sz w:val="30"/>
          <w:szCs w:val="30"/>
          <w:cs/>
        </w:rPr>
        <w:t>โดยจ่ายจากกำไรสุทธิจาก</w:t>
      </w:r>
      <w:r w:rsidR="002D13EA">
        <w:rPr>
          <w:rFonts w:ascii="Angsana New" w:eastAsia="SimSun" w:hAnsi="Angsana New"/>
          <w:spacing w:val="-2"/>
          <w:sz w:val="30"/>
          <w:szCs w:val="30"/>
          <w:cs/>
        </w:rPr>
        <w:br/>
      </w:r>
      <w:r w:rsidRPr="000670B1">
        <w:rPr>
          <w:rFonts w:ascii="Angsana New" w:eastAsia="SimSun" w:hAnsi="Angsana New"/>
          <w:spacing w:val="-2"/>
          <w:sz w:val="30"/>
          <w:szCs w:val="30"/>
          <w:cs/>
        </w:rPr>
        <w:t xml:space="preserve">การดำเนินงาน </w:t>
      </w:r>
      <w:r w:rsidRPr="000670B1">
        <w:rPr>
          <w:rFonts w:ascii="Angsana New" w:eastAsia="SimSun" w:hAnsi="Angsana New"/>
          <w:spacing w:val="-2"/>
          <w:sz w:val="30"/>
          <w:szCs w:val="30"/>
        </w:rPr>
        <w:t xml:space="preserve">3 </w:t>
      </w:r>
      <w:r w:rsidRPr="000670B1">
        <w:rPr>
          <w:rFonts w:ascii="Angsana New" w:eastAsia="SimSun" w:hAnsi="Angsana New"/>
          <w:spacing w:val="-2"/>
          <w:sz w:val="30"/>
          <w:szCs w:val="30"/>
          <w:cs/>
        </w:rPr>
        <w:t xml:space="preserve">เดือนแรกของปี </w:t>
      </w:r>
      <w:r w:rsidRPr="000670B1">
        <w:rPr>
          <w:rFonts w:ascii="Angsana New" w:eastAsia="SimSun" w:hAnsi="Angsana New"/>
          <w:spacing w:val="-2"/>
          <w:sz w:val="30"/>
          <w:szCs w:val="30"/>
        </w:rPr>
        <w:t xml:space="preserve">2568 </w:t>
      </w:r>
      <w:r w:rsidRPr="000670B1">
        <w:rPr>
          <w:rFonts w:ascii="Angsana New" w:eastAsia="SimSun" w:hAnsi="Angsana New"/>
          <w:spacing w:val="-2"/>
          <w:sz w:val="30"/>
          <w:szCs w:val="30"/>
          <w:cs/>
        </w:rPr>
        <w:t>ในอัตราหุ้นละ</w:t>
      </w:r>
      <w:r w:rsidR="004933E4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Pr="000670B1">
        <w:rPr>
          <w:rFonts w:ascii="Angsana New" w:eastAsia="SimSun" w:hAnsi="Angsana New"/>
          <w:spacing w:val="-2"/>
          <w:sz w:val="30"/>
          <w:szCs w:val="30"/>
        </w:rPr>
        <w:t xml:space="preserve">0.22 </w:t>
      </w:r>
      <w:r w:rsidRPr="000670B1">
        <w:rPr>
          <w:rFonts w:ascii="Angsana New" w:eastAsia="SimSun" w:hAnsi="Angsana New"/>
          <w:spacing w:val="-2"/>
          <w:sz w:val="30"/>
          <w:szCs w:val="30"/>
          <w:cs/>
        </w:rPr>
        <w:t xml:space="preserve">บาท เป็นจำนวนเงิน </w:t>
      </w:r>
      <w:r w:rsidRPr="000670B1">
        <w:rPr>
          <w:rFonts w:ascii="Angsana New" w:eastAsia="SimSun" w:hAnsi="Angsana New"/>
          <w:spacing w:val="-2"/>
          <w:sz w:val="30"/>
          <w:szCs w:val="30"/>
        </w:rPr>
        <w:t xml:space="preserve">259.87 </w:t>
      </w:r>
      <w:r w:rsidRPr="000670B1">
        <w:rPr>
          <w:rFonts w:ascii="Angsana New" w:eastAsia="SimSun" w:hAnsi="Angsana New"/>
          <w:spacing w:val="-2"/>
          <w:sz w:val="30"/>
          <w:szCs w:val="30"/>
          <w:cs/>
        </w:rPr>
        <w:t>ล้านบาท</w:t>
      </w:r>
      <w:r w:rsidR="00EC1269">
        <w:rPr>
          <w:rFonts w:ascii="Angsana New" w:eastAsia="SimSun" w:hAnsi="Angsana New"/>
          <w:spacing w:val="-2"/>
          <w:sz w:val="30"/>
          <w:szCs w:val="30"/>
        </w:rPr>
        <w:t xml:space="preserve"> </w:t>
      </w:r>
      <w:r w:rsidR="00EC1269">
        <w:rPr>
          <w:rFonts w:ascii="Angsana New" w:eastAsia="SimSun" w:hAnsi="Angsana New" w:hint="cs"/>
          <w:spacing w:val="-2"/>
          <w:sz w:val="30"/>
          <w:szCs w:val="30"/>
          <w:cs/>
        </w:rPr>
        <w:t>โดยบริษัทจะจ่ายเงินปันผลดังกล่าวให้ผู้ถือหุ้นภายใน</w:t>
      </w:r>
      <w:r w:rsidR="00686A44">
        <w:rPr>
          <w:rFonts w:ascii="Angsana New" w:eastAsia="SimSun" w:hAnsi="Angsana New" w:hint="cs"/>
          <w:spacing w:val="-2"/>
          <w:sz w:val="30"/>
          <w:szCs w:val="30"/>
          <w:cs/>
        </w:rPr>
        <w:t xml:space="preserve">วันที่ </w:t>
      </w:r>
      <w:r w:rsidR="00686A44">
        <w:rPr>
          <w:rFonts w:ascii="Angsana New" w:eastAsia="SimSun" w:hAnsi="Angsana New"/>
          <w:spacing w:val="-2"/>
          <w:sz w:val="30"/>
          <w:szCs w:val="30"/>
        </w:rPr>
        <w:t xml:space="preserve">9 </w:t>
      </w:r>
      <w:r w:rsidR="00686A44">
        <w:rPr>
          <w:rFonts w:ascii="Angsana New" w:eastAsia="SimSun" w:hAnsi="Angsana New" w:hint="cs"/>
          <w:spacing w:val="-2"/>
          <w:sz w:val="30"/>
          <w:szCs w:val="30"/>
          <w:cs/>
        </w:rPr>
        <w:t>มิถุนายน</w:t>
      </w:r>
      <w:r w:rsidR="00EC1269">
        <w:rPr>
          <w:rFonts w:ascii="Angsana New" w:eastAsia="SimSun" w:hAnsi="Angsana New"/>
          <w:spacing w:val="-2"/>
          <w:sz w:val="30"/>
          <w:szCs w:val="30"/>
        </w:rPr>
        <w:t xml:space="preserve"> 2568</w:t>
      </w:r>
    </w:p>
    <w:p w14:paraId="2EC349D4" w14:textId="6FFB82BC" w:rsidR="00317954" w:rsidRPr="00317954" w:rsidRDefault="00317954" w:rsidP="00B53BC2">
      <w:pPr>
        <w:spacing w:line="240" w:lineRule="auto"/>
        <w:ind w:left="540"/>
        <w:jc w:val="thaiDistribute"/>
        <w:rPr>
          <w:rFonts w:ascii="Angsana New" w:eastAsia="SimSun" w:hAnsi="Angsana New"/>
          <w:spacing w:val="-2"/>
          <w:sz w:val="30"/>
          <w:szCs w:val="30"/>
        </w:rPr>
      </w:pPr>
    </w:p>
    <w:sectPr w:rsidR="00317954" w:rsidRPr="00317954" w:rsidSect="00C64E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99" w:bottom="576" w:left="1152" w:header="720" w:footer="720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56ADD" w14:textId="77777777" w:rsidR="00534D7E" w:rsidRDefault="00534D7E">
      <w:r>
        <w:separator/>
      </w:r>
    </w:p>
  </w:endnote>
  <w:endnote w:type="continuationSeparator" w:id="0">
    <w:p w14:paraId="59336789" w14:textId="77777777" w:rsidR="00534D7E" w:rsidRDefault="00534D7E">
      <w:r>
        <w:continuationSeparator/>
      </w:r>
    </w:p>
  </w:endnote>
  <w:endnote w:type="continuationNotice" w:id="1">
    <w:p w14:paraId="43306A64" w14:textId="77777777" w:rsidR="00534D7E" w:rsidRDefault="00534D7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94358" w14:textId="77777777" w:rsidR="00C64E92" w:rsidRDefault="00C64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12379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6840F6" w14:textId="77777777" w:rsidR="006E67AD" w:rsidRPr="00FA55B3" w:rsidRDefault="006E67AD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862F8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FEA3D" w14:textId="77777777" w:rsidR="00C64E92" w:rsidRDefault="00C64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CDFB5" w14:textId="77777777" w:rsidR="00534D7E" w:rsidRDefault="00534D7E">
      <w:r>
        <w:separator/>
      </w:r>
    </w:p>
  </w:footnote>
  <w:footnote w:type="continuationSeparator" w:id="0">
    <w:p w14:paraId="1B39C464" w14:textId="77777777" w:rsidR="00534D7E" w:rsidRDefault="00534D7E">
      <w:r>
        <w:continuationSeparator/>
      </w:r>
    </w:p>
  </w:footnote>
  <w:footnote w:type="continuationNotice" w:id="1">
    <w:p w14:paraId="567BF6E1" w14:textId="77777777" w:rsidR="00534D7E" w:rsidRDefault="00534D7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E09AD" w14:textId="77777777" w:rsidR="00C64E92" w:rsidRDefault="00C64E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BF9E" w14:textId="77777777" w:rsidR="00905A03" w:rsidRPr="00B032BE" w:rsidRDefault="00905A03" w:rsidP="00905A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  <w:r>
      <w:rPr>
        <w:rFonts w:asciiTheme="majorBidi" w:hAnsiTheme="majorBidi" w:cstheme="majorBidi" w:hint="cs"/>
        <w:b/>
        <w:bCs/>
        <w:sz w:val="32"/>
        <w:szCs w:val="32"/>
        <w:cs/>
        <w:lang w:val="th-TH"/>
      </w:rPr>
      <w:t xml:space="preserve"> </w:t>
    </w:r>
    <w:r w:rsidRPr="00191309">
      <w:rPr>
        <w:rFonts w:asciiTheme="majorBidi" w:hAnsiTheme="majorBidi"/>
        <w:b/>
        <w:bCs/>
        <w:sz w:val="32"/>
        <w:szCs w:val="32"/>
        <w:cs/>
        <w:lang w:val="th-TH"/>
      </w:rPr>
      <w:t>และบริษัทย่อย</w:t>
    </w:r>
  </w:p>
  <w:p w14:paraId="19E30971" w14:textId="77777777" w:rsidR="00ED529E" w:rsidRPr="00B032BE" w:rsidRDefault="00ED529E" w:rsidP="00ED52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35EDEE92" w14:textId="52899231" w:rsidR="00ED529E" w:rsidRDefault="00346D61" w:rsidP="00ED52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346D61">
      <w:rPr>
        <w:rFonts w:asciiTheme="majorBidi" w:hAnsi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Theme="majorBidi" w:hAnsiTheme="majorBidi"/>
        <w:b/>
        <w:bCs/>
        <w:sz w:val="32"/>
        <w:szCs w:val="32"/>
      </w:rPr>
      <w:t>31</w:t>
    </w:r>
    <w:r w:rsidRPr="00346D61">
      <w:rPr>
        <w:rFonts w:asciiTheme="majorBidi" w:hAnsiTheme="majorBidi"/>
        <w:b/>
        <w:bCs/>
        <w:sz w:val="32"/>
        <w:szCs w:val="32"/>
        <w:cs/>
      </w:rPr>
      <w:t xml:space="preserve"> มีนาคม </w:t>
    </w:r>
    <w:r>
      <w:rPr>
        <w:rFonts w:asciiTheme="majorBidi" w:hAnsiTheme="majorBidi"/>
        <w:b/>
        <w:bCs/>
        <w:sz w:val="32"/>
        <w:szCs w:val="32"/>
      </w:rPr>
      <w:t>2568</w:t>
    </w:r>
    <w:r w:rsidRPr="00346D61">
      <w:rPr>
        <w:rFonts w:asciiTheme="majorBidi" w:hAnsiTheme="majorBidi"/>
        <w:b/>
        <w:bCs/>
        <w:sz w:val="32"/>
        <w:szCs w:val="32"/>
        <w:cs/>
      </w:rPr>
      <w:t xml:space="preserve"> </w:t>
    </w:r>
    <w:r w:rsidR="00ED529E" w:rsidRPr="00753609">
      <w:rPr>
        <w:rFonts w:asciiTheme="majorBidi" w:hAnsiTheme="majorBidi"/>
        <w:b/>
        <w:bCs/>
        <w:sz w:val="32"/>
        <w:szCs w:val="32"/>
        <w:cs/>
      </w:rPr>
      <w:t>(ไม่ได้ตรวจสอบ)</w:t>
    </w:r>
  </w:p>
  <w:p w14:paraId="300B933C" w14:textId="77777777" w:rsidR="00BA24D4" w:rsidRPr="00345798" w:rsidRDefault="00BA24D4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9D14" w14:textId="77777777" w:rsidR="00C64E92" w:rsidRDefault="00C64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324DB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7427CE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23224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0A719A7"/>
    <w:multiLevelType w:val="hybridMultilevel"/>
    <w:tmpl w:val="AD92570A"/>
    <w:lvl w:ilvl="0" w:tplc="B158EC5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13607800">
    <w:abstractNumId w:val="9"/>
  </w:num>
  <w:num w:numId="2" w16cid:durableId="896547689">
    <w:abstractNumId w:val="7"/>
  </w:num>
  <w:num w:numId="3" w16cid:durableId="953294333">
    <w:abstractNumId w:val="6"/>
  </w:num>
  <w:num w:numId="4" w16cid:durableId="48846308">
    <w:abstractNumId w:val="5"/>
  </w:num>
  <w:num w:numId="5" w16cid:durableId="2040350873">
    <w:abstractNumId w:val="8"/>
  </w:num>
  <w:num w:numId="6" w16cid:durableId="857427716">
    <w:abstractNumId w:val="3"/>
  </w:num>
  <w:num w:numId="7" w16cid:durableId="1988313870">
    <w:abstractNumId w:val="2"/>
  </w:num>
  <w:num w:numId="8" w16cid:durableId="996345844">
    <w:abstractNumId w:val="0"/>
  </w:num>
  <w:num w:numId="9" w16cid:durableId="1632244312">
    <w:abstractNumId w:val="1"/>
  </w:num>
  <w:num w:numId="10" w16cid:durableId="970599147">
    <w:abstractNumId w:val="4"/>
  </w:num>
  <w:num w:numId="11" w16cid:durableId="1301691168">
    <w:abstractNumId w:val="21"/>
  </w:num>
  <w:num w:numId="12" w16cid:durableId="351036449">
    <w:abstractNumId w:val="19"/>
  </w:num>
  <w:num w:numId="13" w16cid:durableId="541983039">
    <w:abstractNumId w:val="31"/>
  </w:num>
  <w:num w:numId="14" w16cid:durableId="1115978063">
    <w:abstractNumId w:val="23"/>
  </w:num>
  <w:num w:numId="15" w16cid:durableId="1394423222">
    <w:abstractNumId w:val="15"/>
  </w:num>
  <w:num w:numId="16" w16cid:durableId="59639748">
    <w:abstractNumId w:val="34"/>
  </w:num>
  <w:num w:numId="17" w16cid:durableId="1924946659">
    <w:abstractNumId w:val="25"/>
  </w:num>
  <w:num w:numId="18" w16cid:durableId="1847282209">
    <w:abstractNumId w:val="18"/>
  </w:num>
  <w:num w:numId="19" w16cid:durableId="287055735">
    <w:abstractNumId w:val="22"/>
  </w:num>
  <w:num w:numId="20" w16cid:durableId="315888839">
    <w:abstractNumId w:val="12"/>
  </w:num>
  <w:num w:numId="21" w16cid:durableId="1378512436">
    <w:abstractNumId w:val="16"/>
  </w:num>
  <w:num w:numId="22" w16cid:durableId="1094089244">
    <w:abstractNumId w:val="30"/>
  </w:num>
  <w:num w:numId="23" w16cid:durableId="164515749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3801040">
    <w:abstractNumId w:val="36"/>
  </w:num>
  <w:num w:numId="25" w16cid:durableId="128130231">
    <w:abstractNumId w:val="28"/>
  </w:num>
  <w:num w:numId="26" w16cid:durableId="1472484270">
    <w:abstractNumId w:val="26"/>
  </w:num>
  <w:num w:numId="27" w16cid:durableId="101151254">
    <w:abstractNumId w:val="14"/>
  </w:num>
  <w:num w:numId="28" w16cid:durableId="893198451">
    <w:abstractNumId w:val="37"/>
  </w:num>
  <w:num w:numId="29" w16cid:durableId="2079548747">
    <w:abstractNumId w:val="29"/>
  </w:num>
  <w:num w:numId="30" w16cid:durableId="1443185995">
    <w:abstractNumId w:val="35"/>
  </w:num>
  <w:num w:numId="31" w16cid:durableId="361514708">
    <w:abstractNumId w:val="32"/>
  </w:num>
  <w:num w:numId="32" w16cid:durableId="480149070">
    <w:abstractNumId w:val="20"/>
  </w:num>
  <w:num w:numId="33" w16cid:durableId="803235194">
    <w:abstractNumId w:val="24"/>
  </w:num>
  <w:num w:numId="34" w16cid:durableId="1026444665">
    <w:abstractNumId w:val="10"/>
  </w:num>
  <w:num w:numId="35" w16cid:durableId="743455180">
    <w:abstractNumId w:val="38"/>
  </w:num>
  <w:num w:numId="36" w16cid:durableId="701393827">
    <w:abstractNumId w:val="11"/>
  </w:num>
  <w:num w:numId="37" w16cid:durableId="1888446917">
    <w:abstractNumId w:val="33"/>
  </w:num>
  <w:num w:numId="38" w16cid:durableId="1158417973">
    <w:abstractNumId w:val="17"/>
  </w:num>
  <w:num w:numId="39" w16cid:durableId="1413159855">
    <w:abstractNumId w:val="27"/>
  </w:num>
  <w:num w:numId="40" w16cid:durableId="975068036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203"/>
    <w:rsid w:val="00000360"/>
    <w:rsid w:val="00000376"/>
    <w:rsid w:val="00000447"/>
    <w:rsid w:val="000004DD"/>
    <w:rsid w:val="00000548"/>
    <w:rsid w:val="000005E7"/>
    <w:rsid w:val="000006CF"/>
    <w:rsid w:val="00000752"/>
    <w:rsid w:val="00000818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B57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B3D"/>
    <w:rsid w:val="00003D33"/>
    <w:rsid w:val="00003DD1"/>
    <w:rsid w:val="00003E8B"/>
    <w:rsid w:val="00003F7C"/>
    <w:rsid w:val="0000403E"/>
    <w:rsid w:val="00004048"/>
    <w:rsid w:val="000043BA"/>
    <w:rsid w:val="00004836"/>
    <w:rsid w:val="0000483F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01E"/>
    <w:rsid w:val="00007275"/>
    <w:rsid w:val="0000731D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E9D"/>
    <w:rsid w:val="00012F54"/>
    <w:rsid w:val="000132F3"/>
    <w:rsid w:val="00013330"/>
    <w:rsid w:val="00013AE7"/>
    <w:rsid w:val="00013D2B"/>
    <w:rsid w:val="00013DCC"/>
    <w:rsid w:val="0001443B"/>
    <w:rsid w:val="000147E0"/>
    <w:rsid w:val="0001485B"/>
    <w:rsid w:val="00014AEE"/>
    <w:rsid w:val="00014B08"/>
    <w:rsid w:val="00014C52"/>
    <w:rsid w:val="00014EF0"/>
    <w:rsid w:val="000150B3"/>
    <w:rsid w:val="000152FE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146"/>
    <w:rsid w:val="000172BF"/>
    <w:rsid w:val="000173FE"/>
    <w:rsid w:val="0001741D"/>
    <w:rsid w:val="000174A4"/>
    <w:rsid w:val="0001790D"/>
    <w:rsid w:val="00017B34"/>
    <w:rsid w:val="00017C21"/>
    <w:rsid w:val="00017C6F"/>
    <w:rsid w:val="00017DA6"/>
    <w:rsid w:val="00017E1B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852"/>
    <w:rsid w:val="00021983"/>
    <w:rsid w:val="00021EAB"/>
    <w:rsid w:val="0002220F"/>
    <w:rsid w:val="00022272"/>
    <w:rsid w:val="000222D4"/>
    <w:rsid w:val="000225B4"/>
    <w:rsid w:val="00022618"/>
    <w:rsid w:val="000228AA"/>
    <w:rsid w:val="000230BC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B07"/>
    <w:rsid w:val="00024B21"/>
    <w:rsid w:val="00024E48"/>
    <w:rsid w:val="000251F5"/>
    <w:rsid w:val="0002528A"/>
    <w:rsid w:val="0002531C"/>
    <w:rsid w:val="000255C6"/>
    <w:rsid w:val="00025A0D"/>
    <w:rsid w:val="00025C5C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2A3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CBE"/>
    <w:rsid w:val="00034D0B"/>
    <w:rsid w:val="000352A5"/>
    <w:rsid w:val="000352B4"/>
    <w:rsid w:val="00035380"/>
    <w:rsid w:val="0003572F"/>
    <w:rsid w:val="00035883"/>
    <w:rsid w:val="00035AFB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6E99"/>
    <w:rsid w:val="00037B16"/>
    <w:rsid w:val="00037C6B"/>
    <w:rsid w:val="00037D68"/>
    <w:rsid w:val="00040017"/>
    <w:rsid w:val="0004012A"/>
    <w:rsid w:val="00040447"/>
    <w:rsid w:val="0004045D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742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644"/>
    <w:rsid w:val="00043808"/>
    <w:rsid w:val="00043CFA"/>
    <w:rsid w:val="00043F74"/>
    <w:rsid w:val="0004412E"/>
    <w:rsid w:val="00044167"/>
    <w:rsid w:val="000442E4"/>
    <w:rsid w:val="000443DF"/>
    <w:rsid w:val="00044835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1AA"/>
    <w:rsid w:val="00050262"/>
    <w:rsid w:val="00050632"/>
    <w:rsid w:val="000507E4"/>
    <w:rsid w:val="0005088D"/>
    <w:rsid w:val="00050A02"/>
    <w:rsid w:val="00050C58"/>
    <w:rsid w:val="00050D82"/>
    <w:rsid w:val="00050E7A"/>
    <w:rsid w:val="00050FB8"/>
    <w:rsid w:val="000511E6"/>
    <w:rsid w:val="00051209"/>
    <w:rsid w:val="000514EF"/>
    <w:rsid w:val="000518AC"/>
    <w:rsid w:val="0005192D"/>
    <w:rsid w:val="00051A9E"/>
    <w:rsid w:val="00051D63"/>
    <w:rsid w:val="00052010"/>
    <w:rsid w:val="000524C4"/>
    <w:rsid w:val="00052811"/>
    <w:rsid w:val="000529CA"/>
    <w:rsid w:val="00052E96"/>
    <w:rsid w:val="00053580"/>
    <w:rsid w:val="000537D4"/>
    <w:rsid w:val="000539C6"/>
    <w:rsid w:val="00053B21"/>
    <w:rsid w:val="00053D8A"/>
    <w:rsid w:val="00053E92"/>
    <w:rsid w:val="00053EAC"/>
    <w:rsid w:val="00054023"/>
    <w:rsid w:val="000541EE"/>
    <w:rsid w:val="0005422D"/>
    <w:rsid w:val="00054295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9E"/>
    <w:rsid w:val="00055AFF"/>
    <w:rsid w:val="00055DD8"/>
    <w:rsid w:val="00055F10"/>
    <w:rsid w:val="0005601F"/>
    <w:rsid w:val="00056146"/>
    <w:rsid w:val="00056348"/>
    <w:rsid w:val="00056467"/>
    <w:rsid w:val="0005653D"/>
    <w:rsid w:val="00056650"/>
    <w:rsid w:val="00056E72"/>
    <w:rsid w:val="000571D6"/>
    <w:rsid w:val="000572B4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713"/>
    <w:rsid w:val="00060920"/>
    <w:rsid w:val="00060C22"/>
    <w:rsid w:val="00060EBF"/>
    <w:rsid w:val="00060F98"/>
    <w:rsid w:val="000610C9"/>
    <w:rsid w:val="00061315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E65"/>
    <w:rsid w:val="00062F15"/>
    <w:rsid w:val="00062F8C"/>
    <w:rsid w:val="00062F92"/>
    <w:rsid w:val="00062FD5"/>
    <w:rsid w:val="000630BC"/>
    <w:rsid w:val="00063531"/>
    <w:rsid w:val="00063588"/>
    <w:rsid w:val="00063CF6"/>
    <w:rsid w:val="00063DF6"/>
    <w:rsid w:val="00063E8F"/>
    <w:rsid w:val="00063FDC"/>
    <w:rsid w:val="0006416A"/>
    <w:rsid w:val="00064505"/>
    <w:rsid w:val="0006476B"/>
    <w:rsid w:val="000647EE"/>
    <w:rsid w:val="000648DF"/>
    <w:rsid w:val="00064C7B"/>
    <w:rsid w:val="00064DE9"/>
    <w:rsid w:val="000651E1"/>
    <w:rsid w:val="0006552C"/>
    <w:rsid w:val="000657F6"/>
    <w:rsid w:val="0006596C"/>
    <w:rsid w:val="00065971"/>
    <w:rsid w:val="000659D4"/>
    <w:rsid w:val="00065E8F"/>
    <w:rsid w:val="00065F18"/>
    <w:rsid w:val="00066333"/>
    <w:rsid w:val="00066A9B"/>
    <w:rsid w:val="00066AAA"/>
    <w:rsid w:val="00066C98"/>
    <w:rsid w:val="000670B1"/>
    <w:rsid w:val="00067390"/>
    <w:rsid w:val="000673D5"/>
    <w:rsid w:val="00067576"/>
    <w:rsid w:val="00067809"/>
    <w:rsid w:val="000678CB"/>
    <w:rsid w:val="00067C19"/>
    <w:rsid w:val="000702B6"/>
    <w:rsid w:val="000703A7"/>
    <w:rsid w:val="00070684"/>
    <w:rsid w:val="000706A4"/>
    <w:rsid w:val="00070964"/>
    <w:rsid w:val="00070B0D"/>
    <w:rsid w:val="00070E0E"/>
    <w:rsid w:val="00070FD4"/>
    <w:rsid w:val="0007140F"/>
    <w:rsid w:val="0007170D"/>
    <w:rsid w:val="000717A2"/>
    <w:rsid w:val="000717BB"/>
    <w:rsid w:val="00071B93"/>
    <w:rsid w:val="00071BB0"/>
    <w:rsid w:val="00071D19"/>
    <w:rsid w:val="00071E45"/>
    <w:rsid w:val="00071F22"/>
    <w:rsid w:val="00071FDB"/>
    <w:rsid w:val="00072082"/>
    <w:rsid w:val="0007216D"/>
    <w:rsid w:val="000722DE"/>
    <w:rsid w:val="0007269D"/>
    <w:rsid w:val="000727EB"/>
    <w:rsid w:val="00072844"/>
    <w:rsid w:val="00072857"/>
    <w:rsid w:val="00072A14"/>
    <w:rsid w:val="00072CDD"/>
    <w:rsid w:val="00072D21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6CF"/>
    <w:rsid w:val="00075926"/>
    <w:rsid w:val="0007597E"/>
    <w:rsid w:val="00075E96"/>
    <w:rsid w:val="00076093"/>
    <w:rsid w:val="00076267"/>
    <w:rsid w:val="00076271"/>
    <w:rsid w:val="00076382"/>
    <w:rsid w:val="0007639A"/>
    <w:rsid w:val="00076A22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0FDC"/>
    <w:rsid w:val="000810DC"/>
    <w:rsid w:val="0008111D"/>
    <w:rsid w:val="000813CB"/>
    <w:rsid w:val="0008188E"/>
    <w:rsid w:val="00081E08"/>
    <w:rsid w:val="00081E69"/>
    <w:rsid w:val="0008210F"/>
    <w:rsid w:val="000822DD"/>
    <w:rsid w:val="00082361"/>
    <w:rsid w:val="00082369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504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D8A"/>
    <w:rsid w:val="00086E0A"/>
    <w:rsid w:val="00086EA6"/>
    <w:rsid w:val="0008736C"/>
    <w:rsid w:val="000876DE"/>
    <w:rsid w:val="000877F7"/>
    <w:rsid w:val="0008782A"/>
    <w:rsid w:val="00087831"/>
    <w:rsid w:val="00087894"/>
    <w:rsid w:val="00087980"/>
    <w:rsid w:val="00087A50"/>
    <w:rsid w:val="00087D87"/>
    <w:rsid w:val="00087DBC"/>
    <w:rsid w:val="00087E3B"/>
    <w:rsid w:val="00087E4B"/>
    <w:rsid w:val="00090233"/>
    <w:rsid w:val="0009067E"/>
    <w:rsid w:val="00090D9D"/>
    <w:rsid w:val="00090DAF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20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00F"/>
    <w:rsid w:val="00094508"/>
    <w:rsid w:val="0009461E"/>
    <w:rsid w:val="0009483E"/>
    <w:rsid w:val="000948B8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5E34"/>
    <w:rsid w:val="000960DF"/>
    <w:rsid w:val="00096137"/>
    <w:rsid w:val="0009630D"/>
    <w:rsid w:val="0009653E"/>
    <w:rsid w:val="000967E2"/>
    <w:rsid w:val="00096A26"/>
    <w:rsid w:val="00096BDA"/>
    <w:rsid w:val="00096FA9"/>
    <w:rsid w:val="000970CB"/>
    <w:rsid w:val="00097175"/>
    <w:rsid w:val="0009760C"/>
    <w:rsid w:val="00097896"/>
    <w:rsid w:val="000978E3"/>
    <w:rsid w:val="0009796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1C82"/>
    <w:rsid w:val="000A1FCC"/>
    <w:rsid w:val="000A20ED"/>
    <w:rsid w:val="000A211D"/>
    <w:rsid w:val="000A23AB"/>
    <w:rsid w:val="000A24BD"/>
    <w:rsid w:val="000A260A"/>
    <w:rsid w:val="000A2619"/>
    <w:rsid w:val="000A27F5"/>
    <w:rsid w:val="000A29C5"/>
    <w:rsid w:val="000A2D94"/>
    <w:rsid w:val="000A2F6B"/>
    <w:rsid w:val="000A302E"/>
    <w:rsid w:val="000A318A"/>
    <w:rsid w:val="000A332D"/>
    <w:rsid w:val="000A340D"/>
    <w:rsid w:val="000A353E"/>
    <w:rsid w:val="000A360C"/>
    <w:rsid w:val="000A3BA7"/>
    <w:rsid w:val="000A3CD6"/>
    <w:rsid w:val="000A44D7"/>
    <w:rsid w:val="000A44E6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829"/>
    <w:rsid w:val="000A6AA9"/>
    <w:rsid w:val="000A6B4F"/>
    <w:rsid w:val="000A71BC"/>
    <w:rsid w:val="000A7269"/>
    <w:rsid w:val="000A753D"/>
    <w:rsid w:val="000A772D"/>
    <w:rsid w:val="000A7784"/>
    <w:rsid w:val="000A78BD"/>
    <w:rsid w:val="000A79F0"/>
    <w:rsid w:val="000A7ACF"/>
    <w:rsid w:val="000A7CF0"/>
    <w:rsid w:val="000A7D06"/>
    <w:rsid w:val="000B0018"/>
    <w:rsid w:val="000B001C"/>
    <w:rsid w:val="000B0033"/>
    <w:rsid w:val="000B0B41"/>
    <w:rsid w:val="000B0C2D"/>
    <w:rsid w:val="000B0E4C"/>
    <w:rsid w:val="000B0ED8"/>
    <w:rsid w:val="000B1192"/>
    <w:rsid w:val="000B141F"/>
    <w:rsid w:val="000B14A9"/>
    <w:rsid w:val="000B18DF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26F"/>
    <w:rsid w:val="000B33B4"/>
    <w:rsid w:val="000B3501"/>
    <w:rsid w:val="000B3521"/>
    <w:rsid w:val="000B3812"/>
    <w:rsid w:val="000B3A10"/>
    <w:rsid w:val="000B3AFF"/>
    <w:rsid w:val="000B3D15"/>
    <w:rsid w:val="000B3FF0"/>
    <w:rsid w:val="000B4078"/>
    <w:rsid w:val="000B41FF"/>
    <w:rsid w:val="000B42DF"/>
    <w:rsid w:val="000B43B7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DAE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4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09F"/>
    <w:rsid w:val="000C4190"/>
    <w:rsid w:val="000C4192"/>
    <w:rsid w:val="000C4422"/>
    <w:rsid w:val="000C47AC"/>
    <w:rsid w:val="000C49ED"/>
    <w:rsid w:val="000C4D5B"/>
    <w:rsid w:val="000C4EB2"/>
    <w:rsid w:val="000C4EF6"/>
    <w:rsid w:val="000C5055"/>
    <w:rsid w:val="000C520E"/>
    <w:rsid w:val="000C523F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4DE"/>
    <w:rsid w:val="000D055F"/>
    <w:rsid w:val="000D05B4"/>
    <w:rsid w:val="000D0861"/>
    <w:rsid w:val="000D0880"/>
    <w:rsid w:val="000D0D8E"/>
    <w:rsid w:val="000D10EF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05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3A0"/>
    <w:rsid w:val="000D44ED"/>
    <w:rsid w:val="000D45B3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7C1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5E3"/>
    <w:rsid w:val="000E2737"/>
    <w:rsid w:val="000E289D"/>
    <w:rsid w:val="000E2E59"/>
    <w:rsid w:val="000E30FC"/>
    <w:rsid w:val="000E3526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52C"/>
    <w:rsid w:val="000E4C4F"/>
    <w:rsid w:val="000E512B"/>
    <w:rsid w:val="000E5586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E7FE7"/>
    <w:rsid w:val="000F0081"/>
    <w:rsid w:val="000F0378"/>
    <w:rsid w:val="000F037D"/>
    <w:rsid w:val="000F05ED"/>
    <w:rsid w:val="000F0695"/>
    <w:rsid w:val="000F073F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78C"/>
    <w:rsid w:val="000F69B9"/>
    <w:rsid w:val="000F69E0"/>
    <w:rsid w:val="000F6DBC"/>
    <w:rsid w:val="000F6DDA"/>
    <w:rsid w:val="000F7154"/>
    <w:rsid w:val="000F71EF"/>
    <w:rsid w:val="000F7207"/>
    <w:rsid w:val="000F7528"/>
    <w:rsid w:val="000F753C"/>
    <w:rsid w:val="000F7554"/>
    <w:rsid w:val="000F7594"/>
    <w:rsid w:val="000F7849"/>
    <w:rsid w:val="000F7B14"/>
    <w:rsid w:val="000F7B9A"/>
    <w:rsid w:val="000F7C27"/>
    <w:rsid w:val="000F7D2D"/>
    <w:rsid w:val="000F7E68"/>
    <w:rsid w:val="000F7FD3"/>
    <w:rsid w:val="00100123"/>
    <w:rsid w:val="00100177"/>
    <w:rsid w:val="00100233"/>
    <w:rsid w:val="001004B7"/>
    <w:rsid w:val="00100BEF"/>
    <w:rsid w:val="001013A3"/>
    <w:rsid w:val="00101765"/>
    <w:rsid w:val="00101AA0"/>
    <w:rsid w:val="00101B3B"/>
    <w:rsid w:val="00101B98"/>
    <w:rsid w:val="00101C1B"/>
    <w:rsid w:val="00101E9A"/>
    <w:rsid w:val="00101F4F"/>
    <w:rsid w:val="001023F6"/>
    <w:rsid w:val="00102432"/>
    <w:rsid w:val="001024CA"/>
    <w:rsid w:val="001027C3"/>
    <w:rsid w:val="00102BF2"/>
    <w:rsid w:val="00103533"/>
    <w:rsid w:val="001035FA"/>
    <w:rsid w:val="0010380E"/>
    <w:rsid w:val="00103C6B"/>
    <w:rsid w:val="00103CB0"/>
    <w:rsid w:val="00103D44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5FF"/>
    <w:rsid w:val="001059E6"/>
    <w:rsid w:val="00105A15"/>
    <w:rsid w:val="00105BD3"/>
    <w:rsid w:val="00105C8C"/>
    <w:rsid w:val="00106168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78E"/>
    <w:rsid w:val="00107B82"/>
    <w:rsid w:val="00107B89"/>
    <w:rsid w:val="00107BA6"/>
    <w:rsid w:val="00107BF6"/>
    <w:rsid w:val="00107C1F"/>
    <w:rsid w:val="00110299"/>
    <w:rsid w:val="001102A3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9D4"/>
    <w:rsid w:val="00111A1E"/>
    <w:rsid w:val="00111E60"/>
    <w:rsid w:val="00112065"/>
    <w:rsid w:val="00112288"/>
    <w:rsid w:val="001122A5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37"/>
    <w:rsid w:val="00113FB8"/>
    <w:rsid w:val="0011418F"/>
    <w:rsid w:val="001147B6"/>
    <w:rsid w:val="0011499F"/>
    <w:rsid w:val="001149B6"/>
    <w:rsid w:val="00114A77"/>
    <w:rsid w:val="00114B9B"/>
    <w:rsid w:val="00114F75"/>
    <w:rsid w:val="00115ADB"/>
    <w:rsid w:val="00115DEB"/>
    <w:rsid w:val="001161F9"/>
    <w:rsid w:val="00116336"/>
    <w:rsid w:val="00116397"/>
    <w:rsid w:val="00116493"/>
    <w:rsid w:val="0011670A"/>
    <w:rsid w:val="00116825"/>
    <w:rsid w:val="00116ADF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AA3"/>
    <w:rsid w:val="00120DC1"/>
    <w:rsid w:val="00120F3C"/>
    <w:rsid w:val="00121377"/>
    <w:rsid w:val="001214C8"/>
    <w:rsid w:val="001215EA"/>
    <w:rsid w:val="00121857"/>
    <w:rsid w:val="001218DB"/>
    <w:rsid w:val="00121B78"/>
    <w:rsid w:val="00121C14"/>
    <w:rsid w:val="00121D5E"/>
    <w:rsid w:val="00121DE2"/>
    <w:rsid w:val="00121EC1"/>
    <w:rsid w:val="00121F5F"/>
    <w:rsid w:val="001221D3"/>
    <w:rsid w:val="0012236A"/>
    <w:rsid w:val="001224B5"/>
    <w:rsid w:val="00122667"/>
    <w:rsid w:val="00122AD1"/>
    <w:rsid w:val="00122B59"/>
    <w:rsid w:val="00122FA3"/>
    <w:rsid w:val="0012386A"/>
    <w:rsid w:val="001238D8"/>
    <w:rsid w:val="00123AF3"/>
    <w:rsid w:val="00123C47"/>
    <w:rsid w:val="00123E65"/>
    <w:rsid w:val="0012443C"/>
    <w:rsid w:val="0012450D"/>
    <w:rsid w:val="00124CE9"/>
    <w:rsid w:val="001251E2"/>
    <w:rsid w:val="001253D0"/>
    <w:rsid w:val="0012557A"/>
    <w:rsid w:val="001256D5"/>
    <w:rsid w:val="00125816"/>
    <w:rsid w:val="0012593E"/>
    <w:rsid w:val="00125975"/>
    <w:rsid w:val="00125ABD"/>
    <w:rsid w:val="00125B7D"/>
    <w:rsid w:val="00126036"/>
    <w:rsid w:val="001262D2"/>
    <w:rsid w:val="0012685D"/>
    <w:rsid w:val="001268F0"/>
    <w:rsid w:val="00126F66"/>
    <w:rsid w:val="00127047"/>
    <w:rsid w:val="0012707C"/>
    <w:rsid w:val="001273BB"/>
    <w:rsid w:val="001273BD"/>
    <w:rsid w:val="00127432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9C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ABE"/>
    <w:rsid w:val="00134D8C"/>
    <w:rsid w:val="00134E39"/>
    <w:rsid w:val="001350BF"/>
    <w:rsid w:val="001354FE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A9B"/>
    <w:rsid w:val="00136B75"/>
    <w:rsid w:val="00136B7C"/>
    <w:rsid w:val="00136BBA"/>
    <w:rsid w:val="00136D2E"/>
    <w:rsid w:val="001371D3"/>
    <w:rsid w:val="001372DE"/>
    <w:rsid w:val="001374D6"/>
    <w:rsid w:val="001376BF"/>
    <w:rsid w:val="001377A8"/>
    <w:rsid w:val="00137868"/>
    <w:rsid w:val="00137D3D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560"/>
    <w:rsid w:val="00141BFB"/>
    <w:rsid w:val="00141C36"/>
    <w:rsid w:val="00141CFB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ADF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66"/>
    <w:rsid w:val="00145393"/>
    <w:rsid w:val="00145713"/>
    <w:rsid w:val="00145901"/>
    <w:rsid w:val="00145A60"/>
    <w:rsid w:val="00145ABB"/>
    <w:rsid w:val="00145BB9"/>
    <w:rsid w:val="00145F57"/>
    <w:rsid w:val="00145FD8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3"/>
    <w:rsid w:val="00147C1B"/>
    <w:rsid w:val="00147DED"/>
    <w:rsid w:val="00147E11"/>
    <w:rsid w:val="00147EB3"/>
    <w:rsid w:val="00147FBA"/>
    <w:rsid w:val="00150097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66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0E0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71A"/>
    <w:rsid w:val="00155884"/>
    <w:rsid w:val="00155D79"/>
    <w:rsid w:val="00155DE2"/>
    <w:rsid w:val="001560E0"/>
    <w:rsid w:val="0015655A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C45"/>
    <w:rsid w:val="00164DE4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2CE"/>
    <w:rsid w:val="00166AE4"/>
    <w:rsid w:val="00166B9E"/>
    <w:rsid w:val="00166D2F"/>
    <w:rsid w:val="00167056"/>
    <w:rsid w:val="001677CA"/>
    <w:rsid w:val="00167BBD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46"/>
    <w:rsid w:val="001712A2"/>
    <w:rsid w:val="00171408"/>
    <w:rsid w:val="00171535"/>
    <w:rsid w:val="001718DA"/>
    <w:rsid w:val="00171E17"/>
    <w:rsid w:val="0017212E"/>
    <w:rsid w:val="00172660"/>
    <w:rsid w:val="00172860"/>
    <w:rsid w:val="00172BE8"/>
    <w:rsid w:val="00172CEE"/>
    <w:rsid w:val="001731DC"/>
    <w:rsid w:val="00173277"/>
    <w:rsid w:val="001732B8"/>
    <w:rsid w:val="00173739"/>
    <w:rsid w:val="00173743"/>
    <w:rsid w:val="0017379E"/>
    <w:rsid w:val="001737B0"/>
    <w:rsid w:val="00173C6E"/>
    <w:rsid w:val="00173F6E"/>
    <w:rsid w:val="00174009"/>
    <w:rsid w:val="00174094"/>
    <w:rsid w:val="00174113"/>
    <w:rsid w:val="00174568"/>
    <w:rsid w:val="00174CA0"/>
    <w:rsid w:val="00174DE8"/>
    <w:rsid w:val="00174E8F"/>
    <w:rsid w:val="00174E9E"/>
    <w:rsid w:val="00174FC4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3D"/>
    <w:rsid w:val="00180246"/>
    <w:rsid w:val="00180408"/>
    <w:rsid w:val="001805A0"/>
    <w:rsid w:val="001805EE"/>
    <w:rsid w:val="001807A2"/>
    <w:rsid w:val="0018081A"/>
    <w:rsid w:val="00180909"/>
    <w:rsid w:val="00180A5D"/>
    <w:rsid w:val="00180D81"/>
    <w:rsid w:val="00180E6C"/>
    <w:rsid w:val="00180F49"/>
    <w:rsid w:val="00181018"/>
    <w:rsid w:val="00181023"/>
    <w:rsid w:val="0018104D"/>
    <w:rsid w:val="00181174"/>
    <w:rsid w:val="001811B2"/>
    <w:rsid w:val="001813FC"/>
    <w:rsid w:val="00181755"/>
    <w:rsid w:val="0018193F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B9"/>
    <w:rsid w:val="001830F0"/>
    <w:rsid w:val="0018322C"/>
    <w:rsid w:val="00183558"/>
    <w:rsid w:val="001836F9"/>
    <w:rsid w:val="00183759"/>
    <w:rsid w:val="00183A4D"/>
    <w:rsid w:val="00183B8F"/>
    <w:rsid w:val="00183BE2"/>
    <w:rsid w:val="00183D85"/>
    <w:rsid w:val="00183F41"/>
    <w:rsid w:val="001840AC"/>
    <w:rsid w:val="00184165"/>
    <w:rsid w:val="00184215"/>
    <w:rsid w:val="00184324"/>
    <w:rsid w:val="001843FD"/>
    <w:rsid w:val="00184674"/>
    <w:rsid w:val="00184C2A"/>
    <w:rsid w:val="00184E16"/>
    <w:rsid w:val="00184E31"/>
    <w:rsid w:val="00184EEC"/>
    <w:rsid w:val="00184F67"/>
    <w:rsid w:val="00184FE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956"/>
    <w:rsid w:val="00190AA4"/>
    <w:rsid w:val="00190F01"/>
    <w:rsid w:val="001910E8"/>
    <w:rsid w:val="00191309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5F"/>
    <w:rsid w:val="00192A9B"/>
    <w:rsid w:val="00192C41"/>
    <w:rsid w:val="00193343"/>
    <w:rsid w:val="001935F0"/>
    <w:rsid w:val="001936F4"/>
    <w:rsid w:val="001937BB"/>
    <w:rsid w:val="0019395E"/>
    <w:rsid w:val="00193AEC"/>
    <w:rsid w:val="00193DAC"/>
    <w:rsid w:val="00194320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8D7"/>
    <w:rsid w:val="00195A03"/>
    <w:rsid w:val="00195F5A"/>
    <w:rsid w:val="0019629B"/>
    <w:rsid w:val="00196498"/>
    <w:rsid w:val="0019697A"/>
    <w:rsid w:val="001969F0"/>
    <w:rsid w:val="00196CC3"/>
    <w:rsid w:val="00197168"/>
    <w:rsid w:val="0019756C"/>
    <w:rsid w:val="001975A7"/>
    <w:rsid w:val="001976E3"/>
    <w:rsid w:val="00197AEC"/>
    <w:rsid w:val="00197BD9"/>
    <w:rsid w:val="00197BDC"/>
    <w:rsid w:val="00197C1E"/>
    <w:rsid w:val="00197C7D"/>
    <w:rsid w:val="00197DA4"/>
    <w:rsid w:val="001A003B"/>
    <w:rsid w:val="001A02F2"/>
    <w:rsid w:val="001A03C4"/>
    <w:rsid w:val="001A1081"/>
    <w:rsid w:val="001A118A"/>
    <w:rsid w:val="001A148C"/>
    <w:rsid w:val="001A15D6"/>
    <w:rsid w:val="001A1A7B"/>
    <w:rsid w:val="001A1FF5"/>
    <w:rsid w:val="001A2073"/>
    <w:rsid w:val="001A20F9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A7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859"/>
    <w:rsid w:val="001A6B99"/>
    <w:rsid w:val="001A6F6E"/>
    <w:rsid w:val="001A6FB6"/>
    <w:rsid w:val="001A6FEB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4B3C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2"/>
    <w:rsid w:val="001C0C05"/>
    <w:rsid w:val="001C0D21"/>
    <w:rsid w:val="001C0EF4"/>
    <w:rsid w:val="001C11FA"/>
    <w:rsid w:val="001C169E"/>
    <w:rsid w:val="001C1792"/>
    <w:rsid w:val="001C1967"/>
    <w:rsid w:val="001C19C4"/>
    <w:rsid w:val="001C20D6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5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63"/>
    <w:rsid w:val="001C7AE6"/>
    <w:rsid w:val="001C7B1E"/>
    <w:rsid w:val="001C7D27"/>
    <w:rsid w:val="001C7FBC"/>
    <w:rsid w:val="001D00AA"/>
    <w:rsid w:val="001D026B"/>
    <w:rsid w:val="001D0319"/>
    <w:rsid w:val="001D0338"/>
    <w:rsid w:val="001D0339"/>
    <w:rsid w:val="001D0643"/>
    <w:rsid w:val="001D0659"/>
    <w:rsid w:val="001D07B0"/>
    <w:rsid w:val="001D0CBB"/>
    <w:rsid w:val="001D1056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5AD"/>
    <w:rsid w:val="001D3709"/>
    <w:rsid w:val="001D38CE"/>
    <w:rsid w:val="001D3BEF"/>
    <w:rsid w:val="001D4963"/>
    <w:rsid w:val="001D49CD"/>
    <w:rsid w:val="001D4C7E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29E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4FE"/>
    <w:rsid w:val="001E36B0"/>
    <w:rsid w:val="001E3C33"/>
    <w:rsid w:val="001E3F1A"/>
    <w:rsid w:val="001E401D"/>
    <w:rsid w:val="001E4255"/>
    <w:rsid w:val="001E43CD"/>
    <w:rsid w:val="001E44EA"/>
    <w:rsid w:val="001E461E"/>
    <w:rsid w:val="001E4714"/>
    <w:rsid w:val="001E4A29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E7D6D"/>
    <w:rsid w:val="001F00B2"/>
    <w:rsid w:val="001F0110"/>
    <w:rsid w:val="001F03D4"/>
    <w:rsid w:val="001F07A0"/>
    <w:rsid w:val="001F0EA0"/>
    <w:rsid w:val="001F1006"/>
    <w:rsid w:val="001F13A5"/>
    <w:rsid w:val="001F1615"/>
    <w:rsid w:val="001F1715"/>
    <w:rsid w:val="001F177D"/>
    <w:rsid w:val="001F182E"/>
    <w:rsid w:val="001F198B"/>
    <w:rsid w:val="001F1AE8"/>
    <w:rsid w:val="001F1B1E"/>
    <w:rsid w:val="001F1B34"/>
    <w:rsid w:val="001F1B90"/>
    <w:rsid w:val="001F1F5E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9A7"/>
    <w:rsid w:val="001F4AF9"/>
    <w:rsid w:val="001F4D00"/>
    <w:rsid w:val="001F4E74"/>
    <w:rsid w:val="001F4FDD"/>
    <w:rsid w:val="001F5118"/>
    <w:rsid w:val="001F527B"/>
    <w:rsid w:val="001F527D"/>
    <w:rsid w:val="001F5315"/>
    <w:rsid w:val="001F5437"/>
    <w:rsid w:val="001F554E"/>
    <w:rsid w:val="001F55AD"/>
    <w:rsid w:val="001F5627"/>
    <w:rsid w:val="001F5757"/>
    <w:rsid w:val="001F57F9"/>
    <w:rsid w:val="001F59BA"/>
    <w:rsid w:val="001F5C32"/>
    <w:rsid w:val="001F6089"/>
    <w:rsid w:val="001F6165"/>
    <w:rsid w:val="001F627C"/>
    <w:rsid w:val="001F6311"/>
    <w:rsid w:val="001F6424"/>
    <w:rsid w:val="001F6574"/>
    <w:rsid w:val="001F65BE"/>
    <w:rsid w:val="001F66BC"/>
    <w:rsid w:val="001F6804"/>
    <w:rsid w:val="001F68A4"/>
    <w:rsid w:val="001F6BFE"/>
    <w:rsid w:val="001F6D28"/>
    <w:rsid w:val="001F71E3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9CD"/>
    <w:rsid w:val="00201CC7"/>
    <w:rsid w:val="00201D07"/>
    <w:rsid w:val="00201D41"/>
    <w:rsid w:val="00201DAD"/>
    <w:rsid w:val="00202128"/>
    <w:rsid w:val="002021EC"/>
    <w:rsid w:val="002024B8"/>
    <w:rsid w:val="00202631"/>
    <w:rsid w:val="00202674"/>
    <w:rsid w:val="002028C3"/>
    <w:rsid w:val="002031F3"/>
    <w:rsid w:val="0020357B"/>
    <w:rsid w:val="002036E6"/>
    <w:rsid w:val="002037D3"/>
    <w:rsid w:val="0020383A"/>
    <w:rsid w:val="00203EDB"/>
    <w:rsid w:val="00204879"/>
    <w:rsid w:val="00204950"/>
    <w:rsid w:val="00204A21"/>
    <w:rsid w:val="00204C63"/>
    <w:rsid w:val="00204D4B"/>
    <w:rsid w:val="00204EE4"/>
    <w:rsid w:val="002056BD"/>
    <w:rsid w:val="0020570D"/>
    <w:rsid w:val="00205B4A"/>
    <w:rsid w:val="00205B86"/>
    <w:rsid w:val="00205CCC"/>
    <w:rsid w:val="00205CE9"/>
    <w:rsid w:val="00205D5E"/>
    <w:rsid w:val="002063E8"/>
    <w:rsid w:val="00206555"/>
    <w:rsid w:val="00206AFD"/>
    <w:rsid w:val="00206D13"/>
    <w:rsid w:val="00206F2D"/>
    <w:rsid w:val="00206F42"/>
    <w:rsid w:val="0020740A"/>
    <w:rsid w:val="00207BC2"/>
    <w:rsid w:val="00207E20"/>
    <w:rsid w:val="002104C5"/>
    <w:rsid w:val="002104C8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966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3A6A"/>
    <w:rsid w:val="0021406D"/>
    <w:rsid w:val="00214455"/>
    <w:rsid w:val="0021457A"/>
    <w:rsid w:val="00214657"/>
    <w:rsid w:val="002146F5"/>
    <w:rsid w:val="0021470C"/>
    <w:rsid w:val="00214815"/>
    <w:rsid w:val="0021484F"/>
    <w:rsid w:val="002150B8"/>
    <w:rsid w:val="00215297"/>
    <w:rsid w:val="002153CD"/>
    <w:rsid w:val="00215400"/>
    <w:rsid w:val="00215C13"/>
    <w:rsid w:val="00215C9F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ADD"/>
    <w:rsid w:val="00217AFB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827"/>
    <w:rsid w:val="00221E25"/>
    <w:rsid w:val="002222D8"/>
    <w:rsid w:val="00222845"/>
    <w:rsid w:val="0022298B"/>
    <w:rsid w:val="00222DB9"/>
    <w:rsid w:val="00223047"/>
    <w:rsid w:val="0022325C"/>
    <w:rsid w:val="00223736"/>
    <w:rsid w:val="002239B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0EB"/>
    <w:rsid w:val="002251EB"/>
    <w:rsid w:val="00225641"/>
    <w:rsid w:val="002258E9"/>
    <w:rsid w:val="00225AA9"/>
    <w:rsid w:val="00225B91"/>
    <w:rsid w:val="00225EC9"/>
    <w:rsid w:val="00225FA6"/>
    <w:rsid w:val="002260E3"/>
    <w:rsid w:val="0022638C"/>
    <w:rsid w:val="00226573"/>
    <w:rsid w:val="00226775"/>
    <w:rsid w:val="002268A3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00"/>
    <w:rsid w:val="00227BE7"/>
    <w:rsid w:val="00227C21"/>
    <w:rsid w:val="00227D86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2713"/>
    <w:rsid w:val="00232891"/>
    <w:rsid w:val="00232BD4"/>
    <w:rsid w:val="00232BD7"/>
    <w:rsid w:val="0023306F"/>
    <w:rsid w:val="00233467"/>
    <w:rsid w:val="00233608"/>
    <w:rsid w:val="00233817"/>
    <w:rsid w:val="00234567"/>
    <w:rsid w:val="00234684"/>
    <w:rsid w:val="002349C0"/>
    <w:rsid w:val="00234B44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2E5"/>
    <w:rsid w:val="0023739D"/>
    <w:rsid w:val="00237563"/>
    <w:rsid w:val="002376DC"/>
    <w:rsid w:val="00237961"/>
    <w:rsid w:val="00237A71"/>
    <w:rsid w:val="00237E45"/>
    <w:rsid w:val="002401EC"/>
    <w:rsid w:val="00240476"/>
    <w:rsid w:val="00240627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0CB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CFA"/>
    <w:rsid w:val="00244E35"/>
    <w:rsid w:val="00244E63"/>
    <w:rsid w:val="00245262"/>
    <w:rsid w:val="0024526E"/>
    <w:rsid w:val="00245648"/>
    <w:rsid w:val="002456B2"/>
    <w:rsid w:val="00245A6C"/>
    <w:rsid w:val="00245B27"/>
    <w:rsid w:val="0024613C"/>
    <w:rsid w:val="00246494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B1"/>
    <w:rsid w:val="00247CDE"/>
    <w:rsid w:val="00247D55"/>
    <w:rsid w:val="0025082F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0FF"/>
    <w:rsid w:val="00253378"/>
    <w:rsid w:val="00253459"/>
    <w:rsid w:val="00253576"/>
    <w:rsid w:val="00253614"/>
    <w:rsid w:val="002536B0"/>
    <w:rsid w:val="00253A24"/>
    <w:rsid w:val="00253AFE"/>
    <w:rsid w:val="00253BDD"/>
    <w:rsid w:val="00254094"/>
    <w:rsid w:val="002543F9"/>
    <w:rsid w:val="002544C8"/>
    <w:rsid w:val="0025461D"/>
    <w:rsid w:val="00254964"/>
    <w:rsid w:val="002549EB"/>
    <w:rsid w:val="00254C50"/>
    <w:rsid w:val="00254C6A"/>
    <w:rsid w:val="00254D50"/>
    <w:rsid w:val="00254D8C"/>
    <w:rsid w:val="00254DE0"/>
    <w:rsid w:val="00254F4F"/>
    <w:rsid w:val="0025519C"/>
    <w:rsid w:val="002553A3"/>
    <w:rsid w:val="002556CD"/>
    <w:rsid w:val="002556F5"/>
    <w:rsid w:val="00255A5A"/>
    <w:rsid w:val="00255A6B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141"/>
    <w:rsid w:val="00261444"/>
    <w:rsid w:val="0026153E"/>
    <w:rsid w:val="00261573"/>
    <w:rsid w:val="002615FE"/>
    <w:rsid w:val="00261D62"/>
    <w:rsid w:val="00261FA1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B5F"/>
    <w:rsid w:val="00263CA0"/>
    <w:rsid w:val="00263F63"/>
    <w:rsid w:val="0026400F"/>
    <w:rsid w:val="0026412E"/>
    <w:rsid w:val="002643F4"/>
    <w:rsid w:val="0026440B"/>
    <w:rsid w:val="00264484"/>
    <w:rsid w:val="00264536"/>
    <w:rsid w:val="002645E3"/>
    <w:rsid w:val="00264A40"/>
    <w:rsid w:val="00264A82"/>
    <w:rsid w:val="00264B0F"/>
    <w:rsid w:val="00264B6D"/>
    <w:rsid w:val="00264E50"/>
    <w:rsid w:val="00264FBD"/>
    <w:rsid w:val="002652EB"/>
    <w:rsid w:val="00265771"/>
    <w:rsid w:val="00265AB9"/>
    <w:rsid w:val="00265E85"/>
    <w:rsid w:val="00265FE3"/>
    <w:rsid w:val="002661F8"/>
    <w:rsid w:val="00266424"/>
    <w:rsid w:val="00266573"/>
    <w:rsid w:val="0026658C"/>
    <w:rsid w:val="002665A9"/>
    <w:rsid w:val="002665EE"/>
    <w:rsid w:val="002665FE"/>
    <w:rsid w:val="00266821"/>
    <w:rsid w:val="00266EA2"/>
    <w:rsid w:val="00267642"/>
    <w:rsid w:val="002679AA"/>
    <w:rsid w:val="00267B8A"/>
    <w:rsid w:val="00267D74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C44"/>
    <w:rsid w:val="00271D80"/>
    <w:rsid w:val="00271F4D"/>
    <w:rsid w:val="002721F5"/>
    <w:rsid w:val="00272405"/>
    <w:rsid w:val="0027273F"/>
    <w:rsid w:val="002727D5"/>
    <w:rsid w:val="00272868"/>
    <w:rsid w:val="002729D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8F1"/>
    <w:rsid w:val="00274A43"/>
    <w:rsid w:val="00274AC7"/>
    <w:rsid w:val="00274B2A"/>
    <w:rsid w:val="00274F0B"/>
    <w:rsid w:val="00274F5A"/>
    <w:rsid w:val="00274FC8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1D7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91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B8B"/>
    <w:rsid w:val="00281D42"/>
    <w:rsid w:val="00281EAE"/>
    <w:rsid w:val="00282185"/>
    <w:rsid w:val="0028232B"/>
    <w:rsid w:val="00282468"/>
    <w:rsid w:val="0028285D"/>
    <w:rsid w:val="00282A49"/>
    <w:rsid w:val="00282A6F"/>
    <w:rsid w:val="00282A83"/>
    <w:rsid w:val="00282C6C"/>
    <w:rsid w:val="00282C97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DCD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5FEB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5F7"/>
    <w:rsid w:val="0028772E"/>
    <w:rsid w:val="00287801"/>
    <w:rsid w:val="00287903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A72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37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340"/>
    <w:rsid w:val="002944E1"/>
    <w:rsid w:val="00294914"/>
    <w:rsid w:val="00294BBC"/>
    <w:rsid w:val="00294C26"/>
    <w:rsid w:val="00294D75"/>
    <w:rsid w:val="00294D96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B81"/>
    <w:rsid w:val="00296C30"/>
    <w:rsid w:val="00296E13"/>
    <w:rsid w:val="00297269"/>
    <w:rsid w:val="00297516"/>
    <w:rsid w:val="002975C4"/>
    <w:rsid w:val="0029768D"/>
    <w:rsid w:val="00297796"/>
    <w:rsid w:val="00297AA7"/>
    <w:rsid w:val="00297D31"/>
    <w:rsid w:val="002A021E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730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500"/>
    <w:rsid w:val="002A369F"/>
    <w:rsid w:val="002A385A"/>
    <w:rsid w:val="002A3B1B"/>
    <w:rsid w:val="002A3BCE"/>
    <w:rsid w:val="002A3FA5"/>
    <w:rsid w:val="002A4096"/>
    <w:rsid w:val="002A4236"/>
    <w:rsid w:val="002A4508"/>
    <w:rsid w:val="002A4523"/>
    <w:rsid w:val="002A459B"/>
    <w:rsid w:val="002A4623"/>
    <w:rsid w:val="002A4952"/>
    <w:rsid w:val="002A4AC5"/>
    <w:rsid w:val="002A4D1A"/>
    <w:rsid w:val="002A5628"/>
    <w:rsid w:val="002A564F"/>
    <w:rsid w:val="002A5852"/>
    <w:rsid w:val="002A59AB"/>
    <w:rsid w:val="002A5CC0"/>
    <w:rsid w:val="002A5E1B"/>
    <w:rsid w:val="002A5FE1"/>
    <w:rsid w:val="002A6545"/>
    <w:rsid w:val="002A659F"/>
    <w:rsid w:val="002A6958"/>
    <w:rsid w:val="002A6AEF"/>
    <w:rsid w:val="002A7025"/>
    <w:rsid w:val="002A721A"/>
    <w:rsid w:val="002A7585"/>
    <w:rsid w:val="002A76EF"/>
    <w:rsid w:val="002A78A8"/>
    <w:rsid w:val="002A7BF5"/>
    <w:rsid w:val="002B033B"/>
    <w:rsid w:val="002B06BF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8CF"/>
    <w:rsid w:val="002B19E8"/>
    <w:rsid w:val="002B216E"/>
    <w:rsid w:val="002B219F"/>
    <w:rsid w:val="002B21EB"/>
    <w:rsid w:val="002B245C"/>
    <w:rsid w:val="002B2494"/>
    <w:rsid w:val="002B258F"/>
    <w:rsid w:val="002B26E2"/>
    <w:rsid w:val="002B2ADD"/>
    <w:rsid w:val="002B2C4E"/>
    <w:rsid w:val="002B2D3D"/>
    <w:rsid w:val="002B2E8F"/>
    <w:rsid w:val="002B2F22"/>
    <w:rsid w:val="002B359F"/>
    <w:rsid w:val="002B371E"/>
    <w:rsid w:val="002B37D7"/>
    <w:rsid w:val="002B3F1E"/>
    <w:rsid w:val="002B40DF"/>
    <w:rsid w:val="002B4235"/>
    <w:rsid w:val="002B4307"/>
    <w:rsid w:val="002B44E5"/>
    <w:rsid w:val="002B45C3"/>
    <w:rsid w:val="002B4EF8"/>
    <w:rsid w:val="002B512F"/>
    <w:rsid w:val="002B55E1"/>
    <w:rsid w:val="002B5614"/>
    <w:rsid w:val="002B57EB"/>
    <w:rsid w:val="002B5815"/>
    <w:rsid w:val="002B5A11"/>
    <w:rsid w:val="002B5BE9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B24"/>
    <w:rsid w:val="002C1CC7"/>
    <w:rsid w:val="002C2068"/>
    <w:rsid w:val="002C229C"/>
    <w:rsid w:val="002C274D"/>
    <w:rsid w:val="002C27B0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B34"/>
    <w:rsid w:val="002C3F9F"/>
    <w:rsid w:val="002C400E"/>
    <w:rsid w:val="002C4159"/>
    <w:rsid w:val="002C441E"/>
    <w:rsid w:val="002C4715"/>
    <w:rsid w:val="002C4741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5E2C"/>
    <w:rsid w:val="002C6064"/>
    <w:rsid w:val="002C60A2"/>
    <w:rsid w:val="002C66DF"/>
    <w:rsid w:val="002C6710"/>
    <w:rsid w:val="002C6AE0"/>
    <w:rsid w:val="002C6C82"/>
    <w:rsid w:val="002C6D06"/>
    <w:rsid w:val="002C6D50"/>
    <w:rsid w:val="002C6F12"/>
    <w:rsid w:val="002C7A98"/>
    <w:rsid w:val="002C7D7E"/>
    <w:rsid w:val="002D007C"/>
    <w:rsid w:val="002D0174"/>
    <w:rsid w:val="002D0350"/>
    <w:rsid w:val="002D0664"/>
    <w:rsid w:val="002D0CBD"/>
    <w:rsid w:val="002D0E29"/>
    <w:rsid w:val="002D0E3D"/>
    <w:rsid w:val="002D10E8"/>
    <w:rsid w:val="002D1345"/>
    <w:rsid w:val="002D13EA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4C5"/>
    <w:rsid w:val="002D5D95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659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924"/>
    <w:rsid w:val="002E4A41"/>
    <w:rsid w:val="002E4E45"/>
    <w:rsid w:val="002E516C"/>
    <w:rsid w:val="002E5386"/>
    <w:rsid w:val="002E53DD"/>
    <w:rsid w:val="002E546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6ECC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EB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7FA"/>
    <w:rsid w:val="002F4855"/>
    <w:rsid w:val="002F486A"/>
    <w:rsid w:val="002F4AFB"/>
    <w:rsid w:val="002F4B59"/>
    <w:rsid w:val="002F4BD3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8A"/>
    <w:rsid w:val="002F7AFD"/>
    <w:rsid w:val="00300383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5E9"/>
    <w:rsid w:val="0030196C"/>
    <w:rsid w:val="00301972"/>
    <w:rsid w:val="00301A7C"/>
    <w:rsid w:val="00301BEB"/>
    <w:rsid w:val="00301D70"/>
    <w:rsid w:val="00302277"/>
    <w:rsid w:val="003025FA"/>
    <w:rsid w:val="003026CA"/>
    <w:rsid w:val="0030278B"/>
    <w:rsid w:val="00302822"/>
    <w:rsid w:val="0030289B"/>
    <w:rsid w:val="003028AA"/>
    <w:rsid w:val="00302936"/>
    <w:rsid w:val="003029BB"/>
    <w:rsid w:val="00302AAD"/>
    <w:rsid w:val="00302C96"/>
    <w:rsid w:val="00302F03"/>
    <w:rsid w:val="003032B0"/>
    <w:rsid w:val="003033C7"/>
    <w:rsid w:val="00303548"/>
    <w:rsid w:val="003035CE"/>
    <w:rsid w:val="003035EF"/>
    <w:rsid w:val="003036E3"/>
    <w:rsid w:val="0030372B"/>
    <w:rsid w:val="00303768"/>
    <w:rsid w:val="0030394D"/>
    <w:rsid w:val="00303BCF"/>
    <w:rsid w:val="00303C96"/>
    <w:rsid w:val="00303D46"/>
    <w:rsid w:val="00303DC1"/>
    <w:rsid w:val="00303E58"/>
    <w:rsid w:val="003040C3"/>
    <w:rsid w:val="003041DE"/>
    <w:rsid w:val="0030451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6E7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B92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378"/>
    <w:rsid w:val="00314590"/>
    <w:rsid w:val="00314B0C"/>
    <w:rsid w:val="00314B47"/>
    <w:rsid w:val="00314CA4"/>
    <w:rsid w:val="00314D13"/>
    <w:rsid w:val="00315001"/>
    <w:rsid w:val="00315100"/>
    <w:rsid w:val="003151A2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954"/>
    <w:rsid w:val="003179C9"/>
    <w:rsid w:val="00317A47"/>
    <w:rsid w:val="00317F9F"/>
    <w:rsid w:val="00320588"/>
    <w:rsid w:val="003207C9"/>
    <w:rsid w:val="00320806"/>
    <w:rsid w:val="003208B6"/>
    <w:rsid w:val="00320C86"/>
    <w:rsid w:val="00320D3C"/>
    <w:rsid w:val="00320ECC"/>
    <w:rsid w:val="00320EF9"/>
    <w:rsid w:val="00320F73"/>
    <w:rsid w:val="00321093"/>
    <w:rsid w:val="003210AD"/>
    <w:rsid w:val="00321186"/>
    <w:rsid w:val="0032119E"/>
    <w:rsid w:val="003216C7"/>
    <w:rsid w:val="0032177B"/>
    <w:rsid w:val="0032186C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CB0"/>
    <w:rsid w:val="00323E3D"/>
    <w:rsid w:val="00323E9C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CDE"/>
    <w:rsid w:val="00332E2A"/>
    <w:rsid w:val="00332E33"/>
    <w:rsid w:val="0033302A"/>
    <w:rsid w:val="003331A5"/>
    <w:rsid w:val="0033357A"/>
    <w:rsid w:val="00333934"/>
    <w:rsid w:val="00333AC6"/>
    <w:rsid w:val="00333DDF"/>
    <w:rsid w:val="00333F6B"/>
    <w:rsid w:val="00333FC0"/>
    <w:rsid w:val="003341AA"/>
    <w:rsid w:val="003341B8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AF5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D87"/>
    <w:rsid w:val="00336F4F"/>
    <w:rsid w:val="00336F7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7CD"/>
    <w:rsid w:val="003409AE"/>
    <w:rsid w:val="00340BE7"/>
    <w:rsid w:val="00341031"/>
    <w:rsid w:val="00341104"/>
    <w:rsid w:val="00341230"/>
    <w:rsid w:val="003414DE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798"/>
    <w:rsid w:val="00345C74"/>
    <w:rsid w:val="00345EEA"/>
    <w:rsid w:val="00346044"/>
    <w:rsid w:val="003462FD"/>
    <w:rsid w:val="00346324"/>
    <w:rsid w:val="0034635F"/>
    <w:rsid w:val="00346381"/>
    <w:rsid w:val="003464C1"/>
    <w:rsid w:val="003464EB"/>
    <w:rsid w:val="003466B9"/>
    <w:rsid w:val="00346BE9"/>
    <w:rsid w:val="00346D61"/>
    <w:rsid w:val="00346D7B"/>
    <w:rsid w:val="00346E1E"/>
    <w:rsid w:val="00346E57"/>
    <w:rsid w:val="00347085"/>
    <w:rsid w:val="003476A6"/>
    <w:rsid w:val="003476E2"/>
    <w:rsid w:val="00347B3C"/>
    <w:rsid w:val="00347B6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B6"/>
    <w:rsid w:val="003510FD"/>
    <w:rsid w:val="003511DD"/>
    <w:rsid w:val="003514DD"/>
    <w:rsid w:val="003514E4"/>
    <w:rsid w:val="0035173D"/>
    <w:rsid w:val="00351A7F"/>
    <w:rsid w:val="00351B1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145"/>
    <w:rsid w:val="00355537"/>
    <w:rsid w:val="003555AE"/>
    <w:rsid w:val="0035595E"/>
    <w:rsid w:val="00355EB2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E3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CB2"/>
    <w:rsid w:val="00362D1A"/>
    <w:rsid w:val="00362FC3"/>
    <w:rsid w:val="0036326B"/>
    <w:rsid w:val="0036339E"/>
    <w:rsid w:val="00363672"/>
    <w:rsid w:val="003637E0"/>
    <w:rsid w:val="0036384E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3E7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8F6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B73"/>
    <w:rsid w:val="00366DE5"/>
    <w:rsid w:val="00366F84"/>
    <w:rsid w:val="00366FFC"/>
    <w:rsid w:val="0036726A"/>
    <w:rsid w:val="00367D70"/>
    <w:rsid w:val="0037004C"/>
    <w:rsid w:val="00370366"/>
    <w:rsid w:val="0037040A"/>
    <w:rsid w:val="00370518"/>
    <w:rsid w:val="0037058A"/>
    <w:rsid w:val="003706C9"/>
    <w:rsid w:val="00370E44"/>
    <w:rsid w:val="00370E93"/>
    <w:rsid w:val="00370F88"/>
    <w:rsid w:val="0037104C"/>
    <w:rsid w:val="003711DC"/>
    <w:rsid w:val="0037141F"/>
    <w:rsid w:val="00371682"/>
    <w:rsid w:val="003717CF"/>
    <w:rsid w:val="00371AAD"/>
    <w:rsid w:val="00371E18"/>
    <w:rsid w:val="00371F21"/>
    <w:rsid w:val="00372107"/>
    <w:rsid w:val="003724AF"/>
    <w:rsid w:val="0037255D"/>
    <w:rsid w:val="003726B4"/>
    <w:rsid w:val="00372842"/>
    <w:rsid w:val="00372B11"/>
    <w:rsid w:val="00372B25"/>
    <w:rsid w:val="00372BC9"/>
    <w:rsid w:val="00372BFD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198"/>
    <w:rsid w:val="0037431E"/>
    <w:rsid w:val="00374397"/>
    <w:rsid w:val="003745D5"/>
    <w:rsid w:val="003747AE"/>
    <w:rsid w:val="00374CCE"/>
    <w:rsid w:val="00374F63"/>
    <w:rsid w:val="003752D3"/>
    <w:rsid w:val="00375B6A"/>
    <w:rsid w:val="00375D43"/>
    <w:rsid w:val="00375F78"/>
    <w:rsid w:val="00375F7E"/>
    <w:rsid w:val="0037640F"/>
    <w:rsid w:val="003767C5"/>
    <w:rsid w:val="00376942"/>
    <w:rsid w:val="00376ADA"/>
    <w:rsid w:val="00376AE5"/>
    <w:rsid w:val="00376C94"/>
    <w:rsid w:val="00376E77"/>
    <w:rsid w:val="0037733D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EC8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321"/>
    <w:rsid w:val="0038544E"/>
    <w:rsid w:val="0038596D"/>
    <w:rsid w:val="00386238"/>
    <w:rsid w:val="0038638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235"/>
    <w:rsid w:val="003922DE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AAF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12A"/>
    <w:rsid w:val="00397527"/>
    <w:rsid w:val="00397532"/>
    <w:rsid w:val="003977E4"/>
    <w:rsid w:val="00397826"/>
    <w:rsid w:val="0039786F"/>
    <w:rsid w:val="003978E9"/>
    <w:rsid w:val="00397D58"/>
    <w:rsid w:val="003A01AA"/>
    <w:rsid w:val="003A073A"/>
    <w:rsid w:val="003A0A43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6E7"/>
    <w:rsid w:val="003A292B"/>
    <w:rsid w:val="003A2CAB"/>
    <w:rsid w:val="003A2E75"/>
    <w:rsid w:val="003A2FBA"/>
    <w:rsid w:val="003A341F"/>
    <w:rsid w:val="003A3470"/>
    <w:rsid w:val="003A37DD"/>
    <w:rsid w:val="003A396B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6E95"/>
    <w:rsid w:val="003A70A5"/>
    <w:rsid w:val="003A711B"/>
    <w:rsid w:val="003A71F1"/>
    <w:rsid w:val="003A71F3"/>
    <w:rsid w:val="003A76B0"/>
    <w:rsid w:val="003A7FC0"/>
    <w:rsid w:val="003B005B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DC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762"/>
    <w:rsid w:val="003B5838"/>
    <w:rsid w:val="003B59F7"/>
    <w:rsid w:val="003B5AAB"/>
    <w:rsid w:val="003B5AED"/>
    <w:rsid w:val="003B5B52"/>
    <w:rsid w:val="003B5C4E"/>
    <w:rsid w:val="003B5C99"/>
    <w:rsid w:val="003B5CCF"/>
    <w:rsid w:val="003B5FF8"/>
    <w:rsid w:val="003B622B"/>
    <w:rsid w:val="003B6270"/>
    <w:rsid w:val="003B62B9"/>
    <w:rsid w:val="003B634D"/>
    <w:rsid w:val="003B6350"/>
    <w:rsid w:val="003B690F"/>
    <w:rsid w:val="003B6998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10"/>
    <w:rsid w:val="003C0654"/>
    <w:rsid w:val="003C0691"/>
    <w:rsid w:val="003C09C0"/>
    <w:rsid w:val="003C0C32"/>
    <w:rsid w:val="003C0DDF"/>
    <w:rsid w:val="003C12A3"/>
    <w:rsid w:val="003C14F2"/>
    <w:rsid w:val="003C15A8"/>
    <w:rsid w:val="003C15F4"/>
    <w:rsid w:val="003C169D"/>
    <w:rsid w:val="003C1A23"/>
    <w:rsid w:val="003C1EB4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03"/>
    <w:rsid w:val="003C43C0"/>
    <w:rsid w:val="003C4505"/>
    <w:rsid w:val="003C45B9"/>
    <w:rsid w:val="003C46EF"/>
    <w:rsid w:val="003C4A8F"/>
    <w:rsid w:val="003C53ED"/>
    <w:rsid w:val="003C53EF"/>
    <w:rsid w:val="003C54CE"/>
    <w:rsid w:val="003C563B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3C3"/>
    <w:rsid w:val="003C753E"/>
    <w:rsid w:val="003C763B"/>
    <w:rsid w:val="003C769B"/>
    <w:rsid w:val="003C76D1"/>
    <w:rsid w:val="003C7729"/>
    <w:rsid w:val="003C7998"/>
    <w:rsid w:val="003C7A10"/>
    <w:rsid w:val="003C7A6F"/>
    <w:rsid w:val="003C7C20"/>
    <w:rsid w:val="003C7F9F"/>
    <w:rsid w:val="003D024B"/>
    <w:rsid w:val="003D03BC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AD1"/>
    <w:rsid w:val="003D2C71"/>
    <w:rsid w:val="003D2C8B"/>
    <w:rsid w:val="003D2F6D"/>
    <w:rsid w:val="003D30E8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4A09"/>
    <w:rsid w:val="003D52AE"/>
    <w:rsid w:val="003D5337"/>
    <w:rsid w:val="003D5471"/>
    <w:rsid w:val="003D5574"/>
    <w:rsid w:val="003D56FF"/>
    <w:rsid w:val="003D5769"/>
    <w:rsid w:val="003D579F"/>
    <w:rsid w:val="003D58B0"/>
    <w:rsid w:val="003D5D60"/>
    <w:rsid w:val="003D5F49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92F"/>
    <w:rsid w:val="003E0C64"/>
    <w:rsid w:val="003E0CC1"/>
    <w:rsid w:val="003E0DAD"/>
    <w:rsid w:val="003E0E13"/>
    <w:rsid w:val="003E134D"/>
    <w:rsid w:val="003E1406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9A8"/>
    <w:rsid w:val="003E2CBA"/>
    <w:rsid w:val="003E2D53"/>
    <w:rsid w:val="003E2D86"/>
    <w:rsid w:val="003E2F08"/>
    <w:rsid w:val="003E2FBB"/>
    <w:rsid w:val="003E335B"/>
    <w:rsid w:val="003E33C1"/>
    <w:rsid w:val="003E359E"/>
    <w:rsid w:val="003E3A06"/>
    <w:rsid w:val="003E3FBC"/>
    <w:rsid w:val="003E4039"/>
    <w:rsid w:val="003E4160"/>
    <w:rsid w:val="003E4176"/>
    <w:rsid w:val="003E41F2"/>
    <w:rsid w:val="003E44F1"/>
    <w:rsid w:val="003E450A"/>
    <w:rsid w:val="003E4D15"/>
    <w:rsid w:val="003E4DEE"/>
    <w:rsid w:val="003E4E9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C3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0EE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E6"/>
    <w:rsid w:val="003F70F3"/>
    <w:rsid w:val="003F7198"/>
    <w:rsid w:val="003F7353"/>
    <w:rsid w:val="003F74AE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02"/>
    <w:rsid w:val="00401650"/>
    <w:rsid w:val="00401692"/>
    <w:rsid w:val="00401961"/>
    <w:rsid w:val="0040197C"/>
    <w:rsid w:val="00401C0F"/>
    <w:rsid w:val="0040204A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7B8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4E90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C85"/>
    <w:rsid w:val="00407CA6"/>
    <w:rsid w:val="00407D38"/>
    <w:rsid w:val="00407E35"/>
    <w:rsid w:val="00407EFF"/>
    <w:rsid w:val="0041011D"/>
    <w:rsid w:val="004108A1"/>
    <w:rsid w:val="00410A36"/>
    <w:rsid w:val="00410B27"/>
    <w:rsid w:val="00410F33"/>
    <w:rsid w:val="004110E1"/>
    <w:rsid w:val="00411353"/>
    <w:rsid w:val="00411647"/>
    <w:rsid w:val="00411A8D"/>
    <w:rsid w:val="00411C1C"/>
    <w:rsid w:val="00411D43"/>
    <w:rsid w:val="00411E63"/>
    <w:rsid w:val="004123F7"/>
    <w:rsid w:val="00412402"/>
    <w:rsid w:val="004125E3"/>
    <w:rsid w:val="0041270C"/>
    <w:rsid w:val="00412776"/>
    <w:rsid w:val="00412A54"/>
    <w:rsid w:val="00412B59"/>
    <w:rsid w:val="00412DF6"/>
    <w:rsid w:val="00412E6C"/>
    <w:rsid w:val="00412ECB"/>
    <w:rsid w:val="0041313A"/>
    <w:rsid w:val="00413166"/>
    <w:rsid w:val="0041370A"/>
    <w:rsid w:val="004139EA"/>
    <w:rsid w:val="00413A3C"/>
    <w:rsid w:val="00413D12"/>
    <w:rsid w:val="00413F3B"/>
    <w:rsid w:val="00414021"/>
    <w:rsid w:val="004141B7"/>
    <w:rsid w:val="0041430E"/>
    <w:rsid w:val="0041465A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AFE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2FD8"/>
    <w:rsid w:val="0042321E"/>
    <w:rsid w:val="004236A2"/>
    <w:rsid w:val="00423781"/>
    <w:rsid w:val="004238FB"/>
    <w:rsid w:val="00423A58"/>
    <w:rsid w:val="00423A9A"/>
    <w:rsid w:val="00423B41"/>
    <w:rsid w:val="0042400A"/>
    <w:rsid w:val="0042420D"/>
    <w:rsid w:val="004244D9"/>
    <w:rsid w:val="004244E9"/>
    <w:rsid w:val="004246BF"/>
    <w:rsid w:val="0042496A"/>
    <w:rsid w:val="00424ABB"/>
    <w:rsid w:val="00424BF6"/>
    <w:rsid w:val="00424E25"/>
    <w:rsid w:val="00424EB6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EC1"/>
    <w:rsid w:val="00426F59"/>
    <w:rsid w:val="00426FB9"/>
    <w:rsid w:val="00426FF2"/>
    <w:rsid w:val="00427109"/>
    <w:rsid w:val="004278E2"/>
    <w:rsid w:val="00427B98"/>
    <w:rsid w:val="00427EA2"/>
    <w:rsid w:val="00427FA9"/>
    <w:rsid w:val="00430148"/>
    <w:rsid w:val="004303E3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79"/>
    <w:rsid w:val="00431E88"/>
    <w:rsid w:val="00431EB1"/>
    <w:rsid w:val="00432013"/>
    <w:rsid w:val="004320D1"/>
    <w:rsid w:val="00432215"/>
    <w:rsid w:val="0043258E"/>
    <w:rsid w:val="00432770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4E4D"/>
    <w:rsid w:val="004351BA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52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17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6F2"/>
    <w:rsid w:val="0044185A"/>
    <w:rsid w:val="0044195D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9E4"/>
    <w:rsid w:val="00443CF4"/>
    <w:rsid w:val="00443DF4"/>
    <w:rsid w:val="00443EC9"/>
    <w:rsid w:val="00444452"/>
    <w:rsid w:val="00444529"/>
    <w:rsid w:val="0044460A"/>
    <w:rsid w:val="00444781"/>
    <w:rsid w:val="00444788"/>
    <w:rsid w:val="004448CA"/>
    <w:rsid w:val="0044533B"/>
    <w:rsid w:val="00445425"/>
    <w:rsid w:val="00445487"/>
    <w:rsid w:val="0044560E"/>
    <w:rsid w:val="00445954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929"/>
    <w:rsid w:val="00450A3D"/>
    <w:rsid w:val="00450A94"/>
    <w:rsid w:val="0045164D"/>
    <w:rsid w:val="00451F76"/>
    <w:rsid w:val="00452475"/>
    <w:rsid w:val="0045290D"/>
    <w:rsid w:val="00452997"/>
    <w:rsid w:val="00452B43"/>
    <w:rsid w:val="00452DE3"/>
    <w:rsid w:val="00452FC5"/>
    <w:rsid w:val="0045304C"/>
    <w:rsid w:val="0045320C"/>
    <w:rsid w:val="00453549"/>
    <w:rsid w:val="00453808"/>
    <w:rsid w:val="0045387A"/>
    <w:rsid w:val="004538BF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550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16E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C5A"/>
    <w:rsid w:val="00463D6B"/>
    <w:rsid w:val="00464232"/>
    <w:rsid w:val="00464254"/>
    <w:rsid w:val="004642DC"/>
    <w:rsid w:val="004643C7"/>
    <w:rsid w:val="004644D6"/>
    <w:rsid w:val="004649C8"/>
    <w:rsid w:val="00464C15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B09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EA5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36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933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6E1"/>
    <w:rsid w:val="004817F0"/>
    <w:rsid w:val="00481C8F"/>
    <w:rsid w:val="00481D7C"/>
    <w:rsid w:val="00481DC9"/>
    <w:rsid w:val="00481FB0"/>
    <w:rsid w:val="004821FA"/>
    <w:rsid w:val="00482600"/>
    <w:rsid w:val="0048266B"/>
    <w:rsid w:val="0048298D"/>
    <w:rsid w:val="00482B4C"/>
    <w:rsid w:val="00482C77"/>
    <w:rsid w:val="00482CBB"/>
    <w:rsid w:val="00483172"/>
    <w:rsid w:val="004832D1"/>
    <w:rsid w:val="004834E6"/>
    <w:rsid w:val="004835F1"/>
    <w:rsid w:val="00483AC1"/>
    <w:rsid w:val="00483B4B"/>
    <w:rsid w:val="00483D30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3A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165"/>
    <w:rsid w:val="004913E5"/>
    <w:rsid w:val="0049179D"/>
    <w:rsid w:val="00491887"/>
    <w:rsid w:val="004918E8"/>
    <w:rsid w:val="00491B37"/>
    <w:rsid w:val="00491B5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3E4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823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E2"/>
    <w:rsid w:val="00495DB6"/>
    <w:rsid w:val="00495FA2"/>
    <w:rsid w:val="0049631E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95F"/>
    <w:rsid w:val="00497AA4"/>
    <w:rsid w:val="00497B6A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9E5"/>
    <w:rsid w:val="004A1ACF"/>
    <w:rsid w:val="004A1C6E"/>
    <w:rsid w:val="004A1EFA"/>
    <w:rsid w:val="004A2014"/>
    <w:rsid w:val="004A2220"/>
    <w:rsid w:val="004A247F"/>
    <w:rsid w:val="004A2572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7E7"/>
    <w:rsid w:val="004A6802"/>
    <w:rsid w:val="004A6845"/>
    <w:rsid w:val="004A6B08"/>
    <w:rsid w:val="004A6CB4"/>
    <w:rsid w:val="004A6E92"/>
    <w:rsid w:val="004A7118"/>
    <w:rsid w:val="004A71CA"/>
    <w:rsid w:val="004A745D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15D"/>
    <w:rsid w:val="004B1246"/>
    <w:rsid w:val="004B1BB3"/>
    <w:rsid w:val="004B1EBF"/>
    <w:rsid w:val="004B1EE0"/>
    <w:rsid w:val="004B28A4"/>
    <w:rsid w:val="004B293D"/>
    <w:rsid w:val="004B2A1E"/>
    <w:rsid w:val="004B2DA5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517"/>
    <w:rsid w:val="004B4913"/>
    <w:rsid w:val="004B4A45"/>
    <w:rsid w:val="004B4CB2"/>
    <w:rsid w:val="004B4FE0"/>
    <w:rsid w:val="004B5450"/>
    <w:rsid w:val="004B54A9"/>
    <w:rsid w:val="004B5988"/>
    <w:rsid w:val="004B5B8C"/>
    <w:rsid w:val="004B5DE7"/>
    <w:rsid w:val="004B602F"/>
    <w:rsid w:val="004B60AC"/>
    <w:rsid w:val="004B6148"/>
    <w:rsid w:val="004B6470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B7F3E"/>
    <w:rsid w:val="004C0164"/>
    <w:rsid w:val="004C04B6"/>
    <w:rsid w:val="004C08A7"/>
    <w:rsid w:val="004C0986"/>
    <w:rsid w:val="004C0A10"/>
    <w:rsid w:val="004C0B3D"/>
    <w:rsid w:val="004C0B72"/>
    <w:rsid w:val="004C0F01"/>
    <w:rsid w:val="004C1081"/>
    <w:rsid w:val="004C1281"/>
    <w:rsid w:val="004C12F4"/>
    <w:rsid w:val="004C12FC"/>
    <w:rsid w:val="004C13DF"/>
    <w:rsid w:val="004C14AB"/>
    <w:rsid w:val="004C14C6"/>
    <w:rsid w:val="004C1942"/>
    <w:rsid w:val="004C19A5"/>
    <w:rsid w:val="004C254D"/>
    <w:rsid w:val="004C2826"/>
    <w:rsid w:val="004C282E"/>
    <w:rsid w:val="004C2AC4"/>
    <w:rsid w:val="004C2ED3"/>
    <w:rsid w:val="004C2EE0"/>
    <w:rsid w:val="004C3067"/>
    <w:rsid w:val="004C3120"/>
    <w:rsid w:val="004C3222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DCC"/>
    <w:rsid w:val="004C4F17"/>
    <w:rsid w:val="004C4F20"/>
    <w:rsid w:val="004C5066"/>
    <w:rsid w:val="004C5754"/>
    <w:rsid w:val="004C5AE8"/>
    <w:rsid w:val="004C5D37"/>
    <w:rsid w:val="004C5EBD"/>
    <w:rsid w:val="004C6DB8"/>
    <w:rsid w:val="004C701B"/>
    <w:rsid w:val="004C70AD"/>
    <w:rsid w:val="004C743B"/>
    <w:rsid w:val="004C74FC"/>
    <w:rsid w:val="004C77FC"/>
    <w:rsid w:val="004C7802"/>
    <w:rsid w:val="004C7D24"/>
    <w:rsid w:val="004C7D37"/>
    <w:rsid w:val="004D00DD"/>
    <w:rsid w:val="004D06F1"/>
    <w:rsid w:val="004D0D56"/>
    <w:rsid w:val="004D0E67"/>
    <w:rsid w:val="004D10DD"/>
    <w:rsid w:val="004D11AB"/>
    <w:rsid w:val="004D11DC"/>
    <w:rsid w:val="004D12BB"/>
    <w:rsid w:val="004D14E4"/>
    <w:rsid w:val="004D168C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3D30"/>
    <w:rsid w:val="004D41CA"/>
    <w:rsid w:val="004D439C"/>
    <w:rsid w:val="004D44FF"/>
    <w:rsid w:val="004D45A7"/>
    <w:rsid w:val="004D4A2E"/>
    <w:rsid w:val="004D4A5C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5DF"/>
    <w:rsid w:val="004D58E6"/>
    <w:rsid w:val="004D5B2E"/>
    <w:rsid w:val="004D5B7A"/>
    <w:rsid w:val="004D5BB0"/>
    <w:rsid w:val="004D6072"/>
    <w:rsid w:val="004D62DD"/>
    <w:rsid w:val="004D6319"/>
    <w:rsid w:val="004D69EB"/>
    <w:rsid w:val="004D6B87"/>
    <w:rsid w:val="004D6BAA"/>
    <w:rsid w:val="004D6CB6"/>
    <w:rsid w:val="004D6E1A"/>
    <w:rsid w:val="004D6FD5"/>
    <w:rsid w:val="004D6FF1"/>
    <w:rsid w:val="004D716B"/>
    <w:rsid w:val="004D745C"/>
    <w:rsid w:val="004D75D2"/>
    <w:rsid w:val="004D7851"/>
    <w:rsid w:val="004D79F5"/>
    <w:rsid w:val="004D7D2A"/>
    <w:rsid w:val="004D7F2D"/>
    <w:rsid w:val="004D7F54"/>
    <w:rsid w:val="004D7FD1"/>
    <w:rsid w:val="004E013D"/>
    <w:rsid w:val="004E03D6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776"/>
    <w:rsid w:val="004E29D5"/>
    <w:rsid w:val="004E2B8E"/>
    <w:rsid w:val="004E2BE6"/>
    <w:rsid w:val="004E2D21"/>
    <w:rsid w:val="004E2E04"/>
    <w:rsid w:val="004E33FD"/>
    <w:rsid w:val="004E35A7"/>
    <w:rsid w:val="004E372E"/>
    <w:rsid w:val="004E3A1B"/>
    <w:rsid w:val="004E3A3F"/>
    <w:rsid w:val="004E3B92"/>
    <w:rsid w:val="004E44E2"/>
    <w:rsid w:val="004E4685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4CD"/>
    <w:rsid w:val="004E688A"/>
    <w:rsid w:val="004E694B"/>
    <w:rsid w:val="004E6BA2"/>
    <w:rsid w:val="004E6EA1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0F"/>
    <w:rsid w:val="004F4251"/>
    <w:rsid w:val="004F4380"/>
    <w:rsid w:val="004F46F1"/>
    <w:rsid w:val="004F49BA"/>
    <w:rsid w:val="004F4BDD"/>
    <w:rsid w:val="004F4E39"/>
    <w:rsid w:val="004F4E5F"/>
    <w:rsid w:val="004F4F8F"/>
    <w:rsid w:val="004F57CA"/>
    <w:rsid w:val="004F5DC4"/>
    <w:rsid w:val="004F5E02"/>
    <w:rsid w:val="004F5E5E"/>
    <w:rsid w:val="004F5EAA"/>
    <w:rsid w:val="004F6109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7A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3C2"/>
    <w:rsid w:val="00502411"/>
    <w:rsid w:val="0050254E"/>
    <w:rsid w:val="005028D8"/>
    <w:rsid w:val="00502929"/>
    <w:rsid w:val="00502C20"/>
    <w:rsid w:val="00502DC3"/>
    <w:rsid w:val="00502DC4"/>
    <w:rsid w:val="00503289"/>
    <w:rsid w:val="00503558"/>
    <w:rsid w:val="00503804"/>
    <w:rsid w:val="0050411D"/>
    <w:rsid w:val="005043F0"/>
    <w:rsid w:val="00504779"/>
    <w:rsid w:val="0050489C"/>
    <w:rsid w:val="00504918"/>
    <w:rsid w:val="00504C8A"/>
    <w:rsid w:val="00504C9B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96D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28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905"/>
    <w:rsid w:val="00513D21"/>
    <w:rsid w:val="00513D24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17FA2"/>
    <w:rsid w:val="0052020A"/>
    <w:rsid w:val="005203CA"/>
    <w:rsid w:val="0052042D"/>
    <w:rsid w:val="0052099B"/>
    <w:rsid w:val="00520BC1"/>
    <w:rsid w:val="00520CA9"/>
    <w:rsid w:val="00520F19"/>
    <w:rsid w:val="0052126E"/>
    <w:rsid w:val="005213CE"/>
    <w:rsid w:val="005213E8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3D4D"/>
    <w:rsid w:val="00523EF0"/>
    <w:rsid w:val="0052412D"/>
    <w:rsid w:val="0052430E"/>
    <w:rsid w:val="0052461F"/>
    <w:rsid w:val="005246EB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C63"/>
    <w:rsid w:val="00525D50"/>
    <w:rsid w:val="00525F40"/>
    <w:rsid w:val="005261FF"/>
    <w:rsid w:val="00526454"/>
    <w:rsid w:val="005268DB"/>
    <w:rsid w:val="005269B9"/>
    <w:rsid w:val="005269C5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0D4"/>
    <w:rsid w:val="0053057B"/>
    <w:rsid w:val="0053086E"/>
    <w:rsid w:val="005308DB"/>
    <w:rsid w:val="005309BB"/>
    <w:rsid w:val="00530D37"/>
    <w:rsid w:val="00530DE7"/>
    <w:rsid w:val="0053114B"/>
    <w:rsid w:val="00531278"/>
    <w:rsid w:val="005312CE"/>
    <w:rsid w:val="00531411"/>
    <w:rsid w:val="00531432"/>
    <w:rsid w:val="005317DD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29C"/>
    <w:rsid w:val="005342B9"/>
    <w:rsid w:val="005348D3"/>
    <w:rsid w:val="00534A7C"/>
    <w:rsid w:val="00534D00"/>
    <w:rsid w:val="00534D7E"/>
    <w:rsid w:val="00534F30"/>
    <w:rsid w:val="00534F5E"/>
    <w:rsid w:val="0053502A"/>
    <w:rsid w:val="00535072"/>
    <w:rsid w:val="00535A55"/>
    <w:rsid w:val="00535A92"/>
    <w:rsid w:val="00535C1F"/>
    <w:rsid w:val="00535C80"/>
    <w:rsid w:val="00535C9A"/>
    <w:rsid w:val="0053600F"/>
    <w:rsid w:val="00536464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A45"/>
    <w:rsid w:val="00537C1A"/>
    <w:rsid w:val="00537C7A"/>
    <w:rsid w:val="0054005B"/>
    <w:rsid w:val="00540080"/>
    <w:rsid w:val="00540391"/>
    <w:rsid w:val="00540612"/>
    <w:rsid w:val="0054094E"/>
    <w:rsid w:val="00540BB0"/>
    <w:rsid w:val="00540C3A"/>
    <w:rsid w:val="00540CD6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5B1"/>
    <w:rsid w:val="005428E8"/>
    <w:rsid w:val="00542971"/>
    <w:rsid w:val="00542FED"/>
    <w:rsid w:val="00543139"/>
    <w:rsid w:val="00543280"/>
    <w:rsid w:val="0054343A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BDE"/>
    <w:rsid w:val="00547C58"/>
    <w:rsid w:val="00547D62"/>
    <w:rsid w:val="00547D99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2F87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539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9CD"/>
    <w:rsid w:val="00556AAE"/>
    <w:rsid w:val="00556C6D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186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0C3"/>
    <w:rsid w:val="00562479"/>
    <w:rsid w:val="005628E6"/>
    <w:rsid w:val="005636B1"/>
    <w:rsid w:val="00563D23"/>
    <w:rsid w:val="0056416C"/>
    <w:rsid w:val="00564264"/>
    <w:rsid w:val="005644C0"/>
    <w:rsid w:val="00564737"/>
    <w:rsid w:val="00564A75"/>
    <w:rsid w:val="00564BE4"/>
    <w:rsid w:val="00564E77"/>
    <w:rsid w:val="00564EFA"/>
    <w:rsid w:val="0056520C"/>
    <w:rsid w:val="005652F2"/>
    <w:rsid w:val="005653D5"/>
    <w:rsid w:val="005654C0"/>
    <w:rsid w:val="005655CF"/>
    <w:rsid w:val="005656BA"/>
    <w:rsid w:val="0056591C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594"/>
    <w:rsid w:val="00570702"/>
    <w:rsid w:val="00570928"/>
    <w:rsid w:val="005709EE"/>
    <w:rsid w:val="005709FB"/>
    <w:rsid w:val="00570B08"/>
    <w:rsid w:val="00570D89"/>
    <w:rsid w:val="00571060"/>
    <w:rsid w:val="00571537"/>
    <w:rsid w:val="0057196D"/>
    <w:rsid w:val="00571C0B"/>
    <w:rsid w:val="00571C1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3BF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5A8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083"/>
    <w:rsid w:val="00580102"/>
    <w:rsid w:val="00580224"/>
    <w:rsid w:val="00580513"/>
    <w:rsid w:val="005805AF"/>
    <w:rsid w:val="005805EB"/>
    <w:rsid w:val="0058074C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2CFE"/>
    <w:rsid w:val="00582F93"/>
    <w:rsid w:val="0058386E"/>
    <w:rsid w:val="00583934"/>
    <w:rsid w:val="00583DAD"/>
    <w:rsid w:val="00583FDE"/>
    <w:rsid w:val="005841BE"/>
    <w:rsid w:val="00584244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CA3"/>
    <w:rsid w:val="00586E3B"/>
    <w:rsid w:val="00586EBE"/>
    <w:rsid w:val="00586FA3"/>
    <w:rsid w:val="005871A7"/>
    <w:rsid w:val="0058735E"/>
    <w:rsid w:val="005873D3"/>
    <w:rsid w:val="0058753A"/>
    <w:rsid w:val="00587680"/>
    <w:rsid w:val="0058769C"/>
    <w:rsid w:val="00587702"/>
    <w:rsid w:val="005879FB"/>
    <w:rsid w:val="00587A13"/>
    <w:rsid w:val="00587C9B"/>
    <w:rsid w:val="00587CB5"/>
    <w:rsid w:val="00587EB5"/>
    <w:rsid w:val="0059002C"/>
    <w:rsid w:val="00590433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2B3E"/>
    <w:rsid w:val="005930B9"/>
    <w:rsid w:val="00593349"/>
    <w:rsid w:val="00593579"/>
    <w:rsid w:val="005939D8"/>
    <w:rsid w:val="00593BA9"/>
    <w:rsid w:val="00593E98"/>
    <w:rsid w:val="00593F4B"/>
    <w:rsid w:val="00593F88"/>
    <w:rsid w:val="00594426"/>
    <w:rsid w:val="00594936"/>
    <w:rsid w:val="00594BB8"/>
    <w:rsid w:val="00594CCC"/>
    <w:rsid w:val="00595303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29E"/>
    <w:rsid w:val="00597325"/>
    <w:rsid w:val="00597776"/>
    <w:rsid w:val="00597980"/>
    <w:rsid w:val="00597CDD"/>
    <w:rsid w:val="00597D0F"/>
    <w:rsid w:val="005A0117"/>
    <w:rsid w:val="005A0511"/>
    <w:rsid w:val="005A0871"/>
    <w:rsid w:val="005A0D60"/>
    <w:rsid w:val="005A0E9A"/>
    <w:rsid w:val="005A1255"/>
    <w:rsid w:val="005A166D"/>
    <w:rsid w:val="005A1B03"/>
    <w:rsid w:val="005A1FF9"/>
    <w:rsid w:val="005A219D"/>
    <w:rsid w:val="005A23BE"/>
    <w:rsid w:val="005A25FE"/>
    <w:rsid w:val="005A261B"/>
    <w:rsid w:val="005A2939"/>
    <w:rsid w:val="005A29CA"/>
    <w:rsid w:val="005A2CC3"/>
    <w:rsid w:val="005A2D3C"/>
    <w:rsid w:val="005A3087"/>
    <w:rsid w:val="005A3130"/>
    <w:rsid w:val="005A35D7"/>
    <w:rsid w:val="005A36D3"/>
    <w:rsid w:val="005A378A"/>
    <w:rsid w:val="005A3852"/>
    <w:rsid w:val="005A38CB"/>
    <w:rsid w:val="005A3E95"/>
    <w:rsid w:val="005A4423"/>
    <w:rsid w:val="005A46B9"/>
    <w:rsid w:val="005A4EB5"/>
    <w:rsid w:val="005A5055"/>
    <w:rsid w:val="005A516D"/>
    <w:rsid w:val="005A5653"/>
    <w:rsid w:val="005A5747"/>
    <w:rsid w:val="005A57C5"/>
    <w:rsid w:val="005A59B3"/>
    <w:rsid w:val="005A5D6A"/>
    <w:rsid w:val="005A601A"/>
    <w:rsid w:val="005A6151"/>
    <w:rsid w:val="005A6D09"/>
    <w:rsid w:val="005A6EB1"/>
    <w:rsid w:val="005A6F1E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423"/>
    <w:rsid w:val="005B0588"/>
    <w:rsid w:val="005B05C1"/>
    <w:rsid w:val="005B09FB"/>
    <w:rsid w:val="005B0D68"/>
    <w:rsid w:val="005B1015"/>
    <w:rsid w:val="005B104B"/>
    <w:rsid w:val="005B14CE"/>
    <w:rsid w:val="005B168A"/>
    <w:rsid w:val="005B196C"/>
    <w:rsid w:val="005B222F"/>
    <w:rsid w:val="005B22FD"/>
    <w:rsid w:val="005B2416"/>
    <w:rsid w:val="005B274C"/>
    <w:rsid w:val="005B285D"/>
    <w:rsid w:val="005B29E5"/>
    <w:rsid w:val="005B2B29"/>
    <w:rsid w:val="005B2B60"/>
    <w:rsid w:val="005B2F4F"/>
    <w:rsid w:val="005B3065"/>
    <w:rsid w:val="005B30F3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531"/>
    <w:rsid w:val="005B6679"/>
    <w:rsid w:val="005B66F4"/>
    <w:rsid w:val="005B673D"/>
    <w:rsid w:val="005B6A3A"/>
    <w:rsid w:val="005B6F6F"/>
    <w:rsid w:val="005B7102"/>
    <w:rsid w:val="005B72D7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2E58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68"/>
    <w:rsid w:val="005C45DA"/>
    <w:rsid w:val="005C48E9"/>
    <w:rsid w:val="005C4A15"/>
    <w:rsid w:val="005C4C0D"/>
    <w:rsid w:val="005C4D8E"/>
    <w:rsid w:val="005C4FB5"/>
    <w:rsid w:val="005C5283"/>
    <w:rsid w:val="005C56A9"/>
    <w:rsid w:val="005C5A47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979"/>
    <w:rsid w:val="005D0C7B"/>
    <w:rsid w:val="005D0DA6"/>
    <w:rsid w:val="005D0DB1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618"/>
    <w:rsid w:val="005D2872"/>
    <w:rsid w:val="005D28D4"/>
    <w:rsid w:val="005D2ADE"/>
    <w:rsid w:val="005D2B78"/>
    <w:rsid w:val="005D3014"/>
    <w:rsid w:val="005D3060"/>
    <w:rsid w:val="005D3129"/>
    <w:rsid w:val="005D3584"/>
    <w:rsid w:val="005D3A10"/>
    <w:rsid w:val="005D3A7E"/>
    <w:rsid w:val="005D4221"/>
    <w:rsid w:val="005D44B5"/>
    <w:rsid w:val="005D4872"/>
    <w:rsid w:val="005D4EE9"/>
    <w:rsid w:val="005D5183"/>
    <w:rsid w:val="005D5223"/>
    <w:rsid w:val="005D5A90"/>
    <w:rsid w:val="005D5B7D"/>
    <w:rsid w:val="005D616D"/>
    <w:rsid w:val="005D6262"/>
    <w:rsid w:val="005D667E"/>
    <w:rsid w:val="005D679E"/>
    <w:rsid w:val="005D6A4B"/>
    <w:rsid w:val="005D6ACE"/>
    <w:rsid w:val="005D6FAB"/>
    <w:rsid w:val="005D7699"/>
    <w:rsid w:val="005D7838"/>
    <w:rsid w:val="005D7BD9"/>
    <w:rsid w:val="005D7CE7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0FA0"/>
    <w:rsid w:val="005E1069"/>
    <w:rsid w:val="005E10DD"/>
    <w:rsid w:val="005E11F7"/>
    <w:rsid w:val="005E12CF"/>
    <w:rsid w:val="005E15DD"/>
    <w:rsid w:val="005E1D3B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BCF"/>
    <w:rsid w:val="005E3CBC"/>
    <w:rsid w:val="005E40AA"/>
    <w:rsid w:val="005E41B8"/>
    <w:rsid w:val="005E4A59"/>
    <w:rsid w:val="005E4CEA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0E4"/>
    <w:rsid w:val="005F1277"/>
    <w:rsid w:val="005F1316"/>
    <w:rsid w:val="005F1438"/>
    <w:rsid w:val="005F16C6"/>
    <w:rsid w:val="005F174C"/>
    <w:rsid w:val="005F1887"/>
    <w:rsid w:val="005F19FE"/>
    <w:rsid w:val="005F1BD1"/>
    <w:rsid w:val="005F240E"/>
    <w:rsid w:val="005F303D"/>
    <w:rsid w:val="005F31DD"/>
    <w:rsid w:val="005F3243"/>
    <w:rsid w:val="005F34A9"/>
    <w:rsid w:val="005F3697"/>
    <w:rsid w:val="005F38B3"/>
    <w:rsid w:val="005F3951"/>
    <w:rsid w:val="005F3AEB"/>
    <w:rsid w:val="005F3FEF"/>
    <w:rsid w:val="005F4580"/>
    <w:rsid w:val="005F46E7"/>
    <w:rsid w:val="005F48A9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AB9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428"/>
    <w:rsid w:val="0060358C"/>
    <w:rsid w:val="0060371F"/>
    <w:rsid w:val="00603D6E"/>
    <w:rsid w:val="00603D75"/>
    <w:rsid w:val="0060423C"/>
    <w:rsid w:val="0060440A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ECB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ADD"/>
    <w:rsid w:val="00607C0A"/>
    <w:rsid w:val="00607C58"/>
    <w:rsid w:val="00607C8E"/>
    <w:rsid w:val="00607CD6"/>
    <w:rsid w:val="006102E0"/>
    <w:rsid w:val="006102E8"/>
    <w:rsid w:val="006107ED"/>
    <w:rsid w:val="0061090A"/>
    <w:rsid w:val="00610C30"/>
    <w:rsid w:val="00611034"/>
    <w:rsid w:val="00612013"/>
    <w:rsid w:val="0061208D"/>
    <w:rsid w:val="006123B0"/>
    <w:rsid w:val="006124EC"/>
    <w:rsid w:val="006127BD"/>
    <w:rsid w:val="00612953"/>
    <w:rsid w:val="00612A11"/>
    <w:rsid w:val="006132C9"/>
    <w:rsid w:val="00613392"/>
    <w:rsid w:val="006133ED"/>
    <w:rsid w:val="00613551"/>
    <w:rsid w:val="0061362F"/>
    <w:rsid w:val="0061369E"/>
    <w:rsid w:val="006136AF"/>
    <w:rsid w:val="006139AC"/>
    <w:rsid w:val="00613A09"/>
    <w:rsid w:val="00613CA8"/>
    <w:rsid w:val="00613DA8"/>
    <w:rsid w:val="006142BF"/>
    <w:rsid w:val="0061438F"/>
    <w:rsid w:val="006144B4"/>
    <w:rsid w:val="00614623"/>
    <w:rsid w:val="0061486C"/>
    <w:rsid w:val="006148F8"/>
    <w:rsid w:val="0061492F"/>
    <w:rsid w:val="00614A7C"/>
    <w:rsid w:val="00614AD2"/>
    <w:rsid w:val="00614C7F"/>
    <w:rsid w:val="00614D6A"/>
    <w:rsid w:val="0061516C"/>
    <w:rsid w:val="0061516D"/>
    <w:rsid w:val="00615395"/>
    <w:rsid w:val="006153A1"/>
    <w:rsid w:val="006154BC"/>
    <w:rsid w:val="00615537"/>
    <w:rsid w:val="006155CC"/>
    <w:rsid w:val="0061564D"/>
    <w:rsid w:val="00615703"/>
    <w:rsid w:val="006158E8"/>
    <w:rsid w:val="006159E1"/>
    <w:rsid w:val="00615DC7"/>
    <w:rsid w:val="00615E77"/>
    <w:rsid w:val="006161E5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BA3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3C"/>
    <w:rsid w:val="00622EF1"/>
    <w:rsid w:val="00622FE7"/>
    <w:rsid w:val="00623030"/>
    <w:rsid w:val="00623056"/>
    <w:rsid w:val="0062328E"/>
    <w:rsid w:val="0062349C"/>
    <w:rsid w:val="0062375A"/>
    <w:rsid w:val="00623A27"/>
    <w:rsid w:val="00623BF0"/>
    <w:rsid w:val="00623E75"/>
    <w:rsid w:val="00623FED"/>
    <w:rsid w:val="00624041"/>
    <w:rsid w:val="006242E2"/>
    <w:rsid w:val="00624636"/>
    <w:rsid w:val="00624A6A"/>
    <w:rsid w:val="00624C2C"/>
    <w:rsid w:val="00624DBC"/>
    <w:rsid w:val="006250BA"/>
    <w:rsid w:val="006250C3"/>
    <w:rsid w:val="006253C3"/>
    <w:rsid w:val="00625745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D62"/>
    <w:rsid w:val="00627E29"/>
    <w:rsid w:val="00630805"/>
    <w:rsid w:val="00630B9B"/>
    <w:rsid w:val="00630BAF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C78"/>
    <w:rsid w:val="00631D1E"/>
    <w:rsid w:val="00631DAD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8B"/>
    <w:rsid w:val="006339E7"/>
    <w:rsid w:val="00633F54"/>
    <w:rsid w:val="006342C0"/>
    <w:rsid w:val="0063430C"/>
    <w:rsid w:val="006346CF"/>
    <w:rsid w:val="0063477C"/>
    <w:rsid w:val="00634863"/>
    <w:rsid w:val="006348CC"/>
    <w:rsid w:val="00634B5F"/>
    <w:rsid w:val="00634BF7"/>
    <w:rsid w:val="00634E87"/>
    <w:rsid w:val="00634F27"/>
    <w:rsid w:val="006354BD"/>
    <w:rsid w:val="006356AF"/>
    <w:rsid w:val="00635906"/>
    <w:rsid w:val="00635A43"/>
    <w:rsid w:val="00635D2C"/>
    <w:rsid w:val="006360AB"/>
    <w:rsid w:val="00636250"/>
    <w:rsid w:val="006366E8"/>
    <w:rsid w:val="006367C5"/>
    <w:rsid w:val="00636B78"/>
    <w:rsid w:val="00636DDE"/>
    <w:rsid w:val="00636DFE"/>
    <w:rsid w:val="00636E9B"/>
    <w:rsid w:val="00636FFA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D73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5AB0"/>
    <w:rsid w:val="0064620A"/>
    <w:rsid w:val="006462C1"/>
    <w:rsid w:val="0064670D"/>
    <w:rsid w:val="006468E8"/>
    <w:rsid w:val="00646B53"/>
    <w:rsid w:val="00646B5F"/>
    <w:rsid w:val="00646CDA"/>
    <w:rsid w:val="00646F11"/>
    <w:rsid w:val="006473F7"/>
    <w:rsid w:val="006474AD"/>
    <w:rsid w:val="00647828"/>
    <w:rsid w:val="00647A95"/>
    <w:rsid w:val="00647D64"/>
    <w:rsid w:val="00647D9C"/>
    <w:rsid w:val="00647DBD"/>
    <w:rsid w:val="00647E60"/>
    <w:rsid w:val="00647FDB"/>
    <w:rsid w:val="0065007D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25"/>
    <w:rsid w:val="006520F0"/>
    <w:rsid w:val="006521C2"/>
    <w:rsid w:val="00652266"/>
    <w:rsid w:val="00652381"/>
    <w:rsid w:val="006527C2"/>
    <w:rsid w:val="006528C6"/>
    <w:rsid w:val="00652985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5C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D7C"/>
    <w:rsid w:val="00655EC9"/>
    <w:rsid w:val="00655ECB"/>
    <w:rsid w:val="00655F5F"/>
    <w:rsid w:val="00656226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583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A2D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B9B"/>
    <w:rsid w:val="00663D96"/>
    <w:rsid w:val="006640BE"/>
    <w:rsid w:val="006642EB"/>
    <w:rsid w:val="006643F6"/>
    <w:rsid w:val="006646CA"/>
    <w:rsid w:val="006648CF"/>
    <w:rsid w:val="0066490C"/>
    <w:rsid w:val="00664BCF"/>
    <w:rsid w:val="00664D5F"/>
    <w:rsid w:val="0066521E"/>
    <w:rsid w:val="0066524C"/>
    <w:rsid w:val="0066528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6FDD"/>
    <w:rsid w:val="00667413"/>
    <w:rsid w:val="00667556"/>
    <w:rsid w:val="00667661"/>
    <w:rsid w:val="00667684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2F80"/>
    <w:rsid w:val="00672F82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523"/>
    <w:rsid w:val="00680E72"/>
    <w:rsid w:val="0068104C"/>
    <w:rsid w:val="006811CE"/>
    <w:rsid w:val="006813A3"/>
    <w:rsid w:val="00681693"/>
    <w:rsid w:val="006816E6"/>
    <w:rsid w:val="006816F8"/>
    <w:rsid w:val="00681A80"/>
    <w:rsid w:val="00681F24"/>
    <w:rsid w:val="00682450"/>
    <w:rsid w:val="006824BF"/>
    <w:rsid w:val="006825D7"/>
    <w:rsid w:val="00682833"/>
    <w:rsid w:val="006829F9"/>
    <w:rsid w:val="00682A2C"/>
    <w:rsid w:val="00682BE2"/>
    <w:rsid w:val="00682D9D"/>
    <w:rsid w:val="00682FF6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A88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A44"/>
    <w:rsid w:val="00686B30"/>
    <w:rsid w:val="00686CF0"/>
    <w:rsid w:val="00686D5B"/>
    <w:rsid w:val="00686F00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35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009"/>
    <w:rsid w:val="0069440C"/>
    <w:rsid w:val="006944C5"/>
    <w:rsid w:val="006944D9"/>
    <w:rsid w:val="00694507"/>
    <w:rsid w:val="006945EF"/>
    <w:rsid w:val="0069484B"/>
    <w:rsid w:val="00694927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2BD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91"/>
    <w:rsid w:val="006A1C88"/>
    <w:rsid w:val="006A24C7"/>
    <w:rsid w:val="006A2654"/>
    <w:rsid w:val="006A26A6"/>
    <w:rsid w:val="006A2747"/>
    <w:rsid w:val="006A2862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CE4"/>
    <w:rsid w:val="006A3DF5"/>
    <w:rsid w:val="006A3EA3"/>
    <w:rsid w:val="006A3EE7"/>
    <w:rsid w:val="006A44BF"/>
    <w:rsid w:val="006A453E"/>
    <w:rsid w:val="006A4905"/>
    <w:rsid w:val="006A4973"/>
    <w:rsid w:val="006A4C87"/>
    <w:rsid w:val="006A5098"/>
    <w:rsid w:val="006A54E0"/>
    <w:rsid w:val="006A55A8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0D"/>
    <w:rsid w:val="006B0483"/>
    <w:rsid w:val="006B0825"/>
    <w:rsid w:val="006B0BA0"/>
    <w:rsid w:val="006B0BFD"/>
    <w:rsid w:val="006B0C10"/>
    <w:rsid w:val="006B0E7C"/>
    <w:rsid w:val="006B120C"/>
    <w:rsid w:val="006B1413"/>
    <w:rsid w:val="006B15DE"/>
    <w:rsid w:val="006B19EE"/>
    <w:rsid w:val="006B1B22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8FB"/>
    <w:rsid w:val="006B497C"/>
    <w:rsid w:val="006B4DBF"/>
    <w:rsid w:val="006B5087"/>
    <w:rsid w:val="006B526C"/>
    <w:rsid w:val="006B5781"/>
    <w:rsid w:val="006B5801"/>
    <w:rsid w:val="006B590A"/>
    <w:rsid w:val="006B59EA"/>
    <w:rsid w:val="006B5A0B"/>
    <w:rsid w:val="006B5AE4"/>
    <w:rsid w:val="006B600C"/>
    <w:rsid w:val="006B60E1"/>
    <w:rsid w:val="006B6529"/>
    <w:rsid w:val="006B6D3C"/>
    <w:rsid w:val="006B6DF0"/>
    <w:rsid w:val="006B7104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38D"/>
    <w:rsid w:val="006C3A27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B36"/>
    <w:rsid w:val="006C4D0E"/>
    <w:rsid w:val="006C4EED"/>
    <w:rsid w:val="006C50BE"/>
    <w:rsid w:val="006C52FC"/>
    <w:rsid w:val="006C58A0"/>
    <w:rsid w:val="006C59FC"/>
    <w:rsid w:val="006C5C65"/>
    <w:rsid w:val="006C5D2E"/>
    <w:rsid w:val="006C5F18"/>
    <w:rsid w:val="006C61E0"/>
    <w:rsid w:val="006C675C"/>
    <w:rsid w:val="006C682E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2F"/>
    <w:rsid w:val="006C7598"/>
    <w:rsid w:val="006C7BC3"/>
    <w:rsid w:val="006C7C31"/>
    <w:rsid w:val="006C7E78"/>
    <w:rsid w:val="006C7EA6"/>
    <w:rsid w:val="006D0462"/>
    <w:rsid w:val="006D050E"/>
    <w:rsid w:val="006D070D"/>
    <w:rsid w:val="006D07FD"/>
    <w:rsid w:val="006D09D3"/>
    <w:rsid w:val="006D0A48"/>
    <w:rsid w:val="006D0B3C"/>
    <w:rsid w:val="006D0D1E"/>
    <w:rsid w:val="006D0F4D"/>
    <w:rsid w:val="006D127F"/>
    <w:rsid w:val="006D13E9"/>
    <w:rsid w:val="006D181B"/>
    <w:rsid w:val="006D197D"/>
    <w:rsid w:val="006D1C9D"/>
    <w:rsid w:val="006D1D4A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5FD"/>
    <w:rsid w:val="006D46D8"/>
    <w:rsid w:val="006D4A3C"/>
    <w:rsid w:val="006D4D2D"/>
    <w:rsid w:val="006D4DF6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32A"/>
    <w:rsid w:val="006D6818"/>
    <w:rsid w:val="006D6977"/>
    <w:rsid w:val="006D6C6A"/>
    <w:rsid w:val="006D6E88"/>
    <w:rsid w:val="006D71AB"/>
    <w:rsid w:val="006D73D3"/>
    <w:rsid w:val="006D7507"/>
    <w:rsid w:val="006D75BE"/>
    <w:rsid w:val="006D7641"/>
    <w:rsid w:val="006D76BE"/>
    <w:rsid w:val="006D77A9"/>
    <w:rsid w:val="006D787D"/>
    <w:rsid w:val="006D7996"/>
    <w:rsid w:val="006D7C2A"/>
    <w:rsid w:val="006D7CC1"/>
    <w:rsid w:val="006E0033"/>
    <w:rsid w:val="006E00BC"/>
    <w:rsid w:val="006E00E8"/>
    <w:rsid w:val="006E00F9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A2D"/>
    <w:rsid w:val="006E2E66"/>
    <w:rsid w:val="006E2E73"/>
    <w:rsid w:val="006E301E"/>
    <w:rsid w:val="006E3372"/>
    <w:rsid w:val="006E39B7"/>
    <w:rsid w:val="006E3B29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4BA8"/>
    <w:rsid w:val="006E50A5"/>
    <w:rsid w:val="006E515D"/>
    <w:rsid w:val="006E5372"/>
    <w:rsid w:val="006E53E2"/>
    <w:rsid w:val="006E5448"/>
    <w:rsid w:val="006E55E9"/>
    <w:rsid w:val="006E567C"/>
    <w:rsid w:val="006E58AA"/>
    <w:rsid w:val="006E5C65"/>
    <w:rsid w:val="006E5F44"/>
    <w:rsid w:val="006E6255"/>
    <w:rsid w:val="006E6256"/>
    <w:rsid w:val="006E63B6"/>
    <w:rsid w:val="006E6516"/>
    <w:rsid w:val="006E66C9"/>
    <w:rsid w:val="006E67AD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0F6D"/>
    <w:rsid w:val="006F134C"/>
    <w:rsid w:val="006F13CB"/>
    <w:rsid w:val="006F13EA"/>
    <w:rsid w:val="006F1418"/>
    <w:rsid w:val="006F14C9"/>
    <w:rsid w:val="006F16F4"/>
    <w:rsid w:val="006F171E"/>
    <w:rsid w:val="006F1A34"/>
    <w:rsid w:val="006F1B64"/>
    <w:rsid w:val="006F1E43"/>
    <w:rsid w:val="006F1E56"/>
    <w:rsid w:val="006F1F58"/>
    <w:rsid w:val="006F2268"/>
    <w:rsid w:val="006F242E"/>
    <w:rsid w:val="006F2591"/>
    <w:rsid w:val="006F2619"/>
    <w:rsid w:val="006F29C2"/>
    <w:rsid w:val="006F2A6C"/>
    <w:rsid w:val="006F2AE1"/>
    <w:rsid w:val="006F2B26"/>
    <w:rsid w:val="006F2C5B"/>
    <w:rsid w:val="006F2FCC"/>
    <w:rsid w:val="006F3033"/>
    <w:rsid w:val="006F30EC"/>
    <w:rsid w:val="006F3388"/>
    <w:rsid w:val="006F34C0"/>
    <w:rsid w:val="006F3573"/>
    <w:rsid w:val="006F37D3"/>
    <w:rsid w:val="006F3909"/>
    <w:rsid w:val="006F3D25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D8E"/>
    <w:rsid w:val="006F5F34"/>
    <w:rsid w:val="006F6423"/>
    <w:rsid w:val="006F6517"/>
    <w:rsid w:val="006F6BBC"/>
    <w:rsid w:val="006F6C83"/>
    <w:rsid w:val="006F6C8B"/>
    <w:rsid w:val="006F6ED8"/>
    <w:rsid w:val="006F7240"/>
    <w:rsid w:val="006F778B"/>
    <w:rsid w:val="006F7851"/>
    <w:rsid w:val="006F7C4E"/>
    <w:rsid w:val="00700172"/>
    <w:rsid w:val="0070027A"/>
    <w:rsid w:val="0070067F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11"/>
    <w:rsid w:val="00702C85"/>
    <w:rsid w:val="00702CE2"/>
    <w:rsid w:val="00702D56"/>
    <w:rsid w:val="00702F93"/>
    <w:rsid w:val="007030F1"/>
    <w:rsid w:val="007032C4"/>
    <w:rsid w:val="00703BF1"/>
    <w:rsid w:val="00703D93"/>
    <w:rsid w:val="00703F50"/>
    <w:rsid w:val="0070483E"/>
    <w:rsid w:val="00704C97"/>
    <w:rsid w:val="00704EC2"/>
    <w:rsid w:val="00705B41"/>
    <w:rsid w:val="00705C60"/>
    <w:rsid w:val="00705F08"/>
    <w:rsid w:val="00705F12"/>
    <w:rsid w:val="00706033"/>
    <w:rsid w:val="00706084"/>
    <w:rsid w:val="00706173"/>
    <w:rsid w:val="00706417"/>
    <w:rsid w:val="007068BA"/>
    <w:rsid w:val="007069BA"/>
    <w:rsid w:val="00706AE0"/>
    <w:rsid w:val="00707293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01"/>
    <w:rsid w:val="00713596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5FAB"/>
    <w:rsid w:val="0071609B"/>
    <w:rsid w:val="00716319"/>
    <w:rsid w:val="007164AB"/>
    <w:rsid w:val="007166EA"/>
    <w:rsid w:val="00716721"/>
    <w:rsid w:val="007170A1"/>
    <w:rsid w:val="00717153"/>
    <w:rsid w:val="00717631"/>
    <w:rsid w:val="00717870"/>
    <w:rsid w:val="007208E2"/>
    <w:rsid w:val="00720A57"/>
    <w:rsid w:val="00720BAE"/>
    <w:rsid w:val="00720D83"/>
    <w:rsid w:val="00720F83"/>
    <w:rsid w:val="0072128A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7E"/>
    <w:rsid w:val="00723CCF"/>
    <w:rsid w:val="00723D84"/>
    <w:rsid w:val="00724191"/>
    <w:rsid w:val="007243ED"/>
    <w:rsid w:val="007244D3"/>
    <w:rsid w:val="007247E5"/>
    <w:rsid w:val="00724DC1"/>
    <w:rsid w:val="00724F38"/>
    <w:rsid w:val="00724F72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EF0"/>
    <w:rsid w:val="00725FD1"/>
    <w:rsid w:val="00726295"/>
    <w:rsid w:val="00726B28"/>
    <w:rsid w:val="00726FA0"/>
    <w:rsid w:val="00726FDE"/>
    <w:rsid w:val="0072716D"/>
    <w:rsid w:val="00727263"/>
    <w:rsid w:val="007273E0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D94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B3D"/>
    <w:rsid w:val="00734C03"/>
    <w:rsid w:val="007352E1"/>
    <w:rsid w:val="007352F0"/>
    <w:rsid w:val="007353A5"/>
    <w:rsid w:val="007355BA"/>
    <w:rsid w:val="00735CE6"/>
    <w:rsid w:val="00735D9E"/>
    <w:rsid w:val="00735DA6"/>
    <w:rsid w:val="00735DF8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34F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9E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D8F"/>
    <w:rsid w:val="00742E52"/>
    <w:rsid w:val="00742EE5"/>
    <w:rsid w:val="00743220"/>
    <w:rsid w:val="00743256"/>
    <w:rsid w:val="0074326D"/>
    <w:rsid w:val="007433A8"/>
    <w:rsid w:val="007433C8"/>
    <w:rsid w:val="00743474"/>
    <w:rsid w:val="007434C3"/>
    <w:rsid w:val="0074360E"/>
    <w:rsid w:val="0074362E"/>
    <w:rsid w:val="007436D4"/>
    <w:rsid w:val="00743716"/>
    <w:rsid w:val="0074394F"/>
    <w:rsid w:val="00743DAB"/>
    <w:rsid w:val="00743E07"/>
    <w:rsid w:val="00743F00"/>
    <w:rsid w:val="00743F5B"/>
    <w:rsid w:val="007447AB"/>
    <w:rsid w:val="00744B6A"/>
    <w:rsid w:val="00744D4E"/>
    <w:rsid w:val="00745067"/>
    <w:rsid w:val="0074536C"/>
    <w:rsid w:val="00745445"/>
    <w:rsid w:val="0074546E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01"/>
    <w:rsid w:val="00746CB3"/>
    <w:rsid w:val="00747223"/>
    <w:rsid w:val="007472BE"/>
    <w:rsid w:val="00747300"/>
    <w:rsid w:val="0074743F"/>
    <w:rsid w:val="0074786B"/>
    <w:rsid w:val="00747A0C"/>
    <w:rsid w:val="00747AEC"/>
    <w:rsid w:val="00747E3F"/>
    <w:rsid w:val="00747FC3"/>
    <w:rsid w:val="0075008B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C0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B"/>
    <w:rsid w:val="0075330E"/>
    <w:rsid w:val="00753314"/>
    <w:rsid w:val="0075348E"/>
    <w:rsid w:val="00753609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4DDE"/>
    <w:rsid w:val="007553B6"/>
    <w:rsid w:val="00755B09"/>
    <w:rsid w:val="00755F49"/>
    <w:rsid w:val="007560AD"/>
    <w:rsid w:val="00756185"/>
    <w:rsid w:val="007566B5"/>
    <w:rsid w:val="00756AE5"/>
    <w:rsid w:val="00756C82"/>
    <w:rsid w:val="00756D48"/>
    <w:rsid w:val="00756EAD"/>
    <w:rsid w:val="00756F9D"/>
    <w:rsid w:val="00757147"/>
    <w:rsid w:val="007571DF"/>
    <w:rsid w:val="007575D8"/>
    <w:rsid w:val="0075763F"/>
    <w:rsid w:val="00757AE3"/>
    <w:rsid w:val="00757B18"/>
    <w:rsid w:val="00757BDE"/>
    <w:rsid w:val="00757C5C"/>
    <w:rsid w:val="00757CC3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6F2"/>
    <w:rsid w:val="00761DAA"/>
    <w:rsid w:val="00761F9D"/>
    <w:rsid w:val="00761FA2"/>
    <w:rsid w:val="00762369"/>
    <w:rsid w:val="007623A8"/>
    <w:rsid w:val="00762404"/>
    <w:rsid w:val="00762485"/>
    <w:rsid w:val="007624F1"/>
    <w:rsid w:val="00762B72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38F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4C0"/>
    <w:rsid w:val="00770EB5"/>
    <w:rsid w:val="00770F42"/>
    <w:rsid w:val="007714F4"/>
    <w:rsid w:val="00771501"/>
    <w:rsid w:val="00771862"/>
    <w:rsid w:val="00771CF0"/>
    <w:rsid w:val="007720AA"/>
    <w:rsid w:val="007720FE"/>
    <w:rsid w:val="00772258"/>
    <w:rsid w:val="007724D6"/>
    <w:rsid w:val="00772543"/>
    <w:rsid w:val="00772894"/>
    <w:rsid w:val="00772AAB"/>
    <w:rsid w:val="00772E67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39E"/>
    <w:rsid w:val="007745E7"/>
    <w:rsid w:val="00774675"/>
    <w:rsid w:val="0077470D"/>
    <w:rsid w:val="00774719"/>
    <w:rsid w:val="00774AFF"/>
    <w:rsid w:val="00774CA0"/>
    <w:rsid w:val="00774CA9"/>
    <w:rsid w:val="00774FA7"/>
    <w:rsid w:val="0077529D"/>
    <w:rsid w:val="00775584"/>
    <w:rsid w:val="00775C45"/>
    <w:rsid w:val="00775C80"/>
    <w:rsid w:val="0077627C"/>
    <w:rsid w:val="007762BF"/>
    <w:rsid w:val="0077678C"/>
    <w:rsid w:val="00776DDB"/>
    <w:rsid w:val="00776DEB"/>
    <w:rsid w:val="007774E8"/>
    <w:rsid w:val="007776B7"/>
    <w:rsid w:val="00777750"/>
    <w:rsid w:val="0077782B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492"/>
    <w:rsid w:val="00780629"/>
    <w:rsid w:val="0078063F"/>
    <w:rsid w:val="00780BC6"/>
    <w:rsid w:val="00780E59"/>
    <w:rsid w:val="007812E9"/>
    <w:rsid w:val="00781627"/>
    <w:rsid w:val="007816C3"/>
    <w:rsid w:val="007817F4"/>
    <w:rsid w:val="00781A45"/>
    <w:rsid w:val="00781CDE"/>
    <w:rsid w:val="00781D74"/>
    <w:rsid w:val="00781E1C"/>
    <w:rsid w:val="0078203A"/>
    <w:rsid w:val="00782205"/>
    <w:rsid w:val="00782563"/>
    <w:rsid w:val="007828CC"/>
    <w:rsid w:val="007829A5"/>
    <w:rsid w:val="00782D71"/>
    <w:rsid w:val="00782E92"/>
    <w:rsid w:val="007830AE"/>
    <w:rsid w:val="007830B1"/>
    <w:rsid w:val="007834E2"/>
    <w:rsid w:val="007836B5"/>
    <w:rsid w:val="007837D2"/>
    <w:rsid w:val="007838A8"/>
    <w:rsid w:val="00783B2C"/>
    <w:rsid w:val="00784006"/>
    <w:rsid w:val="0078428A"/>
    <w:rsid w:val="0078447E"/>
    <w:rsid w:val="0078455E"/>
    <w:rsid w:val="00784D41"/>
    <w:rsid w:val="00784DB6"/>
    <w:rsid w:val="00784E0F"/>
    <w:rsid w:val="00784FBB"/>
    <w:rsid w:val="007850D9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999"/>
    <w:rsid w:val="00791D6C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BD0"/>
    <w:rsid w:val="00793DAE"/>
    <w:rsid w:val="00793F47"/>
    <w:rsid w:val="0079402C"/>
    <w:rsid w:val="0079417D"/>
    <w:rsid w:val="007941EE"/>
    <w:rsid w:val="007949AB"/>
    <w:rsid w:val="00794F66"/>
    <w:rsid w:val="00794F92"/>
    <w:rsid w:val="007951CF"/>
    <w:rsid w:val="007951D5"/>
    <w:rsid w:val="007956C4"/>
    <w:rsid w:val="00795BC2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639"/>
    <w:rsid w:val="007A0640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CF"/>
    <w:rsid w:val="007A588A"/>
    <w:rsid w:val="007A5897"/>
    <w:rsid w:val="007A5AF3"/>
    <w:rsid w:val="007A5AFB"/>
    <w:rsid w:val="007A5B10"/>
    <w:rsid w:val="007A5C98"/>
    <w:rsid w:val="007A616C"/>
    <w:rsid w:val="007A62C8"/>
    <w:rsid w:val="007A63A6"/>
    <w:rsid w:val="007A6433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2C8D"/>
    <w:rsid w:val="007B2D2C"/>
    <w:rsid w:val="007B326C"/>
    <w:rsid w:val="007B32F5"/>
    <w:rsid w:val="007B34AC"/>
    <w:rsid w:val="007B3692"/>
    <w:rsid w:val="007B36E4"/>
    <w:rsid w:val="007B3945"/>
    <w:rsid w:val="007B3C97"/>
    <w:rsid w:val="007B3E14"/>
    <w:rsid w:val="007B3EA3"/>
    <w:rsid w:val="007B465F"/>
    <w:rsid w:val="007B47E9"/>
    <w:rsid w:val="007B4922"/>
    <w:rsid w:val="007B4BD3"/>
    <w:rsid w:val="007B4F07"/>
    <w:rsid w:val="007B4F4A"/>
    <w:rsid w:val="007B5096"/>
    <w:rsid w:val="007B5550"/>
    <w:rsid w:val="007B56F1"/>
    <w:rsid w:val="007B595F"/>
    <w:rsid w:val="007B5A98"/>
    <w:rsid w:val="007B5EDF"/>
    <w:rsid w:val="007B601A"/>
    <w:rsid w:val="007B601F"/>
    <w:rsid w:val="007B67DB"/>
    <w:rsid w:val="007B68DC"/>
    <w:rsid w:val="007B6AC6"/>
    <w:rsid w:val="007B70FC"/>
    <w:rsid w:val="007B72C4"/>
    <w:rsid w:val="007B75D3"/>
    <w:rsid w:val="007B77B6"/>
    <w:rsid w:val="007B796F"/>
    <w:rsid w:val="007B7B33"/>
    <w:rsid w:val="007B7E3B"/>
    <w:rsid w:val="007C0114"/>
    <w:rsid w:val="007C046C"/>
    <w:rsid w:val="007C04E9"/>
    <w:rsid w:val="007C059A"/>
    <w:rsid w:val="007C0892"/>
    <w:rsid w:val="007C0AD4"/>
    <w:rsid w:val="007C0D42"/>
    <w:rsid w:val="007C0D45"/>
    <w:rsid w:val="007C0DEB"/>
    <w:rsid w:val="007C0F5C"/>
    <w:rsid w:val="007C13C8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2C73"/>
    <w:rsid w:val="007C3110"/>
    <w:rsid w:val="007C31FB"/>
    <w:rsid w:val="007C33FA"/>
    <w:rsid w:val="007C36C6"/>
    <w:rsid w:val="007C39D2"/>
    <w:rsid w:val="007C4457"/>
    <w:rsid w:val="007C471B"/>
    <w:rsid w:val="007C4ED5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0CD"/>
    <w:rsid w:val="007D2375"/>
    <w:rsid w:val="007D2626"/>
    <w:rsid w:val="007D29A7"/>
    <w:rsid w:val="007D29D1"/>
    <w:rsid w:val="007D2C4C"/>
    <w:rsid w:val="007D33D3"/>
    <w:rsid w:val="007D37D1"/>
    <w:rsid w:val="007D3913"/>
    <w:rsid w:val="007D3A3F"/>
    <w:rsid w:val="007D3AD7"/>
    <w:rsid w:val="007D3C9C"/>
    <w:rsid w:val="007D3E91"/>
    <w:rsid w:val="007D4053"/>
    <w:rsid w:val="007D4140"/>
    <w:rsid w:val="007D4362"/>
    <w:rsid w:val="007D4458"/>
    <w:rsid w:val="007D45F9"/>
    <w:rsid w:val="007D47C5"/>
    <w:rsid w:val="007D48FC"/>
    <w:rsid w:val="007D4E2A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26C"/>
    <w:rsid w:val="007D6681"/>
    <w:rsid w:val="007D69F2"/>
    <w:rsid w:val="007D6C50"/>
    <w:rsid w:val="007D6EDC"/>
    <w:rsid w:val="007D73EC"/>
    <w:rsid w:val="007D7460"/>
    <w:rsid w:val="007D7CCB"/>
    <w:rsid w:val="007D7D6F"/>
    <w:rsid w:val="007D7F19"/>
    <w:rsid w:val="007D7F7F"/>
    <w:rsid w:val="007E01D4"/>
    <w:rsid w:val="007E038A"/>
    <w:rsid w:val="007E0397"/>
    <w:rsid w:val="007E03F9"/>
    <w:rsid w:val="007E0857"/>
    <w:rsid w:val="007E0DE3"/>
    <w:rsid w:val="007E0FB8"/>
    <w:rsid w:val="007E0FDD"/>
    <w:rsid w:val="007E1328"/>
    <w:rsid w:val="007E1761"/>
    <w:rsid w:val="007E184D"/>
    <w:rsid w:val="007E1891"/>
    <w:rsid w:val="007E1B23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A46"/>
    <w:rsid w:val="007E5ABC"/>
    <w:rsid w:val="007E5E56"/>
    <w:rsid w:val="007E5F71"/>
    <w:rsid w:val="007E67FB"/>
    <w:rsid w:val="007E67FC"/>
    <w:rsid w:val="007E6E7B"/>
    <w:rsid w:val="007E6E81"/>
    <w:rsid w:val="007E6FB1"/>
    <w:rsid w:val="007E705A"/>
    <w:rsid w:val="007E7197"/>
    <w:rsid w:val="007E71A0"/>
    <w:rsid w:val="007E722C"/>
    <w:rsid w:val="007E73DA"/>
    <w:rsid w:val="007E751B"/>
    <w:rsid w:val="007E754D"/>
    <w:rsid w:val="007E7834"/>
    <w:rsid w:val="007E7BA6"/>
    <w:rsid w:val="007E7BDF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5E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1E81"/>
    <w:rsid w:val="007F249C"/>
    <w:rsid w:val="007F267D"/>
    <w:rsid w:val="007F2760"/>
    <w:rsid w:val="007F282D"/>
    <w:rsid w:val="007F2835"/>
    <w:rsid w:val="007F2927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2E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BC2"/>
    <w:rsid w:val="00800F67"/>
    <w:rsid w:val="0080140F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D5A"/>
    <w:rsid w:val="00803E59"/>
    <w:rsid w:val="00803FEF"/>
    <w:rsid w:val="008040AB"/>
    <w:rsid w:val="00804846"/>
    <w:rsid w:val="00804B6F"/>
    <w:rsid w:val="00804C43"/>
    <w:rsid w:val="00804E52"/>
    <w:rsid w:val="00804FA6"/>
    <w:rsid w:val="00805396"/>
    <w:rsid w:val="00805607"/>
    <w:rsid w:val="00805874"/>
    <w:rsid w:val="00805B4F"/>
    <w:rsid w:val="00805C49"/>
    <w:rsid w:val="00805C73"/>
    <w:rsid w:val="008060DE"/>
    <w:rsid w:val="00806138"/>
    <w:rsid w:val="008063C1"/>
    <w:rsid w:val="00806528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07DF4"/>
    <w:rsid w:val="00810190"/>
    <w:rsid w:val="00810315"/>
    <w:rsid w:val="00810609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A5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051"/>
    <w:rsid w:val="008152E3"/>
    <w:rsid w:val="008154AC"/>
    <w:rsid w:val="008154D7"/>
    <w:rsid w:val="00815B92"/>
    <w:rsid w:val="00815C49"/>
    <w:rsid w:val="00815CD4"/>
    <w:rsid w:val="00815D94"/>
    <w:rsid w:val="00816306"/>
    <w:rsid w:val="0081635C"/>
    <w:rsid w:val="00816474"/>
    <w:rsid w:val="00816746"/>
    <w:rsid w:val="00816808"/>
    <w:rsid w:val="0081689B"/>
    <w:rsid w:val="008169C9"/>
    <w:rsid w:val="00816B9E"/>
    <w:rsid w:val="008170CC"/>
    <w:rsid w:val="008173C8"/>
    <w:rsid w:val="00817421"/>
    <w:rsid w:val="00817467"/>
    <w:rsid w:val="00817516"/>
    <w:rsid w:val="0081755C"/>
    <w:rsid w:val="00817646"/>
    <w:rsid w:val="008178BA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180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9AA"/>
    <w:rsid w:val="00823D51"/>
    <w:rsid w:val="00823F10"/>
    <w:rsid w:val="008245A4"/>
    <w:rsid w:val="00824845"/>
    <w:rsid w:val="00824D68"/>
    <w:rsid w:val="00824E8E"/>
    <w:rsid w:val="0082516C"/>
    <w:rsid w:val="0082532F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0A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AE0"/>
    <w:rsid w:val="00832B84"/>
    <w:rsid w:val="00832F32"/>
    <w:rsid w:val="00832F89"/>
    <w:rsid w:val="00833053"/>
    <w:rsid w:val="008337DB"/>
    <w:rsid w:val="00833836"/>
    <w:rsid w:val="00833886"/>
    <w:rsid w:val="008338A7"/>
    <w:rsid w:val="00833978"/>
    <w:rsid w:val="00833D93"/>
    <w:rsid w:val="00833FC1"/>
    <w:rsid w:val="00834266"/>
    <w:rsid w:val="008344F2"/>
    <w:rsid w:val="008348AE"/>
    <w:rsid w:val="008348B3"/>
    <w:rsid w:val="0083508A"/>
    <w:rsid w:val="00835334"/>
    <w:rsid w:val="00835389"/>
    <w:rsid w:val="008353E6"/>
    <w:rsid w:val="0083554D"/>
    <w:rsid w:val="008358D1"/>
    <w:rsid w:val="00835A99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6F3E"/>
    <w:rsid w:val="00837217"/>
    <w:rsid w:val="0083745A"/>
    <w:rsid w:val="008378C7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0D1F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191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5C"/>
    <w:rsid w:val="0084478A"/>
    <w:rsid w:val="0084478E"/>
    <w:rsid w:val="00844917"/>
    <w:rsid w:val="008449F9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706"/>
    <w:rsid w:val="00845824"/>
    <w:rsid w:val="008458E0"/>
    <w:rsid w:val="00845A11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DB4"/>
    <w:rsid w:val="00847E70"/>
    <w:rsid w:val="0085026E"/>
    <w:rsid w:val="00850333"/>
    <w:rsid w:val="0085039C"/>
    <w:rsid w:val="008503D0"/>
    <w:rsid w:val="008503E6"/>
    <w:rsid w:val="00850452"/>
    <w:rsid w:val="00850779"/>
    <w:rsid w:val="008508F1"/>
    <w:rsid w:val="00850955"/>
    <w:rsid w:val="00850B2C"/>
    <w:rsid w:val="00850D18"/>
    <w:rsid w:val="00850D8C"/>
    <w:rsid w:val="00850F34"/>
    <w:rsid w:val="00851077"/>
    <w:rsid w:val="008511EA"/>
    <w:rsid w:val="008512A4"/>
    <w:rsid w:val="00851351"/>
    <w:rsid w:val="008515B9"/>
    <w:rsid w:val="008518D4"/>
    <w:rsid w:val="008518E4"/>
    <w:rsid w:val="00852109"/>
    <w:rsid w:val="00852202"/>
    <w:rsid w:val="00852507"/>
    <w:rsid w:val="00852C60"/>
    <w:rsid w:val="00852D8B"/>
    <w:rsid w:val="00852E85"/>
    <w:rsid w:val="00852E9D"/>
    <w:rsid w:val="00853123"/>
    <w:rsid w:val="00853197"/>
    <w:rsid w:val="0085368D"/>
    <w:rsid w:val="0085372E"/>
    <w:rsid w:val="008539EC"/>
    <w:rsid w:val="0085402F"/>
    <w:rsid w:val="0085438B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5F8D"/>
    <w:rsid w:val="00856187"/>
    <w:rsid w:val="00856323"/>
    <w:rsid w:val="008563D2"/>
    <w:rsid w:val="0085658F"/>
    <w:rsid w:val="008566DC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B9F"/>
    <w:rsid w:val="00857C0F"/>
    <w:rsid w:val="00857CA1"/>
    <w:rsid w:val="00857D03"/>
    <w:rsid w:val="00857DDF"/>
    <w:rsid w:val="00860165"/>
    <w:rsid w:val="008602A5"/>
    <w:rsid w:val="00860737"/>
    <w:rsid w:val="00860811"/>
    <w:rsid w:val="0086084D"/>
    <w:rsid w:val="00860B44"/>
    <w:rsid w:val="00860C50"/>
    <w:rsid w:val="00860CAC"/>
    <w:rsid w:val="00860DB4"/>
    <w:rsid w:val="00860E2F"/>
    <w:rsid w:val="00860E8A"/>
    <w:rsid w:val="00861011"/>
    <w:rsid w:val="00861329"/>
    <w:rsid w:val="00861422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CD9"/>
    <w:rsid w:val="00863D6B"/>
    <w:rsid w:val="00863E88"/>
    <w:rsid w:val="00863F3F"/>
    <w:rsid w:val="008640CF"/>
    <w:rsid w:val="008641FD"/>
    <w:rsid w:val="00864318"/>
    <w:rsid w:val="008643B7"/>
    <w:rsid w:val="00864A84"/>
    <w:rsid w:val="00864ACF"/>
    <w:rsid w:val="00864B15"/>
    <w:rsid w:val="00864B92"/>
    <w:rsid w:val="00864D25"/>
    <w:rsid w:val="00865032"/>
    <w:rsid w:val="00865052"/>
    <w:rsid w:val="00865072"/>
    <w:rsid w:val="00865300"/>
    <w:rsid w:val="00865506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BFD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AFA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3AB"/>
    <w:rsid w:val="00873A9D"/>
    <w:rsid w:val="00873E14"/>
    <w:rsid w:val="00873EE0"/>
    <w:rsid w:val="00873FB6"/>
    <w:rsid w:val="0087414A"/>
    <w:rsid w:val="00874285"/>
    <w:rsid w:val="008742AE"/>
    <w:rsid w:val="008742D1"/>
    <w:rsid w:val="0087471F"/>
    <w:rsid w:val="00874AB0"/>
    <w:rsid w:val="00874D79"/>
    <w:rsid w:val="0087525A"/>
    <w:rsid w:val="00875355"/>
    <w:rsid w:val="008754B8"/>
    <w:rsid w:val="008757B7"/>
    <w:rsid w:val="0087584E"/>
    <w:rsid w:val="00875BEC"/>
    <w:rsid w:val="00875EAE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D23"/>
    <w:rsid w:val="00876E67"/>
    <w:rsid w:val="00876F25"/>
    <w:rsid w:val="00876F81"/>
    <w:rsid w:val="00877082"/>
    <w:rsid w:val="008770C9"/>
    <w:rsid w:val="00877149"/>
    <w:rsid w:val="0087755A"/>
    <w:rsid w:val="008779FD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2C4"/>
    <w:rsid w:val="008814A0"/>
    <w:rsid w:val="008814FB"/>
    <w:rsid w:val="00881719"/>
    <w:rsid w:val="008817DB"/>
    <w:rsid w:val="00881D6D"/>
    <w:rsid w:val="00881E84"/>
    <w:rsid w:val="00882000"/>
    <w:rsid w:val="00882098"/>
    <w:rsid w:val="008820A4"/>
    <w:rsid w:val="00882762"/>
    <w:rsid w:val="00882B1A"/>
    <w:rsid w:val="00882B26"/>
    <w:rsid w:val="00882B7E"/>
    <w:rsid w:val="00882CCF"/>
    <w:rsid w:val="00882DF3"/>
    <w:rsid w:val="008831FC"/>
    <w:rsid w:val="00883312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49E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03"/>
    <w:rsid w:val="008870DE"/>
    <w:rsid w:val="008878BE"/>
    <w:rsid w:val="00887D99"/>
    <w:rsid w:val="00887E93"/>
    <w:rsid w:val="00890202"/>
    <w:rsid w:val="0089022F"/>
    <w:rsid w:val="00890489"/>
    <w:rsid w:val="0089085C"/>
    <w:rsid w:val="008908FF"/>
    <w:rsid w:val="00890BBA"/>
    <w:rsid w:val="00890ED7"/>
    <w:rsid w:val="00891149"/>
    <w:rsid w:val="008911F2"/>
    <w:rsid w:val="0089120D"/>
    <w:rsid w:val="00891431"/>
    <w:rsid w:val="008914BB"/>
    <w:rsid w:val="00891536"/>
    <w:rsid w:val="00891718"/>
    <w:rsid w:val="00891A91"/>
    <w:rsid w:val="00891CB1"/>
    <w:rsid w:val="00891EB7"/>
    <w:rsid w:val="008920AE"/>
    <w:rsid w:val="008928F2"/>
    <w:rsid w:val="00892A60"/>
    <w:rsid w:val="00892AC8"/>
    <w:rsid w:val="00892BCC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3E9"/>
    <w:rsid w:val="008946E9"/>
    <w:rsid w:val="00894905"/>
    <w:rsid w:val="00894923"/>
    <w:rsid w:val="00894980"/>
    <w:rsid w:val="00894BC9"/>
    <w:rsid w:val="00894DF6"/>
    <w:rsid w:val="00894E29"/>
    <w:rsid w:val="00894F22"/>
    <w:rsid w:val="00894F40"/>
    <w:rsid w:val="00894F5F"/>
    <w:rsid w:val="00894FAE"/>
    <w:rsid w:val="0089530E"/>
    <w:rsid w:val="00895562"/>
    <w:rsid w:val="008956D5"/>
    <w:rsid w:val="00895DF8"/>
    <w:rsid w:val="008961E3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C6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DB4"/>
    <w:rsid w:val="008A1F37"/>
    <w:rsid w:val="008A1F6F"/>
    <w:rsid w:val="008A1FE0"/>
    <w:rsid w:val="008A2187"/>
    <w:rsid w:val="008A2311"/>
    <w:rsid w:val="008A27CB"/>
    <w:rsid w:val="008A2B2B"/>
    <w:rsid w:val="008A2B3F"/>
    <w:rsid w:val="008A2BFB"/>
    <w:rsid w:val="008A2D96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1E"/>
    <w:rsid w:val="008A3C7E"/>
    <w:rsid w:val="008A3DB8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3B8"/>
    <w:rsid w:val="008A5430"/>
    <w:rsid w:val="008A5A69"/>
    <w:rsid w:val="008A5B2F"/>
    <w:rsid w:val="008A5F4E"/>
    <w:rsid w:val="008A5F8B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87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99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7A7"/>
    <w:rsid w:val="008B38B4"/>
    <w:rsid w:val="008B3AAF"/>
    <w:rsid w:val="008B3BD1"/>
    <w:rsid w:val="008B3BEA"/>
    <w:rsid w:val="008B40CD"/>
    <w:rsid w:val="008B4286"/>
    <w:rsid w:val="008B4548"/>
    <w:rsid w:val="008B47F8"/>
    <w:rsid w:val="008B4833"/>
    <w:rsid w:val="008B4A4C"/>
    <w:rsid w:val="008B4CA4"/>
    <w:rsid w:val="008B4D65"/>
    <w:rsid w:val="008B4E86"/>
    <w:rsid w:val="008B4EFD"/>
    <w:rsid w:val="008B4FB8"/>
    <w:rsid w:val="008B54EE"/>
    <w:rsid w:val="008B5661"/>
    <w:rsid w:val="008B571B"/>
    <w:rsid w:val="008B572A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9BE"/>
    <w:rsid w:val="008C0A5F"/>
    <w:rsid w:val="008C0BC7"/>
    <w:rsid w:val="008C0C4D"/>
    <w:rsid w:val="008C13B5"/>
    <w:rsid w:val="008C1456"/>
    <w:rsid w:val="008C17C2"/>
    <w:rsid w:val="008C182F"/>
    <w:rsid w:val="008C1971"/>
    <w:rsid w:val="008C1BA0"/>
    <w:rsid w:val="008C1C8E"/>
    <w:rsid w:val="008C1D69"/>
    <w:rsid w:val="008C1E96"/>
    <w:rsid w:val="008C2022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429"/>
    <w:rsid w:val="008C4720"/>
    <w:rsid w:val="008C47F9"/>
    <w:rsid w:val="008C4923"/>
    <w:rsid w:val="008C495D"/>
    <w:rsid w:val="008C4D46"/>
    <w:rsid w:val="008C4F8C"/>
    <w:rsid w:val="008C5267"/>
    <w:rsid w:val="008C562B"/>
    <w:rsid w:val="008C582F"/>
    <w:rsid w:val="008C5A5A"/>
    <w:rsid w:val="008C5B9C"/>
    <w:rsid w:val="008C5BC8"/>
    <w:rsid w:val="008C5D86"/>
    <w:rsid w:val="008C5EAB"/>
    <w:rsid w:val="008C5FF6"/>
    <w:rsid w:val="008C61EB"/>
    <w:rsid w:val="008C6245"/>
    <w:rsid w:val="008C62CB"/>
    <w:rsid w:val="008C63CE"/>
    <w:rsid w:val="008C655D"/>
    <w:rsid w:val="008C665F"/>
    <w:rsid w:val="008C683F"/>
    <w:rsid w:val="008C6A30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D62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BDE"/>
    <w:rsid w:val="008D1C1C"/>
    <w:rsid w:val="008D1C8C"/>
    <w:rsid w:val="008D1EDA"/>
    <w:rsid w:val="008D1F60"/>
    <w:rsid w:val="008D1FD1"/>
    <w:rsid w:val="008D201B"/>
    <w:rsid w:val="008D20E2"/>
    <w:rsid w:val="008D2116"/>
    <w:rsid w:val="008D26B2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911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86E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4D"/>
    <w:rsid w:val="008E1A8E"/>
    <w:rsid w:val="008E1B36"/>
    <w:rsid w:val="008E1D4D"/>
    <w:rsid w:val="008E1E2E"/>
    <w:rsid w:val="008E1FB6"/>
    <w:rsid w:val="008E2160"/>
    <w:rsid w:val="008E216E"/>
    <w:rsid w:val="008E2598"/>
    <w:rsid w:val="008E28B7"/>
    <w:rsid w:val="008E28C3"/>
    <w:rsid w:val="008E2D94"/>
    <w:rsid w:val="008E2E41"/>
    <w:rsid w:val="008E2F37"/>
    <w:rsid w:val="008E2F7B"/>
    <w:rsid w:val="008E30AD"/>
    <w:rsid w:val="008E31AB"/>
    <w:rsid w:val="008E365E"/>
    <w:rsid w:val="008E3744"/>
    <w:rsid w:val="008E37E7"/>
    <w:rsid w:val="008E3947"/>
    <w:rsid w:val="008E3E67"/>
    <w:rsid w:val="008E4079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31B"/>
    <w:rsid w:val="008E64E4"/>
    <w:rsid w:val="008E651F"/>
    <w:rsid w:val="008E6838"/>
    <w:rsid w:val="008E6A8E"/>
    <w:rsid w:val="008E6B61"/>
    <w:rsid w:val="008E6D9A"/>
    <w:rsid w:val="008E6DAB"/>
    <w:rsid w:val="008E6F24"/>
    <w:rsid w:val="008E7010"/>
    <w:rsid w:val="008E70A6"/>
    <w:rsid w:val="008E7396"/>
    <w:rsid w:val="008E7662"/>
    <w:rsid w:val="008E76C7"/>
    <w:rsid w:val="008E77DD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883"/>
    <w:rsid w:val="008F2B78"/>
    <w:rsid w:val="008F2D36"/>
    <w:rsid w:val="008F2E98"/>
    <w:rsid w:val="008F2EEC"/>
    <w:rsid w:val="008F2F7D"/>
    <w:rsid w:val="008F3660"/>
    <w:rsid w:val="008F36E5"/>
    <w:rsid w:val="008F3A1E"/>
    <w:rsid w:val="008F3BA7"/>
    <w:rsid w:val="008F3E32"/>
    <w:rsid w:val="008F3F09"/>
    <w:rsid w:val="008F443C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0CE"/>
    <w:rsid w:val="00900868"/>
    <w:rsid w:val="00900B60"/>
    <w:rsid w:val="00900BFC"/>
    <w:rsid w:val="00900C57"/>
    <w:rsid w:val="009010FA"/>
    <w:rsid w:val="0090119E"/>
    <w:rsid w:val="0090164B"/>
    <w:rsid w:val="00901667"/>
    <w:rsid w:val="0090175E"/>
    <w:rsid w:val="00901C3B"/>
    <w:rsid w:val="00901CE3"/>
    <w:rsid w:val="00901D2A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A76"/>
    <w:rsid w:val="00903CCD"/>
    <w:rsid w:val="0090425D"/>
    <w:rsid w:val="009042BB"/>
    <w:rsid w:val="009045F7"/>
    <w:rsid w:val="009047C2"/>
    <w:rsid w:val="009047C7"/>
    <w:rsid w:val="009049B9"/>
    <w:rsid w:val="00904AA8"/>
    <w:rsid w:val="00904B19"/>
    <w:rsid w:val="00904CB5"/>
    <w:rsid w:val="00904EEF"/>
    <w:rsid w:val="00905276"/>
    <w:rsid w:val="009055CE"/>
    <w:rsid w:val="00905854"/>
    <w:rsid w:val="009059B9"/>
    <w:rsid w:val="009059C3"/>
    <w:rsid w:val="00905A0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B62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CAA"/>
    <w:rsid w:val="00910D85"/>
    <w:rsid w:val="00910E4C"/>
    <w:rsid w:val="00910EEA"/>
    <w:rsid w:val="009110AA"/>
    <w:rsid w:val="00911108"/>
    <w:rsid w:val="009113A5"/>
    <w:rsid w:val="0091149E"/>
    <w:rsid w:val="00911916"/>
    <w:rsid w:val="00911A04"/>
    <w:rsid w:val="00911A3A"/>
    <w:rsid w:val="00911C95"/>
    <w:rsid w:val="00911E8F"/>
    <w:rsid w:val="00911F82"/>
    <w:rsid w:val="00912380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1DB"/>
    <w:rsid w:val="00914435"/>
    <w:rsid w:val="009147BF"/>
    <w:rsid w:val="00914DEA"/>
    <w:rsid w:val="00914EF1"/>
    <w:rsid w:val="00914F09"/>
    <w:rsid w:val="00914FB4"/>
    <w:rsid w:val="009154F9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54"/>
    <w:rsid w:val="009162CC"/>
    <w:rsid w:val="009162D5"/>
    <w:rsid w:val="00916533"/>
    <w:rsid w:val="00916732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18"/>
    <w:rsid w:val="00917831"/>
    <w:rsid w:val="00917844"/>
    <w:rsid w:val="00917F8D"/>
    <w:rsid w:val="009201B1"/>
    <w:rsid w:val="009201BA"/>
    <w:rsid w:val="009201DC"/>
    <w:rsid w:val="009202A0"/>
    <w:rsid w:val="009203E5"/>
    <w:rsid w:val="0092058A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2ED"/>
    <w:rsid w:val="00922608"/>
    <w:rsid w:val="0092292D"/>
    <w:rsid w:val="00922B41"/>
    <w:rsid w:val="00922C2D"/>
    <w:rsid w:val="00922D2A"/>
    <w:rsid w:val="009230F9"/>
    <w:rsid w:val="0092365F"/>
    <w:rsid w:val="0092370F"/>
    <w:rsid w:val="00923779"/>
    <w:rsid w:val="0092377C"/>
    <w:rsid w:val="00923F9D"/>
    <w:rsid w:val="00923FC3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99D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89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1"/>
    <w:rsid w:val="00930E16"/>
    <w:rsid w:val="00930EE9"/>
    <w:rsid w:val="00930F70"/>
    <w:rsid w:val="0093115D"/>
    <w:rsid w:val="00931195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7D"/>
    <w:rsid w:val="009333C9"/>
    <w:rsid w:val="009334E8"/>
    <w:rsid w:val="009335BC"/>
    <w:rsid w:val="009338A7"/>
    <w:rsid w:val="009339BF"/>
    <w:rsid w:val="009339D2"/>
    <w:rsid w:val="00933A86"/>
    <w:rsid w:val="00933D44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4FB0"/>
    <w:rsid w:val="009350CA"/>
    <w:rsid w:val="009351BF"/>
    <w:rsid w:val="009351E3"/>
    <w:rsid w:val="0093527C"/>
    <w:rsid w:val="009352E7"/>
    <w:rsid w:val="009354F0"/>
    <w:rsid w:val="00935DD3"/>
    <w:rsid w:val="00935FF7"/>
    <w:rsid w:val="00936207"/>
    <w:rsid w:val="0093699E"/>
    <w:rsid w:val="009369F3"/>
    <w:rsid w:val="00936BD1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16"/>
    <w:rsid w:val="0094086F"/>
    <w:rsid w:val="009408CA"/>
    <w:rsid w:val="00940B59"/>
    <w:rsid w:val="00940DFA"/>
    <w:rsid w:val="00940EC3"/>
    <w:rsid w:val="009410A2"/>
    <w:rsid w:val="0094114F"/>
    <w:rsid w:val="00941178"/>
    <w:rsid w:val="00941223"/>
    <w:rsid w:val="009413C6"/>
    <w:rsid w:val="0094147C"/>
    <w:rsid w:val="009418A5"/>
    <w:rsid w:val="00941940"/>
    <w:rsid w:val="00941D01"/>
    <w:rsid w:val="00942192"/>
    <w:rsid w:val="00942292"/>
    <w:rsid w:val="0094294B"/>
    <w:rsid w:val="00942999"/>
    <w:rsid w:val="009429B0"/>
    <w:rsid w:val="00942B70"/>
    <w:rsid w:val="00942E36"/>
    <w:rsid w:val="0094304C"/>
    <w:rsid w:val="0094305E"/>
    <w:rsid w:val="0094312D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B17"/>
    <w:rsid w:val="00943D2E"/>
    <w:rsid w:val="00943D67"/>
    <w:rsid w:val="00943DB3"/>
    <w:rsid w:val="00943F14"/>
    <w:rsid w:val="009446B0"/>
    <w:rsid w:val="009447F5"/>
    <w:rsid w:val="00944834"/>
    <w:rsid w:val="00944955"/>
    <w:rsid w:val="00944963"/>
    <w:rsid w:val="00944D01"/>
    <w:rsid w:val="009451CA"/>
    <w:rsid w:val="0094533D"/>
    <w:rsid w:val="009454FD"/>
    <w:rsid w:val="009455A1"/>
    <w:rsid w:val="0094562B"/>
    <w:rsid w:val="00945638"/>
    <w:rsid w:val="009456FF"/>
    <w:rsid w:val="0094570B"/>
    <w:rsid w:val="00945D40"/>
    <w:rsid w:val="00945E38"/>
    <w:rsid w:val="00946180"/>
    <w:rsid w:val="0094644C"/>
    <w:rsid w:val="009465F7"/>
    <w:rsid w:val="00946803"/>
    <w:rsid w:val="0094698A"/>
    <w:rsid w:val="009469B9"/>
    <w:rsid w:val="00946BFC"/>
    <w:rsid w:val="00946D43"/>
    <w:rsid w:val="00946F0A"/>
    <w:rsid w:val="00946F1D"/>
    <w:rsid w:val="00947670"/>
    <w:rsid w:val="00947834"/>
    <w:rsid w:val="00947C29"/>
    <w:rsid w:val="00947C2F"/>
    <w:rsid w:val="009500BF"/>
    <w:rsid w:val="009501EE"/>
    <w:rsid w:val="009501F6"/>
    <w:rsid w:val="00950663"/>
    <w:rsid w:val="009507F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4C3"/>
    <w:rsid w:val="009539B2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B04"/>
    <w:rsid w:val="00954CE9"/>
    <w:rsid w:val="00954FF6"/>
    <w:rsid w:val="00955243"/>
    <w:rsid w:val="00955340"/>
    <w:rsid w:val="0095538D"/>
    <w:rsid w:val="009555B3"/>
    <w:rsid w:val="00955B3D"/>
    <w:rsid w:val="00955BCE"/>
    <w:rsid w:val="00955CFD"/>
    <w:rsid w:val="00955F18"/>
    <w:rsid w:val="00955F5E"/>
    <w:rsid w:val="00956403"/>
    <w:rsid w:val="009564B4"/>
    <w:rsid w:val="00956689"/>
    <w:rsid w:val="00956908"/>
    <w:rsid w:val="00956A57"/>
    <w:rsid w:val="00957251"/>
    <w:rsid w:val="00957529"/>
    <w:rsid w:val="00957985"/>
    <w:rsid w:val="00957FFC"/>
    <w:rsid w:val="0096010E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2FFD"/>
    <w:rsid w:val="009631A1"/>
    <w:rsid w:val="00963694"/>
    <w:rsid w:val="00963779"/>
    <w:rsid w:val="00963790"/>
    <w:rsid w:val="009639F8"/>
    <w:rsid w:val="00963C56"/>
    <w:rsid w:val="00963C88"/>
    <w:rsid w:val="00963E1E"/>
    <w:rsid w:val="00963FF2"/>
    <w:rsid w:val="00963FFC"/>
    <w:rsid w:val="009641E1"/>
    <w:rsid w:val="0096434B"/>
    <w:rsid w:val="0096439B"/>
    <w:rsid w:val="009644EB"/>
    <w:rsid w:val="009647EB"/>
    <w:rsid w:val="00964CA6"/>
    <w:rsid w:val="00964CFC"/>
    <w:rsid w:val="00964D4D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22B"/>
    <w:rsid w:val="00967370"/>
    <w:rsid w:val="0096762F"/>
    <w:rsid w:val="0096782D"/>
    <w:rsid w:val="00967ACC"/>
    <w:rsid w:val="00967DF7"/>
    <w:rsid w:val="00967F26"/>
    <w:rsid w:val="00967FA6"/>
    <w:rsid w:val="00970175"/>
    <w:rsid w:val="00970185"/>
    <w:rsid w:val="009705A3"/>
    <w:rsid w:val="00970613"/>
    <w:rsid w:val="009706DA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2CFF"/>
    <w:rsid w:val="00972F39"/>
    <w:rsid w:val="009730BB"/>
    <w:rsid w:val="00973390"/>
    <w:rsid w:val="00973627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492F"/>
    <w:rsid w:val="00974CFF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D57"/>
    <w:rsid w:val="00980F7C"/>
    <w:rsid w:val="009811C2"/>
    <w:rsid w:val="009814C3"/>
    <w:rsid w:val="009819C1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5EE"/>
    <w:rsid w:val="009837C1"/>
    <w:rsid w:val="0098398E"/>
    <w:rsid w:val="00983BB2"/>
    <w:rsid w:val="00983D12"/>
    <w:rsid w:val="00983D1E"/>
    <w:rsid w:val="0098406A"/>
    <w:rsid w:val="009840F1"/>
    <w:rsid w:val="00984342"/>
    <w:rsid w:val="00984714"/>
    <w:rsid w:val="009847DE"/>
    <w:rsid w:val="00984AE0"/>
    <w:rsid w:val="00984B24"/>
    <w:rsid w:val="00984F31"/>
    <w:rsid w:val="00985119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B7F"/>
    <w:rsid w:val="00987D3B"/>
    <w:rsid w:val="00987D96"/>
    <w:rsid w:val="00987E48"/>
    <w:rsid w:val="00987E77"/>
    <w:rsid w:val="00990262"/>
    <w:rsid w:val="00990626"/>
    <w:rsid w:val="0099064B"/>
    <w:rsid w:val="009906AE"/>
    <w:rsid w:val="00990795"/>
    <w:rsid w:val="00990AC1"/>
    <w:rsid w:val="00990B01"/>
    <w:rsid w:val="00990B5D"/>
    <w:rsid w:val="00990B66"/>
    <w:rsid w:val="00990C90"/>
    <w:rsid w:val="00990F2D"/>
    <w:rsid w:val="00990FBB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C4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461"/>
    <w:rsid w:val="00995645"/>
    <w:rsid w:val="00995836"/>
    <w:rsid w:val="00995DC7"/>
    <w:rsid w:val="00995DFA"/>
    <w:rsid w:val="009960E5"/>
    <w:rsid w:val="009960EA"/>
    <w:rsid w:val="00996494"/>
    <w:rsid w:val="00996572"/>
    <w:rsid w:val="0099668D"/>
    <w:rsid w:val="0099670B"/>
    <w:rsid w:val="0099679E"/>
    <w:rsid w:val="009967E7"/>
    <w:rsid w:val="00996954"/>
    <w:rsid w:val="00996A92"/>
    <w:rsid w:val="00996AF1"/>
    <w:rsid w:val="00997054"/>
    <w:rsid w:val="009978FB"/>
    <w:rsid w:val="00997A18"/>
    <w:rsid w:val="009A01DD"/>
    <w:rsid w:val="009A075B"/>
    <w:rsid w:val="009A0B12"/>
    <w:rsid w:val="009A0DFF"/>
    <w:rsid w:val="009A0F66"/>
    <w:rsid w:val="009A0FF1"/>
    <w:rsid w:val="009A10C6"/>
    <w:rsid w:val="009A13C1"/>
    <w:rsid w:val="009A17B1"/>
    <w:rsid w:val="009A1BFD"/>
    <w:rsid w:val="009A1E8D"/>
    <w:rsid w:val="009A2026"/>
    <w:rsid w:val="009A2520"/>
    <w:rsid w:val="009A255F"/>
    <w:rsid w:val="009A26B4"/>
    <w:rsid w:val="009A29D8"/>
    <w:rsid w:val="009A2A1F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908"/>
    <w:rsid w:val="009A5F6E"/>
    <w:rsid w:val="009A601E"/>
    <w:rsid w:val="009A6189"/>
    <w:rsid w:val="009A61C9"/>
    <w:rsid w:val="009A66C1"/>
    <w:rsid w:val="009A66E9"/>
    <w:rsid w:val="009A6EDD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2E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2F6"/>
    <w:rsid w:val="009B35B0"/>
    <w:rsid w:val="009B372E"/>
    <w:rsid w:val="009B3AB0"/>
    <w:rsid w:val="009B3C07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33"/>
    <w:rsid w:val="009B5698"/>
    <w:rsid w:val="009B56AE"/>
    <w:rsid w:val="009B5729"/>
    <w:rsid w:val="009B5839"/>
    <w:rsid w:val="009B5ACF"/>
    <w:rsid w:val="009B5AE5"/>
    <w:rsid w:val="009B5AFE"/>
    <w:rsid w:val="009B5C31"/>
    <w:rsid w:val="009B5E36"/>
    <w:rsid w:val="009B62B3"/>
    <w:rsid w:val="009B62C7"/>
    <w:rsid w:val="009B6302"/>
    <w:rsid w:val="009B64E9"/>
    <w:rsid w:val="009B67A4"/>
    <w:rsid w:val="009B6866"/>
    <w:rsid w:val="009B68E3"/>
    <w:rsid w:val="009B71A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B7FA7"/>
    <w:rsid w:val="009B7FEF"/>
    <w:rsid w:val="009C032B"/>
    <w:rsid w:val="009C0335"/>
    <w:rsid w:val="009C0DA1"/>
    <w:rsid w:val="009C0EC4"/>
    <w:rsid w:val="009C0F26"/>
    <w:rsid w:val="009C0FAA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1EC6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443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BF6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E05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EA8"/>
    <w:rsid w:val="009D2FC9"/>
    <w:rsid w:val="009D312E"/>
    <w:rsid w:val="009D38DB"/>
    <w:rsid w:val="009D3A6A"/>
    <w:rsid w:val="009D3AF4"/>
    <w:rsid w:val="009D3CD3"/>
    <w:rsid w:val="009D3CDF"/>
    <w:rsid w:val="009D3EA6"/>
    <w:rsid w:val="009D4245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C21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E"/>
    <w:rsid w:val="009D7CCE"/>
    <w:rsid w:val="009D7DE3"/>
    <w:rsid w:val="009E0163"/>
    <w:rsid w:val="009E02E2"/>
    <w:rsid w:val="009E040F"/>
    <w:rsid w:val="009E05CB"/>
    <w:rsid w:val="009E0774"/>
    <w:rsid w:val="009E07D5"/>
    <w:rsid w:val="009E0803"/>
    <w:rsid w:val="009E086C"/>
    <w:rsid w:val="009E0C67"/>
    <w:rsid w:val="009E0FEC"/>
    <w:rsid w:val="009E1004"/>
    <w:rsid w:val="009E1032"/>
    <w:rsid w:val="009E1209"/>
    <w:rsid w:val="009E1241"/>
    <w:rsid w:val="009E193E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2F3D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405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B3A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BAF"/>
    <w:rsid w:val="009F3D5B"/>
    <w:rsid w:val="009F4090"/>
    <w:rsid w:val="009F4369"/>
    <w:rsid w:val="009F45A8"/>
    <w:rsid w:val="009F47E4"/>
    <w:rsid w:val="009F4931"/>
    <w:rsid w:val="009F4A90"/>
    <w:rsid w:val="009F4ADC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D35"/>
    <w:rsid w:val="009F6ED7"/>
    <w:rsid w:val="009F6F85"/>
    <w:rsid w:val="009F711C"/>
    <w:rsid w:val="009F727B"/>
    <w:rsid w:val="009F742A"/>
    <w:rsid w:val="009F75E8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20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1B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839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49C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0E26"/>
    <w:rsid w:val="00A11328"/>
    <w:rsid w:val="00A113F5"/>
    <w:rsid w:val="00A1142A"/>
    <w:rsid w:val="00A1153E"/>
    <w:rsid w:val="00A11884"/>
    <w:rsid w:val="00A118C2"/>
    <w:rsid w:val="00A118F3"/>
    <w:rsid w:val="00A121B9"/>
    <w:rsid w:val="00A1221C"/>
    <w:rsid w:val="00A12247"/>
    <w:rsid w:val="00A12436"/>
    <w:rsid w:val="00A1265B"/>
    <w:rsid w:val="00A1277D"/>
    <w:rsid w:val="00A12950"/>
    <w:rsid w:val="00A12D31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743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7BA"/>
    <w:rsid w:val="00A17C78"/>
    <w:rsid w:val="00A17C92"/>
    <w:rsid w:val="00A17F64"/>
    <w:rsid w:val="00A17FC3"/>
    <w:rsid w:val="00A20488"/>
    <w:rsid w:val="00A20A6F"/>
    <w:rsid w:val="00A20A8C"/>
    <w:rsid w:val="00A20B14"/>
    <w:rsid w:val="00A20BEE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DAD"/>
    <w:rsid w:val="00A21F16"/>
    <w:rsid w:val="00A21F8F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9AF"/>
    <w:rsid w:val="00A23AA2"/>
    <w:rsid w:val="00A23AB4"/>
    <w:rsid w:val="00A23CBD"/>
    <w:rsid w:val="00A23F3F"/>
    <w:rsid w:val="00A24121"/>
    <w:rsid w:val="00A243B9"/>
    <w:rsid w:val="00A24492"/>
    <w:rsid w:val="00A244C3"/>
    <w:rsid w:val="00A244CD"/>
    <w:rsid w:val="00A2455C"/>
    <w:rsid w:val="00A246D9"/>
    <w:rsid w:val="00A247E0"/>
    <w:rsid w:val="00A24A13"/>
    <w:rsid w:val="00A24E4F"/>
    <w:rsid w:val="00A24E59"/>
    <w:rsid w:val="00A250BE"/>
    <w:rsid w:val="00A253CD"/>
    <w:rsid w:val="00A2544C"/>
    <w:rsid w:val="00A25681"/>
    <w:rsid w:val="00A256BB"/>
    <w:rsid w:val="00A25E17"/>
    <w:rsid w:val="00A25EC8"/>
    <w:rsid w:val="00A26002"/>
    <w:rsid w:val="00A262C6"/>
    <w:rsid w:val="00A26428"/>
    <w:rsid w:val="00A26912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9E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9A"/>
    <w:rsid w:val="00A31BE2"/>
    <w:rsid w:val="00A31C2F"/>
    <w:rsid w:val="00A31CB4"/>
    <w:rsid w:val="00A31EC2"/>
    <w:rsid w:val="00A32266"/>
    <w:rsid w:val="00A323EC"/>
    <w:rsid w:val="00A3261E"/>
    <w:rsid w:val="00A3269F"/>
    <w:rsid w:val="00A329B2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0B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6F9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2AF0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3C0"/>
    <w:rsid w:val="00A455B6"/>
    <w:rsid w:val="00A456B0"/>
    <w:rsid w:val="00A45A71"/>
    <w:rsid w:val="00A45B22"/>
    <w:rsid w:val="00A45CD4"/>
    <w:rsid w:val="00A45FF6"/>
    <w:rsid w:val="00A4646C"/>
    <w:rsid w:val="00A4647E"/>
    <w:rsid w:val="00A46520"/>
    <w:rsid w:val="00A46669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37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A50"/>
    <w:rsid w:val="00A53B32"/>
    <w:rsid w:val="00A53B84"/>
    <w:rsid w:val="00A54019"/>
    <w:rsid w:val="00A540B8"/>
    <w:rsid w:val="00A5421F"/>
    <w:rsid w:val="00A542F7"/>
    <w:rsid w:val="00A54311"/>
    <w:rsid w:val="00A544E3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D44"/>
    <w:rsid w:val="00A56EA2"/>
    <w:rsid w:val="00A56F5F"/>
    <w:rsid w:val="00A56FA8"/>
    <w:rsid w:val="00A57163"/>
    <w:rsid w:val="00A57184"/>
    <w:rsid w:val="00A57412"/>
    <w:rsid w:val="00A5756C"/>
    <w:rsid w:val="00A576AA"/>
    <w:rsid w:val="00A578D1"/>
    <w:rsid w:val="00A57D36"/>
    <w:rsid w:val="00A57E1D"/>
    <w:rsid w:val="00A6004C"/>
    <w:rsid w:val="00A602F6"/>
    <w:rsid w:val="00A60A31"/>
    <w:rsid w:val="00A60AAD"/>
    <w:rsid w:val="00A60C5F"/>
    <w:rsid w:val="00A6105A"/>
    <w:rsid w:val="00A61082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C5"/>
    <w:rsid w:val="00A624DA"/>
    <w:rsid w:val="00A62604"/>
    <w:rsid w:val="00A6288E"/>
    <w:rsid w:val="00A6290E"/>
    <w:rsid w:val="00A62A57"/>
    <w:rsid w:val="00A62DAC"/>
    <w:rsid w:val="00A630BC"/>
    <w:rsid w:val="00A63145"/>
    <w:rsid w:val="00A6322A"/>
    <w:rsid w:val="00A634B0"/>
    <w:rsid w:val="00A63871"/>
    <w:rsid w:val="00A638D3"/>
    <w:rsid w:val="00A638D6"/>
    <w:rsid w:val="00A63964"/>
    <w:rsid w:val="00A63A97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5592"/>
    <w:rsid w:val="00A660D2"/>
    <w:rsid w:val="00A663A4"/>
    <w:rsid w:val="00A663E4"/>
    <w:rsid w:val="00A66962"/>
    <w:rsid w:val="00A66A06"/>
    <w:rsid w:val="00A66C8C"/>
    <w:rsid w:val="00A66E6E"/>
    <w:rsid w:val="00A66FC7"/>
    <w:rsid w:val="00A67300"/>
    <w:rsid w:val="00A674C9"/>
    <w:rsid w:val="00A67740"/>
    <w:rsid w:val="00A679A1"/>
    <w:rsid w:val="00A67A1A"/>
    <w:rsid w:val="00A67A50"/>
    <w:rsid w:val="00A67C7B"/>
    <w:rsid w:val="00A67D6C"/>
    <w:rsid w:val="00A7037F"/>
    <w:rsid w:val="00A70874"/>
    <w:rsid w:val="00A70B9A"/>
    <w:rsid w:val="00A713F9"/>
    <w:rsid w:val="00A714BD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2EC7"/>
    <w:rsid w:val="00A730F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13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537"/>
    <w:rsid w:val="00A75611"/>
    <w:rsid w:val="00A75686"/>
    <w:rsid w:val="00A7568B"/>
    <w:rsid w:val="00A758E5"/>
    <w:rsid w:val="00A759B1"/>
    <w:rsid w:val="00A75B18"/>
    <w:rsid w:val="00A75E56"/>
    <w:rsid w:val="00A76024"/>
    <w:rsid w:val="00A760F7"/>
    <w:rsid w:val="00A76197"/>
    <w:rsid w:val="00A76262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3C5"/>
    <w:rsid w:val="00A81551"/>
    <w:rsid w:val="00A817DA"/>
    <w:rsid w:val="00A81A82"/>
    <w:rsid w:val="00A81F3B"/>
    <w:rsid w:val="00A8256D"/>
    <w:rsid w:val="00A82766"/>
    <w:rsid w:val="00A82832"/>
    <w:rsid w:val="00A828EB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9BD"/>
    <w:rsid w:val="00A84A83"/>
    <w:rsid w:val="00A84ACA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87F4D"/>
    <w:rsid w:val="00A9026A"/>
    <w:rsid w:val="00A9026C"/>
    <w:rsid w:val="00A9047D"/>
    <w:rsid w:val="00A904F4"/>
    <w:rsid w:val="00A905A8"/>
    <w:rsid w:val="00A907FE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9D0"/>
    <w:rsid w:val="00A91A44"/>
    <w:rsid w:val="00A91B10"/>
    <w:rsid w:val="00A91C6B"/>
    <w:rsid w:val="00A91CB7"/>
    <w:rsid w:val="00A91D0F"/>
    <w:rsid w:val="00A91E41"/>
    <w:rsid w:val="00A922D9"/>
    <w:rsid w:val="00A924A3"/>
    <w:rsid w:val="00A924F4"/>
    <w:rsid w:val="00A925AF"/>
    <w:rsid w:val="00A92AF4"/>
    <w:rsid w:val="00A930C6"/>
    <w:rsid w:val="00A93175"/>
    <w:rsid w:val="00A93D19"/>
    <w:rsid w:val="00A941F5"/>
    <w:rsid w:val="00A94209"/>
    <w:rsid w:val="00A9438A"/>
    <w:rsid w:val="00A9456A"/>
    <w:rsid w:val="00A946DB"/>
    <w:rsid w:val="00A946EA"/>
    <w:rsid w:val="00A94AAF"/>
    <w:rsid w:val="00A94B94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5BB1"/>
    <w:rsid w:val="00A961B8"/>
    <w:rsid w:val="00A96455"/>
    <w:rsid w:val="00A9675A"/>
    <w:rsid w:val="00A9766C"/>
    <w:rsid w:val="00A97704"/>
    <w:rsid w:val="00A9794D"/>
    <w:rsid w:val="00A979B3"/>
    <w:rsid w:val="00A97BAB"/>
    <w:rsid w:val="00A97D1E"/>
    <w:rsid w:val="00A97F64"/>
    <w:rsid w:val="00AA0337"/>
    <w:rsid w:val="00AA0B84"/>
    <w:rsid w:val="00AA0C19"/>
    <w:rsid w:val="00AA0C8A"/>
    <w:rsid w:val="00AA0DCA"/>
    <w:rsid w:val="00AA0F55"/>
    <w:rsid w:val="00AA0FF2"/>
    <w:rsid w:val="00AA1196"/>
    <w:rsid w:val="00AA11F5"/>
    <w:rsid w:val="00AA133F"/>
    <w:rsid w:val="00AA1433"/>
    <w:rsid w:val="00AA183F"/>
    <w:rsid w:val="00AA1A2E"/>
    <w:rsid w:val="00AA1B71"/>
    <w:rsid w:val="00AA1E5D"/>
    <w:rsid w:val="00AA2194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AEE"/>
    <w:rsid w:val="00AA3BF7"/>
    <w:rsid w:val="00AA3E5B"/>
    <w:rsid w:val="00AA469F"/>
    <w:rsid w:val="00AA47F3"/>
    <w:rsid w:val="00AA4815"/>
    <w:rsid w:val="00AA4A79"/>
    <w:rsid w:val="00AA5046"/>
    <w:rsid w:val="00AA50BE"/>
    <w:rsid w:val="00AA522D"/>
    <w:rsid w:val="00AA530D"/>
    <w:rsid w:val="00AA5561"/>
    <w:rsid w:val="00AA56FC"/>
    <w:rsid w:val="00AA582B"/>
    <w:rsid w:val="00AA5B00"/>
    <w:rsid w:val="00AA5BB1"/>
    <w:rsid w:val="00AA5F04"/>
    <w:rsid w:val="00AA6148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3EC"/>
    <w:rsid w:val="00AB0C8B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1CE7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4F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A3D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5DE2"/>
    <w:rsid w:val="00AB5E26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548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CD0"/>
    <w:rsid w:val="00AC4E96"/>
    <w:rsid w:val="00AC4FAE"/>
    <w:rsid w:val="00AC5195"/>
    <w:rsid w:val="00AC51E4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C75"/>
    <w:rsid w:val="00AC6DAD"/>
    <w:rsid w:val="00AC6E0A"/>
    <w:rsid w:val="00AC70BB"/>
    <w:rsid w:val="00AC71C6"/>
    <w:rsid w:val="00AC739D"/>
    <w:rsid w:val="00AC791C"/>
    <w:rsid w:val="00AC7CD7"/>
    <w:rsid w:val="00AC7D78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1D96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366"/>
    <w:rsid w:val="00AD49D6"/>
    <w:rsid w:val="00AD4ECB"/>
    <w:rsid w:val="00AD51A8"/>
    <w:rsid w:val="00AD57A6"/>
    <w:rsid w:val="00AD5DEC"/>
    <w:rsid w:val="00AD5E6B"/>
    <w:rsid w:val="00AD5F88"/>
    <w:rsid w:val="00AD60F3"/>
    <w:rsid w:val="00AD6394"/>
    <w:rsid w:val="00AD683E"/>
    <w:rsid w:val="00AD6BD9"/>
    <w:rsid w:val="00AD6CA1"/>
    <w:rsid w:val="00AD6FFF"/>
    <w:rsid w:val="00AD740B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538"/>
    <w:rsid w:val="00AE267A"/>
    <w:rsid w:val="00AE272C"/>
    <w:rsid w:val="00AE2B41"/>
    <w:rsid w:val="00AE2CB1"/>
    <w:rsid w:val="00AE2E47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57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A63"/>
    <w:rsid w:val="00AF2B92"/>
    <w:rsid w:val="00AF2C09"/>
    <w:rsid w:val="00AF332C"/>
    <w:rsid w:val="00AF3439"/>
    <w:rsid w:val="00AF34DF"/>
    <w:rsid w:val="00AF3823"/>
    <w:rsid w:val="00AF3EC5"/>
    <w:rsid w:val="00AF43AB"/>
    <w:rsid w:val="00AF447F"/>
    <w:rsid w:val="00AF45D9"/>
    <w:rsid w:val="00AF489E"/>
    <w:rsid w:val="00AF49B3"/>
    <w:rsid w:val="00AF4D41"/>
    <w:rsid w:val="00AF51F6"/>
    <w:rsid w:val="00AF522B"/>
    <w:rsid w:val="00AF5870"/>
    <w:rsid w:val="00AF59AC"/>
    <w:rsid w:val="00AF59EA"/>
    <w:rsid w:val="00AF5C3E"/>
    <w:rsid w:val="00AF5C78"/>
    <w:rsid w:val="00AF60B3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36"/>
    <w:rsid w:val="00AF6EBC"/>
    <w:rsid w:val="00AF6F79"/>
    <w:rsid w:val="00AF6FF2"/>
    <w:rsid w:val="00AF7144"/>
    <w:rsid w:val="00AF7372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0E1A"/>
    <w:rsid w:val="00B013DD"/>
    <w:rsid w:val="00B015F6"/>
    <w:rsid w:val="00B016C2"/>
    <w:rsid w:val="00B017A7"/>
    <w:rsid w:val="00B018E7"/>
    <w:rsid w:val="00B01DAB"/>
    <w:rsid w:val="00B01E2B"/>
    <w:rsid w:val="00B02315"/>
    <w:rsid w:val="00B025F6"/>
    <w:rsid w:val="00B028E0"/>
    <w:rsid w:val="00B0291B"/>
    <w:rsid w:val="00B02A50"/>
    <w:rsid w:val="00B02C9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069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38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34D"/>
    <w:rsid w:val="00B1051F"/>
    <w:rsid w:val="00B106FB"/>
    <w:rsid w:val="00B10798"/>
    <w:rsid w:val="00B108BB"/>
    <w:rsid w:val="00B10A12"/>
    <w:rsid w:val="00B10C33"/>
    <w:rsid w:val="00B10F75"/>
    <w:rsid w:val="00B1107C"/>
    <w:rsid w:val="00B11112"/>
    <w:rsid w:val="00B111CD"/>
    <w:rsid w:val="00B11363"/>
    <w:rsid w:val="00B11713"/>
    <w:rsid w:val="00B11831"/>
    <w:rsid w:val="00B119FC"/>
    <w:rsid w:val="00B11A6E"/>
    <w:rsid w:val="00B11CF1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C50"/>
    <w:rsid w:val="00B12E35"/>
    <w:rsid w:val="00B12E6F"/>
    <w:rsid w:val="00B12EB4"/>
    <w:rsid w:val="00B13223"/>
    <w:rsid w:val="00B1323A"/>
    <w:rsid w:val="00B13299"/>
    <w:rsid w:val="00B13467"/>
    <w:rsid w:val="00B137B7"/>
    <w:rsid w:val="00B137F8"/>
    <w:rsid w:val="00B1391E"/>
    <w:rsid w:val="00B1424F"/>
    <w:rsid w:val="00B14279"/>
    <w:rsid w:val="00B14405"/>
    <w:rsid w:val="00B14752"/>
    <w:rsid w:val="00B1488E"/>
    <w:rsid w:val="00B14AEA"/>
    <w:rsid w:val="00B14BAE"/>
    <w:rsid w:val="00B15588"/>
    <w:rsid w:val="00B158A6"/>
    <w:rsid w:val="00B15948"/>
    <w:rsid w:val="00B15958"/>
    <w:rsid w:val="00B15B44"/>
    <w:rsid w:val="00B15EE3"/>
    <w:rsid w:val="00B15FF0"/>
    <w:rsid w:val="00B16200"/>
    <w:rsid w:val="00B16281"/>
    <w:rsid w:val="00B16373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135"/>
    <w:rsid w:val="00B20146"/>
    <w:rsid w:val="00B202B9"/>
    <w:rsid w:val="00B204F9"/>
    <w:rsid w:val="00B207DD"/>
    <w:rsid w:val="00B20E7E"/>
    <w:rsid w:val="00B210BC"/>
    <w:rsid w:val="00B211D1"/>
    <w:rsid w:val="00B215D4"/>
    <w:rsid w:val="00B21852"/>
    <w:rsid w:val="00B21964"/>
    <w:rsid w:val="00B2203F"/>
    <w:rsid w:val="00B22132"/>
    <w:rsid w:val="00B22357"/>
    <w:rsid w:val="00B226EC"/>
    <w:rsid w:val="00B2273C"/>
    <w:rsid w:val="00B22A3E"/>
    <w:rsid w:val="00B22BC6"/>
    <w:rsid w:val="00B22EC1"/>
    <w:rsid w:val="00B234DA"/>
    <w:rsid w:val="00B23520"/>
    <w:rsid w:val="00B23917"/>
    <w:rsid w:val="00B2420C"/>
    <w:rsid w:val="00B246DC"/>
    <w:rsid w:val="00B24A33"/>
    <w:rsid w:val="00B24A5B"/>
    <w:rsid w:val="00B24A6F"/>
    <w:rsid w:val="00B24AC9"/>
    <w:rsid w:val="00B24B12"/>
    <w:rsid w:val="00B24BE1"/>
    <w:rsid w:val="00B24D94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84"/>
    <w:rsid w:val="00B258D0"/>
    <w:rsid w:val="00B25AB5"/>
    <w:rsid w:val="00B25D99"/>
    <w:rsid w:val="00B25DD7"/>
    <w:rsid w:val="00B25F74"/>
    <w:rsid w:val="00B265F1"/>
    <w:rsid w:val="00B2692C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8"/>
    <w:rsid w:val="00B33FFC"/>
    <w:rsid w:val="00B34011"/>
    <w:rsid w:val="00B34288"/>
    <w:rsid w:val="00B34537"/>
    <w:rsid w:val="00B3460E"/>
    <w:rsid w:val="00B34763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A17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6FF1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6FD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6EB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A61"/>
    <w:rsid w:val="00B43BAB"/>
    <w:rsid w:val="00B43C80"/>
    <w:rsid w:val="00B43E42"/>
    <w:rsid w:val="00B43F70"/>
    <w:rsid w:val="00B44073"/>
    <w:rsid w:val="00B44117"/>
    <w:rsid w:val="00B44173"/>
    <w:rsid w:val="00B4428E"/>
    <w:rsid w:val="00B443C2"/>
    <w:rsid w:val="00B44585"/>
    <w:rsid w:val="00B44921"/>
    <w:rsid w:val="00B44B0C"/>
    <w:rsid w:val="00B44F97"/>
    <w:rsid w:val="00B45054"/>
    <w:rsid w:val="00B453A0"/>
    <w:rsid w:val="00B454A4"/>
    <w:rsid w:val="00B454BD"/>
    <w:rsid w:val="00B4583B"/>
    <w:rsid w:val="00B45EA9"/>
    <w:rsid w:val="00B45FD0"/>
    <w:rsid w:val="00B4614B"/>
    <w:rsid w:val="00B46550"/>
    <w:rsid w:val="00B469C2"/>
    <w:rsid w:val="00B46A51"/>
    <w:rsid w:val="00B46B2E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725"/>
    <w:rsid w:val="00B52C71"/>
    <w:rsid w:val="00B52D66"/>
    <w:rsid w:val="00B52F5D"/>
    <w:rsid w:val="00B52FC8"/>
    <w:rsid w:val="00B5309C"/>
    <w:rsid w:val="00B530A4"/>
    <w:rsid w:val="00B5316A"/>
    <w:rsid w:val="00B5320C"/>
    <w:rsid w:val="00B533D2"/>
    <w:rsid w:val="00B53581"/>
    <w:rsid w:val="00B5360E"/>
    <w:rsid w:val="00B5389A"/>
    <w:rsid w:val="00B53BC2"/>
    <w:rsid w:val="00B53C9A"/>
    <w:rsid w:val="00B53EDB"/>
    <w:rsid w:val="00B53FF0"/>
    <w:rsid w:val="00B5412A"/>
    <w:rsid w:val="00B541AA"/>
    <w:rsid w:val="00B54522"/>
    <w:rsid w:val="00B5467C"/>
    <w:rsid w:val="00B549EA"/>
    <w:rsid w:val="00B54AF1"/>
    <w:rsid w:val="00B54BE3"/>
    <w:rsid w:val="00B54FB0"/>
    <w:rsid w:val="00B55118"/>
    <w:rsid w:val="00B5524B"/>
    <w:rsid w:val="00B55255"/>
    <w:rsid w:val="00B55496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B0C"/>
    <w:rsid w:val="00B56C9F"/>
    <w:rsid w:val="00B56D3D"/>
    <w:rsid w:val="00B56D47"/>
    <w:rsid w:val="00B56FB0"/>
    <w:rsid w:val="00B570CC"/>
    <w:rsid w:val="00B57106"/>
    <w:rsid w:val="00B571D1"/>
    <w:rsid w:val="00B574ED"/>
    <w:rsid w:val="00B575D7"/>
    <w:rsid w:val="00B57637"/>
    <w:rsid w:val="00B57A83"/>
    <w:rsid w:val="00B60C74"/>
    <w:rsid w:val="00B60CC2"/>
    <w:rsid w:val="00B610D6"/>
    <w:rsid w:val="00B6137F"/>
    <w:rsid w:val="00B618DA"/>
    <w:rsid w:val="00B619AD"/>
    <w:rsid w:val="00B619C6"/>
    <w:rsid w:val="00B61B71"/>
    <w:rsid w:val="00B61CCA"/>
    <w:rsid w:val="00B61D05"/>
    <w:rsid w:val="00B61D36"/>
    <w:rsid w:val="00B61D4F"/>
    <w:rsid w:val="00B61DF9"/>
    <w:rsid w:val="00B620DA"/>
    <w:rsid w:val="00B6238D"/>
    <w:rsid w:val="00B625C7"/>
    <w:rsid w:val="00B62654"/>
    <w:rsid w:val="00B62706"/>
    <w:rsid w:val="00B62A5C"/>
    <w:rsid w:val="00B62BBB"/>
    <w:rsid w:val="00B6323E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8E6"/>
    <w:rsid w:val="00B64B39"/>
    <w:rsid w:val="00B64BA5"/>
    <w:rsid w:val="00B64D11"/>
    <w:rsid w:val="00B64F38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6F7B"/>
    <w:rsid w:val="00B672F6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C55"/>
    <w:rsid w:val="00B70D04"/>
    <w:rsid w:val="00B70DE9"/>
    <w:rsid w:val="00B70E69"/>
    <w:rsid w:val="00B70ED0"/>
    <w:rsid w:val="00B7109C"/>
    <w:rsid w:val="00B713B3"/>
    <w:rsid w:val="00B7173C"/>
    <w:rsid w:val="00B71907"/>
    <w:rsid w:val="00B71F32"/>
    <w:rsid w:val="00B72066"/>
    <w:rsid w:val="00B72A04"/>
    <w:rsid w:val="00B72BCC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9D1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AF5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B2"/>
    <w:rsid w:val="00B833C0"/>
    <w:rsid w:val="00B833E9"/>
    <w:rsid w:val="00B83466"/>
    <w:rsid w:val="00B834EA"/>
    <w:rsid w:val="00B8352A"/>
    <w:rsid w:val="00B837B5"/>
    <w:rsid w:val="00B83829"/>
    <w:rsid w:val="00B83867"/>
    <w:rsid w:val="00B838CC"/>
    <w:rsid w:val="00B83A13"/>
    <w:rsid w:val="00B83A6F"/>
    <w:rsid w:val="00B84198"/>
    <w:rsid w:val="00B841CB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57A"/>
    <w:rsid w:val="00B8681C"/>
    <w:rsid w:val="00B86EB6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78"/>
    <w:rsid w:val="00B90EEB"/>
    <w:rsid w:val="00B90FA1"/>
    <w:rsid w:val="00B910BB"/>
    <w:rsid w:val="00B911D7"/>
    <w:rsid w:val="00B9167B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AB"/>
    <w:rsid w:val="00B939DA"/>
    <w:rsid w:val="00B93C09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4C6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17A"/>
    <w:rsid w:val="00B9720E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BF"/>
    <w:rsid w:val="00BA1EDB"/>
    <w:rsid w:val="00BA2003"/>
    <w:rsid w:val="00BA24D4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4D8"/>
    <w:rsid w:val="00BA58F1"/>
    <w:rsid w:val="00BA5C83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C3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196"/>
    <w:rsid w:val="00BB1292"/>
    <w:rsid w:val="00BB13B1"/>
    <w:rsid w:val="00BB1CF5"/>
    <w:rsid w:val="00BB1D42"/>
    <w:rsid w:val="00BB1D55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429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0F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256"/>
    <w:rsid w:val="00BC240D"/>
    <w:rsid w:val="00BC267D"/>
    <w:rsid w:val="00BC276B"/>
    <w:rsid w:val="00BC276C"/>
    <w:rsid w:val="00BC2AA8"/>
    <w:rsid w:val="00BC3125"/>
    <w:rsid w:val="00BC319B"/>
    <w:rsid w:val="00BC3212"/>
    <w:rsid w:val="00BC3294"/>
    <w:rsid w:val="00BC3411"/>
    <w:rsid w:val="00BC34CC"/>
    <w:rsid w:val="00BC3619"/>
    <w:rsid w:val="00BC3B0D"/>
    <w:rsid w:val="00BC3BEC"/>
    <w:rsid w:val="00BC3D30"/>
    <w:rsid w:val="00BC415E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BDC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C79CA"/>
    <w:rsid w:val="00BD01E0"/>
    <w:rsid w:val="00BD01F0"/>
    <w:rsid w:val="00BD0492"/>
    <w:rsid w:val="00BD0526"/>
    <w:rsid w:val="00BD07D3"/>
    <w:rsid w:val="00BD0990"/>
    <w:rsid w:val="00BD0E00"/>
    <w:rsid w:val="00BD1444"/>
    <w:rsid w:val="00BD1534"/>
    <w:rsid w:val="00BD15B0"/>
    <w:rsid w:val="00BD1650"/>
    <w:rsid w:val="00BD166D"/>
    <w:rsid w:val="00BD18B3"/>
    <w:rsid w:val="00BD1F78"/>
    <w:rsid w:val="00BD2C4D"/>
    <w:rsid w:val="00BD2D19"/>
    <w:rsid w:val="00BD2DE3"/>
    <w:rsid w:val="00BD2E8E"/>
    <w:rsid w:val="00BD3066"/>
    <w:rsid w:val="00BD350C"/>
    <w:rsid w:val="00BD37D8"/>
    <w:rsid w:val="00BD3914"/>
    <w:rsid w:val="00BD3A21"/>
    <w:rsid w:val="00BD3BA8"/>
    <w:rsid w:val="00BD400A"/>
    <w:rsid w:val="00BD41C0"/>
    <w:rsid w:val="00BD423A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3EE"/>
    <w:rsid w:val="00BE1510"/>
    <w:rsid w:val="00BE182B"/>
    <w:rsid w:val="00BE1AC7"/>
    <w:rsid w:val="00BE273A"/>
    <w:rsid w:val="00BE2823"/>
    <w:rsid w:val="00BE2A06"/>
    <w:rsid w:val="00BE30CB"/>
    <w:rsid w:val="00BE330C"/>
    <w:rsid w:val="00BE33A2"/>
    <w:rsid w:val="00BE345D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2BC"/>
    <w:rsid w:val="00BE54AE"/>
    <w:rsid w:val="00BE569D"/>
    <w:rsid w:val="00BE56F0"/>
    <w:rsid w:val="00BE57D8"/>
    <w:rsid w:val="00BE57E3"/>
    <w:rsid w:val="00BE5931"/>
    <w:rsid w:val="00BE5B3B"/>
    <w:rsid w:val="00BE5BB1"/>
    <w:rsid w:val="00BE5D3E"/>
    <w:rsid w:val="00BE5F86"/>
    <w:rsid w:val="00BE60E5"/>
    <w:rsid w:val="00BE62E8"/>
    <w:rsid w:val="00BE66AB"/>
    <w:rsid w:val="00BE677B"/>
    <w:rsid w:val="00BE6938"/>
    <w:rsid w:val="00BE6A6B"/>
    <w:rsid w:val="00BE6C5D"/>
    <w:rsid w:val="00BE6CC8"/>
    <w:rsid w:val="00BE6F07"/>
    <w:rsid w:val="00BE74D1"/>
    <w:rsid w:val="00BE75E0"/>
    <w:rsid w:val="00BE7631"/>
    <w:rsid w:val="00BE76A0"/>
    <w:rsid w:val="00BE77D4"/>
    <w:rsid w:val="00BE7911"/>
    <w:rsid w:val="00BE79AC"/>
    <w:rsid w:val="00BE7ADE"/>
    <w:rsid w:val="00BE7CA0"/>
    <w:rsid w:val="00BE7D2B"/>
    <w:rsid w:val="00BE7D43"/>
    <w:rsid w:val="00BE7E37"/>
    <w:rsid w:val="00BE7F84"/>
    <w:rsid w:val="00BF02B0"/>
    <w:rsid w:val="00BF050C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AAA"/>
    <w:rsid w:val="00BF2C8A"/>
    <w:rsid w:val="00BF2CFF"/>
    <w:rsid w:val="00BF301D"/>
    <w:rsid w:val="00BF3051"/>
    <w:rsid w:val="00BF3058"/>
    <w:rsid w:val="00BF3523"/>
    <w:rsid w:val="00BF3604"/>
    <w:rsid w:val="00BF3855"/>
    <w:rsid w:val="00BF39B8"/>
    <w:rsid w:val="00BF4005"/>
    <w:rsid w:val="00BF412A"/>
    <w:rsid w:val="00BF417B"/>
    <w:rsid w:val="00BF4434"/>
    <w:rsid w:val="00BF44F9"/>
    <w:rsid w:val="00BF4576"/>
    <w:rsid w:val="00BF45C7"/>
    <w:rsid w:val="00BF486F"/>
    <w:rsid w:val="00BF49AC"/>
    <w:rsid w:val="00BF4A6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4D5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BF7D6A"/>
    <w:rsid w:val="00C00016"/>
    <w:rsid w:val="00C00054"/>
    <w:rsid w:val="00C000F4"/>
    <w:rsid w:val="00C00174"/>
    <w:rsid w:val="00C00293"/>
    <w:rsid w:val="00C003BA"/>
    <w:rsid w:val="00C005F6"/>
    <w:rsid w:val="00C00759"/>
    <w:rsid w:val="00C00C51"/>
    <w:rsid w:val="00C01169"/>
    <w:rsid w:val="00C01180"/>
    <w:rsid w:val="00C01427"/>
    <w:rsid w:val="00C0182A"/>
    <w:rsid w:val="00C0192B"/>
    <w:rsid w:val="00C01958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5A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72D"/>
    <w:rsid w:val="00C04821"/>
    <w:rsid w:val="00C04A7D"/>
    <w:rsid w:val="00C04B6A"/>
    <w:rsid w:val="00C04D3F"/>
    <w:rsid w:val="00C04DEE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C8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A7C"/>
    <w:rsid w:val="00C11185"/>
    <w:rsid w:val="00C11228"/>
    <w:rsid w:val="00C1175C"/>
    <w:rsid w:val="00C118B0"/>
    <w:rsid w:val="00C119BE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BBE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BF5"/>
    <w:rsid w:val="00C20C12"/>
    <w:rsid w:val="00C20EED"/>
    <w:rsid w:val="00C2110E"/>
    <w:rsid w:val="00C2124D"/>
    <w:rsid w:val="00C2181F"/>
    <w:rsid w:val="00C21830"/>
    <w:rsid w:val="00C22146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29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437"/>
    <w:rsid w:val="00C255A7"/>
    <w:rsid w:val="00C255AB"/>
    <w:rsid w:val="00C25618"/>
    <w:rsid w:val="00C2564E"/>
    <w:rsid w:val="00C256BB"/>
    <w:rsid w:val="00C25858"/>
    <w:rsid w:val="00C25868"/>
    <w:rsid w:val="00C25A7F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6E1B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62"/>
    <w:rsid w:val="00C3038B"/>
    <w:rsid w:val="00C303CA"/>
    <w:rsid w:val="00C305E6"/>
    <w:rsid w:val="00C306BB"/>
    <w:rsid w:val="00C30B4A"/>
    <w:rsid w:val="00C30BA1"/>
    <w:rsid w:val="00C312D9"/>
    <w:rsid w:val="00C31501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3AA"/>
    <w:rsid w:val="00C32473"/>
    <w:rsid w:val="00C3272C"/>
    <w:rsid w:val="00C329A0"/>
    <w:rsid w:val="00C329C0"/>
    <w:rsid w:val="00C32B8A"/>
    <w:rsid w:val="00C32BF6"/>
    <w:rsid w:val="00C32C6F"/>
    <w:rsid w:val="00C331FB"/>
    <w:rsid w:val="00C33244"/>
    <w:rsid w:val="00C333E3"/>
    <w:rsid w:val="00C333E5"/>
    <w:rsid w:val="00C33991"/>
    <w:rsid w:val="00C33AA8"/>
    <w:rsid w:val="00C33B8B"/>
    <w:rsid w:val="00C33BB4"/>
    <w:rsid w:val="00C33FEF"/>
    <w:rsid w:val="00C340DF"/>
    <w:rsid w:val="00C34491"/>
    <w:rsid w:val="00C3460E"/>
    <w:rsid w:val="00C348A1"/>
    <w:rsid w:val="00C34BD7"/>
    <w:rsid w:val="00C34C06"/>
    <w:rsid w:val="00C34CD4"/>
    <w:rsid w:val="00C35132"/>
    <w:rsid w:val="00C35252"/>
    <w:rsid w:val="00C35411"/>
    <w:rsid w:val="00C3542A"/>
    <w:rsid w:val="00C356CE"/>
    <w:rsid w:val="00C35C25"/>
    <w:rsid w:val="00C35D70"/>
    <w:rsid w:val="00C35E78"/>
    <w:rsid w:val="00C35FC9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8B0"/>
    <w:rsid w:val="00C42A2A"/>
    <w:rsid w:val="00C42D39"/>
    <w:rsid w:val="00C42D7F"/>
    <w:rsid w:val="00C42FA4"/>
    <w:rsid w:val="00C431AA"/>
    <w:rsid w:val="00C43248"/>
    <w:rsid w:val="00C4351D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5F3D"/>
    <w:rsid w:val="00C46002"/>
    <w:rsid w:val="00C464C0"/>
    <w:rsid w:val="00C46507"/>
    <w:rsid w:val="00C4651A"/>
    <w:rsid w:val="00C46553"/>
    <w:rsid w:val="00C4670B"/>
    <w:rsid w:val="00C4677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A8F"/>
    <w:rsid w:val="00C51B31"/>
    <w:rsid w:val="00C51D15"/>
    <w:rsid w:val="00C51E20"/>
    <w:rsid w:val="00C51FE7"/>
    <w:rsid w:val="00C521B7"/>
    <w:rsid w:val="00C52B20"/>
    <w:rsid w:val="00C52E91"/>
    <w:rsid w:val="00C52EA5"/>
    <w:rsid w:val="00C53194"/>
    <w:rsid w:val="00C53616"/>
    <w:rsid w:val="00C536FB"/>
    <w:rsid w:val="00C53792"/>
    <w:rsid w:val="00C53817"/>
    <w:rsid w:val="00C5394C"/>
    <w:rsid w:val="00C53B91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14E"/>
    <w:rsid w:val="00C60361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1F11"/>
    <w:rsid w:val="00C620DC"/>
    <w:rsid w:val="00C62203"/>
    <w:rsid w:val="00C62388"/>
    <w:rsid w:val="00C62653"/>
    <w:rsid w:val="00C6276A"/>
    <w:rsid w:val="00C628E9"/>
    <w:rsid w:val="00C62A1F"/>
    <w:rsid w:val="00C62F1E"/>
    <w:rsid w:val="00C630F3"/>
    <w:rsid w:val="00C63281"/>
    <w:rsid w:val="00C63405"/>
    <w:rsid w:val="00C634B2"/>
    <w:rsid w:val="00C63779"/>
    <w:rsid w:val="00C63D93"/>
    <w:rsid w:val="00C63E42"/>
    <w:rsid w:val="00C63F03"/>
    <w:rsid w:val="00C6411B"/>
    <w:rsid w:val="00C64212"/>
    <w:rsid w:val="00C642FE"/>
    <w:rsid w:val="00C645F5"/>
    <w:rsid w:val="00C6480A"/>
    <w:rsid w:val="00C64A3A"/>
    <w:rsid w:val="00C64A9C"/>
    <w:rsid w:val="00C64E92"/>
    <w:rsid w:val="00C6529C"/>
    <w:rsid w:val="00C65506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EFF"/>
    <w:rsid w:val="00C72F30"/>
    <w:rsid w:val="00C732B3"/>
    <w:rsid w:val="00C732D9"/>
    <w:rsid w:val="00C735B6"/>
    <w:rsid w:val="00C735BE"/>
    <w:rsid w:val="00C73845"/>
    <w:rsid w:val="00C738AB"/>
    <w:rsid w:val="00C738F7"/>
    <w:rsid w:val="00C73B2F"/>
    <w:rsid w:val="00C741DA"/>
    <w:rsid w:val="00C74326"/>
    <w:rsid w:val="00C7435F"/>
    <w:rsid w:val="00C7439C"/>
    <w:rsid w:val="00C74567"/>
    <w:rsid w:val="00C745F3"/>
    <w:rsid w:val="00C748D9"/>
    <w:rsid w:val="00C74E13"/>
    <w:rsid w:val="00C74ED0"/>
    <w:rsid w:val="00C74FC1"/>
    <w:rsid w:val="00C751EA"/>
    <w:rsid w:val="00C75382"/>
    <w:rsid w:val="00C754E0"/>
    <w:rsid w:val="00C756D7"/>
    <w:rsid w:val="00C75D87"/>
    <w:rsid w:val="00C7626D"/>
    <w:rsid w:val="00C76359"/>
    <w:rsid w:val="00C763CF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29D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7D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07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25F"/>
    <w:rsid w:val="00C863E7"/>
    <w:rsid w:val="00C868D6"/>
    <w:rsid w:val="00C86A47"/>
    <w:rsid w:val="00C86DF6"/>
    <w:rsid w:val="00C870BD"/>
    <w:rsid w:val="00C87216"/>
    <w:rsid w:val="00C875A1"/>
    <w:rsid w:val="00C87702"/>
    <w:rsid w:val="00C87BE5"/>
    <w:rsid w:val="00C87C3A"/>
    <w:rsid w:val="00C87E0B"/>
    <w:rsid w:val="00C87E68"/>
    <w:rsid w:val="00C87F86"/>
    <w:rsid w:val="00C90184"/>
    <w:rsid w:val="00C90220"/>
    <w:rsid w:val="00C90311"/>
    <w:rsid w:val="00C90482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0EE7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2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C0F"/>
    <w:rsid w:val="00CA3E59"/>
    <w:rsid w:val="00CA447D"/>
    <w:rsid w:val="00CA448A"/>
    <w:rsid w:val="00CA46B1"/>
    <w:rsid w:val="00CA470D"/>
    <w:rsid w:val="00CA4ACA"/>
    <w:rsid w:val="00CA503D"/>
    <w:rsid w:val="00CA5206"/>
    <w:rsid w:val="00CA5328"/>
    <w:rsid w:val="00CA56B5"/>
    <w:rsid w:val="00CA5810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198"/>
    <w:rsid w:val="00CA635E"/>
    <w:rsid w:val="00CA646E"/>
    <w:rsid w:val="00CA662B"/>
    <w:rsid w:val="00CA67DC"/>
    <w:rsid w:val="00CA6EA3"/>
    <w:rsid w:val="00CA7493"/>
    <w:rsid w:val="00CA74AB"/>
    <w:rsid w:val="00CA7516"/>
    <w:rsid w:val="00CA7722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510F"/>
    <w:rsid w:val="00CB59F8"/>
    <w:rsid w:val="00CB5A4D"/>
    <w:rsid w:val="00CB5F12"/>
    <w:rsid w:val="00CB6228"/>
    <w:rsid w:val="00CB685C"/>
    <w:rsid w:val="00CB6B93"/>
    <w:rsid w:val="00CB6D73"/>
    <w:rsid w:val="00CB6D93"/>
    <w:rsid w:val="00CB6E81"/>
    <w:rsid w:val="00CB6ED2"/>
    <w:rsid w:val="00CB7304"/>
    <w:rsid w:val="00CB7463"/>
    <w:rsid w:val="00CB7639"/>
    <w:rsid w:val="00CB776F"/>
    <w:rsid w:val="00CB7A06"/>
    <w:rsid w:val="00CB7BFB"/>
    <w:rsid w:val="00CB7E7E"/>
    <w:rsid w:val="00CB7F51"/>
    <w:rsid w:val="00CC03E4"/>
    <w:rsid w:val="00CC05CB"/>
    <w:rsid w:val="00CC0698"/>
    <w:rsid w:val="00CC076B"/>
    <w:rsid w:val="00CC0B29"/>
    <w:rsid w:val="00CC121C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9C2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64"/>
    <w:rsid w:val="00CC54C4"/>
    <w:rsid w:val="00CC54D8"/>
    <w:rsid w:val="00CC5876"/>
    <w:rsid w:val="00CC5C72"/>
    <w:rsid w:val="00CC5D7B"/>
    <w:rsid w:val="00CC5E2E"/>
    <w:rsid w:val="00CC5E30"/>
    <w:rsid w:val="00CC6610"/>
    <w:rsid w:val="00CC6955"/>
    <w:rsid w:val="00CC6A2C"/>
    <w:rsid w:val="00CC6E32"/>
    <w:rsid w:val="00CC6E6E"/>
    <w:rsid w:val="00CC71B9"/>
    <w:rsid w:val="00CC798C"/>
    <w:rsid w:val="00CC7A69"/>
    <w:rsid w:val="00CC7D70"/>
    <w:rsid w:val="00CD00C2"/>
    <w:rsid w:val="00CD03FE"/>
    <w:rsid w:val="00CD0410"/>
    <w:rsid w:val="00CD050A"/>
    <w:rsid w:val="00CD072C"/>
    <w:rsid w:val="00CD0D1F"/>
    <w:rsid w:val="00CD125C"/>
    <w:rsid w:val="00CD13C8"/>
    <w:rsid w:val="00CD13D9"/>
    <w:rsid w:val="00CD183E"/>
    <w:rsid w:val="00CD184E"/>
    <w:rsid w:val="00CD1870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8CE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1F69"/>
    <w:rsid w:val="00CE23D6"/>
    <w:rsid w:val="00CE275F"/>
    <w:rsid w:val="00CE2780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3E44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C2A"/>
    <w:rsid w:val="00CE6D4A"/>
    <w:rsid w:val="00CE6E6A"/>
    <w:rsid w:val="00CE7A84"/>
    <w:rsid w:val="00CE7E63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36A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AB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8F"/>
    <w:rsid w:val="00CF6991"/>
    <w:rsid w:val="00CF6AF6"/>
    <w:rsid w:val="00CF6C73"/>
    <w:rsid w:val="00CF6E49"/>
    <w:rsid w:val="00CF6F86"/>
    <w:rsid w:val="00CF7007"/>
    <w:rsid w:val="00CF7104"/>
    <w:rsid w:val="00CF730C"/>
    <w:rsid w:val="00CF748C"/>
    <w:rsid w:val="00CF755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24A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3A7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3D3"/>
    <w:rsid w:val="00D046F3"/>
    <w:rsid w:val="00D04811"/>
    <w:rsid w:val="00D04990"/>
    <w:rsid w:val="00D04D3E"/>
    <w:rsid w:val="00D04EBF"/>
    <w:rsid w:val="00D04F25"/>
    <w:rsid w:val="00D05137"/>
    <w:rsid w:val="00D05195"/>
    <w:rsid w:val="00D054AA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D60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5A1"/>
    <w:rsid w:val="00D12791"/>
    <w:rsid w:val="00D127BA"/>
    <w:rsid w:val="00D12CAB"/>
    <w:rsid w:val="00D12CC8"/>
    <w:rsid w:val="00D12ED4"/>
    <w:rsid w:val="00D1316B"/>
    <w:rsid w:val="00D132CE"/>
    <w:rsid w:val="00D1340A"/>
    <w:rsid w:val="00D134FC"/>
    <w:rsid w:val="00D13580"/>
    <w:rsid w:val="00D135DB"/>
    <w:rsid w:val="00D13770"/>
    <w:rsid w:val="00D13788"/>
    <w:rsid w:val="00D1386B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1D"/>
    <w:rsid w:val="00D15CEF"/>
    <w:rsid w:val="00D15FD0"/>
    <w:rsid w:val="00D1601F"/>
    <w:rsid w:val="00D1613A"/>
    <w:rsid w:val="00D164B6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303"/>
    <w:rsid w:val="00D2144C"/>
    <w:rsid w:val="00D2150B"/>
    <w:rsid w:val="00D217BF"/>
    <w:rsid w:val="00D21F1A"/>
    <w:rsid w:val="00D21F67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338"/>
    <w:rsid w:val="00D2435A"/>
    <w:rsid w:val="00D2445C"/>
    <w:rsid w:val="00D245DC"/>
    <w:rsid w:val="00D2462C"/>
    <w:rsid w:val="00D24CD9"/>
    <w:rsid w:val="00D24D8F"/>
    <w:rsid w:val="00D250D9"/>
    <w:rsid w:val="00D2526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825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8A1"/>
    <w:rsid w:val="00D30B9C"/>
    <w:rsid w:val="00D30C86"/>
    <w:rsid w:val="00D30C93"/>
    <w:rsid w:val="00D30DED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301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4E61"/>
    <w:rsid w:val="00D35827"/>
    <w:rsid w:val="00D35C97"/>
    <w:rsid w:val="00D35D10"/>
    <w:rsid w:val="00D36605"/>
    <w:rsid w:val="00D3676E"/>
    <w:rsid w:val="00D36B18"/>
    <w:rsid w:val="00D36CE2"/>
    <w:rsid w:val="00D36D83"/>
    <w:rsid w:val="00D36DDB"/>
    <w:rsid w:val="00D36E5E"/>
    <w:rsid w:val="00D36E83"/>
    <w:rsid w:val="00D37659"/>
    <w:rsid w:val="00D376DA"/>
    <w:rsid w:val="00D377A6"/>
    <w:rsid w:val="00D37B66"/>
    <w:rsid w:val="00D37DDF"/>
    <w:rsid w:val="00D37E04"/>
    <w:rsid w:val="00D37E80"/>
    <w:rsid w:val="00D37F25"/>
    <w:rsid w:val="00D4034B"/>
    <w:rsid w:val="00D40961"/>
    <w:rsid w:val="00D40A2D"/>
    <w:rsid w:val="00D40C7C"/>
    <w:rsid w:val="00D40CD9"/>
    <w:rsid w:val="00D40F08"/>
    <w:rsid w:val="00D411F6"/>
    <w:rsid w:val="00D412E7"/>
    <w:rsid w:val="00D41396"/>
    <w:rsid w:val="00D41539"/>
    <w:rsid w:val="00D41902"/>
    <w:rsid w:val="00D41976"/>
    <w:rsid w:val="00D41A13"/>
    <w:rsid w:val="00D41AB5"/>
    <w:rsid w:val="00D41CE5"/>
    <w:rsid w:val="00D41CFF"/>
    <w:rsid w:val="00D41D23"/>
    <w:rsid w:val="00D424F5"/>
    <w:rsid w:val="00D42932"/>
    <w:rsid w:val="00D42A93"/>
    <w:rsid w:val="00D42B41"/>
    <w:rsid w:val="00D42CC2"/>
    <w:rsid w:val="00D42CDB"/>
    <w:rsid w:val="00D42D66"/>
    <w:rsid w:val="00D42DC8"/>
    <w:rsid w:val="00D42FF7"/>
    <w:rsid w:val="00D4313C"/>
    <w:rsid w:val="00D43403"/>
    <w:rsid w:val="00D434F7"/>
    <w:rsid w:val="00D43784"/>
    <w:rsid w:val="00D43817"/>
    <w:rsid w:val="00D43980"/>
    <w:rsid w:val="00D43A27"/>
    <w:rsid w:val="00D43A62"/>
    <w:rsid w:val="00D43BF7"/>
    <w:rsid w:val="00D44187"/>
    <w:rsid w:val="00D4421E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3D3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37"/>
    <w:rsid w:val="00D4789B"/>
    <w:rsid w:val="00D47D51"/>
    <w:rsid w:val="00D500AD"/>
    <w:rsid w:val="00D50120"/>
    <w:rsid w:val="00D502B2"/>
    <w:rsid w:val="00D50694"/>
    <w:rsid w:val="00D50A71"/>
    <w:rsid w:val="00D50BF8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2DD2"/>
    <w:rsid w:val="00D53079"/>
    <w:rsid w:val="00D53241"/>
    <w:rsid w:val="00D537BC"/>
    <w:rsid w:val="00D537EA"/>
    <w:rsid w:val="00D53DFF"/>
    <w:rsid w:val="00D53EA6"/>
    <w:rsid w:val="00D540FD"/>
    <w:rsid w:val="00D544DF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1DB"/>
    <w:rsid w:val="00D5642F"/>
    <w:rsid w:val="00D56476"/>
    <w:rsid w:val="00D56534"/>
    <w:rsid w:val="00D56663"/>
    <w:rsid w:val="00D566DA"/>
    <w:rsid w:val="00D56B22"/>
    <w:rsid w:val="00D56CB9"/>
    <w:rsid w:val="00D56DFD"/>
    <w:rsid w:val="00D56EEB"/>
    <w:rsid w:val="00D56F6A"/>
    <w:rsid w:val="00D57019"/>
    <w:rsid w:val="00D570FC"/>
    <w:rsid w:val="00D572A1"/>
    <w:rsid w:val="00D573D5"/>
    <w:rsid w:val="00D573F5"/>
    <w:rsid w:val="00D575AD"/>
    <w:rsid w:val="00D57669"/>
    <w:rsid w:val="00D5787B"/>
    <w:rsid w:val="00D57ADE"/>
    <w:rsid w:val="00D57BD6"/>
    <w:rsid w:val="00D57FE3"/>
    <w:rsid w:val="00D60714"/>
    <w:rsid w:val="00D60BBF"/>
    <w:rsid w:val="00D60E5C"/>
    <w:rsid w:val="00D60E92"/>
    <w:rsid w:val="00D610DE"/>
    <w:rsid w:val="00D61233"/>
    <w:rsid w:val="00D612C9"/>
    <w:rsid w:val="00D6139F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44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89C"/>
    <w:rsid w:val="00D659D7"/>
    <w:rsid w:val="00D65C5B"/>
    <w:rsid w:val="00D65E94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67D"/>
    <w:rsid w:val="00D73837"/>
    <w:rsid w:val="00D73961"/>
    <w:rsid w:val="00D73A04"/>
    <w:rsid w:val="00D73E99"/>
    <w:rsid w:val="00D73FC4"/>
    <w:rsid w:val="00D740FE"/>
    <w:rsid w:val="00D7467C"/>
    <w:rsid w:val="00D74A1A"/>
    <w:rsid w:val="00D74A4D"/>
    <w:rsid w:val="00D74BE4"/>
    <w:rsid w:val="00D74D6A"/>
    <w:rsid w:val="00D75047"/>
    <w:rsid w:val="00D752CB"/>
    <w:rsid w:val="00D75499"/>
    <w:rsid w:val="00D75529"/>
    <w:rsid w:val="00D75673"/>
    <w:rsid w:val="00D75B4C"/>
    <w:rsid w:val="00D75E4E"/>
    <w:rsid w:val="00D75F8D"/>
    <w:rsid w:val="00D7635F"/>
    <w:rsid w:val="00D763C9"/>
    <w:rsid w:val="00D768EB"/>
    <w:rsid w:val="00D76944"/>
    <w:rsid w:val="00D76C58"/>
    <w:rsid w:val="00D76D33"/>
    <w:rsid w:val="00D76DBA"/>
    <w:rsid w:val="00D76FAE"/>
    <w:rsid w:val="00D772F7"/>
    <w:rsid w:val="00D77607"/>
    <w:rsid w:val="00D776F0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7C3"/>
    <w:rsid w:val="00D8383A"/>
    <w:rsid w:val="00D839CC"/>
    <w:rsid w:val="00D83A28"/>
    <w:rsid w:val="00D83EB9"/>
    <w:rsid w:val="00D83F18"/>
    <w:rsid w:val="00D84275"/>
    <w:rsid w:val="00D8441B"/>
    <w:rsid w:val="00D84648"/>
    <w:rsid w:val="00D846AC"/>
    <w:rsid w:val="00D84B45"/>
    <w:rsid w:val="00D85364"/>
    <w:rsid w:val="00D8570F"/>
    <w:rsid w:val="00D857BD"/>
    <w:rsid w:val="00D85971"/>
    <w:rsid w:val="00D85CFD"/>
    <w:rsid w:val="00D85E58"/>
    <w:rsid w:val="00D862E0"/>
    <w:rsid w:val="00D864BC"/>
    <w:rsid w:val="00D86578"/>
    <w:rsid w:val="00D86586"/>
    <w:rsid w:val="00D8666B"/>
    <w:rsid w:val="00D869D6"/>
    <w:rsid w:val="00D86A48"/>
    <w:rsid w:val="00D86AB0"/>
    <w:rsid w:val="00D86B55"/>
    <w:rsid w:val="00D86C9E"/>
    <w:rsid w:val="00D86F53"/>
    <w:rsid w:val="00D87E96"/>
    <w:rsid w:val="00D87FF0"/>
    <w:rsid w:val="00D901F4"/>
    <w:rsid w:val="00D9023A"/>
    <w:rsid w:val="00D90598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29B"/>
    <w:rsid w:val="00D9233F"/>
    <w:rsid w:val="00D92699"/>
    <w:rsid w:val="00D92793"/>
    <w:rsid w:val="00D929FC"/>
    <w:rsid w:val="00D92B7D"/>
    <w:rsid w:val="00D92B7F"/>
    <w:rsid w:val="00D92C43"/>
    <w:rsid w:val="00D92F2B"/>
    <w:rsid w:val="00D933AA"/>
    <w:rsid w:val="00D93517"/>
    <w:rsid w:val="00D936DF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9C9"/>
    <w:rsid w:val="00D95ACA"/>
    <w:rsid w:val="00D95B11"/>
    <w:rsid w:val="00D95BFB"/>
    <w:rsid w:val="00D95CE2"/>
    <w:rsid w:val="00D95D4C"/>
    <w:rsid w:val="00D95DE0"/>
    <w:rsid w:val="00D95E1E"/>
    <w:rsid w:val="00D95EE1"/>
    <w:rsid w:val="00D961A1"/>
    <w:rsid w:val="00D96233"/>
    <w:rsid w:val="00D964B6"/>
    <w:rsid w:val="00D964EE"/>
    <w:rsid w:val="00D9673B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8D6"/>
    <w:rsid w:val="00DA0A0E"/>
    <w:rsid w:val="00DA0B2D"/>
    <w:rsid w:val="00DA0DA3"/>
    <w:rsid w:val="00DA0EEA"/>
    <w:rsid w:val="00DA0FEE"/>
    <w:rsid w:val="00DA12E7"/>
    <w:rsid w:val="00DA18E1"/>
    <w:rsid w:val="00DA1C3B"/>
    <w:rsid w:val="00DA1E1A"/>
    <w:rsid w:val="00DA1E9D"/>
    <w:rsid w:val="00DA210A"/>
    <w:rsid w:val="00DA218C"/>
    <w:rsid w:val="00DA2194"/>
    <w:rsid w:val="00DA26C3"/>
    <w:rsid w:val="00DA27F3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18"/>
    <w:rsid w:val="00DA5994"/>
    <w:rsid w:val="00DA5A94"/>
    <w:rsid w:val="00DA60A3"/>
    <w:rsid w:val="00DA616B"/>
    <w:rsid w:val="00DA62C6"/>
    <w:rsid w:val="00DA6400"/>
    <w:rsid w:val="00DA6491"/>
    <w:rsid w:val="00DA674B"/>
    <w:rsid w:val="00DA677F"/>
    <w:rsid w:val="00DA6788"/>
    <w:rsid w:val="00DA6A66"/>
    <w:rsid w:val="00DA6C07"/>
    <w:rsid w:val="00DA6EA1"/>
    <w:rsid w:val="00DA7780"/>
    <w:rsid w:val="00DA797F"/>
    <w:rsid w:val="00DB0253"/>
    <w:rsid w:val="00DB04A9"/>
    <w:rsid w:val="00DB0A49"/>
    <w:rsid w:val="00DB0EAF"/>
    <w:rsid w:val="00DB0F23"/>
    <w:rsid w:val="00DB1267"/>
    <w:rsid w:val="00DB130C"/>
    <w:rsid w:val="00DB14BD"/>
    <w:rsid w:val="00DB14ED"/>
    <w:rsid w:val="00DB15D6"/>
    <w:rsid w:val="00DB1673"/>
    <w:rsid w:val="00DB18E6"/>
    <w:rsid w:val="00DB19BC"/>
    <w:rsid w:val="00DB1A3D"/>
    <w:rsid w:val="00DB1B5D"/>
    <w:rsid w:val="00DB1B6E"/>
    <w:rsid w:val="00DB1CE3"/>
    <w:rsid w:val="00DB1F34"/>
    <w:rsid w:val="00DB283F"/>
    <w:rsid w:val="00DB2932"/>
    <w:rsid w:val="00DB29AE"/>
    <w:rsid w:val="00DB2A7B"/>
    <w:rsid w:val="00DB2AF5"/>
    <w:rsid w:val="00DB2CEC"/>
    <w:rsid w:val="00DB32E5"/>
    <w:rsid w:val="00DB355B"/>
    <w:rsid w:val="00DB3611"/>
    <w:rsid w:val="00DB3AF6"/>
    <w:rsid w:val="00DB3D6A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94A"/>
    <w:rsid w:val="00DB5A2D"/>
    <w:rsid w:val="00DB5A95"/>
    <w:rsid w:val="00DB5D73"/>
    <w:rsid w:val="00DB5DDB"/>
    <w:rsid w:val="00DB618E"/>
    <w:rsid w:val="00DB648B"/>
    <w:rsid w:val="00DB65DC"/>
    <w:rsid w:val="00DB6A6D"/>
    <w:rsid w:val="00DB6EE6"/>
    <w:rsid w:val="00DB6FF2"/>
    <w:rsid w:val="00DB714F"/>
    <w:rsid w:val="00DB719F"/>
    <w:rsid w:val="00DB71BA"/>
    <w:rsid w:val="00DB7677"/>
    <w:rsid w:val="00DB7C1E"/>
    <w:rsid w:val="00DB7E69"/>
    <w:rsid w:val="00DC016B"/>
    <w:rsid w:val="00DC04A8"/>
    <w:rsid w:val="00DC055E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24F"/>
    <w:rsid w:val="00DC2360"/>
    <w:rsid w:val="00DC2703"/>
    <w:rsid w:val="00DC2B28"/>
    <w:rsid w:val="00DC2D5E"/>
    <w:rsid w:val="00DC2DF9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6AD"/>
    <w:rsid w:val="00DC58F9"/>
    <w:rsid w:val="00DC6779"/>
    <w:rsid w:val="00DC698D"/>
    <w:rsid w:val="00DC70F5"/>
    <w:rsid w:val="00DC72DA"/>
    <w:rsid w:val="00DC7835"/>
    <w:rsid w:val="00DC78EE"/>
    <w:rsid w:val="00DC7BC7"/>
    <w:rsid w:val="00DC7DD0"/>
    <w:rsid w:val="00DC7F4F"/>
    <w:rsid w:val="00DC7F91"/>
    <w:rsid w:val="00DD00A7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894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951"/>
    <w:rsid w:val="00DE0B57"/>
    <w:rsid w:val="00DE0D5C"/>
    <w:rsid w:val="00DE0F0B"/>
    <w:rsid w:val="00DE0F35"/>
    <w:rsid w:val="00DE0F4E"/>
    <w:rsid w:val="00DE142B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0"/>
    <w:rsid w:val="00DE4526"/>
    <w:rsid w:val="00DE45B0"/>
    <w:rsid w:val="00DE468B"/>
    <w:rsid w:val="00DE49ED"/>
    <w:rsid w:val="00DE4CE1"/>
    <w:rsid w:val="00DE5001"/>
    <w:rsid w:val="00DE5357"/>
    <w:rsid w:val="00DE5AA2"/>
    <w:rsid w:val="00DE5D67"/>
    <w:rsid w:val="00DE6414"/>
    <w:rsid w:val="00DE66B4"/>
    <w:rsid w:val="00DE670A"/>
    <w:rsid w:val="00DE6CF1"/>
    <w:rsid w:val="00DE6DB6"/>
    <w:rsid w:val="00DE6F9F"/>
    <w:rsid w:val="00DE73B0"/>
    <w:rsid w:val="00DE748E"/>
    <w:rsid w:val="00DE7541"/>
    <w:rsid w:val="00DE75DC"/>
    <w:rsid w:val="00DE763B"/>
    <w:rsid w:val="00DE773A"/>
    <w:rsid w:val="00DE7763"/>
    <w:rsid w:val="00DE7A56"/>
    <w:rsid w:val="00DE7AE5"/>
    <w:rsid w:val="00DF0157"/>
    <w:rsid w:val="00DF0574"/>
    <w:rsid w:val="00DF06DC"/>
    <w:rsid w:val="00DF0759"/>
    <w:rsid w:val="00DF0814"/>
    <w:rsid w:val="00DF0AC8"/>
    <w:rsid w:val="00DF0B92"/>
    <w:rsid w:val="00DF0BF6"/>
    <w:rsid w:val="00DF0DC9"/>
    <w:rsid w:val="00DF132F"/>
    <w:rsid w:val="00DF15B6"/>
    <w:rsid w:val="00DF165C"/>
    <w:rsid w:val="00DF18B3"/>
    <w:rsid w:val="00DF1BFB"/>
    <w:rsid w:val="00DF21C8"/>
    <w:rsid w:val="00DF2346"/>
    <w:rsid w:val="00DF262C"/>
    <w:rsid w:val="00DF2633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3FD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C58"/>
    <w:rsid w:val="00DF6D97"/>
    <w:rsid w:val="00DF6F4C"/>
    <w:rsid w:val="00DF6FF7"/>
    <w:rsid w:val="00DF708A"/>
    <w:rsid w:val="00DF70C6"/>
    <w:rsid w:val="00DF73CE"/>
    <w:rsid w:val="00DF76A3"/>
    <w:rsid w:val="00DF7CD7"/>
    <w:rsid w:val="00DF7CE4"/>
    <w:rsid w:val="00DF7DE9"/>
    <w:rsid w:val="00DF7E7F"/>
    <w:rsid w:val="00E000C6"/>
    <w:rsid w:val="00E000E9"/>
    <w:rsid w:val="00E002D2"/>
    <w:rsid w:val="00E00357"/>
    <w:rsid w:val="00E003AA"/>
    <w:rsid w:val="00E005E1"/>
    <w:rsid w:val="00E0063C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956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C7"/>
    <w:rsid w:val="00E03DD1"/>
    <w:rsid w:val="00E049B1"/>
    <w:rsid w:val="00E04F7B"/>
    <w:rsid w:val="00E05473"/>
    <w:rsid w:val="00E05542"/>
    <w:rsid w:val="00E05549"/>
    <w:rsid w:val="00E055BC"/>
    <w:rsid w:val="00E059F5"/>
    <w:rsid w:val="00E05AF2"/>
    <w:rsid w:val="00E05B3B"/>
    <w:rsid w:val="00E05B61"/>
    <w:rsid w:val="00E05CC7"/>
    <w:rsid w:val="00E05ED7"/>
    <w:rsid w:val="00E06123"/>
    <w:rsid w:val="00E0614A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E8E"/>
    <w:rsid w:val="00E07FD7"/>
    <w:rsid w:val="00E102F5"/>
    <w:rsid w:val="00E10415"/>
    <w:rsid w:val="00E1071A"/>
    <w:rsid w:val="00E107A7"/>
    <w:rsid w:val="00E108CF"/>
    <w:rsid w:val="00E10A1D"/>
    <w:rsid w:val="00E10B0A"/>
    <w:rsid w:val="00E10B40"/>
    <w:rsid w:val="00E10BEA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1F01"/>
    <w:rsid w:val="00E121C3"/>
    <w:rsid w:val="00E12212"/>
    <w:rsid w:val="00E12220"/>
    <w:rsid w:val="00E12287"/>
    <w:rsid w:val="00E12877"/>
    <w:rsid w:val="00E1292B"/>
    <w:rsid w:val="00E129CD"/>
    <w:rsid w:val="00E12A1D"/>
    <w:rsid w:val="00E12AC1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BDB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C18"/>
    <w:rsid w:val="00E15D4E"/>
    <w:rsid w:val="00E15EAC"/>
    <w:rsid w:val="00E15EF6"/>
    <w:rsid w:val="00E1610D"/>
    <w:rsid w:val="00E1619B"/>
    <w:rsid w:val="00E16452"/>
    <w:rsid w:val="00E16498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A90"/>
    <w:rsid w:val="00E21D72"/>
    <w:rsid w:val="00E21E1C"/>
    <w:rsid w:val="00E220A3"/>
    <w:rsid w:val="00E2230E"/>
    <w:rsid w:val="00E22508"/>
    <w:rsid w:val="00E22787"/>
    <w:rsid w:val="00E2299A"/>
    <w:rsid w:val="00E22B1A"/>
    <w:rsid w:val="00E22D12"/>
    <w:rsid w:val="00E22DF9"/>
    <w:rsid w:val="00E22F54"/>
    <w:rsid w:val="00E23083"/>
    <w:rsid w:val="00E23224"/>
    <w:rsid w:val="00E23249"/>
    <w:rsid w:val="00E23539"/>
    <w:rsid w:val="00E2408C"/>
    <w:rsid w:val="00E24777"/>
    <w:rsid w:val="00E24940"/>
    <w:rsid w:val="00E24A56"/>
    <w:rsid w:val="00E24EC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AAA"/>
    <w:rsid w:val="00E27E52"/>
    <w:rsid w:val="00E27F1C"/>
    <w:rsid w:val="00E3009F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BD7"/>
    <w:rsid w:val="00E32E7F"/>
    <w:rsid w:val="00E33051"/>
    <w:rsid w:val="00E339DA"/>
    <w:rsid w:val="00E33A29"/>
    <w:rsid w:val="00E34677"/>
    <w:rsid w:val="00E346A1"/>
    <w:rsid w:val="00E348E3"/>
    <w:rsid w:val="00E3493F"/>
    <w:rsid w:val="00E3506F"/>
    <w:rsid w:val="00E350DF"/>
    <w:rsid w:val="00E35172"/>
    <w:rsid w:val="00E353C6"/>
    <w:rsid w:val="00E35921"/>
    <w:rsid w:val="00E35A70"/>
    <w:rsid w:val="00E35D8F"/>
    <w:rsid w:val="00E36333"/>
    <w:rsid w:val="00E364AB"/>
    <w:rsid w:val="00E36AAE"/>
    <w:rsid w:val="00E36FBD"/>
    <w:rsid w:val="00E37344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314"/>
    <w:rsid w:val="00E41769"/>
    <w:rsid w:val="00E418C5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414"/>
    <w:rsid w:val="00E455F8"/>
    <w:rsid w:val="00E45768"/>
    <w:rsid w:val="00E4580C"/>
    <w:rsid w:val="00E45C55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1A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0BE8"/>
    <w:rsid w:val="00E50C06"/>
    <w:rsid w:val="00E5143F"/>
    <w:rsid w:val="00E516B0"/>
    <w:rsid w:val="00E51829"/>
    <w:rsid w:val="00E519AF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0FC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6D5C"/>
    <w:rsid w:val="00E570E5"/>
    <w:rsid w:val="00E5717A"/>
    <w:rsid w:val="00E57236"/>
    <w:rsid w:val="00E573EA"/>
    <w:rsid w:val="00E575C8"/>
    <w:rsid w:val="00E57674"/>
    <w:rsid w:val="00E576A8"/>
    <w:rsid w:val="00E576D5"/>
    <w:rsid w:val="00E577C0"/>
    <w:rsid w:val="00E57F39"/>
    <w:rsid w:val="00E57FCD"/>
    <w:rsid w:val="00E602CF"/>
    <w:rsid w:val="00E608AA"/>
    <w:rsid w:val="00E60B8E"/>
    <w:rsid w:val="00E60CF6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2A34"/>
    <w:rsid w:val="00E62B25"/>
    <w:rsid w:val="00E62CD9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1EE"/>
    <w:rsid w:val="00E657A0"/>
    <w:rsid w:val="00E659A9"/>
    <w:rsid w:val="00E65A87"/>
    <w:rsid w:val="00E65D57"/>
    <w:rsid w:val="00E65D75"/>
    <w:rsid w:val="00E65DD4"/>
    <w:rsid w:val="00E65F48"/>
    <w:rsid w:val="00E65FA2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364"/>
    <w:rsid w:val="00E67748"/>
    <w:rsid w:val="00E67AD9"/>
    <w:rsid w:val="00E67AE1"/>
    <w:rsid w:val="00E67BC2"/>
    <w:rsid w:val="00E67BF5"/>
    <w:rsid w:val="00E67F88"/>
    <w:rsid w:val="00E70438"/>
    <w:rsid w:val="00E70507"/>
    <w:rsid w:val="00E70719"/>
    <w:rsid w:val="00E70982"/>
    <w:rsid w:val="00E70AE7"/>
    <w:rsid w:val="00E71372"/>
    <w:rsid w:val="00E71521"/>
    <w:rsid w:val="00E7168B"/>
    <w:rsid w:val="00E71710"/>
    <w:rsid w:val="00E71CF1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99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5F6F"/>
    <w:rsid w:val="00E7638D"/>
    <w:rsid w:val="00E763D5"/>
    <w:rsid w:val="00E76440"/>
    <w:rsid w:val="00E7685F"/>
    <w:rsid w:val="00E76C2F"/>
    <w:rsid w:val="00E77045"/>
    <w:rsid w:val="00E7737D"/>
    <w:rsid w:val="00E7754E"/>
    <w:rsid w:val="00E77718"/>
    <w:rsid w:val="00E77890"/>
    <w:rsid w:val="00E77A99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25E"/>
    <w:rsid w:val="00E83947"/>
    <w:rsid w:val="00E83962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33E"/>
    <w:rsid w:val="00E8598D"/>
    <w:rsid w:val="00E85A9A"/>
    <w:rsid w:val="00E85C04"/>
    <w:rsid w:val="00E85DD0"/>
    <w:rsid w:val="00E85F95"/>
    <w:rsid w:val="00E85FE7"/>
    <w:rsid w:val="00E86016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1FD"/>
    <w:rsid w:val="00E875B9"/>
    <w:rsid w:val="00E87A80"/>
    <w:rsid w:val="00E87B54"/>
    <w:rsid w:val="00E87C68"/>
    <w:rsid w:val="00E87CC6"/>
    <w:rsid w:val="00E87E77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506"/>
    <w:rsid w:val="00E916C0"/>
    <w:rsid w:val="00E919CB"/>
    <w:rsid w:val="00E91ADA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8BF"/>
    <w:rsid w:val="00E93974"/>
    <w:rsid w:val="00E9400D"/>
    <w:rsid w:val="00E94408"/>
    <w:rsid w:val="00E94A09"/>
    <w:rsid w:val="00E94A38"/>
    <w:rsid w:val="00E94C36"/>
    <w:rsid w:val="00E94EFF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2E"/>
    <w:rsid w:val="00EA00EB"/>
    <w:rsid w:val="00EA0313"/>
    <w:rsid w:val="00EA0324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1B0"/>
    <w:rsid w:val="00EA225F"/>
    <w:rsid w:val="00EA233F"/>
    <w:rsid w:val="00EA2442"/>
    <w:rsid w:val="00EA283D"/>
    <w:rsid w:val="00EA2A25"/>
    <w:rsid w:val="00EA2F64"/>
    <w:rsid w:val="00EA2F84"/>
    <w:rsid w:val="00EA33F5"/>
    <w:rsid w:val="00EA3630"/>
    <w:rsid w:val="00EA3646"/>
    <w:rsid w:val="00EA3C00"/>
    <w:rsid w:val="00EA3EBA"/>
    <w:rsid w:val="00EA4005"/>
    <w:rsid w:val="00EA41A7"/>
    <w:rsid w:val="00EA43CC"/>
    <w:rsid w:val="00EA44FE"/>
    <w:rsid w:val="00EA461F"/>
    <w:rsid w:val="00EA4740"/>
    <w:rsid w:val="00EA4CEA"/>
    <w:rsid w:val="00EA514D"/>
    <w:rsid w:val="00EA5B39"/>
    <w:rsid w:val="00EA5DCE"/>
    <w:rsid w:val="00EA62D7"/>
    <w:rsid w:val="00EA6423"/>
    <w:rsid w:val="00EA64C5"/>
    <w:rsid w:val="00EA6557"/>
    <w:rsid w:val="00EA6585"/>
    <w:rsid w:val="00EA662D"/>
    <w:rsid w:val="00EA66C8"/>
    <w:rsid w:val="00EA67AE"/>
    <w:rsid w:val="00EA6BB7"/>
    <w:rsid w:val="00EA6CC1"/>
    <w:rsid w:val="00EA6CF2"/>
    <w:rsid w:val="00EA6D83"/>
    <w:rsid w:val="00EA7369"/>
    <w:rsid w:val="00EA73C1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AE"/>
    <w:rsid w:val="00EB11BC"/>
    <w:rsid w:val="00EB1284"/>
    <w:rsid w:val="00EB1520"/>
    <w:rsid w:val="00EB1842"/>
    <w:rsid w:val="00EB1926"/>
    <w:rsid w:val="00EB1F4A"/>
    <w:rsid w:val="00EB1FE8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7C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185"/>
    <w:rsid w:val="00EB6636"/>
    <w:rsid w:val="00EB668B"/>
    <w:rsid w:val="00EB6699"/>
    <w:rsid w:val="00EB69A5"/>
    <w:rsid w:val="00EB6AB5"/>
    <w:rsid w:val="00EB6B3B"/>
    <w:rsid w:val="00EB6BD1"/>
    <w:rsid w:val="00EB6CB0"/>
    <w:rsid w:val="00EB6E6B"/>
    <w:rsid w:val="00EB7192"/>
    <w:rsid w:val="00EB756D"/>
    <w:rsid w:val="00EB79AD"/>
    <w:rsid w:val="00EB79F3"/>
    <w:rsid w:val="00EB7D89"/>
    <w:rsid w:val="00EB7DC7"/>
    <w:rsid w:val="00EC0319"/>
    <w:rsid w:val="00EC039D"/>
    <w:rsid w:val="00EC05C5"/>
    <w:rsid w:val="00EC0972"/>
    <w:rsid w:val="00EC0BDE"/>
    <w:rsid w:val="00EC0CD6"/>
    <w:rsid w:val="00EC0D0B"/>
    <w:rsid w:val="00EC107A"/>
    <w:rsid w:val="00EC1269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8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3EAD"/>
    <w:rsid w:val="00EC40B1"/>
    <w:rsid w:val="00EC4433"/>
    <w:rsid w:val="00EC4607"/>
    <w:rsid w:val="00EC46B1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5FA4"/>
    <w:rsid w:val="00EC62AC"/>
    <w:rsid w:val="00EC66E5"/>
    <w:rsid w:val="00EC69ED"/>
    <w:rsid w:val="00EC6EB2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25C"/>
    <w:rsid w:val="00ED0479"/>
    <w:rsid w:val="00ED0AA2"/>
    <w:rsid w:val="00ED0CF7"/>
    <w:rsid w:val="00ED0EC8"/>
    <w:rsid w:val="00ED0EF5"/>
    <w:rsid w:val="00ED1282"/>
    <w:rsid w:val="00ED17A9"/>
    <w:rsid w:val="00ED198A"/>
    <w:rsid w:val="00ED19B4"/>
    <w:rsid w:val="00ED1AE1"/>
    <w:rsid w:val="00ED1D0A"/>
    <w:rsid w:val="00ED1DA1"/>
    <w:rsid w:val="00ED1DCC"/>
    <w:rsid w:val="00ED1F1D"/>
    <w:rsid w:val="00ED2205"/>
    <w:rsid w:val="00ED22F4"/>
    <w:rsid w:val="00ED2799"/>
    <w:rsid w:val="00ED28BC"/>
    <w:rsid w:val="00ED2942"/>
    <w:rsid w:val="00ED2BC0"/>
    <w:rsid w:val="00ED2BF1"/>
    <w:rsid w:val="00ED2D1D"/>
    <w:rsid w:val="00ED2EDD"/>
    <w:rsid w:val="00ED3423"/>
    <w:rsid w:val="00ED35FB"/>
    <w:rsid w:val="00ED37DC"/>
    <w:rsid w:val="00ED3CC6"/>
    <w:rsid w:val="00ED3F74"/>
    <w:rsid w:val="00ED3F7B"/>
    <w:rsid w:val="00ED42B8"/>
    <w:rsid w:val="00ED43EC"/>
    <w:rsid w:val="00ED4608"/>
    <w:rsid w:val="00ED4678"/>
    <w:rsid w:val="00ED484B"/>
    <w:rsid w:val="00ED4ABC"/>
    <w:rsid w:val="00ED4C68"/>
    <w:rsid w:val="00ED4FD1"/>
    <w:rsid w:val="00ED508F"/>
    <w:rsid w:val="00ED5267"/>
    <w:rsid w:val="00ED529E"/>
    <w:rsid w:val="00ED5BA1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05F"/>
    <w:rsid w:val="00EE15A5"/>
    <w:rsid w:val="00EE16A4"/>
    <w:rsid w:val="00EE16AC"/>
    <w:rsid w:val="00EE1777"/>
    <w:rsid w:val="00EE17D3"/>
    <w:rsid w:val="00EE19D5"/>
    <w:rsid w:val="00EE1C8F"/>
    <w:rsid w:val="00EE1D3E"/>
    <w:rsid w:val="00EE1D8B"/>
    <w:rsid w:val="00EE1E7D"/>
    <w:rsid w:val="00EE1F3C"/>
    <w:rsid w:val="00EE237F"/>
    <w:rsid w:val="00EE2A56"/>
    <w:rsid w:val="00EE2ABF"/>
    <w:rsid w:val="00EE2C46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2EA"/>
    <w:rsid w:val="00EF049C"/>
    <w:rsid w:val="00EF05C3"/>
    <w:rsid w:val="00EF06A2"/>
    <w:rsid w:val="00EF0E2F"/>
    <w:rsid w:val="00EF0E5C"/>
    <w:rsid w:val="00EF0EA6"/>
    <w:rsid w:val="00EF0ED6"/>
    <w:rsid w:val="00EF0FC2"/>
    <w:rsid w:val="00EF10BC"/>
    <w:rsid w:val="00EF11D5"/>
    <w:rsid w:val="00EF123F"/>
    <w:rsid w:val="00EF170E"/>
    <w:rsid w:val="00EF1D9E"/>
    <w:rsid w:val="00EF234D"/>
    <w:rsid w:val="00EF234F"/>
    <w:rsid w:val="00EF262D"/>
    <w:rsid w:val="00EF2651"/>
    <w:rsid w:val="00EF2826"/>
    <w:rsid w:val="00EF2872"/>
    <w:rsid w:val="00EF28C4"/>
    <w:rsid w:val="00EF2FD0"/>
    <w:rsid w:val="00EF31EB"/>
    <w:rsid w:val="00EF3234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4DFC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DA6"/>
    <w:rsid w:val="00EF6F85"/>
    <w:rsid w:val="00EF7117"/>
    <w:rsid w:val="00EF72A0"/>
    <w:rsid w:val="00EF7341"/>
    <w:rsid w:val="00EF7741"/>
    <w:rsid w:val="00EF7AC4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B4A"/>
    <w:rsid w:val="00F01D3D"/>
    <w:rsid w:val="00F01DEC"/>
    <w:rsid w:val="00F02A78"/>
    <w:rsid w:val="00F02BC7"/>
    <w:rsid w:val="00F02BD2"/>
    <w:rsid w:val="00F030EA"/>
    <w:rsid w:val="00F03509"/>
    <w:rsid w:val="00F03757"/>
    <w:rsid w:val="00F03828"/>
    <w:rsid w:val="00F039A0"/>
    <w:rsid w:val="00F03DD1"/>
    <w:rsid w:val="00F03F71"/>
    <w:rsid w:val="00F04089"/>
    <w:rsid w:val="00F040E7"/>
    <w:rsid w:val="00F04438"/>
    <w:rsid w:val="00F04477"/>
    <w:rsid w:val="00F04889"/>
    <w:rsid w:val="00F04A9D"/>
    <w:rsid w:val="00F04DBC"/>
    <w:rsid w:val="00F04F9E"/>
    <w:rsid w:val="00F04FF8"/>
    <w:rsid w:val="00F05ABF"/>
    <w:rsid w:val="00F05C9B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D1A"/>
    <w:rsid w:val="00F06EC9"/>
    <w:rsid w:val="00F070C3"/>
    <w:rsid w:val="00F071F4"/>
    <w:rsid w:val="00F07299"/>
    <w:rsid w:val="00F0754A"/>
    <w:rsid w:val="00F07754"/>
    <w:rsid w:val="00F07876"/>
    <w:rsid w:val="00F079A8"/>
    <w:rsid w:val="00F079F0"/>
    <w:rsid w:val="00F10256"/>
    <w:rsid w:val="00F10333"/>
    <w:rsid w:val="00F1049F"/>
    <w:rsid w:val="00F10BD6"/>
    <w:rsid w:val="00F10D8D"/>
    <w:rsid w:val="00F10DA6"/>
    <w:rsid w:val="00F10F55"/>
    <w:rsid w:val="00F11073"/>
    <w:rsid w:val="00F1118C"/>
    <w:rsid w:val="00F111F2"/>
    <w:rsid w:val="00F112A9"/>
    <w:rsid w:val="00F11437"/>
    <w:rsid w:val="00F1172C"/>
    <w:rsid w:val="00F117D1"/>
    <w:rsid w:val="00F11E01"/>
    <w:rsid w:val="00F12150"/>
    <w:rsid w:val="00F12A12"/>
    <w:rsid w:val="00F12AD4"/>
    <w:rsid w:val="00F12D93"/>
    <w:rsid w:val="00F13135"/>
    <w:rsid w:val="00F132F9"/>
    <w:rsid w:val="00F13378"/>
    <w:rsid w:val="00F1367E"/>
    <w:rsid w:val="00F139ED"/>
    <w:rsid w:val="00F13F12"/>
    <w:rsid w:val="00F13FA8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170"/>
    <w:rsid w:val="00F16246"/>
    <w:rsid w:val="00F164B9"/>
    <w:rsid w:val="00F16AC7"/>
    <w:rsid w:val="00F17451"/>
    <w:rsid w:val="00F1746F"/>
    <w:rsid w:val="00F1749B"/>
    <w:rsid w:val="00F175DC"/>
    <w:rsid w:val="00F176E2"/>
    <w:rsid w:val="00F177D4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94A"/>
    <w:rsid w:val="00F21CDB"/>
    <w:rsid w:val="00F21FE9"/>
    <w:rsid w:val="00F220F6"/>
    <w:rsid w:val="00F221A0"/>
    <w:rsid w:val="00F2250F"/>
    <w:rsid w:val="00F22698"/>
    <w:rsid w:val="00F228A4"/>
    <w:rsid w:val="00F230BF"/>
    <w:rsid w:val="00F232F7"/>
    <w:rsid w:val="00F23340"/>
    <w:rsid w:val="00F23931"/>
    <w:rsid w:val="00F23A8D"/>
    <w:rsid w:val="00F23B3A"/>
    <w:rsid w:val="00F23BB8"/>
    <w:rsid w:val="00F23C57"/>
    <w:rsid w:val="00F23CBE"/>
    <w:rsid w:val="00F240FB"/>
    <w:rsid w:val="00F24366"/>
    <w:rsid w:val="00F24371"/>
    <w:rsid w:val="00F24552"/>
    <w:rsid w:val="00F24626"/>
    <w:rsid w:val="00F2478D"/>
    <w:rsid w:val="00F2487B"/>
    <w:rsid w:val="00F24D12"/>
    <w:rsid w:val="00F24D88"/>
    <w:rsid w:val="00F24DD4"/>
    <w:rsid w:val="00F25353"/>
    <w:rsid w:val="00F253BA"/>
    <w:rsid w:val="00F253C0"/>
    <w:rsid w:val="00F254D4"/>
    <w:rsid w:val="00F25AC7"/>
    <w:rsid w:val="00F262DE"/>
    <w:rsid w:val="00F2653A"/>
    <w:rsid w:val="00F265FB"/>
    <w:rsid w:val="00F266CA"/>
    <w:rsid w:val="00F2690E"/>
    <w:rsid w:val="00F2693B"/>
    <w:rsid w:val="00F26994"/>
    <w:rsid w:val="00F26A79"/>
    <w:rsid w:val="00F26BD2"/>
    <w:rsid w:val="00F26CDC"/>
    <w:rsid w:val="00F27109"/>
    <w:rsid w:val="00F27217"/>
    <w:rsid w:val="00F272F7"/>
    <w:rsid w:val="00F273B3"/>
    <w:rsid w:val="00F273E1"/>
    <w:rsid w:val="00F279D0"/>
    <w:rsid w:val="00F27B2C"/>
    <w:rsid w:val="00F27ED6"/>
    <w:rsid w:val="00F27F62"/>
    <w:rsid w:val="00F300A8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6DE"/>
    <w:rsid w:val="00F33964"/>
    <w:rsid w:val="00F33C15"/>
    <w:rsid w:val="00F33E1F"/>
    <w:rsid w:val="00F3439C"/>
    <w:rsid w:val="00F34424"/>
    <w:rsid w:val="00F34442"/>
    <w:rsid w:val="00F34465"/>
    <w:rsid w:val="00F344FA"/>
    <w:rsid w:val="00F34529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B30"/>
    <w:rsid w:val="00F37CBE"/>
    <w:rsid w:val="00F37CE6"/>
    <w:rsid w:val="00F37D61"/>
    <w:rsid w:val="00F40180"/>
    <w:rsid w:val="00F4035E"/>
    <w:rsid w:val="00F4079D"/>
    <w:rsid w:val="00F40817"/>
    <w:rsid w:val="00F40BC0"/>
    <w:rsid w:val="00F40BF6"/>
    <w:rsid w:val="00F40F97"/>
    <w:rsid w:val="00F41232"/>
    <w:rsid w:val="00F41370"/>
    <w:rsid w:val="00F41EE1"/>
    <w:rsid w:val="00F42254"/>
    <w:rsid w:val="00F42293"/>
    <w:rsid w:val="00F422A7"/>
    <w:rsid w:val="00F42507"/>
    <w:rsid w:val="00F42598"/>
    <w:rsid w:val="00F425FA"/>
    <w:rsid w:val="00F42738"/>
    <w:rsid w:val="00F42744"/>
    <w:rsid w:val="00F4275C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396"/>
    <w:rsid w:val="00F44551"/>
    <w:rsid w:val="00F4461C"/>
    <w:rsid w:val="00F447B2"/>
    <w:rsid w:val="00F44842"/>
    <w:rsid w:val="00F44995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10"/>
    <w:rsid w:val="00F474D0"/>
    <w:rsid w:val="00F475D9"/>
    <w:rsid w:val="00F47647"/>
    <w:rsid w:val="00F47772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DE5"/>
    <w:rsid w:val="00F51E99"/>
    <w:rsid w:val="00F51F1F"/>
    <w:rsid w:val="00F52557"/>
    <w:rsid w:val="00F525F8"/>
    <w:rsid w:val="00F5280E"/>
    <w:rsid w:val="00F52825"/>
    <w:rsid w:val="00F528BF"/>
    <w:rsid w:val="00F5313B"/>
    <w:rsid w:val="00F53194"/>
    <w:rsid w:val="00F53544"/>
    <w:rsid w:val="00F536CA"/>
    <w:rsid w:val="00F53759"/>
    <w:rsid w:val="00F53A17"/>
    <w:rsid w:val="00F53AB0"/>
    <w:rsid w:val="00F53EFB"/>
    <w:rsid w:val="00F53FA1"/>
    <w:rsid w:val="00F541A4"/>
    <w:rsid w:val="00F5422C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6BF"/>
    <w:rsid w:val="00F60A3E"/>
    <w:rsid w:val="00F6139F"/>
    <w:rsid w:val="00F613D3"/>
    <w:rsid w:val="00F61942"/>
    <w:rsid w:val="00F61BA3"/>
    <w:rsid w:val="00F61CC7"/>
    <w:rsid w:val="00F61DC9"/>
    <w:rsid w:val="00F61E52"/>
    <w:rsid w:val="00F62288"/>
    <w:rsid w:val="00F62390"/>
    <w:rsid w:val="00F62A0F"/>
    <w:rsid w:val="00F62A1A"/>
    <w:rsid w:val="00F62A74"/>
    <w:rsid w:val="00F62BBA"/>
    <w:rsid w:val="00F62D27"/>
    <w:rsid w:val="00F62D39"/>
    <w:rsid w:val="00F62DD4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0A3"/>
    <w:rsid w:val="00F6454C"/>
    <w:rsid w:val="00F645FC"/>
    <w:rsid w:val="00F648DC"/>
    <w:rsid w:val="00F65102"/>
    <w:rsid w:val="00F65516"/>
    <w:rsid w:val="00F6557F"/>
    <w:rsid w:val="00F65A01"/>
    <w:rsid w:val="00F65BAF"/>
    <w:rsid w:val="00F66AFA"/>
    <w:rsid w:val="00F66B12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CB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25E"/>
    <w:rsid w:val="00F733EF"/>
    <w:rsid w:val="00F733F3"/>
    <w:rsid w:val="00F738BA"/>
    <w:rsid w:val="00F73D66"/>
    <w:rsid w:val="00F73FF0"/>
    <w:rsid w:val="00F7442A"/>
    <w:rsid w:val="00F74572"/>
    <w:rsid w:val="00F74C0E"/>
    <w:rsid w:val="00F74F10"/>
    <w:rsid w:val="00F75115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604"/>
    <w:rsid w:val="00F77A0C"/>
    <w:rsid w:val="00F77DD9"/>
    <w:rsid w:val="00F77E20"/>
    <w:rsid w:val="00F77EBF"/>
    <w:rsid w:val="00F77FAA"/>
    <w:rsid w:val="00F80292"/>
    <w:rsid w:val="00F80385"/>
    <w:rsid w:val="00F80468"/>
    <w:rsid w:val="00F805EB"/>
    <w:rsid w:val="00F81654"/>
    <w:rsid w:val="00F8177A"/>
    <w:rsid w:val="00F81CFD"/>
    <w:rsid w:val="00F81DE3"/>
    <w:rsid w:val="00F81F7A"/>
    <w:rsid w:val="00F822B0"/>
    <w:rsid w:val="00F82341"/>
    <w:rsid w:val="00F823A5"/>
    <w:rsid w:val="00F8279C"/>
    <w:rsid w:val="00F8282A"/>
    <w:rsid w:val="00F82B0D"/>
    <w:rsid w:val="00F82D03"/>
    <w:rsid w:val="00F831AA"/>
    <w:rsid w:val="00F834DF"/>
    <w:rsid w:val="00F83556"/>
    <w:rsid w:val="00F83752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E59"/>
    <w:rsid w:val="00F8617A"/>
    <w:rsid w:val="00F862D4"/>
    <w:rsid w:val="00F8656C"/>
    <w:rsid w:val="00F86750"/>
    <w:rsid w:val="00F86768"/>
    <w:rsid w:val="00F8682D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BB6"/>
    <w:rsid w:val="00F87E31"/>
    <w:rsid w:val="00F87E54"/>
    <w:rsid w:val="00F9033C"/>
    <w:rsid w:val="00F90359"/>
    <w:rsid w:val="00F903CC"/>
    <w:rsid w:val="00F90424"/>
    <w:rsid w:val="00F90577"/>
    <w:rsid w:val="00F907B6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1B3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8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8F9"/>
    <w:rsid w:val="00F96AAF"/>
    <w:rsid w:val="00F97073"/>
    <w:rsid w:val="00F970C3"/>
    <w:rsid w:val="00F97660"/>
    <w:rsid w:val="00F976E4"/>
    <w:rsid w:val="00F97762"/>
    <w:rsid w:val="00F977FE"/>
    <w:rsid w:val="00F97BD8"/>
    <w:rsid w:val="00FA0B8B"/>
    <w:rsid w:val="00FA0F27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656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CEA"/>
    <w:rsid w:val="00FA6D28"/>
    <w:rsid w:val="00FA6E32"/>
    <w:rsid w:val="00FA6E37"/>
    <w:rsid w:val="00FA7082"/>
    <w:rsid w:val="00FA72EC"/>
    <w:rsid w:val="00FA750D"/>
    <w:rsid w:val="00FA7793"/>
    <w:rsid w:val="00FA7919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52E"/>
    <w:rsid w:val="00FB364B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92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EE4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B86"/>
    <w:rsid w:val="00FC1C8E"/>
    <w:rsid w:val="00FC1D40"/>
    <w:rsid w:val="00FC1FD2"/>
    <w:rsid w:val="00FC2148"/>
    <w:rsid w:val="00FC2207"/>
    <w:rsid w:val="00FC2229"/>
    <w:rsid w:val="00FC2876"/>
    <w:rsid w:val="00FC2951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32C"/>
    <w:rsid w:val="00FC539A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C0B"/>
    <w:rsid w:val="00FC6D4D"/>
    <w:rsid w:val="00FC6D9F"/>
    <w:rsid w:val="00FC6EA0"/>
    <w:rsid w:val="00FC6F52"/>
    <w:rsid w:val="00FC70F8"/>
    <w:rsid w:val="00FC70F9"/>
    <w:rsid w:val="00FC73F0"/>
    <w:rsid w:val="00FC73FA"/>
    <w:rsid w:val="00FC7418"/>
    <w:rsid w:val="00FC7AE6"/>
    <w:rsid w:val="00FC7B7D"/>
    <w:rsid w:val="00FC7EEA"/>
    <w:rsid w:val="00FC7F4A"/>
    <w:rsid w:val="00FD00E2"/>
    <w:rsid w:val="00FD0478"/>
    <w:rsid w:val="00FD0994"/>
    <w:rsid w:val="00FD0A8F"/>
    <w:rsid w:val="00FD0D7E"/>
    <w:rsid w:val="00FD0D81"/>
    <w:rsid w:val="00FD0DE9"/>
    <w:rsid w:val="00FD0F72"/>
    <w:rsid w:val="00FD100D"/>
    <w:rsid w:val="00FD103E"/>
    <w:rsid w:val="00FD130B"/>
    <w:rsid w:val="00FD140F"/>
    <w:rsid w:val="00FD17C6"/>
    <w:rsid w:val="00FD1A14"/>
    <w:rsid w:val="00FD1B87"/>
    <w:rsid w:val="00FD1BBA"/>
    <w:rsid w:val="00FD1BC6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4FE"/>
    <w:rsid w:val="00FD558B"/>
    <w:rsid w:val="00FD5657"/>
    <w:rsid w:val="00FD5888"/>
    <w:rsid w:val="00FD58FD"/>
    <w:rsid w:val="00FD5C14"/>
    <w:rsid w:val="00FD5D32"/>
    <w:rsid w:val="00FD5D3A"/>
    <w:rsid w:val="00FD6063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4BE"/>
    <w:rsid w:val="00FD759C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37A"/>
    <w:rsid w:val="00FE466A"/>
    <w:rsid w:val="00FE489D"/>
    <w:rsid w:val="00FE4EF1"/>
    <w:rsid w:val="00FE4F34"/>
    <w:rsid w:val="00FE4FA2"/>
    <w:rsid w:val="00FE507C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5F61"/>
    <w:rsid w:val="00FE6296"/>
    <w:rsid w:val="00FE64F4"/>
    <w:rsid w:val="00FE6508"/>
    <w:rsid w:val="00FE6700"/>
    <w:rsid w:val="00FE684D"/>
    <w:rsid w:val="00FE68D3"/>
    <w:rsid w:val="00FE696E"/>
    <w:rsid w:val="00FE6A54"/>
    <w:rsid w:val="00FE6DC5"/>
    <w:rsid w:val="00FE6EC6"/>
    <w:rsid w:val="00FE6F01"/>
    <w:rsid w:val="00FE798B"/>
    <w:rsid w:val="00FE7BD1"/>
    <w:rsid w:val="00FE7DE8"/>
    <w:rsid w:val="00FF03C8"/>
    <w:rsid w:val="00FF042B"/>
    <w:rsid w:val="00FF052E"/>
    <w:rsid w:val="00FF0841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00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1EB"/>
    <w:rsid w:val="00FF429B"/>
    <w:rsid w:val="00FF478C"/>
    <w:rsid w:val="00FF516F"/>
    <w:rsid w:val="00FF5253"/>
    <w:rsid w:val="00FF533E"/>
    <w:rsid w:val="00FF5480"/>
    <w:rsid w:val="00FF5499"/>
    <w:rsid w:val="00FF59B1"/>
    <w:rsid w:val="00FF5A51"/>
    <w:rsid w:val="00FF5D4A"/>
    <w:rsid w:val="00FF5F1A"/>
    <w:rsid w:val="00FF6195"/>
    <w:rsid w:val="00FF6396"/>
    <w:rsid w:val="00FF6705"/>
    <w:rsid w:val="00FF6B4C"/>
    <w:rsid w:val="00FF70DA"/>
    <w:rsid w:val="00FF75B1"/>
    <w:rsid w:val="00FF7605"/>
    <w:rsid w:val="00FF7771"/>
    <w:rsid w:val="00FF77C4"/>
    <w:rsid w:val="00FF7895"/>
    <w:rsid w:val="00FF7A5B"/>
    <w:rsid w:val="0460CDD6"/>
    <w:rsid w:val="0B8245C0"/>
    <w:rsid w:val="129A2477"/>
    <w:rsid w:val="1E41C73B"/>
    <w:rsid w:val="22EAE027"/>
    <w:rsid w:val="2A9B18CA"/>
    <w:rsid w:val="41FFBE3C"/>
    <w:rsid w:val="439CA549"/>
    <w:rsid w:val="4B0BD6F6"/>
    <w:rsid w:val="4B586EF3"/>
    <w:rsid w:val="56DABDD6"/>
    <w:rsid w:val="6909EFF6"/>
    <w:rsid w:val="74DC00A4"/>
    <w:rsid w:val="76DF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B900AAE4-6CAC-4A54-8C6B-51287D33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i-provider">
    <w:name w:val="ui-provider"/>
    <w:basedOn w:val="DefaultParagraphFont"/>
    <w:rsid w:val="000702B6"/>
  </w:style>
  <w:style w:type="paragraph" w:customStyle="1" w:styleId="zKISOffAddress">
    <w:name w:val="zKISOffAddress"/>
    <w:basedOn w:val="Normal"/>
    <w:rsid w:val="00B1628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B0622B-0DF5-47CA-8743-3B9FF1D31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662920-A87E-495B-AF2D-4A537CD99F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70418-207C-400F-BBF2-07350F9130A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106E986-6A1A-4405-ADDD-51B4C175F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201</TotalTime>
  <Pages>9</Pages>
  <Words>1690</Words>
  <Characters>7422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Kornsiri, Chongaksorn</cp:lastModifiedBy>
  <cp:revision>137</cp:revision>
  <cp:lastPrinted>2024-10-23T01:40:00Z</cp:lastPrinted>
  <dcterms:created xsi:type="dcterms:W3CDTF">2025-04-24T02:00:00Z</dcterms:created>
  <dcterms:modified xsi:type="dcterms:W3CDTF">2025-05-07T09:42:00Z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