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C0D0" w14:textId="2C884547" w:rsidR="0080114D" w:rsidRPr="004142E2" w:rsidRDefault="0080114D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4142E2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1ADFB1A0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2ADF43C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บริษัท อีสต์โค</w:t>
      </w:r>
      <w:proofErr w:type="spellStart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สท์เฟ</w:t>
      </w:r>
      <w:proofErr w:type="spellEnd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อร์นิ</w:t>
      </w:r>
      <w:proofErr w:type="spellStart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เทค</w:t>
      </w:r>
      <w:proofErr w:type="spellEnd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จำกัด (มหาชน) (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“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บริษัท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”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) เป็นนิติบุคคลที่จัดตั้งขึ้นในประเทศไทย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pacing w:val="-4"/>
          <w:sz w:val="29"/>
          <w:szCs w:val="29"/>
          <w:cs/>
        </w:rPr>
        <w:t>บริษัทมีสำนักงานใหญ่ซึ่งจดทะเบียนตั้งอยู่ที่</w:t>
      </w:r>
      <w:r w:rsidRPr="004142E2">
        <w:rPr>
          <w:rFonts w:ascii="Angsana New" w:hAnsi="Angsana New"/>
          <w:color w:val="000000"/>
          <w:spacing w:val="-4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เลขที่ 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37/9 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หมู่ 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10 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ถนนบ้านบึง-แกลง ตำบลทางเกวียน อำเภอแกลง จังหวัดระยอง </w:t>
      </w:r>
    </w:p>
    <w:p w14:paraId="367F629C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FF6D915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บริษัทจดทะเบียนในตลาดหลักทรัพย์ เอ็ม เอ ไอ เมื่อวันที่ </w:t>
      </w:r>
      <w:r w:rsidRPr="004142E2">
        <w:rPr>
          <w:rFonts w:ascii="Angsana New" w:hAnsi="Angsana New"/>
          <w:color w:val="000000"/>
          <w:sz w:val="29"/>
          <w:szCs w:val="29"/>
        </w:rPr>
        <w:t>26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 มีนาคม </w:t>
      </w:r>
      <w:r w:rsidRPr="004142E2">
        <w:rPr>
          <w:rFonts w:ascii="Angsana New" w:hAnsi="Angsana New"/>
          <w:color w:val="000000"/>
          <w:sz w:val="29"/>
          <w:szCs w:val="29"/>
        </w:rPr>
        <w:t>2556</w:t>
      </w:r>
    </w:p>
    <w:p w14:paraId="4BF2CF5F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0A5A0F" w14:textId="537EC34B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บริษัทและบริษัทย่อย </w:t>
      </w:r>
      <w:r w:rsidRPr="004142E2">
        <w:rPr>
          <w:rFonts w:ascii="Angsana New" w:hAnsi="Angsana New"/>
          <w:color w:val="000000"/>
          <w:sz w:val="29"/>
          <w:szCs w:val="29"/>
        </w:rPr>
        <w:t>“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กลุ่มบริษัท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”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ดำเนินธุรกิจหลักเกี่ยวกับการผลิตและจำหน่ายเฟอร์นิเจอร์ไม้ปา</w:t>
      </w:r>
      <w:proofErr w:type="spellStart"/>
      <w:r w:rsidRPr="004142E2">
        <w:rPr>
          <w:rFonts w:ascii="Angsana New" w:hAnsi="Angsana New"/>
          <w:color w:val="000000"/>
          <w:sz w:val="29"/>
          <w:szCs w:val="29"/>
          <w:cs/>
        </w:rPr>
        <w:t>ร์</w:t>
      </w:r>
      <w:proofErr w:type="spellEnd"/>
      <w:r w:rsidRPr="004142E2">
        <w:rPr>
          <w:rFonts w:ascii="Angsana New" w:hAnsi="Angsana New"/>
          <w:color w:val="000000"/>
          <w:sz w:val="29"/>
          <w:szCs w:val="29"/>
          <w:cs/>
        </w:rPr>
        <w:t>ติเค</w:t>
      </w:r>
      <w:proofErr w:type="spellStart"/>
      <w:r w:rsidRPr="004142E2">
        <w:rPr>
          <w:rFonts w:ascii="Angsana New" w:hAnsi="Angsana New"/>
          <w:color w:val="000000"/>
          <w:sz w:val="29"/>
          <w:szCs w:val="29"/>
          <w:cs/>
        </w:rPr>
        <w:t>ิล</w:t>
      </w:r>
      <w:proofErr w:type="spellEnd"/>
      <w:r w:rsidRPr="004142E2">
        <w:rPr>
          <w:rFonts w:ascii="Angsana New" w:hAnsi="Angsana New"/>
          <w:color w:val="000000"/>
          <w:sz w:val="29"/>
          <w:szCs w:val="29"/>
          <w:cs/>
        </w:rPr>
        <w:t>บอร์ดและไม้เอ็มดีเอฟแบบประกอบด้วยตนเอง เฟอร์นิเจอร์ไม้ยางพารา ไม้ยางพาราแปรรูปอบแห้ง กระดาษปิดผิว และวัสดุตกแต่งเฟอร์นิเจอร์สำหรับตลาดในประเทศและต่างประเทศ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และธุรกิจการลงทุน (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Holding company)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โดยลงทุนในกิจการที่ดำเนินธุรกิจด้านพลังงาน</w:t>
      </w:r>
      <w:r w:rsidR="009D67F2">
        <w:rPr>
          <w:rFonts w:ascii="Angsana New" w:hAnsi="Angsana New" w:hint="cs"/>
          <w:color w:val="000000"/>
          <w:sz w:val="29"/>
          <w:szCs w:val="29"/>
          <w:cs/>
        </w:rPr>
        <w:t>ทดแทน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 </w:t>
      </w:r>
    </w:p>
    <w:p w14:paraId="6892B4CF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3ED17FE3" w14:textId="512DD687" w:rsidR="008D0211" w:rsidRPr="004142E2" w:rsidRDefault="00E7507C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4142E2">
        <w:rPr>
          <w:rFonts w:ascii="Angsana New" w:hAnsi="Angsana New"/>
          <w:b/>
          <w:bCs/>
          <w:sz w:val="29"/>
          <w:szCs w:val="29"/>
          <w:cs/>
        </w:rPr>
        <w:t>เกณฑ์การจัดทำข้อมูลทางการเงินระหว่างกาล</w:t>
      </w:r>
    </w:p>
    <w:p w14:paraId="0624001C" w14:textId="77777777" w:rsidR="008D0211" w:rsidRPr="004142E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488DD743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4142E2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4142E2">
        <w:rPr>
          <w:rFonts w:ascii="Angsana New" w:hAnsi="Angsana New"/>
          <w:sz w:val="29"/>
          <w:szCs w:val="29"/>
        </w:rPr>
        <w:t>34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เรื่อง “การรายงานทางการเงินระหว่างกาล”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ของกรมพัฒนาธุรกิจการค้าที่เกี่ยวข้อง</w:t>
      </w:r>
    </w:p>
    <w:p w14:paraId="04880999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1E4E767" w14:textId="552D4F2E" w:rsidR="0080114D" w:rsidRPr="004142E2" w:rsidRDefault="0080114D" w:rsidP="0080114D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4142E2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 xml:space="preserve">31 </w:t>
      </w:r>
      <w:r w:rsidRPr="004142E2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 xml:space="preserve">31 </w:t>
      </w:r>
      <w:r w:rsidRPr="004142E2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</w:p>
    <w:p w14:paraId="758E5CCA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18AB3AE" w14:textId="08DBC60E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4142E2">
        <w:rPr>
          <w:rFonts w:ascii="Angsana New" w:hAnsi="Angsana New"/>
          <w:sz w:val="29"/>
          <w:szCs w:val="29"/>
          <w:cs/>
        </w:rPr>
        <w:t>งบการเงินรวม</w:t>
      </w:r>
      <w:r w:rsidRPr="004142E2">
        <w:rPr>
          <w:rFonts w:ascii="Angsana New" w:hAnsi="Angsana New"/>
          <w:sz w:val="29"/>
          <w:szCs w:val="29"/>
          <w:cs/>
          <w:lang w:val="th-TH"/>
        </w:rPr>
        <w:t xml:space="preserve">สำหรับงวดสามเดือนสิ้นสุดวันที่ </w:t>
      </w:r>
      <w:r w:rsidR="001C321E" w:rsidRPr="004142E2">
        <w:rPr>
          <w:rFonts w:ascii="Angsana New" w:hAnsi="Angsana New"/>
          <w:sz w:val="29"/>
          <w:szCs w:val="29"/>
        </w:rPr>
        <w:t xml:space="preserve">31 </w:t>
      </w:r>
      <w:r w:rsidR="001C321E" w:rsidRPr="004142E2">
        <w:rPr>
          <w:rFonts w:ascii="Angsana New" w:hAnsi="Angsana New"/>
          <w:sz w:val="29"/>
          <w:szCs w:val="29"/>
          <w:cs/>
        </w:rPr>
        <w:t>มีนาคม</w:t>
      </w:r>
      <w:r w:rsidR="001C321E" w:rsidRPr="004142E2">
        <w:rPr>
          <w:rFonts w:ascii="Angsana New" w:hAnsi="Angsana New"/>
          <w:sz w:val="29"/>
          <w:szCs w:val="29"/>
        </w:rPr>
        <w:t xml:space="preserve"> 2568</w:t>
      </w:r>
      <w:r w:rsidRPr="004142E2">
        <w:rPr>
          <w:rFonts w:ascii="Angsana New" w:hAnsi="Angsana New"/>
          <w:sz w:val="29"/>
          <w:szCs w:val="29"/>
          <w:cs/>
        </w:rPr>
        <w:t xml:space="preserve"> และ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และงบการเงินรวมสำหรับปีสิ้นสุดวันที่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>31</w:t>
      </w:r>
      <w:r w:rsidRPr="004142E2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ที่บริษัทมีอำนาจควบคุมหรือถือหุ้นทั้งทางตรงและทางอ้อม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และส่วนได้เสียของบริษัทร่วมและการร่วมค้าตามที่กล่าวในหมายเหตุ </w:t>
      </w:r>
      <w:r w:rsidR="001C321E" w:rsidRPr="004142E2">
        <w:rPr>
          <w:rFonts w:ascii="Angsana New" w:hAnsi="Angsana New"/>
          <w:sz w:val="29"/>
          <w:szCs w:val="29"/>
        </w:rPr>
        <w:t>6</w:t>
      </w:r>
      <w:r w:rsidR="0034127C" w:rsidRPr="004142E2">
        <w:rPr>
          <w:rFonts w:ascii="Angsana New" w:hAnsi="Angsana New"/>
          <w:sz w:val="29"/>
          <w:szCs w:val="29"/>
        </w:rPr>
        <w:t xml:space="preserve"> </w:t>
      </w:r>
      <w:r w:rsidR="0034127C" w:rsidRPr="004142E2">
        <w:rPr>
          <w:rFonts w:ascii="Angsana New" w:hAnsi="Angsana New" w:hint="cs"/>
          <w:sz w:val="29"/>
          <w:szCs w:val="29"/>
          <w:cs/>
        </w:rPr>
        <w:t>และ</w:t>
      </w:r>
      <w:r w:rsidR="001C321E" w:rsidRPr="004142E2">
        <w:rPr>
          <w:rFonts w:ascii="Angsana New" w:hAnsi="Angsana New"/>
          <w:sz w:val="29"/>
          <w:szCs w:val="29"/>
        </w:rPr>
        <w:t xml:space="preserve"> 7</w:t>
      </w:r>
    </w:p>
    <w:p w14:paraId="711C159D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D762E88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9"/>
          <w:szCs w:val="29"/>
          <w:cs/>
        </w:rPr>
      </w:pPr>
      <w:r w:rsidRPr="004142E2">
        <w:rPr>
          <w:rFonts w:ascii="Angsana New" w:hAnsi="Angsana New"/>
          <w:spacing w:val="-2"/>
          <w:sz w:val="29"/>
          <w:szCs w:val="29"/>
          <w:cs/>
        </w:rPr>
        <w:t>รายการบัญชีระหว่างบริษัทและบริษัทย่อย (</w:t>
      </w:r>
      <w:r w:rsidRPr="004142E2">
        <w:rPr>
          <w:rFonts w:ascii="Angsana New" w:hAnsi="Angsana New"/>
          <w:spacing w:val="-2"/>
          <w:sz w:val="29"/>
          <w:szCs w:val="29"/>
        </w:rPr>
        <w:t>“</w:t>
      </w:r>
      <w:r w:rsidRPr="004142E2">
        <w:rPr>
          <w:rFonts w:ascii="Angsana New" w:hAnsi="Angsana New"/>
          <w:spacing w:val="-2"/>
          <w:sz w:val="29"/>
          <w:szCs w:val="29"/>
          <w:cs/>
        </w:rPr>
        <w:t>กลุ่มบริษัท</w:t>
      </w:r>
      <w:r w:rsidRPr="004142E2">
        <w:rPr>
          <w:rFonts w:ascii="Angsana New" w:hAnsi="Angsana New"/>
          <w:spacing w:val="-2"/>
          <w:sz w:val="29"/>
          <w:szCs w:val="29"/>
        </w:rPr>
        <w:t>”</w:t>
      </w:r>
      <w:r w:rsidRPr="004142E2">
        <w:rPr>
          <w:rFonts w:ascii="Angsana New" w:hAnsi="Angsana New"/>
          <w:spacing w:val="-2"/>
          <w:sz w:val="29"/>
          <w:szCs w:val="29"/>
          <w:cs/>
        </w:rPr>
        <w:t>) ที่มีนัยสำคัญได้ถูกตัดรายการในการจัดทำงบการเงินรวมแล้ว</w:t>
      </w:r>
    </w:p>
    <w:p w14:paraId="19E3F30C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8EFCC74" w14:textId="0AC0E1E1" w:rsidR="0080114D" w:rsidRPr="004142E2" w:rsidRDefault="0080114D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9"/>
          <w:szCs w:val="29"/>
          <w:lang w:val="th-TH"/>
        </w:rPr>
      </w:pPr>
      <w:r w:rsidRPr="004142E2">
        <w:rPr>
          <w:rFonts w:ascii="Angsana New" w:hAnsi="Angsana New"/>
          <w:spacing w:val="-2"/>
          <w:sz w:val="29"/>
          <w:szCs w:val="29"/>
          <w:cs/>
        </w:rPr>
        <w:t>กลุ่ม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บริษัทได้ถือปฏิบัติตามมาตรฐานการบัญชี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(“TAS”)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มาตรฐานการรายงานทางการเงิน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(“TFRS”)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และแนวปฏิบัติทางการบัญชีที่ปรับปรุงใหม่หลายฉบับซึ่งมีผลบังคับใช้สำหรับรอบระยะเวลาบัญชีที่เริ่มในหรือหลังวันที่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</w:rPr>
        <w:t>1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มกราคม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</w:rPr>
        <w:t>256</w:t>
      </w:r>
      <w:r w:rsidR="001C321E" w:rsidRPr="004142E2">
        <w:rPr>
          <w:rFonts w:ascii="Angsana New" w:hAnsi="Angsana New"/>
          <w:spacing w:val="-2"/>
          <w:sz w:val="29"/>
          <w:szCs w:val="29"/>
        </w:rPr>
        <w:t>8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การนำ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TAS TFRS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รวมถึงแนวปฏิบัติทางการบัญชีที่ปรับปรุงใหม่มา</w:t>
      </w:r>
      <w:r w:rsidR="00152FF9" w:rsidRPr="004142E2">
        <w:rPr>
          <w:rFonts w:ascii="Angsana New" w:hAnsi="Angsana New" w:hint="cs"/>
          <w:spacing w:val="-2"/>
          <w:sz w:val="29"/>
          <w:szCs w:val="29"/>
          <w:cs/>
        </w:rPr>
        <w:t>เริ่มถือปฏิบัติ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ไม่มีผลกระทบ</w:t>
      </w:r>
      <w:r w:rsidR="00152FF9" w:rsidRPr="004142E2">
        <w:rPr>
          <w:rFonts w:ascii="Angsana New" w:hAnsi="Angsana New" w:hint="cs"/>
          <w:spacing w:val="-2"/>
          <w:sz w:val="29"/>
          <w:szCs w:val="29"/>
          <w:cs/>
          <w:lang w:val="th-TH"/>
        </w:rPr>
        <w:t>ที่เป็นสาระสำคัญ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ต่อข้อมูลทางการเงินระหว่างกาลของ</w:t>
      </w:r>
      <w:r w:rsidR="003965A2" w:rsidRPr="004142E2">
        <w:rPr>
          <w:rFonts w:ascii="Angsana New" w:hAnsi="Angsana New" w:hint="cs"/>
          <w:spacing w:val="-2"/>
          <w:sz w:val="29"/>
          <w:szCs w:val="29"/>
          <w:cs/>
          <w:lang w:val="th-TH"/>
        </w:rPr>
        <w:t>กลุ่ม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บริษัท</w:t>
      </w:r>
    </w:p>
    <w:p w14:paraId="34231075" w14:textId="77777777" w:rsidR="006970BB" w:rsidRPr="004142E2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9"/>
          <w:szCs w:val="29"/>
        </w:rPr>
      </w:pPr>
      <w:r w:rsidRPr="004142E2">
        <w:rPr>
          <w:rFonts w:ascii="Angsana New" w:hAnsi="Angsana New"/>
          <w:b/>
          <w:bCs/>
          <w:spacing w:val="-2"/>
          <w:sz w:val="29"/>
          <w:szCs w:val="29"/>
          <w:cs/>
        </w:rPr>
        <w:lastRenderedPageBreak/>
        <w:t>การใช้เกณฑ์ในการดำเนินงานต่อเนื่อง</w:t>
      </w:r>
    </w:p>
    <w:p w14:paraId="403B29F4" w14:textId="77777777" w:rsidR="006970BB" w:rsidRPr="004142E2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CC2F6B" w14:textId="3203CFA2" w:rsidR="001B5FF8" w:rsidRPr="004142E2" w:rsidRDefault="001B5FF8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9"/>
          <w:szCs w:val="29"/>
        </w:rPr>
      </w:pPr>
      <w:r w:rsidRPr="004142E2">
        <w:rPr>
          <w:rFonts w:ascii="Angsana New" w:hAnsi="Angsana New"/>
          <w:spacing w:val="-2"/>
          <w:sz w:val="29"/>
          <w:szCs w:val="29"/>
          <w:cs/>
        </w:rPr>
        <w:t>กลุ่มบริษัทและบริษัทมีผลการดำเนินงาน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>สำหรับปี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/>
          <w:spacing w:val="-2"/>
          <w:sz w:val="29"/>
          <w:szCs w:val="29"/>
        </w:rPr>
        <w:t>2567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>เป็นผลขาดทุนประมาณ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/>
          <w:spacing w:val="-2"/>
          <w:sz w:val="29"/>
          <w:szCs w:val="29"/>
        </w:rPr>
        <w:t>232.7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>ล้านบาทและ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/>
          <w:spacing w:val="-2"/>
          <w:sz w:val="29"/>
          <w:szCs w:val="29"/>
        </w:rPr>
        <w:t>269.0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>ล้านบาท</w:t>
      </w:r>
      <w:r w:rsidR="0080367C">
        <w:rPr>
          <w:rFonts w:ascii="Angsana New" w:hAnsi="Angsana New" w:hint="cs"/>
          <w:spacing w:val="-2"/>
          <w:sz w:val="29"/>
          <w:szCs w:val="29"/>
          <w:cs/>
        </w:rPr>
        <w:t xml:space="preserve"> ตามลำดับ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 xml:space="preserve">และ </w:t>
      </w:r>
      <w:r w:rsidR="00793075" w:rsidRPr="004142E2">
        <w:rPr>
          <w:rFonts w:ascii="Angsana New" w:hAnsi="Angsana New" w:hint="cs"/>
          <w:sz w:val="29"/>
          <w:szCs w:val="29"/>
          <w:cs/>
        </w:rPr>
        <w:t xml:space="preserve">ณ วันที่ </w:t>
      </w:r>
      <w:r w:rsidR="00793075" w:rsidRPr="004142E2">
        <w:rPr>
          <w:rFonts w:ascii="Angsana New" w:hAnsi="Angsana New"/>
          <w:sz w:val="29"/>
          <w:szCs w:val="29"/>
        </w:rPr>
        <w:t xml:space="preserve">31 </w:t>
      </w:r>
      <w:r w:rsidR="00793075" w:rsidRPr="004142E2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793075" w:rsidRPr="004142E2">
        <w:rPr>
          <w:rFonts w:ascii="Angsana New" w:hAnsi="Angsana New"/>
          <w:sz w:val="29"/>
          <w:szCs w:val="29"/>
        </w:rPr>
        <w:t xml:space="preserve">2567 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>งบการเงินรวมและงบการเงินเฉพาะกิจการมีหนี้สินหมุนเวียนสูงกว่าสินทรัพย์หมุนเวียนเป็นจำนวนเงิน</w:t>
      </w:r>
      <w:r w:rsidR="00793075" w:rsidRPr="004142E2">
        <w:rPr>
          <w:rFonts w:ascii="Angsana New" w:hAnsi="Angsana New" w:hint="cs"/>
          <w:sz w:val="29"/>
          <w:szCs w:val="29"/>
          <w:cs/>
        </w:rPr>
        <w:t xml:space="preserve">ประมาณ </w:t>
      </w:r>
      <w:r w:rsidR="00793075" w:rsidRPr="004142E2">
        <w:rPr>
          <w:rFonts w:ascii="Angsana New" w:hAnsi="Angsana New"/>
          <w:sz w:val="29"/>
          <w:szCs w:val="29"/>
        </w:rPr>
        <w:t xml:space="preserve">967.0 </w:t>
      </w:r>
      <w:r w:rsidR="00793075" w:rsidRPr="004142E2">
        <w:rPr>
          <w:rFonts w:ascii="Angsana New" w:hAnsi="Angsana New" w:hint="cs"/>
          <w:sz w:val="29"/>
          <w:szCs w:val="29"/>
          <w:cs/>
        </w:rPr>
        <w:t xml:space="preserve">ล้านบาทและประมาณ </w:t>
      </w:r>
      <w:r w:rsidR="00793075" w:rsidRPr="004142E2">
        <w:rPr>
          <w:rFonts w:ascii="Angsana New" w:hAnsi="Angsana New"/>
          <w:sz w:val="29"/>
          <w:szCs w:val="29"/>
        </w:rPr>
        <w:t xml:space="preserve">1,136.4 </w:t>
      </w:r>
      <w:r w:rsidR="00793075" w:rsidRPr="004142E2">
        <w:rPr>
          <w:rFonts w:ascii="Angsana New" w:hAnsi="Angsana New" w:hint="cs"/>
          <w:sz w:val="29"/>
          <w:szCs w:val="29"/>
          <w:cs/>
        </w:rPr>
        <w:t>ล้านบาท</w:t>
      </w:r>
      <w:r w:rsidR="004142E2" w:rsidRPr="004142E2">
        <w:rPr>
          <w:rFonts w:ascii="Angsana New" w:hAnsi="Angsana New"/>
          <w:sz w:val="29"/>
          <w:szCs w:val="29"/>
        </w:rPr>
        <w:t xml:space="preserve"> </w:t>
      </w:r>
      <w:r w:rsidR="004142E2" w:rsidRPr="004142E2">
        <w:rPr>
          <w:rFonts w:ascii="Angsana New" w:hAnsi="Angsana New" w:hint="cs"/>
          <w:sz w:val="29"/>
          <w:szCs w:val="29"/>
          <w:cs/>
        </w:rPr>
        <w:t>ตามลำดับ</w:t>
      </w:r>
      <w:r w:rsidR="00793075" w:rsidRPr="004142E2">
        <w:rPr>
          <w:rFonts w:ascii="Angsana New" w:hAnsi="Angsana New" w:hint="cs"/>
          <w:sz w:val="29"/>
          <w:szCs w:val="29"/>
          <w:cs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 xml:space="preserve">นอกจากนี้ </w:t>
      </w:r>
      <w:r w:rsidR="00793075" w:rsidRPr="004142E2">
        <w:rPr>
          <w:rFonts w:ascii="Angsana New" w:hAnsi="Angsana New"/>
          <w:spacing w:val="-2"/>
          <w:sz w:val="29"/>
          <w:szCs w:val="29"/>
          <w:cs/>
        </w:rPr>
        <w:t>กลุ่มบริษัทและบริษัทมีผลการดำเนินงาน</w:t>
      </w:r>
      <w:r w:rsidRPr="004142E2">
        <w:rPr>
          <w:rFonts w:ascii="Angsana New" w:hAnsi="Angsana New"/>
          <w:spacing w:val="-2"/>
          <w:sz w:val="29"/>
          <w:szCs w:val="29"/>
          <w:cs/>
        </w:rPr>
        <w:t>สำหรับงวด</w:t>
      </w:r>
      <w:r w:rsidR="00C0269A" w:rsidRPr="004142E2">
        <w:rPr>
          <w:rFonts w:ascii="Angsana New" w:hAnsi="Angsana New" w:hint="cs"/>
          <w:spacing w:val="-2"/>
          <w:sz w:val="29"/>
          <w:szCs w:val="29"/>
          <w:cs/>
        </w:rPr>
        <w:t>สาม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เดือนสิ้นสุดวันที่ </w:t>
      </w:r>
      <w:r w:rsidRPr="004142E2">
        <w:rPr>
          <w:rFonts w:ascii="Angsana New" w:hAnsi="Angsana New"/>
          <w:spacing w:val="-2"/>
          <w:sz w:val="29"/>
          <w:szCs w:val="29"/>
        </w:rPr>
        <w:t>31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มีนาคม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2568 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เป็นผลขาดทุนประมาณ </w:t>
      </w:r>
      <w:r w:rsidR="007E262A" w:rsidRPr="004142E2">
        <w:rPr>
          <w:rFonts w:ascii="Angsana New" w:hAnsi="Angsana New"/>
          <w:spacing w:val="-2"/>
          <w:sz w:val="29"/>
          <w:szCs w:val="29"/>
        </w:rPr>
        <w:t>72.5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ล้านบาทและ </w:t>
      </w:r>
      <w:r w:rsidR="00C0269A" w:rsidRPr="004142E2">
        <w:rPr>
          <w:rFonts w:ascii="Angsana New" w:hAnsi="Angsana New"/>
          <w:spacing w:val="-2"/>
          <w:sz w:val="29"/>
          <w:szCs w:val="29"/>
        </w:rPr>
        <w:t>76.</w:t>
      </w:r>
      <w:r w:rsidR="006E34ED" w:rsidRPr="004142E2">
        <w:rPr>
          <w:rFonts w:ascii="Angsana New" w:hAnsi="Angsana New"/>
          <w:spacing w:val="-2"/>
          <w:sz w:val="29"/>
          <w:szCs w:val="29"/>
        </w:rPr>
        <w:t>3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ล้านบาท ตามลำดับ</w:t>
      </w:r>
      <w:r w:rsidR="003E5D31" w:rsidRPr="004142E2">
        <w:rPr>
          <w:rFonts w:ascii="Angsana New" w:hAnsi="Angsana New"/>
          <w:spacing w:val="-2"/>
          <w:sz w:val="29"/>
          <w:szCs w:val="29"/>
        </w:rPr>
        <w:t xml:space="preserve"> </w:t>
      </w:r>
      <w:r w:rsidR="00793075" w:rsidRPr="004142E2">
        <w:rPr>
          <w:rFonts w:ascii="Angsana New" w:hAnsi="Angsana New" w:hint="cs"/>
          <w:spacing w:val="-2"/>
          <w:sz w:val="29"/>
          <w:szCs w:val="29"/>
          <w:cs/>
        </w:rPr>
        <w:t xml:space="preserve">และ 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ณ วันที่ </w:t>
      </w:r>
      <w:r w:rsidRPr="004142E2">
        <w:rPr>
          <w:rFonts w:ascii="Angsana New" w:hAnsi="Angsana New"/>
          <w:spacing w:val="-2"/>
          <w:sz w:val="29"/>
          <w:szCs w:val="29"/>
        </w:rPr>
        <w:t>31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มีนาคม </w:t>
      </w:r>
      <w:r w:rsidRPr="004142E2">
        <w:rPr>
          <w:rFonts w:ascii="Angsana New" w:hAnsi="Angsana New"/>
          <w:spacing w:val="-2"/>
          <w:sz w:val="29"/>
          <w:szCs w:val="29"/>
        </w:rPr>
        <w:t>2568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งบการเงินรวมและงบการเงินเฉพาะกิจการมีหนี้สินหมุนเวียนสูงกว่าสินทรัพย์หมุนเวียนเป็นจำนวนเงิน </w:t>
      </w:r>
      <w:r w:rsidR="00C0269A" w:rsidRPr="004142E2">
        <w:rPr>
          <w:rFonts w:ascii="Angsana New" w:hAnsi="Angsana New"/>
          <w:spacing w:val="-2"/>
          <w:sz w:val="29"/>
          <w:szCs w:val="29"/>
        </w:rPr>
        <w:t>1,04</w:t>
      </w:r>
      <w:r w:rsidR="00E36C42" w:rsidRPr="004142E2">
        <w:rPr>
          <w:rFonts w:ascii="Angsana New" w:hAnsi="Angsana New"/>
          <w:spacing w:val="-2"/>
          <w:sz w:val="29"/>
          <w:szCs w:val="29"/>
        </w:rPr>
        <w:t>7</w:t>
      </w:r>
      <w:r w:rsidR="006E34ED" w:rsidRPr="004142E2">
        <w:rPr>
          <w:rFonts w:ascii="Angsana New" w:hAnsi="Angsana New"/>
          <w:spacing w:val="-2"/>
          <w:sz w:val="29"/>
          <w:szCs w:val="29"/>
        </w:rPr>
        <w:t>.7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ล้านบาทและ </w:t>
      </w:r>
      <w:r w:rsidR="006E34ED" w:rsidRPr="004142E2">
        <w:rPr>
          <w:rFonts w:ascii="Angsana New" w:hAnsi="Angsana New"/>
          <w:spacing w:val="-2"/>
          <w:sz w:val="29"/>
          <w:szCs w:val="29"/>
        </w:rPr>
        <w:t>1,212.1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ล้านบาท ตามลำดับ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00C8D86A" w14:textId="77777777" w:rsidR="006970BB" w:rsidRPr="004142E2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9FD656D" w14:textId="0129DD62" w:rsidR="006970BB" w:rsidRPr="004142E2" w:rsidRDefault="006970BB" w:rsidP="00825E1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2"/>
          <w:sz w:val="29"/>
          <w:szCs w:val="29"/>
        </w:rPr>
      </w:pP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ที่เพียงพอเพื่อเสริมสภาพคล่องให้แก่กลุ่มบริษัท โดยผู้บริหารของกลุ่มบริษัทเชื่อมั่นว่ากลุ่มบริษัทจะสามารถจัดหาแหล่งเงินทุนที่จำเป็นและเหมาะสมได้ในอนาคตอันใกล้โดยดำเนินการในเรื่องต่าง ๆ ได้แก่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(1) 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การจัดหาแหล่งเงินทุนระยะสั้นภายในประเทศเพื่อเสริมสภาพคล่องและรองรับคำสั่งซื้อสินค้าได้อย่างราบรื่น โดยบริษัทได้ขยายโอกาสทางการตลาดมากขึ้นผ่านการขยายช่องทางการจัดจำหน่ายซึ่งลูกค้าให้การตอบรับสินค้าของบริษัทเป็นอย่างดี และคาดว่ารายได้และกำไรจากการขายของบริษัทจะเติบโตได้ในอนาคตร่วมกันกับการใช้กลยุทธ์เพื่อควบคุมและลดต้นทุนการผลิต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(2) 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การจัดหาแหล่งเงินทุนจากต่างประเทศซึ่งจะเป็นแหล่งเงินกู้ยืมระยะยาวเพื่อการจ่ายชำระคืนหุ้นกู้ที่จะครบกำหนดชำระภายในปี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2568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นี้และสำหรับโครงการโรงไฟฟ้าพลังงานแสงอาทิตย์ที่เมืองมินบู ประเทศเมียนมาร์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ทั้งนี้ บริษัทได้ข้อสรุปการเจรจากับผู้รับเหมาจากประเทศจีนโดยได้เข้าลงนามสัญญาข้อตกลง (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Settlement Agreement) 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ร่วมกันเป็นที่เรียบร้อยแล้วเมื่อช่วงต้นเดือนพฤศจิกายน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2567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ซึ่งจะเป็นจุดเริ่มต้นที่จะเดินหน้าการก่อสร้างโครงการ</w:t>
      </w:r>
      <w:proofErr w:type="spellStart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เฟส</w:t>
      </w:r>
      <w:proofErr w:type="spellEnd"/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ที่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2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และ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3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ร่วมกันต่อไป และขณะนี้มีสถาบันการเงินจากต่างประเทศพร้อมให้การสนับสนุนการก่อสร้างดังกล่าวแล้วซึ่งบริษัทเชื่อมั่นว่าหากโครงการโรงไฟฟ้าสามารถเดินหน้าต่อได้จะช่วยสร้างความเชื่อมั่นให้กับสถาบันการเงินในประเทศที่บริษัทใช้บริการอยู่และจะสามารถพิจารณาให้การสนับสนุนทางการเงินแก่บริษัทได้อย่างต่อเนื่อง 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(3) 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แนวทางการขายโครงการโรงไฟฟ้าซึ่งในช่วงที่ผ่านมามีนักลงทุนสนใจติดต่อเข้ามาแต่ยังไม่สามารถตกลงในส่วนของราคาขายที่เหมาะสมได้จึงยังไม่มีความ</w:t>
      </w:r>
      <w:r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คืบหน้าในเรื่องดังกล่าว </w:t>
      </w:r>
      <w:r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(4) </w:t>
      </w:r>
      <w:r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การหาผู้ลงทุนที่มีศักยภาพในการร่วมทุนกับบริษัทผ่านการทำ </w:t>
      </w:r>
      <w:r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Private Placement (PP) </w:t>
      </w:r>
      <w:r w:rsidR="00A06D08" w:rsidRPr="00E83395">
        <w:rPr>
          <w:rFonts w:ascii="Angsana New" w:hAnsi="Angsana New"/>
          <w:color w:val="000000"/>
          <w:spacing w:val="-2"/>
          <w:sz w:val="29"/>
          <w:szCs w:val="29"/>
        </w:rPr>
        <w:t>(</w:t>
      </w:r>
      <w:r w:rsidR="00A06D08"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หมายเหตุ </w:t>
      </w:r>
      <w:r w:rsidR="00A06D08" w:rsidRPr="00E83395">
        <w:rPr>
          <w:rFonts w:ascii="Angsana New" w:hAnsi="Angsana New"/>
          <w:color w:val="000000"/>
          <w:spacing w:val="-2"/>
          <w:sz w:val="29"/>
          <w:szCs w:val="29"/>
        </w:rPr>
        <w:t>1</w:t>
      </w:r>
      <w:r w:rsidR="006E34ED" w:rsidRPr="00E83395">
        <w:rPr>
          <w:rFonts w:ascii="Angsana New" w:hAnsi="Angsana New"/>
          <w:color w:val="000000"/>
          <w:spacing w:val="-2"/>
          <w:sz w:val="29"/>
          <w:szCs w:val="29"/>
        </w:rPr>
        <w:t>9</w:t>
      </w:r>
      <w:r w:rsidR="00A06D08"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) </w:t>
      </w:r>
      <w:r w:rsidR="004142E2" w:rsidRPr="00E83395">
        <w:rPr>
          <w:rFonts w:ascii="Angsana New" w:hAnsi="Angsana New" w:hint="cs"/>
          <w:color w:val="000000"/>
          <w:spacing w:val="-2"/>
          <w:sz w:val="29"/>
          <w:szCs w:val="29"/>
          <w:cs/>
        </w:rPr>
        <w:t xml:space="preserve">และ </w:t>
      </w:r>
      <w:r w:rsidR="004142E2"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(5) </w:t>
      </w:r>
      <w:r w:rsidR="004142E2" w:rsidRPr="00E83395">
        <w:rPr>
          <w:rFonts w:ascii="Angsana New" w:hAnsi="Angsana New" w:hint="cs"/>
          <w:color w:val="000000"/>
          <w:spacing w:val="-2"/>
          <w:sz w:val="29"/>
          <w:szCs w:val="29"/>
          <w:cs/>
        </w:rPr>
        <w:t>บริษัทอยู่ในช่วงการปรับโครงสร้างองค์กรและปรับเปลี่ยนแผนงานต่าง</w:t>
      </w:r>
      <w:r w:rsidR="004142E2"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</w:t>
      </w:r>
      <w:r w:rsidR="004142E2" w:rsidRPr="00E83395">
        <w:rPr>
          <w:rFonts w:ascii="Angsana New" w:hAnsi="Angsana New" w:hint="cs"/>
          <w:color w:val="000000"/>
          <w:spacing w:val="-2"/>
          <w:sz w:val="29"/>
          <w:szCs w:val="29"/>
          <w:cs/>
        </w:rPr>
        <w:t>ๆ</w:t>
      </w:r>
      <w:r w:rsidR="004142E2"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 xml:space="preserve"> </w:t>
      </w:r>
      <w:r w:rsidR="004142E2" w:rsidRPr="00E83395">
        <w:rPr>
          <w:rFonts w:ascii="Angsana New" w:hAnsi="Angsana New" w:hint="cs"/>
          <w:color w:val="000000"/>
          <w:spacing w:val="-2"/>
          <w:sz w:val="29"/>
          <w:szCs w:val="29"/>
          <w:cs/>
        </w:rPr>
        <w:t>จึงมีกำลังการผลิตลดลงอันเนื่องมาจากลดกำลังการผลิตตามแผนงานของฝ่ายบริหาร</w:t>
      </w:r>
      <w:r w:rsidR="004142E2"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 </w:t>
      </w:r>
      <w:r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>ดังนั้น ผู้บริหารจึงเชื่อมั่นว่ากลุ่มบริษัทจะสามารถดำเนินงานได้อย่างต่อเนื่องและหลักเกณฑ์การดำเนินงานต่อเนื่องยังคงมีความเหมาะสมในการจัดทำงบการเงินนี้</w:t>
      </w:r>
      <w:r w:rsidRPr="00E83395">
        <w:rPr>
          <w:rFonts w:ascii="Angsana New" w:hAnsi="Angsana New"/>
          <w:color w:val="000000"/>
          <w:spacing w:val="-2"/>
          <w:sz w:val="29"/>
          <w:szCs w:val="29"/>
        </w:rPr>
        <w:t xml:space="preserve"> </w:t>
      </w:r>
      <w:r w:rsidRPr="00E83395">
        <w:rPr>
          <w:rFonts w:ascii="Angsana New" w:hAnsi="Angsana New"/>
          <w:color w:val="000000"/>
          <w:spacing w:val="-2"/>
          <w:sz w:val="29"/>
          <w:szCs w:val="29"/>
          <w:cs/>
        </w:rPr>
        <w:t>งบการเงินรวมและงบการเงินเฉพาะกิจการนี้จึงไม่ได้รวมรายการปรับปรุงมูลค่า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สินทรัพย์และการจัดประเภทรายการสินทรัพย์และหนี้สินใหม่ซึ่งอาจจำเป็นหากกลุ่มบริษัทและบริษัทไม่สามารถดำเนินงานต่อเนื่องต่อไปได้</w:t>
      </w:r>
    </w:p>
    <w:p w14:paraId="759B6E97" w14:textId="77777777" w:rsidR="004142E2" w:rsidRPr="004142E2" w:rsidRDefault="004142E2" w:rsidP="00825E1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2"/>
          <w:sz w:val="29"/>
          <w:szCs w:val="29"/>
        </w:rPr>
      </w:pPr>
    </w:p>
    <w:p w14:paraId="38E5097C" w14:textId="77777777" w:rsidR="006970BB" w:rsidRPr="004142E2" w:rsidRDefault="006970BB" w:rsidP="00697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42E2">
        <w:rPr>
          <w:rFonts w:ascii="Angsana New" w:hAnsi="Angsana New"/>
          <w:sz w:val="30"/>
          <w:szCs w:val="30"/>
          <w:cs/>
          <w:lang w:val="th-TH"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560FEAC" w14:textId="77777777" w:rsidR="002E77D8" w:rsidRPr="001B5FF8" w:rsidRDefault="002E77D8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D6DA631" w14:textId="317BD3AC" w:rsidR="00090FDB" w:rsidRPr="001B5FF8" w:rsidRDefault="00A37CC5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B5FF8">
        <w:rPr>
          <w:rFonts w:ascii="Angsana New" w:hAnsi="Angsana New"/>
          <w:b/>
          <w:bCs/>
          <w:sz w:val="30"/>
          <w:szCs w:val="30"/>
          <w:cs/>
        </w:rPr>
        <w:t>สรุป</w:t>
      </w:r>
      <w:r w:rsidR="00090FDB" w:rsidRPr="001B5FF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="00A06D08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090FDB" w:rsidRPr="001B5FF8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28D8809" w14:textId="77777777" w:rsidR="00E448F0" w:rsidRPr="001B5FF8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A879C5" w14:textId="139F7ABA" w:rsidR="006747F5" w:rsidRPr="001B5FF8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5FF8">
        <w:rPr>
          <w:rFonts w:ascii="Angsana New" w:hAnsi="Angsana New"/>
          <w:sz w:val="30"/>
          <w:szCs w:val="30"/>
          <w:cs/>
        </w:rPr>
        <w:t>กลุ่มบริษัทใช้นโยบายการบัญชีที่</w:t>
      </w:r>
      <w:r w:rsidR="00A06D08" w:rsidRPr="00A06D08">
        <w:rPr>
          <w:rFonts w:ascii="Angsana New" w:hAnsi="Angsana New" w:hint="cs"/>
          <w:sz w:val="30"/>
          <w:szCs w:val="30"/>
          <w:cs/>
        </w:rPr>
        <w:t>มีสาระ</w:t>
      </w:r>
      <w:r w:rsidRPr="001B5FF8">
        <w:rPr>
          <w:rFonts w:ascii="Angsana New" w:hAnsi="Angsana New"/>
          <w:sz w:val="30"/>
          <w:szCs w:val="30"/>
          <w:cs/>
        </w:rPr>
        <w:t xml:space="preserve">สำคัญและวิธีการคำนวณต่างๆ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="00F505C9" w:rsidRPr="001B5FF8">
        <w:rPr>
          <w:rFonts w:ascii="Angsana New" w:hAnsi="Angsana New"/>
          <w:sz w:val="30"/>
          <w:szCs w:val="30"/>
        </w:rPr>
        <w:t>3</w:t>
      </w:r>
      <w:r w:rsidRPr="001B5FF8">
        <w:rPr>
          <w:rFonts w:ascii="Angsana New" w:hAnsi="Angsana New"/>
          <w:sz w:val="30"/>
          <w:szCs w:val="30"/>
        </w:rPr>
        <w:t>1</w:t>
      </w:r>
      <w:r w:rsidRPr="001B5FF8">
        <w:rPr>
          <w:rFonts w:ascii="Angsana New" w:hAnsi="Angsana New"/>
          <w:sz w:val="30"/>
          <w:szCs w:val="30"/>
          <w:cs/>
        </w:rPr>
        <w:t xml:space="preserve"> มีนาคม </w:t>
      </w:r>
      <w:r w:rsidR="00F505C9" w:rsidRPr="001B5FF8">
        <w:rPr>
          <w:rFonts w:ascii="Angsana New" w:hAnsi="Angsana New"/>
          <w:sz w:val="30"/>
          <w:szCs w:val="30"/>
        </w:rPr>
        <w:t>256</w:t>
      </w:r>
      <w:r w:rsidR="00A06D08">
        <w:rPr>
          <w:rFonts w:ascii="Angsana New" w:hAnsi="Angsana New"/>
          <w:sz w:val="30"/>
          <w:szCs w:val="30"/>
        </w:rPr>
        <w:t>8</w:t>
      </w:r>
      <w:r w:rsidRPr="001B5FF8">
        <w:rPr>
          <w:rFonts w:ascii="Angsana New" w:hAnsi="Angsana New"/>
          <w:sz w:val="30"/>
          <w:szCs w:val="30"/>
          <w:cs/>
        </w:rPr>
        <w:t xml:space="preserve"> และ </w:t>
      </w:r>
      <w:r w:rsidR="00F505C9" w:rsidRPr="001B5FF8">
        <w:rPr>
          <w:rFonts w:ascii="Angsana New" w:hAnsi="Angsana New"/>
          <w:sz w:val="30"/>
          <w:szCs w:val="30"/>
        </w:rPr>
        <w:t>256</w:t>
      </w:r>
      <w:r w:rsidR="00A06D08">
        <w:rPr>
          <w:rFonts w:ascii="Angsana New" w:hAnsi="Angsana New"/>
          <w:sz w:val="30"/>
          <w:szCs w:val="30"/>
        </w:rPr>
        <w:t>7</w:t>
      </w:r>
      <w:r w:rsidRPr="001B5FF8">
        <w:rPr>
          <w:rFonts w:ascii="Angsana New" w:hAnsi="Angsana New"/>
          <w:sz w:val="30"/>
          <w:szCs w:val="30"/>
        </w:rPr>
        <w:t xml:space="preserve"> </w:t>
      </w:r>
      <w:r w:rsidRPr="001B5FF8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1B5FF8">
        <w:rPr>
          <w:rFonts w:ascii="Angsana New" w:hAnsi="Angsana New"/>
          <w:sz w:val="30"/>
          <w:szCs w:val="30"/>
        </w:rPr>
        <w:t xml:space="preserve">31 </w:t>
      </w:r>
      <w:r w:rsidRPr="001B5FF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B5FF8">
        <w:rPr>
          <w:rFonts w:ascii="Angsana New" w:hAnsi="Angsana New"/>
          <w:sz w:val="30"/>
          <w:szCs w:val="30"/>
        </w:rPr>
        <w:t>256</w:t>
      </w:r>
      <w:r w:rsidR="00A06D08">
        <w:rPr>
          <w:rFonts w:ascii="Angsana New" w:hAnsi="Angsana New"/>
          <w:sz w:val="30"/>
          <w:szCs w:val="30"/>
        </w:rPr>
        <w:t>7</w:t>
      </w:r>
      <w:r w:rsidRPr="001B5FF8">
        <w:rPr>
          <w:rFonts w:ascii="Angsana New" w:hAnsi="Angsana New"/>
          <w:sz w:val="30"/>
          <w:szCs w:val="30"/>
        </w:rPr>
        <w:t xml:space="preserve"> </w:t>
      </w:r>
      <w:r w:rsidRPr="001B5FF8">
        <w:rPr>
          <w:rFonts w:ascii="Angsana New" w:hAnsi="Angsana New"/>
          <w:sz w:val="30"/>
          <w:szCs w:val="30"/>
          <w:cs/>
        </w:rPr>
        <w:t>ยกเว้นการนำ</w:t>
      </w:r>
      <w:r w:rsidR="001F12EF" w:rsidRPr="001B5FF8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</w:t>
      </w:r>
      <w:r w:rsidRPr="001B5FF8">
        <w:rPr>
          <w:rFonts w:ascii="Angsana New" w:hAnsi="Angsana New"/>
          <w:sz w:val="30"/>
          <w:szCs w:val="30"/>
          <w:cs/>
        </w:rPr>
        <w:t xml:space="preserve">แนวปฏิบัติทางการบัญชีที่ปรับปรุงใหม่ตามที่กล่าวในหมายเหตุ </w:t>
      </w:r>
      <w:r w:rsidR="00A06D08">
        <w:rPr>
          <w:rFonts w:ascii="Angsana New" w:hAnsi="Angsana New"/>
          <w:sz w:val="30"/>
          <w:szCs w:val="30"/>
        </w:rPr>
        <w:t>2</w:t>
      </w:r>
      <w:r w:rsidRPr="001B5FF8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FC77A5C" w14:textId="77777777" w:rsidR="001F12EF" w:rsidRPr="001B5FF8" w:rsidRDefault="001F12EF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84D547" w14:textId="34455E41" w:rsidR="00090FDB" w:rsidRDefault="00A06D08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06D08">
        <w:rPr>
          <w:rFonts w:ascii="Angsana New" w:hAnsi="Angsana New" w:hint="cs"/>
          <w:b/>
          <w:bCs/>
          <w:sz w:val="30"/>
          <w:szCs w:val="30"/>
          <w:cs/>
        </w:rPr>
        <w:t>รายการบัญชีและยอดคงเหลือกับบุคคลและกิจการที่เกี่ยวข้องกัน</w:t>
      </w:r>
    </w:p>
    <w:p w14:paraId="06B72074" w14:textId="77777777" w:rsidR="00A06D08" w:rsidRPr="00E36C42" w:rsidRDefault="00A06D08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F6D078" w14:textId="5185224B" w:rsidR="007B5E83" w:rsidRPr="009222E8" w:rsidRDefault="00570466" w:rsidP="00D7100A">
      <w:pPr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รายได้</w:t>
      </w:r>
      <w:r w:rsidR="001553FD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ค่าใช้จ่ายที่เกิด</w:t>
      </w:r>
      <w:r w:rsidR="00B831FB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ขึ้นกับ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บุคคลหรือ</w:t>
      </w:r>
      <w:r w:rsidR="00B831FB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กิจการ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ที่เกี่ยวข้องกัน</w:t>
      </w:r>
      <w:r w:rsidR="00632C23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สำหรับงวดสามเดือน</w:t>
      </w:r>
      <w:r w:rsidR="008C2D8F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="007B5E83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มีนาคม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A06D08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="00557BCC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A06D08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D96C84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381BF9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25A876F8" w14:textId="77777777" w:rsidR="00A22D28" w:rsidRPr="00D32CC5" w:rsidRDefault="00A22D28" w:rsidP="00D7100A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652"/>
        <w:gridCol w:w="1418"/>
        <w:gridCol w:w="283"/>
        <w:gridCol w:w="1337"/>
        <w:gridCol w:w="284"/>
        <w:gridCol w:w="1338"/>
        <w:gridCol w:w="283"/>
        <w:gridCol w:w="1436"/>
      </w:tblGrid>
      <w:tr w:rsidR="007B5E83" w:rsidRPr="007B6D13" w14:paraId="73F43E36" w14:textId="77777777" w:rsidTr="007B6D13">
        <w:trPr>
          <w:tblHeader/>
        </w:trPr>
        <w:tc>
          <w:tcPr>
            <w:tcW w:w="3652" w:type="dxa"/>
            <w:vAlign w:val="bottom"/>
          </w:tcPr>
          <w:p w14:paraId="4AE8C6BC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  <w:vAlign w:val="bottom"/>
          </w:tcPr>
          <w:p w14:paraId="5F1CEE71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7B6D13" w14:paraId="1D9BFE05" w14:textId="77777777" w:rsidTr="007B6D13">
        <w:trPr>
          <w:tblHeader/>
        </w:trPr>
        <w:tc>
          <w:tcPr>
            <w:tcW w:w="3652" w:type="dxa"/>
            <w:vAlign w:val="bottom"/>
          </w:tcPr>
          <w:p w14:paraId="7C03A3A9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88F3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54A42C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1A47" w14:textId="77777777" w:rsidR="007B5E83" w:rsidRPr="007B6D13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BE6BE1" w:rsidRPr="007B6D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EA0AFE" w:rsidRPr="007B6D13" w14:paraId="5188D7DF" w14:textId="77777777" w:rsidTr="007B6D13">
        <w:trPr>
          <w:tblHeader/>
        </w:trPr>
        <w:tc>
          <w:tcPr>
            <w:tcW w:w="3652" w:type="dxa"/>
            <w:vAlign w:val="bottom"/>
          </w:tcPr>
          <w:p w14:paraId="046CD2C6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97F2" w14:textId="3211E8E6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E18C0" w:rsidRPr="007B6D1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3F780A96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B3AF701" w14:textId="6FE3A7ED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E18C0" w:rsidRPr="007B6D1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2022CB64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1E16FB3" w14:textId="3B53A170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E18C0" w:rsidRPr="007B6D1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708724F4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9975" w14:textId="4CD62B72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E18C0" w:rsidRPr="007B6D1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EA0AFE" w:rsidRPr="007B6D13" w14:paraId="3707E30C" w14:textId="77777777" w:rsidTr="007B6D13">
        <w:tc>
          <w:tcPr>
            <w:tcW w:w="3652" w:type="dxa"/>
            <w:vAlign w:val="bottom"/>
          </w:tcPr>
          <w:p w14:paraId="09CE72F6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1CFEE3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36B3B29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3C94E90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D7CCC5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D76EF8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CC8EBEB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730F8FAD" w14:textId="77777777" w:rsidR="00EA0AFE" w:rsidRPr="007B6D13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9E18C0" w:rsidRPr="007B6D13" w14:paraId="7223034B" w14:textId="77777777" w:rsidTr="007B6D13">
        <w:tc>
          <w:tcPr>
            <w:tcW w:w="3652" w:type="dxa"/>
            <w:vAlign w:val="bottom"/>
          </w:tcPr>
          <w:p w14:paraId="449E1F4C" w14:textId="77777777" w:rsidR="009E18C0" w:rsidRPr="007B6D13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1237B95" w14:textId="5303BD3E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948B5D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5756B47" w14:textId="16F3A761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4A14422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9BF8ED0" w14:textId="3B7A3BAC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13,285</w:t>
            </w:r>
          </w:p>
        </w:tc>
        <w:tc>
          <w:tcPr>
            <w:tcW w:w="283" w:type="dxa"/>
            <w:vAlign w:val="bottom"/>
          </w:tcPr>
          <w:p w14:paraId="04D69FD4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38BE2876" w14:textId="7E5DDD0B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37,865</w:t>
            </w:r>
          </w:p>
        </w:tc>
      </w:tr>
      <w:tr w:rsidR="009E18C0" w:rsidRPr="007B6D13" w14:paraId="3CB297C6" w14:textId="77777777" w:rsidTr="007B6D13">
        <w:tc>
          <w:tcPr>
            <w:tcW w:w="3652" w:type="dxa"/>
            <w:vAlign w:val="bottom"/>
          </w:tcPr>
          <w:p w14:paraId="5585C143" w14:textId="7E226FC0" w:rsidR="009E18C0" w:rsidRPr="007B6D13" w:rsidRDefault="009E18C0" w:rsidP="009E18C0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4163D" w14:textId="517FCB57" w:rsidR="009E18C0" w:rsidRPr="007B6D13" w:rsidRDefault="00C8488D" w:rsidP="00C8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FE5CF0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44AB44" w14:textId="7EEA5085" w:rsidR="009E18C0" w:rsidRPr="007B6D13" w:rsidRDefault="009E18C0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2,527</w:t>
            </w:r>
          </w:p>
        </w:tc>
        <w:tc>
          <w:tcPr>
            <w:tcW w:w="284" w:type="dxa"/>
          </w:tcPr>
          <w:p w14:paraId="5B6B3A79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BAF2E04" w14:textId="3C321ECF" w:rsidR="009E18C0" w:rsidRPr="007B6D13" w:rsidRDefault="00C8488D" w:rsidP="00C8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A85252C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70EFDB07" w14:textId="0519AFEE" w:rsidR="009E18C0" w:rsidRPr="007B6D13" w:rsidRDefault="009E18C0" w:rsidP="0091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2,527</w:t>
            </w:r>
          </w:p>
        </w:tc>
      </w:tr>
      <w:tr w:rsidR="009E18C0" w:rsidRPr="007B6D13" w14:paraId="6E5612C4" w14:textId="77777777" w:rsidTr="007B6D13">
        <w:tc>
          <w:tcPr>
            <w:tcW w:w="3652" w:type="dxa"/>
            <w:vAlign w:val="bottom"/>
          </w:tcPr>
          <w:p w14:paraId="44423893" w14:textId="77777777" w:rsidR="009E18C0" w:rsidRPr="007B6D13" w:rsidRDefault="009E18C0" w:rsidP="009E18C0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141A2" w14:textId="6001AD41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36,802</w:t>
            </w:r>
          </w:p>
        </w:tc>
        <w:tc>
          <w:tcPr>
            <w:tcW w:w="283" w:type="dxa"/>
            <w:vAlign w:val="bottom"/>
          </w:tcPr>
          <w:p w14:paraId="68BFC2B5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9D984F" w14:textId="2D17DE9E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85,365</w:t>
            </w:r>
          </w:p>
        </w:tc>
        <w:tc>
          <w:tcPr>
            <w:tcW w:w="284" w:type="dxa"/>
          </w:tcPr>
          <w:p w14:paraId="7BE8E085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FFA35A5" w14:textId="63C44DB7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29,460</w:t>
            </w:r>
          </w:p>
        </w:tc>
        <w:tc>
          <w:tcPr>
            <w:tcW w:w="283" w:type="dxa"/>
            <w:vAlign w:val="bottom"/>
          </w:tcPr>
          <w:p w14:paraId="2CE8C100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7840F078" w14:textId="329A711A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80,293</w:t>
            </w:r>
          </w:p>
        </w:tc>
      </w:tr>
      <w:tr w:rsidR="009E18C0" w:rsidRPr="007B6D13" w14:paraId="74B3635F" w14:textId="77777777" w:rsidTr="007B6D13">
        <w:tc>
          <w:tcPr>
            <w:tcW w:w="3652" w:type="dxa"/>
            <w:vAlign w:val="bottom"/>
          </w:tcPr>
          <w:p w14:paraId="771AEE0C" w14:textId="77777777" w:rsidR="009E18C0" w:rsidRPr="007B6D13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4482" w14:textId="1D0C2DA2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36,802</w:t>
            </w:r>
          </w:p>
        </w:tc>
        <w:tc>
          <w:tcPr>
            <w:tcW w:w="283" w:type="dxa"/>
            <w:vAlign w:val="bottom"/>
          </w:tcPr>
          <w:p w14:paraId="19F01CB3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9C0F7" w14:textId="0B44D7A1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87,892</w:t>
            </w:r>
          </w:p>
        </w:tc>
        <w:tc>
          <w:tcPr>
            <w:tcW w:w="284" w:type="dxa"/>
          </w:tcPr>
          <w:p w14:paraId="5EBC9793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C610" w14:textId="68486406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42,745</w:t>
            </w:r>
          </w:p>
        </w:tc>
        <w:tc>
          <w:tcPr>
            <w:tcW w:w="283" w:type="dxa"/>
            <w:vAlign w:val="bottom"/>
          </w:tcPr>
          <w:p w14:paraId="6C2DF740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34F3B" w14:textId="79963C73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120,685</w:t>
            </w:r>
          </w:p>
        </w:tc>
      </w:tr>
      <w:tr w:rsidR="009E18C0" w:rsidRPr="007B6D13" w14:paraId="2E995EBD" w14:textId="77777777" w:rsidTr="007B6D13">
        <w:tc>
          <w:tcPr>
            <w:tcW w:w="3652" w:type="dxa"/>
            <w:vAlign w:val="bottom"/>
          </w:tcPr>
          <w:p w14:paraId="20F824A8" w14:textId="42328A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รายได้ทางการเงิน</w:t>
            </w:r>
            <w:r w:rsidRPr="007B6D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7B6D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  <w:r w:rsidRPr="007B6D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A2FF4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28DE47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E41133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74AF57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775FF6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A96BE3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579C9F55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8C0" w:rsidRPr="007B6D13" w14:paraId="0C40E651" w14:textId="77777777" w:rsidTr="007B6D13">
        <w:tc>
          <w:tcPr>
            <w:tcW w:w="3652" w:type="dxa"/>
            <w:vAlign w:val="bottom"/>
          </w:tcPr>
          <w:p w14:paraId="4CD450DA" w14:textId="77777777" w:rsidR="009E18C0" w:rsidRPr="007B6D13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82E8D05" w14:textId="128077B7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CE4B9C7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DB7F3A3" w14:textId="055B7802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50AA73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44BE5561" w14:textId="77BA206B" w:rsidR="009E18C0" w:rsidRPr="007B6D13" w:rsidRDefault="00C8488D" w:rsidP="00C8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385</w:t>
            </w:r>
          </w:p>
        </w:tc>
        <w:tc>
          <w:tcPr>
            <w:tcW w:w="283" w:type="dxa"/>
            <w:vAlign w:val="bottom"/>
          </w:tcPr>
          <w:p w14:paraId="54DE4700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6E569FE4" w14:textId="17E8F1A8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18C0" w:rsidRPr="007B6D13" w14:paraId="5210099D" w14:textId="77777777" w:rsidTr="007B6D13">
        <w:tc>
          <w:tcPr>
            <w:tcW w:w="3652" w:type="dxa"/>
            <w:vAlign w:val="bottom"/>
          </w:tcPr>
          <w:p w14:paraId="30D067E6" w14:textId="77777777" w:rsidR="009E18C0" w:rsidRPr="007B6D13" w:rsidRDefault="009E18C0" w:rsidP="009E18C0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462EBE6B" w14:textId="55EE4715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1,598</w:t>
            </w:r>
          </w:p>
        </w:tc>
        <w:tc>
          <w:tcPr>
            <w:tcW w:w="283" w:type="dxa"/>
            <w:vAlign w:val="bottom"/>
          </w:tcPr>
          <w:p w14:paraId="0A4BDCE0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65343A" w14:textId="207EDCD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2,138</w:t>
            </w:r>
          </w:p>
        </w:tc>
        <w:tc>
          <w:tcPr>
            <w:tcW w:w="284" w:type="dxa"/>
          </w:tcPr>
          <w:p w14:paraId="1491470D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45F771F" w14:textId="3A7AAEEB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D6998F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571EC247" w14:textId="27A6F25F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18C0" w:rsidRPr="007B6D13" w14:paraId="0EDA6ED7" w14:textId="77777777" w:rsidTr="007B6D13">
        <w:tc>
          <w:tcPr>
            <w:tcW w:w="3652" w:type="dxa"/>
            <w:vAlign w:val="bottom"/>
          </w:tcPr>
          <w:p w14:paraId="439213C2" w14:textId="77777777" w:rsidR="009E18C0" w:rsidRPr="007B6D13" w:rsidRDefault="009E18C0" w:rsidP="009E18C0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BFE8" w14:textId="68DCFCB6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1,598</w:t>
            </w:r>
          </w:p>
        </w:tc>
        <w:tc>
          <w:tcPr>
            <w:tcW w:w="283" w:type="dxa"/>
            <w:vAlign w:val="bottom"/>
          </w:tcPr>
          <w:p w14:paraId="422B1D98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B22CB" w14:textId="7A53C7A3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2,138</w:t>
            </w:r>
          </w:p>
        </w:tc>
        <w:tc>
          <w:tcPr>
            <w:tcW w:w="284" w:type="dxa"/>
          </w:tcPr>
          <w:p w14:paraId="2B127FA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88641" w14:textId="7CD93AAD" w:rsidR="009E18C0" w:rsidRPr="007B6D13" w:rsidRDefault="00C8488D" w:rsidP="00C8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385</w:t>
            </w:r>
          </w:p>
        </w:tc>
        <w:tc>
          <w:tcPr>
            <w:tcW w:w="283" w:type="dxa"/>
            <w:vAlign w:val="bottom"/>
          </w:tcPr>
          <w:p w14:paraId="65036239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33A" w14:textId="689D3DC1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18C0" w:rsidRPr="007B6D13" w14:paraId="18F98BF5" w14:textId="77777777" w:rsidTr="007B6D13">
        <w:tc>
          <w:tcPr>
            <w:tcW w:w="3652" w:type="dxa"/>
            <w:vAlign w:val="bottom"/>
          </w:tcPr>
          <w:p w14:paraId="6CDAEE9E" w14:textId="2C4931F9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010C4D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141A4D7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E5D8EC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3BCE8D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6FB1AB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FFBAAC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7FA9323F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E18C0" w:rsidRPr="007B6D13" w14:paraId="7B42248A" w14:textId="77777777" w:rsidTr="007B6D13">
        <w:tc>
          <w:tcPr>
            <w:tcW w:w="3652" w:type="dxa"/>
            <w:vAlign w:val="bottom"/>
          </w:tcPr>
          <w:p w14:paraId="387AED3A" w14:textId="31CFB1B0" w:rsidR="009E18C0" w:rsidRPr="007B6D13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B6D1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5EEB9EE3" w14:textId="00D7B926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103B5BFC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0448D24" w14:textId="61C15335" w:rsidR="009E18C0" w:rsidRPr="007B6D13" w:rsidRDefault="009E18C0" w:rsidP="0091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14:paraId="70E77990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7B2F8132" w14:textId="6EE690E9" w:rsidR="009E18C0" w:rsidRPr="007B6D13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687C4CFA" w14:textId="77777777" w:rsidR="009E18C0" w:rsidRPr="007B6D13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03A20FBB" w14:textId="6D89453A" w:rsidR="009E18C0" w:rsidRPr="007B6D13" w:rsidRDefault="009E18C0" w:rsidP="0091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6D1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1D171E" w:rsidRPr="007B6D13" w14:paraId="55F82AF3" w14:textId="77777777" w:rsidTr="007B6D13">
        <w:tc>
          <w:tcPr>
            <w:tcW w:w="3652" w:type="dxa"/>
            <w:vAlign w:val="bottom"/>
          </w:tcPr>
          <w:p w14:paraId="31B95532" w14:textId="77777777" w:rsidR="00A06D08" w:rsidRPr="00037A17" w:rsidRDefault="00A06D08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  <w:p w14:paraId="3380B766" w14:textId="7B817D85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lastRenderedPageBreak/>
              <w:t>ซื้อสินค้า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0881DE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D6B1C3C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26E391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F50D3D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309B5A7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68A8EFF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6C9CC9D7" w14:textId="77777777" w:rsidR="001D171E" w:rsidRPr="00037A17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18C0" w:rsidRPr="007B6D13" w14:paraId="13BE59BA" w14:textId="77777777" w:rsidTr="007B6D13">
        <w:tc>
          <w:tcPr>
            <w:tcW w:w="3652" w:type="dxa"/>
            <w:vAlign w:val="bottom"/>
          </w:tcPr>
          <w:p w14:paraId="1D1FF613" w14:textId="5E83F9A6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E30080C" w14:textId="095695F0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3B1A9B2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1C7FCE4" w14:textId="38CC7271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03D6788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0EB9A8CC" w14:textId="2917EA59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83" w:type="dxa"/>
            <w:vAlign w:val="bottom"/>
          </w:tcPr>
          <w:p w14:paraId="038D4C2A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5EAFA79F" w14:textId="3DD423E2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9E18C0" w:rsidRPr="007B6D13" w14:paraId="20BF475F" w14:textId="77777777" w:rsidTr="007B6D13">
        <w:tc>
          <w:tcPr>
            <w:tcW w:w="3652" w:type="dxa"/>
            <w:vAlign w:val="bottom"/>
          </w:tcPr>
          <w:p w14:paraId="2C949135" w14:textId="77777777" w:rsidR="009E18C0" w:rsidRPr="00037A17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936B6E" w14:textId="28F26A8E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283" w:type="dxa"/>
            <w:vAlign w:val="bottom"/>
          </w:tcPr>
          <w:p w14:paraId="648D383F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8B3A833" w14:textId="747D67BC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2,022</w:t>
            </w:r>
          </w:p>
        </w:tc>
        <w:tc>
          <w:tcPr>
            <w:tcW w:w="284" w:type="dxa"/>
          </w:tcPr>
          <w:p w14:paraId="3F4861CD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6DCD4EE" w14:textId="5F2EFEE6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283" w:type="dxa"/>
            <w:vAlign w:val="bottom"/>
          </w:tcPr>
          <w:p w14:paraId="70E19808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992687D" w14:textId="2F585522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</w:tr>
      <w:tr w:rsidR="009E18C0" w:rsidRPr="007B6D13" w14:paraId="381644AD" w14:textId="77777777" w:rsidTr="007B6D13">
        <w:tc>
          <w:tcPr>
            <w:tcW w:w="3652" w:type="dxa"/>
            <w:vAlign w:val="bottom"/>
          </w:tcPr>
          <w:p w14:paraId="554662EA" w14:textId="35395D7F" w:rsidR="009E18C0" w:rsidRPr="00037A17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D80A8" w14:textId="7F6A796A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283" w:type="dxa"/>
            <w:vAlign w:val="bottom"/>
          </w:tcPr>
          <w:p w14:paraId="204D51C0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5E660" w14:textId="77CAD5F0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2,022</w:t>
            </w:r>
          </w:p>
        </w:tc>
        <w:tc>
          <w:tcPr>
            <w:tcW w:w="284" w:type="dxa"/>
          </w:tcPr>
          <w:p w14:paraId="01A3D07D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F633" w14:textId="6B67468F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283" w:type="dxa"/>
            <w:vAlign w:val="bottom"/>
          </w:tcPr>
          <w:p w14:paraId="08CEAB25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85448" w14:textId="6409255D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1,281</w:t>
            </w:r>
          </w:p>
        </w:tc>
      </w:tr>
      <w:tr w:rsidR="009E18C0" w:rsidRPr="007B6D13" w14:paraId="0871FD30" w14:textId="77777777" w:rsidTr="007B6D13">
        <w:tc>
          <w:tcPr>
            <w:tcW w:w="3652" w:type="dxa"/>
            <w:vAlign w:val="bottom"/>
          </w:tcPr>
          <w:p w14:paraId="390A39F4" w14:textId="77777777" w:rsidR="009E18C0" w:rsidRPr="00037A17" w:rsidRDefault="009E18C0" w:rsidP="009E18C0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418" w:type="dxa"/>
            <w:vAlign w:val="bottom"/>
          </w:tcPr>
          <w:p w14:paraId="585E1EF4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DD66443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4D12E37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E6BF95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A509B89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6B9987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47EDCA2D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18C0" w:rsidRPr="007B6D13" w14:paraId="17005B06" w14:textId="77777777" w:rsidTr="007B6D13">
        <w:tc>
          <w:tcPr>
            <w:tcW w:w="3652" w:type="dxa"/>
            <w:vAlign w:val="bottom"/>
          </w:tcPr>
          <w:p w14:paraId="180ACFF0" w14:textId="77777777" w:rsidR="009E18C0" w:rsidRPr="00037A17" w:rsidRDefault="009E18C0" w:rsidP="009E18C0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1D7F82F" w14:textId="2FC1B035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055926A7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82C86A5" w14:textId="7A5C5746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6F3647B2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10697D1D" w14:textId="6002D209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39F18858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02086466" w14:textId="5987607F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</w:tr>
      <w:tr w:rsidR="009E18C0" w:rsidRPr="007B6D13" w14:paraId="190D952B" w14:textId="77777777" w:rsidTr="007B6D13">
        <w:tc>
          <w:tcPr>
            <w:tcW w:w="3652" w:type="dxa"/>
            <w:vAlign w:val="bottom"/>
          </w:tcPr>
          <w:p w14:paraId="35763BC5" w14:textId="77777777" w:rsidR="009E18C0" w:rsidRPr="00037A17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vAlign w:val="bottom"/>
          </w:tcPr>
          <w:p w14:paraId="13DFC378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5A9057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F60007E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0FFC607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5F5CD5BB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78042F3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5E9519D9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18C0" w:rsidRPr="007B6D13" w14:paraId="1919F71D" w14:textId="77777777" w:rsidTr="007B6D13">
        <w:tc>
          <w:tcPr>
            <w:tcW w:w="3652" w:type="dxa"/>
            <w:vAlign w:val="bottom"/>
          </w:tcPr>
          <w:p w14:paraId="39204559" w14:textId="77777777" w:rsidR="009E18C0" w:rsidRPr="00037A17" w:rsidRDefault="009E18C0" w:rsidP="009E18C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611400D" w14:textId="633136A2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ED2E898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C32000F" w14:textId="16F3F0CE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5392E92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DBC58E7" w14:textId="13251A04" w:rsidR="009E18C0" w:rsidRPr="00037A17" w:rsidRDefault="00C8488D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36C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283" w:type="dxa"/>
            <w:vAlign w:val="bottom"/>
          </w:tcPr>
          <w:p w14:paraId="5DAB62CB" w14:textId="7777777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12F9ED86" w14:textId="0EBEE0D7" w:rsidR="009E18C0" w:rsidRPr="00037A17" w:rsidRDefault="009E18C0" w:rsidP="009E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1,337</w:t>
            </w:r>
          </w:p>
        </w:tc>
      </w:tr>
      <w:tr w:rsidR="006E34ED" w:rsidRPr="007B6D13" w14:paraId="13AC5C6B" w14:textId="77777777" w:rsidTr="007B6D13">
        <w:tc>
          <w:tcPr>
            <w:tcW w:w="3652" w:type="dxa"/>
            <w:vAlign w:val="bottom"/>
          </w:tcPr>
          <w:p w14:paraId="3B5DE967" w14:textId="51A50659" w:rsidR="006E34ED" w:rsidRPr="00037A17" w:rsidRDefault="006E34ED" w:rsidP="006E34E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1CCFEC3D" w14:textId="1235CAEB" w:rsidR="006E34ED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83" w:type="dxa"/>
            <w:vAlign w:val="bottom"/>
          </w:tcPr>
          <w:p w14:paraId="6FA68F23" w14:textId="77777777" w:rsidR="006E34ED" w:rsidRPr="006E34ED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3CE2DA5" w14:textId="06CF07A3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7B9FD90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3541695C" w14:textId="081C3C4F" w:rsidR="006E34ED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83" w:type="dxa"/>
            <w:vAlign w:val="bottom"/>
          </w:tcPr>
          <w:p w14:paraId="2973C591" w14:textId="77777777" w:rsidR="006E34ED" w:rsidRPr="006E34ED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vAlign w:val="bottom"/>
          </w:tcPr>
          <w:p w14:paraId="596F08AB" w14:textId="79B3C8AD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E34ED" w:rsidRPr="007B6D13" w14:paraId="4ABA0C81" w14:textId="77777777" w:rsidTr="007B6D13">
        <w:tc>
          <w:tcPr>
            <w:tcW w:w="3652" w:type="dxa"/>
            <w:vAlign w:val="bottom"/>
          </w:tcPr>
          <w:p w14:paraId="1429C750" w14:textId="77777777" w:rsidR="006E34ED" w:rsidRPr="00037A17" w:rsidRDefault="006E34ED" w:rsidP="006E34ED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D00F3F" w14:textId="585CF54A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283" w:type="dxa"/>
            <w:vAlign w:val="bottom"/>
          </w:tcPr>
          <w:p w14:paraId="45E5ACCB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22B779" w14:textId="21F3CA58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1,094</w:t>
            </w:r>
          </w:p>
        </w:tc>
        <w:tc>
          <w:tcPr>
            <w:tcW w:w="284" w:type="dxa"/>
          </w:tcPr>
          <w:p w14:paraId="29E55AA0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ED27268" w14:textId="3A633CAA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283" w:type="dxa"/>
            <w:vAlign w:val="bottom"/>
          </w:tcPr>
          <w:p w14:paraId="4A7BE82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E862159" w14:textId="45469CC8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1,093</w:t>
            </w:r>
          </w:p>
        </w:tc>
      </w:tr>
      <w:tr w:rsidR="006E34ED" w:rsidRPr="007B6D13" w14:paraId="48051B40" w14:textId="77777777" w:rsidTr="007B6D13">
        <w:tc>
          <w:tcPr>
            <w:tcW w:w="3652" w:type="dxa"/>
            <w:vAlign w:val="bottom"/>
          </w:tcPr>
          <w:p w14:paraId="5E7E7B0A" w14:textId="77777777" w:rsidR="006E34ED" w:rsidRPr="00037A17" w:rsidRDefault="006E34ED" w:rsidP="006E34ED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32818" w14:textId="515D522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283" w:type="dxa"/>
            <w:vAlign w:val="bottom"/>
          </w:tcPr>
          <w:p w14:paraId="6C65E50D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116BD" w14:textId="2A0A26D0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1,094</w:t>
            </w:r>
          </w:p>
        </w:tc>
        <w:tc>
          <w:tcPr>
            <w:tcW w:w="284" w:type="dxa"/>
          </w:tcPr>
          <w:p w14:paraId="56A2239B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CCE12" w14:textId="6449182C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2,278</w:t>
            </w:r>
          </w:p>
        </w:tc>
        <w:tc>
          <w:tcPr>
            <w:tcW w:w="283" w:type="dxa"/>
            <w:vAlign w:val="bottom"/>
          </w:tcPr>
          <w:p w14:paraId="28BA5D6F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F3D73" w14:textId="40598A15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2,430</w:t>
            </w:r>
          </w:p>
        </w:tc>
      </w:tr>
      <w:tr w:rsidR="006E34ED" w:rsidRPr="007B6D13" w14:paraId="2CB17C4A" w14:textId="77777777" w:rsidTr="007B6D13">
        <w:tc>
          <w:tcPr>
            <w:tcW w:w="3652" w:type="dxa"/>
            <w:vAlign w:val="bottom"/>
          </w:tcPr>
          <w:p w14:paraId="4BF433EB" w14:textId="77777777" w:rsidR="006E34ED" w:rsidRPr="00037A17" w:rsidRDefault="006E34ED" w:rsidP="006E34ED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78AB2A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4B6092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8C493AF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86287D4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7018F0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1D8F68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B7683F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4ED" w:rsidRPr="007B6D13" w14:paraId="3D3034EF" w14:textId="77777777" w:rsidTr="007B6D13">
        <w:tc>
          <w:tcPr>
            <w:tcW w:w="3652" w:type="dxa"/>
            <w:vAlign w:val="bottom"/>
          </w:tcPr>
          <w:p w14:paraId="2FF9E964" w14:textId="77777777" w:rsidR="006E34ED" w:rsidRPr="00037A17" w:rsidRDefault="006E34ED" w:rsidP="006E34ED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14:paraId="217B783F" w14:textId="1A23707F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4,915</w:t>
            </w:r>
          </w:p>
        </w:tc>
        <w:tc>
          <w:tcPr>
            <w:tcW w:w="283" w:type="dxa"/>
            <w:vAlign w:val="bottom"/>
          </w:tcPr>
          <w:p w14:paraId="18C0D757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911DEE7" w14:textId="676860D8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4,615</w:t>
            </w:r>
          </w:p>
        </w:tc>
        <w:tc>
          <w:tcPr>
            <w:tcW w:w="284" w:type="dxa"/>
          </w:tcPr>
          <w:p w14:paraId="7DA10387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5115A6A" w14:textId="62D91605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4,075</w:t>
            </w:r>
          </w:p>
        </w:tc>
        <w:tc>
          <w:tcPr>
            <w:tcW w:w="283" w:type="dxa"/>
            <w:vAlign w:val="bottom"/>
          </w:tcPr>
          <w:p w14:paraId="25C65E77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4622B96C" w14:textId="3D42E072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3,775</w:t>
            </w:r>
          </w:p>
        </w:tc>
      </w:tr>
      <w:tr w:rsidR="006E34ED" w:rsidRPr="007B6D13" w14:paraId="0BEE3A1C" w14:textId="77777777" w:rsidTr="007B6D13">
        <w:tc>
          <w:tcPr>
            <w:tcW w:w="3652" w:type="dxa"/>
            <w:vAlign w:val="bottom"/>
          </w:tcPr>
          <w:p w14:paraId="7D6B8059" w14:textId="77777777" w:rsidR="006E34ED" w:rsidRPr="00037A17" w:rsidRDefault="006E34ED" w:rsidP="006E34ED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27DA22" w14:textId="02861F24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83" w:type="dxa"/>
            <w:vAlign w:val="bottom"/>
          </w:tcPr>
          <w:p w14:paraId="33E8114F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ECDE10" w14:textId="15832881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284" w:type="dxa"/>
          </w:tcPr>
          <w:p w14:paraId="620FE7E6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404576" w14:textId="5858096C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83" w:type="dxa"/>
            <w:vAlign w:val="bottom"/>
          </w:tcPr>
          <w:p w14:paraId="17B590B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B7D95F2" w14:textId="0099F38C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</w:tr>
      <w:tr w:rsidR="006E34ED" w:rsidRPr="007B6D13" w14:paraId="09309BB4" w14:textId="77777777" w:rsidTr="007B6D13">
        <w:tc>
          <w:tcPr>
            <w:tcW w:w="3652" w:type="dxa"/>
            <w:vAlign w:val="bottom"/>
          </w:tcPr>
          <w:p w14:paraId="4D380BCE" w14:textId="77777777" w:rsidR="006E34ED" w:rsidRPr="00037A17" w:rsidRDefault="006E34ED" w:rsidP="006E34ED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AA2F" w14:textId="3190B29E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5,153</w:t>
            </w:r>
          </w:p>
        </w:tc>
        <w:tc>
          <w:tcPr>
            <w:tcW w:w="283" w:type="dxa"/>
            <w:vAlign w:val="bottom"/>
          </w:tcPr>
          <w:p w14:paraId="2B72D0CD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0889" w14:textId="4AC7C4BD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4,844</w:t>
            </w:r>
          </w:p>
        </w:tc>
        <w:tc>
          <w:tcPr>
            <w:tcW w:w="284" w:type="dxa"/>
          </w:tcPr>
          <w:p w14:paraId="7E715538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4372" w14:textId="4D85DD95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4,237</w:t>
            </w:r>
          </w:p>
        </w:tc>
        <w:tc>
          <w:tcPr>
            <w:tcW w:w="283" w:type="dxa"/>
            <w:vAlign w:val="bottom"/>
          </w:tcPr>
          <w:p w14:paraId="7C2B6139" w14:textId="77777777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EBB" w14:textId="62F546FC" w:rsidR="006E34ED" w:rsidRPr="00037A17" w:rsidRDefault="006E34ED" w:rsidP="006E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3,926</w:t>
            </w:r>
          </w:p>
        </w:tc>
      </w:tr>
    </w:tbl>
    <w:p w14:paraId="529E05EA" w14:textId="77777777" w:rsidR="009B4AC8" w:rsidRPr="00037A17" w:rsidRDefault="009B4AC8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</w:rPr>
      </w:pPr>
    </w:p>
    <w:p w14:paraId="18488163" w14:textId="75AB017F" w:rsidR="00033716" w:rsidRPr="007B6D13" w:rsidRDefault="00E064D6" w:rsidP="00037A17">
      <w:pPr>
        <w:tabs>
          <w:tab w:val="clear" w:pos="454"/>
          <w:tab w:val="clear" w:pos="680"/>
        </w:tabs>
        <w:ind w:left="-14"/>
        <w:jc w:val="thaiDistribute"/>
        <w:rPr>
          <w:rFonts w:ascii="Angsana New" w:hAnsi="Angsana New"/>
          <w:color w:val="000000"/>
          <w:sz w:val="28"/>
          <w:szCs w:val="28"/>
        </w:rPr>
      </w:pPr>
      <w:r w:rsidRPr="007B6D13">
        <w:rPr>
          <w:rFonts w:ascii="Angsana New" w:hAnsi="Angsana New"/>
          <w:color w:val="000000"/>
          <w:sz w:val="28"/>
          <w:szCs w:val="28"/>
          <w:cs/>
        </w:rPr>
        <w:t>ยอดคงเหลือกับ</w:t>
      </w:r>
      <w:r w:rsidR="00E91DEE" w:rsidRPr="007B6D13">
        <w:rPr>
          <w:rFonts w:ascii="Angsana New" w:hAnsi="Angsana New" w:hint="cs"/>
          <w:color w:val="000000"/>
          <w:sz w:val="28"/>
          <w:szCs w:val="28"/>
          <w:cs/>
        </w:rPr>
        <w:t>บุคคลหรือ</w:t>
      </w:r>
      <w:r w:rsidR="00837E3B" w:rsidRPr="007B6D13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7B6D13">
        <w:rPr>
          <w:rFonts w:ascii="Angsana New" w:hAnsi="Angsana New"/>
          <w:color w:val="000000"/>
          <w:sz w:val="28"/>
          <w:szCs w:val="28"/>
          <w:cs/>
        </w:rPr>
        <w:t xml:space="preserve">ที่เกี่ยวข้องกัน ณ </w:t>
      </w:r>
      <w:r w:rsidRPr="007B6D13">
        <w:rPr>
          <w:rFonts w:ascii="Angsana New" w:hAnsi="Angsana New"/>
          <w:sz w:val="28"/>
          <w:szCs w:val="28"/>
          <w:cs/>
        </w:rPr>
        <w:t>วันที่</w:t>
      </w:r>
      <w:r w:rsidR="00033716" w:rsidRPr="007B6D13">
        <w:rPr>
          <w:rFonts w:ascii="Angsana New" w:hAnsi="Angsana New"/>
          <w:sz w:val="28"/>
          <w:szCs w:val="28"/>
          <w:cs/>
        </w:rPr>
        <w:t xml:space="preserve"> </w:t>
      </w:r>
      <w:r w:rsidR="00FF2E1B" w:rsidRPr="007B6D13">
        <w:rPr>
          <w:rFonts w:ascii="Angsana New" w:hAnsi="Angsana New"/>
          <w:sz w:val="28"/>
          <w:szCs w:val="28"/>
        </w:rPr>
        <w:t>3</w:t>
      </w:r>
      <w:r w:rsidR="007B5E83" w:rsidRPr="007B6D13">
        <w:rPr>
          <w:rFonts w:ascii="Angsana New" w:hAnsi="Angsana New"/>
          <w:sz w:val="28"/>
          <w:szCs w:val="28"/>
        </w:rPr>
        <w:t>1</w:t>
      </w:r>
      <w:r w:rsidR="007B5E83" w:rsidRPr="007B6D13">
        <w:rPr>
          <w:rFonts w:ascii="Angsana New" w:hAnsi="Angsana New" w:hint="cs"/>
          <w:sz w:val="28"/>
          <w:szCs w:val="28"/>
          <w:cs/>
        </w:rPr>
        <w:t xml:space="preserve"> </w:t>
      </w:r>
      <w:r w:rsidR="00837E3B" w:rsidRPr="007B6D1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505C9" w:rsidRPr="007B6D13">
        <w:rPr>
          <w:rFonts w:ascii="Angsana New" w:hAnsi="Angsana New" w:hint="cs"/>
          <w:sz w:val="28"/>
          <w:szCs w:val="28"/>
        </w:rPr>
        <w:t>256</w:t>
      </w:r>
      <w:r w:rsidR="009E18C0" w:rsidRPr="007B6D13">
        <w:rPr>
          <w:rFonts w:ascii="Angsana New" w:hAnsi="Angsana New"/>
          <w:sz w:val="28"/>
          <w:szCs w:val="28"/>
        </w:rPr>
        <w:t>8</w:t>
      </w:r>
      <w:r w:rsidR="00033716" w:rsidRPr="007B6D13">
        <w:rPr>
          <w:rFonts w:ascii="Angsana New" w:hAnsi="Angsana New"/>
          <w:sz w:val="28"/>
          <w:szCs w:val="28"/>
        </w:rPr>
        <w:t xml:space="preserve"> </w:t>
      </w:r>
      <w:r w:rsidR="00033716" w:rsidRPr="007B6D13">
        <w:rPr>
          <w:rFonts w:ascii="Angsana New" w:hAnsi="Angsana New"/>
          <w:sz w:val="28"/>
          <w:szCs w:val="28"/>
          <w:cs/>
        </w:rPr>
        <w:t>และ</w:t>
      </w:r>
      <w:r w:rsidR="002E3302" w:rsidRPr="007B6D13">
        <w:rPr>
          <w:rFonts w:ascii="Angsana New" w:hAnsi="Angsana New" w:hint="cs"/>
          <w:sz w:val="28"/>
          <w:szCs w:val="28"/>
          <w:cs/>
        </w:rPr>
        <w:t>วันที่</w:t>
      </w:r>
      <w:r w:rsidR="00033716" w:rsidRPr="007B6D13">
        <w:rPr>
          <w:rFonts w:ascii="Angsana New" w:hAnsi="Angsana New"/>
          <w:sz w:val="28"/>
          <w:szCs w:val="28"/>
          <w:cs/>
        </w:rPr>
        <w:t xml:space="preserve"> </w:t>
      </w:r>
      <w:r w:rsidR="00033716" w:rsidRPr="007B6D13">
        <w:rPr>
          <w:rFonts w:ascii="Angsana New" w:hAnsi="Angsana New"/>
          <w:sz w:val="28"/>
          <w:szCs w:val="28"/>
        </w:rPr>
        <w:t xml:space="preserve">31 </w:t>
      </w:r>
      <w:r w:rsidR="00837E3B" w:rsidRPr="007B6D13">
        <w:rPr>
          <w:rFonts w:ascii="Angsana New" w:hAnsi="Angsana New"/>
          <w:sz w:val="28"/>
          <w:szCs w:val="28"/>
          <w:cs/>
        </w:rPr>
        <w:t>ธัน</w:t>
      </w:r>
      <w:r w:rsidR="00557BCC" w:rsidRPr="007B6D13">
        <w:rPr>
          <w:rFonts w:ascii="Angsana New" w:hAnsi="Angsana New"/>
          <w:sz w:val="28"/>
          <w:szCs w:val="28"/>
          <w:cs/>
        </w:rPr>
        <w:t xml:space="preserve">วาคม </w:t>
      </w:r>
      <w:r w:rsidR="00F505C9" w:rsidRPr="007B6D13">
        <w:rPr>
          <w:rFonts w:ascii="Angsana New" w:hAnsi="Angsana New"/>
          <w:sz w:val="28"/>
          <w:szCs w:val="28"/>
        </w:rPr>
        <w:t>256</w:t>
      </w:r>
      <w:r w:rsidR="009E18C0" w:rsidRPr="007B6D13">
        <w:rPr>
          <w:rFonts w:ascii="Angsana New" w:hAnsi="Angsana New"/>
          <w:sz w:val="28"/>
          <w:szCs w:val="28"/>
        </w:rPr>
        <w:t>7</w:t>
      </w:r>
      <w:r w:rsidR="00033716" w:rsidRPr="007B6D13">
        <w:rPr>
          <w:rFonts w:ascii="Angsana New" w:hAnsi="Angsana New"/>
          <w:color w:val="000000"/>
          <w:sz w:val="28"/>
          <w:szCs w:val="28"/>
        </w:rPr>
        <w:t xml:space="preserve"> </w:t>
      </w:r>
      <w:r w:rsidR="00033716" w:rsidRPr="007B6D1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10047" w:type="dxa"/>
        <w:tblLayout w:type="fixed"/>
        <w:tblLook w:val="04A0" w:firstRow="1" w:lastRow="0" w:firstColumn="1" w:lastColumn="0" w:noHBand="0" w:noVBand="1"/>
      </w:tblPr>
      <w:tblGrid>
        <w:gridCol w:w="3650"/>
        <w:gridCol w:w="1442"/>
        <w:gridCol w:w="252"/>
        <w:gridCol w:w="1355"/>
        <w:gridCol w:w="6"/>
        <w:gridCol w:w="278"/>
        <w:gridCol w:w="6"/>
        <w:gridCol w:w="1336"/>
        <w:gridCol w:w="283"/>
        <w:gridCol w:w="1439"/>
      </w:tblGrid>
      <w:tr w:rsidR="00CF186C" w:rsidRPr="00037A17" w14:paraId="4A6D464A" w14:textId="77777777" w:rsidTr="007B6D13">
        <w:tc>
          <w:tcPr>
            <w:tcW w:w="3650" w:type="dxa"/>
            <w:vAlign w:val="bottom"/>
          </w:tcPr>
          <w:p w14:paraId="75EF06C4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97" w:type="dxa"/>
            <w:gridSpan w:val="9"/>
            <w:tcBorders>
              <w:bottom w:val="single" w:sz="4" w:space="0" w:color="auto"/>
            </w:tcBorders>
            <w:vAlign w:val="bottom"/>
          </w:tcPr>
          <w:p w14:paraId="6DE37786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F186C" w:rsidRPr="00037A17" w14:paraId="0C544494" w14:textId="77777777" w:rsidTr="007B6D13">
        <w:tc>
          <w:tcPr>
            <w:tcW w:w="3650" w:type="dxa"/>
            <w:vAlign w:val="bottom"/>
          </w:tcPr>
          <w:p w14:paraId="5D2E7367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E0D2F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14:paraId="681CAAF3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7152E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D13" w:rsidRPr="00037A17" w14:paraId="08C42961" w14:textId="77777777" w:rsidTr="007B6D13">
        <w:tc>
          <w:tcPr>
            <w:tcW w:w="3650" w:type="dxa"/>
            <w:vAlign w:val="bottom"/>
          </w:tcPr>
          <w:p w14:paraId="17D7A47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C2F1" w14:textId="58A8FAF2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85F785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2EF9" w14:textId="2B39DD84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gridSpan w:val="2"/>
            <w:vAlign w:val="bottom"/>
          </w:tcPr>
          <w:p w14:paraId="2CABE03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8C5B569" w14:textId="59696095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33CD5AA8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BACE1" w14:textId="4F0197BD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CF186C" w:rsidRPr="00037A17" w14:paraId="0DCE2A52" w14:textId="77777777" w:rsidTr="007B6D13">
        <w:tc>
          <w:tcPr>
            <w:tcW w:w="3650" w:type="dxa"/>
            <w:vAlign w:val="bottom"/>
          </w:tcPr>
          <w:p w14:paraId="68742875" w14:textId="77777777" w:rsidR="00CF186C" w:rsidRPr="00037A17" w:rsidRDefault="00CF186C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B40EF83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15315AB8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21720E6D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2FA02D50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EF71501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7ED9104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FE1357F" w14:textId="77777777" w:rsidR="00CF186C" w:rsidRPr="00037A17" w:rsidRDefault="00CF186C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7B6D13" w:rsidRPr="00037A17" w14:paraId="778D0DB5" w14:textId="77777777" w:rsidTr="007B6D13">
        <w:tc>
          <w:tcPr>
            <w:tcW w:w="3650" w:type="dxa"/>
            <w:vAlign w:val="bottom"/>
          </w:tcPr>
          <w:p w14:paraId="393A55D2" w14:textId="77777777" w:rsidR="007B6D13" w:rsidRPr="00037A17" w:rsidRDefault="007B6D13" w:rsidP="00037A1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  <w:vAlign w:val="bottom"/>
          </w:tcPr>
          <w:p w14:paraId="0DFB1E74" w14:textId="53A2F06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5CBEE5A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B83E4F6" w14:textId="2D00356E" w:rsidR="007B6D13" w:rsidRPr="00037A17" w:rsidRDefault="007B6D13" w:rsidP="007B6D13">
            <w:pPr>
              <w:tabs>
                <w:tab w:val="left" w:pos="540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DF38B5A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033601AC" w14:textId="3D1BA078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6,483</w:t>
            </w:r>
          </w:p>
        </w:tc>
        <w:tc>
          <w:tcPr>
            <w:tcW w:w="283" w:type="dxa"/>
            <w:vAlign w:val="bottom"/>
          </w:tcPr>
          <w:p w14:paraId="49EACE4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4FF7FC0B" w14:textId="756A178F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17,812</w:t>
            </w:r>
          </w:p>
        </w:tc>
      </w:tr>
      <w:tr w:rsidR="007B6D13" w:rsidRPr="00037A17" w14:paraId="29933FDF" w14:textId="77777777" w:rsidTr="007B6D13">
        <w:tc>
          <w:tcPr>
            <w:tcW w:w="3650" w:type="dxa"/>
            <w:vAlign w:val="bottom"/>
          </w:tcPr>
          <w:p w14:paraId="7953BF2D" w14:textId="77777777" w:rsidR="007B6D13" w:rsidRPr="00037A17" w:rsidRDefault="007B6D13" w:rsidP="00037A17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CDA2D3E" w14:textId="297DCD15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4,612</w:t>
            </w:r>
          </w:p>
        </w:tc>
        <w:tc>
          <w:tcPr>
            <w:tcW w:w="252" w:type="dxa"/>
          </w:tcPr>
          <w:p w14:paraId="79065BC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3FC6466" w14:textId="540A272F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4,486</w:t>
            </w:r>
          </w:p>
        </w:tc>
        <w:tc>
          <w:tcPr>
            <w:tcW w:w="284" w:type="dxa"/>
            <w:gridSpan w:val="2"/>
            <w:vAlign w:val="bottom"/>
          </w:tcPr>
          <w:p w14:paraId="04A45508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F5EBB52" w14:textId="67E8016B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0450118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5247DA6C" w14:textId="402CA389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70199360" w14:textId="77777777" w:rsidTr="007B6D13">
        <w:tc>
          <w:tcPr>
            <w:tcW w:w="3650" w:type="dxa"/>
            <w:vAlign w:val="bottom"/>
          </w:tcPr>
          <w:p w14:paraId="1106114D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26ECC" w14:textId="5A315B05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4,612</w:t>
            </w:r>
          </w:p>
        </w:tc>
        <w:tc>
          <w:tcPr>
            <w:tcW w:w="252" w:type="dxa"/>
          </w:tcPr>
          <w:p w14:paraId="13F147F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205D4" w14:textId="77B7E4AE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4,486</w:t>
            </w:r>
          </w:p>
        </w:tc>
        <w:tc>
          <w:tcPr>
            <w:tcW w:w="284" w:type="dxa"/>
            <w:gridSpan w:val="2"/>
            <w:vAlign w:val="bottom"/>
          </w:tcPr>
          <w:p w14:paraId="0D86539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246FC" w14:textId="27B381CC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6,483</w:t>
            </w:r>
          </w:p>
        </w:tc>
        <w:tc>
          <w:tcPr>
            <w:tcW w:w="283" w:type="dxa"/>
            <w:vAlign w:val="bottom"/>
          </w:tcPr>
          <w:p w14:paraId="0AAA1E0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F666F" w14:textId="5D6CB419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17,812</w:t>
            </w:r>
          </w:p>
        </w:tc>
      </w:tr>
      <w:tr w:rsidR="007B6D13" w:rsidRPr="00037A17" w14:paraId="0398A696" w14:textId="77777777" w:rsidTr="007B6D13">
        <w:tc>
          <w:tcPr>
            <w:tcW w:w="3650" w:type="dxa"/>
            <w:vAlign w:val="bottom"/>
          </w:tcPr>
          <w:p w14:paraId="2037CF06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2" w:type="dxa"/>
            <w:vAlign w:val="bottom"/>
          </w:tcPr>
          <w:p w14:paraId="180DEA7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68E9273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392E54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5722B9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7FED0B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599D14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48FF422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7B6D13" w:rsidRPr="00037A17" w14:paraId="4F40BAF2" w14:textId="77777777" w:rsidTr="007B6D13">
        <w:tc>
          <w:tcPr>
            <w:tcW w:w="3650" w:type="dxa"/>
            <w:vAlign w:val="bottom"/>
          </w:tcPr>
          <w:p w14:paraId="123B7D9F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2" w:type="dxa"/>
            <w:vAlign w:val="bottom"/>
          </w:tcPr>
          <w:p w14:paraId="0F4EE7EC" w14:textId="38D6A6C7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="00255D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6124142F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0274BE8" w14:textId="20AC03BA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284" w:type="dxa"/>
            <w:gridSpan w:val="2"/>
            <w:vAlign w:val="bottom"/>
          </w:tcPr>
          <w:p w14:paraId="3E97CE4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0D1998A" w14:textId="1B9EE5A9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3FC26D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5B6BBD0E" w14:textId="4FE7A5AE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7F8DAFCD" w14:textId="77777777" w:rsidTr="007B6D13">
        <w:tc>
          <w:tcPr>
            <w:tcW w:w="3650" w:type="dxa"/>
            <w:vAlign w:val="bottom"/>
          </w:tcPr>
          <w:p w14:paraId="0150AF3C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F5F31B2" w14:textId="15856CE7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52" w:type="dxa"/>
          </w:tcPr>
          <w:p w14:paraId="5202232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70C4C74" w14:textId="638CA161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84" w:type="dxa"/>
            <w:gridSpan w:val="2"/>
            <w:vAlign w:val="bottom"/>
          </w:tcPr>
          <w:p w14:paraId="6DDDCAD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0BC807C" w14:textId="10AE39E1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83" w:type="dxa"/>
            <w:vAlign w:val="bottom"/>
          </w:tcPr>
          <w:p w14:paraId="0A9A0D2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2F797F7" w14:textId="1BBC2E4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</w:tr>
      <w:tr w:rsidR="007B6D13" w:rsidRPr="00037A17" w14:paraId="50E24BAB" w14:textId="77777777" w:rsidTr="00792EEF">
        <w:tc>
          <w:tcPr>
            <w:tcW w:w="3650" w:type="dxa"/>
            <w:vAlign w:val="bottom"/>
          </w:tcPr>
          <w:p w14:paraId="799E39D7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DC60" w14:textId="338392CE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255D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252" w:type="dxa"/>
          </w:tcPr>
          <w:p w14:paraId="029C1EA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1977C" w14:textId="230744E5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1,564</w:t>
            </w:r>
          </w:p>
        </w:tc>
        <w:tc>
          <w:tcPr>
            <w:tcW w:w="284" w:type="dxa"/>
            <w:gridSpan w:val="2"/>
            <w:vAlign w:val="bottom"/>
          </w:tcPr>
          <w:p w14:paraId="672D323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C1B02" w14:textId="06EF2F21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283" w:type="dxa"/>
            <w:vAlign w:val="bottom"/>
          </w:tcPr>
          <w:p w14:paraId="3BD4E9F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00164" w14:textId="716853C5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1,015</w:t>
            </w:r>
          </w:p>
        </w:tc>
      </w:tr>
      <w:tr w:rsidR="00792EEF" w:rsidRPr="00037A17" w14:paraId="19EBA77E" w14:textId="77777777" w:rsidTr="00792EEF">
        <w:tc>
          <w:tcPr>
            <w:tcW w:w="3650" w:type="dxa"/>
            <w:vAlign w:val="bottom"/>
          </w:tcPr>
          <w:p w14:paraId="73B64953" w14:textId="77777777" w:rsidR="00792EEF" w:rsidRPr="00037A17" w:rsidRDefault="00792EEF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3327FBE0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</w:tcPr>
          <w:p w14:paraId="1FF68AA2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50311C8D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72133CE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1FCD0C80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6559DA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334C163" w14:textId="77777777" w:rsidR="00792EEF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D13" w:rsidRPr="00037A17" w14:paraId="30A95AEF" w14:textId="77777777" w:rsidTr="007B6D13">
        <w:tc>
          <w:tcPr>
            <w:tcW w:w="3650" w:type="dxa"/>
            <w:vAlign w:val="bottom"/>
          </w:tcPr>
          <w:p w14:paraId="3974AB2E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397" w:type="dxa"/>
            <w:gridSpan w:val="9"/>
            <w:tcBorders>
              <w:bottom w:val="single" w:sz="4" w:space="0" w:color="auto"/>
            </w:tcBorders>
            <w:vAlign w:val="bottom"/>
          </w:tcPr>
          <w:p w14:paraId="4BD7CB91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B6D13" w:rsidRPr="00037A17" w14:paraId="0AB715F3" w14:textId="77777777" w:rsidTr="007B6D13">
        <w:tc>
          <w:tcPr>
            <w:tcW w:w="3650" w:type="dxa"/>
            <w:vAlign w:val="bottom"/>
          </w:tcPr>
          <w:p w14:paraId="6C1253D2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86B1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14:paraId="5F0A0140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EE2FF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D13" w:rsidRPr="00037A17" w14:paraId="2243A7FC" w14:textId="77777777" w:rsidTr="007B6D13">
        <w:tc>
          <w:tcPr>
            <w:tcW w:w="3650" w:type="dxa"/>
            <w:vAlign w:val="bottom"/>
          </w:tcPr>
          <w:p w14:paraId="2CD1BF6E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9A2A0" w14:textId="75FB0CC7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7D0886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E8F31" w14:textId="415A00C0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gridSpan w:val="2"/>
            <w:vAlign w:val="bottom"/>
          </w:tcPr>
          <w:p w14:paraId="27984396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765A3D7" w14:textId="68DF5184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314B3A7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F768C" w14:textId="76D807D5" w:rsidR="007B6D13" w:rsidRPr="00037A17" w:rsidRDefault="007B6D13" w:rsidP="0079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="00792E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7B6D13" w:rsidRPr="00037A17" w14:paraId="6AD6E900" w14:textId="77777777" w:rsidTr="007B6D13">
        <w:tc>
          <w:tcPr>
            <w:tcW w:w="3650" w:type="dxa"/>
            <w:vAlign w:val="bottom"/>
          </w:tcPr>
          <w:p w14:paraId="18904132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42" w:type="dxa"/>
            <w:vAlign w:val="bottom"/>
          </w:tcPr>
          <w:p w14:paraId="7121DC0D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3B03C41A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1A86EA25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4D158F8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2E4EFF88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7ADCB4A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515CA947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D13" w:rsidRPr="00037A17" w14:paraId="6B217ED9" w14:textId="77777777" w:rsidTr="007B6D13">
        <w:tc>
          <w:tcPr>
            <w:tcW w:w="3650" w:type="dxa"/>
            <w:vAlign w:val="bottom"/>
          </w:tcPr>
          <w:p w14:paraId="51B58788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2" w:type="dxa"/>
            <w:vAlign w:val="bottom"/>
          </w:tcPr>
          <w:p w14:paraId="3C1D40DA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494DB9DF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5E06F36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E17443B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DA16E90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1B7010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68A7096D" w14:textId="77777777" w:rsidR="007B6D13" w:rsidRPr="00037A17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D13" w:rsidRPr="00037A17" w14:paraId="3A72D62D" w14:textId="77777777" w:rsidTr="007B6D13">
        <w:tc>
          <w:tcPr>
            <w:tcW w:w="3650" w:type="dxa"/>
            <w:vAlign w:val="bottom"/>
          </w:tcPr>
          <w:p w14:paraId="7F0C4C61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  <w:vAlign w:val="bottom"/>
          </w:tcPr>
          <w:p w14:paraId="15DB27B1" w14:textId="324B43CD" w:rsidR="007B6D13" w:rsidRPr="00037A17" w:rsidRDefault="008C45CC" w:rsidP="00F32707">
            <w:pPr>
              <w:tabs>
                <w:tab w:val="left" w:pos="540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38E6DE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A1BA830" w14:textId="34370895" w:rsidR="007B6D13" w:rsidRPr="00037A17" w:rsidRDefault="007B6D13" w:rsidP="007B6D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2100EC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D13E439" w14:textId="09CEA002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7623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2F27495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113507A4" w14:textId="330B39F4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</w:p>
        </w:tc>
      </w:tr>
      <w:tr w:rsidR="007B6D13" w:rsidRPr="00037A17" w14:paraId="483A23CF" w14:textId="77777777" w:rsidTr="007B6D13">
        <w:tc>
          <w:tcPr>
            <w:tcW w:w="3650" w:type="dxa"/>
            <w:vAlign w:val="bottom"/>
          </w:tcPr>
          <w:p w14:paraId="628F4DA5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2" w:type="dxa"/>
          </w:tcPr>
          <w:p w14:paraId="2EA28FD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</w:tcPr>
          <w:p w14:paraId="2D75810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FE3B36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D6713D2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670341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98BE152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06500E1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D13" w:rsidRPr="00037A17" w14:paraId="796C1C22" w14:textId="77777777" w:rsidTr="007B6D13">
        <w:tc>
          <w:tcPr>
            <w:tcW w:w="3650" w:type="dxa"/>
            <w:vAlign w:val="bottom"/>
          </w:tcPr>
          <w:p w14:paraId="797C9BA8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  <w:r w:rsidRPr="00037A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037A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5.8</w:t>
            </w: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ต่อปี</w:t>
            </w:r>
          </w:p>
          <w:p w14:paraId="3C6C659B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และครบกำหนดชำระเมื่อทวงถาม</w:t>
            </w:r>
            <w:r w:rsidRPr="00037A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2" w:type="dxa"/>
            <w:vAlign w:val="bottom"/>
          </w:tcPr>
          <w:p w14:paraId="2582C29A" w14:textId="0C74D9A8" w:rsidR="007B6D13" w:rsidRPr="00037A17" w:rsidRDefault="008C45CC" w:rsidP="003965A2">
            <w:pPr>
              <w:tabs>
                <w:tab w:val="left" w:pos="540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47058E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50E556E" w14:textId="4554D8D4" w:rsidR="007B6D13" w:rsidRPr="00037A17" w:rsidRDefault="007B6D13" w:rsidP="007B6D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11F01E7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43CCF22D" w14:textId="4708A914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30,100</w:t>
            </w:r>
          </w:p>
        </w:tc>
        <w:tc>
          <w:tcPr>
            <w:tcW w:w="283" w:type="dxa"/>
            <w:vAlign w:val="bottom"/>
          </w:tcPr>
          <w:p w14:paraId="28737E5E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71C3A3B4" w14:textId="32B9DCA2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22,312</w:t>
            </w:r>
          </w:p>
        </w:tc>
      </w:tr>
      <w:tr w:rsidR="007B6D13" w:rsidRPr="00037A17" w14:paraId="70B61540" w14:textId="77777777" w:rsidTr="007B6D13">
        <w:tc>
          <w:tcPr>
            <w:tcW w:w="3650" w:type="dxa"/>
            <w:vAlign w:val="bottom"/>
          </w:tcPr>
          <w:p w14:paraId="43804C59" w14:textId="77777777" w:rsidR="007B6D13" w:rsidRPr="00037A17" w:rsidRDefault="007B6D13" w:rsidP="00037A17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บริษัทร่วม (อัตราดอกเบี้ยร้อยละ </w:t>
            </w:r>
            <w:r w:rsidRPr="00037A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ต่อปี</w:t>
            </w:r>
          </w:p>
          <w:p w14:paraId="2BFDBFE2" w14:textId="77777777" w:rsidR="007B6D13" w:rsidRPr="00037A17" w:rsidRDefault="007B6D13" w:rsidP="00037A17">
            <w:pPr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)</w:t>
            </w:r>
          </w:p>
        </w:tc>
        <w:tc>
          <w:tcPr>
            <w:tcW w:w="1442" w:type="dxa"/>
            <w:vAlign w:val="bottom"/>
          </w:tcPr>
          <w:p w14:paraId="40B71ADE" w14:textId="60FA7E95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52" w:type="dxa"/>
          </w:tcPr>
          <w:p w14:paraId="4B8E815A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5053735" w14:textId="56A46D71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84" w:type="dxa"/>
            <w:gridSpan w:val="2"/>
            <w:vAlign w:val="bottom"/>
          </w:tcPr>
          <w:p w14:paraId="2423BA1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09A76D16" w14:textId="04D7170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7109F3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3B8B9A0" w14:textId="253FE7B4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762474E8" w14:textId="77777777" w:rsidTr="007B6D13">
        <w:tc>
          <w:tcPr>
            <w:tcW w:w="3650" w:type="dxa"/>
            <w:vAlign w:val="bottom"/>
          </w:tcPr>
          <w:p w14:paraId="145A2832" w14:textId="77777777" w:rsidR="007B6D13" w:rsidRPr="00037A17" w:rsidRDefault="007B6D13" w:rsidP="00037A1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C806" w14:textId="73D8D89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52" w:type="dxa"/>
          </w:tcPr>
          <w:p w14:paraId="553A816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3CDA6" w14:textId="2270B4E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64,800</w:t>
            </w:r>
          </w:p>
        </w:tc>
        <w:tc>
          <w:tcPr>
            <w:tcW w:w="284" w:type="dxa"/>
            <w:gridSpan w:val="2"/>
            <w:vAlign w:val="bottom"/>
          </w:tcPr>
          <w:p w14:paraId="1B7522B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606F" w14:textId="7AF15A97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30,93</w:t>
            </w:r>
            <w:r w:rsidR="007623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76FA6FDE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8712" w14:textId="275771F4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22,761</w:t>
            </w:r>
          </w:p>
        </w:tc>
      </w:tr>
      <w:tr w:rsidR="007B6D13" w:rsidRPr="00037A17" w14:paraId="5FEAECC1" w14:textId="77777777" w:rsidTr="007B6D13">
        <w:tc>
          <w:tcPr>
            <w:tcW w:w="3650" w:type="dxa"/>
            <w:vAlign w:val="bottom"/>
          </w:tcPr>
          <w:p w14:paraId="6FA5F166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4C2ACADE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</w:tcPr>
          <w:p w14:paraId="20B58762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6F17812E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73C3C5F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388E38C6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24C5A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74BF09E1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D13" w:rsidRPr="00037A17" w14:paraId="1D0E4D77" w14:textId="77777777" w:rsidTr="007B6D13">
        <w:tc>
          <w:tcPr>
            <w:tcW w:w="3650" w:type="dxa"/>
            <w:vAlign w:val="bottom"/>
          </w:tcPr>
          <w:p w14:paraId="5289973B" w14:textId="77777777" w:rsidR="007B6D13" w:rsidRPr="00037A17" w:rsidRDefault="007B6D13" w:rsidP="00037A17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037B9A97" w14:textId="621E517C" w:rsidR="007B6D13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52" w:type="dxa"/>
            <w:vAlign w:val="bottom"/>
          </w:tcPr>
          <w:p w14:paraId="37E6326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double" w:sz="4" w:space="0" w:color="auto"/>
            </w:tcBorders>
            <w:vAlign w:val="bottom"/>
          </w:tcPr>
          <w:p w14:paraId="15285EF4" w14:textId="1017CE4F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84" w:type="dxa"/>
            <w:gridSpan w:val="2"/>
            <w:vAlign w:val="bottom"/>
          </w:tcPr>
          <w:p w14:paraId="48CF7FB2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5B62AD53" w14:textId="4028FE6E" w:rsidR="007B6D13" w:rsidRPr="00037A17" w:rsidRDefault="00792EE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3A024F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61B5F895" w14:textId="0F29264C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0D259E50" w14:textId="77777777" w:rsidTr="007B6D13">
        <w:tc>
          <w:tcPr>
            <w:tcW w:w="3650" w:type="dxa"/>
            <w:vAlign w:val="bottom"/>
          </w:tcPr>
          <w:p w14:paraId="48BE7FD5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F3AF1A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2355ADB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28F65711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D76FE3F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9046CE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9D2FF1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E8FC92E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7B6D13" w:rsidRPr="00037A17" w14:paraId="479012C3" w14:textId="77777777" w:rsidTr="007B6D13">
        <w:tc>
          <w:tcPr>
            <w:tcW w:w="3650" w:type="dxa"/>
            <w:vAlign w:val="bottom"/>
          </w:tcPr>
          <w:p w14:paraId="77372A2B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  <w:vAlign w:val="bottom"/>
          </w:tcPr>
          <w:p w14:paraId="1A599BED" w14:textId="1A60AF06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ABF809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1FB4916C" w14:textId="02654BD0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6D3BA63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46363FE" w14:textId="4C951E3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283" w:type="dxa"/>
            <w:vAlign w:val="bottom"/>
          </w:tcPr>
          <w:p w14:paraId="13FFD82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5912F6BA" w14:textId="2697A5B0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1,234</w:t>
            </w:r>
          </w:p>
        </w:tc>
      </w:tr>
      <w:tr w:rsidR="007B6D13" w:rsidRPr="00037A17" w14:paraId="6A7C559F" w14:textId="77777777" w:rsidTr="007B6D13">
        <w:tc>
          <w:tcPr>
            <w:tcW w:w="3650" w:type="dxa"/>
            <w:vAlign w:val="bottom"/>
          </w:tcPr>
          <w:p w14:paraId="7D2CB0D5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688CE18" w14:textId="1C3F021F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252" w:type="dxa"/>
            <w:vAlign w:val="bottom"/>
          </w:tcPr>
          <w:p w14:paraId="39574C28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65116169" w14:textId="1B80BD00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1,643</w:t>
            </w:r>
          </w:p>
        </w:tc>
        <w:tc>
          <w:tcPr>
            <w:tcW w:w="284" w:type="dxa"/>
            <w:gridSpan w:val="2"/>
            <w:vAlign w:val="bottom"/>
          </w:tcPr>
          <w:p w14:paraId="66D2F2E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5BD6820" w14:textId="3F352C83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1,400</w:t>
            </w:r>
          </w:p>
        </w:tc>
        <w:tc>
          <w:tcPr>
            <w:tcW w:w="283" w:type="dxa"/>
            <w:vAlign w:val="bottom"/>
          </w:tcPr>
          <w:p w14:paraId="0E50762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FD1B0E7" w14:textId="22A320F1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1,250</w:t>
            </w:r>
          </w:p>
        </w:tc>
      </w:tr>
      <w:tr w:rsidR="007B6D13" w:rsidRPr="00037A17" w14:paraId="1D86E36E" w14:textId="77777777" w:rsidTr="007B6D13">
        <w:tc>
          <w:tcPr>
            <w:tcW w:w="3650" w:type="dxa"/>
            <w:vAlign w:val="bottom"/>
          </w:tcPr>
          <w:p w14:paraId="3EEDAE72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A24A7" w14:textId="2B2431D3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252" w:type="dxa"/>
            <w:vAlign w:val="bottom"/>
          </w:tcPr>
          <w:p w14:paraId="1A6D015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87AC8" w14:textId="79BA2329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1,643</w:t>
            </w:r>
          </w:p>
        </w:tc>
        <w:tc>
          <w:tcPr>
            <w:tcW w:w="284" w:type="dxa"/>
            <w:gridSpan w:val="2"/>
            <w:vAlign w:val="bottom"/>
          </w:tcPr>
          <w:p w14:paraId="25EB3C4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324D0" w14:textId="47C3D7A8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1,867</w:t>
            </w:r>
          </w:p>
        </w:tc>
        <w:tc>
          <w:tcPr>
            <w:tcW w:w="283" w:type="dxa"/>
            <w:vAlign w:val="bottom"/>
          </w:tcPr>
          <w:p w14:paraId="785816ED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47A5B" w14:textId="3B5BAD0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2,484</w:t>
            </w:r>
          </w:p>
        </w:tc>
      </w:tr>
      <w:tr w:rsidR="007B6D13" w:rsidRPr="00037A17" w14:paraId="62D7AB33" w14:textId="77777777" w:rsidTr="007B6D13">
        <w:tc>
          <w:tcPr>
            <w:tcW w:w="3650" w:type="dxa"/>
            <w:vAlign w:val="bottom"/>
          </w:tcPr>
          <w:p w14:paraId="5ACFBBCA" w14:textId="77777777" w:rsidR="007B6D13" w:rsidRPr="00037A17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6E64238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12B2CDA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708845B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6E7C40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74589AF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63D955B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3976A5A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7B6D13" w:rsidRPr="00037A17" w14:paraId="604F2617" w14:textId="77777777" w:rsidTr="007B6D13">
        <w:tc>
          <w:tcPr>
            <w:tcW w:w="3650" w:type="dxa"/>
            <w:vAlign w:val="bottom"/>
          </w:tcPr>
          <w:p w14:paraId="06CFBFB0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2" w:type="dxa"/>
            <w:vAlign w:val="bottom"/>
          </w:tcPr>
          <w:p w14:paraId="6AF97596" w14:textId="7D2814A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F20F39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E2E3B61" w14:textId="6573D1C2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EA8C96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6C42A9F0" w14:textId="489079B7" w:rsidR="007B6D13" w:rsidRPr="00037A17" w:rsidRDefault="008C45CC" w:rsidP="008C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1,700</w:t>
            </w:r>
          </w:p>
        </w:tc>
        <w:tc>
          <w:tcPr>
            <w:tcW w:w="283" w:type="dxa"/>
            <w:vAlign w:val="bottom"/>
          </w:tcPr>
          <w:p w14:paraId="547E4742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0B809E8C" w14:textId="591485E6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24C8EF8C" w14:textId="77777777" w:rsidTr="007B6D13">
        <w:tc>
          <w:tcPr>
            <w:tcW w:w="3650" w:type="dxa"/>
            <w:vAlign w:val="bottom"/>
          </w:tcPr>
          <w:p w14:paraId="57753A43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42" w:type="dxa"/>
            <w:vAlign w:val="bottom"/>
          </w:tcPr>
          <w:p w14:paraId="47490A7C" w14:textId="5DE7A84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252" w:type="dxa"/>
            <w:vAlign w:val="bottom"/>
          </w:tcPr>
          <w:p w14:paraId="58241156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7AB9E55C" w14:textId="4F889132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284" w:type="dxa"/>
            <w:gridSpan w:val="2"/>
            <w:vAlign w:val="bottom"/>
          </w:tcPr>
          <w:p w14:paraId="48A0E17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EF5C953" w14:textId="699A339A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639591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311C467D" w14:textId="532713CB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6D13" w:rsidRPr="00037A17" w14:paraId="71449159" w14:textId="77777777" w:rsidTr="007B6D13">
        <w:tc>
          <w:tcPr>
            <w:tcW w:w="3650" w:type="dxa"/>
            <w:vAlign w:val="bottom"/>
          </w:tcPr>
          <w:p w14:paraId="4B9A81EF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2" w:type="dxa"/>
            <w:vAlign w:val="bottom"/>
          </w:tcPr>
          <w:p w14:paraId="017790E2" w14:textId="5EFBC2E4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25,752</w:t>
            </w:r>
          </w:p>
        </w:tc>
        <w:tc>
          <w:tcPr>
            <w:tcW w:w="252" w:type="dxa"/>
            <w:vAlign w:val="bottom"/>
          </w:tcPr>
          <w:p w14:paraId="62FDE685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18173E7" w14:textId="692F9B66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21,409</w:t>
            </w:r>
          </w:p>
        </w:tc>
        <w:tc>
          <w:tcPr>
            <w:tcW w:w="284" w:type="dxa"/>
            <w:gridSpan w:val="2"/>
            <w:vAlign w:val="bottom"/>
          </w:tcPr>
          <w:p w14:paraId="1E484654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5BEBD16" w14:textId="7056236B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25,752</w:t>
            </w:r>
          </w:p>
        </w:tc>
        <w:tc>
          <w:tcPr>
            <w:tcW w:w="283" w:type="dxa"/>
            <w:vAlign w:val="bottom"/>
          </w:tcPr>
          <w:p w14:paraId="1168D427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7D9FA9DD" w14:textId="1A4D9A45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21,4</w:t>
            </w:r>
            <w:r w:rsidR="00F327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</w:t>
            </w:r>
          </w:p>
        </w:tc>
      </w:tr>
      <w:tr w:rsidR="007B6D13" w:rsidRPr="00037A17" w14:paraId="73BEF1BD" w14:textId="77777777" w:rsidTr="007B6D13">
        <w:tc>
          <w:tcPr>
            <w:tcW w:w="3650" w:type="dxa"/>
            <w:vAlign w:val="bottom"/>
          </w:tcPr>
          <w:p w14:paraId="6E88EC27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5D898DE" w14:textId="363A266F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52" w:type="dxa"/>
            <w:vAlign w:val="bottom"/>
          </w:tcPr>
          <w:p w14:paraId="316D4A80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48CFDFC6" w14:textId="03A79FD5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284" w:type="dxa"/>
            <w:gridSpan w:val="2"/>
            <w:vAlign w:val="bottom"/>
          </w:tcPr>
          <w:p w14:paraId="69C88F83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E367399" w14:textId="287F37DC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19FD9AB6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12501B3" w14:textId="56E07E70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7B6D13" w:rsidRPr="00037A17" w14:paraId="41EC6504" w14:textId="77777777" w:rsidTr="007B6D13">
        <w:tc>
          <w:tcPr>
            <w:tcW w:w="3650" w:type="dxa"/>
            <w:vAlign w:val="bottom"/>
          </w:tcPr>
          <w:p w14:paraId="7F4CC4F6" w14:textId="77777777" w:rsidR="007B6D13" w:rsidRPr="00037A17" w:rsidRDefault="007B6D13" w:rsidP="00037A17">
            <w:pPr>
              <w:tabs>
                <w:tab w:val="clear" w:pos="258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D0163" w14:textId="04193DAB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26,870</w:t>
            </w:r>
          </w:p>
        </w:tc>
        <w:tc>
          <w:tcPr>
            <w:tcW w:w="252" w:type="dxa"/>
            <w:vAlign w:val="bottom"/>
          </w:tcPr>
          <w:p w14:paraId="3C9AFBB9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7A9FF" w14:textId="57ED363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22,516</w:t>
            </w:r>
          </w:p>
        </w:tc>
        <w:tc>
          <w:tcPr>
            <w:tcW w:w="284" w:type="dxa"/>
            <w:gridSpan w:val="2"/>
            <w:vAlign w:val="bottom"/>
          </w:tcPr>
          <w:p w14:paraId="4101618C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7FD64" w14:textId="3E206DFB" w:rsidR="007B6D13" w:rsidRPr="00037A17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27,484</w:t>
            </w:r>
          </w:p>
        </w:tc>
        <w:tc>
          <w:tcPr>
            <w:tcW w:w="283" w:type="dxa"/>
            <w:vAlign w:val="bottom"/>
          </w:tcPr>
          <w:p w14:paraId="6690D4BF" w14:textId="77777777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811F" w14:textId="38C3EDD4" w:rsidR="007B6D13" w:rsidRPr="00037A17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7A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21,43</w:t>
            </w:r>
            <w:r w:rsidR="00F327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</w:tbl>
    <w:p w14:paraId="24EC33BB" w14:textId="77777777" w:rsidR="007B6D13" w:rsidRDefault="007B6D13" w:rsidP="007B6D13"/>
    <w:p w14:paraId="14894848" w14:textId="77777777" w:rsidR="007B6D13" w:rsidRDefault="007B6D13" w:rsidP="007B6D13"/>
    <w:p w14:paraId="71A6A03C" w14:textId="77777777" w:rsidR="007B6D13" w:rsidRDefault="007B6D13" w:rsidP="007B6D13"/>
    <w:p w14:paraId="2553703D" w14:textId="77777777" w:rsidR="00037A17" w:rsidRDefault="00037A17" w:rsidP="007B6D13"/>
    <w:p w14:paraId="28C6C32A" w14:textId="77777777" w:rsidR="00037A17" w:rsidRDefault="00037A17" w:rsidP="007B6D13"/>
    <w:p w14:paraId="04198455" w14:textId="77777777" w:rsidR="00037A17" w:rsidRDefault="00037A17" w:rsidP="007B6D13"/>
    <w:p w14:paraId="205E12D6" w14:textId="77777777" w:rsidR="007B6D13" w:rsidRDefault="007B6D13" w:rsidP="007B6D13"/>
    <w:p w14:paraId="7E0074E4" w14:textId="77777777" w:rsidR="00792EEF" w:rsidRDefault="00792EEF" w:rsidP="007B6D13"/>
    <w:p w14:paraId="4045588E" w14:textId="77777777" w:rsidR="007B6D13" w:rsidRDefault="007B6D13" w:rsidP="007B6D13"/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3685"/>
        <w:gridCol w:w="1361"/>
        <w:gridCol w:w="283"/>
        <w:gridCol w:w="1361"/>
        <w:gridCol w:w="284"/>
        <w:gridCol w:w="1361"/>
        <w:gridCol w:w="283"/>
        <w:gridCol w:w="1417"/>
      </w:tblGrid>
      <w:tr w:rsidR="007B6D13" w:rsidRPr="00680D70" w14:paraId="0F3A13C4" w14:textId="77777777" w:rsidTr="008F197C">
        <w:tc>
          <w:tcPr>
            <w:tcW w:w="3685" w:type="dxa"/>
            <w:vAlign w:val="bottom"/>
          </w:tcPr>
          <w:p w14:paraId="3F630EEF" w14:textId="77777777" w:rsidR="007B6D13" w:rsidRPr="00680D70" w:rsidRDefault="007B6D13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50" w:type="dxa"/>
            <w:gridSpan w:val="7"/>
            <w:tcBorders>
              <w:bottom w:val="single" w:sz="4" w:space="0" w:color="auto"/>
            </w:tcBorders>
            <w:vAlign w:val="bottom"/>
          </w:tcPr>
          <w:p w14:paraId="5640CE60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B6D13" w:rsidRPr="00680D70" w14:paraId="40D7551D" w14:textId="77777777" w:rsidTr="008F197C">
        <w:tc>
          <w:tcPr>
            <w:tcW w:w="3685" w:type="dxa"/>
            <w:vAlign w:val="bottom"/>
          </w:tcPr>
          <w:p w14:paraId="42150658" w14:textId="77777777" w:rsidR="007B6D13" w:rsidRPr="00680D70" w:rsidRDefault="007B6D13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12407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FEFF404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0FE45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A17" w:rsidRPr="00680D70" w14:paraId="0ECACBBB" w14:textId="77777777" w:rsidTr="008F197C">
        <w:tc>
          <w:tcPr>
            <w:tcW w:w="3685" w:type="dxa"/>
            <w:vAlign w:val="bottom"/>
          </w:tcPr>
          <w:p w14:paraId="1FE90E48" w14:textId="77777777" w:rsidR="00037A17" w:rsidRPr="00680D70" w:rsidRDefault="00037A17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7026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  <w:p w14:paraId="4AD5A457" w14:textId="31F44D0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10E82B0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E08EF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  <w:p w14:paraId="24B84EB0" w14:textId="6EF966C1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4DAF8AFB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AB7D26D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  <w:p w14:paraId="6273AABE" w14:textId="4910522D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0A6A1E3B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AD71A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7A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  <w:p w14:paraId="241683CB" w14:textId="397AF08A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B6D13" w:rsidRPr="00680D70" w14:paraId="187B1D0D" w14:textId="77777777" w:rsidTr="008F197C">
        <w:tc>
          <w:tcPr>
            <w:tcW w:w="3685" w:type="dxa"/>
            <w:vAlign w:val="bottom"/>
          </w:tcPr>
          <w:p w14:paraId="14F67544" w14:textId="77777777" w:rsidR="007B6D13" w:rsidRPr="00680D70" w:rsidRDefault="007B6D13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DFD6B3F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E083CE9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D157522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B3B85EC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58D9037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02E273F6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876003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B6D13" w:rsidRPr="00680D70" w14:paraId="690CD408" w14:textId="77777777" w:rsidTr="008F197C">
        <w:tc>
          <w:tcPr>
            <w:tcW w:w="3685" w:type="dxa"/>
            <w:vAlign w:val="bottom"/>
          </w:tcPr>
          <w:p w14:paraId="46162A8E" w14:textId="77777777" w:rsidR="007B6D13" w:rsidRPr="00680D70" w:rsidRDefault="007B6D13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1" w:type="dxa"/>
            <w:vAlign w:val="bottom"/>
          </w:tcPr>
          <w:p w14:paraId="5B6B5137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F179DB2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8099307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5A3374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974E706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4CF8AA6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906E85C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B6D13" w:rsidRPr="00680D70" w14:paraId="321A20D5" w14:textId="77777777" w:rsidTr="008F197C">
        <w:tc>
          <w:tcPr>
            <w:tcW w:w="3685" w:type="dxa"/>
            <w:vAlign w:val="bottom"/>
          </w:tcPr>
          <w:p w14:paraId="2C2F231B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27628160" w14:textId="564CA451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90A0D0E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1A38902" w14:textId="1AF10253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9CBF109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7FEAC1E7" w14:textId="45A10936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25,880</w:t>
            </w:r>
          </w:p>
        </w:tc>
        <w:tc>
          <w:tcPr>
            <w:tcW w:w="283" w:type="dxa"/>
            <w:vAlign w:val="bottom"/>
          </w:tcPr>
          <w:p w14:paraId="6C1DC0BD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C77FC62" w14:textId="3F284CE2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24,327</w:t>
            </w:r>
          </w:p>
        </w:tc>
      </w:tr>
      <w:tr w:rsidR="007B6D13" w:rsidRPr="00680D70" w14:paraId="1C4AED86" w14:textId="77777777" w:rsidTr="008F197C">
        <w:tc>
          <w:tcPr>
            <w:tcW w:w="3685" w:type="dxa"/>
            <w:vAlign w:val="bottom"/>
          </w:tcPr>
          <w:p w14:paraId="2F6A4E11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1C41AEFB" w14:textId="5DE25963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83" w:type="dxa"/>
            <w:vAlign w:val="bottom"/>
          </w:tcPr>
          <w:p w14:paraId="1EE28DA1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4602709" w14:textId="42191C11" w:rsidR="007B6D13" w:rsidRPr="00680D70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14:paraId="27C68466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5D207E9" w14:textId="562FDA2C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83" w:type="dxa"/>
            <w:vAlign w:val="bottom"/>
          </w:tcPr>
          <w:p w14:paraId="65863ABA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987DD8A" w14:textId="7501D6FF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7B6D13" w:rsidRPr="00680D70" w14:paraId="589DA587" w14:textId="77777777" w:rsidTr="008F197C">
        <w:tc>
          <w:tcPr>
            <w:tcW w:w="3685" w:type="dxa"/>
            <w:vAlign w:val="bottom"/>
          </w:tcPr>
          <w:p w14:paraId="0186E0DC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vAlign w:val="bottom"/>
          </w:tcPr>
          <w:p w14:paraId="2E6D0DB9" w14:textId="3F551471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2,70</w:t>
            </w:r>
            <w:r w:rsidR="00E36C4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14:paraId="28B435B8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7DAC13" w14:textId="0AAE2654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3,660</w:t>
            </w:r>
          </w:p>
        </w:tc>
        <w:tc>
          <w:tcPr>
            <w:tcW w:w="284" w:type="dxa"/>
            <w:vAlign w:val="bottom"/>
          </w:tcPr>
          <w:p w14:paraId="043F1708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36339A2" w14:textId="75A46D60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2,560</w:t>
            </w:r>
          </w:p>
        </w:tc>
        <w:tc>
          <w:tcPr>
            <w:tcW w:w="283" w:type="dxa"/>
            <w:vAlign w:val="bottom"/>
          </w:tcPr>
          <w:p w14:paraId="10A69BA9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2AE6D22" w14:textId="781E462A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3,554</w:t>
            </w:r>
          </w:p>
        </w:tc>
      </w:tr>
      <w:tr w:rsidR="007B6D13" w:rsidRPr="00680D70" w14:paraId="5FD19D6B" w14:textId="77777777" w:rsidTr="008F197C">
        <w:tc>
          <w:tcPr>
            <w:tcW w:w="3685" w:type="dxa"/>
            <w:vAlign w:val="bottom"/>
          </w:tcPr>
          <w:p w14:paraId="32E40B0E" w14:textId="77777777" w:rsidR="007B6D13" w:rsidRPr="00680D70" w:rsidRDefault="007B6D13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1" w:type="dxa"/>
            <w:vAlign w:val="bottom"/>
          </w:tcPr>
          <w:p w14:paraId="7188D7D9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CD8FC7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E118728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17AD669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0803B8F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4279A661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FF0B160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B6D13" w:rsidRPr="00680D70" w14:paraId="2B1F4C11" w14:textId="77777777" w:rsidTr="008F197C">
        <w:tc>
          <w:tcPr>
            <w:tcW w:w="3685" w:type="dxa"/>
            <w:vAlign w:val="bottom"/>
          </w:tcPr>
          <w:p w14:paraId="07910125" w14:textId="77777777" w:rsidR="007B6D13" w:rsidRPr="00680D70" w:rsidRDefault="007B6D13" w:rsidP="00DD70D0">
            <w:pPr>
              <w:tabs>
                <w:tab w:val="clear" w:pos="2580"/>
                <w:tab w:val="clear" w:pos="3515"/>
              </w:tabs>
              <w:ind w:right="-1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5.5 </w:t>
            </w:r>
            <w:r w:rsidRPr="00680D7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และร้อยละ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5.8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60E591CD" w14:textId="1C20E8EA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2174980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26BA026" w14:textId="04978AB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EB93D1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199293BE" w14:textId="57996F56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110,926</w:t>
            </w:r>
          </w:p>
        </w:tc>
        <w:tc>
          <w:tcPr>
            <w:tcW w:w="283" w:type="dxa"/>
            <w:vAlign w:val="bottom"/>
          </w:tcPr>
          <w:p w14:paraId="273A9932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E13DD59" w14:textId="2E0F7FB9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109,526</w:t>
            </w:r>
          </w:p>
        </w:tc>
      </w:tr>
      <w:tr w:rsidR="007B6D13" w:rsidRPr="00680D70" w14:paraId="0214A056" w14:textId="77777777" w:rsidTr="008F197C">
        <w:tc>
          <w:tcPr>
            <w:tcW w:w="3685" w:type="dxa"/>
            <w:vAlign w:val="bottom"/>
          </w:tcPr>
          <w:p w14:paraId="6AB5EC82" w14:textId="77777777" w:rsidR="007B6D13" w:rsidRPr="00680D70" w:rsidRDefault="007B6D13" w:rsidP="00DD70D0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5.8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vAlign w:val="bottom"/>
          </w:tcPr>
          <w:p w14:paraId="603F2A3D" w14:textId="788E239C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72445F64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40C7B7C" w14:textId="5E535026" w:rsidR="007B6D13" w:rsidRPr="00680D70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4" w:type="dxa"/>
            <w:vAlign w:val="bottom"/>
          </w:tcPr>
          <w:p w14:paraId="2DEA1D23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96CA06F" w14:textId="08908A98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27537833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8370702" w14:textId="56500CC9" w:rsidR="007B6D13" w:rsidRPr="00680D70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4,500</w:t>
            </w:r>
          </w:p>
        </w:tc>
      </w:tr>
      <w:tr w:rsidR="007B6D13" w:rsidRPr="00680D70" w14:paraId="3D711D88" w14:textId="77777777" w:rsidTr="008F197C">
        <w:tc>
          <w:tcPr>
            <w:tcW w:w="3685" w:type="dxa"/>
            <w:vAlign w:val="bottom"/>
          </w:tcPr>
          <w:p w14:paraId="6C57B717" w14:textId="77777777" w:rsidR="007B6D13" w:rsidRPr="00680D70" w:rsidRDefault="007B6D13" w:rsidP="00DD70D0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 xml:space="preserve"> (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อัตราดอกเบี้ยร้อยละ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5.8</w:t>
            </w:r>
            <w:r w:rsidRPr="00680D70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และร้อยละ 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7.0</w:t>
            </w: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680D70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C17E1DE" w14:textId="7FDD6B44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47,040</w:t>
            </w:r>
          </w:p>
        </w:tc>
        <w:tc>
          <w:tcPr>
            <w:tcW w:w="283" w:type="dxa"/>
            <w:vAlign w:val="bottom"/>
          </w:tcPr>
          <w:p w14:paraId="3B4103CD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83B9694" w14:textId="76F48CF5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46,961</w:t>
            </w:r>
          </w:p>
        </w:tc>
        <w:tc>
          <w:tcPr>
            <w:tcW w:w="284" w:type="dxa"/>
            <w:vAlign w:val="bottom"/>
          </w:tcPr>
          <w:p w14:paraId="310C9411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992405" w14:textId="0A30583F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43,290</w:t>
            </w:r>
          </w:p>
        </w:tc>
        <w:tc>
          <w:tcPr>
            <w:tcW w:w="283" w:type="dxa"/>
            <w:vAlign w:val="bottom"/>
          </w:tcPr>
          <w:p w14:paraId="7007B778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1666C2" w14:textId="2F1B0D65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44,061</w:t>
            </w:r>
          </w:p>
        </w:tc>
      </w:tr>
      <w:tr w:rsidR="007B6D13" w:rsidRPr="00680D70" w14:paraId="3B5643AC" w14:textId="77777777" w:rsidTr="008F197C">
        <w:tc>
          <w:tcPr>
            <w:tcW w:w="3685" w:type="dxa"/>
            <w:vAlign w:val="bottom"/>
          </w:tcPr>
          <w:p w14:paraId="3786CA64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2BF4" w14:textId="65FF96A7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F55F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F55FF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83" w:type="dxa"/>
            <w:vAlign w:val="bottom"/>
          </w:tcPr>
          <w:p w14:paraId="6616105F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EF974" w14:textId="4310C58D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55,126</w:t>
            </w:r>
          </w:p>
        </w:tc>
        <w:tc>
          <w:tcPr>
            <w:tcW w:w="284" w:type="dxa"/>
            <w:vAlign w:val="bottom"/>
          </w:tcPr>
          <w:p w14:paraId="5D34DB63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155BB" w14:textId="700DEFD7" w:rsidR="007B6D13" w:rsidRPr="00680D70" w:rsidRDefault="004F55FF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  <w:r w:rsidR="008C45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83" w:type="dxa"/>
            <w:vAlign w:val="bottom"/>
          </w:tcPr>
          <w:p w14:paraId="2CD2CEF0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98529" w14:textId="3F2BC663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185,973</w:t>
            </w:r>
          </w:p>
        </w:tc>
      </w:tr>
      <w:tr w:rsidR="007B6D13" w:rsidRPr="00680D70" w14:paraId="37D98DD7" w14:textId="77777777" w:rsidTr="008F197C">
        <w:tc>
          <w:tcPr>
            <w:tcW w:w="3685" w:type="dxa"/>
            <w:vAlign w:val="bottom"/>
          </w:tcPr>
          <w:p w14:paraId="776EE5CA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หนี้สินตามสัญญาเช่า - สุทธิ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br/>
              <w:t xml:space="preserve">(ระยะเวลาการเช่าที่ดิน 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20</w:t>
            </w: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 ปี)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4725B15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21D39A0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63898DA" w14:textId="77777777" w:rsidR="007B6D13" w:rsidRPr="00680D70" w:rsidRDefault="007B6D13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44CA1FD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AEF22A0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3104B6A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29DB94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B6D13" w:rsidRPr="00680D70" w14:paraId="3140529C" w14:textId="77777777" w:rsidTr="008F197C">
        <w:tc>
          <w:tcPr>
            <w:tcW w:w="3685" w:type="dxa"/>
            <w:vAlign w:val="bottom"/>
          </w:tcPr>
          <w:p w14:paraId="3023391D" w14:textId="77777777" w:rsidR="007B6D13" w:rsidRPr="00680D70" w:rsidRDefault="007B6D13" w:rsidP="00DD70D0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5252D65D" w14:textId="01D9FE22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1,765</w:t>
            </w:r>
          </w:p>
        </w:tc>
        <w:tc>
          <w:tcPr>
            <w:tcW w:w="283" w:type="dxa"/>
            <w:vAlign w:val="bottom"/>
          </w:tcPr>
          <w:p w14:paraId="4EF69CE7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5EE3211" w14:textId="03EC4E84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284" w:type="dxa"/>
            <w:vAlign w:val="bottom"/>
          </w:tcPr>
          <w:p w14:paraId="7E03A272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C7BDB4F" w14:textId="53A89169" w:rsidR="007B6D13" w:rsidRPr="00680D70" w:rsidRDefault="008C45CC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1,765</w:t>
            </w:r>
          </w:p>
        </w:tc>
        <w:tc>
          <w:tcPr>
            <w:tcW w:w="283" w:type="dxa"/>
            <w:vAlign w:val="bottom"/>
          </w:tcPr>
          <w:p w14:paraId="6699551E" w14:textId="77777777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3633DA3" w14:textId="33762862" w:rsidR="007B6D13" w:rsidRPr="00680D70" w:rsidRDefault="007B6D13" w:rsidP="007B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</w:rPr>
              <w:t>1,769</w:t>
            </w:r>
          </w:p>
        </w:tc>
      </w:tr>
    </w:tbl>
    <w:p w14:paraId="11D9EF20" w14:textId="77777777" w:rsidR="00037A17" w:rsidRDefault="00037A17" w:rsidP="007B6D13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14:paraId="2A804ED6" w14:textId="00710CEB" w:rsidR="007B6D13" w:rsidRPr="00680D70" w:rsidRDefault="007B6D13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28"/>
          <w:szCs w:val="28"/>
        </w:rPr>
      </w:pPr>
      <w:r w:rsidRPr="00680D70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เงินให้กู้ยืมและเงินกู้ยืมที่เกิดขึ้นกับบุคคล</w:t>
      </w:r>
      <w:r w:rsidR="00595E06">
        <w:rPr>
          <w:rFonts w:ascii="Angsana New" w:hAnsi="Angsana New" w:hint="cs"/>
          <w:sz w:val="28"/>
          <w:szCs w:val="28"/>
          <w:cs/>
        </w:rPr>
        <w:t>และ</w:t>
      </w:r>
      <w:r w:rsidR="00595E06" w:rsidRPr="00595E06">
        <w:rPr>
          <w:rFonts w:ascii="Angsana New" w:hAnsi="Angsana New" w:hint="cs"/>
          <w:sz w:val="28"/>
          <w:szCs w:val="28"/>
          <w:cs/>
        </w:rPr>
        <w:t>บริษัท</w:t>
      </w:r>
      <w:r w:rsidRPr="00680D70">
        <w:rPr>
          <w:rFonts w:ascii="Angsana New" w:hAnsi="Angsana New"/>
          <w:sz w:val="28"/>
          <w:szCs w:val="28"/>
          <w:cs/>
        </w:rPr>
        <w:t>ที่เกี่ยวข้องกันมีรายการเคลื่อนไหวในระหว่าง</w:t>
      </w:r>
      <w:r w:rsidR="003A3481">
        <w:rPr>
          <w:rFonts w:ascii="Angsana New" w:hAnsi="Angsana New" w:hint="cs"/>
          <w:sz w:val="28"/>
          <w:szCs w:val="28"/>
          <w:cs/>
        </w:rPr>
        <w:t>งวด</w:t>
      </w:r>
      <w:r w:rsidRPr="00680D70">
        <w:rPr>
          <w:rFonts w:ascii="Angsana New" w:hAnsi="Angsana New"/>
          <w:sz w:val="28"/>
          <w:szCs w:val="28"/>
          <w:cs/>
        </w:rPr>
        <w:t>ดังนี้</w:t>
      </w:r>
    </w:p>
    <w:p w14:paraId="175D3C30" w14:textId="77777777" w:rsidR="007B6D13" w:rsidRPr="00245007" w:rsidRDefault="007B6D13" w:rsidP="007B6D13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7B6D13" w:rsidRPr="00680D70" w14:paraId="42945CFC" w14:textId="77777777" w:rsidTr="00037A17">
        <w:trPr>
          <w:trHeight w:val="20"/>
          <w:tblHeader/>
        </w:trPr>
        <w:tc>
          <w:tcPr>
            <w:tcW w:w="3005" w:type="dxa"/>
            <w:shd w:val="clear" w:color="auto" w:fill="auto"/>
            <w:vAlign w:val="bottom"/>
          </w:tcPr>
          <w:p w14:paraId="6EDACC1C" w14:textId="77777777" w:rsidR="007B6D13" w:rsidRPr="00680D70" w:rsidRDefault="007B6D13" w:rsidP="00DD70D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543BC" w14:textId="77777777" w:rsidR="007B6D13" w:rsidRPr="00680D70" w:rsidRDefault="007B6D13" w:rsidP="008F197C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7B6D13" w:rsidRPr="00680D70" w14:paraId="24194EBB" w14:textId="77777777" w:rsidTr="00037A17">
        <w:trPr>
          <w:trHeight w:val="20"/>
          <w:tblHeader/>
        </w:trPr>
        <w:tc>
          <w:tcPr>
            <w:tcW w:w="3005" w:type="dxa"/>
            <w:shd w:val="clear" w:color="auto" w:fill="auto"/>
            <w:vAlign w:val="bottom"/>
          </w:tcPr>
          <w:p w14:paraId="50C019A5" w14:textId="77777777" w:rsidR="007B6D13" w:rsidRPr="00680D70" w:rsidRDefault="007B6D13" w:rsidP="00DD70D0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4B092" w14:textId="77777777" w:rsidR="007B6D13" w:rsidRPr="00680D70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C4E0" w14:textId="77777777" w:rsidR="007B6D13" w:rsidRPr="00680D70" w:rsidRDefault="007B6D13" w:rsidP="008F1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BBEB0" w14:textId="5C7EF87F" w:rsidR="007B6D13" w:rsidRPr="00680D70" w:rsidRDefault="007B6D13" w:rsidP="008F1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รายการเคลื่อนไหวระหว่าง</w:t>
            </w:r>
            <w:r w:rsidR="003A34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1C6A" w14:textId="77777777" w:rsidR="007B6D13" w:rsidRPr="00680D70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1C401" w14:textId="77777777" w:rsidR="007B6D13" w:rsidRPr="00680D70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B6D13" w:rsidRPr="00680D70" w14:paraId="4FB01263" w14:textId="77777777" w:rsidTr="00037A17">
        <w:trPr>
          <w:trHeight w:val="20"/>
          <w:tblHeader/>
        </w:trPr>
        <w:tc>
          <w:tcPr>
            <w:tcW w:w="3005" w:type="dxa"/>
            <w:shd w:val="clear" w:color="auto" w:fill="auto"/>
            <w:vAlign w:val="bottom"/>
          </w:tcPr>
          <w:p w14:paraId="79EE12C7" w14:textId="77777777" w:rsidR="007B6D13" w:rsidRPr="00680D70" w:rsidRDefault="007B6D13" w:rsidP="00DD70D0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35AFF" w14:textId="6399AEB7" w:rsidR="007B6D13" w:rsidRPr="00680D70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80D70">
              <w:rPr>
                <w:rFonts w:ascii="Angsana New" w:hAnsi="Angsana New"/>
                <w:sz w:val="28"/>
                <w:szCs w:val="28"/>
              </w:rPr>
              <w:t>256</w:t>
            </w:r>
            <w:r w:rsidR="00037A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D6C878" w14:textId="77777777" w:rsidR="007B6D13" w:rsidRPr="00680D70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589A5" w14:textId="77777777" w:rsidR="007B6D13" w:rsidRPr="00680D70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680D70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E67EB" w14:textId="77777777" w:rsidR="007B6D13" w:rsidRPr="00680D70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56834" w14:textId="77777777" w:rsidR="007B6D13" w:rsidRPr="00680D70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680D70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6B77D1" w14:textId="77777777" w:rsidR="007B6D13" w:rsidRPr="00680D70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0808A" w14:textId="361B56BF" w:rsidR="007B6D13" w:rsidRPr="00680D70" w:rsidRDefault="00037A17" w:rsidP="00037A17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</w:rPr>
              <w:t>31</w:t>
            </w:r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37A1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7A1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B6D13" w:rsidRPr="00680D70" w14:paraId="68271647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0BE3B27" w14:textId="77777777" w:rsidR="007B6D13" w:rsidRPr="00680D70" w:rsidRDefault="007B6D13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CF0232F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8277A5" w14:textId="77777777" w:rsidR="007B6D13" w:rsidRPr="00680D70" w:rsidRDefault="007B6D13" w:rsidP="008F197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34F045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F286AB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2534D9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6943CC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E5AB038" w14:textId="77777777" w:rsidR="007B6D13" w:rsidRPr="00680D70" w:rsidRDefault="007B6D13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37A17" w:rsidRPr="00680D70" w14:paraId="227B9414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E8E9C00" w14:textId="77777777" w:rsidR="00037A17" w:rsidRPr="00680D70" w:rsidRDefault="00037A17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บริษัท กรีนเอ</w:t>
            </w:r>
            <w:proofErr w:type="spellStart"/>
            <w:r w:rsidRPr="00680D70">
              <w:rPr>
                <w:rFonts w:ascii="Angsana New" w:hAnsi="Angsana New"/>
                <w:sz w:val="28"/>
                <w:szCs w:val="28"/>
                <w:cs/>
              </w:rPr>
              <w:t>ิร์ธ</w:t>
            </w:r>
            <w:proofErr w:type="spellEnd"/>
            <w:r w:rsidRPr="00680D70">
              <w:rPr>
                <w:rFonts w:ascii="Angsana New" w:hAnsi="Angsana New"/>
                <w:sz w:val="28"/>
                <w:szCs w:val="28"/>
                <w:cs/>
              </w:rPr>
              <w:t>พาว</w:t>
            </w:r>
            <w:proofErr w:type="spellStart"/>
            <w:r w:rsidRPr="00680D70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80D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00038FA9" w14:textId="77777777" w:rsidR="00037A17" w:rsidRPr="00680D70" w:rsidRDefault="00037A17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3AAE9D6" w14:textId="5895C3A1" w:rsidR="00037A17" w:rsidRPr="00680D70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 w:rsidRPr="00680D70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64,800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D98D5C" w14:textId="77777777" w:rsidR="00037A17" w:rsidRPr="00680D70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10E930" w14:textId="266844B1" w:rsidR="00037A17" w:rsidRPr="00680D70" w:rsidRDefault="008C45CC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EA1BE" w14:textId="77777777" w:rsidR="00037A17" w:rsidRPr="00680D70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FBE8F" w14:textId="6CF50B8C" w:rsidR="00037A17" w:rsidRPr="00680D70" w:rsidRDefault="008C45CC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DE20D5" w14:textId="77777777" w:rsidR="00037A17" w:rsidRPr="00680D70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C9E5DA7" w14:textId="1A141F36" w:rsidR="00037A17" w:rsidRPr="00680D70" w:rsidRDefault="008C45CC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64,800</w:t>
            </w:r>
          </w:p>
        </w:tc>
      </w:tr>
      <w:tr w:rsidR="00037A17" w:rsidRPr="00680D70" w14:paraId="38C19957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9EC96E2" w14:textId="359C5133" w:rsidR="00037A17" w:rsidRPr="00680D70" w:rsidRDefault="00037A17" w:rsidP="00DD70D0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55138" w14:textId="77777777" w:rsidR="00037A17" w:rsidRPr="00680D70" w:rsidRDefault="00037A17" w:rsidP="00037A17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E98139" w14:textId="77777777" w:rsidR="00037A17" w:rsidRPr="00680D70" w:rsidRDefault="00037A17" w:rsidP="00037A1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F442B" w14:textId="77777777" w:rsidR="00037A17" w:rsidRPr="00680D70" w:rsidRDefault="00037A17" w:rsidP="00037A1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B70501" w14:textId="77777777" w:rsidR="00037A17" w:rsidRPr="00680D70" w:rsidRDefault="00037A17" w:rsidP="00037A1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5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47D9F8" w14:textId="77777777" w:rsidR="00037A17" w:rsidRPr="00680D70" w:rsidRDefault="00037A17" w:rsidP="00037A17">
            <w:pPr>
              <w:ind w:left="-113" w:right="5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81DA6F" w14:textId="77777777" w:rsidR="00037A17" w:rsidRPr="00680D70" w:rsidRDefault="00037A17" w:rsidP="00037A17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597E9" w14:textId="77777777" w:rsidR="00037A17" w:rsidRPr="00680D70" w:rsidRDefault="00037A17" w:rsidP="00037A17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037A17" w:rsidRPr="00680D70" w14:paraId="3C632FAB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6247452" w14:textId="68533933" w:rsidR="00037A17" w:rsidRPr="00680D70" w:rsidRDefault="00037A17" w:rsidP="00DD70D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F8F6632" w14:textId="48E3DAF1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508878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904AA0" w14:textId="05933915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8B864F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C68A8" w14:textId="3BCEBF71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37B458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90E8076" w14:textId="79A7F77F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37A17" w:rsidRPr="00680D70" w14:paraId="7D9DBD0E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0A52446" w14:textId="77777777" w:rsidR="00037A17" w:rsidRPr="0035064E" w:rsidRDefault="00037A17" w:rsidP="00DD70D0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A6D52EB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12D1C5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064895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1B6A0D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C03A1B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81FF4B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D2B9FC9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37A17" w:rsidRPr="00680D70" w14:paraId="5B30941E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655CE23" w14:textId="3DE7CA4E" w:rsidR="00037A17" w:rsidRPr="0035064E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0D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4D20435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F849E3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373AC5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D65EFA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65445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DB9E6D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059AC38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37A17" w:rsidRPr="00680D70" w14:paraId="3B134B55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92CD55F" w14:textId="0048D8FF" w:rsidR="00037A17" w:rsidRPr="0035064E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5064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8028763" w14:textId="05B96D21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35064E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10ADB2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E43925" w14:textId="2E8BD24F" w:rsidR="00037A17" w:rsidRPr="0035064E" w:rsidRDefault="008C45CC" w:rsidP="008C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70EBC0" w14:textId="77777777" w:rsidR="00037A17" w:rsidRPr="0035064E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0FE23" w14:textId="2C27350C" w:rsidR="00037A17" w:rsidRPr="0035064E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F2794E" w14:textId="77777777" w:rsidR="00037A17" w:rsidRPr="0035064E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2247117" w14:textId="2B4635F8" w:rsidR="00037A17" w:rsidRPr="0035064E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4,500</w:t>
            </w:r>
          </w:p>
        </w:tc>
      </w:tr>
      <w:tr w:rsidR="00037A17" w:rsidRPr="00680D70" w14:paraId="778D1DD8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4289640" w14:textId="3109E6B3" w:rsidR="00037A17" w:rsidRPr="00680D70" w:rsidRDefault="008C45CC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418FB00" w14:textId="1F342568" w:rsidR="00037A17" w:rsidRPr="00680D70" w:rsidRDefault="008C45CC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46,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  <w:lang w:eastAsia="en-GB"/>
              </w:rPr>
              <w:t>961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622277" w14:textId="77777777" w:rsidR="00037A17" w:rsidRPr="00680D70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1058D" w14:textId="0942A8CF" w:rsidR="00037A17" w:rsidRPr="00680D70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CD0DA9">
              <w:rPr>
                <w:rFonts w:ascii="Angsana New" w:hAnsi="Angsana New"/>
                <w:color w:val="000000"/>
                <w:sz w:val="28"/>
                <w:szCs w:val="28"/>
              </w:rPr>
              <w:t>9,720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CEAF49" w14:textId="77777777" w:rsidR="00037A17" w:rsidRPr="00680D70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78526" w14:textId="544E4108" w:rsidR="00037A17" w:rsidRPr="00680D70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proofErr w:type="gramStart"/>
            <w:r w:rsidRPr="00CD0DA9">
              <w:rPr>
                <w:rFonts w:ascii="Angsana New" w:hAnsi="Angsana New"/>
                <w:color w:val="000000"/>
                <w:sz w:val="28"/>
                <w:szCs w:val="28"/>
              </w:rPr>
              <w:t>(  9,64</w:t>
            </w:r>
            <w:r w:rsidR="00E36C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proofErr w:type="gramEnd"/>
            <w:r w:rsidRPr="00CD0DA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2BBF93" w14:textId="77777777" w:rsidR="00037A17" w:rsidRPr="00680D70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16129CB" w14:textId="4EC86E3F" w:rsidR="00037A17" w:rsidRPr="00680D70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  <w:r w:rsidRPr="00CD0DA9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47,0</w:t>
            </w:r>
            <w:r w:rsidR="00E36C42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</w:t>
            </w:r>
          </w:p>
        </w:tc>
      </w:tr>
      <w:tr w:rsidR="00037A17" w:rsidRPr="00680D70" w14:paraId="0573F77E" w14:textId="77777777" w:rsidTr="00037A17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9432022" w14:textId="77777777" w:rsidR="00037A17" w:rsidRPr="00680D70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  <w:r w:rsidRPr="00680D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7319" w14:textId="57CB87C2" w:rsidR="00037A17" w:rsidRPr="00680D70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51,461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304924" w14:textId="77777777" w:rsidR="00037A17" w:rsidRPr="00680D70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2D9BA" w14:textId="7D832B75" w:rsidR="00037A17" w:rsidRPr="0070034C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175A69" w14:textId="77777777" w:rsidR="00037A17" w:rsidRPr="0070034C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43D92" w14:textId="7F792804" w:rsidR="00037A17" w:rsidRPr="0070034C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ngsana New" w:hAnsi="Angsana New"/>
                <w:color w:val="000000"/>
                <w:sz w:val="28"/>
                <w:szCs w:val="28"/>
              </w:rPr>
              <w:t>(  9,64</w:t>
            </w:r>
            <w:r w:rsidR="00E36C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EAD231" w14:textId="77777777" w:rsidR="00037A17" w:rsidRPr="0070034C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E9EEF" w14:textId="5B9B4AFE" w:rsidR="00037A17" w:rsidRPr="0070034C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51,5</w:t>
            </w:r>
            <w:r w:rsidR="00E36C42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</w:t>
            </w:r>
          </w:p>
        </w:tc>
      </w:tr>
      <w:tr w:rsidR="00037A17" w:rsidRPr="00680D70" w14:paraId="362720BE" w14:textId="77777777" w:rsidTr="00037A17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6A17028" w14:textId="77777777" w:rsidR="00037A17" w:rsidRPr="00680D70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589781" w14:textId="77777777" w:rsid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91C10" w14:textId="77777777" w:rsidR="00037A17" w:rsidRPr="00680D70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65061" w14:textId="77777777" w:rsidR="00037A17" w:rsidRPr="0070034C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F6666A" w14:textId="77777777" w:rsidR="00037A17" w:rsidRPr="0070034C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C3CDCB" w14:textId="77777777" w:rsidR="00037A17" w:rsidRPr="0070034C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BAC40D" w14:textId="77777777" w:rsidR="00037A17" w:rsidRPr="0070034C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028BA" w14:textId="77777777" w:rsidR="00037A17" w:rsidRPr="0070034C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7B6D13" w:rsidRPr="008E347C" w14:paraId="7E6B1ACA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CEA46E2" w14:textId="77777777" w:rsidR="007B6D13" w:rsidRPr="00037A17" w:rsidRDefault="007B6D13" w:rsidP="00DD70D0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2916" w14:textId="77777777" w:rsidR="007B6D13" w:rsidRPr="00037A17" w:rsidRDefault="007B6D13" w:rsidP="008F197C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7B6D13" w:rsidRPr="008E347C" w14:paraId="0BA1C6C7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DEFA380" w14:textId="77777777" w:rsidR="007B6D13" w:rsidRPr="00037A17" w:rsidRDefault="007B6D13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069E7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B74E6" w14:textId="77777777" w:rsidR="007B6D13" w:rsidRPr="00037A17" w:rsidRDefault="007B6D13" w:rsidP="008F1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054F4" w14:textId="2E3997CE" w:rsidR="007B6D13" w:rsidRPr="00037A17" w:rsidRDefault="007B6D13" w:rsidP="008F19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รายการเคลื่อนไหวระหว่าง</w:t>
            </w:r>
            <w:r w:rsidR="003A348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CD5D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2F84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B6D13" w:rsidRPr="008E347C" w14:paraId="140D7661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8538261" w14:textId="77777777" w:rsidR="007B6D13" w:rsidRPr="00037A17" w:rsidRDefault="007B6D13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DA506" w14:textId="05B627D8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37A17">
              <w:rPr>
                <w:rFonts w:ascii="Angsana New" w:hAnsi="Angsana New"/>
                <w:sz w:val="28"/>
                <w:szCs w:val="28"/>
              </w:rPr>
              <w:t>256</w:t>
            </w:r>
            <w:r w:rsidR="00037A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708C3C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07DFC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037A1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227C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DC54A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368457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0035A" w14:textId="60C148B3" w:rsidR="007B6D13" w:rsidRPr="00037A17" w:rsidRDefault="00037A17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</w:rPr>
              <w:t>31</w:t>
            </w:r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37A1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7A1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B6D13" w:rsidRPr="008E347C" w14:paraId="5C4A4009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383232E" w14:textId="77777777" w:rsidR="007B6D13" w:rsidRPr="00037A17" w:rsidRDefault="007B6D13" w:rsidP="00DD70D0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8E9818A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1B5F33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2016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7BCFDF" w14:textId="77777777" w:rsidR="007B6D13" w:rsidRPr="00037A17" w:rsidRDefault="007B6D13" w:rsidP="008F197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27CB8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D78F76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8A77BEE" w14:textId="77777777" w:rsidR="007B6D13" w:rsidRPr="00037A17" w:rsidRDefault="007B6D13" w:rsidP="008F197C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7A17" w:rsidRPr="008E347C" w14:paraId="2E44DE87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7878CA9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62BFEBF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D8A693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B304B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F86D62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893507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C411A8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DE611C7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</w:tr>
      <w:tr w:rsidR="00037A17" w:rsidRPr="008E347C" w14:paraId="5D103ACA" w14:textId="77777777" w:rsidTr="008F197C">
        <w:trPr>
          <w:trHeight w:val="20"/>
        </w:trPr>
        <w:tc>
          <w:tcPr>
            <w:tcW w:w="3005" w:type="dxa"/>
            <w:shd w:val="clear" w:color="auto" w:fill="auto"/>
          </w:tcPr>
          <w:p w14:paraId="03C1BE77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  <w:highlight w:val="yellow"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บริษัท อีซีเอฟ โฮล</w:t>
            </w:r>
            <w:proofErr w:type="spellStart"/>
            <w:r w:rsidRPr="00037A17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8D35" w14:textId="1725B8AD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22,312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9A0A03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EF42D" w14:textId="6D85EEB9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6A2914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6D016" w14:textId="553148CF" w:rsidR="00037A17" w:rsidRPr="00CD0DA9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CD0DA9">
              <w:rPr>
                <w:rFonts w:ascii="Angsana New" w:hAnsi="Angsana New"/>
                <w:color w:val="000000"/>
                <w:sz w:val="28"/>
                <w:szCs w:val="28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CD0DA9">
              <w:rPr>
                <w:rFonts w:ascii="Angsana New" w:hAnsi="Angsana New"/>
                <w:color w:val="000000"/>
                <w:sz w:val="28"/>
                <w:szCs w:val="28"/>
              </w:rPr>
              <w:t xml:space="preserve">   93)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59C472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04D5" w14:textId="793C4826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30,100</w:t>
            </w:r>
          </w:p>
        </w:tc>
      </w:tr>
      <w:tr w:rsidR="00037A17" w:rsidRPr="008E347C" w14:paraId="50D3745F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DA9D857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DD5AD8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F2F71F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FF3441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849334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019D2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BB3E4A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19525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037A17" w:rsidRPr="008E347C" w14:paraId="229293FE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B2448BC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A07478A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503A8C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E2D64A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43AF05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9E405D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17F8D7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4B22DC4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037A17" w:rsidRPr="008E347C" w14:paraId="7786B08F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C443E4E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บริษัท วีวี-เดคคอร์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11717AC" w14:textId="042FDB62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10,175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3D32A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8B624" w14:textId="18A8CA46" w:rsidR="00037A17" w:rsidRPr="00CD0DA9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CD0DA9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7072A5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EB0F8A" w14:textId="17193547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BFF4AD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341A7EFE" w14:textId="50B5DB9F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10,175</w:t>
            </w:r>
          </w:p>
        </w:tc>
      </w:tr>
      <w:tr w:rsidR="00037A17" w:rsidRPr="008E347C" w14:paraId="7D3A2D0E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530596F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บริษัท อีซีเอฟ พาว</w:t>
            </w:r>
            <w:proofErr w:type="spellStart"/>
            <w:r w:rsidRPr="00037A17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AE3B7FD" w14:textId="08747D48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85,451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63561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0ACD96" w14:textId="500EC163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11,260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7DDD5E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A22BE0" w14:textId="07EA8C5C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proofErr w:type="gramStart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(  9,860</w:t>
            </w:r>
            <w:proofErr w:type="gramEnd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7A0A37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0E6B1A8" w14:textId="194E9B44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86,851</w:t>
            </w:r>
          </w:p>
        </w:tc>
      </w:tr>
      <w:tr w:rsidR="00037A17" w:rsidRPr="008E347C" w14:paraId="0F7AF24E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BDF66AD" w14:textId="77777777" w:rsidR="00037A17" w:rsidRPr="00037A17" w:rsidRDefault="00037A17" w:rsidP="00DD70D0">
            <w:pPr>
              <w:ind w:left="36" w:right="-43"/>
              <w:rPr>
                <w:rFonts w:ascii="Angsana New" w:hAnsi="Angsana New"/>
                <w:sz w:val="28"/>
                <w:szCs w:val="28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บริษัท แพลนเนทบอร</w:t>
            </w:r>
            <w:proofErr w:type="spellStart"/>
            <w:r w:rsidRPr="00037A17">
              <w:rPr>
                <w:rFonts w:ascii="Angsana New" w:hAnsi="Angsana New"/>
                <w:sz w:val="28"/>
                <w:szCs w:val="28"/>
                <w:cs/>
              </w:rPr>
              <w:t>์ด</w:t>
            </w:r>
            <w:proofErr w:type="spellEnd"/>
            <w:r w:rsidRPr="00037A1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472C69B" w14:textId="591402D4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13,900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39CDEC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9DB79E" w14:textId="1E64ABA2" w:rsidR="00037A17" w:rsidRPr="00CD0DA9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CD0DA9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99FCEB" w14:textId="77777777" w:rsidR="00037A17" w:rsidRPr="00037A17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889905" w14:textId="3D1DACF3" w:rsidR="00037A17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2F988" w14:textId="77777777" w:rsidR="00037A17" w:rsidRPr="00037A17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40BB065" w14:textId="4C0D3F0C" w:rsidR="00037A17" w:rsidRPr="00037A17" w:rsidRDefault="00CD0DA9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13,900</w:t>
            </w:r>
          </w:p>
        </w:tc>
      </w:tr>
      <w:tr w:rsidR="00CD0DA9" w:rsidRPr="008E347C" w14:paraId="5DF442BC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AAE451E" w14:textId="77777777" w:rsidR="00CD0DA9" w:rsidRPr="00037A17" w:rsidRDefault="00CD0DA9" w:rsidP="00CD0DA9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E853D" w14:textId="50008478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109,526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A3A04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0A8E2" w14:textId="554DFB81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11,260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9BC2A3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6CD91" w14:textId="11DB59B5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proofErr w:type="gramStart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(  9,860</w:t>
            </w:r>
            <w:proofErr w:type="gramEnd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89122A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A8A9C" w14:textId="66C4A1F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110,926</w:t>
            </w:r>
          </w:p>
        </w:tc>
      </w:tr>
      <w:tr w:rsidR="00CD0DA9" w:rsidRPr="008E347C" w14:paraId="4F6E3E83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EB10BBF" w14:textId="77777777" w:rsidR="00CD0DA9" w:rsidRPr="00037A17" w:rsidRDefault="00CD0DA9" w:rsidP="00CD0DA9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1CA7CE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5E68C6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62CBA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4EA945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0A3C4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77F08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B10DE1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CD0DA9" w:rsidRPr="008E347C" w14:paraId="7D610666" w14:textId="77777777" w:rsidTr="008F197C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3611642" w14:textId="77777777" w:rsidR="00CD0DA9" w:rsidRPr="00037A17" w:rsidRDefault="00CD0DA9" w:rsidP="00CD0DA9">
            <w:pPr>
              <w:ind w:left="36" w:right="-43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อีซีเอฟ ดีไซน์ จำกัด</w:t>
            </w:r>
          </w:p>
        </w:tc>
        <w:tc>
          <w:tcPr>
            <w:tcW w:w="1757" w:type="dxa"/>
            <w:shd w:val="clear" w:color="auto" w:fill="auto"/>
          </w:tcPr>
          <w:p w14:paraId="4E9FC6AE" w14:textId="3748F34E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4,500</w:t>
            </w:r>
          </w:p>
        </w:tc>
        <w:tc>
          <w:tcPr>
            <w:tcW w:w="283" w:type="dxa"/>
            <w:shd w:val="clear" w:color="auto" w:fill="auto"/>
          </w:tcPr>
          <w:p w14:paraId="6295DFD8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2AB94B1F" w14:textId="24B0B1B3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839C16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07B7D5" w14:textId="299DE93C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2436EE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58" w:type="dxa"/>
            <w:shd w:val="clear" w:color="auto" w:fill="auto"/>
          </w:tcPr>
          <w:p w14:paraId="785C060D" w14:textId="52514A4C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4,500</w:t>
            </w:r>
          </w:p>
        </w:tc>
      </w:tr>
      <w:tr w:rsidR="00CD0DA9" w:rsidRPr="008E347C" w14:paraId="4082F2E6" w14:textId="77777777" w:rsidTr="00CD0DA9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E3F63A1" w14:textId="77777777" w:rsidR="00CD0DA9" w:rsidRPr="00037A17" w:rsidRDefault="00CD0DA9" w:rsidP="00CD0DA9">
            <w:pPr>
              <w:ind w:left="36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DDD29C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E56A36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874A8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101F1B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8632FC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5EE820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C1A1E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CD0DA9" w:rsidRPr="008E347C" w14:paraId="1EAC799A" w14:textId="77777777" w:rsidTr="00CD0DA9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25E40F6" w14:textId="271930D8" w:rsidR="00CD0DA9" w:rsidRPr="00037A17" w:rsidRDefault="00CD0DA9" w:rsidP="00CD0DA9">
            <w:pPr>
              <w:ind w:left="3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7A1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037A17">
              <w:rPr>
                <w:rFonts w:ascii="Angsana New" w:hAnsi="Angsana New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</w:tcPr>
          <w:p w14:paraId="14EEF184" w14:textId="24A450FC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037A17">
              <w:rPr>
                <w:rFonts w:ascii="Angsana New" w:hAnsi="Angsana New"/>
                <w:color w:val="000000"/>
                <w:sz w:val="28"/>
                <w:szCs w:val="28"/>
              </w:rPr>
              <w:t>44,061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B407C2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E9A56CB" w14:textId="55454C17" w:rsidR="00CD0DA9" w:rsidRPr="00037A17" w:rsidRDefault="004A1C6A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8,670</w:t>
            </w:r>
          </w:p>
        </w:tc>
        <w:tc>
          <w:tcPr>
            <w:tcW w:w="284" w:type="dxa"/>
            <w:shd w:val="clear" w:color="auto" w:fill="auto"/>
          </w:tcPr>
          <w:p w14:paraId="3200A83A" w14:textId="77777777" w:rsidR="00CD0DA9" w:rsidRPr="00037A17" w:rsidRDefault="00CD0DA9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E4283EC" w14:textId="39416BC8" w:rsidR="00CD0DA9" w:rsidRPr="00037A17" w:rsidRDefault="004A1C6A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(  9,441</w:t>
            </w:r>
            <w:proofErr w:type="gramEnd"/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8CBE02F" w14:textId="77777777" w:rsidR="00CD0DA9" w:rsidRPr="00037A17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58" w:type="dxa"/>
            <w:tcBorders>
              <w:bottom w:val="double" w:sz="4" w:space="0" w:color="auto"/>
            </w:tcBorders>
            <w:shd w:val="clear" w:color="auto" w:fill="auto"/>
          </w:tcPr>
          <w:p w14:paraId="006430B0" w14:textId="6155E35A" w:rsidR="00CD0DA9" w:rsidRPr="00037A17" w:rsidRDefault="004A1C6A" w:rsidP="00CD0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A1C6A">
              <w:rPr>
                <w:rFonts w:ascii="Angsana New" w:hAnsi="Angsana New"/>
                <w:color w:val="000000"/>
                <w:sz w:val="28"/>
                <w:szCs w:val="28"/>
              </w:rPr>
              <w:t>43,290</w:t>
            </w:r>
          </w:p>
        </w:tc>
      </w:tr>
    </w:tbl>
    <w:p w14:paraId="3065BFCB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9203AF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8E6192" w14:textId="77777777" w:rsidR="00CD0DA9" w:rsidRDefault="00CD0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64922D" w14:textId="77777777" w:rsidR="00CD0DA9" w:rsidRDefault="00CD0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B29670" w14:textId="77777777" w:rsidR="004A1C6A" w:rsidRDefault="004A1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BB65FC" w14:textId="77777777" w:rsidR="00CD0DA9" w:rsidRDefault="00CD0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525DCF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556011" w14:textId="7284929B" w:rsidR="004819DC" w:rsidRPr="00416B55" w:rsidRDefault="00037A17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B6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153481C" w14:textId="77777777" w:rsidR="004E4658" w:rsidRPr="002F28A0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25581" w14:textId="74F86120" w:rsidR="004E4658" w:rsidRPr="00416B55" w:rsidRDefault="004E4658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416B55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3</w:t>
      </w:r>
      <w:r w:rsidR="00F505C9" w:rsidRPr="00416B55">
        <w:rPr>
          <w:rFonts w:ascii="Angsana New" w:hAnsi="Angsana New" w:hint="cs"/>
          <w:sz w:val="30"/>
          <w:szCs w:val="30"/>
        </w:rPr>
        <w:t>1</w:t>
      </w:r>
      <w:r w:rsidR="002216F9" w:rsidRPr="00416B55">
        <w:rPr>
          <w:rFonts w:ascii="Angsana New" w:hAnsi="Angsana New" w:hint="cs"/>
          <w:sz w:val="30"/>
          <w:szCs w:val="30"/>
          <w:cs/>
        </w:rPr>
        <w:t xml:space="preserve"> </w:t>
      </w:r>
      <w:r w:rsidR="00837E3B" w:rsidRPr="00416B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05C9" w:rsidRPr="00416B55">
        <w:rPr>
          <w:rFonts w:ascii="Angsana New" w:hAnsi="Angsana New" w:hint="cs"/>
          <w:sz w:val="30"/>
          <w:szCs w:val="30"/>
        </w:rPr>
        <w:t>256</w:t>
      </w:r>
      <w:r w:rsidR="00037A17">
        <w:rPr>
          <w:rFonts w:ascii="Angsana New" w:hAnsi="Angsana New"/>
          <w:sz w:val="30"/>
          <w:szCs w:val="30"/>
        </w:rPr>
        <w:t>8</w:t>
      </w:r>
      <w:r w:rsidR="005F1D96" w:rsidRPr="00416B55">
        <w:rPr>
          <w:rFonts w:ascii="Angsana New" w:hAnsi="Angsana New"/>
          <w:sz w:val="30"/>
          <w:szCs w:val="30"/>
        </w:rPr>
        <w:t xml:space="preserve"> </w:t>
      </w:r>
      <w:r w:rsidR="005F1D96" w:rsidRPr="00416B55">
        <w:rPr>
          <w:rFonts w:ascii="Angsana New" w:hAnsi="Angsana New"/>
          <w:sz w:val="30"/>
          <w:szCs w:val="30"/>
          <w:cs/>
        </w:rPr>
        <w:t>และ</w:t>
      </w:r>
      <w:r w:rsidR="005879B7" w:rsidRPr="00416B55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416B55">
        <w:rPr>
          <w:rFonts w:ascii="Angsana New" w:hAnsi="Angsana New"/>
          <w:sz w:val="30"/>
          <w:szCs w:val="30"/>
          <w:cs/>
        </w:rPr>
        <w:t xml:space="preserve"> </w:t>
      </w:r>
      <w:r w:rsidR="005F1D96" w:rsidRPr="00416B55">
        <w:rPr>
          <w:rFonts w:ascii="Angsana New" w:hAnsi="Angsana New"/>
          <w:sz w:val="30"/>
          <w:szCs w:val="30"/>
        </w:rPr>
        <w:t xml:space="preserve">31 </w:t>
      </w:r>
      <w:r w:rsidR="00837E3B" w:rsidRPr="00416B55">
        <w:rPr>
          <w:rFonts w:ascii="Angsana New" w:hAnsi="Angsana New"/>
          <w:sz w:val="30"/>
          <w:szCs w:val="30"/>
          <w:cs/>
        </w:rPr>
        <w:t>ธัน</w:t>
      </w:r>
      <w:r w:rsidR="00557BCC" w:rsidRPr="00416B55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416B55">
        <w:rPr>
          <w:rFonts w:ascii="Angsana New" w:hAnsi="Angsana New"/>
          <w:sz w:val="30"/>
          <w:szCs w:val="30"/>
        </w:rPr>
        <w:t>256</w:t>
      </w:r>
      <w:r w:rsidR="00037A17">
        <w:rPr>
          <w:rFonts w:ascii="Angsana New" w:hAnsi="Angsana New"/>
          <w:sz w:val="30"/>
          <w:szCs w:val="30"/>
        </w:rPr>
        <w:t>7</w:t>
      </w:r>
      <w:r w:rsidR="00EE0A94" w:rsidRPr="00416B55">
        <w:rPr>
          <w:rFonts w:ascii="Angsana New" w:hAnsi="Angsana New"/>
          <w:sz w:val="30"/>
          <w:szCs w:val="30"/>
          <w:cs/>
        </w:rPr>
        <w:t xml:space="preserve"> </w:t>
      </w:r>
      <w:r w:rsidR="00037A17" w:rsidRPr="00037A1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p w14:paraId="1B970EF5" w14:textId="77777777" w:rsidR="004E4658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97" w:type="dxa"/>
        <w:tblLayout w:type="fixed"/>
        <w:tblLook w:val="04A0" w:firstRow="1" w:lastRow="0" w:firstColumn="1" w:lastColumn="0" w:noHBand="0" w:noVBand="1"/>
      </w:tblPr>
      <w:tblGrid>
        <w:gridCol w:w="3405"/>
        <w:gridCol w:w="15"/>
        <w:gridCol w:w="1403"/>
        <w:gridCol w:w="14"/>
        <w:gridCol w:w="222"/>
        <w:gridCol w:w="14"/>
        <w:gridCol w:w="1408"/>
        <w:gridCol w:w="9"/>
        <w:gridCol w:w="227"/>
        <w:gridCol w:w="9"/>
        <w:gridCol w:w="1410"/>
        <w:gridCol w:w="7"/>
        <w:gridCol w:w="229"/>
        <w:gridCol w:w="7"/>
        <w:gridCol w:w="1412"/>
        <w:gridCol w:w="6"/>
      </w:tblGrid>
      <w:tr w:rsidR="00037A17" w:rsidRPr="00DC0B6B" w14:paraId="0C3D98C1" w14:textId="77777777" w:rsidTr="008F197C">
        <w:trPr>
          <w:tblHeader/>
        </w:trPr>
        <w:tc>
          <w:tcPr>
            <w:tcW w:w="3420" w:type="dxa"/>
            <w:gridSpan w:val="2"/>
            <w:vAlign w:val="bottom"/>
          </w:tcPr>
          <w:p w14:paraId="7EBCCB3C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7" w:type="dxa"/>
            <w:gridSpan w:val="14"/>
            <w:tcBorders>
              <w:bottom w:val="single" w:sz="4" w:space="0" w:color="auto"/>
            </w:tcBorders>
            <w:vAlign w:val="bottom"/>
          </w:tcPr>
          <w:p w14:paraId="2BCDAB9E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37A17" w:rsidRPr="00DC0B6B" w14:paraId="0B129C52" w14:textId="77777777" w:rsidTr="008F197C">
        <w:trPr>
          <w:tblHeader/>
        </w:trPr>
        <w:tc>
          <w:tcPr>
            <w:tcW w:w="3420" w:type="dxa"/>
            <w:gridSpan w:val="2"/>
            <w:vAlign w:val="bottom"/>
          </w:tcPr>
          <w:p w14:paraId="3219DB1D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7A773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4BDFBE4B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2314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A17" w:rsidRPr="00DC0B6B" w14:paraId="0819CEAB" w14:textId="77777777" w:rsidTr="008F197C">
        <w:trPr>
          <w:tblHeader/>
        </w:trPr>
        <w:tc>
          <w:tcPr>
            <w:tcW w:w="3420" w:type="dxa"/>
            <w:gridSpan w:val="2"/>
            <w:vAlign w:val="bottom"/>
          </w:tcPr>
          <w:p w14:paraId="6403B866" w14:textId="6A4043B8" w:rsidR="00037A17" w:rsidRPr="003965A2" w:rsidRDefault="00037A17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60D3F" w14:textId="0D7EB6FE" w:rsidR="00037A17" w:rsidRPr="00DC0B6B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16B5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16B55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1F7352E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3BFF2F6" w14:textId="5C009E7A" w:rsidR="00037A17" w:rsidRPr="00DC0B6B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6B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25D8ABA0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043CCE1A" w14:textId="091DFEB4" w:rsidR="00037A17" w:rsidRPr="00DC0B6B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16B5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16B55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2BBB7F08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299A" w14:textId="28ACF1C4" w:rsidR="00037A17" w:rsidRPr="00DC0B6B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6B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965A2" w:rsidRPr="00DC0B6B" w14:paraId="07F94B2A" w14:textId="77777777" w:rsidTr="003965A2">
        <w:trPr>
          <w:tblHeader/>
        </w:trPr>
        <w:tc>
          <w:tcPr>
            <w:tcW w:w="3420" w:type="dxa"/>
            <w:gridSpan w:val="2"/>
            <w:vAlign w:val="bottom"/>
          </w:tcPr>
          <w:p w14:paraId="2C1BA71A" w14:textId="6F411461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BE65DD9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FAB19AA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2043B57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65555D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588CC0B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C08941E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0271FBC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5A2" w:rsidRPr="00DC0B6B" w14:paraId="2A0BAAAD" w14:textId="77777777" w:rsidTr="003965A2">
        <w:tc>
          <w:tcPr>
            <w:tcW w:w="3420" w:type="dxa"/>
            <w:gridSpan w:val="2"/>
            <w:vAlign w:val="bottom"/>
          </w:tcPr>
          <w:p w14:paraId="611A21CD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vAlign w:val="bottom"/>
          </w:tcPr>
          <w:p w14:paraId="428FB1B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A1266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A49FE8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B5553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E93A56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3C581F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30D8DF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65A2" w:rsidRPr="00DC0B6B" w14:paraId="1D74B4BF" w14:textId="77777777" w:rsidTr="008F197C">
        <w:tc>
          <w:tcPr>
            <w:tcW w:w="3420" w:type="dxa"/>
            <w:gridSpan w:val="2"/>
            <w:vAlign w:val="bottom"/>
          </w:tcPr>
          <w:p w14:paraId="1C9F6AF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AD66CF4" w14:textId="20AAF405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4,612</w:t>
            </w:r>
          </w:p>
        </w:tc>
        <w:tc>
          <w:tcPr>
            <w:tcW w:w="236" w:type="dxa"/>
            <w:gridSpan w:val="2"/>
            <w:vAlign w:val="bottom"/>
          </w:tcPr>
          <w:p w14:paraId="7F1E9877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3CC068A" w14:textId="3557578B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4,486</w:t>
            </w:r>
          </w:p>
        </w:tc>
        <w:tc>
          <w:tcPr>
            <w:tcW w:w="236" w:type="dxa"/>
            <w:gridSpan w:val="2"/>
            <w:vAlign w:val="bottom"/>
          </w:tcPr>
          <w:p w14:paraId="5523B8F8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67BDDF4" w14:textId="287BBC5F" w:rsidR="003965A2" w:rsidRPr="002C22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C22C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FECE0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231D994" w14:textId="609FBB85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10,816</w:t>
            </w:r>
          </w:p>
        </w:tc>
      </w:tr>
      <w:tr w:rsidR="003965A2" w:rsidRPr="00DC0B6B" w14:paraId="66EEFECF" w14:textId="77777777" w:rsidTr="008F197C">
        <w:tc>
          <w:tcPr>
            <w:tcW w:w="3420" w:type="dxa"/>
            <w:gridSpan w:val="2"/>
            <w:vAlign w:val="bottom"/>
          </w:tcPr>
          <w:p w14:paraId="2146BCC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C523BE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F8F6C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41F35EF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4FA5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8E51115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CD29EB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7CE0DA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3965A2" w:rsidRPr="00DC0B6B" w14:paraId="23C1FC02" w14:textId="77777777" w:rsidTr="008F197C">
        <w:tc>
          <w:tcPr>
            <w:tcW w:w="3420" w:type="dxa"/>
            <w:gridSpan w:val="2"/>
            <w:vAlign w:val="bottom"/>
          </w:tcPr>
          <w:p w14:paraId="79B2330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5D4A1F" w14:textId="1EA7C1FC" w:rsidR="003965A2" w:rsidRPr="00974DFD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F15D5B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B973A95" w14:textId="3B09A4A6" w:rsidR="003965A2" w:rsidRPr="00DD70D0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AF4DC2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746C6F7" w14:textId="2DF650D2" w:rsidR="003965A2" w:rsidRPr="00974DFD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14BFA7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AD4E0D5" w14:textId="25B96D76" w:rsidR="003965A2" w:rsidRPr="00DD70D0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965A2" w:rsidRPr="00DC0B6B" w14:paraId="61D62ADB" w14:textId="77777777" w:rsidTr="008F197C">
        <w:tc>
          <w:tcPr>
            <w:tcW w:w="3420" w:type="dxa"/>
            <w:gridSpan w:val="2"/>
            <w:vAlign w:val="bottom"/>
          </w:tcPr>
          <w:p w14:paraId="63EDAE25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03E9DFB" w14:textId="24C9ACAD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3F662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43F8478" w14:textId="657EB952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C9CB63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F8C35A2" w14:textId="5D8746A1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0F2692E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EBA081E" w14:textId="505D1E04" w:rsidR="003965A2" w:rsidRPr="00974DFD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965A2" w:rsidRPr="00DC0B6B" w14:paraId="296AAE4C" w14:textId="77777777" w:rsidTr="008F197C">
        <w:tc>
          <w:tcPr>
            <w:tcW w:w="3420" w:type="dxa"/>
            <w:gridSpan w:val="2"/>
            <w:vAlign w:val="bottom"/>
          </w:tcPr>
          <w:p w14:paraId="70370A18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12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8B2233" w14:textId="67F2314D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ABAC2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2F86C1F" w14:textId="75676054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58C93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C2B0DCE" w14:textId="29AD6D20" w:rsidR="003965A2" w:rsidRPr="00974DFD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BD69B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F8E193B" w14:textId="2B4C0185" w:rsidR="003965A2" w:rsidRPr="00DD70D0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74DF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965A2" w:rsidRPr="00DC0B6B" w14:paraId="44D4BCC0" w14:textId="77777777" w:rsidTr="008F197C">
        <w:tc>
          <w:tcPr>
            <w:tcW w:w="3420" w:type="dxa"/>
            <w:gridSpan w:val="2"/>
            <w:vAlign w:val="bottom"/>
          </w:tcPr>
          <w:p w14:paraId="7CAD667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8AD3" w14:textId="515A499D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78A29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8FC01A4" w14:textId="5EBF8E3A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D7B3A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6C1363DB" w14:textId="10725EAD" w:rsidR="003965A2" w:rsidRPr="00974DFD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6,483</w:t>
            </w:r>
          </w:p>
        </w:tc>
        <w:tc>
          <w:tcPr>
            <w:tcW w:w="236" w:type="dxa"/>
            <w:gridSpan w:val="2"/>
            <w:vAlign w:val="bottom"/>
          </w:tcPr>
          <w:p w14:paraId="3EEABB2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4E198A20" w14:textId="2AB6E801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6,996</w:t>
            </w:r>
          </w:p>
        </w:tc>
      </w:tr>
      <w:tr w:rsidR="003965A2" w:rsidRPr="00DC0B6B" w14:paraId="430B09AB" w14:textId="77777777" w:rsidTr="008F197C">
        <w:tc>
          <w:tcPr>
            <w:tcW w:w="3420" w:type="dxa"/>
            <w:gridSpan w:val="2"/>
            <w:vAlign w:val="bottom"/>
          </w:tcPr>
          <w:p w14:paraId="3059E466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BDDF2" w14:textId="31DD2FAD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4,612</w:t>
            </w:r>
          </w:p>
        </w:tc>
        <w:tc>
          <w:tcPr>
            <w:tcW w:w="236" w:type="dxa"/>
            <w:gridSpan w:val="2"/>
            <w:vAlign w:val="bottom"/>
          </w:tcPr>
          <w:p w14:paraId="0D9E4BEF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3BA16" w14:textId="6B8C84D5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4,486</w:t>
            </w:r>
          </w:p>
        </w:tc>
        <w:tc>
          <w:tcPr>
            <w:tcW w:w="236" w:type="dxa"/>
            <w:gridSpan w:val="2"/>
            <w:vAlign w:val="bottom"/>
          </w:tcPr>
          <w:p w14:paraId="3196A28E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6DCC7" w14:textId="2490BE9C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6,483</w:t>
            </w:r>
          </w:p>
        </w:tc>
        <w:tc>
          <w:tcPr>
            <w:tcW w:w="236" w:type="dxa"/>
            <w:gridSpan w:val="2"/>
            <w:vAlign w:val="bottom"/>
          </w:tcPr>
          <w:p w14:paraId="05B0AB2B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3413F" w14:textId="032E388E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17,812</w:t>
            </w:r>
          </w:p>
        </w:tc>
      </w:tr>
      <w:tr w:rsidR="003965A2" w:rsidRPr="00DC0B6B" w14:paraId="02799DBB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97EC1A9" w14:textId="28F6953C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</w:rPr>
              <w:br w:type="page"/>
            </w:r>
            <w:r w:rsidRPr="00E36C42">
              <w:rPr>
                <w:rFonts w:ascii="Angsana New" w:hAnsi="Angsana New" w:hint="cs"/>
                <w:i/>
                <w:iCs/>
                <w:sz w:val="30"/>
                <w:szCs w:val="30"/>
                <w:u w:val="single"/>
                <w:cs/>
              </w:rPr>
              <w:t>บุคคลและ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8" w:type="dxa"/>
            <w:gridSpan w:val="2"/>
            <w:vAlign w:val="bottom"/>
          </w:tcPr>
          <w:p w14:paraId="2ED83062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C4FE16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3E546DB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0178D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B84CF6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1493D5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D7812E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65A2" w:rsidRPr="00DC0B6B" w14:paraId="0CD6218F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0EA4CDCD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8" w:type="dxa"/>
            <w:gridSpan w:val="2"/>
            <w:vAlign w:val="bottom"/>
          </w:tcPr>
          <w:p w14:paraId="6377F429" w14:textId="5DF775BB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151,853</w:t>
            </w:r>
          </w:p>
        </w:tc>
        <w:tc>
          <w:tcPr>
            <w:tcW w:w="236" w:type="dxa"/>
            <w:gridSpan w:val="2"/>
            <w:vAlign w:val="bottom"/>
          </w:tcPr>
          <w:p w14:paraId="0BDEACB4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89426C4" w14:textId="5F020561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202,120</w:t>
            </w:r>
          </w:p>
        </w:tc>
        <w:tc>
          <w:tcPr>
            <w:tcW w:w="236" w:type="dxa"/>
            <w:gridSpan w:val="2"/>
            <w:vAlign w:val="bottom"/>
          </w:tcPr>
          <w:p w14:paraId="66A021F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842F464" w14:textId="7F6E2B1A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145,650</w:t>
            </w:r>
          </w:p>
        </w:tc>
        <w:tc>
          <w:tcPr>
            <w:tcW w:w="236" w:type="dxa"/>
            <w:gridSpan w:val="2"/>
            <w:vAlign w:val="bottom"/>
          </w:tcPr>
          <w:p w14:paraId="2BA6720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B704364" w14:textId="394497A2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190,626</w:t>
            </w:r>
          </w:p>
        </w:tc>
      </w:tr>
      <w:tr w:rsidR="003965A2" w:rsidRPr="00DC0B6B" w14:paraId="4B881CFC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0DD21058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14:paraId="4EC9A595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E22603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06D9159D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1ED75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7370981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7473DB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F8D51CD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3965A2" w:rsidRPr="00DC0B6B" w14:paraId="0DB5B22C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3FCCBE86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2CB5DF64" w14:textId="796C7945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49,924</w:t>
            </w:r>
          </w:p>
        </w:tc>
        <w:tc>
          <w:tcPr>
            <w:tcW w:w="236" w:type="dxa"/>
            <w:gridSpan w:val="2"/>
            <w:vAlign w:val="bottom"/>
          </w:tcPr>
          <w:p w14:paraId="5847C875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54E21522" w14:textId="572F4719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84,853</w:t>
            </w:r>
          </w:p>
        </w:tc>
        <w:tc>
          <w:tcPr>
            <w:tcW w:w="236" w:type="dxa"/>
            <w:gridSpan w:val="2"/>
            <w:vAlign w:val="bottom"/>
          </w:tcPr>
          <w:p w14:paraId="00519106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4353439" w14:textId="40788F70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42,553</w:t>
            </w:r>
          </w:p>
        </w:tc>
        <w:tc>
          <w:tcPr>
            <w:tcW w:w="236" w:type="dxa"/>
            <w:gridSpan w:val="2"/>
            <w:vAlign w:val="bottom"/>
          </w:tcPr>
          <w:p w14:paraId="18214C85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0815C10" w14:textId="3C803512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57,233</w:t>
            </w:r>
          </w:p>
        </w:tc>
      </w:tr>
      <w:tr w:rsidR="003965A2" w:rsidRPr="00DC0B6B" w14:paraId="471F7951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0E810C18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07B99A7D" w14:textId="51755350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44,285</w:t>
            </w:r>
          </w:p>
        </w:tc>
        <w:tc>
          <w:tcPr>
            <w:tcW w:w="236" w:type="dxa"/>
            <w:gridSpan w:val="2"/>
            <w:vAlign w:val="bottom"/>
          </w:tcPr>
          <w:p w14:paraId="76684F8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1ABED425" w14:textId="3E2B458F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36,719</w:t>
            </w:r>
          </w:p>
        </w:tc>
        <w:tc>
          <w:tcPr>
            <w:tcW w:w="236" w:type="dxa"/>
            <w:gridSpan w:val="2"/>
            <w:vAlign w:val="bottom"/>
          </w:tcPr>
          <w:p w14:paraId="25DD3F9F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33DE88BC" w14:textId="6C23936D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29,669</w:t>
            </w:r>
          </w:p>
        </w:tc>
        <w:tc>
          <w:tcPr>
            <w:tcW w:w="236" w:type="dxa"/>
            <w:gridSpan w:val="2"/>
            <w:vAlign w:val="bottom"/>
          </w:tcPr>
          <w:p w14:paraId="7B306331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0A5A5946" w14:textId="6F9647F4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26,552</w:t>
            </w:r>
          </w:p>
        </w:tc>
      </w:tr>
      <w:tr w:rsidR="003965A2" w:rsidRPr="00DC0B6B" w14:paraId="78AB6EA8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D7DFCAF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12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8" w:type="dxa"/>
            <w:gridSpan w:val="2"/>
            <w:vAlign w:val="bottom"/>
          </w:tcPr>
          <w:p w14:paraId="05537A67" w14:textId="1D09F8A9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67,732</w:t>
            </w:r>
          </w:p>
        </w:tc>
        <w:tc>
          <w:tcPr>
            <w:tcW w:w="236" w:type="dxa"/>
            <w:gridSpan w:val="2"/>
            <w:vAlign w:val="bottom"/>
          </w:tcPr>
          <w:p w14:paraId="6E8B771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7763A31C" w14:textId="485E22B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38,458</w:t>
            </w:r>
          </w:p>
        </w:tc>
        <w:tc>
          <w:tcPr>
            <w:tcW w:w="236" w:type="dxa"/>
            <w:gridSpan w:val="2"/>
            <w:vAlign w:val="bottom"/>
          </w:tcPr>
          <w:p w14:paraId="44756494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66A061E6" w14:textId="2BDBB15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57,395</w:t>
            </w:r>
          </w:p>
        </w:tc>
        <w:tc>
          <w:tcPr>
            <w:tcW w:w="236" w:type="dxa"/>
            <w:gridSpan w:val="2"/>
            <w:vAlign w:val="bottom"/>
          </w:tcPr>
          <w:p w14:paraId="31D8901E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5C1DA763" w14:textId="5DE3773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32,591</w:t>
            </w:r>
          </w:p>
        </w:tc>
      </w:tr>
      <w:tr w:rsidR="003965A2" w:rsidRPr="00DC0B6B" w14:paraId="16D8A866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63C1203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02FE8BB9" w14:textId="229521A5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38,331</w:t>
            </w:r>
          </w:p>
        </w:tc>
        <w:tc>
          <w:tcPr>
            <w:tcW w:w="236" w:type="dxa"/>
            <w:gridSpan w:val="2"/>
            <w:vAlign w:val="bottom"/>
          </w:tcPr>
          <w:p w14:paraId="7A42D739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7147AD8D" w14:textId="1E3328BA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36,386</w:t>
            </w:r>
          </w:p>
        </w:tc>
        <w:tc>
          <w:tcPr>
            <w:tcW w:w="236" w:type="dxa"/>
            <w:gridSpan w:val="2"/>
            <w:vAlign w:val="bottom"/>
          </w:tcPr>
          <w:p w14:paraId="65D9F72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75EA7F08" w14:textId="262F0A15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29,430</w:t>
            </w:r>
          </w:p>
        </w:tc>
        <w:tc>
          <w:tcPr>
            <w:tcW w:w="236" w:type="dxa"/>
            <w:gridSpan w:val="2"/>
            <w:vAlign w:val="bottom"/>
          </w:tcPr>
          <w:p w14:paraId="40185223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0013E8DA" w14:textId="040084F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28,744</w:t>
            </w:r>
          </w:p>
        </w:tc>
      </w:tr>
      <w:tr w:rsidR="003965A2" w:rsidRPr="00DC0B6B" w14:paraId="25D08B92" w14:textId="77777777" w:rsidTr="008F197C">
        <w:trPr>
          <w:gridAfter w:val="1"/>
          <w:wAfter w:w="6" w:type="dxa"/>
        </w:trPr>
        <w:tc>
          <w:tcPr>
            <w:tcW w:w="3405" w:type="dxa"/>
            <w:vAlign w:val="bottom"/>
          </w:tcPr>
          <w:p w14:paraId="10C1033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7A3F70F" w14:textId="4E387DE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352,125</w:t>
            </w:r>
          </w:p>
        </w:tc>
        <w:tc>
          <w:tcPr>
            <w:tcW w:w="236" w:type="dxa"/>
            <w:gridSpan w:val="2"/>
            <w:vAlign w:val="bottom"/>
          </w:tcPr>
          <w:p w14:paraId="4849F20E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14:paraId="57D7D129" w14:textId="54AEC63C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398,536</w:t>
            </w:r>
          </w:p>
        </w:tc>
        <w:tc>
          <w:tcPr>
            <w:tcW w:w="236" w:type="dxa"/>
            <w:gridSpan w:val="2"/>
            <w:vAlign w:val="bottom"/>
          </w:tcPr>
          <w:p w14:paraId="0D7FF614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bottom"/>
          </w:tcPr>
          <w:p w14:paraId="01100B20" w14:textId="75A2994C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304,697</w:t>
            </w:r>
          </w:p>
        </w:tc>
        <w:tc>
          <w:tcPr>
            <w:tcW w:w="236" w:type="dxa"/>
            <w:gridSpan w:val="2"/>
            <w:vAlign w:val="bottom"/>
          </w:tcPr>
          <w:p w14:paraId="5F878465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bottom"/>
          </w:tcPr>
          <w:p w14:paraId="6CEEF241" w14:textId="5C7800F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335,746</w:t>
            </w:r>
          </w:p>
        </w:tc>
      </w:tr>
      <w:tr w:rsidR="003965A2" w:rsidRPr="00DC0B6B" w14:paraId="4ECF4D00" w14:textId="77777777" w:rsidTr="008F197C">
        <w:trPr>
          <w:gridAfter w:val="1"/>
          <w:wAfter w:w="6" w:type="dxa"/>
        </w:trPr>
        <w:tc>
          <w:tcPr>
            <w:tcW w:w="3405" w:type="dxa"/>
          </w:tcPr>
          <w:p w14:paraId="4C871F81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76D06BEE" w14:textId="78BDE9C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76,501</w:t>
            </w:r>
            <w:proofErr w:type="gramEnd"/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4C98206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14:paraId="318DDDB2" w14:textId="6E071FA9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proofErr w:type="gramStart"/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69,511</w:t>
            </w:r>
            <w:proofErr w:type="gramEnd"/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A7ED460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5EA63121" w14:textId="79DFF85C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(  59,828</w:t>
            </w:r>
            <w:proofErr w:type="gramEnd"/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8B7990E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vAlign w:val="bottom"/>
          </w:tcPr>
          <w:p w14:paraId="26776E4D" w14:textId="13F2CAF9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proofErr w:type="gramStart"/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54,932</w:t>
            </w:r>
            <w:proofErr w:type="gramEnd"/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3965A2" w:rsidRPr="00DC0B6B" w14:paraId="34122D97" w14:textId="77777777" w:rsidTr="008F197C">
        <w:trPr>
          <w:gridAfter w:val="1"/>
          <w:wAfter w:w="6" w:type="dxa"/>
        </w:trPr>
        <w:tc>
          <w:tcPr>
            <w:tcW w:w="3405" w:type="dxa"/>
          </w:tcPr>
          <w:p w14:paraId="01C9C85A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7E5E2" w14:textId="6309A575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275,624</w:t>
            </w:r>
          </w:p>
        </w:tc>
        <w:tc>
          <w:tcPr>
            <w:tcW w:w="236" w:type="dxa"/>
            <w:gridSpan w:val="2"/>
            <w:vAlign w:val="bottom"/>
          </w:tcPr>
          <w:p w14:paraId="70DAE9FD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F8C6B" w14:textId="6F66371E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329,025</w:t>
            </w:r>
          </w:p>
        </w:tc>
        <w:tc>
          <w:tcPr>
            <w:tcW w:w="236" w:type="dxa"/>
            <w:gridSpan w:val="2"/>
            <w:vAlign w:val="bottom"/>
          </w:tcPr>
          <w:p w14:paraId="1BCAA1F1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34F73" w14:textId="2047D616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</w:rPr>
              <w:t>244,869</w:t>
            </w:r>
          </w:p>
        </w:tc>
        <w:tc>
          <w:tcPr>
            <w:tcW w:w="236" w:type="dxa"/>
            <w:gridSpan w:val="2"/>
            <w:vAlign w:val="bottom"/>
          </w:tcPr>
          <w:p w14:paraId="44FBD1C2" w14:textId="77777777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D74C" w14:textId="0B61BE88" w:rsidR="003965A2" w:rsidRPr="009B2AC1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9B2AC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280,814</w:t>
            </w:r>
          </w:p>
        </w:tc>
      </w:tr>
    </w:tbl>
    <w:p w14:paraId="6E83D8A8" w14:textId="77777777" w:rsidR="002F28A0" w:rsidRDefault="002F28A0">
      <w:pPr>
        <w:rPr>
          <w:sz w:val="30"/>
          <w:szCs w:val="30"/>
        </w:rPr>
      </w:pPr>
    </w:p>
    <w:p w14:paraId="583C3E26" w14:textId="77777777" w:rsidR="00037A17" w:rsidRDefault="00037A17">
      <w:pPr>
        <w:rPr>
          <w:sz w:val="30"/>
          <w:szCs w:val="30"/>
        </w:rPr>
      </w:pPr>
    </w:p>
    <w:p w14:paraId="348E1901" w14:textId="77777777" w:rsidR="00037A17" w:rsidRDefault="00037A17">
      <w:pPr>
        <w:rPr>
          <w:sz w:val="30"/>
          <w:szCs w:val="30"/>
        </w:rPr>
      </w:pPr>
    </w:p>
    <w:p w14:paraId="2BDD8B37" w14:textId="77777777" w:rsidR="00037A17" w:rsidRDefault="00037A17">
      <w:pPr>
        <w:rPr>
          <w:sz w:val="30"/>
          <w:szCs w:val="30"/>
        </w:rPr>
      </w:pPr>
    </w:p>
    <w:tbl>
      <w:tblPr>
        <w:tblW w:w="9799" w:type="dxa"/>
        <w:tblLayout w:type="fixed"/>
        <w:tblLook w:val="04A0" w:firstRow="1" w:lastRow="0" w:firstColumn="1" w:lastColumn="0" w:noHBand="0" w:noVBand="1"/>
      </w:tblPr>
      <w:tblGrid>
        <w:gridCol w:w="3400"/>
        <w:gridCol w:w="1416"/>
        <w:gridCol w:w="242"/>
        <w:gridCol w:w="1422"/>
        <w:gridCol w:w="236"/>
        <w:gridCol w:w="1417"/>
        <w:gridCol w:w="236"/>
        <w:gridCol w:w="1417"/>
        <w:gridCol w:w="13"/>
      </w:tblGrid>
      <w:tr w:rsidR="00037A17" w:rsidRPr="003C37AB" w14:paraId="775A61EA" w14:textId="77777777" w:rsidTr="003965A2">
        <w:tc>
          <w:tcPr>
            <w:tcW w:w="3400" w:type="dxa"/>
            <w:vAlign w:val="bottom"/>
          </w:tcPr>
          <w:p w14:paraId="6B720204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9" w:type="dxa"/>
            <w:gridSpan w:val="8"/>
            <w:vAlign w:val="bottom"/>
          </w:tcPr>
          <w:p w14:paraId="0FC44366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37A17" w:rsidRPr="003C37AB" w14:paraId="530DF86D" w14:textId="77777777" w:rsidTr="003965A2">
        <w:tc>
          <w:tcPr>
            <w:tcW w:w="3400" w:type="dxa"/>
            <w:vAlign w:val="bottom"/>
          </w:tcPr>
          <w:p w14:paraId="616B413F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</w:tcBorders>
            <w:vAlign w:val="bottom"/>
          </w:tcPr>
          <w:p w14:paraId="6AB2F5CF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D03ED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083" w:type="dxa"/>
            <w:gridSpan w:val="4"/>
            <w:tcBorders>
              <w:top w:val="single" w:sz="4" w:space="0" w:color="auto"/>
            </w:tcBorders>
            <w:vAlign w:val="bottom"/>
          </w:tcPr>
          <w:p w14:paraId="32DC935C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A17" w:rsidRPr="003C37AB" w14:paraId="507DBD7C" w14:textId="77777777" w:rsidTr="003965A2">
        <w:trPr>
          <w:gridAfter w:val="1"/>
          <w:wAfter w:w="13" w:type="dxa"/>
        </w:trPr>
        <w:tc>
          <w:tcPr>
            <w:tcW w:w="3400" w:type="dxa"/>
            <w:vAlign w:val="bottom"/>
          </w:tcPr>
          <w:p w14:paraId="5A005CCA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A080" w14:textId="17761261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8" w:right="-15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75BE36A6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36A94" w14:textId="04C7E296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E5C7560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B3E5" w14:textId="20AB442E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755819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16CF5" w14:textId="3242BE81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037A17" w:rsidRPr="003C37AB" w14:paraId="514EB964" w14:textId="77777777" w:rsidTr="003965A2">
        <w:trPr>
          <w:gridAfter w:val="1"/>
          <w:wAfter w:w="13" w:type="dxa"/>
        </w:trPr>
        <w:tc>
          <w:tcPr>
            <w:tcW w:w="3400" w:type="dxa"/>
          </w:tcPr>
          <w:p w14:paraId="02DB1228" w14:textId="77777777" w:rsidR="00037A17" w:rsidRPr="00DC0B6B" w:rsidRDefault="00037A17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Pr="00DC0B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6" w:type="dxa"/>
            <w:vAlign w:val="bottom"/>
          </w:tcPr>
          <w:p w14:paraId="29544B12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42" w:type="dxa"/>
            <w:vAlign w:val="bottom"/>
          </w:tcPr>
          <w:p w14:paraId="21D0B069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E0C5F78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BB768B2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6382FEE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493B14E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105A9C6" w14:textId="77777777" w:rsidR="00037A17" w:rsidRPr="00DC0B6B" w:rsidRDefault="00037A17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DD70D0" w:rsidRPr="003C37AB" w14:paraId="51D1EACE" w14:textId="77777777" w:rsidTr="003965A2">
        <w:trPr>
          <w:gridAfter w:val="1"/>
          <w:wAfter w:w="13" w:type="dxa"/>
        </w:trPr>
        <w:tc>
          <w:tcPr>
            <w:tcW w:w="3400" w:type="dxa"/>
            <w:vAlign w:val="bottom"/>
          </w:tcPr>
          <w:p w14:paraId="542B0E77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14:paraId="12D6C812" w14:textId="79F83227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4C61009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D621DA2" w14:textId="111C5266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28,273</w:t>
            </w:r>
          </w:p>
        </w:tc>
        <w:tc>
          <w:tcPr>
            <w:tcW w:w="236" w:type="dxa"/>
            <w:vAlign w:val="bottom"/>
          </w:tcPr>
          <w:p w14:paraId="4817AD10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F571727" w14:textId="1CF79196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B2012ED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882ED2E" w14:textId="17527B54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28,273</w:t>
            </w:r>
          </w:p>
        </w:tc>
      </w:tr>
      <w:tr w:rsidR="00DD70D0" w:rsidRPr="003C37AB" w14:paraId="11BF1208" w14:textId="77777777" w:rsidTr="003965A2">
        <w:trPr>
          <w:gridAfter w:val="1"/>
          <w:wAfter w:w="13" w:type="dxa"/>
        </w:trPr>
        <w:tc>
          <w:tcPr>
            <w:tcW w:w="3400" w:type="dxa"/>
          </w:tcPr>
          <w:p w14:paraId="7D29CCA8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79D317B" w14:textId="41A8FEC6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4801D9D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1FCF962" w14:textId="2135242F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proofErr w:type="gramStart"/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</w:t>
            </w:r>
            <w:proofErr w:type="gramEnd"/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2,830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10F80D6E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27ECEF" w14:textId="6098DF9D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1B95A99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D58E40" w14:textId="2DB2FAFB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proofErr w:type="gramStart"/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</w:t>
            </w:r>
            <w:proofErr w:type="gramEnd"/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2,830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DD70D0" w:rsidRPr="003C37AB" w14:paraId="56F53905" w14:textId="77777777" w:rsidTr="003965A2">
        <w:trPr>
          <w:gridAfter w:val="1"/>
          <w:wAfter w:w="13" w:type="dxa"/>
        </w:trPr>
        <w:tc>
          <w:tcPr>
            <w:tcW w:w="3400" w:type="dxa"/>
          </w:tcPr>
          <w:p w14:paraId="6A237C38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5CD6" w14:textId="0B42CE78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8337E8C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A7DA0" w14:textId="0D10D765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  <w:tc>
          <w:tcPr>
            <w:tcW w:w="236" w:type="dxa"/>
            <w:vAlign w:val="bottom"/>
          </w:tcPr>
          <w:p w14:paraId="0E0248E2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2ACD8" w14:textId="63C765BF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99D8A6C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434AA" w14:textId="034506F1" w:rsidR="00DD70D0" w:rsidRPr="00DC0B6B" w:rsidRDefault="00DD70D0" w:rsidP="00E3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</w:tr>
    </w:tbl>
    <w:p w14:paraId="293B8535" w14:textId="77777777" w:rsidR="00037A17" w:rsidRDefault="00037A1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D1DF3E" w14:textId="2D537D2D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757B">
        <w:rPr>
          <w:rFonts w:ascii="Angsana New" w:hAnsi="Angsana New"/>
          <w:sz w:val="30"/>
          <w:szCs w:val="30"/>
          <w:cs/>
        </w:rPr>
        <w:t xml:space="preserve">ในปี </w:t>
      </w:r>
      <w:r w:rsidRPr="007A757B">
        <w:rPr>
          <w:rFonts w:ascii="Angsana New" w:hAnsi="Angsana New"/>
          <w:sz w:val="30"/>
          <w:szCs w:val="30"/>
        </w:rPr>
        <w:t>256</w:t>
      </w:r>
      <w:r w:rsidR="009B2AC1">
        <w:rPr>
          <w:rFonts w:ascii="Angsana New" w:hAnsi="Angsana New"/>
          <w:sz w:val="30"/>
          <w:szCs w:val="30"/>
        </w:rPr>
        <w:t>6</w:t>
      </w:r>
      <w:r w:rsidRPr="007A757B">
        <w:rPr>
          <w:rFonts w:ascii="Angsana New" w:hAnsi="Angsana New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ซึ่งเป็นลูกหนี้ที่ส่วนใหญ่ค้างชำระเกินกำหนดในช่วง </w:t>
      </w:r>
      <w:r w:rsidRPr="007A757B">
        <w:rPr>
          <w:rFonts w:ascii="Angsana New" w:hAnsi="Angsana New"/>
          <w:sz w:val="30"/>
          <w:szCs w:val="30"/>
        </w:rPr>
        <w:t>1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เดือนถึง </w:t>
      </w:r>
      <w:r w:rsidRPr="007A757B">
        <w:rPr>
          <w:rFonts w:ascii="Angsana New" w:hAnsi="Angsana New"/>
          <w:sz w:val="30"/>
          <w:szCs w:val="30"/>
        </w:rPr>
        <w:t>13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เดือนเมื่อสิ้นปี </w:t>
      </w:r>
      <w:r w:rsidRPr="007A757B">
        <w:rPr>
          <w:rFonts w:ascii="Angsana New" w:hAnsi="Angsana New"/>
          <w:sz w:val="30"/>
          <w:szCs w:val="30"/>
        </w:rPr>
        <w:t>2565</w:t>
      </w:r>
      <w:r w:rsidRPr="007A757B">
        <w:rPr>
          <w:rFonts w:ascii="Angsana New" w:hAnsi="Angsana New"/>
          <w:sz w:val="30"/>
          <w:szCs w:val="30"/>
          <w:cs/>
        </w:rPr>
        <w:t xml:space="preserve"> โดยลูกหนี้เหล่านี้ได้รับผลกระทบทางเศรษฐกิจจากสถานการณ์โควิด-</w:t>
      </w:r>
      <w:r w:rsidRPr="007A757B">
        <w:rPr>
          <w:rFonts w:ascii="Angsana New" w:hAnsi="Angsana New"/>
          <w:sz w:val="30"/>
          <w:szCs w:val="30"/>
        </w:rPr>
        <w:t>19</w:t>
      </w:r>
      <w:r w:rsidRPr="007A757B">
        <w:rPr>
          <w:rFonts w:ascii="Angsana New" w:hAnsi="Angsana New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Pr="007A757B">
        <w:rPr>
          <w:rFonts w:ascii="Angsana New" w:hAnsi="Angsana New"/>
          <w:sz w:val="30"/>
          <w:szCs w:val="30"/>
        </w:rPr>
        <w:t xml:space="preserve"> </w:t>
      </w:r>
      <w:r w:rsidRPr="007A757B">
        <w:rPr>
          <w:rFonts w:ascii="Angsana New" w:hAnsi="Angsana New"/>
          <w:sz w:val="30"/>
          <w:szCs w:val="30"/>
          <w:cs/>
        </w:rPr>
        <w:t xml:space="preserve"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ำระหนี้ที่คงค้างเป็นรายเดือนระหว่าง </w:t>
      </w:r>
      <w:r w:rsidRPr="007A757B">
        <w:rPr>
          <w:rFonts w:ascii="Angsana New" w:hAnsi="Angsana New"/>
          <w:sz w:val="30"/>
          <w:szCs w:val="30"/>
        </w:rPr>
        <w:t>12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เดือนและ </w:t>
      </w:r>
      <w:r w:rsidRPr="007A757B">
        <w:rPr>
          <w:rFonts w:ascii="Angsana New" w:hAnsi="Angsana New"/>
          <w:sz w:val="30"/>
          <w:szCs w:val="30"/>
        </w:rPr>
        <w:t xml:space="preserve">36 </w:t>
      </w:r>
      <w:r w:rsidRPr="007A757B">
        <w:rPr>
          <w:rFonts w:ascii="Angsana New" w:hAnsi="Angsana New"/>
          <w:sz w:val="30"/>
          <w:szCs w:val="30"/>
          <w:cs/>
        </w:rPr>
        <w:t xml:space="preserve">เดือนโดยมีการคิดดอกเบี้ยในอัตราร้อยละ </w:t>
      </w:r>
      <w:r w:rsidRPr="007A757B">
        <w:rPr>
          <w:rFonts w:ascii="Angsana New" w:hAnsi="Angsana New"/>
          <w:sz w:val="30"/>
          <w:szCs w:val="30"/>
        </w:rPr>
        <w:t xml:space="preserve">6.6 </w:t>
      </w:r>
      <w:r w:rsidRPr="007A757B">
        <w:rPr>
          <w:rFonts w:ascii="Angsana New" w:hAnsi="Angsana New"/>
          <w:sz w:val="30"/>
          <w:szCs w:val="30"/>
          <w:cs/>
        </w:rPr>
        <w:t xml:space="preserve">ต่อปี ณ วันที่ </w:t>
      </w:r>
      <w:r w:rsidR="00156F8D">
        <w:rPr>
          <w:rFonts w:ascii="Angsana New" w:hAnsi="Angsana New"/>
          <w:color w:val="000000"/>
          <w:sz w:val="30"/>
          <w:szCs w:val="30"/>
        </w:rPr>
        <w:t xml:space="preserve">31 </w:t>
      </w:r>
      <w:r w:rsidR="00156F8D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156F8D">
        <w:rPr>
          <w:rFonts w:ascii="Angsana New" w:hAnsi="Angsana New"/>
          <w:color w:val="000000"/>
          <w:sz w:val="30"/>
          <w:szCs w:val="30"/>
        </w:rPr>
        <w:t xml:space="preserve"> </w:t>
      </w:r>
      <w:r w:rsidR="00156F8D" w:rsidRPr="00416B55">
        <w:rPr>
          <w:rFonts w:ascii="Angsana New" w:hAnsi="Angsana New"/>
          <w:color w:val="000000"/>
          <w:sz w:val="30"/>
          <w:szCs w:val="30"/>
        </w:rPr>
        <w:t>256</w:t>
      </w:r>
      <w:r w:rsidR="00156F8D">
        <w:rPr>
          <w:rFonts w:ascii="Angsana New" w:hAnsi="Angsana New"/>
          <w:color w:val="000000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156F8D" w:rsidRPr="007A757B">
        <w:rPr>
          <w:rFonts w:ascii="Angsana New" w:hAnsi="Angsana New"/>
          <w:sz w:val="30"/>
          <w:szCs w:val="30"/>
        </w:rPr>
        <w:t xml:space="preserve">31 </w:t>
      </w:r>
      <w:r w:rsidR="00156F8D" w:rsidRPr="007A75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6F8D" w:rsidRPr="007A757B">
        <w:rPr>
          <w:rFonts w:ascii="Angsana New" w:hAnsi="Angsana New"/>
          <w:sz w:val="30"/>
          <w:szCs w:val="30"/>
        </w:rPr>
        <w:t>2567</w:t>
      </w:r>
      <w:r w:rsidRPr="007A757B">
        <w:rPr>
          <w:rFonts w:ascii="Angsana New" w:hAnsi="Angsana New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296E274A" w14:textId="77777777" w:rsidR="00DD70D0" w:rsidRPr="009F5805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Look w:val="04A0" w:firstRow="1" w:lastRow="0" w:firstColumn="1" w:lastColumn="0" w:noHBand="0" w:noVBand="1"/>
      </w:tblPr>
      <w:tblGrid>
        <w:gridCol w:w="5495"/>
        <w:gridCol w:w="236"/>
        <w:gridCol w:w="1701"/>
        <w:gridCol w:w="284"/>
        <w:gridCol w:w="1701"/>
      </w:tblGrid>
      <w:tr w:rsidR="00DD70D0" w:rsidRPr="009F5805" w14:paraId="10981C43" w14:textId="77777777" w:rsidTr="00156F8D">
        <w:tc>
          <w:tcPr>
            <w:tcW w:w="5495" w:type="dxa"/>
          </w:tcPr>
          <w:p w14:paraId="01E60C97" w14:textId="77777777" w:rsidR="00DD70D0" w:rsidRPr="009F5805" w:rsidRDefault="00DD70D0" w:rsidP="008F197C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36" w:type="dxa"/>
          </w:tcPr>
          <w:p w14:paraId="717DB400" w14:textId="77777777" w:rsidR="00DD70D0" w:rsidRPr="009F5805" w:rsidRDefault="00DD70D0" w:rsidP="008F197C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E6F5836" w14:textId="77777777" w:rsidR="00DD70D0" w:rsidRPr="009F5805" w:rsidRDefault="00DD70D0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E456D" w:rsidRPr="009F5805" w14:paraId="7F7C104C" w14:textId="77777777" w:rsidTr="00156F8D">
        <w:tc>
          <w:tcPr>
            <w:tcW w:w="5495" w:type="dxa"/>
          </w:tcPr>
          <w:p w14:paraId="3680E792" w14:textId="77777777" w:rsidR="00FE456D" w:rsidRPr="009F5805" w:rsidRDefault="00FE456D" w:rsidP="00FE456D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36" w:type="dxa"/>
          </w:tcPr>
          <w:p w14:paraId="0A408C7B" w14:textId="77777777" w:rsidR="00FE456D" w:rsidRPr="009F5805" w:rsidRDefault="00FE456D" w:rsidP="00FE456D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5A0640" w14:textId="05B2CB5F" w:rsidR="00FE456D" w:rsidRPr="00C97B69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3DAEAE9A" w14:textId="77777777" w:rsidR="00FE456D" w:rsidRPr="009F580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6D0C41" w14:textId="616B34F1" w:rsidR="00FE456D" w:rsidRPr="009F580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D70D0" w:rsidRPr="009F5805" w14:paraId="60D5E169" w14:textId="77777777" w:rsidTr="00156F8D">
        <w:tc>
          <w:tcPr>
            <w:tcW w:w="5495" w:type="dxa"/>
          </w:tcPr>
          <w:p w14:paraId="558A2905" w14:textId="77777777" w:rsidR="00DD70D0" w:rsidRPr="009F5805" w:rsidRDefault="00DD70D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236" w:type="dxa"/>
          </w:tcPr>
          <w:p w14:paraId="305496EF" w14:textId="77777777" w:rsidR="00DD70D0" w:rsidRPr="009F5805" w:rsidRDefault="00DD70D0" w:rsidP="00DD70D0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82F1ACD" w14:textId="03D9850A" w:rsidR="00DD70D0" w:rsidRPr="009F5805" w:rsidRDefault="009B2AC1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186,374</w:t>
            </w:r>
          </w:p>
        </w:tc>
        <w:tc>
          <w:tcPr>
            <w:tcW w:w="284" w:type="dxa"/>
          </w:tcPr>
          <w:p w14:paraId="02240B5C" w14:textId="77777777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D47694" w14:textId="2DFBE2E9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161,328</w:t>
            </w:r>
          </w:p>
        </w:tc>
      </w:tr>
      <w:tr w:rsidR="00DD70D0" w:rsidRPr="009F5805" w14:paraId="2256104F" w14:textId="77777777" w:rsidTr="00156F8D">
        <w:tc>
          <w:tcPr>
            <w:tcW w:w="5495" w:type="dxa"/>
          </w:tcPr>
          <w:p w14:paraId="08355B3B" w14:textId="77777777" w:rsidR="00DD70D0" w:rsidRPr="009F5805" w:rsidRDefault="00DD70D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ส่วนที่ครบกำหนดชำระเกินกว่าหนึ่งปี</w:t>
            </w:r>
            <w:r w:rsidRPr="009F5805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F5805">
              <w:rPr>
                <w:rFonts w:asciiTheme="majorBidi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1F990FF" w14:textId="77777777" w:rsidR="00DD70D0" w:rsidRPr="009F5805" w:rsidRDefault="00DD70D0" w:rsidP="00DD70D0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3C40B4" w14:textId="23D12B7C" w:rsidR="00DD70D0" w:rsidRPr="00156F8D" w:rsidRDefault="00156F8D" w:rsidP="0015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56F8D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4" w:type="dxa"/>
          </w:tcPr>
          <w:p w14:paraId="488B30D4" w14:textId="77777777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DD1407" w14:textId="40DF9057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25,443</w:t>
            </w:r>
          </w:p>
        </w:tc>
      </w:tr>
      <w:tr w:rsidR="00DD70D0" w:rsidRPr="009F5805" w14:paraId="55619637" w14:textId="77777777" w:rsidTr="00156F8D">
        <w:tc>
          <w:tcPr>
            <w:tcW w:w="5495" w:type="dxa"/>
          </w:tcPr>
          <w:p w14:paraId="5ABC7047" w14:textId="77777777" w:rsidR="00DD70D0" w:rsidRPr="009F5805" w:rsidRDefault="00DD70D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A2C3BDF" w14:textId="77777777" w:rsidR="00DD70D0" w:rsidRPr="009F5805" w:rsidRDefault="00DD70D0" w:rsidP="00DD70D0">
            <w:pPr>
              <w:pStyle w:val="NoSpacin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198F3" w14:textId="1EB73756" w:rsidR="00DD70D0" w:rsidRPr="009F5805" w:rsidRDefault="009B2AC1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186,374</w:t>
            </w:r>
          </w:p>
        </w:tc>
        <w:tc>
          <w:tcPr>
            <w:tcW w:w="284" w:type="dxa"/>
          </w:tcPr>
          <w:p w14:paraId="7E55924B" w14:textId="77777777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A364A" w14:textId="3809AE58" w:rsidR="00DD70D0" w:rsidRPr="009F5805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186,771</w:t>
            </w:r>
          </w:p>
        </w:tc>
      </w:tr>
    </w:tbl>
    <w:p w14:paraId="1BCC93F3" w14:textId="77777777" w:rsidR="00DD70D0" w:rsidRPr="009F5805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48E32" w14:textId="7899AEC2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E456D" w:rsidRPr="007A757B">
        <w:rPr>
          <w:rFonts w:ascii="Angsana New" w:hAnsi="Angsana New"/>
          <w:sz w:val="30"/>
          <w:szCs w:val="30"/>
        </w:rPr>
        <w:t>31</w:t>
      </w:r>
      <w:r w:rsidR="00FE456D" w:rsidRPr="007A757B">
        <w:rPr>
          <w:rFonts w:ascii="Angsana New" w:hAnsi="Angsana New"/>
          <w:sz w:val="30"/>
          <w:szCs w:val="30"/>
          <w:cs/>
        </w:rPr>
        <w:t xml:space="preserve"> </w:t>
      </w:r>
      <w:r w:rsidR="00FE456D">
        <w:rPr>
          <w:rFonts w:ascii="Angsana New" w:hAnsi="Angsana New" w:hint="cs"/>
          <w:sz w:val="30"/>
          <w:szCs w:val="30"/>
          <w:cs/>
        </w:rPr>
        <w:t>มีนาคม</w:t>
      </w:r>
      <w:r w:rsidR="00FE456D" w:rsidRPr="007A757B">
        <w:rPr>
          <w:rFonts w:ascii="Angsana New" w:hAnsi="Angsana New"/>
          <w:sz w:val="30"/>
          <w:szCs w:val="30"/>
          <w:cs/>
        </w:rPr>
        <w:t xml:space="preserve"> </w:t>
      </w:r>
      <w:r w:rsidR="00FE456D" w:rsidRPr="007A757B">
        <w:rPr>
          <w:rFonts w:ascii="Angsana New" w:hAnsi="Angsana New"/>
          <w:sz w:val="30"/>
          <w:szCs w:val="30"/>
        </w:rPr>
        <w:t>256</w:t>
      </w:r>
      <w:r w:rsidR="00FE456D">
        <w:rPr>
          <w:rFonts w:ascii="Angsana New" w:hAnsi="Angsana New"/>
          <w:sz w:val="30"/>
          <w:szCs w:val="30"/>
        </w:rPr>
        <w:t>8</w:t>
      </w:r>
      <w:r w:rsidR="00FE456D" w:rsidRPr="007A757B">
        <w:rPr>
          <w:rFonts w:ascii="Angsana New" w:hAnsi="Angsana New"/>
          <w:sz w:val="30"/>
          <w:szCs w:val="30"/>
          <w:cs/>
        </w:rPr>
        <w:t xml:space="preserve"> และ</w:t>
      </w:r>
      <w:r w:rsidR="00FE456D">
        <w:rPr>
          <w:rFonts w:ascii="Angsana New" w:hAnsi="Angsana New"/>
          <w:sz w:val="30"/>
          <w:szCs w:val="30"/>
        </w:rPr>
        <w:t xml:space="preserve"> </w:t>
      </w:r>
      <w:r w:rsidRPr="007A757B">
        <w:rPr>
          <w:rFonts w:ascii="Angsana New" w:hAnsi="Angsana New"/>
          <w:sz w:val="30"/>
          <w:szCs w:val="30"/>
        </w:rPr>
        <w:t>31</w:t>
      </w:r>
      <w:r w:rsidRPr="007A757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A757B">
        <w:rPr>
          <w:rFonts w:ascii="Angsana New" w:hAnsi="Angsana New"/>
          <w:sz w:val="30"/>
          <w:szCs w:val="30"/>
        </w:rPr>
        <w:t>2567</w:t>
      </w:r>
      <w:r w:rsidRPr="007A757B">
        <w:rPr>
          <w:rFonts w:ascii="Angsana New" w:hAnsi="Angsana New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บริษัทได้นำลูกหนี้การค้าจำนวนเงินประมาณ </w:t>
      </w:r>
      <w:r w:rsidR="009B2AC1">
        <w:rPr>
          <w:rFonts w:ascii="Angsana New" w:hAnsi="Angsana New"/>
          <w:color w:val="000000"/>
          <w:sz w:val="30"/>
          <w:szCs w:val="30"/>
        </w:rPr>
        <w:t>166.3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FE456D">
        <w:rPr>
          <w:rFonts w:ascii="Angsana New" w:hAnsi="Angsana New"/>
          <w:color w:val="000000"/>
          <w:sz w:val="30"/>
          <w:szCs w:val="30"/>
        </w:rPr>
        <w:t>193.9</w:t>
      </w:r>
      <w:r w:rsidR="00FE456D"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ตามลำดับ (รวมยอดคงค้างกับบริษัทที่เกี่ยวข้องกันจำนวนประมาณ</w:t>
      </w:r>
      <w:r w:rsidR="00FE456D">
        <w:rPr>
          <w:rFonts w:ascii="Angsana New" w:hAnsi="Angsana New"/>
          <w:color w:val="000000"/>
          <w:sz w:val="30"/>
          <w:szCs w:val="30"/>
        </w:rPr>
        <w:t xml:space="preserve"> </w:t>
      </w:r>
      <w:r w:rsidR="009B2AC1">
        <w:rPr>
          <w:rFonts w:ascii="Angsana New" w:hAnsi="Angsana New"/>
          <w:color w:val="000000"/>
          <w:sz w:val="30"/>
          <w:szCs w:val="30"/>
        </w:rPr>
        <w:t>85.0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FE456D">
        <w:rPr>
          <w:rFonts w:ascii="Angsana New" w:hAnsi="Angsana New"/>
          <w:color w:val="000000"/>
          <w:sz w:val="30"/>
          <w:szCs w:val="30"/>
        </w:rPr>
        <w:t>52</w:t>
      </w:r>
      <w:r w:rsidR="00FE456D" w:rsidRPr="007A757B">
        <w:rPr>
          <w:rFonts w:ascii="Angsana New" w:hAnsi="Angsana New"/>
          <w:color w:val="000000"/>
          <w:sz w:val="30"/>
          <w:szCs w:val="30"/>
        </w:rPr>
        <w:t>.</w:t>
      </w:r>
      <w:r w:rsidR="00FE456D">
        <w:rPr>
          <w:rFonts w:ascii="Angsana New" w:hAnsi="Angsana New"/>
          <w:color w:val="000000"/>
          <w:sz w:val="30"/>
          <w:szCs w:val="30"/>
        </w:rPr>
        <w:t>4</w:t>
      </w:r>
      <w:r w:rsidR="00FE456D"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ตามลำดับ) ไปขายลดแก่สถาบันการเงินในประเทศ</w:t>
      </w:r>
      <w:r w:rsidR="00B51B82">
        <w:rPr>
          <w:rFonts w:ascii="Angsana New" w:hAnsi="Angsana New" w:hint="cs"/>
          <w:sz w:val="30"/>
          <w:szCs w:val="30"/>
          <w:cs/>
        </w:rPr>
        <w:t>สาม</w:t>
      </w:r>
      <w:r w:rsidRPr="007A757B">
        <w:rPr>
          <w:rFonts w:ascii="Angsana New" w:hAnsi="Angsana New"/>
          <w:sz w:val="30"/>
          <w:szCs w:val="30"/>
          <w:cs/>
        </w:rPr>
        <w:t xml:space="preserve">แห่ง </w:t>
      </w:r>
      <w:r w:rsidRPr="007A757B">
        <w:rPr>
          <w:rFonts w:ascii="Angsana New" w:hAnsi="Angsana New"/>
          <w:color w:val="000000"/>
          <w:sz w:val="30"/>
          <w:szCs w:val="30"/>
        </w:rPr>
        <w:t>(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Pr="007A757B">
        <w:rPr>
          <w:rFonts w:ascii="Angsana New" w:hAnsi="Angsana New"/>
          <w:color w:val="000000"/>
          <w:sz w:val="30"/>
          <w:szCs w:val="30"/>
        </w:rPr>
        <w:t>210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7A757B">
        <w:rPr>
          <w:rFonts w:ascii="Angsana New" w:hAnsi="Angsana New"/>
          <w:color w:val="000000"/>
          <w:sz w:val="30"/>
          <w:szCs w:val="30"/>
        </w:rPr>
        <w:t>)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โดยสถาบันการเงินดังกล่าวมีสิทธิไล่เบี้ยจำนวนเงินประมาณ </w:t>
      </w:r>
      <w:r w:rsidR="00B51B82">
        <w:rPr>
          <w:rFonts w:ascii="Angsana New" w:hAnsi="Angsana New"/>
          <w:color w:val="000000"/>
          <w:spacing w:val="-2"/>
          <w:sz w:val="30"/>
          <w:szCs w:val="30"/>
        </w:rPr>
        <w:t>132.2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ล้านบาทและ </w:t>
      </w:r>
      <w:r w:rsidR="00FE456D">
        <w:rPr>
          <w:rFonts w:ascii="Angsana New" w:hAnsi="Angsana New"/>
          <w:color w:val="000000"/>
          <w:spacing w:val="-2"/>
          <w:sz w:val="30"/>
          <w:szCs w:val="30"/>
        </w:rPr>
        <w:t>157</w:t>
      </w:r>
      <w:r w:rsidR="00FE456D" w:rsidRPr="007A757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FE456D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ในงบฐานะการเงิน</w:t>
      </w:r>
    </w:p>
    <w:p w14:paraId="50DFE17D" w14:textId="77777777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30F4C8" w14:textId="37DA63A2" w:rsidR="00CA7617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(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เครดิตเทอม) แก่ลูกค้าตามนโยบายของกลุ่มบริษัทคือ </w:t>
      </w:r>
      <w:r w:rsidRPr="007A757B">
        <w:rPr>
          <w:rFonts w:ascii="Angsana New" w:hAnsi="Angsana New"/>
          <w:color w:val="000000"/>
          <w:sz w:val="30"/>
          <w:szCs w:val="30"/>
        </w:rPr>
        <w:t>30-90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วัน</w:t>
      </w:r>
    </w:p>
    <w:p w14:paraId="08E3E147" w14:textId="043F2534" w:rsidR="00B2113C" w:rsidRPr="001F2435" w:rsidRDefault="005F5B59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F2435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="00C9510A" w:rsidRPr="001F2435">
        <w:rPr>
          <w:rFonts w:ascii="Angsana New" w:hAnsi="Angsana New"/>
          <w:color w:val="000000"/>
          <w:sz w:val="30"/>
          <w:szCs w:val="30"/>
        </w:rPr>
        <w:t xml:space="preserve">31 </w:t>
      </w:r>
      <w:r w:rsidR="00C9510A" w:rsidRPr="001F2435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C9510A" w:rsidRPr="001F2435">
        <w:rPr>
          <w:rFonts w:ascii="Angsana New" w:hAnsi="Angsana New"/>
          <w:color w:val="000000"/>
          <w:sz w:val="30"/>
          <w:szCs w:val="30"/>
        </w:rPr>
        <w:t>256</w:t>
      </w:r>
      <w:r w:rsidR="00DD70D0" w:rsidRPr="001F2435">
        <w:rPr>
          <w:rFonts w:ascii="Angsana New" w:hAnsi="Angsana New"/>
          <w:color w:val="000000"/>
          <w:sz w:val="30"/>
          <w:szCs w:val="30"/>
        </w:rPr>
        <w:t>8</w:t>
      </w:r>
      <w:r w:rsidR="00C9510A" w:rsidRPr="001F2435">
        <w:rPr>
          <w:rFonts w:ascii="Angsana New" w:hAnsi="Angsana New"/>
          <w:color w:val="000000"/>
          <w:sz w:val="30"/>
          <w:szCs w:val="30"/>
        </w:rPr>
        <w:t xml:space="preserve"> </w:t>
      </w:r>
      <w:r w:rsidR="00C9510A" w:rsidRPr="001F2435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1F243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1F243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1F2435">
        <w:rPr>
          <w:rFonts w:ascii="Angsana New" w:hAnsi="Angsana New"/>
          <w:color w:val="000000"/>
          <w:sz w:val="30"/>
          <w:szCs w:val="30"/>
        </w:rPr>
        <w:t>256</w:t>
      </w:r>
      <w:r w:rsidR="00DD70D0" w:rsidRPr="001F2435">
        <w:rPr>
          <w:rFonts w:ascii="Angsana New" w:hAnsi="Angsana New"/>
          <w:color w:val="000000"/>
          <w:sz w:val="30"/>
          <w:szCs w:val="30"/>
        </w:rPr>
        <w:t>7</w:t>
      </w:r>
      <w:r w:rsidRPr="001F2435">
        <w:rPr>
          <w:rFonts w:ascii="Angsana New" w:hAnsi="Angsana New"/>
          <w:color w:val="000000"/>
          <w:sz w:val="30"/>
          <w:szCs w:val="30"/>
        </w:rPr>
        <w:t xml:space="preserve"> </w:t>
      </w:r>
      <w:r w:rsidR="00DD70D0" w:rsidRPr="001F2435">
        <w:rPr>
          <w:rFonts w:ascii="Angsana New" w:hAnsi="Angsana New"/>
          <w:color w:val="000000"/>
          <w:sz w:val="30"/>
          <w:szCs w:val="30"/>
          <w:cs/>
        </w:rPr>
        <w:t>ลูกหนี้อื่น - บุคคลและกิจการอื่น - สุทธิ มีดังนี้</w:t>
      </w:r>
    </w:p>
    <w:p w14:paraId="0A6DF8D1" w14:textId="77777777" w:rsidR="00A042CD" w:rsidRPr="001F243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975" w:type="dxa"/>
        <w:tblLayout w:type="fixed"/>
        <w:tblLook w:val="04A0" w:firstRow="1" w:lastRow="0" w:firstColumn="1" w:lastColumn="0" w:noHBand="0" w:noVBand="1"/>
      </w:tblPr>
      <w:tblGrid>
        <w:gridCol w:w="3598"/>
        <w:gridCol w:w="1417"/>
        <w:gridCol w:w="236"/>
        <w:gridCol w:w="1408"/>
        <w:gridCol w:w="9"/>
        <w:gridCol w:w="227"/>
        <w:gridCol w:w="9"/>
        <w:gridCol w:w="1417"/>
        <w:gridCol w:w="236"/>
        <w:gridCol w:w="1418"/>
      </w:tblGrid>
      <w:tr w:rsidR="00AE74E4" w:rsidRPr="001F2435" w14:paraId="605D3FE0" w14:textId="77777777" w:rsidTr="008F197C">
        <w:trPr>
          <w:tblHeader/>
        </w:trPr>
        <w:tc>
          <w:tcPr>
            <w:tcW w:w="3598" w:type="dxa"/>
            <w:vAlign w:val="bottom"/>
          </w:tcPr>
          <w:p w14:paraId="56745804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7" w:type="dxa"/>
            <w:gridSpan w:val="9"/>
            <w:tcBorders>
              <w:bottom w:val="single" w:sz="4" w:space="0" w:color="auto"/>
            </w:tcBorders>
            <w:vAlign w:val="bottom"/>
          </w:tcPr>
          <w:p w14:paraId="486185F7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E74E4" w:rsidRPr="001F2435" w14:paraId="0F55A98F" w14:textId="77777777" w:rsidTr="008F197C">
        <w:trPr>
          <w:tblHeader/>
        </w:trPr>
        <w:tc>
          <w:tcPr>
            <w:tcW w:w="3598" w:type="dxa"/>
            <w:vAlign w:val="bottom"/>
          </w:tcPr>
          <w:p w14:paraId="74686AD5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743F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893934B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66822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4E4" w:rsidRPr="001F2435" w14:paraId="7B4B334E" w14:textId="77777777" w:rsidTr="00E36C42">
        <w:trPr>
          <w:tblHeader/>
        </w:trPr>
        <w:tc>
          <w:tcPr>
            <w:tcW w:w="3598" w:type="dxa"/>
            <w:vAlign w:val="bottom"/>
          </w:tcPr>
          <w:p w14:paraId="6456982E" w14:textId="77777777" w:rsidR="00AE74E4" w:rsidRPr="001F2435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9169E" w14:textId="4B5EF1E1" w:rsidR="00AE74E4" w:rsidRPr="001F2435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  <w:r w:rsidR="00FE456D"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85998C" w14:textId="77777777" w:rsidR="00AE74E4" w:rsidRPr="001F2435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43C9" w14:textId="7BF463F0" w:rsidR="00AE74E4" w:rsidRPr="001F2435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FE456D"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3A154B24" w14:textId="77777777" w:rsidR="00AE74E4" w:rsidRPr="001F2435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F07BBE" w14:textId="5E7C9901" w:rsidR="00AE74E4" w:rsidRPr="001F2435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  <w:r w:rsidR="00FE456D"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6DC815CA" w14:textId="77777777" w:rsidR="00AE74E4" w:rsidRPr="001F2435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EA8F" w14:textId="3584A4CA" w:rsidR="00AE74E4" w:rsidRPr="001F2435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FE456D"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AE74E4" w:rsidRPr="001F2435" w14:paraId="17653880" w14:textId="77777777" w:rsidTr="00E36C42">
        <w:trPr>
          <w:tblHeader/>
        </w:trPr>
        <w:tc>
          <w:tcPr>
            <w:tcW w:w="3598" w:type="dxa"/>
            <w:vAlign w:val="bottom"/>
          </w:tcPr>
          <w:p w14:paraId="0EFC42DB" w14:textId="3D437498" w:rsidR="00AE74E4" w:rsidRPr="001F2435" w:rsidRDefault="00AE74E4" w:rsidP="002F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6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F2435">
              <w:rPr>
                <w:rFonts w:ascii="Angsana New" w:hAnsi="Angsana New"/>
                <w:sz w:val="30"/>
                <w:szCs w:val="30"/>
                <w:u w:val="single"/>
                <w:cs/>
              </w:rPr>
              <w:t>ส่วนที่</w:t>
            </w:r>
            <w:r w:rsidR="0049025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1F2435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1F2435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1F2435">
              <w:rPr>
                <w:rFonts w:ascii="Angsana New" w:hAnsi="Angsana New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9D876C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613F74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39CC43D8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53954D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D939106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F7C4F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C0901C" w14:textId="77777777" w:rsidR="00AE74E4" w:rsidRPr="001F2435" w:rsidRDefault="00AE74E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3DBF" w:rsidRPr="001F2435" w14:paraId="2B4B7DD2" w14:textId="77777777" w:rsidTr="00E36C42">
        <w:tc>
          <w:tcPr>
            <w:tcW w:w="3598" w:type="dxa"/>
            <w:vAlign w:val="bottom"/>
          </w:tcPr>
          <w:p w14:paraId="21353991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E2E35" w14:textId="7249BB3B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43,765</w:t>
            </w:r>
          </w:p>
        </w:tc>
        <w:tc>
          <w:tcPr>
            <w:tcW w:w="236" w:type="dxa"/>
            <w:vAlign w:val="bottom"/>
          </w:tcPr>
          <w:p w14:paraId="796F5DC3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06CF45E" w14:textId="4279181E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43,830</w:t>
            </w:r>
          </w:p>
        </w:tc>
        <w:tc>
          <w:tcPr>
            <w:tcW w:w="236" w:type="dxa"/>
            <w:gridSpan w:val="2"/>
            <w:vAlign w:val="bottom"/>
          </w:tcPr>
          <w:p w14:paraId="2EE7996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5F41946" w14:textId="1AECAD7C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43,765</w:t>
            </w:r>
          </w:p>
        </w:tc>
        <w:tc>
          <w:tcPr>
            <w:tcW w:w="236" w:type="dxa"/>
            <w:vAlign w:val="bottom"/>
          </w:tcPr>
          <w:p w14:paraId="007A4FA6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6F4E5623" w14:textId="13EA2C22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43,830</w:t>
            </w:r>
          </w:p>
        </w:tc>
      </w:tr>
      <w:tr w:rsidR="00533DBF" w:rsidRPr="001F2435" w14:paraId="740B9F40" w14:textId="77777777" w:rsidTr="008F197C">
        <w:trPr>
          <w:tblHeader/>
        </w:trPr>
        <w:tc>
          <w:tcPr>
            <w:tcW w:w="3598" w:type="dxa"/>
            <w:vAlign w:val="bottom"/>
          </w:tcPr>
          <w:p w14:paraId="0A269F1C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 *</w:t>
            </w:r>
          </w:p>
        </w:tc>
        <w:tc>
          <w:tcPr>
            <w:tcW w:w="1417" w:type="dxa"/>
            <w:vAlign w:val="bottom"/>
          </w:tcPr>
          <w:p w14:paraId="06B2A308" w14:textId="11A0B45B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</w:rPr>
              <w:t>25,842</w:t>
            </w:r>
          </w:p>
        </w:tc>
        <w:tc>
          <w:tcPr>
            <w:tcW w:w="236" w:type="dxa"/>
            <w:vAlign w:val="bottom"/>
          </w:tcPr>
          <w:p w14:paraId="0E2523AE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1D67F69" w14:textId="03FE6C94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24,722</w:t>
            </w:r>
          </w:p>
        </w:tc>
        <w:tc>
          <w:tcPr>
            <w:tcW w:w="236" w:type="dxa"/>
            <w:gridSpan w:val="2"/>
            <w:vAlign w:val="bottom"/>
          </w:tcPr>
          <w:p w14:paraId="5CE2B7A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0ABAF8D" w14:textId="04C83622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25,741</w:t>
            </w:r>
          </w:p>
        </w:tc>
        <w:tc>
          <w:tcPr>
            <w:tcW w:w="236" w:type="dxa"/>
            <w:vAlign w:val="bottom"/>
          </w:tcPr>
          <w:p w14:paraId="557A64B3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37614DF" w14:textId="6FF26C9B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24,622</w:t>
            </w:r>
          </w:p>
        </w:tc>
      </w:tr>
      <w:tr w:rsidR="00533DBF" w:rsidRPr="001F2435" w14:paraId="67BEB637" w14:textId="77777777" w:rsidTr="008F197C">
        <w:tc>
          <w:tcPr>
            <w:tcW w:w="3598" w:type="dxa"/>
            <w:vAlign w:val="bottom"/>
          </w:tcPr>
          <w:p w14:paraId="7CE95E3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F9F6C" w14:textId="5D33CC84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</w:rPr>
              <w:t>22,310</w:t>
            </w:r>
          </w:p>
        </w:tc>
        <w:tc>
          <w:tcPr>
            <w:tcW w:w="236" w:type="dxa"/>
            <w:vAlign w:val="bottom"/>
          </w:tcPr>
          <w:p w14:paraId="7B23C46D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63393C4" w14:textId="2E060375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17,796</w:t>
            </w:r>
          </w:p>
        </w:tc>
        <w:tc>
          <w:tcPr>
            <w:tcW w:w="236" w:type="dxa"/>
            <w:gridSpan w:val="2"/>
            <w:vAlign w:val="bottom"/>
          </w:tcPr>
          <w:p w14:paraId="23B89DF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C901B49" w14:textId="0FD15FCA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13,500</w:t>
            </w:r>
          </w:p>
        </w:tc>
        <w:tc>
          <w:tcPr>
            <w:tcW w:w="236" w:type="dxa"/>
            <w:vAlign w:val="bottom"/>
          </w:tcPr>
          <w:p w14:paraId="3F73BF93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56892E36" w14:textId="47F8D3CB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9,725</w:t>
            </w:r>
          </w:p>
        </w:tc>
      </w:tr>
      <w:tr w:rsidR="00533DBF" w:rsidRPr="001F2435" w14:paraId="788EEA75" w14:textId="77777777" w:rsidTr="008F197C">
        <w:tc>
          <w:tcPr>
            <w:tcW w:w="3598" w:type="dxa"/>
            <w:vAlign w:val="bottom"/>
          </w:tcPr>
          <w:p w14:paraId="1A614BB3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1E533" w14:textId="2739CC68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</w:rPr>
              <w:t>10,668</w:t>
            </w:r>
          </w:p>
        </w:tc>
        <w:tc>
          <w:tcPr>
            <w:tcW w:w="236" w:type="dxa"/>
            <w:vAlign w:val="bottom"/>
          </w:tcPr>
          <w:p w14:paraId="5AE2A0D4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340D3E9" w14:textId="4856EE5D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16,200</w:t>
            </w:r>
          </w:p>
        </w:tc>
        <w:tc>
          <w:tcPr>
            <w:tcW w:w="236" w:type="dxa"/>
            <w:gridSpan w:val="2"/>
            <w:vAlign w:val="bottom"/>
          </w:tcPr>
          <w:p w14:paraId="290E64E4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841511A" w14:textId="6E548D04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9,772</w:t>
            </w:r>
          </w:p>
        </w:tc>
        <w:tc>
          <w:tcPr>
            <w:tcW w:w="236" w:type="dxa"/>
            <w:vAlign w:val="bottom"/>
          </w:tcPr>
          <w:p w14:paraId="6CD116DA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C66A32E" w14:textId="07583E06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14,177</w:t>
            </w:r>
          </w:p>
        </w:tc>
      </w:tr>
      <w:tr w:rsidR="00533DBF" w:rsidRPr="001F2435" w14:paraId="6B37CD3F" w14:textId="77777777" w:rsidTr="008F197C">
        <w:tc>
          <w:tcPr>
            <w:tcW w:w="3598" w:type="dxa"/>
            <w:vAlign w:val="bottom"/>
          </w:tcPr>
          <w:p w14:paraId="1DC5870A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A39EA" w14:textId="6F636D32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6,766</w:t>
            </w:r>
          </w:p>
        </w:tc>
        <w:tc>
          <w:tcPr>
            <w:tcW w:w="236" w:type="dxa"/>
            <w:vAlign w:val="bottom"/>
          </w:tcPr>
          <w:p w14:paraId="77EC9115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86D2FB" w14:textId="7A53674B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36" w:type="dxa"/>
            <w:gridSpan w:val="2"/>
            <w:vAlign w:val="bottom"/>
          </w:tcPr>
          <w:p w14:paraId="5458C6DE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CD20AC3" w14:textId="3CB2BAFB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6,237</w:t>
            </w:r>
          </w:p>
        </w:tc>
        <w:tc>
          <w:tcPr>
            <w:tcW w:w="236" w:type="dxa"/>
            <w:vAlign w:val="bottom"/>
          </w:tcPr>
          <w:p w14:paraId="50F3CC0E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3E8209C" w14:textId="20AD1844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7,914</w:t>
            </w:r>
          </w:p>
        </w:tc>
      </w:tr>
      <w:tr w:rsidR="00533DBF" w:rsidRPr="001F2435" w14:paraId="231A1B6B" w14:textId="77777777" w:rsidTr="008F197C">
        <w:tc>
          <w:tcPr>
            <w:tcW w:w="3598" w:type="dxa"/>
            <w:vAlign w:val="bottom"/>
          </w:tcPr>
          <w:p w14:paraId="56C9DC27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9E29" w14:textId="546118F0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</w:rPr>
              <w:t>6,573</w:t>
            </w:r>
          </w:p>
        </w:tc>
        <w:tc>
          <w:tcPr>
            <w:tcW w:w="236" w:type="dxa"/>
            <w:vAlign w:val="bottom"/>
          </w:tcPr>
          <w:p w14:paraId="07334425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54C9EA39" w14:textId="021CA591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6,177</w:t>
            </w:r>
          </w:p>
        </w:tc>
        <w:tc>
          <w:tcPr>
            <w:tcW w:w="236" w:type="dxa"/>
            <w:gridSpan w:val="2"/>
            <w:vAlign w:val="bottom"/>
          </w:tcPr>
          <w:p w14:paraId="612B820B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28CB11" w14:textId="2FBBF1A5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6,492</w:t>
            </w:r>
          </w:p>
        </w:tc>
        <w:tc>
          <w:tcPr>
            <w:tcW w:w="236" w:type="dxa"/>
            <w:vAlign w:val="bottom"/>
          </w:tcPr>
          <w:p w14:paraId="01033AAC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EE96BF" w14:textId="33B3F8AF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6,063</w:t>
            </w:r>
          </w:p>
        </w:tc>
      </w:tr>
      <w:tr w:rsidR="00533DBF" w:rsidRPr="001F2435" w14:paraId="0129827D" w14:textId="77777777" w:rsidTr="008F197C">
        <w:tc>
          <w:tcPr>
            <w:tcW w:w="3598" w:type="dxa"/>
            <w:vAlign w:val="bottom"/>
          </w:tcPr>
          <w:p w14:paraId="3B9AAAD1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F0B0" w14:textId="2C06A01B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115,924</w:t>
            </w:r>
          </w:p>
        </w:tc>
        <w:tc>
          <w:tcPr>
            <w:tcW w:w="236" w:type="dxa"/>
            <w:vAlign w:val="bottom"/>
          </w:tcPr>
          <w:p w14:paraId="5AF964D4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C9E1180" w14:textId="794BCE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117,16</w:t>
            </w: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47123856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08171B" w14:textId="58322533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105,507</w:t>
            </w:r>
          </w:p>
        </w:tc>
        <w:tc>
          <w:tcPr>
            <w:tcW w:w="236" w:type="dxa"/>
            <w:vAlign w:val="bottom"/>
          </w:tcPr>
          <w:p w14:paraId="4E6B34CF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D5C66A" w14:textId="4321B7B5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106,331</w:t>
            </w:r>
          </w:p>
        </w:tc>
      </w:tr>
      <w:tr w:rsidR="00533DBF" w:rsidRPr="001F2435" w14:paraId="17A2EB02" w14:textId="77777777" w:rsidTr="008F197C">
        <w:tc>
          <w:tcPr>
            <w:tcW w:w="3598" w:type="dxa"/>
            <w:vAlign w:val="bottom"/>
          </w:tcPr>
          <w:p w14:paraId="307FAECF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 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0AEB" w14:textId="4610B4B2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(  </w:t>
            </w:r>
            <w:proofErr w:type="gramEnd"/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3,997)</w:t>
            </w:r>
          </w:p>
        </w:tc>
        <w:tc>
          <w:tcPr>
            <w:tcW w:w="236" w:type="dxa"/>
            <w:vAlign w:val="bottom"/>
          </w:tcPr>
          <w:p w14:paraId="2549AA4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6156FBF" w14:textId="6BC392F0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3,997)</w:t>
            </w:r>
          </w:p>
        </w:tc>
        <w:tc>
          <w:tcPr>
            <w:tcW w:w="236" w:type="dxa"/>
            <w:gridSpan w:val="2"/>
            <w:vAlign w:val="bottom"/>
          </w:tcPr>
          <w:p w14:paraId="4F6CB256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027B6D" w14:textId="5ED65974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(  </w:t>
            </w:r>
            <w:proofErr w:type="gramEnd"/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3,997)</w:t>
            </w:r>
          </w:p>
        </w:tc>
        <w:tc>
          <w:tcPr>
            <w:tcW w:w="236" w:type="dxa"/>
            <w:vAlign w:val="bottom"/>
          </w:tcPr>
          <w:p w14:paraId="3245CF3A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2BBA9D" w14:textId="08BFED94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(  </w:t>
            </w:r>
            <w:proofErr w:type="gramEnd"/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 xml:space="preserve"> 3,997)</w:t>
            </w:r>
          </w:p>
        </w:tc>
      </w:tr>
      <w:tr w:rsidR="00533DBF" w:rsidRPr="001F2435" w14:paraId="489EBCDF" w14:textId="77777777" w:rsidTr="008F197C">
        <w:tc>
          <w:tcPr>
            <w:tcW w:w="3598" w:type="dxa"/>
            <w:vAlign w:val="bottom"/>
          </w:tcPr>
          <w:p w14:paraId="601E7AA0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3303C" w14:textId="09F0DF31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3D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111,927</w:t>
            </w:r>
          </w:p>
        </w:tc>
        <w:tc>
          <w:tcPr>
            <w:tcW w:w="236" w:type="dxa"/>
            <w:vAlign w:val="bottom"/>
          </w:tcPr>
          <w:p w14:paraId="6E6E14AF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C61D5" w14:textId="2B29CAA2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113,169</w:t>
            </w:r>
          </w:p>
        </w:tc>
        <w:tc>
          <w:tcPr>
            <w:tcW w:w="236" w:type="dxa"/>
            <w:gridSpan w:val="2"/>
            <w:vAlign w:val="bottom"/>
          </w:tcPr>
          <w:p w14:paraId="2BE1DD5B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AFA6" w14:textId="60329B78" w:rsidR="00533DBF" w:rsidRPr="00533DBF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3DB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101,510</w:t>
            </w:r>
          </w:p>
        </w:tc>
        <w:tc>
          <w:tcPr>
            <w:tcW w:w="236" w:type="dxa"/>
            <w:vAlign w:val="bottom"/>
          </w:tcPr>
          <w:p w14:paraId="766020A2" w14:textId="77777777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0E2EE" w14:textId="06F1B849" w:rsidR="00533DBF" w:rsidRPr="001F2435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102,334</w:t>
            </w:r>
          </w:p>
        </w:tc>
      </w:tr>
      <w:tr w:rsidR="00123A9E" w:rsidRPr="001F2435" w14:paraId="2A84DAA6" w14:textId="77777777" w:rsidTr="008F197C">
        <w:tc>
          <w:tcPr>
            <w:tcW w:w="3598" w:type="dxa"/>
            <w:vAlign w:val="bottom"/>
          </w:tcPr>
          <w:p w14:paraId="0CC08CE2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973B8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094DD6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bottom"/>
          </w:tcPr>
          <w:p w14:paraId="73FBC51C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C5B01F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7024CEE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E4E4517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BBD5C24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23A9E" w:rsidRPr="001F2435" w14:paraId="4BA8FC21" w14:textId="77777777" w:rsidTr="008F197C">
        <w:tc>
          <w:tcPr>
            <w:tcW w:w="3598" w:type="dxa"/>
            <w:vAlign w:val="bottom"/>
          </w:tcPr>
          <w:p w14:paraId="45C4D8AA" w14:textId="147DD608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F2435">
              <w:rPr>
                <w:rFonts w:ascii="Angsana New" w:hAnsi="Angsana New"/>
                <w:sz w:val="30"/>
                <w:szCs w:val="30"/>
                <w:u w:val="single"/>
                <w:cs/>
              </w:rPr>
              <w:t>ส่วนที่</w:t>
            </w:r>
            <w:r w:rsidR="0049025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8BABD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E0BB5A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0804B9B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4E13FF8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05FCB95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611FFB4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B8B5783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23A9E" w:rsidRPr="001F2435" w14:paraId="7E6BF12B" w14:textId="77777777" w:rsidTr="008F197C">
        <w:tc>
          <w:tcPr>
            <w:tcW w:w="3598" w:type="dxa"/>
            <w:vAlign w:val="bottom"/>
          </w:tcPr>
          <w:p w14:paraId="2CDD5907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2F9E" w14:textId="118D21DF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36" w:type="dxa"/>
            <w:vAlign w:val="bottom"/>
          </w:tcPr>
          <w:p w14:paraId="0908A495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bottom"/>
          </w:tcPr>
          <w:p w14:paraId="2B9E95FD" w14:textId="6AC65AF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36" w:type="dxa"/>
            <w:gridSpan w:val="2"/>
            <w:vAlign w:val="bottom"/>
          </w:tcPr>
          <w:p w14:paraId="7DECC4AD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F4222C5" w14:textId="3DB6C10F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36" w:type="dxa"/>
            <w:vAlign w:val="bottom"/>
          </w:tcPr>
          <w:p w14:paraId="273CDE92" w14:textId="77777777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5335C61" w14:textId="27B91EFF" w:rsidR="00123A9E" w:rsidRPr="001F2435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F2435"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</w:tr>
    </w:tbl>
    <w:p w14:paraId="6B4B8461" w14:textId="77777777" w:rsidR="00FE456D" w:rsidRPr="001F2435" w:rsidRDefault="00FE456D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17447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78F34E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C1579A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2B8DA1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6E430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761AC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73AC7E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7273C8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B4761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34EC8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F77938" w14:textId="2FB5DC46" w:rsidR="00692D71" w:rsidRPr="00564DC5" w:rsidRDefault="00FE456D" w:rsidP="00301EA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27"/>
          <w:szCs w:val="27"/>
        </w:rPr>
      </w:pPr>
      <w:r w:rsidRPr="00564DC5">
        <w:rPr>
          <w:rFonts w:ascii="Angsana New" w:hAnsi="Angsana New"/>
          <w:b/>
          <w:bCs/>
          <w:sz w:val="27"/>
          <w:szCs w:val="27"/>
          <w:cs/>
        </w:rPr>
        <w:lastRenderedPageBreak/>
        <w:t>เงินลงทุนในบริษัทย่อย - สุทธิ</w:t>
      </w:r>
    </w:p>
    <w:tbl>
      <w:tblPr>
        <w:tblpPr w:leftFromText="180" w:rightFromText="180" w:vertAnchor="text" w:horzAnchor="margin" w:tblpY="272"/>
        <w:tblW w:w="10115" w:type="dxa"/>
        <w:tblLook w:val="01E0" w:firstRow="1" w:lastRow="1" w:firstColumn="1" w:lastColumn="1" w:noHBand="0" w:noVBand="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FE456D" w:rsidRPr="00564DC5" w14:paraId="5FA8611D" w14:textId="77777777" w:rsidTr="008F197C">
        <w:tc>
          <w:tcPr>
            <w:tcW w:w="2660" w:type="dxa"/>
            <w:vAlign w:val="bottom"/>
          </w:tcPr>
          <w:p w14:paraId="4378C661" w14:textId="77777777" w:rsidR="00FE456D" w:rsidRPr="00564DC5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14:paraId="0B5F3CB3" w14:textId="77777777" w:rsidR="00FE456D" w:rsidRPr="00564DC5" w:rsidRDefault="00FE456D" w:rsidP="008F197C">
            <w:pPr>
              <w:pStyle w:val="1"/>
              <w:widowControl/>
              <w:ind w:right="-180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E456D" w:rsidRPr="00564DC5" w14:paraId="6EB26104" w14:textId="77777777" w:rsidTr="008F197C">
        <w:tc>
          <w:tcPr>
            <w:tcW w:w="2660" w:type="dxa"/>
            <w:vAlign w:val="bottom"/>
          </w:tcPr>
          <w:p w14:paraId="59A27751" w14:textId="77777777" w:rsidR="00FE456D" w:rsidRPr="00564DC5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839D7" w14:textId="77777777" w:rsidR="00FE456D" w:rsidRPr="00564DC5" w:rsidRDefault="00FE456D" w:rsidP="008F197C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  <w:p w14:paraId="445FB7A9" w14:textId="77777777" w:rsidR="00FE456D" w:rsidRPr="00564DC5" w:rsidRDefault="00FE456D" w:rsidP="008F197C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 (</w:t>
            </w: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พันบาท</w:t>
            </w: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159DF8" w14:textId="77777777" w:rsidR="00FE456D" w:rsidRPr="00564DC5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A0931" w14:textId="77777777" w:rsidR="00FE456D" w:rsidRPr="00564DC5" w:rsidRDefault="00FE456D" w:rsidP="008F197C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สัดส่วนการถือหุ้นทั้งทางตรงและทางอ้อมของบริษัท </w:t>
            </w:r>
          </w:p>
          <w:p w14:paraId="301F44F7" w14:textId="77777777" w:rsidR="00FE456D" w:rsidRPr="00564DC5" w:rsidRDefault="00FE456D" w:rsidP="008F197C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A578FE" w14:textId="77777777" w:rsidR="00FE456D" w:rsidRPr="00564DC5" w:rsidRDefault="00FE456D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F8A20" w14:textId="77777777" w:rsidR="00FE456D" w:rsidRPr="00564DC5" w:rsidRDefault="00FE456D" w:rsidP="008F197C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มูลค่าเงินลงทุน</w:t>
            </w:r>
          </w:p>
          <w:p w14:paraId="4A02F65E" w14:textId="77777777" w:rsidR="00FE456D" w:rsidRPr="00564DC5" w:rsidRDefault="00FE456D" w:rsidP="008F197C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</w:rPr>
              <w:t>(</w:t>
            </w: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พันบาท</w:t>
            </w:r>
            <w:r w:rsidRPr="00564DC5">
              <w:rPr>
                <w:rFonts w:ascii="Angsana New" w:hAnsi="Angsana New" w:cs="Angsana New"/>
                <w:color w:val="auto"/>
                <w:sz w:val="27"/>
                <w:szCs w:val="27"/>
              </w:rPr>
              <w:t>)</w:t>
            </w:r>
          </w:p>
        </w:tc>
      </w:tr>
      <w:tr w:rsidR="00FE456D" w:rsidRPr="00564DC5" w14:paraId="6E512498" w14:textId="77777777" w:rsidTr="008F197C">
        <w:tc>
          <w:tcPr>
            <w:tcW w:w="2660" w:type="dxa"/>
            <w:vAlign w:val="bottom"/>
          </w:tcPr>
          <w:p w14:paraId="4C40D3BC" w14:textId="0FD66981" w:rsidR="00FE456D" w:rsidRPr="00564DC5" w:rsidRDefault="001F2435" w:rsidP="001F2435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64DC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07A1BF" w14:textId="55D3E680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มีนาคม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236" w:type="dxa"/>
            <w:vAlign w:val="bottom"/>
          </w:tcPr>
          <w:p w14:paraId="35D4FD0C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6FC7520" w14:textId="278A1D3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2567</w:t>
            </w:r>
          </w:p>
        </w:tc>
        <w:tc>
          <w:tcPr>
            <w:tcW w:w="236" w:type="dxa"/>
            <w:vAlign w:val="bottom"/>
          </w:tcPr>
          <w:p w14:paraId="5E26163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62EB0F7" w14:textId="373F1F4D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มีนาคม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236" w:type="dxa"/>
            <w:vAlign w:val="bottom"/>
          </w:tcPr>
          <w:p w14:paraId="7847D90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75DF7EC" w14:textId="2B889E1E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2567</w:t>
            </w:r>
          </w:p>
        </w:tc>
        <w:tc>
          <w:tcPr>
            <w:tcW w:w="236" w:type="dxa"/>
            <w:vAlign w:val="bottom"/>
          </w:tcPr>
          <w:p w14:paraId="6AFD07DA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8231E6D" w14:textId="2D98CA55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มีนาคม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2568</w:t>
            </w:r>
          </w:p>
        </w:tc>
        <w:tc>
          <w:tcPr>
            <w:tcW w:w="236" w:type="dxa"/>
            <w:vAlign w:val="bottom"/>
          </w:tcPr>
          <w:p w14:paraId="4652E230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4BC13D1" w14:textId="0F7A4066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564DC5">
              <w:rPr>
                <w:rFonts w:ascii="Angsana New" w:hAnsi="Angsana New"/>
                <w:color w:val="000000"/>
                <w:sz w:val="27"/>
                <w:szCs w:val="27"/>
              </w:rPr>
              <w:t xml:space="preserve"> 2567</w:t>
            </w:r>
          </w:p>
        </w:tc>
      </w:tr>
      <w:tr w:rsidR="00FE456D" w:rsidRPr="00564DC5" w14:paraId="52AFE5ED" w14:textId="77777777" w:rsidTr="008F197C">
        <w:tc>
          <w:tcPr>
            <w:tcW w:w="2660" w:type="dxa"/>
            <w:vAlign w:val="bottom"/>
          </w:tcPr>
          <w:p w14:paraId="13A19D92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269A9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587AA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D328BC7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9376C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3FF3D0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95AA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597049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80BEC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0E01E7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vAlign w:val="bottom"/>
          </w:tcPr>
          <w:p w14:paraId="3D6BB1F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vAlign w:val="bottom"/>
          </w:tcPr>
          <w:p w14:paraId="67982427" w14:textId="469C1715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</w:tr>
      <w:tr w:rsidR="00FE456D" w:rsidRPr="00564DC5" w14:paraId="53B4F0A8" w14:textId="77777777" w:rsidTr="008F197C">
        <w:tc>
          <w:tcPr>
            <w:tcW w:w="2660" w:type="dxa"/>
          </w:tcPr>
          <w:p w14:paraId="4114954E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บริษัท อีซีเอฟ โฮล</w:t>
            </w:r>
            <w:proofErr w:type="spellStart"/>
            <w:r w:rsidRPr="00564DC5">
              <w:rPr>
                <w:rFonts w:ascii="Angsana New" w:hAnsi="Angsana New"/>
                <w:sz w:val="27"/>
                <w:szCs w:val="27"/>
                <w:cs/>
              </w:rPr>
              <w:t>ดิ้งส์</w:t>
            </w:r>
            <w:proofErr w:type="spellEnd"/>
            <w:r w:rsidRPr="00564DC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0B3D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12005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366278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07130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70C03D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94</w:t>
            </w:r>
            <w:r w:rsidRPr="00564DC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64DC5"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BCAD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CF0618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94</w:t>
            </w:r>
            <w:r w:rsidRPr="00564DC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64DC5"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B762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A51844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42,500</w:t>
            </w:r>
          </w:p>
        </w:tc>
        <w:tc>
          <w:tcPr>
            <w:tcW w:w="236" w:type="dxa"/>
            <w:vAlign w:val="bottom"/>
          </w:tcPr>
          <w:p w14:paraId="044C48CD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vAlign w:val="bottom"/>
          </w:tcPr>
          <w:p w14:paraId="7D918C01" w14:textId="28066B9C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42,500</w:t>
            </w:r>
          </w:p>
        </w:tc>
      </w:tr>
      <w:tr w:rsidR="00FE456D" w:rsidRPr="00564DC5" w14:paraId="7129C325" w14:textId="77777777" w:rsidTr="008F197C">
        <w:tc>
          <w:tcPr>
            <w:tcW w:w="2660" w:type="dxa"/>
          </w:tcPr>
          <w:p w14:paraId="5F814541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บริษัท อีซีเอฟ พาว</w:t>
            </w:r>
            <w:proofErr w:type="spellStart"/>
            <w:r w:rsidRPr="00564DC5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564DC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4AC1D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909,283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BAFF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D9AACF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909,283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A3A7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1D21D6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E01E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85B074F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340AC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28DA300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909,282</w:t>
            </w:r>
          </w:p>
        </w:tc>
        <w:tc>
          <w:tcPr>
            <w:tcW w:w="236" w:type="dxa"/>
            <w:vAlign w:val="bottom"/>
          </w:tcPr>
          <w:p w14:paraId="5EB2E767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vAlign w:val="bottom"/>
          </w:tcPr>
          <w:p w14:paraId="1064414C" w14:textId="55001E81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909,282</w:t>
            </w:r>
          </w:p>
        </w:tc>
      </w:tr>
      <w:tr w:rsidR="00FE456D" w:rsidRPr="00564DC5" w14:paraId="0B5179A2" w14:textId="77777777" w:rsidTr="008F197C">
        <w:tc>
          <w:tcPr>
            <w:tcW w:w="2660" w:type="dxa"/>
          </w:tcPr>
          <w:p w14:paraId="6A3047AB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บริษัท แพลนเนทบอร</w:t>
            </w:r>
            <w:proofErr w:type="spellStart"/>
            <w:r w:rsidRPr="00564DC5">
              <w:rPr>
                <w:rFonts w:ascii="Angsana New" w:hAnsi="Angsana New"/>
                <w:sz w:val="27"/>
                <w:szCs w:val="27"/>
                <w:cs/>
              </w:rPr>
              <w:t>์ด</w:t>
            </w:r>
            <w:proofErr w:type="spellEnd"/>
            <w:r w:rsidRPr="00564DC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3A543F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C8A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B24B1B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2ADC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C9134CF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57</w:t>
            </w:r>
            <w:r w:rsidRPr="00564DC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64DC5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A3C5A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AE2C3C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57</w:t>
            </w:r>
            <w:r w:rsidRPr="00564DC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564DC5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D8BE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36CD1E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7,125</w:t>
            </w:r>
          </w:p>
        </w:tc>
        <w:tc>
          <w:tcPr>
            <w:tcW w:w="236" w:type="dxa"/>
            <w:vAlign w:val="bottom"/>
          </w:tcPr>
          <w:p w14:paraId="60BD01C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vAlign w:val="bottom"/>
          </w:tcPr>
          <w:p w14:paraId="4DFA02FD" w14:textId="74963048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7,125</w:t>
            </w:r>
          </w:p>
        </w:tc>
      </w:tr>
      <w:tr w:rsidR="00FE456D" w:rsidRPr="00564DC5" w14:paraId="7781ED6C" w14:textId="77777777" w:rsidTr="008F197C">
        <w:tc>
          <w:tcPr>
            <w:tcW w:w="2660" w:type="dxa"/>
          </w:tcPr>
          <w:p w14:paraId="0A7D9665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FF4F3A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F0FD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25F14DA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AFCB22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710AC5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F9EE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D6EF67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19C62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FB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36" w:type="dxa"/>
            <w:vAlign w:val="bottom"/>
          </w:tcPr>
          <w:p w14:paraId="2846FE7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69C5BFE" w14:textId="1DE2A06F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</w:tr>
      <w:tr w:rsidR="00FE456D" w:rsidRPr="00564DC5" w14:paraId="1B1C47F7" w14:textId="77777777" w:rsidTr="008F197C">
        <w:tc>
          <w:tcPr>
            <w:tcW w:w="2660" w:type="dxa"/>
          </w:tcPr>
          <w:p w14:paraId="4E7E3362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8606D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C1A14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954F09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9EBBDB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69982B9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38B59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C9B5F82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BEF8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08D5F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960,907</w:t>
            </w:r>
          </w:p>
        </w:tc>
        <w:tc>
          <w:tcPr>
            <w:tcW w:w="236" w:type="dxa"/>
            <w:vAlign w:val="bottom"/>
          </w:tcPr>
          <w:p w14:paraId="400C371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FA9AB45" w14:textId="78559610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960,907</w:t>
            </w:r>
          </w:p>
        </w:tc>
      </w:tr>
      <w:tr w:rsidR="00FE456D" w:rsidRPr="00564DC5" w14:paraId="329C5855" w14:textId="77777777" w:rsidTr="008F197C">
        <w:tc>
          <w:tcPr>
            <w:tcW w:w="2660" w:type="dxa"/>
          </w:tcPr>
          <w:p w14:paraId="270196AA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หัก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FDB9A0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C6D5A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8FEB5FF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98B1B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E63DD4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DEB62D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BFF8CC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C788A1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14B06" w14:textId="66570DBB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564DC5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="001636C8" w:rsidRPr="00564DC5">
              <w:rPr>
                <w:rFonts w:ascii="Angsana New" w:hAnsi="Angsana New"/>
                <w:sz w:val="27"/>
                <w:szCs w:val="27"/>
              </w:rPr>
              <w:t xml:space="preserve"> 33,68</w:t>
            </w:r>
            <w:r w:rsidR="001636C8" w:rsidRPr="00564DC5">
              <w:rPr>
                <w:rFonts w:ascii="Angsana New" w:hAnsi="Angsana New"/>
                <w:sz w:val="27"/>
                <w:szCs w:val="27"/>
                <w:cs/>
              </w:rPr>
              <w:t>8</w:t>
            </w:r>
            <w:r w:rsidRPr="00564DC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72380A68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AF420D4" w14:textId="4ABAC1A8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proofErr w:type="gramStart"/>
            <w:r w:rsidRPr="00564DC5">
              <w:rPr>
                <w:rFonts w:ascii="Angsana New" w:hAnsi="Angsana New"/>
                <w:sz w:val="27"/>
                <w:szCs w:val="27"/>
              </w:rPr>
              <w:t>(  28,375</w:t>
            </w:r>
            <w:proofErr w:type="gramEnd"/>
            <w:r w:rsidRPr="00564DC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E456D" w:rsidRPr="00564DC5" w14:paraId="53A6CEC8" w14:textId="77777777" w:rsidTr="008F197C">
        <w:tc>
          <w:tcPr>
            <w:tcW w:w="2660" w:type="dxa"/>
          </w:tcPr>
          <w:p w14:paraId="32F57D56" w14:textId="77777777" w:rsidR="00FE456D" w:rsidRPr="00564DC5" w:rsidRDefault="00FE456D" w:rsidP="002F5F98">
            <w:pPr>
              <w:tabs>
                <w:tab w:val="left" w:pos="162"/>
              </w:tabs>
              <w:spacing w:line="240" w:lineRule="auto"/>
              <w:ind w:right="-270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D6188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777CB5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F81626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76AD4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BE39320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903453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B343E2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421F02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C87AF" w14:textId="09CB729A" w:rsidR="00FE456D" w:rsidRPr="00564DC5" w:rsidRDefault="001636C8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927,219</w:t>
            </w:r>
          </w:p>
        </w:tc>
        <w:tc>
          <w:tcPr>
            <w:tcW w:w="236" w:type="dxa"/>
            <w:vAlign w:val="bottom"/>
          </w:tcPr>
          <w:p w14:paraId="6ADE3D6E" w14:textId="77777777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7A4B6" w14:textId="271B298B" w:rsidR="00FE456D" w:rsidRPr="00564DC5" w:rsidRDefault="00FE456D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64DC5">
              <w:rPr>
                <w:rFonts w:ascii="Angsana New" w:hAnsi="Angsana New"/>
                <w:sz w:val="27"/>
                <w:szCs w:val="27"/>
              </w:rPr>
              <w:t>932,532</w:t>
            </w:r>
          </w:p>
        </w:tc>
      </w:tr>
    </w:tbl>
    <w:p w14:paraId="13B588C0" w14:textId="77777777" w:rsidR="009E0FF5" w:rsidRPr="006F5DF6" w:rsidRDefault="009E0FF5" w:rsidP="0088685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F35C689" w14:textId="54D1E7C6" w:rsidR="0088685B" w:rsidRPr="00564DC5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  <w:r w:rsidRPr="00564DC5">
        <w:rPr>
          <w:rFonts w:ascii="Angsana New" w:hAnsi="Angsana New"/>
          <w:sz w:val="27"/>
          <w:szCs w:val="27"/>
          <w:cs/>
        </w:rPr>
        <w:t xml:space="preserve">ในระหว่างปี </w:t>
      </w:r>
      <w:r w:rsidR="00F505C9" w:rsidRPr="00564DC5">
        <w:rPr>
          <w:rFonts w:ascii="Angsana New" w:hAnsi="Angsana New"/>
          <w:sz w:val="27"/>
          <w:szCs w:val="27"/>
        </w:rPr>
        <w:t>256</w:t>
      </w:r>
      <w:r w:rsidR="00FE456D" w:rsidRPr="00564DC5">
        <w:rPr>
          <w:rFonts w:ascii="Angsana New" w:hAnsi="Angsana New"/>
          <w:sz w:val="27"/>
          <w:szCs w:val="27"/>
        </w:rPr>
        <w:t>8</w:t>
      </w:r>
      <w:r w:rsidRPr="00564DC5">
        <w:rPr>
          <w:rFonts w:ascii="Angsana New" w:hAnsi="Angsana New"/>
          <w:sz w:val="27"/>
          <w:szCs w:val="27"/>
          <w:cs/>
        </w:rPr>
        <w:t xml:space="preserve"> และ </w:t>
      </w:r>
      <w:r w:rsidR="00F505C9" w:rsidRPr="00564DC5">
        <w:rPr>
          <w:rFonts w:ascii="Angsana New" w:hAnsi="Angsana New"/>
          <w:sz w:val="27"/>
          <w:szCs w:val="27"/>
        </w:rPr>
        <w:t>256</w:t>
      </w:r>
      <w:r w:rsidR="00FE456D" w:rsidRPr="00564DC5">
        <w:rPr>
          <w:rFonts w:ascii="Angsana New" w:hAnsi="Angsana New"/>
          <w:sz w:val="27"/>
          <w:szCs w:val="27"/>
        </w:rPr>
        <w:t>7</w:t>
      </w:r>
      <w:r w:rsidRPr="00564DC5">
        <w:rPr>
          <w:rFonts w:ascii="Angsana New" w:hAnsi="Angsana New"/>
          <w:sz w:val="27"/>
          <w:szCs w:val="27"/>
          <w:cs/>
        </w:rPr>
        <w:t xml:space="preserve"> บริษัทย่อยไม่มีการประกาศจ่ายเงินปันผลแก่ผู้ถือหุ้น</w:t>
      </w:r>
    </w:p>
    <w:p w14:paraId="0D0E474C" w14:textId="77777777" w:rsidR="0088685B" w:rsidRPr="006F5DF6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15FAAB8" w14:textId="63F75BB6" w:rsidR="00FE456D" w:rsidRPr="00564DC5" w:rsidRDefault="00FE456D" w:rsidP="00FE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7"/>
          <w:szCs w:val="27"/>
        </w:rPr>
      </w:pPr>
      <w:r w:rsidRPr="00564DC5">
        <w:rPr>
          <w:rFonts w:ascii="Angsana New" w:hAnsi="Angsana New"/>
          <w:color w:val="000000"/>
          <w:sz w:val="27"/>
          <w:szCs w:val="27"/>
          <w:cs/>
        </w:rPr>
        <w:t xml:space="preserve">ในระหว่างปี </w:t>
      </w:r>
      <w:r w:rsidRPr="00564DC5">
        <w:rPr>
          <w:rFonts w:ascii="Angsana New" w:hAnsi="Angsana New"/>
          <w:color w:val="000000"/>
          <w:sz w:val="27"/>
          <w:szCs w:val="27"/>
        </w:rPr>
        <w:t xml:space="preserve">2568 </w:t>
      </w:r>
      <w:r w:rsidRPr="00564DC5">
        <w:rPr>
          <w:rFonts w:ascii="Angsana New" w:hAnsi="Angsana New"/>
          <w:color w:val="000000"/>
          <w:sz w:val="27"/>
          <w:szCs w:val="27"/>
          <w:cs/>
        </w:rPr>
        <w:t>ฝ่ายบริหารได้พิจารณาแผนงานของบริษัท อีซีเอฟ โฮล</w:t>
      </w:r>
      <w:proofErr w:type="spellStart"/>
      <w:r w:rsidRPr="00564DC5">
        <w:rPr>
          <w:rFonts w:ascii="Angsana New" w:hAnsi="Angsana New"/>
          <w:color w:val="000000"/>
          <w:sz w:val="27"/>
          <w:szCs w:val="27"/>
          <w:cs/>
        </w:rPr>
        <w:t>ดิ้งส์</w:t>
      </w:r>
      <w:proofErr w:type="spellEnd"/>
      <w:r w:rsidRPr="00564DC5">
        <w:rPr>
          <w:rFonts w:ascii="Angsana New" w:hAnsi="Angsana New"/>
          <w:color w:val="000000"/>
          <w:sz w:val="27"/>
          <w:szCs w:val="27"/>
          <w:cs/>
        </w:rPr>
        <w:t xml:space="preserve"> จำกัด </w:t>
      </w:r>
      <w:r w:rsidRPr="00564DC5">
        <w:rPr>
          <w:rFonts w:ascii="Angsana New" w:hAnsi="Angsana New"/>
          <w:color w:val="000000"/>
          <w:sz w:val="27"/>
          <w:szCs w:val="27"/>
        </w:rPr>
        <w:t>(“ECFH”)</w:t>
      </w:r>
      <w:r w:rsidR="008D6178">
        <w:rPr>
          <w:rFonts w:ascii="Angsana New" w:hAnsi="Angsana New" w:hint="cs"/>
          <w:color w:val="000000"/>
          <w:sz w:val="27"/>
          <w:szCs w:val="27"/>
          <w:cs/>
        </w:rPr>
        <w:t xml:space="preserve"> ที่มีมาตั้งแต่ปี </w:t>
      </w:r>
      <w:r w:rsidR="008D6178">
        <w:rPr>
          <w:rFonts w:ascii="Angsana New" w:hAnsi="Angsana New"/>
          <w:color w:val="000000"/>
          <w:sz w:val="27"/>
          <w:szCs w:val="27"/>
        </w:rPr>
        <w:t>2567</w:t>
      </w:r>
      <w:r w:rsidR="001636C8" w:rsidRPr="00564DC5">
        <w:rPr>
          <w:rFonts w:ascii="Angsana New" w:hAnsi="Angsana New"/>
          <w:color w:val="000000"/>
          <w:sz w:val="27"/>
          <w:szCs w:val="27"/>
        </w:rPr>
        <w:t xml:space="preserve"> </w:t>
      </w:r>
      <w:r w:rsidRPr="00564DC5">
        <w:rPr>
          <w:rFonts w:ascii="Angsana New" w:hAnsi="Angsana New"/>
          <w:color w:val="000000"/>
          <w:sz w:val="27"/>
          <w:szCs w:val="27"/>
          <w:cs/>
        </w:rPr>
        <w:t>ซึ่งส่วนหนึ่งเป็นการพิจารณากระแสเงินสดในอนาคตที่คาดว่าจะได้รับและพบว่ามูลค่าตามบัญชีต่ำกว่ามูลค่าปัจจุบันของกระแสเงินสดในอนาคตที่คาดว่าจะได้รับ</w:t>
      </w:r>
      <w:r w:rsidR="008D6178">
        <w:rPr>
          <w:rFonts w:ascii="Angsana New" w:hAnsi="Angsana New" w:hint="cs"/>
          <w:color w:val="000000"/>
          <w:sz w:val="27"/>
          <w:szCs w:val="27"/>
          <w:cs/>
        </w:rPr>
        <w:t>ยังคงอยู่</w:t>
      </w:r>
      <w:r w:rsidRPr="00564DC5">
        <w:rPr>
          <w:rFonts w:ascii="Angsana New" w:hAnsi="Angsana New"/>
          <w:color w:val="000000"/>
          <w:sz w:val="27"/>
          <w:szCs w:val="27"/>
          <w:cs/>
        </w:rPr>
        <w:t xml:space="preserve"> </w:t>
      </w:r>
      <w:r w:rsidR="00564DC5" w:rsidRPr="00564DC5">
        <w:rPr>
          <w:rFonts w:ascii="Angsana New" w:hAnsi="Angsana New" w:hint="cs"/>
          <w:color w:val="000000"/>
          <w:sz w:val="27"/>
          <w:szCs w:val="27"/>
          <w:cs/>
        </w:rPr>
        <w:t>ซึ่ง</w:t>
      </w:r>
      <w:r w:rsidRPr="00564DC5">
        <w:rPr>
          <w:rFonts w:ascii="Angsana New" w:hAnsi="Angsana New"/>
          <w:color w:val="000000"/>
          <w:sz w:val="27"/>
          <w:szCs w:val="27"/>
          <w:cs/>
        </w:rPr>
        <w:t>ฝ่ายบริหาร</w:t>
      </w:r>
      <w:r w:rsidR="008D6178">
        <w:rPr>
          <w:rFonts w:ascii="Angsana New" w:hAnsi="Angsana New" w:hint="cs"/>
          <w:color w:val="000000"/>
          <w:sz w:val="27"/>
          <w:szCs w:val="27"/>
          <w:cs/>
        </w:rPr>
        <w:t>อยู่ระหว่าง</w:t>
      </w:r>
      <w:r w:rsidR="00564DC5" w:rsidRPr="00564DC5">
        <w:rPr>
          <w:rFonts w:ascii="Angsana New" w:hAnsi="Angsana New" w:hint="cs"/>
          <w:color w:val="000000"/>
          <w:sz w:val="27"/>
          <w:szCs w:val="27"/>
          <w:cs/>
        </w:rPr>
        <w:t>แผนการปรับโครงสร้างองค์กรและปรับเปลี่ยนแผนการดำเนินงานของ</w:t>
      </w:r>
      <w:r w:rsidR="00564DC5" w:rsidRPr="00564DC5">
        <w:rPr>
          <w:rFonts w:ascii="Angsana New" w:hAnsi="Angsana New"/>
          <w:color w:val="000000"/>
          <w:sz w:val="27"/>
          <w:szCs w:val="27"/>
          <w:cs/>
        </w:rPr>
        <w:t xml:space="preserve"> </w:t>
      </w:r>
      <w:r w:rsidR="00564DC5" w:rsidRPr="00564DC5">
        <w:rPr>
          <w:rFonts w:ascii="Angsana New" w:hAnsi="Angsana New"/>
          <w:color w:val="000000"/>
          <w:sz w:val="27"/>
          <w:szCs w:val="27"/>
        </w:rPr>
        <w:t>ECFH</w:t>
      </w:r>
      <w:r w:rsidR="00564DC5" w:rsidRPr="00564DC5">
        <w:rPr>
          <w:rFonts w:ascii="Angsana New" w:hAnsi="Angsana New" w:hint="cs"/>
          <w:color w:val="000000"/>
          <w:sz w:val="27"/>
          <w:szCs w:val="27"/>
          <w:cs/>
        </w:rPr>
        <w:t xml:space="preserve"> </w:t>
      </w:r>
      <w:r w:rsidRPr="00564DC5">
        <w:rPr>
          <w:rFonts w:ascii="Angsana New" w:hAnsi="Angsana New"/>
          <w:color w:val="000000"/>
          <w:sz w:val="27"/>
          <w:szCs w:val="27"/>
          <w:cs/>
        </w:rPr>
        <w:t xml:space="preserve">จึงรับรู้ขาดทุนจากการด้อยค่าของเงินลงทุนใน </w:t>
      </w:r>
      <w:r w:rsidRPr="00564DC5">
        <w:rPr>
          <w:rFonts w:ascii="Angsana New" w:hAnsi="Angsana New"/>
          <w:color w:val="000000"/>
          <w:sz w:val="27"/>
          <w:szCs w:val="27"/>
        </w:rPr>
        <w:t xml:space="preserve">ECFH </w:t>
      </w:r>
      <w:r w:rsidR="008D6178">
        <w:rPr>
          <w:rFonts w:ascii="Angsana New" w:hAnsi="Angsana New" w:hint="cs"/>
          <w:color w:val="000000"/>
          <w:sz w:val="27"/>
          <w:szCs w:val="27"/>
          <w:cs/>
        </w:rPr>
        <w:t>เพิ่มขึ้นอีก</w:t>
      </w:r>
      <w:r w:rsidRPr="00564DC5">
        <w:rPr>
          <w:rFonts w:ascii="Angsana New" w:hAnsi="Angsana New"/>
          <w:color w:val="000000"/>
          <w:sz w:val="27"/>
          <w:szCs w:val="27"/>
          <w:cs/>
        </w:rPr>
        <w:t xml:space="preserve">จำนวน </w:t>
      </w:r>
      <w:r w:rsidR="001636C8" w:rsidRPr="00564DC5">
        <w:rPr>
          <w:rFonts w:ascii="Angsana New" w:hAnsi="Angsana New"/>
          <w:color w:val="000000"/>
          <w:sz w:val="27"/>
          <w:szCs w:val="27"/>
        </w:rPr>
        <w:t xml:space="preserve">5.31 </w:t>
      </w:r>
      <w:r w:rsidR="001636C8" w:rsidRPr="00564DC5">
        <w:rPr>
          <w:rFonts w:ascii="Angsana New" w:hAnsi="Angsana New"/>
          <w:color w:val="000000"/>
          <w:sz w:val="27"/>
          <w:szCs w:val="27"/>
          <w:cs/>
        </w:rPr>
        <w:t>ล้านบาท</w:t>
      </w:r>
      <w:r w:rsidRPr="00564DC5">
        <w:rPr>
          <w:rFonts w:ascii="Angsana New" w:hAnsi="Angsana New"/>
          <w:color w:val="000000"/>
          <w:sz w:val="27"/>
          <w:szCs w:val="27"/>
          <w:cs/>
        </w:rPr>
        <w:t>ในงบกำไรขาดทุนเบ็ดเสร็จเฉพาะกิจการ</w:t>
      </w:r>
      <w:r w:rsidR="00DB7C84">
        <w:rPr>
          <w:rFonts w:ascii="Angsana New" w:hAnsi="Angsana New" w:hint="cs"/>
          <w:color w:val="000000"/>
          <w:sz w:val="27"/>
          <w:szCs w:val="27"/>
          <w:cs/>
        </w:rPr>
        <w:t xml:space="preserve">สำหรับงวดสามเดือนสิ้นสุดวันที่ </w:t>
      </w:r>
      <w:r w:rsidR="00DB7C84">
        <w:rPr>
          <w:rFonts w:ascii="Angsana New" w:hAnsi="Angsana New"/>
          <w:color w:val="000000"/>
          <w:sz w:val="27"/>
          <w:szCs w:val="27"/>
        </w:rPr>
        <w:t xml:space="preserve">31 </w:t>
      </w:r>
      <w:r w:rsidR="00DB7C84">
        <w:rPr>
          <w:rFonts w:ascii="Angsana New" w:hAnsi="Angsana New" w:hint="cs"/>
          <w:color w:val="000000"/>
          <w:sz w:val="27"/>
          <w:szCs w:val="27"/>
          <w:cs/>
        </w:rPr>
        <w:t>มีนาคม</w:t>
      </w:r>
      <w:r w:rsidR="001636C8" w:rsidRPr="00564DC5">
        <w:rPr>
          <w:rFonts w:ascii="Angsana New" w:hAnsi="Angsana New"/>
          <w:color w:val="000000"/>
          <w:sz w:val="27"/>
          <w:szCs w:val="27"/>
          <w:cs/>
        </w:rPr>
        <w:t xml:space="preserve"> </w:t>
      </w:r>
      <w:r w:rsidR="001636C8" w:rsidRPr="00564DC5">
        <w:rPr>
          <w:rFonts w:ascii="Angsana New" w:hAnsi="Angsana New"/>
          <w:color w:val="000000"/>
          <w:sz w:val="27"/>
          <w:szCs w:val="27"/>
        </w:rPr>
        <w:t>2568</w:t>
      </w:r>
    </w:p>
    <w:p w14:paraId="719B9739" w14:textId="77777777" w:rsidR="00301EA9" w:rsidRPr="006F5DF6" w:rsidRDefault="00301EA9" w:rsidP="00FE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36636D4" w14:textId="2B13BCEE" w:rsidR="00301EA9" w:rsidRPr="00564DC5" w:rsidRDefault="001636C8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564DC5">
        <w:rPr>
          <w:rFonts w:ascii="Angsana New" w:hAnsi="Angsana New"/>
          <w:i/>
          <w:iCs/>
          <w:color w:val="000000"/>
          <w:sz w:val="27"/>
          <w:szCs w:val="27"/>
          <w:cs/>
        </w:rPr>
        <w:t>บริษัท โซเมว่า พลาซ่า จำกัด</w:t>
      </w:r>
      <w:r w:rsidR="00301EA9" w:rsidRPr="00564DC5">
        <w:rPr>
          <w:rFonts w:ascii="Angsana New" w:hAnsi="Angsana New"/>
          <w:i/>
          <w:iCs/>
          <w:color w:val="000000"/>
          <w:sz w:val="27"/>
          <w:szCs w:val="27"/>
        </w:rPr>
        <w:t xml:space="preserve"> (“SMW”) - </w:t>
      </w:r>
      <w:r w:rsidRPr="00564DC5">
        <w:rPr>
          <w:rFonts w:ascii="Angsana New" w:hAnsi="Angsana New"/>
          <w:i/>
          <w:iCs/>
          <w:color w:val="000000"/>
          <w:sz w:val="27"/>
          <w:szCs w:val="27"/>
          <w:cs/>
        </w:rPr>
        <w:t>บริษัทย่อย</w:t>
      </w:r>
    </w:p>
    <w:p w14:paraId="2437B7C5" w14:textId="77777777" w:rsidR="00301EA9" w:rsidRPr="00564DC5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16"/>
          <w:szCs w:val="16"/>
        </w:rPr>
      </w:pPr>
    </w:p>
    <w:p w14:paraId="47B3507F" w14:textId="6B4ACEFC" w:rsidR="001636C8" w:rsidRPr="006F5DF6" w:rsidRDefault="00301EA9" w:rsidP="006F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7"/>
          <w:szCs w:val="27"/>
          <w:cs/>
        </w:rPr>
        <w:sectPr w:rsidR="001636C8" w:rsidRPr="006F5DF6" w:rsidSect="00C0269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44" w:bottom="567" w:left="1440" w:header="992" w:footer="269" w:gutter="0"/>
          <w:pgNumType w:start="12" w:chapStyle="1"/>
          <w:cols w:space="720"/>
          <w:titlePg/>
        </w:sectPr>
      </w:pP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ที่ประชุมวิสามัญผู้ถือหุ้นของ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SMW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ครั้งที่ </w:t>
      </w:r>
      <w:r w:rsidRPr="00564DC5">
        <w:rPr>
          <w:rFonts w:ascii="Angsana New" w:hAnsi="Angsana New"/>
          <w:spacing w:val="-2"/>
          <w:sz w:val="27"/>
          <w:szCs w:val="27"/>
        </w:rPr>
        <w:t>1/2567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เมื่อวันที่ </w:t>
      </w:r>
      <w:r w:rsidRPr="00564DC5">
        <w:rPr>
          <w:rFonts w:ascii="Angsana New" w:hAnsi="Angsana New"/>
          <w:spacing w:val="-2"/>
          <w:sz w:val="27"/>
          <w:szCs w:val="27"/>
        </w:rPr>
        <w:t>19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สิงหาคม </w:t>
      </w:r>
      <w:r w:rsidRPr="00564DC5">
        <w:rPr>
          <w:rFonts w:ascii="Angsana New" w:hAnsi="Angsana New"/>
          <w:spacing w:val="-2"/>
          <w:sz w:val="27"/>
          <w:szCs w:val="27"/>
        </w:rPr>
        <w:t>2567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ได้มีมติพิเศษเป็นเอกฉันท์ให้เลิกบริษัทเนื่องจากสภาวะเศรษฐกิจในปัจจุบันการค้าขายไม่ประสบผลดี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SMW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ได้ถูกจดทะเบียนเลิกบริษัทกับกระทรวงพาณิชย์เมื่อวันที่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30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สิงหาคม </w:t>
      </w:r>
      <w:r w:rsidRPr="00564DC5">
        <w:rPr>
          <w:rFonts w:ascii="Angsana New" w:hAnsi="Angsana New"/>
          <w:spacing w:val="-2"/>
          <w:sz w:val="27"/>
          <w:szCs w:val="27"/>
        </w:rPr>
        <w:t>2567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SMW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ยังไม่ได้เริ่มดำเนินกิจกรรมทางธุรกิจหลักใดๆ นับตั้งแต่วันจดทะเบียนจัดตั้งบริษัท ซึ่ง ณ วันที่จดทะเบียนเลิกบริษัท การควบคุมโดยบริษัทได้สิ้นสุดลง ดังนั้น งบฐานะการเงินรวม ณ วันที่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31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ธันวาคม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2567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จึงไม่ได้รวมสินทรัพย์และหนี้สินของบริษัทย่อยไว้อีกต่อไป ส่วนผลการดำเนินงานของบริษัทย่อยซึ่งส่วนใหญ่เป็นค่าใช้จ่ายทั่วไปในการดำเนินงานได้ถูกรวมไว้ในงบกำไรขาดทุนเบ็ดเสร็จรวมตั้งแต่วันที่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1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มกราคม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2567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จนถึงวันที่ </w:t>
      </w:r>
      <w:r w:rsidRPr="00564DC5">
        <w:rPr>
          <w:rFonts w:ascii="Angsana New" w:hAnsi="Angsana New"/>
          <w:spacing w:val="-2"/>
          <w:sz w:val="27"/>
          <w:szCs w:val="27"/>
        </w:rPr>
        <w:t>30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สิงหาคม </w:t>
      </w:r>
      <w:r w:rsidRPr="00564DC5">
        <w:rPr>
          <w:rFonts w:ascii="Angsana New" w:hAnsi="Angsana New"/>
          <w:spacing w:val="-2"/>
          <w:sz w:val="27"/>
          <w:szCs w:val="27"/>
        </w:rPr>
        <w:t>2567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(วันที่จดทะเบียนเลิกบริษัท) การชำระบัญชีได้แล้วเสร็จเมื่อวันที่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14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พฤศจิกายน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2567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และอยู่ระหว่างรอการคืนเงินให้กับผู้ถือหุ้นโดยเงินลงทุนดังกล่าวจำนวนเงินประมาณ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1,006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พันบาท (สุทธิจากค่าเผื่อการด้อยค่า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430 </w:t>
      </w:r>
      <w:r w:rsidRPr="00564DC5">
        <w:rPr>
          <w:rFonts w:ascii="Angsana New" w:hAnsi="Angsana New"/>
          <w:spacing w:val="-2"/>
          <w:sz w:val="27"/>
          <w:szCs w:val="27"/>
          <w:cs/>
        </w:rPr>
        <w:t>พันบาท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) </w:t>
      </w:r>
      <w:r w:rsidRPr="00564DC5">
        <w:rPr>
          <w:rFonts w:ascii="Angsana New" w:hAnsi="Angsana New"/>
          <w:spacing w:val="-2"/>
          <w:sz w:val="27"/>
          <w:szCs w:val="27"/>
          <w:cs/>
        </w:rPr>
        <w:t>ได้ถูกจัดประเภทรายการใหม่เป็น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“ลูกหนี้อื่น” ในงบฐานะการเงินรวมและเฉพาะกิจการ ณ วันที่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31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มีนาคม </w:t>
      </w:r>
      <w:r w:rsidRPr="00564DC5">
        <w:rPr>
          <w:rFonts w:ascii="Angsana New" w:hAnsi="Angsana New"/>
          <w:spacing w:val="-2"/>
          <w:sz w:val="27"/>
          <w:szCs w:val="27"/>
        </w:rPr>
        <w:t>2568</w:t>
      </w:r>
      <w:r w:rsidR="005073B6" w:rsidRPr="00564DC5">
        <w:rPr>
          <w:rFonts w:ascii="Angsana New" w:hAnsi="Angsana New"/>
          <w:spacing w:val="-2"/>
          <w:sz w:val="27"/>
          <w:szCs w:val="27"/>
        </w:rPr>
        <w:t xml:space="preserve"> </w:t>
      </w:r>
      <w:r w:rsidR="005073B6" w:rsidRPr="00564DC5">
        <w:rPr>
          <w:rFonts w:ascii="Angsana New" w:hAnsi="Angsana New" w:hint="cs"/>
          <w:spacing w:val="-2"/>
          <w:sz w:val="27"/>
          <w:szCs w:val="27"/>
          <w:cs/>
        </w:rPr>
        <w:t>และ</w:t>
      </w:r>
      <w:r w:rsidR="00466801">
        <w:rPr>
          <w:rFonts w:ascii="Angsana New" w:hAnsi="Angsana New" w:hint="cs"/>
          <w:spacing w:val="-2"/>
          <w:sz w:val="27"/>
          <w:szCs w:val="27"/>
          <w:cs/>
        </w:rPr>
        <w:t>วันที่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31 </w:t>
      </w:r>
      <w:r w:rsidRPr="00564DC5">
        <w:rPr>
          <w:rFonts w:ascii="Angsana New" w:hAnsi="Angsana New"/>
          <w:spacing w:val="-2"/>
          <w:sz w:val="27"/>
          <w:szCs w:val="27"/>
          <w:cs/>
        </w:rPr>
        <w:t xml:space="preserve">ธันวาคม </w:t>
      </w:r>
      <w:r w:rsidRPr="00564DC5">
        <w:rPr>
          <w:rFonts w:ascii="Angsana New" w:hAnsi="Angsana New"/>
          <w:spacing w:val="-2"/>
          <w:sz w:val="27"/>
          <w:szCs w:val="27"/>
        </w:rPr>
        <w:t xml:space="preserve">2567 </w:t>
      </w:r>
    </w:p>
    <w:p w14:paraId="4523E34A" w14:textId="732DB2A6" w:rsidR="00883EA7" w:rsidRPr="00301EA9" w:rsidRDefault="00301EA9" w:rsidP="00301EA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01EA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7A7BF825" w14:textId="77777777" w:rsidR="00301EA9" w:rsidRPr="00301EA9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Style w:val="TableGrid"/>
        <w:tblW w:w="149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1170"/>
        <w:gridCol w:w="283"/>
        <w:gridCol w:w="1157"/>
        <w:gridCol w:w="236"/>
        <w:gridCol w:w="1114"/>
        <w:gridCol w:w="236"/>
        <w:gridCol w:w="1114"/>
        <w:gridCol w:w="236"/>
        <w:gridCol w:w="1204"/>
        <w:gridCol w:w="236"/>
        <w:gridCol w:w="1204"/>
        <w:gridCol w:w="236"/>
        <w:gridCol w:w="1020"/>
        <w:gridCol w:w="236"/>
        <w:gridCol w:w="1028"/>
      </w:tblGrid>
      <w:tr w:rsidR="00301EA9" w:rsidRPr="00301EA9" w14:paraId="038BB9F4" w14:textId="77777777" w:rsidTr="008F197C">
        <w:tc>
          <w:tcPr>
            <w:tcW w:w="4264" w:type="dxa"/>
            <w:vMerge w:val="restart"/>
          </w:tcPr>
          <w:p w14:paraId="00EBAF30" w14:textId="77777777" w:rsidR="00301EA9" w:rsidRPr="00301EA9" w:rsidRDefault="00301EA9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 w:val="restart"/>
            <w:tcBorders>
              <w:bottom w:val="single" w:sz="4" w:space="0" w:color="auto"/>
            </w:tcBorders>
          </w:tcPr>
          <w:p w14:paraId="6CAC6EC5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226D76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CE0A7A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  <w:p w14:paraId="7074D684" w14:textId="77777777" w:rsidR="00301EA9" w:rsidRPr="00301EA9" w:rsidRDefault="00301EA9" w:rsidP="008F197C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D566AE2" w14:textId="77777777" w:rsidR="00301EA9" w:rsidRPr="00301EA9" w:rsidRDefault="00301EA9" w:rsidP="008F197C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64" w:type="dxa"/>
            <w:gridSpan w:val="11"/>
            <w:tcBorders>
              <w:bottom w:val="single" w:sz="4" w:space="0" w:color="auto"/>
            </w:tcBorders>
          </w:tcPr>
          <w:p w14:paraId="074F2D5B" w14:textId="77777777" w:rsidR="00301EA9" w:rsidRPr="00301EA9" w:rsidRDefault="00301EA9" w:rsidP="008F197C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301EA9" w:rsidRPr="00301EA9" w14:paraId="7DB4403D" w14:textId="77777777" w:rsidTr="008F197C">
        <w:tc>
          <w:tcPr>
            <w:tcW w:w="4264" w:type="dxa"/>
            <w:vMerge/>
          </w:tcPr>
          <w:p w14:paraId="22697A78" w14:textId="77777777" w:rsidR="00301EA9" w:rsidRPr="00301EA9" w:rsidRDefault="00301EA9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  <w:tcBorders>
              <w:bottom w:val="single" w:sz="4" w:space="0" w:color="auto"/>
            </w:tcBorders>
          </w:tcPr>
          <w:p w14:paraId="438C033E" w14:textId="77777777" w:rsidR="00301EA9" w:rsidRPr="00301EA9" w:rsidRDefault="00301EA9" w:rsidP="008F197C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53D75" w14:textId="77777777" w:rsidR="00301EA9" w:rsidRPr="00301EA9" w:rsidRDefault="00301EA9" w:rsidP="008F197C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3ACD6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3A66FC" w14:textId="77777777" w:rsidR="00301EA9" w:rsidRPr="00301EA9" w:rsidRDefault="00301EA9" w:rsidP="008F197C">
            <w:pPr>
              <w:pStyle w:val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D91D6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มูลค่าของเงินลงทุนตามวิธี</w:t>
            </w:r>
          </w:p>
          <w:p w14:paraId="132092BD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ส่วนได้เสียในงบการเงินรวม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AA27E3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91765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มูลค่าของเงินลงทุน</w:t>
            </w:r>
          </w:p>
          <w:p w14:paraId="6A932EB1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ตามวิธีราคาทุนในงบ</w:t>
            </w:r>
          </w:p>
          <w:p w14:paraId="2B733490" w14:textId="77777777" w:rsidR="00301EA9" w:rsidRPr="00301EA9" w:rsidRDefault="00301EA9" w:rsidP="008F197C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301EA9">
              <w:rPr>
                <w:rFonts w:ascii="Angsana New" w:hAnsi="Angsana New" w:cs="Angsana New"/>
                <w:color w:val="auto"/>
                <w:cs/>
              </w:rPr>
              <w:t>การเงินเฉพาะกิจการ</w:t>
            </w:r>
          </w:p>
        </w:tc>
      </w:tr>
      <w:tr w:rsidR="00301EA9" w:rsidRPr="00301EA9" w14:paraId="50AE7EC4" w14:textId="77777777" w:rsidTr="008F197C">
        <w:tc>
          <w:tcPr>
            <w:tcW w:w="4264" w:type="dxa"/>
          </w:tcPr>
          <w:p w14:paraId="071172C1" w14:textId="77777777" w:rsidR="00301EA9" w:rsidRPr="00301EA9" w:rsidRDefault="00301EA9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6BFCB4" w14:textId="31EC17A9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0CA4DC6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C166A3E" w14:textId="7158A619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2F680AC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5B33082" w14:textId="66167036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5658C5E4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6AC8D6D" w14:textId="5A938036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4BA610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D28CF2A" w14:textId="2C4C8716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61A049A2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D35C1B6" w14:textId="52B1566F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255589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F3504F4" w14:textId="2F91F314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400BEBF8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24684F14" w14:textId="2E193F3C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01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01EA9" w:rsidRPr="00301EA9" w14:paraId="3EBFBAE9" w14:textId="77777777" w:rsidTr="008F197C">
        <w:tc>
          <w:tcPr>
            <w:tcW w:w="4264" w:type="dxa"/>
          </w:tcPr>
          <w:p w14:paraId="51421080" w14:textId="38776794" w:rsidR="00301EA9" w:rsidRPr="00301EA9" w:rsidRDefault="00301EA9" w:rsidP="002F5F98">
            <w:pPr>
              <w:ind w:left="54" w:right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2F5F98" w:rsidRPr="002F5F9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</w:t>
            </w:r>
            <w:r w:rsidR="002F5F98" w:rsidRPr="002F5F9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 </w:t>
            </w:r>
            <w:r w:rsidR="002F5F98" w:rsidRPr="002F5F9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อีซีเอฟ</w:t>
            </w:r>
            <w:r w:rsidR="002F5F98" w:rsidRPr="002F5F9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 </w:t>
            </w:r>
            <w:r w:rsidR="002F5F98" w:rsidRPr="002F5F9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พาว</w:t>
            </w:r>
            <w:proofErr w:type="spellStart"/>
            <w:r w:rsidR="002F5F98" w:rsidRPr="002F5F9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เวอร์</w:t>
            </w:r>
            <w:proofErr w:type="spellEnd"/>
            <w:r w:rsidR="002F5F98" w:rsidRPr="002F5F9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 </w:t>
            </w:r>
            <w:r w:rsidR="002F5F98" w:rsidRPr="002F5F9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จำกัด</w:t>
            </w:r>
            <w:r w:rsidR="002F5F9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(“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>ECF-P</w:t>
            </w:r>
            <w:r w:rsidR="002F5F98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>”)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7FDC88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A3C4C09" w14:textId="77777777" w:rsidR="00301EA9" w:rsidRPr="00301EA9" w:rsidRDefault="00301EA9" w:rsidP="008F197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63DCE36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C1CB864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4DADF2B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B064CB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9177014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3368CF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648BA38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1CDB32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111F9BC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A682C7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3F3F232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9F4334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68E1EFF7" w14:textId="77777777" w:rsidR="00301EA9" w:rsidRPr="00301EA9" w:rsidRDefault="00301EA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301EA9" w14:paraId="553F8B3C" w14:textId="77777777" w:rsidTr="00301EA9">
        <w:tc>
          <w:tcPr>
            <w:tcW w:w="4264" w:type="dxa"/>
          </w:tcPr>
          <w:p w14:paraId="5C7250DD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บริษัท กรีนเอ</w:t>
            </w:r>
            <w:proofErr w:type="spellStart"/>
            <w:r w:rsidRPr="00301EA9">
              <w:rPr>
                <w:rFonts w:ascii="Angsana New" w:hAnsi="Angsana New"/>
                <w:sz w:val="28"/>
                <w:szCs w:val="28"/>
                <w:cs/>
              </w:rPr>
              <w:t>ิร์ธ</w:t>
            </w:r>
            <w:proofErr w:type="spellEnd"/>
            <w:r w:rsidRPr="00301EA9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301EA9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301EA9">
              <w:rPr>
                <w:rFonts w:ascii="Angsana New" w:hAnsi="Angsana New"/>
                <w:sz w:val="28"/>
                <w:szCs w:val="28"/>
                <w:cs/>
              </w:rPr>
              <w:t xml:space="preserve"> (ไทยแลนด์) จำกัด (</w:t>
            </w:r>
            <w:r w:rsidRPr="00301EA9">
              <w:rPr>
                <w:rFonts w:ascii="Angsana New" w:hAnsi="Angsana New"/>
                <w:sz w:val="28"/>
                <w:szCs w:val="28"/>
              </w:rPr>
              <w:t>“GEP”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8950E6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20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1EA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7956FA6E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8D24CD1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20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1EA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56D9B55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90E5BB0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14:paraId="36E058A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B6309F" w14:textId="0D0412F6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14:paraId="03742CD1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AE7F45E" w14:textId="502C9EE6" w:rsidR="00301EA9" w:rsidRPr="00301EA9" w:rsidRDefault="00C0269A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895,951</w:t>
            </w:r>
          </w:p>
        </w:tc>
        <w:tc>
          <w:tcPr>
            <w:tcW w:w="236" w:type="dxa"/>
            <w:vAlign w:val="bottom"/>
          </w:tcPr>
          <w:p w14:paraId="4F967498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A03B8C5" w14:textId="06EC9A15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894</w:t>
            </w:r>
            <w:r w:rsidRPr="00301EA9">
              <w:rPr>
                <w:rFonts w:ascii="Angsana New" w:hAnsi="Angsana New"/>
                <w:sz w:val="28"/>
                <w:szCs w:val="28"/>
              </w:rPr>
              <w:t>,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896</w:t>
            </w:r>
          </w:p>
        </w:tc>
        <w:tc>
          <w:tcPr>
            <w:tcW w:w="236" w:type="dxa"/>
          </w:tcPr>
          <w:p w14:paraId="5BD43754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775B8294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AD6BA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407406D" w14:textId="2EC2CDEC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01EA9" w:rsidRPr="00301EA9" w14:paraId="5A6FFB55" w14:textId="77777777" w:rsidTr="00301EA9">
        <w:tc>
          <w:tcPr>
            <w:tcW w:w="4264" w:type="dxa"/>
          </w:tcPr>
          <w:p w14:paraId="01CD5D89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170" w:type="dxa"/>
          </w:tcPr>
          <w:p w14:paraId="3E89F0FD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EEF7CC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6A52E72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37D0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D0FE5BB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ED2A9F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8900FC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79A9D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5F3556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20E8A7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08A0F07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F80DE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7FAFB244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256D10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9D591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301EA9" w14:paraId="238E31D9" w14:textId="77777777" w:rsidTr="00301EA9">
        <w:tc>
          <w:tcPr>
            <w:tcW w:w="4264" w:type="dxa"/>
          </w:tcPr>
          <w:p w14:paraId="1509D143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ดิจิทัล ไอเด</w:t>
            </w:r>
            <w:proofErr w:type="spellStart"/>
            <w:r w:rsidRPr="00301EA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็น</w:t>
            </w:r>
            <w:proofErr w:type="spellEnd"/>
            <w:r w:rsidRPr="00301EA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ติตี้ จำกัด 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1EA9">
              <w:rPr>
                <w:rFonts w:ascii="Angsana New" w:hAnsi="Angsana New"/>
                <w:sz w:val="28"/>
                <w:szCs w:val="28"/>
              </w:rPr>
              <w:t>“DI”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4ADA19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24.99</w:t>
            </w:r>
          </w:p>
        </w:tc>
        <w:tc>
          <w:tcPr>
            <w:tcW w:w="283" w:type="dxa"/>
          </w:tcPr>
          <w:p w14:paraId="041D5582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466176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24.99</w:t>
            </w:r>
          </w:p>
        </w:tc>
        <w:tc>
          <w:tcPr>
            <w:tcW w:w="236" w:type="dxa"/>
          </w:tcPr>
          <w:p w14:paraId="0B9D50BF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D2F6004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0D834EE0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759D8D" w14:textId="7DE56F54" w:rsidR="00301EA9" w:rsidRPr="00301EA9" w:rsidRDefault="00301EA9" w:rsidP="00CB457B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1829EA37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B0AF81B" w14:textId="352F8C19" w:rsidR="00301EA9" w:rsidRPr="00301EA9" w:rsidRDefault="00C0269A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36" w:type="dxa"/>
            <w:vAlign w:val="bottom"/>
          </w:tcPr>
          <w:p w14:paraId="0EDCE4A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B3CF61B" w14:textId="4FC1627C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327</w:t>
            </w:r>
          </w:p>
        </w:tc>
        <w:tc>
          <w:tcPr>
            <w:tcW w:w="236" w:type="dxa"/>
          </w:tcPr>
          <w:p w14:paraId="7CBA4FAC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128F642F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236" w:type="dxa"/>
            <w:vAlign w:val="bottom"/>
          </w:tcPr>
          <w:p w14:paraId="22032BB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B15170" w14:textId="1E761094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301EA9" w:rsidRPr="00301EA9" w14:paraId="32553CC0" w14:textId="77777777" w:rsidTr="00301EA9">
        <w:tc>
          <w:tcPr>
            <w:tcW w:w="4264" w:type="dxa"/>
          </w:tcPr>
          <w:p w14:paraId="211B0490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301EA9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170" w:type="dxa"/>
          </w:tcPr>
          <w:p w14:paraId="248ABAA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927E7FE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AFBEC1E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9E03A6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1FF05D2" w14:textId="77777777" w:rsidR="00301EA9" w:rsidRPr="00301EA9" w:rsidRDefault="00301EA9" w:rsidP="00301EA9">
            <w:pPr>
              <w:tabs>
                <w:tab w:val="clear" w:pos="907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F0F59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4C9CCD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84BA6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0EAFDB6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142A3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AA4B741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71DB1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DDAEA6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25FB98E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D5E3648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301EA9" w14:paraId="60E9856B" w14:textId="77777777" w:rsidTr="00301EA9">
        <w:tc>
          <w:tcPr>
            <w:tcW w:w="4264" w:type="dxa"/>
          </w:tcPr>
          <w:p w14:paraId="0B086E5D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บริษัท อีซีเอฟ ดีไซน์ จำกัด (“</w:t>
            </w:r>
            <w:r w:rsidRPr="00301EA9">
              <w:rPr>
                <w:rFonts w:ascii="Angsana New" w:hAnsi="Angsana New"/>
                <w:sz w:val="28"/>
                <w:szCs w:val="28"/>
              </w:rPr>
              <w:t>ECFD”)</w:t>
            </w:r>
          </w:p>
        </w:tc>
        <w:tc>
          <w:tcPr>
            <w:tcW w:w="1170" w:type="dxa"/>
          </w:tcPr>
          <w:p w14:paraId="5D7EACBE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51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1EA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5FB5CF63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CE1E50D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51</w:t>
            </w:r>
            <w:r w:rsidRPr="00301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1EA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611D06A0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1941F56" w14:textId="77777777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36" w:type="dxa"/>
            <w:vAlign w:val="bottom"/>
          </w:tcPr>
          <w:p w14:paraId="1A82FFB6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E9897F3" w14:textId="4C7E8D36" w:rsidR="00301EA9" w:rsidRPr="00301EA9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36" w:type="dxa"/>
          </w:tcPr>
          <w:p w14:paraId="2F0A0CE9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F9E12FF" w14:textId="20819A61" w:rsidR="00301EA9" w:rsidRPr="00301EA9" w:rsidRDefault="00C0269A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  <w:tc>
          <w:tcPr>
            <w:tcW w:w="236" w:type="dxa"/>
            <w:vAlign w:val="bottom"/>
          </w:tcPr>
          <w:p w14:paraId="5E4B9DFF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5F925EB" w14:textId="246543E3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236" w:type="dxa"/>
          </w:tcPr>
          <w:p w14:paraId="12305987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3E74983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236" w:type="dxa"/>
            <w:vAlign w:val="bottom"/>
          </w:tcPr>
          <w:p w14:paraId="3AFC0CA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DD88D" w14:textId="29EC71B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</w:tr>
      <w:tr w:rsidR="00301EA9" w:rsidRPr="00301EA9" w14:paraId="26651396" w14:textId="77777777" w:rsidTr="00301EA9">
        <w:tc>
          <w:tcPr>
            <w:tcW w:w="4264" w:type="dxa"/>
          </w:tcPr>
          <w:p w14:paraId="79B03ECC" w14:textId="77777777" w:rsidR="00301EA9" w:rsidRPr="00301EA9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9660BA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AD9BCBD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E2A8BFA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48F68B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7273519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2CCAA2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669ECB" w14:textId="77777777" w:rsidR="00301EA9" w:rsidRPr="00301EA9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E68179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1F3D9" w14:textId="0C37B415" w:rsidR="00301EA9" w:rsidRPr="00301EA9" w:rsidRDefault="00C0269A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899,037</w:t>
            </w:r>
          </w:p>
        </w:tc>
        <w:tc>
          <w:tcPr>
            <w:tcW w:w="236" w:type="dxa"/>
            <w:vAlign w:val="bottom"/>
          </w:tcPr>
          <w:p w14:paraId="11F48D19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B393" w14:textId="3E575932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36" w:type="dxa"/>
          </w:tcPr>
          <w:p w14:paraId="3A56F0C9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01587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236" w:type="dxa"/>
            <w:vAlign w:val="bottom"/>
          </w:tcPr>
          <w:p w14:paraId="6526B2F5" w14:textId="77777777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C55D2" w14:textId="3A9534F5" w:rsidR="00301EA9" w:rsidRPr="00301EA9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1EA9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</w:tr>
    </w:tbl>
    <w:p w14:paraId="0EAD211C" w14:textId="77777777" w:rsidR="00301EA9" w:rsidRPr="00301EA9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9CC1DE1" w14:textId="45FEFD23" w:rsidR="00301EA9" w:rsidRPr="00301EA9" w:rsidRDefault="00301EA9" w:rsidP="004C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301EA9">
        <w:rPr>
          <w:rFonts w:ascii="Angsana New" w:hAnsi="Angsana New"/>
          <w:sz w:val="28"/>
          <w:szCs w:val="28"/>
          <w:cs/>
        </w:rPr>
        <w:t xml:space="preserve">ส่วนแบ่งกำไรจาก </w:t>
      </w:r>
      <w:r w:rsidRPr="00301EA9">
        <w:rPr>
          <w:rFonts w:ascii="Angsana New" w:hAnsi="Angsana New"/>
          <w:sz w:val="28"/>
          <w:szCs w:val="28"/>
        </w:rPr>
        <w:t xml:space="preserve">GEP </w:t>
      </w:r>
      <w:r w:rsidRPr="00301EA9">
        <w:rPr>
          <w:rFonts w:ascii="Angsana New" w:hAnsi="Angsana New"/>
          <w:sz w:val="28"/>
          <w:szCs w:val="28"/>
          <w:cs/>
        </w:rPr>
        <w:t>สำหรับ</w:t>
      </w:r>
      <w:r w:rsidR="000B45DE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0B45DE">
        <w:rPr>
          <w:rFonts w:ascii="Angsana New" w:hAnsi="Angsana New"/>
          <w:sz w:val="28"/>
          <w:szCs w:val="28"/>
        </w:rPr>
        <w:t xml:space="preserve">31 </w:t>
      </w:r>
      <w:r w:rsidR="000B45DE">
        <w:rPr>
          <w:rFonts w:ascii="Angsana New" w:hAnsi="Angsana New" w:hint="cs"/>
          <w:sz w:val="28"/>
          <w:szCs w:val="28"/>
          <w:cs/>
        </w:rPr>
        <w:t>มีนาคม</w:t>
      </w:r>
      <w:r w:rsidRPr="00301EA9">
        <w:rPr>
          <w:rFonts w:ascii="Angsana New" w:hAnsi="Angsana New"/>
          <w:sz w:val="28"/>
          <w:szCs w:val="28"/>
          <w:cs/>
        </w:rPr>
        <w:t xml:space="preserve"> </w:t>
      </w:r>
      <w:r w:rsidRPr="00301EA9">
        <w:rPr>
          <w:rFonts w:ascii="Angsana New" w:hAnsi="Angsana New"/>
          <w:sz w:val="28"/>
          <w:szCs w:val="28"/>
        </w:rPr>
        <w:t>256</w:t>
      </w:r>
      <w:r w:rsidR="000B45DE">
        <w:rPr>
          <w:rFonts w:ascii="Angsana New" w:hAnsi="Angsana New"/>
          <w:sz w:val="28"/>
          <w:szCs w:val="28"/>
        </w:rPr>
        <w:t>8</w:t>
      </w:r>
      <w:r w:rsidRPr="00301EA9">
        <w:rPr>
          <w:rFonts w:ascii="Angsana New" w:hAnsi="Angsana New"/>
          <w:sz w:val="28"/>
          <w:szCs w:val="28"/>
          <w:cs/>
        </w:rPr>
        <w:t xml:space="preserve"> </w:t>
      </w:r>
      <w:r w:rsidR="004C3006" w:rsidRPr="004C3006">
        <w:rPr>
          <w:rFonts w:ascii="Angsana New" w:hAnsi="Angsana New" w:hint="cs"/>
          <w:sz w:val="28"/>
          <w:szCs w:val="28"/>
          <w:cs/>
        </w:rPr>
        <w:t>มีจำนวนเงินประมาณ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 </w:t>
      </w:r>
      <w:r w:rsidR="00C0269A">
        <w:rPr>
          <w:rFonts w:ascii="Angsana New" w:hAnsi="Angsana New"/>
          <w:sz w:val="28"/>
          <w:szCs w:val="28"/>
        </w:rPr>
        <w:t>3.34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 </w:t>
      </w:r>
      <w:r w:rsidR="004C3006" w:rsidRPr="004C3006">
        <w:rPr>
          <w:rFonts w:ascii="Angsana New" w:hAnsi="Angsana New" w:hint="cs"/>
          <w:sz w:val="28"/>
          <w:szCs w:val="28"/>
          <w:cs/>
        </w:rPr>
        <w:t>ล้านบาท</w:t>
      </w:r>
      <w:r w:rsidR="00F04273">
        <w:rPr>
          <w:rFonts w:ascii="Angsana New" w:hAnsi="Angsana New" w:hint="cs"/>
          <w:sz w:val="28"/>
          <w:szCs w:val="28"/>
          <w:cs/>
        </w:rPr>
        <w:t xml:space="preserve"> และ</w:t>
      </w:r>
      <w:r w:rsidR="004C3006" w:rsidRPr="004C3006">
        <w:rPr>
          <w:rFonts w:ascii="Angsana New" w:hAnsi="Angsana New" w:hint="cs"/>
          <w:sz w:val="28"/>
          <w:szCs w:val="28"/>
          <w:cs/>
        </w:rPr>
        <w:t>ส่วนแบ่งขาดทุนเบ็ดเสร็จอื่น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 (</w:t>
      </w:r>
      <w:r w:rsidR="004C3006" w:rsidRPr="004C3006">
        <w:rPr>
          <w:rFonts w:ascii="Angsana New" w:hAnsi="Angsana New" w:hint="cs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) </w:t>
      </w:r>
      <w:r w:rsidR="004C3006" w:rsidRPr="004C3006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595E06">
        <w:rPr>
          <w:rFonts w:ascii="Angsana New" w:hAnsi="Angsana New" w:hint="cs"/>
          <w:sz w:val="28"/>
          <w:szCs w:val="28"/>
          <w:cs/>
        </w:rPr>
        <w:t>สิ้น</w:t>
      </w:r>
      <w:r w:rsidR="004C3006" w:rsidRPr="004C3006">
        <w:rPr>
          <w:rFonts w:ascii="Angsana New" w:hAnsi="Angsana New" w:hint="cs"/>
          <w:sz w:val="28"/>
          <w:szCs w:val="28"/>
          <w:cs/>
        </w:rPr>
        <w:t>สุดวันเดียวกันมีจำนวนเงินประมาณ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 </w:t>
      </w:r>
      <w:r w:rsidR="00C0269A">
        <w:rPr>
          <w:rFonts w:ascii="Angsana New" w:hAnsi="Angsana New"/>
          <w:sz w:val="28"/>
          <w:szCs w:val="28"/>
        </w:rPr>
        <w:t>2.29</w:t>
      </w:r>
      <w:r w:rsidR="004C3006" w:rsidRPr="004C3006">
        <w:rPr>
          <w:rFonts w:ascii="Angsana New" w:hAnsi="Angsana New"/>
          <w:sz w:val="28"/>
          <w:szCs w:val="28"/>
          <w:cs/>
        </w:rPr>
        <w:t xml:space="preserve"> </w:t>
      </w:r>
      <w:r w:rsidR="004C3006" w:rsidRPr="004C3006">
        <w:rPr>
          <w:rFonts w:ascii="Angsana New" w:hAnsi="Angsana New" w:hint="cs"/>
          <w:sz w:val="28"/>
          <w:szCs w:val="28"/>
          <w:cs/>
        </w:rPr>
        <w:t>ล้านบาท</w:t>
      </w:r>
    </w:p>
    <w:p w14:paraId="66E21C83" w14:textId="2980B8F8" w:rsidR="00793B96" w:rsidRPr="00793B96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793B96" w:rsidRPr="00793B96" w:rsidSect="007B0023">
          <w:footerReference w:type="first" r:id="rId13"/>
          <w:pgSz w:w="16834" w:h="11909" w:orient="landscape" w:code="9"/>
          <w:pgMar w:top="1134" w:right="816" w:bottom="1135" w:left="1219" w:header="992" w:footer="122" w:gutter="0"/>
          <w:pgNumType w:chapStyle="1"/>
          <w:cols w:space="720"/>
          <w:titlePg/>
          <w:docGrid w:linePitch="245"/>
        </w:sectPr>
      </w:pPr>
    </w:p>
    <w:p w14:paraId="23404B6C" w14:textId="4A54C86F" w:rsidR="00301EA9" w:rsidRPr="00F050A0" w:rsidRDefault="00301EA9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</w:rPr>
        <w:lastRenderedPageBreak/>
        <w:t xml:space="preserve">GEP </w:t>
      </w:r>
      <w:r w:rsidRPr="00F050A0">
        <w:rPr>
          <w:rFonts w:ascii="Angsana New" w:hAnsi="Angsana New"/>
          <w:sz w:val="30"/>
          <w:szCs w:val="30"/>
          <w:cs/>
        </w:rPr>
        <w:t xml:space="preserve">ถือหุ้นทั้งหมดในบริษัทย่อยซึ่งได้แก่ </w:t>
      </w:r>
      <w:r w:rsidRPr="00F050A0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F050A0">
        <w:rPr>
          <w:rFonts w:ascii="Angsana New" w:hAnsi="Angsana New"/>
          <w:sz w:val="30"/>
          <w:szCs w:val="30"/>
          <w:cs/>
        </w:rPr>
        <w:t xml:space="preserve">โดย </w:t>
      </w:r>
      <w:r w:rsidRPr="00F050A0">
        <w:rPr>
          <w:rFonts w:ascii="Angsana New" w:hAnsi="Angsana New"/>
          <w:sz w:val="30"/>
          <w:szCs w:val="30"/>
        </w:rPr>
        <w:t xml:space="preserve">GEP </w:t>
      </w:r>
      <w:r w:rsidRPr="00F050A0">
        <w:rPr>
          <w:rFonts w:ascii="Angsana New" w:hAnsi="Angsana New"/>
          <w:sz w:val="30"/>
          <w:szCs w:val="30"/>
          <w:cs/>
        </w:rPr>
        <w:t xml:space="preserve">ดำเนินธุรกิจเกี่ยวกับการลงทุนและบริหารโครงการโรงไฟฟ้าพลังงานแสงอาทิตย์ซึ่งแบ่งออกเป็น </w:t>
      </w:r>
      <w:r w:rsidR="009E0FF5">
        <w:rPr>
          <w:rFonts w:ascii="Angsana New" w:hAnsi="Angsana New"/>
          <w:sz w:val="30"/>
          <w:szCs w:val="30"/>
        </w:rPr>
        <w:t>4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F050A0">
        <w:rPr>
          <w:rFonts w:ascii="Angsana New" w:hAnsi="Angsana New"/>
          <w:sz w:val="30"/>
          <w:szCs w:val="30"/>
          <w:cs/>
        </w:rPr>
        <w:t>เฟส</w:t>
      </w:r>
      <w:proofErr w:type="spellEnd"/>
      <w:r w:rsidRPr="00F050A0">
        <w:rPr>
          <w:rFonts w:ascii="Angsana New" w:hAnsi="Angsana New"/>
          <w:sz w:val="30"/>
          <w:szCs w:val="30"/>
          <w:cs/>
        </w:rPr>
        <w:t xml:space="preserve">ขนาดรวม </w:t>
      </w:r>
      <w:r w:rsidR="009E0FF5">
        <w:rPr>
          <w:rFonts w:ascii="Angsana New" w:hAnsi="Angsana New"/>
          <w:sz w:val="30"/>
          <w:szCs w:val="30"/>
        </w:rPr>
        <w:t>220</w:t>
      </w:r>
      <w:r w:rsidRPr="00F050A0">
        <w:rPr>
          <w:rFonts w:ascii="Angsana New" w:hAnsi="Angsana New"/>
          <w:sz w:val="30"/>
          <w:szCs w:val="30"/>
          <w:cs/>
        </w:rPr>
        <w:t xml:space="preserve"> เมกะวัตต์ของ </w:t>
      </w:r>
      <w:r w:rsidRPr="00F050A0">
        <w:rPr>
          <w:rFonts w:ascii="Angsana New" w:hAnsi="Angsana New"/>
          <w:sz w:val="30"/>
          <w:szCs w:val="30"/>
        </w:rPr>
        <w:t xml:space="preserve">GEPM </w:t>
      </w:r>
      <w:r w:rsidRPr="00F050A0">
        <w:rPr>
          <w:rFonts w:ascii="Angsana New" w:hAnsi="Angsana New"/>
          <w:sz w:val="30"/>
          <w:szCs w:val="30"/>
          <w:cs/>
        </w:rPr>
        <w:t>ซึ่งตั้งอยู่ที่เมืองมินบู ประเทศเมียนมาร์</w:t>
      </w:r>
    </w:p>
    <w:p w14:paraId="54D84398" w14:textId="77777777" w:rsidR="00301EA9" w:rsidRPr="00F050A0" w:rsidRDefault="00301EA9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ECA71F" w14:textId="0B9C238A" w:rsidR="00301EA9" w:rsidRPr="00F050A0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</w:rPr>
        <w:t xml:space="preserve">ECF-P </w:t>
      </w:r>
      <w:r w:rsidRPr="00F050A0">
        <w:rPr>
          <w:rFonts w:ascii="Angsana New" w:hAnsi="Angsana New"/>
          <w:sz w:val="30"/>
          <w:szCs w:val="30"/>
          <w:cs/>
        </w:rPr>
        <w:t xml:space="preserve">ได้วางหลักประกันการก่อสร้างโรงไฟฟ้าพลังงานแสงอาทิตย์ของ </w:t>
      </w:r>
      <w:r w:rsidRPr="00F050A0">
        <w:rPr>
          <w:rFonts w:ascii="Angsana New" w:hAnsi="Angsana New"/>
          <w:sz w:val="30"/>
          <w:szCs w:val="30"/>
        </w:rPr>
        <w:t xml:space="preserve">GEP </w:t>
      </w:r>
      <w:r w:rsidRPr="00F050A0">
        <w:rPr>
          <w:rFonts w:ascii="Angsana New" w:hAnsi="Angsana New"/>
          <w:sz w:val="30"/>
          <w:szCs w:val="30"/>
          <w:cs/>
        </w:rPr>
        <w:t xml:space="preserve">เป็นเงินจำนวน </w:t>
      </w:r>
      <w:r w:rsidRPr="00F050A0">
        <w:rPr>
          <w:rFonts w:ascii="Angsana New" w:hAnsi="Angsana New"/>
          <w:sz w:val="30"/>
          <w:szCs w:val="30"/>
        </w:rPr>
        <w:t>20</w:t>
      </w:r>
      <w:r w:rsidRPr="00F050A0">
        <w:rPr>
          <w:rFonts w:ascii="Angsana New" w:hAnsi="Angsana New"/>
          <w:sz w:val="30"/>
          <w:szCs w:val="30"/>
          <w:cs/>
        </w:rPr>
        <w:t>.</w:t>
      </w:r>
      <w:r w:rsidRPr="00F050A0">
        <w:rPr>
          <w:rFonts w:ascii="Angsana New" w:hAnsi="Angsana New"/>
          <w:sz w:val="30"/>
          <w:szCs w:val="30"/>
        </w:rPr>
        <w:t>0</w:t>
      </w:r>
      <w:r w:rsidRPr="00F050A0">
        <w:rPr>
          <w:rFonts w:ascii="Angsana New" w:hAnsi="Angsana New"/>
          <w:sz w:val="30"/>
          <w:szCs w:val="30"/>
          <w:cs/>
        </w:rPr>
        <w:t xml:space="preserve"> ล้านบาทซึ่งจะได้รับคืนเมื่อการก่อสร้างโรงไฟฟ้าทั้ง </w:t>
      </w:r>
      <w:r w:rsidRPr="00F050A0">
        <w:rPr>
          <w:rFonts w:ascii="Angsana New" w:hAnsi="Angsana New"/>
          <w:sz w:val="30"/>
          <w:szCs w:val="30"/>
        </w:rPr>
        <w:t>4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F050A0">
        <w:rPr>
          <w:rFonts w:ascii="Angsana New" w:hAnsi="Angsana New"/>
          <w:sz w:val="30"/>
          <w:szCs w:val="30"/>
          <w:cs/>
        </w:rPr>
        <w:t>เฟส</w:t>
      </w:r>
      <w:proofErr w:type="spellEnd"/>
      <w:r w:rsidRPr="00F050A0">
        <w:rPr>
          <w:rFonts w:ascii="Angsana New" w:hAnsi="Angsana New"/>
          <w:sz w:val="30"/>
          <w:szCs w:val="30"/>
          <w:cs/>
        </w:rPr>
        <w:t xml:space="preserve">ได้แล้วเสร็จโดยเงินค้ำประกันดังกล่าวแสดงรายการเป็นส่วนหนึ่งของ </w:t>
      </w:r>
      <w:r w:rsidRPr="00F050A0">
        <w:rPr>
          <w:rFonts w:ascii="Angsana New" w:hAnsi="Angsana New"/>
          <w:sz w:val="30"/>
          <w:szCs w:val="30"/>
        </w:rPr>
        <w:t>“</w:t>
      </w:r>
      <w:r w:rsidRPr="00F050A0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F050A0">
        <w:rPr>
          <w:rFonts w:ascii="Angsana New" w:hAnsi="Angsana New"/>
          <w:sz w:val="30"/>
          <w:szCs w:val="30"/>
        </w:rPr>
        <w:t xml:space="preserve">” </w:t>
      </w:r>
      <w:r w:rsidRPr="00F050A0">
        <w:rPr>
          <w:rFonts w:ascii="Angsana New" w:hAnsi="Angsana New"/>
          <w:sz w:val="30"/>
          <w:szCs w:val="30"/>
          <w:cs/>
        </w:rPr>
        <w:t xml:space="preserve">ในงบฐานะการเงินรวม ณ วันที่ </w:t>
      </w:r>
      <w:r w:rsidRPr="00F050A0">
        <w:rPr>
          <w:rFonts w:ascii="Angsana New" w:hAnsi="Angsana New"/>
          <w:sz w:val="30"/>
          <w:szCs w:val="30"/>
        </w:rPr>
        <w:t>31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r w:rsidR="004C3006" w:rsidRPr="00F050A0">
        <w:rPr>
          <w:rFonts w:ascii="Angsana New" w:hAnsi="Angsana New"/>
          <w:sz w:val="30"/>
          <w:szCs w:val="30"/>
          <w:cs/>
        </w:rPr>
        <w:t>มีน</w:t>
      </w:r>
      <w:r w:rsidRPr="00F050A0">
        <w:rPr>
          <w:rFonts w:ascii="Angsana New" w:hAnsi="Angsana New"/>
          <w:sz w:val="30"/>
          <w:szCs w:val="30"/>
          <w:cs/>
        </w:rPr>
        <w:t xml:space="preserve">าคม </w:t>
      </w:r>
      <w:r w:rsidRPr="00F050A0">
        <w:rPr>
          <w:rFonts w:ascii="Angsana New" w:hAnsi="Angsana New"/>
          <w:sz w:val="30"/>
          <w:szCs w:val="30"/>
        </w:rPr>
        <w:t>256</w:t>
      </w:r>
      <w:r w:rsidR="004C3006" w:rsidRPr="00F050A0">
        <w:rPr>
          <w:rFonts w:ascii="Angsana New" w:hAnsi="Angsana New"/>
          <w:sz w:val="30"/>
          <w:szCs w:val="30"/>
        </w:rPr>
        <w:t>8</w:t>
      </w:r>
      <w:r w:rsidRPr="00F050A0">
        <w:rPr>
          <w:rFonts w:ascii="Angsana New" w:hAnsi="Angsana New"/>
          <w:sz w:val="30"/>
          <w:szCs w:val="30"/>
          <w:cs/>
        </w:rPr>
        <w:t xml:space="preserve"> และ </w:t>
      </w:r>
      <w:r w:rsidR="004C3006" w:rsidRPr="00F050A0">
        <w:rPr>
          <w:rFonts w:ascii="Angsana New" w:hAnsi="Angsana New"/>
          <w:sz w:val="30"/>
          <w:szCs w:val="30"/>
        </w:rPr>
        <w:t>31</w:t>
      </w:r>
      <w:r w:rsidR="004C3006" w:rsidRPr="00F050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C3006" w:rsidRPr="00F050A0">
        <w:rPr>
          <w:rFonts w:ascii="Angsana New" w:hAnsi="Angsana New"/>
          <w:sz w:val="30"/>
          <w:szCs w:val="30"/>
        </w:rPr>
        <w:t>2567</w:t>
      </w:r>
    </w:p>
    <w:p w14:paraId="3067369B" w14:textId="77777777" w:rsidR="00734267" w:rsidRPr="00F050A0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EA9564" w14:textId="4704675F" w:rsidR="004C3006" w:rsidRPr="00F050A0" w:rsidRDefault="004C3006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0A0">
        <w:rPr>
          <w:rFonts w:ascii="Angsana New" w:hAnsi="Angsana New"/>
          <w:sz w:val="30"/>
          <w:szCs w:val="30"/>
        </w:rPr>
        <w:t xml:space="preserve">ECF-P </w:t>
      </w:r>
      <w:r w:rsidRPr="00F050A0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F050A0">
        <w:rPr>
          <w:rFonts w:ascii="Angsana New" w:hAnsi="Angsana New"/>
          <w:sz w:val="30"/>
          <w:szCs w:val="30"/>
        </w:rPr>
        <w:t>GEP</w:t>
      </w:r>
      <w:r w:rsidRPr="00F050A0">
        <w:rPr>
          <w:rFonts w:ascii="Angsana New" w:hAnsi="Angsana New"/>
          <w:sz w:val="30"/>
          <w:szCs w:val="30"/>
          <w:cs/>
        </w:rPr>
        <w:t xml:space="preserve"> จำนวน </w:t>
      </w:r>
      <w:r w:rsidRPr="00F050A0">
        <w:rPr>
          <w:rFonts w:ascii="Angsana New" w:hAnsi="Angsana New"/>
          <w:sz w:val="30"/>
          <w:szCs w:val="30"/>
        </w:rPr>
        <w:t>4</w:t>
      </w:r>
      <w:r w:rsidRPr="00F050A0">
        <w:rPr>
          <w:rFonts w:ascii="Angsana New" w:hAnsi="Angsana New"/>
          <w:sz w:val="30"/>
          <w:szCs w:val="30"/>
          <w:cs/>
        </w:rPr>
        <w:t>,</w:t>
      </w:r>
      <w:r w:rsidRPr="00F050A0">
        <w:rPr>
          <w:rFonts w:ascii="Angsana New" w:hAnsi="Angsana New"/>
          <w:sz w:val="30"/>
          <w:szCs w:val="30"/>
        </w:rPr>
        <w:t>505</w:t>
      </w:r>
      <w:r w:rsidRPr="00F050A0">
        <w:rPr>
          <w:rFonts w:ascii="Angsana New" w:hAnsi="Angsana New"/>
          <w:sz w:val="30"/>
          <w:szCs w:val="30"/>
          <w:cs/>
        </w:rPr>
        <w:t>,</w:t>
      </w:r>
      <w:r w:rsidRPr="00F050A0">
        <w:rPr>
          <w:rFonts w:ascii="Angsana New" w:hAnsi="Angsana New"/>
          <w:sz w:val="30"/>
          <w:szCs w:val="30"/>
        </w:rPr>
        <w:t>433</w:t>
      </w:r>
      <w:r w:rsidRPr="00F050A0">
        <w:rPr>
          <w:rFonts w:ascii="Angsana New" w:hAnsi="Angsana New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F050A0">
        <w:rPr>
          <w:rFonts w:ascii="Angsana New" w:hAnsi="Angsana New"/>
          <w:sz w:val="30"/>
          <w:szCs w:val="30"/>
        </w:rPr>
        <w:t xml:space="preserve">GEPM </w:t>
      </w:r>
      <w:r w:rsidRPr="00F050A0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78826534" w14:textId="77777777" w:rsidR="004C3006" w:rsidRPr="00F050A0" w:rsidRDefault="004C3006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0BCEB6" w14:textId="5692CF89" w:rsidR="00073520" w:rsidRPr="00F050A0" w:rsidRDefault="00073520" w:rsidP="0007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  <w:r w:rsidRPr="00F050A0">
        <w:rPr>
          <w:rFonts w:ascii="Angsana New" w:hAnsi="Angsana New"/>
          <w:sz w:val="30"/>
          <w:szCs w:val="30"/>
          <w:cs/>
        </w:rPr>
        <w:t>ส่วนแบ่ง</w:t>
      </w:r>
      <w:r w:rsidR="008C488E" w:rsidRPr="00F050A0">
        <w:rPr>
          <w:rFonts w:ascii="Angsana New" w:hAnsi="Angsana New"/>
          <w:sz w:val="30"/>
          <w:szCs w:val="30"/>
          <w:cs/>
        </w:rPr>
        <w:t>ขาดทุน</w:t>
      </w:r>
      <w:r w:rsidRPr="00F050A0">
        <w:rPr>
          <w:rFonts w:ascii="Angsana New" w:hAnsi="Angsana New"/>
          <w:sz w:val="30"/>
          <w:szCs w:val="30"/>
          <w:cs/>
        </w:rPr>
        <w:t xml:space="preserve">จาก </w:t>
      </w:r>
      <w:r w:rsidRPr="00F050A0">
        <w:rPr>
          <w:rFonts w:ascii="Angsana New" w:hAnsi="Angsana New"/>
          <w:sz w:val="30"/>
          <w:szCs w:val="30"/>
        </w:rPr>
        <w:t xml:space="preserve">DI </w:t>
      </w:r>
      <w:r w:rsidRPr="00F050A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F050A0">
        <w:rPr>
          <w:rFonts w:ascii="Angsana New" w:hAnsi="Angsana New"/>
          <w:sz w:val="30"/>
          <w:szCs w:val="30"/>
        </w:rPr>
        <w:t xml:space="preserve">31 </w:t>
      </w:r>
      <w:r w:rsidRPr="00F050A0">
        <w:rPr>
          <w:rFonts w:ascii="Angsana New" w:hAnsi="Angsana New"/>
          <w:sz w:val="30"/>
          <w:szCs w:val="30"/>
          <w:cs/>
        </w:rPr>
        <w:t xml:space="preserve">มีนาคม </w:t>
      </w:r>
      <w:r w:rsidRPr="00F050A0">
        <w:rPr>
          <w:rFonts w:ascii="Angsana New" w:hAnsi="Angsana New"/>
          <w:sz w:val="30"/>
          <w:szCs w:val="30"/>
        </w:rPr>
        <w:t>2568</w:t>
      </w:r>
      <w:r w:rsidRPr="00F050A0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8C488E">
        <w:rPr>
          <w:rFonts w:ascii="Angsana New" w:hAnsi="Angsana New"/>
          <w:sz w:val="30"/>
          <w:szCs w:val="30"/>
        </w:rPr>
        <w:t>50</w:t>
      </w:r>
      <w:r w:rsidRPr="00F050A0">
        <w:rPr>
          <w:rFonts w:ascii="Angsana New" w:hAnsi="Angsana New"/>
          <w:sz w:val="30"/>
          <w:szCs w:val="30"/>
        </w:rPr>
        <w:t xml:space="preserve"> </w:t>
      </w:r>
      <w:r w:rsidRPr="00F050A0">
        <w:rPr>
          <w:rFonts w:ascii="Angsana New" w:hAnsi="Angsana New"/>
          <w:sz w:val="30"/>
          <w:szCs w:val="30"/>
          <w:cs/>
        </w:rPr>
        <w:t>พันบาท</w:t>
      </w:r>
      <w:r w:rsidR="00AB1A44">
        <w:rPr>
          <w:rFonts w:ascii="Angsana New" w:hAnsi="Angsana New"/>
          <w:sz w:val="30"/>
          <w:szCs w:val="30"/>
        </w:rPr>
        <w:t xml:space="preserve"> </w:t>
      </w:r>
      <w:r w:rsidR="00AB1A44" w:rsidRPr="00AB1A44">
        <w:rPr>
          <w:rFonts w:ascii="Angsana New" w:hAnsi="Angsana New"/>
          <w:sz w:val="30"/>
          <w:szCs w:val="30"/>
        </w:rPr>
        <w:t>(</w:t>
      </w:r>
      <w:r w:rsidR="00AB1A44" w:rsidRPr="00AB1A44">
        <w:rPr>
          <w:rFonts w:ascii="Angsana New" w:hAnsi="Angsana New" w:hint="cs"/>
          <w:sz w:val="30"/>
          <w:szCs w:val="30"/>
          <w:cs/>
        </w:rPr>
        <w:t>ดูหมายเหตุ</w:t>
      </w:r>
      <w:r w:rsidR="00AB1A44" w:rsidRPr="00AB1A44">
        <w:rPr>
          <w:rFonts w:ascii="Angsana New" w:hAnsi="Angsana New"/>
          <w:sz w:val="30"/>
          <w:szCs w:val="30"/>
          <w:cs/>
        </w:rPr>
        <w:t xml:space="preserve"> </w:t>
      </w:r>
      <w:r w:rsidR="00AB1A44" w:rsidRPr="00AB1A44">
        <w:rPr>
          <w:rFonts w:ascii="Angsana New" w:hAnsi="Angsana New"/>
          <w:sz w:val="30"/>
          <w:szCs w:val="30"/>
        </w:rPr>
        <w:t>19)</w:t>
      </w:r>
    </w:p>
    <w:p w14:paraId="657ACCB3" w14:textId="77777777" w:rsidR="00073520" w:rsidRPr="00F050A0" w:rsidRDefault="00073520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A6A0C5" w14:textId="55872416" w:rsidR="00734267" w:rsidRPr="00F050A0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  <w:cs/>
        </w:rPr>
        <w:t>ส่วนแบ่งขาดทุนจาก</w:t>
      </w:r>
      <w:r w:rsidRPr="00F050A0">
        <w:rPr>
          <w:rFonts w:ascii="Angsana New" w:hAnsi="Angsana New"/>
          <w:sz w:val="30"/>
          <w:szCs w:val="30"/>
        </w:rPr>
        <w:t xml:space="preserve"> ECFD </w:t>
      </w:r>
      <w:r w:rsidRPr="00F050A0">
        <w:rPr>
          <w:rFonts w:ascii="Angsana New" w:hAnsi="Angsana New"/>
          <w:sz w:val="30"/>
          <w:szCs w:val="30"/>
          <w:cs/>
        </w:rPr>
        <w:t>สำหรับงวด</w:t>
      </w:r>
      <w:r w:rsidR="0095796C" w:rsidRPr="00F050A0">
        <w:rPr>
          <w:rFonts w:ascii="Angsana New" w:hAnsi="Angsana New"/>
          <w:sz w:val="30"/>
          <w:szCs w:val="30"/>
          <w:cs/>
        </w:rPr>
        <w:t>สาม</w:t>
      </w:r>
      <w:r w:rsidRPr="00F050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050A0">
        <w:rPr>
          <w:rFonts w:ascii="Angsana New" w:hAnsi="Angsana New"/>
          <w:sz w:val="30"/>
          <w:szCs w:val="30"/>
        </w:rPr>
        <w:t>3</w:t>
      </w:r>
      <w:r w:rsidR="00E8363B" w:rsidRPr="00F050A0">
        <w:rPr>
          <w:rFonts w:ascii="Angsana New" w:hAnsi="Angsana New"/>
          <w:sz w:val="30"/>
          <w:szCs w:val="30"/>
        </w:rPr>
        <w:t>1</w:t>
      </w:r>
      <w:r w:rsidRPr="00F050A0">
        <w:rPr>
          <w:rFonts w:ascii="Angsana New" w:hAnsi="Angsana New"/>
          <w:sz w:val="30"/>
          <w:szCs w:val="30"/>
        </w:rPr>
        <w:t xml:space="preserve"> </w:t>
      </w:r>
      <w:r w:rsidR="00E8363B" w:rsidRPr="00F050A0">
        <w:rPr>
          <w:rFonts w:ascii="Angsana New" w:hAnsi="Angsana New"/>
          <w:sz w:val="30"/>
          <w:szCs w:val="30"/>
          <w:cs/>
        </w:rPr>
        <w:t xml:space="preserve">มีนาคม </w:t>
      </w:r>
      <w:r w:rsidR="00E8363B" w:rsidRPr="00F050A0">
        <w:rPr>
          <w:rFonts w:ascii="Angsana New" w:hAnsi="Angsana New"/>
          <w:sz w:val="30"/>
          <w:szCs w:val="30"/>
        </w:rPr>
        <w:t>2</w:t>
      </w:r>
      <w:r w:rsidRPr="00F050A0">
        <w:rPr>
          <w:rFonts w:ascii="Angsana New" w:hAnsi="Angsana New"/>
          <w:sz w:val="30"/>
          <w:szCs w:val="30"/>
        </w:rPr>
        <w:t>56</w:t>
      </w:r>
      <w:r w:rsidR="00073520" w:rsidRPr="00F050A0">
        <w:rPr>
          <w:rFonts w:ascii="Angsana New" w:hAnsi="Angsana New"/>
          <w:sz w:val="30"/>
          <w:szCs w:val="30"/>
        </w:rPr>
        <w:t>8</w:t>
      </w:r>
      <w:r w:rsidRPr="00F050A0">
        <w:rPr>
          <w:rFonts w:ascii="Angsana New" w:hAnsi="Angsana New"/>
          <w:sz w:val="30"/>
          <w:szCs w:val="30"/>
          <w:cs/>
        </w:rPr>
        <w:t xml:space="preserve"> มีจำนวนเงินประมาณ </w:t>
      </w:r>
      <w:r w:rsidR="00123A9E">
        <w:rPr>
          <w:rFonts w:ascii="Angsana New" w:hAnsi="Angsana New"/>
          <w:sz w:val="30"/>
          <w:szCs w:val="30"/>
        </w:rPr>
        <w:t>41</w:t>
      </w:r>
      <w:r w:rsidR="0095796C" w:rsidRPr="00F050A0">
        <w:rPr>
          <w:rFonts w:ascii="Angsana New" w:hAnsi="Angsana New"/>
          <w:sz w:val="30"/>
          <w:szCs w:val="30"/>
        </w:rPr>
        <w:t xml:space="preserve"> </w:t>
      </w:r>
      <w:r w:rsidRPr="00F050A0">
        <w:rPr>
          <w:rFonts w:ascii="Angsana New" w:hAnsi="Angsana New"/>
          <w:sz w:val="30"/>
          <w:szCs w:val="30"/>
          <w:cs/>
        </w:rPr>
        <w:t>พันบาท</w:t>
      </w:r>
    </w:p>
    <w:p w14:paraId="74932C26" w14:textId="77777777" w:rsidR="00734267" w:rsidRPr="00F050A0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715B5C" w14:textId="2D755E78" w:rsidR="00110823" w:rsidRPr="00F050A0" w:rsidRDefault="00110823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0A0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 - สุทธิ</w:t>
      </w:r>
    </w:p>
    <w:p w14:paraId="3B817B94" w14:textId="77777777" w:rsidR="00A52F47" w:rsidRPr="00F050A0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DE6C46" w14:textId="3621BDF2" w:rsidR="00AA1BA6" w:rsidRPr="00F050A0" w:rsidRDefault="00AA1BA6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050A0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รายการเคลื่อนไหวของที่ดิน อาคารและอุปกรณ์ </w:t>
      </w:r>
      <w:r w:rsidRPr="00F050A0">
        <w:rPr>
          <w:rFonts w:ascii="Angsana New" w:hAnsi="Angsana New"/>
          <w:spacing w:val="-4"/>
          <w:sz w:val="30"/>
          <w:szCs w:val="30"/>
        </w:rPr>
        <w:t>-</w:t>
      </w:r>
      <w:r w:rsidRPr="00F050A0">
        <w:rPr>
          <w:rFonts w:ascii="Angsana New" w:hAnsi="Angsana New"/>
          <w:spacing w:val="-4"/>
          <w:sz w:val="30"/>
          <w:szCs w:val="30"/>
          <w:cs/>
        </w:rPr>
        <w:t xml:space="preserve"> สุทธิสำหรับงวด</w:t>
      </w:r>
      <w:r w:rsidR="004342B5" w:rsidRPr="00F050A0">
        <w:rPr>
          <w:rFonts w:ascii="Angsana New" w:hAnsi="Angsana New"/>
          <w:spacing w:val="-4"/>
          <w:sz w:val="30"/>
          <w:szCs w:val="30"/>
          <w:cs/>
        </w:rPr>
        <w:t>สาม</w:t>
      </w:r>
      <w:r w:rsidRPr="00F050A0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F050A0">
        <w:rPr>
          <w:rFonts w:ascii="Angsana New" w:hAnsi="Angsana New"/>
          <w:spacing w:val="-4"/>
          <w:sz w:val="30"/>
          <w:szCs w:val="30"/>
        </w:rPr>
        <w:t xml:space="preserve">31 </w:t>
      </w:r>
      <w:r w:rsidRPr="00F050A0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F050A0">
        <w:rPr>
          <w:rFonts w:ascii="Angsana New" w:hAnsi="Angsana New"/>
          <w:spacing w:val="-4"/>
          <w:sz w:val="30"/>
          <w:szCs w:val="30"/>
        </w:rPr>
        <w:t xml:space="preserve">2568 </w:t>
      </w:r>
      <w:r w:rsidRPr="00F050A0">
        <w:rPr>
          <w:rFonts w:ascii="Angsana New" w:hAnsi="Angsana New"/>
          <w:spacing w:val="-4"/>
          <w:sz w:val="30"/>
          <w:szCs w:val="30"/>
          <w:cs/>
        </w:rPr>
        <w:t>มีรายละเอียดดังนี้</w:t>
      </w: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A42C0D" w:rsidRPr="00F050A0" w14:paraId="21644212" w14:textId="77777777" w:rsidTr="00A42C0D">
        <w:trPr>
          <w:tblHeader/>
        </w:trPr>
        <w:tc>
          <w:tcPr>
            <w:tcW w:w="5556" w:type="dxa"/>
            <w:vAlign w:val="bottom"/>
          </w:tcPr>
          <w:p w14:paraId="6187AE6C" w14:textId="77777777" w:rsidR="00A42C0D" w:rsidRPr="00F050A0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563E" w14:textId="74E8C863" w:rsidR="00A42C0D" w:rsidRPr="00F050A0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42C0D" w:rsidRPr="00F050A0" w14:paraId="54DCA3FA" w14:textId="77777777" w:rsidTr="00A42C0D">
        <w:trPr>
          <w:tblHeader/>
        </w:trPr>
        <w:tc>
          <w:tcPr>
            <w:tcW w:w="5556" w:type="dxa"/>
            <w:vAlign w:val="bottom"/>
          </w:tcPr>
          <w:p w14:paraId="716EB0E8" w14:textId="77777777" w:rsidR="00A52F47" w:rsidRPr="00F050A0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B3CF" w14:textId="0679E4FB" w:rsidR="00A52F47" w:rsidRPr="00F050A0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F050A0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F050A0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0D" w:rsidRPr="00F050A0" w14:paraId="0E612C14" w14:textId="77777777" w:rsidTr="00A42C0D">
        <w:tc>
          <w:tcPr>
            <w:tcW w:w="5556" w:type="dxa"/>
            <w:vAlign w:val="bottom"/>
          </w:tcPr>
          <w:p w14:paraId="2F8B9A05" w14:textId="5909568A" w:rsidR="00A52F47" w:rsidRPr="00F050A0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มูลค่าตามบัญชี</w:t>
            </w:r>
            <w:r w:rsidR="00A52F47" w:rsidRPr="00F050A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ณ วันที่ </w:t>
            </w:r>
            <w:r w:rsidR="00A52F47" w:rsidRPr="00F050A0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A52F47" w:rsidRPr="00F050A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A52F47" w:rsidRPr="00F050A0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81103" w:rsidRPr="00F050A0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7062" w14:textId="3029E956" w:rsidR="00A52F47" w:rsidRPr="00F050A0" w:rsidRDefault="00913E16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875,468</w:t>
            </w:r>
          </w:p>
        </w:tc>
        <w:tc>
          <w:tcPr>
            <w:tcW w:w="283" w:type="dxa"/>
            <w:shd w:val="clear" w:color="auto" w:fill="auto"/>
          </w:tcPr>
          <w:p w14:paraId="3B042CC7" w14:textId="77777777" w:rsidR="00A52F47" w:rsidRPr="00F050A0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2A36AB95" w14:textId="3520C5B2" w:rsidR="00A52F47" w:rsidRPr="00F050A0" w:rsidRDefault="00913E16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874,478</w:t>
            </w:r>
          </w:p>
        </w:tc>
      </w:tr>
      <w:tr w:rsidR="0095796C" w:rsidRPr="00F050A0" w14:paraId="43299AAC" w14:textId="77777777" w:rsidTr="00A42C0D">
        <w:tc>
          <w:tcPr>
            <w:tcW w:w="5556" w:type="dxa"/>
            <w:vAlign w:val="bottom"/>
          </w:tcPr>
          <w:p w14:paraId="40E4B08A" w14:textId="77777777" w:rsidR="0095796C" w:rsidRPr="00F050A0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0557D98" w14:textId="5742F543" w:rsidR="0095796C" w:rsidRPr="00F050A0" w:rsidRDefault="00FB1555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0ABFF36F" w14:textId="77777777" w:rsidR="0095796C" w:rsidRPr="00F050A0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0EA9A2F" w14:textId="5E2FAC44" w:rsidR="0095796C" w:rsidRPr="00F050A0" w:rsidRDefault="00FB1555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081103" w:rsidRPr="00F050A0" w14:paraId="4252665D" w14:textId="77777777" w:rsidTr="00A42C0D">
        <w:tc>
          <w:tcPr>
            <w:tcW w:w="5556" w:type="dxa"/>
            <w:vAlign w:val="bottom"/>
          </w:tcPr>
          <w:p w14:paraId="4BFE0E53" w14:textId="3CED0440" w:rsidR="00081103" w:rsidRPr="00F050A0" w:rsidRDefault="00081103" w:rsidP="0008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C7875B8" w14:textId="28A92950" w:rsidR="00081103" w:rsidRPr="00F050A0" w:rsidRDefault="00FB1555" w:rsidP="0008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  <w:tc>
          <w:tcPr>
            <w:tcW w:w="283" w:type="dxa"/>
            <w:shd w:val="clear" w:color="auto" w:fill="auto"/>
          </w:tcPr>
          <w:p w14:paraId="6448FF70" w14:textId="77777777" w:rsidR="00081103" w:rsidRPr="00F050A0" w:rsidRDefault="00081103" w:rsidP="0008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5F7C6598" w14:textId="582CF87D" w:rsidR="00081103" w:rsidRPr="00F050A0" w:rsidRDefault="00FB1555" w:rsidP="0008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</w:tr>
      <w:tr w:rsidR="0095796C" w:rsidRPr="00F050A0" w14:paraId="72FE5CF1" w14:textId="77777777" w:rsidTr="00A42C0D">
        <w:tc>
          <w:tcPr>
            <w:tcW w:w="5556" w:type="dxa"/>
            <w:vAlign w:val="bottom"/>
          </w:tcPr>
          <w:p w14:paraId="420E605F" w14:textId="575C5BD9" w:rsidR="0095796C" w:rsidRPr="00F050A0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EB1D" w14:textId="5A464839" w:rsidR="0095796C" w:rsidRPr="00F050A0" w:rsidRDefault="00FB1555" w:rsidP="00F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11,51</w:t>
            </w:r>
            <w:r w:rsidR="00647E90">
              <w:rPr>
                <w:rFonts w:ascii="Angsana New" w:hAnsi="Angsana New"/>
                <w:sz w:val="30"/>
                <w:szCs w:val="30"/>
              </w:rPr>
              <w:t>1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AF7FC5" w14:textId="77777777" w:rsidR="0095796C" w:rsidRPr="00F050A0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55FF1" w14:textId="010E3512" w:rsidR="0095796C" w:rsidRPr="00F050A0" w:rsidRDefault="00FB1555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11,5</w:t>
            </w:r>
            <w:r w:rsidR="00647E90">
              <w:rPr>
                <w:rFonts w:ascii="Angsana New" w:hAnsi="Angsana New"/>
                <w:sz w:val="30"/>
                <w:szCs w:val="30"/>
              </w:rPr>
              <w:t>0</w:t>
            </w:r>
            <w:r w:rsidR="009E0FF5">
              <w:rPr>
                <w:rFonts w:ascii="Angsana New" w:hAnsi="Angsana New"/>
                <w:sz w:val="30"/>
                <w:szCs w:val="30"/>
              </w:rPr>
              <w:t>5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2C0D" w:rsidRPr="00F050A0" w14:paraId="271C4D8E" w14:textId="77777777" w:rsidTr="00A42C0D">
        <w:tc>
          <w:tcPr>
            <w:tcW w:w="5556" w:type="dxa"/>
            <w:vAlign w:val="bottom"/>
          </w:tcPr>
          <w:p w14:paraId="234072D4" w14:textId="6795CF1E" w:rsidR="00A52F47" w:rsidRPr="00F050A0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A52F47"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52F47" w:rsidRPr="00F0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725EC" w:rsidRPr="00F050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52F47"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</w:t>
            </w:r>
            <w:r w:rsidR="004725EC"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ีนาคม</w:t>
            </w:r>
            <w:r w:rsidR="00A52F47" w:rsidRPr="00F0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52F47" w:rsidRPr="00F050A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81103" w:rsidRPr="00F050A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1EA6E" w14:textId="5C59902D" w:rsidR="00A52F47" w:rsidRPr="00F050A0" w:rsidRDefault="00FB1555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870,94</w:t>
            </w:r>
            <w:r w:rsidR="00647E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50B7FBC" w14:textId="77777777" w:rsidR="00A52F47" w:rsidRPr="00F050A0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04038" w14:textId="6C7B1E90" w:rsidR="00A52F47" w:rsidRPr="00F050A0" w:rsidRDefault="00FB1555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869,96</w:t>
            </w:r>
            <w:r w:rsidR="00647E9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79819FB6" w14:textId="77777777" w:rsidR="00110823" w:rsidRDefault="00110823" w:rsidP="0011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806E7F4" w14:textId="77777777" w:rsidR="00FB1555" w:rsidRDefault="00FB1555" w:rsidP="0011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C3279B4" w14:textId="67F86983" w:rsidR="000A637D" w:rsidRPr="00617DFA" w:rsidRDefault="000A637D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617DF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 - สุทธิ</w:t>
      </w:r>
    </w:p>
    <w:p w14:paraId="6E95606A" w14:textId="77777777" w:rsidR="000A637D" w:rsidRPr="00617DFA" w:rsidRDefault="000A637D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14:paraId="37A4A7B6" w14:textId="5E6C960D" w:rsidR="00081103" w:rsidRPr="00617DFA" w:rsidRDefault="00081103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617DFA">
        <w:rPr>
          <w:rFonts w:ascii="Angsana New" w:hAnsi="Angsana New"/>
          <w:spacing w:val="-2"/>
          <w:sz w:val="28"/>
          <w:szCs w:val="28"/>
          <w:cs/>
        </w:rPr>
        <w:t xml:space="preserve">รายการเคลื่อนไหวของสินทรัพย์สิทธิการใช้ </w:t>
      </w:r>
      <w:r w:rsidR="00011237">
        <w:rPr>
          <w:rFonts w:ascii="Angsana New" w:hAnsi="Angsana New"/>
          <w:spacing w:val="-2"/>
          <w:sz w:val="28"/>
          <w:szCs w:val="28"/>
        </w:rPr>
        <w:t>-</w:t>
      </w:r>
      <w:r w:rsidRPr="00617DFA">
        <w:rPr>
          <w:rFonts w:ascii="Angsana New" w:hAnsi="Angsana New"/>
          <w:spacing w:val="-2"/>
          <w:sz w:val="28"/>
          <w:szCs w:val="28"/>
          <w:cs/>
        </w:rPr>
        <w:t xml:space="preserve"> สุทธิ</w:t>
      </w:r>
      <w:r w:rsidR="006F5DF6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6F5DF6" w:rsidRPr="006F5DF6">
        <w:rPr>
          <w:rFonts w:ascii="Angsana New" w:hAnsi="Angsana New" w:hint="cs"/>
          <w:spacing w:val="-2"/>
          <w:sz w:val="28"/>
          <w:szCs w:val="28"/>
          <w:cs/>
        </w:rPr>
        <w:t>งบการเงินรวม</w:t>
      </w:r>
      <w:r w:rsidR="006F5DF6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6F5DF6" w:rsidRPr="006F5DF6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</w:t>
      </w:r>
      <w:r w:rsidRPr="00617DFA">
        <w:rPr>
          <w:rFonts w:ascii="Angsana New" w:hAnsi="Angsan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617DFA">
        <w:rPr>
          <w:rFonts w:ascii="Angsana New" w:hAnsi="Angsana New"/>
          <w:spacing w:val="-2"/>
          <w:sz w:val="28"/>
          <w:szCs w:val="28"/>
        </w:rPr>
        <w:t xml:space="preserve">31 </w:t>
      </w:r>
      <w:r w:rsidRPr="00617DFA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617DFA">
        <w:rPr>
          <w:rFonts w:ascii="Angsana New" w:hAnsi="Angsana New"/>
          <w:spacing w:val="-2"/>
          <w:sz w:val="28"/>
          <w:szCs w:val="28"/>
        </w:rPr>
        <w:t xml:space="preserve">2568 </w:t>
      </w:r>
      <w:r w:rsidRPr="00617DFA">
        <w:rPr>
          <w:rFonts w:ascii="Angsana New" w:hAnsi="Angsana New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9326" w:type="dxa"/>
        <w:tblLayout w:type="fixed"/>
        <w:tblLook w:val="04A0" w:firstRow="1" w:lastRow="0" w:firstColumn="1" w:lastColumn="0" w:noHBand="0" w:noVBand="1"/>
      </w:tblPr>
      <w:tblGrid>
        <w:gridCol w:w="5187"/>
        <w:gridCol w:w="1928"/>
        <w:gridCol w:w="283"/>
        <w:gridCol w:w="1928"/>
      </w:tblGrid>
      <w:tr w:rsidR="006F5DF6" w:rsidRPr="00617DFA" w14:paraId="65673A1D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056AF54E" w14:textId="77777777" w:rsidR="006F5DF6" w:rsidRPr="00617DFA" w:rsidRDefault="006F5DF6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73515B5E" w14:textId="77777777" w:rsidR="006F5DF6" w:rsidRPr="00617DFA" w:rsidRDefault="006F5DF6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32B2188" w14:textId="77777777" w:rsidR="006F5DF6" w:rsidRPr="00617DFA" w:rsidRDefault="006F5DF6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225F6" w14:textId="791520E0" w:rsidR="006F5DF6" w:rsidRPr="00617DFA" w:rsidRDefault="006F5DF6" w:rsidP="006F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37D" w:rsidRPr="00617DFA" w14:paraId="5DA27BFC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69C7D6B7" w14:textId="301105E9" w:rsidR="000A637D" w:rsidRPr="00617DFA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="000A637D"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0A637D" w:rsidRPr="00617DFA">
              <w:rPr>
                <w:rFonts w:ascii="Angsana New" w:hAnsi="Angsana New"/>
                <w:sz w:val="28"/>
                <w:szCs w:val="28"/>
                <w:lang w:eastAsia="en-GB"/>
              </w:rPr>
              <w:t>1</w:t>
            </w:r>
            <w:r w:rsidR="000A637D"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มกราคม </w:t>
            </w:r>
            <w:r w:rsidR="000A637D" w:rsidRPr="00617DFA">
              <w:rPr>
                <w:rFonts w:ascii="Angsana New" w:hAnsi="Angsana New"/>
                <w:sz w:val="28"/>
                <w:szCs w:val="28"/>
                <w:lang w:eastAsia="en-GB"/>
              </w:rPr>
              <w:t>256</w:t>
            </w:r>
            <w:r w:rsidR="004342B5"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8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2851421" w14:textId="729ED79D" w:rsidR="000A637D" w:rsidRPr="00617DFA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62142D" w14:textId="77777777" w:rsidR="000A637D" w:rsidRPr="00617DFA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CC22F" w14:textId="1777207C" w:rsidR="000A637D" w:rsidRPr="00617DFA" w:rsidRDefault="00A251C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37,376</w:t>
            </w:r>
          </w:p>
        </w:tc>
      </w:tr>
      <w:tr w:rsidR="00617DFA" w:rsidRPr="00617DFA" w14:paraId="790BEAB4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3D7B5694" w14:textId="0A9CFEB8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สินทรัพย์สิทธิการใช้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ลดลงจากการ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928" w:type="dxa"/>
            <w:shd w:val="clear" w:color="auto" w:fill="auto"/>
          </w:tcPr>
          <w:p w14:paraId="3FB5320C" w14:textId="52C2A888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54DDEBD" w14:textId="77777777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</w:tcPr>
          <w:p w14:paraId="3766AD1C" w14:textId="59608E9A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617DFA">
              <w:rPr>
                <w:rFonts w:ascii="Angsana New" w:hAnsi="Angsana New"/>
                <w:sz w:val="28"/>
                <w:szCs w:val="28"/>
              </w:rPr>
              <w:t>(  1,397</w:t>
            </w:r>
            <w:proofErr w:type="gramEnd"/>
            <w:r w:rsidRPr="00617D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DFA" w:rsidRPr="00617DFA" w14:paraId="4BCDC2CB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72E47A68" w14:textId="4E374B09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928" w:type="dxa"/>
            <w:shd w:val="clear" w:color="auto" w:fill="auto"/>
          </w:tcPr>
          <w:p w14:paraId="4238CC69" w14:textId="10C8450C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806AFE3" w14:textId="77777777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</w:tcPr>
          <w:p w14:paraId="539665D7" w14:textId="3417072D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617DFA">
              <w:rPr>
                <w:rFonts w:ascii="Angsana New" w:hAnsi="Angsana New"/>
                <w:sz w:val="28"/>
                <w:szCs w:val="28"/>
              </w:rPr>
              <w:t>(  6,973</w:t>
            </w:r>
            <w:proofErr w:type="gramEnd"/>
            <w:r w:rsidRPr="00617D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DFA" w:rsidRPr="00617DFA" w14:paraId="3FA64A21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1E089005" w14:textId="106A1C95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shd w:val="clear" w:color="auto" w:fill="auto"/>
          </w:tcPr>
          <w:p w14:paraId="4989BF9F" w14:textId="6E0D9674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4890C41" w14:textId="77777777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8A7FD1E" w14:textId="410A604D" w:rsidR="00617DFA" w:rsidRPr="00617DFA" w:rsidRDefault="007C5F4B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617DFA">
              <w:rPr>
                <w:rFonts w:ascii="Angsana New" w:hAnsi="Angsana New"/>
                <w:sz w:val="28"/>
                <w:szCs w:val="28"/>
              </w:rPr>
              <w:t>(  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710</w:t>
            </w:r>
            <w:proofErr w:type="gramEnd"/>
            <w:r w:rsidRPr="00617D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DFA" w:rsidRPr="00617DFA" w14:paraId="3AC0E293" w14:textId="77777777" w:rsidTr="00FD05C8">
        <w:trPr>
          <w:trHeight w:val="340"/>
        </w:trPr>
        <w:tc>
          <w:tcPr>
            <w:tcW w:w="5187" w:type="dxa"/>
            <w:vAlign w:val="bottom"/>
          </w:tcPr>
          <w:p w14:paraId="6976B2D8" w14:textId="19D39C6A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17DF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617DF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928" w:type="dxa"/>
            <w:shd w:val="clear" w:color="auto" w:fill="auto"/>
          </w:tcPr>
          <w:p w14:paraId="09B80707" w14:textId="1A51C9B8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3F24300" w14:textId="77777777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13E54" w14:textId="1D439DCA" w:rsidR="00617DFA" w:rsidRPr="00617DFA" w:rsidRDefault="00617DFA" w:rsidP="0061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27,296</w:t>
            </w:r>
          </w:p>
        </w:tc>
      </w:tr>
    </w:tbl>
    <w:p w14:paraId="53F7DF47" w14:textId="77777777" w:rsidR="00081103" w:rsidRPr="00617DFA" w:rsidRDefault="00081103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14:paraId="40E945BF" w14:textId="187E413A" w:rsidR="0034618A" w:rsidRPr="00617DFA" w:rsidRDefault="0034618A" w:rsidP="0034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17DFA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617DFA">
        <w:rPr>
          <w:rFonts w:ascii="Angsana New" w:hAnsi="Angsana New"/>
          <w:sz w:val="28"/>
          <w:szCs w:val="28"/>
        </w:rPr>
        <w:t>2568</w:t>
      </w:r>
      <w:r w:rsidRPr="00617DFA">
        <w:rPr>
          <w:rFonts w:ascii="Angsana New" w:hAnsi="Angsana New"/>
          <w:sz w:val="28"/>
          <w:szCs w:val="28"/>
          <w:cs/>
        </w:rPr>
        <w:t xml:space="preserve"> บริษัทได้ยกเลิกสัญญาเช่าอาคารเก็บสินค้ากับบริษัทเอกชนแห่งหนึ่งเนื่องจากบริษัทตัดสินใจย้ายสินค้ากลับมาจัดเก็บ</w:t>
      </w:r>
      <w:r w:rsidRPr="00617DFA">
        <w:rPr>
          <w:rFonts w:ascii="Angsana New" w:hAnsi="Angsana New"/>
          <w:sz w:val="28"/>
          <w:szCs w:val="28"/>
        </w:rPr>
        <w:t xml:space="preserve"> </w:t>
      </w:r>
      <w:r w:rsidRPr="00617DFA">
        <w:rPr>
          <w:rFonts w:ascii="Angsana New" w:hAnsi="Angsana New" w:hint="cs"/>
          <w:sz w:val="28"/>
          <w:szCs w:val="28"/>
          <w:cs/>
        </w:rPr>
        <w:t xml:space="preserve">ณ </w:t>
      </w:r>
      <w:r w:rsidRPr="00617DFA">
        <w:rPr>
          <w:rFonts w:ascii="Angsana New" w:hAnsi="Angsana New"/>
          <w:sz w:val="28"/>
          <w:szCs w:val="28"/>
          <w:cs/>
        </w:rPr>
        <w:t>คลังสินค้าที่จังหวัดระยอง ผลของการยกเลิกสัญญาเช่าดังกล่าวจึงเกิดการเลิกรับรู้และตัดรายการหนี้สินตามสัญญาเช่าและสินทรัพย์สิทธิการใช้ที่เกี่ยวข้องเป็นจำนวนเงินประมาณ</w:t>
      </w:r>
      <w:r w:rsidRPr="00617DFA">
        <w:rPr>
          <w:rFonts w:ascii="Angsana New" w:hAnsi="Angsana New" w:hint="cs"/>
          <w:sz w:val="28"/>
          <w:szCs w:val="28"/>
          <w:cs/>
        </w:rPr>
        <w:t xml:space="preserve"> </w:t>
      </w:r>
      <w:r w:rsidRPr="00617DFA">
        <w:rPr>
          <w:rFonts w:ascii="Angsana New" w:hAnsi="Angsana New"/>
          <w:sz w:val="28"/>
          <w:szCs w:val="28"/>
        </w:rPr>
        <w:t>1.46</w:t>
      </w:r>
      <w:r w:rsidRPr="00617DFA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617DFA">
        <w:rPr>
          <w:rFonts w:ascii="Angsana New" w:hAnsi="Angsana New"/>
          <w:sz w:val="28"/>
          <w:szCs w:val="28"/>
        </w:rPr>
        <w:t>1.40</w:t>
      </w:r>
      <w:r w:rsidRPr="00617DFA">
        <w:rPr>
          <w:rFonts w:ascii="Angsana New" w:hAnsi="Angsana New"/>
          <w:sz w:val="28"/>
          <w:szCs w:val="28"/>
          <w:cs/>
        </w:rPr>
        <w:t xml:space="preserve"> ล้านบาท ตามลำดับ และเกิดกำไรจากการยกเลิกสัญญาเช่าประมาณ </w:t>
      </w:r>
      <w:r w:rsidRPr="00617DFA">
        <w:rPr>
          <w:rFonts w:ascii="Angsana New" w:hAnsi="Angsana New"/>
          <w:sz w:val="28"/>
          <w:szCs w:val="28"/>
        </w:rPr>
        <w:t>0.06</w:t>
      </w:r>
      <w:r w:rsidRPr="00617DFA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ล้านบาทซึ่งแสดงรายการเป็นส่วนหนึ่งของ “รายได้อื่น” </w:t>
      </w:r>
      <w:r w:rsidR="00995A9A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95A9A">
        <w:rPr>
          <w:rFonts w:ascii="Angsana New" w:hAnsi="Angsana New"/>
          <w:sz w:val="28"/>
          <w:szCs w:val="28"/>
        </w:rPr>
        <w:t xml:space="preserve">31 </w:t>
      </w:r>
      <w:r w:rsidR="00995A9A">
        <w:rPr>
          <w:rFonts w:ascii="Angsana New" w:hAnsi="Angsana New" w:hint="cs"/>
          <w:sz w:val="28"/>
          <w:szCs w:val="28"/>
          <w:cs/>
        </w:rPr>
        <w:t>มีนาคม</w:t>
      </w:r>
      <w:r w:rsidRPr="00617DFA">
        <w:rPr>
          <w:rFonts w:ascii="Angsana New" w:hAnsi="Angsana New"/>
          <w:sz w:val="28"/>
          <w:szCs w:val="28"/>
          <w:cs/>
        </w:rPr>
        <w:t xml:space="preserve"> </w:t>
      </w:r>
      <w:r w:rsidRPr="00617DFA">
        <w:rPr>
          <w:rFonts w:ascii="Angsana New" w:hAnsi="Angsana New"/>
          <w:sz w:val="28"/>
          <w:szCs w:val="28"/>
        </w:rPr>
        <w:t>2568</w:t>
      </w:r>
    </w:p>
    <w:p w14:paraId="27714ED0" w14:textId="77777777" w:rsidR="0034618A" w:rsidRPr="00617DFA" w:rsidRDefault="0034618A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14:paraId="0B6CAB67" w14:textId="6FCE2F42" w:rsidR="000841C6" w:rsidRPr="00617DFA" w:rsidRDefault="00E151B7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617DFA">
        <w:rPr>
          <w:rFonts w:ascii="Angsana New" w:hAnsi="Angsana New"/>
          <w:b/>
          <w:bCs/>
          <w:sz w:val="28"/>
          <w:szCs w:val="28"/>
          <w:cs/>
        </w:rPr>
        <w:t>เจ้าหนี้อื่น - บุคคลและกิจการอื่น</w:t>
      </w:r>
    </w:p>
    <w:p w14:paraId="62F851C7" w14:textId="77777777" w:rsidR="00F92539" w:rsidRPr="00617DFA" w:rsidRDefault="00F92539" w:rsidP="00F05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4342B5" w:rsidRPr="00617DFA" w14:paraId="6C2DE54B" w14:textId="77777777" w:rsidTr="008F197C">
        <w:tc>
          <w:tcPr>
            <w:tcW w:w="3528" w:type="dxa"/>
            <w:vAlign w:val="bottom"/>
          </w:tcPr>
          <w:p w14:paraId="11E1A7AC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18EA3632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42B5" w:rsidRPr="00617DFA" w14:paraId="2C777800" w14:textId="77777777" w:rsidTr="008F197C">
        <w:tc>
          <w:tcPr>
            <w:tcW w:w="3528" w:type="dxa"/>
            <w:vAlign w:val="bottom"/>
          </w:tcPr>
          <w:p w14:paraId="37C252E0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331E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A9FD446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F5B1E" w14:textId="77777777" w:rsidR="004342B5" w:rsidRPr="00617DFA" w:rsidRDefault="004342B5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42B5" w:rsidRPr="00617DFA" w14:paraId="3409B43B" w14:textId="77777777" w:rsidTr="007838BF">
        <w:tc>
          <w:tcPr>
            <w:tcW w:w="3528" w:type="dxa"/>
            <w:vAlign w:val="bottom"/>
          </w:tcPr>
          <w:p w14:paraId="7E435344" w14:textId="77777777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41D6448" w14:textId="77777777" w:rsidR="005073B6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14:paraId="77DE4B8A" w14:textId="54C0D0F7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256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2604E672" w14:textId="77777777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8CB0F15" w14:textId="77777777" w:rsidR="005073B6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50959E4" w14:textId="76B99661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72CA3553" w14:textId="77777777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</w:tcPr>
          <w:p w14:paraId="7AA71410" w14:textId="77777777" w:rsidR="005073B6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  <w:p w14:paraId="526CA584" w14:textId="769CDBBF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256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</w:tcPr>
          <w:p w14:paraId="2D16963E" w14:textId="77777777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41BE251" w14:textId="77777777" w:rsidR="005073B6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7D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568E8178" w14:textId="310E7E9C" w:rsidR="004342B5" w:rsidRPr="00617DFA" w:rsidRDefault="004342B5" w:rsidP="004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555B3" w:rsidRPr="00617DFA" w14:paraId="226BB999" w14:textId="77777777" w:rsidTr="008F197C">
        <w:tc>
          <w:tcPr>
            <w:tcW w:w="3528" w:type="dxa"/>
            <w:vAlign w:val="bottom"/>
          </w:tcPr>
          <w:p w14:paraId="73541AE4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88666" w14:textId="24451C8B" w:rsidR="00F555B3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37,902</w:t>
            </w:r>
          </w:p>
        </w:tc>
        <w:tc>
          <w:tcPr>
            <w:tcW w:w="285" w:type="dxa"/>
            <w:vAlign w:val="bottom"/>
          </w:tcPr>
          <w:p w14:paraId="0268F4B7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F80B520" w14:textId="26926D8F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45,783</w:t>
            </w:r>
          </w:p>
        </w:tc>
        <w:tc>
          <w:tcPr>
            <w:tcW w:w="283" w:type="dxa"/>
            <w:vAlign w:val="bottom"/>
          </w:tcPr>
          <w:p w14:paraId="57B13949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4EF79E4" w14:textId="1C423A50" w:rsidR="00F555B3" w:rsidRPr="00F555B3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29,404</w:t>
            </w:r>
          </w:p>
        </w:tc>
        <w:tc>
          <w:tcPr>
            <w:tcW w:w="283" w:type="dxa"/>
            <w:vAlign w:val="bottom"/>
          </w:tcPr>
          <w:p w14:paraId="3223E789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6764617" w14:textId="187BB0CB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37,858</w:t>
            </w:r>
          </w:p>
        </w:tc>
      </w:tr>
      <w:tr w:rsidR="00F555B3" w:rsidRPr="00617DFA" w14:paraId="22A62BB2" w14:textId="77777777" w:rsidTr="008F197C">
        <w:tc>
          <w:tcPr>
            <w:tcW w:w="3528" w:type="dxa"/>
            <w:vAlign w:val="bottom"/>
          </w:tcPr>
          <w:p w14:paraId="19BBE2E0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FB5901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60926CF4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C6AB490" w14:textId="3FDC421F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25,613</w:t>
            </w:r>
          </w:p>
        </w:tc>
        <w:tc>
          <w:tcPr>
            <w:tcW w:w="283" w:type="dxa"/>
            <w:vAlign w:val="bottom"/>
          </w:tcPr>
          <w:p w14:paraId="549DF60B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4AF4D60B" w14:textId="7AF0986F" w:rsidR="00F555B3" w:rsidRPr="00F555B3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5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DC439DE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BECB344" w14:textId="3EF74ACF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55B3" w:rsidRPr="00617DFA" w14:paraId="727E2F76" w14:textId="77777777" w:rsidTr="008F197C">
        <w:tc>
          <w:tcPr>
            <w:tcW w:w="3528" w:type="dxa"/>
            <w:vAlign w:val="bottom"/>
          </w:tcPr>
          <w:p w14:paraId="5BE70608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DF4DDA" w14:textId="5D6D1BE8" w:rsidR="00F555B3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20,511</w:t>
            </w:r>
          </w:p>
        </w:tc>
        <w:tc>
          <w:tcPr>
            <w:tcW w:w="285" w:type="dxa"/>
            <w:vAlign w:val="bottom"/>
          </w:tcPr>
          <w:p w14:paraId="39BA8215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31D29F5" w14:textId="068E1C0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17,174</w:t>
            </w:r>
          </w:p>
        </w:tc>
        <w:tc>
          <w:tcPr>
            <w:tcW w:w="283" w:type="dxa"/>
            <w:vAlign w:val="bottom"/>
          </w:tcPr>
          <w:p w14:paraId="50DF7D09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8CCA4BA" w14:textId="69DD6CBF" w:rsidR="00F555B3" w:rsidRPr="00F555B3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19,912</w:t>
            </w:r>
          </w:p>
        </w:tc>
        <w:tc>
          <w:tcPr>
            <w:tcW w:w="283" w:type="dxa"/>
            <w:vAlign w:val="bottom"/>
          </w:tcPr>
          <w:p w14:paraId="4DD840F9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C415C48" w14:textId="33DDDA13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16,649</w:t>
            </w:r>
          </w:p>
        </w:tc>
      </w:tr>
      <w:tr w:rsidR="00564DC5" w:rsidRPr="00617DFA" w14:paraId="542D97C6" w14:textId="77777777" w:rsidTr="00276C17">
        <w:tc>
          <w:tcPr>
            <w:tcW w:w="3528" w:type="dxa"/>
            <w:vAlign w:val="bottom"/>
          </w:tcPr>
          <w:p w14:paraId="2BFBAAB7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เงินเดือน 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D0F356" w14:textId="18CBD935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15,663</w:t>
            </w:r>
          </w:p>
        </w:tc>
        <w:tc>
          <w:tcPr>
            <w:tcW w:w="285" w:type="dxa"/>
            <w:vAlign w:val="bottom"/>
          </w:tcPr>
          <w:p w14:paraId="1B1427AD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F42CE05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9,121</w:t>
            </w:r>
          </w:p>
        </w:tc>
        <w:tc>
          <w:tcPr>
            <w:tcW w:w="283" w:type="dxa"/>
            <w:vAlign w:val="bottom"/>
          </w:tcPr>
          <w:p w14:paraId="70E67C2A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5365C41" w14:textId="77777777" w:rsidR="00564DC5" w:rsidRPr="00F555B3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15,331</w:t>
            </w:r>
          </w:p>
        </w:tc>
        <w:tc>
          <w:tcPr>
            <w:tcW w:w="283" w:type="dxa"/>
            <w:vAlign w:val="bottom"/>
          </w:tcPr>
          <w:p w14:paraId="217E1357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CB8AF64" w14:textId="77777777" w:rsidR="00564DC5" w:rsidRPr="00617DFA" w:rsidRDefault="00564DC5" w:rsidP="002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9,081</w:t>
            </w:r>
          </w:p>
        </w:tc>
      </w:tr>
      <w:tr w:rsidR="00D83FF4" w:rsidRPr="00617DFA" w14:paraId="161FACAA" w14:textId="77777777" w:rsidTr="00707187">
        <w:tc>
          <w:tcPr>
            <w:tcW w:w="3528" w:type="dxa"/>
            <w:vAlign w:val="bottom"/>
          </w:tcPr>
          <w:p w14:paraId="7165C304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7F762A4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8,690</w:t>
            </w:r>
          </w:p>
        </w:tc>
        <w:tc>
          <w:tcPr>
            <w:tcW w:w="285" w:type="dxa"/>
            <w:vAlign w:val="bottom"/>
          </w:tcPr>
          <w:p w14:paraId="189026E4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D30AF39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10,341</w:t>
            </w:r>
          </w:p>
        </w:tc>
        <w:tc>
          <w:tcPr>
            <w:tcW w:w="283" w:type="dxa"/>
            <w:vAlign w:val="bottom"/>
          </w:tcPr>
          <w:p w14:paraId="7FBF18F6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12D8DED" w14:textId="77777777" w:rsidR="00D83FF4" w:rsidRPr="00F555B3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6,490</w:t>
            </w:r>
          </w:p>
        </w:tc>
        <w:tc>
          <w:tcPr>
            <w:tcW w:w="283" w:type="dxa"/>
            <w:vAlign w:val="bottom"/>
          </w:tcPr>
          <w:p w14:paraId="2BAAA0FB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4BEE7587" w14:textId="77777777" w:rsidR="00D83FF4" w:rsidRPr="00617DFA" w:rsidRDefault="00D83FF4" w:rsidP="0070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5,432</w:t>
            </w:r>
          </w:p>
        </w:tc>
      </w:tr>
      <w:tr w:rsidR="00F555B3" w:rsidRPr="00617DFA" w14:paraId="187D56E3" w14:textId="77777777" w:rsidTr="008F197C">
        <w:tc>
          <w:tcPr>
            <w:tcW w:w="3528" w:type="dxa"/>
            <w:vAlign w:val="bottom"/>
          </w:tcPr>
          <w:p w14:paraId="6DEFC510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67F91D" w14:textId="3DD47DD4" w:rsidR="00F555B3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7,080</w:t>
            </w:r>
          </w:p>
        </w:tc>
        <w:tc>
          <w:tcPr>
            <w:tcW w:w="285" w:type="dxa"/>
            <w:vAlign w:val="bottom"/>
          </w:tcPr>
          <w:p w14:paraId="09CCA295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A85E7D4" w14:textId="6EF74009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15,273</w:t>
            </w:r>
          </w:p>
        </w:tc>
        <w:tc>
          <w:tcPr>
            <w:tcW w:w="283" w:type="dxa"/>
            <w:vAlign w:val="bottom"/>
          </w:tcPr>
          <w:p w14:paraId="4E1B5E3F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FB7380" w14:textId="536BCE7D" w:rsidR="00F555B3" w:rsidRPr="00F555B3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7,080</w:t>
            </w:r>
          </w:p>
        </w:tc>
        <w:tc>
          <w:tcPr>
            <w:tcW w:w="283" w:type="dxa"/>
            <w:vAlign w:val="bottom"/>
          </w:tcPr>
          <w:p w14:paraId="6B8ABC74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446CAEDE" w14:textId="6C0F4E5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15,273</w:t>
            </w:r>
          </w:p>
        </w:tc>
      </w:tr>
      <w:tr w:rsidR="00564DC5" w:rsidRPr="00617DFA" w14:paraId="02F35B9C" w14:textId="77777777" w:rsidTr="008F197C">
        <w:tc>
          <w:tcPr>
            <w:tcW w:w="3528" w:type="dxa"/>
            <w:vAlign w:val="bottom"/>
          </w:tcPr>
          <w:p w14:paraId="5EDE4ACF" w14:textId="545C51C9" w:rsidR="00564DC5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เจ้าหนี้กรมสรรพากร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0E8CC21" w14:textId="56873DF2" w:rsidR="00564DC5" w:rsidRDefault="00D83FF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3,585</w:t>
            </w:r>
          </w:p>
        </w:tc>
        <w:tc>
          <w:tcPr>
            <w:tcW w:w="285" w:type="dxa"/>
            <w:vAlign w:val="bottom"/>
          </w:tcPr>
          <w:p w14:paraId="4DEBDB2A" w14:textId="77777777" w:rsidR="00564DC5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C43B78B" w14:textId="7F412F99" w:rsidR="00564DC5" w:rsidRPr="00617DFA" w:rsidRDefault="008C059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1,653</w:t>
            </w:r>
          </w:p>
        </w:tc>
        <w:tc>
          <w:tcPr>
            <w:tcW w:w="283" w:type="dxa"/>
            <w:vAlign w:val="bottom"/>
          </w:tcPr>
          <w:p w14:paraId="7CE52ECD" w14:textId="77777777" w:rsidR="00564DC5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F417078" w14:textId="45B722DD" w:rsidR="00564DC5" w:rsidRPr="00F555B3" w:rsidRDefault="00D83FF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1,500</w:t>
            </w:r>
          </w:p>
        </w:tc>
        <w:tc>
          <w:tcPr>
            <w:tcW w:w="283" w:type="dxa"/>
            <w:vAlign w:val="bottom"/>
          </w:tcPr>
          <w:p w14:paraId="0C84B17E" w14:textId="77777777" w:rsidR="00564DC5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999F907" w14:textId="337C44DC" w:rsidR="00564DC5" w:rsidRPr="00617DFA" w:rsidRDefault="00D83FF4" w:rsidP="00D8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3FF4" w:rsidRPr="00617DFA" w14:paraId="5CA94055" w14:textId="77777777" w:rsidTr="00025631">
        <w:tc>
          <w:tcPr>
            <w:tcW w:w="3528" w:type="dxa"/>
            <w:vAlign w:val="bottom"/>
          </w:tcPr>
          <w:p w14:paraId="24EFB427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ADF0A8C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1,823</w:t>
            </w:r>
          </w:p>
        </w:tc>
        <w:tc>
          <w:tcPr>
            <w:tcW w:w="285" w:type="dxa"/>
            <w:vAlign w:val="bottom"/>
          </w:tcPr>
          <w:p w14:paraId="79A4502F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FA5052D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2,400</w:t>
            </w:r>
          </w:p>
        </w:tc>
        <w:tc>
          <w:tcPr>
            <w:tcW w:w="283" w:type="dxa"/>
            <w:vAlign w:val="bottom"/>
          </w:tcPr>
          <w:p w14:paraId="68C44A9D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4D6F5CE0" w14:textId="77777777" w:rsidR="00D83FF4" w:rsidRPr="00F555B3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1,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823</w:t>
            </w:r>
          </w:p>
        </w:tc>
        <w:tc>
          <w:tcPr>
            <w:tcW w:w="283" w:type="dxa"/>
            <w:vAlign w:val="bottom"/>
          </w:tcPr>
          <w:p w14:paraId="444AD02C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520F6D0" w14:textId="77777777" w:rsidR="00D83FF4" w:rsidRPr="00617DFA" w:rsidRDefault="00D83FF4" w:rsidP="0002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2,400</w:t>
            </w:r>
          </w:p>
        </w:tc>
      </w:tr>
      <w:tr w:rsidR="00F555B3" w:rsidRPr="00617DFA" w14:paraId="09998E18" w14:textId="77777777" w:rsidTr="008F197C">
        <w:tc>
          <w:tcPr>
            <w:tcW w:w="3528" w:type="dxa"/>
            <w:vAlign w:val="bottom"/>
          </w:tcPr>
          <w:p w14:paraId="2E7C1D53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A7DBEE9" w14:textId="4F40407B" w:rsidR="00F555B3" w:rsidRPr="00617DFA" w:rsidRDefault="00564DC5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1,635</w:t>
            </w:r>
          </w:p>
        </w:tc>
        <w:tc>
          <w:tcPr>
            <w:tcW w:w="285" w:type="dxa"/>
            <w:vAlign w:val="bottom"/>
          </w:tcPr>
          <w:p w14:paraId="7511CE9A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72FE19B" w14:textId="67D12C30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2,455</w:t>
            </w:r>
          </w:p>
        </w:tc>
        <w:tc>
          <w:tcPr>
            <w:tcW w:w="283" w:type="dxa"/>
            <w:vAlign w:val="bottom"/>
          </w:tcPr>
          <w:p w14:paraId="12EED44C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F532B0B" w14:textId="4E326989" w:rsidR="00F555B3" w:rsidRPr="00F555B3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1,635</w:t>
            </w:r>
          </w:p>
        </w:tc>
        <w:tc>
          <w:tcPr>
            <w:tcW w:w="283" w:type="dxa"/>
            <w:vAlign w:val="bottom"/>
          </w:tcPr>
          <w:p w14:paraId="64A7311E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D1429EE" w14:textId="556FD74C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2,455</w:t>
            </w:r>
          </w:p>
        </w:tc>
      </w:tr>
      <w:tr w:rsidR="00F555B3" w:rsidRPr="00617DFA" w14:paraId="7FCD8F15" w14:textId="77777777" w:rsidTr="008F197C">
        <w:tc>
          <w:tcPr>
            <w:tcW w:w="3528" w:type="dxa"/>
            <w:vAlign w:val="bottom"/>
          </w:tcPr>
          <w:p w14:paraId="6BA272D8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C5C0" w14:textId="4C6D3F4E" w:rsidR="00F555B3" w:rsidRPr="00617DFA" w:rsidRDefault="00D83FF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4,873</w:t>
            </w:r>
          </w:p>
        </w:tc>
        <w:tc>
          <w:tcPr>
            <w:tcW w:w="285" w:type="dxa"/>
            <w:vAlign w:val="bottom"/>
          </w:tcPr>
          <w:p w14:paraId="34DB3C47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9A44E5A" w14:textId="488998FD" w:rsidR="00F555B3" w:rsidRPr="00617DFA" w:rsidRDefault="008C059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4,790</w:t>
            </w:r>
          </w:p>
        </w:tc>
        <w:tc>
          <w:tcPr>
            <w:tcW w:w="283" w:type="dxa"/>
            <w:vAlign w:val="bottom"/>
          </w:tcPr>
          <w:p w14:paraId="0F5EB561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F61062E" w14:textId="3A84E52C" w:rsidR="00F555B3" w:rsidRPr="00F555B3" w:rsidRDefault="00D83FF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3,888</w:t>
            </w:r>
          </w:p>
        </w:tc>
        <w:tc>
          <w:tcPr>
            <w:tcW w:w="283" w:type="dxa"/>
            <w:vAlign w:val="bottom"/>
          </w:tcPr>
          <w:p w14:paraId="0836F88B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FE99A34" w14:textId="54727D03" w:rsidR="00F555B3" w:rsidRPr="00617DFA" w:rsidRDefault="008C059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4,024</w:t>
            </w:r>
          </w:p>
        </w:tc>
      </w:tr>
      <w:tr w:rsidR="00F555B3" w:rsidRPr="00617DFA" w14:paraId="06BB3D3D" w14:textId="77777777" w:rsidTr="008F197C">
        <w:tc>
          <w:tcPr>
            <w:tcW w:w="3528" w:type="dxa"/>
            <w:vAlign w:val="bottom"/>
          </w:tcPr>
          <w:p w14:paraId="0BF722CD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17DF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EC3DA" w14:textId="23B73A97" w:rsidR="00F555B3" w:rsidRPr="00617DFA" w:rsidRDefault="00D83FF4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127,375</w:t>
            </w:r>
          </w:p>
        </w:tc>
        <w:tc>
          <w:tcPr>
            <w:tcW w:w="285" w:type="dxa"/>
            <w:vAlign w:val="bottom"/>
          </w:tcPr>
          <w:p w14:paraId="22AC5093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BCABA" w14:textId="7F376A05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134,603</w:t>
            </w:r>
          </w:p>
        </w:tc>
        <w:tc>
          <w:tcPr>
            <w:tcW w:w="283" w:type="dxa"/>
            <w:vAlign w:val="bottom"/>
          </w:tcPr>
          <w:p w14:paraId="3EBD2BAB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120C0" w14:textId="1B442F26" w:rsidR="00F555B3" w:rsidRPr="00F555B3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555B3">
              <w:rPr>
                <w:rFonts w:ascii="Angsana New" w:hAnsi="Angsana New"/>
                <w:sz w:val="28"/>
                <w:szCs w:val="28"/>
                <w:lang w:eastAsia="zh-CN"/>
              </w:rPr>
              <w:t>87,063</w:t>
            </w:r>
          </w:p>
        </w:tc>
        <w:tc>
          <w:tcPr>
            <w:tcW w:w="283" w:type="dxa"/>
            <w:vAlign w:val="bottom"/>
          </w:tcPr>
          <w:p w14:paraId="2F925997" w14:textId="77777777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C8CE" w14:textId="385AFFFF" w:rsidR="00F555B3" w:rsidRPr="00617DFA" w:rsidRDefault="00F555B3" w:rsidP="00F5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7DFA">
              <w:rPr>
                <w:rFonts w:ascii="Angsana New" w:hAnsi="Angsana New"/>
                <w:sz w:val="28"/>
                <w:szCs w:val="28"/>
                <w:lang w:eastAsia="zh-CN"/>
              </w:rPr>
              <w:t>93,172</w:t>
            </w:r>
          </w:p>
        </w:tc>
      </w:tr>
    </w:tbl>
    <w:p w14:paraId="464AEB49" w14:textId="77777777" w:rsidR="004342B5" w:rsidRPr="00F050A0" w:rsidRDefault="0043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7EF9A5" w14:textId="650143E7" w:rsidR="00081103" w:rsidRPr="00F050A0" w:rsidRDefault="004342B5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เงินกู้ยืมระยะสั้นและระยะยาวจากบุคคลอื่น</w:t>
      </w:r>
    </w:p>
    <w:p w14:paraId="7B3C02A2" w14:textId="77777777" w:rsidR="00081103" w:rsidRPr="00F050A0" w:rsidRDefault="00081103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BC4ADA" w14:textId="2ECA2CE1" w:rsidR="00081103" w:rsidRPr="00F050A0" w:rsidRDefault="00081103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050A0">
        <w:rPr>
          <w:rFonts w:ascii="Angsana New" w:hAnsi="Angsana New"/>
          <w:sz w:val="30"/>
          <w:szCs w:val="30"/>
        </w:rPr>
        <w:t>31</w:t>
      </w:r>
      <w:r w:rsidRPr="00F050A0">
        <w:rPr>
          <w:rFonts w:ascii="Angsana New" w:hAnsi="Angsana New"/>
          <w:sz w:val="30"/>
          <w:szCs w:val="30"/>
          <w:cs/>
        </w:rPr>
        <w:t xml:space="preserve"> มีนาคม </w:t>
      </w:r>
      <w:r w:rsidRPr="00F050A0">
        <w:rPr>
          <w:rFonts w:ascii="Angsana New" w:hAnsi="Angsana New"/>
          <w:sz w:val="30"/>
          <w:szCs w:val="30"/>
        </w:rPr>
        <w:t>256</w:t>
      </w:r>
      <w:r w:rsidR="004342B5" w:rsidRPr="00F050A0">
        <w:rPr>
          <w:rFonts w:ascii="Angsana New" w:hAnsi="Angsana New"/>
          <w:sz w:val="30"/>
          <w:szCs w:val="30"/>
        </w:rPr>
        <w:t>8</w:t>
      </w:r>
      <w:r w:rsidRPr="00F050A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050A0">
        <w:rPr>
          <w:rFonts w:ascii="Angsana New" w:hAnsi="Angsana New"/>
          <w:sz w:val="30"/>
          <w:szCs w:val="30"/>
        </w:rPr>
        <w:t>31</w:t>
      </w:r>
      <w:r w:rsidRPr="00F050A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050A0">
        <w:rPr>
          <w:rFonts w:ascii="Angsana New" w:hAnsi="Angsana New"/>
          <w:sz w:val="30"/>
          <w:szCs w:val="30"/>
        </w:rPr>
        <w:t>256</w:t>
      </w:r>
      <w:r w:rsidR="004342B5" w:rsidRPr="00F050A0">
        <w:rPr>
          <w:rFonts w:ascii="Angsana New" w:hAnsi="Angsana New"/>
          <w:sz w:val="30"/>
          <w:szCs w:val="30"/>
        </w:rPr>
        <w:t>7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r w:rsidR="004342B5" w:rsidRPr="00F050A0">
        <w:rPr>
          <w:rFonts w:ascii="Angsana New" w:hAnsi="Angsana New"/>
          <w:sz w:val="30"/>
          <w:szCs w:val="30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</w:t>
      </w:r>
      <w:r w:rsidR="003A3481" w:rsidRPr="00F050A0">
        <w:rPr>
          <w:rFonts w:ascii="Angsana New" w:hAnsi="Angsana New"/>
          <w:sz w:val="30"/>
          <w:szCs w:val="30"/>
          <w:cs/>
        </w:rPr>
        <w:t xml:space="preserve">จำนวน </w:t>
      </w:r>
      <w:r w:rsidR="003A3481" w:rsidRPr="00533DBF">
        <w:rPr>
          <w:rFonts w:ascii="Angsana New" w:hAnsi="Angsana New"/>
          <w:sz w:val="30"/>
          <w:szCs w:val="30"/>
        </w:rPr>
        <w:t>19.</w:t>
      </w:r>
      <w:r w:rsidR="003A3481">
        <w:rPr>
          <w:rFonts w:ascii="Angsana New" w:hAnsi="Angsana New"/>
          <w:sz w:val="30"/>
          <w:szCs w:val="30"/>
        </w:rPr>
        <w:t>9</w:t>
      </w:r>
      <w:r w:rsidR="003A3481" w:rsidRPr="00F050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3A3481">
        <w:rPr>
          <w:rFonts w:ascii="Angsana New" w:hAnsi="Angsana New" w:hint="cs"/>
          <w:sz w:val="30"/>
          <w:szCs w:val="30"/>
          <w:cs/>
        </w:rPr>
        <w:t>และ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</w:t>
      </w:r>
      <w:r w:rsidR="004342B5" w:rsidRPr="00533DBF">
        <w:rPr>
          <w:rFonts w:ascii="Angsana New" w:hAnsi="Angsana New"/>
          <w:sz w:val="30"/>
          <w:szCs w:val="30"/>
        </w:rPr>
        <w:t>19.7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ล้านบาท</w:t>
      </w:r>
      <w:r w:rsidR="003A3481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4342B5" w:rsidRPr="00F050A0">
        <w:rPr>
          <w:rFonts w:ascii="Angsana New" w:hAnsi="Angsana New"/>
          <w:sz w:val="30"/>
          <w:szCs w:val="30"/>
        </w:rPr>
        <w:t>10</w:t>
      </w:r>
      <w:r w:rsidR="004342B5" w:rsidRPr="00F050A0">
        <w:rPr>
          <w:rFonts w:ascii="Angsana New" w:hAnsi="Angsana New"/>
          <w:sz w:val="30"/>
          <w:szCs w:val="30"/>
          <w:cs/>
        </w:rPr>
        <w:t>.</w:t>
      </w:r>
      <w:r w:rsidR="004342B5" w:rsidRPr="00F050A0">
        <w:rPr>
          <w:rFonts w:ascii="Angsana New" w:hAnsi="Angsana New"/>
          <w:sz w:val="30"/>
          <w:szCs w:val="30"/>
        </w:rPr>
        <w:t>6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ล้านหุ้น ส่วนหนึ่งของยอดคงเหลือที่แสดงในงบการเงินรวมอีกจำนวน </w:t>
      </w:r>
      <w:r w:rsidR="004342B5" w:rsidRPr="00533DBF">
        <w:rPr>
          <w:rFonts w:ascii="Angsana New" w:hAnsi="Angsana New"/>
          <w:sz w:val="30"/>
          <w:szCs w:val="30"/>
        </w:rPr>
        <w:t>200</w:t>
      </w:r>
      <w:r w:rsidR="00DD43CC">
        <w:rPr>
          <w:rFonts w:ascii="Angsana New" w:hAnsi="Angsana New"/>
          <w:sz w:val="30"/>
          <w:szCs w:val="30"/>
        </w:rPr>
        <w:t>.0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ล้านบาท มีหลักประกันเป็นหุ้นสามัญของบริษัทย่อยแห่งหนึ่งซึ่งถือโดยบริษัทเป็นจำนวนรวม </w:t>
      </w:r>
      <w:r w:rsidR="004342B5" w:rsidRPr="00F050A0">
        <w:rPr>
          <w:rFonts w:ascii="Angsana New" w:hAnsi="Angsana New"/>
          <w:sz w:val="30"/>
          <w:szCs w:val="30"/>
        </w:rPr>
        <w:t>40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ล้านหุ้น 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 ซึ่งมีอัตราดอกเบี้ยระหว่างร้อยละ </w:t>
      </w:r>
      <w:r w:rsidR="004342B5" w:rsidRPr="00F050A0">
        <w:rPr>
          <w:rFonts w:ascii="Angsana New" w:hAnsi="Angsana New"/>
          <w:sz w:val="30"/>
          <w:szCs w:val="30"/>
        </w:rPr>
        <w:t>5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ต่อปีถึงร้อยละ </w:t>
      </w:r>
      <w:r w:rsidR="004342B5" w:rsidRPr="00F050A0">
        <w:rPr>
          <w:rFonts w:ascii="Angsana New" w:hAnsi="Angsana New"/>
          <w:sz w:val="30"/>
          <w:szCs w:val="30"/>
        </w:rPr>
        <w:t>15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ต่อปีโดยมีระยะเวลาครบกำหนดไม่เกินเก้าเดือน ส่วนเงินกู้ยืมระยะยาวประเภทสัญญากู้ยืมเงินที่แสดงในงบการเงินรวมและงบการเงินเฉพาะกิจการจำนวน </w:t>
      </w:r>
      <w:r w:rsidR="004342B5" w:rsidRPr="00F050A0">
        <w:rPr>
          <w:rFonts w:ascii="Angsana New" w:hAnsi="Angsana New"/>
          <w:sz w:val="30"/>
          <w:szCs w:val="30"/>
        </w:rPr>
        <w:t xml:space="preserve">30.0 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ล้านบาทมีอัตราดอกเบี้ยร้อยละ </w:t>
      </w:r>
      <w:r w:rsidR="004342B5" w:rsidRPr="00F050A0">
        <w:rPr>
          <w:rFonts w:ascii="Angsana New" w:hAnsi="Angsana New"/>
          <w:sz w:val="30"/>
          <w:szCs w:val="30"/>
        </w:rPr>
        <w:t>5</w:t>
      </w:r>
      <w:r w:rsidR="004342B5" w:rsidRPr="00F050A0">
        <w:rPr>
          <w:rFonts w:ascii="Angsana New" w:hAnsi="Angsana New"/>
          <w:sz w:val="30"/>
          <w:szCs w:val="30"/>
          <w:cs/>
        </w:rPr>
        <w:t xml:space="preserve"> ต่อปีและมีระยะเวลาครบกำหนดสองปีนับจากวันที่ทำสัญญาและมีหลักประกันเป็นที่ดินของบริษัทจำนวนสองแปลง</w:t>
      </w:r>
    </w:p>
    <w:p w14:paraId="41105D3B" w14:textId="77777777" w:rsidR="00081103" w:rsidRPr="00F050A0" w:rsidRDefault="00081103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E2C53B" w14:textId="497F751A" w:rsidR="00F63DD6" w:rsidRPr="00F050A0" w:rsidRDefault="00F63DD6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หุ้น</w:t>
      </w:r>
      <w:r w:rsidRPr="00F050A0">
        <w:rPr>
          <w:rFonts w:ascii="Angsana New" w:hAnsi="Angsana New"/>
          <w:b/>
          <w:bCs/>
          <w:sz w:val="30"/>
          <w:szCs w:val="30"/>
          <w:cs/>
        </w:rPr>
        <w:t>กู้</w:t>
      </w:r>
    </w:p>
    <w:p w14:paraId="68B5700D" w14:textId="77777777" w:rsidR="001C4538" w:rsidRPr="00F050A0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5694"/>
        <w:gridCol w:w="270"/>
        <w:gridCol w:w="1587"/>
        <w:gridCol w:w="283"/>
        <w:gridCol w:w="1588"/>
      </w:tblGrid>
      <w:tr w:rsidR="006356D4" w:rsidRPr="00F050A0" w14:paraId="14BD1663" w14:textId="77777777" w:rsidTr="00A251C3">
        <w:tc>
          <w:tcPr>
            <w:tcW w:w="5694" w:type="dxa"/>
          </w:tcPr>
          <w:p w14:paraId="13989A3C" w14:textId="77777777" w:rsidR="006356D4" w:rsidRPr="00F050A0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1BEC5" w14:textId="77777777" w:rsidR="006356D4" w:rsidRPr="00F050A0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000000"/>
            </w:tcBorders>
          </w:tcPr>
          <w:p w14:paraId="20E076A4" w14:textId="77777777" w:rsidR="006356D4" w:rsidRPr="00F050A0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5E343AB5" w14:textId="77777777" w:rsidR="006356D4" w:rsidRPr="00F050A0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6356D4" w:rsidRPr="00F050A0" w14:paraId="2D5BA034" w14:textId="77777777" w:rsidTr="00A251C3">
        <w:trPr>
          <w:trHeight w:val="328"/>
        </w:trPr>
        <w:tc>
          <w:tcPr>
            <w:tcW w:w="5694" w:type="dxa"/>
          </w:tcPr>
          <w:p w14:paraId="35108545" w14:textId="77777777" w:rsidR="006356D4" w:rsidRPr="00F050A0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56F79" w14:textId="77777777" w:rsidR="006356D4" w:rsidRPr="00F050A0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782252C4" w14:textId="1855066E" w:rsidR="006356D4" w:rsidRPr="00F050A0" w:rsidRDefault="00276B69" w:rsidP="00FE2051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FE2051" w:rsidRPr="00F050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05C9" w:rsidRPr="00F050A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E2051" w:rsidRPr="00F050A0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  <w:tcBorders>
              <w:top w:val="single" w:sz="4" w:space="0" w:color="000000"/>
            </w:tcBorders>
          </w:tcPr>
          <w:p w14:paraId="57CE12ED" w14:textId="77777777" w:rsidR="006356D4" w:rsidRPr="00F050A0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</w:tcPr>
          <w:p w14:paraId="17B8F354" w14:textId="39AAFD74" w:rsidR="006356D4" w:rsidRPr="00F050A0" w:rsidRDefault="00276B69" w:rsidP="00FE2051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FE2051" w:rsidRPr="00F050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05C9" w:rsidRPr="00F050A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E2051" w:rsidRPr="00F050A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47EFF" w:rsidRPr="00F050A0" w14:paraId="54FCF067" w14:textId="77777777" w:rsidTr="00A251C3">
        <w:tc>
          <w:tcPr>
            <w:tcW w:w="5694" w:type="dxa"/>
          </w:tcPr>
          <w:p w14:paraId="2F1DB7B2" w14:textId="77777777" w:rsidR="00247EFF" w:rsidRPr="00F050A0" w:rsidRDefault="00247EFF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221CE21C" w14:textId="77777777" w:rsidR="00247EFF" w:rsidRPr="00F050A0" w:rsidRDefault="00247EFF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91B19B9" w14:textId="422C55DF" w:rsidR="00247EFF" w:rsidRPr="00247EFF" w:rsidRDefault="00247EFF" w:rsidP="00247EF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EFF">
              <w:rPr>
                <w:rFonts w:ascii="Angsana New" w:hAnsi="Angsana New" w:cs="Angsana New"/>
                <w:sz w:val="30"/>
                <w:szCs w:val="30"/>
              </w:rPr>
              <w:t>986,025</w:t>
            </w:r>
          </w:p>
        </w:tc>
        <w:tc>
          <w:tcPr>
            <w:tcW w:w="283" w:type="dxa"/>
          </w:tcPr>
          <w:p w14:paraId="2FB6A7F9" w14:textId="77777777" w:rsidR="00247EFF" w:rsidRPr="00F050A0" w:rsidRDefault="00247EFF" w:rsidP="00247EF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D56C62A" w14:textId="60324892" w:rsidR="00247EFF" w:rsidRPr="00F050A0" w:rsidRDefault="00247EFF" w:rsidP="00247EF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>986,025</w:t>
            </w:r>
          </w:p>
        </w:tc>
      </w:tr>
      <w:tr w:rsidR="00247EFF" w:rsidRPr="00F050A0" w14:paraId="5583AE2C" w14:textId="77777777" w:rsidTr="001135E5">
        <w:tc>
          <w:tcPr>
            <w:tcW w:w="5694" w:type="dxa"/>
          </w:tcPr>
          <w:p w14:paraId="34BA70DC" w14:textId="77777777" w:rsidR="003A3481" w:rsidRDefault="00247EFF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ค่าใช้จ่ายที่เกี่ยวข้องโดยตรงกับการออกและ</w:t>
            </w:r>
          </w:p>
          <w:p w14:paraId="069F93A3" w14:textId="1C10347D" w:rsidR="00247EFF" w:rsidRPr="00F050A0" w:rsidRDefault="003A3481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ขยายระยะเวลาหุ้นกู้รอตัดบัญชี</w:t>
            </w:r>
          </w:p>
        </w:tc>
        <w:tc>
          <w:tcPr>
            <w:tcW w:w="270" w:type="dxa"/>
          </w:tcPr>
          <w:p w14:paraId="32EF7D20" w14:textId="77777777" w:rsidR="00247EFF" w:rsidRPr="00F050A0" w:rsidRDefault="00247EFF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  <w:vAlign w:val="bottom"/>
          </w:tcPr>
          <w:p w14:paraId="28A01536" w14:textId="2AFE554C" w:rsidR="00247EFF" w:rsidRPr="00247EFF" w:rsidRDefault="00247EFF" w:rsidP="00247EFF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247EFF">
              <w:rPr>
                <w:rFonts w:ascii="Angsana New" w:hAnsi="Angsana New" w:cs="Angsana New"/>
                <w:sz w:val="30"/>
                <w:szCs w:val="30"/>
              </w:rPr>
              <w:t xml:space="preserve">(  </w:t>
            </w:r>
            <w:proofErr w:type="gramEnd"/>
            <w:r w:rsidRPr="00247EFF">
              <w:rPr>
                <w:rFonts w:ascii="Angsana New" w:hAnsi="Angsana New" w:cs="Angsana New"/>
                <w:sz w:val="30"/>
                <w:szCs w:val="30"/>
              </w:rPr>
              <w:t xml:space="preserve">  3,39</w:t>
            </w:r>
            <w:r w:rsidR="003A3481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247EF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05A7144" w14:textId="77777777" w:rsidR="00247EFF" w:rsidRPr="00F050A0" w:rsidRDefault="00247EFF" w:rsidP="00247EF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000000"/>
            </w:tcBorders>
            <w:vAlign w:val="bottom"/>
          </w:tcPr>
          <w:p w14:paraId="48B7FD78" w14:textId="6ED44B1A" w:rsidR="00247EFF" w:rsidRPr="00F050A0" w:rsidRDefault="00247EFF" w:rsidP="00247EFF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 w:rsidRPr="00F050A0">
              <w:rPr>
                <w:rFonts w:ascii="Angsana New" w:hAnsi="Angsana New" w:cs="Angsana New"/>
                <w:sz w:val="30"/>
                <w:szCs w:val="30"/>
              </w:rPr>
              <w:t xml:space="preserve">(  </w:t>
            </w:r>
            <w:proofErr w:type="gramEnd"/>
            <w:r w:rsidRPr="00F050A0">
              <w:rPr>
                <w:rFonts w:ascii="Angsana New" w:hAnsi="Angsana New" w:cs="Angsana New"/>
                <w:sz w:val="30"/>
                <w:szCs w:val="30"/>
              </w:rPr>
              <w:t xml:space="preserve">  5,97</w:t>
            </w:r>
            <w:r w:rsidR="003A348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050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3481" w:rsidRPr="00F050A0" w14:paraId="1F7EEF92" w14:textId="77777777" w:rsidTr="00A251C3">
        <w:tc>
          <w:tcPr>
            <w:tcW w:w="5694" w:type="dxa"/>
          </w:tcPr>
          <w:p w14:paraId="37BDB610" w14:textId="2E44C76B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3FE42C2" w14:textId="77777777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C53AFC4" w14:textId="73C38C71" w:rsidR="003A3481" w:rsidRPr="00247EFF" w:rsidRDefault="003A3481" w:rsidP="003A348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EFF">
              <w:rPr>
                <w:rFonts w:ascii="Angsana New" w:hAnsi="Angsana New" w:cs="Angsana New"/>
                <w:sz w:val="30"/>
                <w:szCs w:val="30"/>
              </w:rPr>
              <w:t>982,627</w:t>
            </w:r>
          </w:p>
        </w:tc>
        <w:tc>
          <w:tcPr>
            <w:tcW w:w="283" w:type="dxa"/>
          </w:tcPr>
          <w:p w14:paraId="418AE13F" w14:textId="77777777" w:rsidR="003A3481" w:rsidRPr="00F050A0" w:rsidRDefault="003A3481" w:rsidP="003A348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</w:tcBorders>
          </w:tcPr>
          <w:p w14:paraId="07F00F13" w14:textId="54E833DC" w:rsidR="003A3481" w:rsidRPr="00F050A0" w:rsidRDefault="003A3481" w:rsidP="003A348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>980,05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A3481" w:rsidRPr="00F050A0" w14:paraId="76036820" w14:textId="77777777" w:rsidTr="00A251C3">
        <w:tc>
          <w:tcPr>
            <w:tcW w:w="5694" w:type="dxa"/>
          </w:tcPr>
          <w:p w14:paraId="63B97932" w14:textId="4FD30B2C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5D6B661A" w14:textId="77777777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C38E5B5" w14:textId="2FEFC3D6" w:rsidR="003A3481" w:rsidRPr="00247EFF" w:rsidRDefault="003A3481" w:rsidP="003A3481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7EFF">
              <w:rPr>
                <w:rFonts w:ascii="Angsana New" w:hAnsi="Angsana New" w:cs="Angsana New"/>
                <w:sz w:val="30"/>
                <w:szCs w:val="30"/>
              </w:rPr>
              <w:t>(909,498)</w:t>
            </w:r>
          </w:p>
        </w:tc>
        <w:tc>
          <w:tcPr>
            <w:tcW w:w="283" w:type="dxa"/>
          </w:tcPr>
          <w:p w14:paraId="2DD15108" w14:textId="77777777" w:rsidR="003A3481" w:rsidRPr="00F050A0" w:rsidRDefault="003A3481" w:rsidP="003A3481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21E788C" w14:textId="0A7BE84C" w:rsidR="003A3481" w:rsidRPr="00F050A0" w:rsidRDefault="003A3481" w:rsidP="003A3481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>(879,4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050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3481" w:rsidRPr="00F050A0" w14:paraId="4D7473F3" w14:textId="77777777" w:rsidTr="00A251C3">
        <w:tc>
          <w:tcPr>
            <w:tcW w:w="5694" w:type="dxa"/>
          </w:tcPr>
          <w:p w14:paraId="7BBE8896" w14:textId="46A8B3A3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78AD129" w14:textId="77777777" w:rsidR="003A3481" w:rsidRPr="00F050A0" w:rsidRDefault="003A3481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0386F6AD" w14:textId="1C38BB17" w:rsidR="003A3481" w:rsidRPr="00247EFF" w:rsidRDefault="003A3481" w:rsidP="003A348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EFF">
              <w:rPr>
                <w:rFonts w:ascii="Angsana New" w:hAnsi="Angsana New" w:cs="Angsana New"/>
                <w:sz w:val="30"/>
                <w:szCs w:val="30"/>
              </w:rPr>
              <w:t>73,129</w:t>
            </w:r>
          </w:p>
        </w:tc>
        <w:tc>
          <w:tcPr>
            <w:tcW w:w="283" w:type="dxa"/>
          </w:tcPr>
          <w:p w14:paraId="6BB20A16" w14:textId="77777777" w:rsidR="003A3481" w:rsidRPr="00F050A0" w:rsidRDefault="003A3481" w:rsidP="003A348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</w:tcPr>
          <w:p w14:paraId="2839D386" w14:textId="305EE778" w:rsidR="003A3481" w:rsidRPr="00F050A0" w:rsidRDefault="003A3481" w:rsidP="003A3481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0A0">
              <w:rPr>
                <w:rFonts w:ascii="Angsana New" w:hAnsi="Angsana New" w:cs="Angsana New"/>
                <w:sz w:val="30"/>
                <w:szCs w:val="30"/>
              </w:rPr>
              <w:t>100,641</w:t>
            </w:r>
          </w:p>
        </w:tc>
      </w:tr>
    </w:tbl>
    <w:p w14:paraId="07911AEE" w14:textId="77777777" w:rsidR="00BE2AC0" w:rsidRPr="00F050A0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6CBDBF2" w14:textId="1F5272E3" w:rsidR="00FE2051" w:rsidRPr="00F050A0" w:rsidRDefault="00FE2051" w:rsidP="00FE205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050A0">
        <w:rPr>
          <w:rFonts w:ascii="Angsana New" w:hAnsi="Angsana New" w:cs="Angsana New"/>
          <w:sz w:val="30"/>
          <w:szCs w:val="30"/>
          <w:cs/>
        </w:rPr>
        <w:t>ค่าใช้จ่ายที่เกี่ยวข้องโดยตรงกับการออกและขยายระยะเวลาหุ้นกู้ได้แก่</w:t>
      </w:r>
      <w:r w:rsidR="00FF7A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50A0">
        <w:rPr>
          <w:rFonts w:ascii="Angsana New" w:hAnsi="Angsana New" w:cs="Angsana New"/>
          <w:sz w:val="30"/>
          <w:szCs w:val="30"/>
          <w:cs/>
        </w:rPr>
        <w:t>ค่าธรรมเนียมการจัดจำหน่ายและค่าธรรมเนียมอื่นๆ</w:t>
      </w:r>
      <w:r w:rsidRPr="00F050A0">
        <w:rPr>
          <w:rFonts w:ascii="Angsana New" w:hAnsi="Angsana New" w:cs="Angsana New"/>
          <w:sz w:val="30"/>
          <w:szCs w:val="30"/>
        </w:rPr>
        <w:t xml:space="preserve"> </w:t>
      </w:r>
      <w:r w:rsidRPr="00F050A0">
        <w:rPr>
          <w:rFonts w:ascii="Angsana New" w:hAnsi="Angsana New" w:cs="Angsana New"/>
          <w:sz w:val="30"/>
          <w:szCs w:val="30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0AC3AAD7" w14:textId="77777777" w:rsidR="00404DEB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EB0D6E" w14:textId="77777777" w:rsidR="00F050A0" w:rsidRDefault="00F050A0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2D9BF3" w14:textId="77777777" w:rsidR="00F050A0" w:rsidRPr="00F050A0" w:rsidRDefault="00F050A0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88B065" w14:textId="1C3BFCEA" w:rsidR="00FE2051" w:rsidRPr="00F050A0" w:rsidRDefault="00FE2051" w:rsidP="00FE205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050A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050A0">
        <w:rPr>
          <w:rFonts w:ascii="Angsana New" w:hAnsi="Angsana New" w:cs="Angsana New"/>
          <w:sz w:val="30"/>
          <w:szCs w:val="30"/>
        </w:rPr>
        <w:t>31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F050A0">
        <w:rPr>
          <w:rFonts w:ascii="Angsana New" w:hAnsi="Angsana New" w:cs="Angsana New"/>
          <w:sz w:val="30"/>
          <w:szCs w:val="30"/>
        </w:rPr>
        <w:t>256</w:t>
      </w:r>
      <w:r w:rsidR="00247EFF">
        <w:rPr>
          <w:rFonts w:ascii="Angsana New" w:hAnsi="Angsana New" w:cs="Angsana New"/>
          <w:sz w:val="30"/>
          <w:szCs w:val="30"/>
        </w:rPr>
        <w:t>8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47EFF" w:rsidRPr="00F050A0">
        <w:rPr>
          <w:rFonts w:ascii="Angsana New" w:hAnsi="Angsana New" w:cs="Angsana New"/>
          <w:sz w:val="30"/>
          <w:szCs w:val="30"/>
        </w:rPr>
        <w:t>31</w:t>
      </w:r>
      <w:r w:rsidR="00247EFF" w:rsidRPr="00F050A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47EFF" w:rsidRPr="00F050A0">
        <w:rPr>
          <w:rFonts w:ascii="Angsana New" w:hAnsi="Angsana New" w:cs="Angsana New"/>
          <w:sz w:val="30"/>
          <w:szCs w:val="30"/>
        </w:rPr>
        <w:t>2567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 หุ้นกู้ดังกล่าวมีมูลค่ายุติธรรมรวมประมาณ </w:t>
      </w:r>
      <w:r w:rsidR="00247EFF">
        <w:rPr>
          <w:rFonts w:ascii="Angsana New" w:hAnsi="Angsana New" w:cs="Angsana New"/>
          <w:sz w:val="30"/>
          <w:szCs w:val="30"/>
        </w:rPr>
        <w:t>984.7</w:t>
      </w:r>
      <w:r w:rsidRPr="00F050A0">
        <w:rPr>
          <w:rFonts w:ascii="Angsana New" w:hAnsi="Angsana New" w:cs="Angsana New"/>
          <w:sz w:val="30"/>
          <w:szCs w:val="30"/>
        </w:rPr>
        <w:t xml:space="preserve"> 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247EFF">
        <w:rPr>
          <w:rFonts w:ascii="Angsana New" w:hAnsi="Angsana New" w:cs="Angsana New"/>
          <w:sz w:val="30"/>
          <w:szCs w:val="30"/>
        </w:rPr>
        <w:t>985.3</w:t>
      </w:r>
      <w:r w:rsidRPr="00F050A0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มูลค่ายุติธรรมของปี </w:t>
      </w:r>
      <w:r w:rsidR="005A60D9">
        <w:rPr>
          <w:rFonts w:ascii="Angsana New" w:hAnsi="Angsana New" w:cs="Angsana New"/>
          <w:sz w:val="30"/>
          <w:szCs w:val="30"/>
        </w:rPr>
        <w:t xml:space="preserve">2568 </w:t>
      </w:r>
      <w:r w:rsidR="005A60D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2567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>59</w:t>
      </w:r>
      <w:r w:rsidR="005A60D9">
        <w:rPr>
          <w:rFonts w:ascii="Angsana New" w:hAnsi="Angsana New" w:cs="Angsana New" w:hint="cs"/>
          <w:sz w:val="30"/>
          <w:szCs w:val="30"/>
          <w:cs/>
        </w:rPr>
        <w:t>4</w:t>
      </w:r>
      <w:r w:rsidR="00247EFF" w:rsidRPr="00247EFF">
        <w:rPr>
          <w:rFonts w:ascii="Angsana New" w:hAnsi="Angsana New" w:cs="Angsana New"/>
          <w:sz w:val="30"/>
          <w:szCs w:val="30"/>
        </w:rPr>
        <w:t>.</w:t>
      </w:r>
      <w:r w:rsidR="005A60D9">
        <w:rPr>
          <w:rFonts w:ascii="Angsana New" w:hAnsi="Angsana New" w:cs="Angsana New" w:hint="cs"/>
          <w:sz w:val="30"/>
          <w:szCs w:val="30"/>
          <w:cs/>
        </w:rPr>
        <w:t>5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A60D9">
        <w:rPr>
          <w:rFonts w:ascii="Angsana New" w:hAnsi="Angsana New" w:cs="Angsana New" w:hint="cs"/>
          <w:sz w:val="30"/>
          <w:szCs w:val="30"/>
          <w:cs/>
        </w:rPr>
        <w:t>และ</w:t>
      </w:r>
      <w:r w:rsidR="005A60D9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5A60D9" w:rsidRPr="00247EFF">
        <w:rPr>
          <w:rFonts w:ascii="Angsana New" w:hAnsi="Angsana New" w:cs="Angsana New"/>
          <w:sz w:val="30"/>
          <w:szCs w:val="30"/>
        </w:rPr>
        <w:t xml:space="preserve">595.1 </w:t>
      </w:r>
      <w:r w:rsidR="005A60D9" w:rsidRPr="00247EF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A34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60D9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เป็นข้อมูลระดับ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2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และ</w:t>
      </w:r>
      <w:r w:rsidR="00FF7A3C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มูลค่ายุติธรรมในปี </w:t>
      </w:r>
      <w:r w:rsidR="00FF7A3C">
        <w:rPr>
          <w:rFonts w:ascii="Angsana New" w:hAnsi="Angsana New" w:cs="Angsana New"/>
          <w:sz w:val="30"/>
          <w:szCs w:val="30"/>
        </w:rPr>
        <w:t xml:space="preserve">2568 </w:t>
      </w:r>
      <w:r w:rsidR="00FF7A3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F7A3C">
        <w:rPr>
          <w:rFonts w:ascii="Angsana New" w:hAnsi="Angsana New" w:cs="Angsana New"/>
          <w:sz w:val="30"/>
          <w:szCs w:val="30"/>
        </w:rPr>
        <w:t>2567</w:t>
      </w:r>
      <w:r w:rsidR="00FF7A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390.2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ล้านบาทเป็นข้อมูลระดับ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3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สมมติฐานที่สำคัญสำหรับประมาณการดังกล่าวได้แก่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อัตราคิดลดร้อยละ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7.42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ซึ่งหากอัตราคิดลดเพิ่มขึ้นหรือลดลงร้อยละ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1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มูลค่ายุติธรรมข้างต้นจะลดลงประมาณ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3.3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ล้านบาทหรือเพิ่มขึ้นประมาณ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/>
          <w:sz w:val="30"/>
          <w:szCs w:val="30"/>
        </w:rPr>
        <w:t xml:space="preserve">3.4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47EFF" w:rsidRPr="00247EFF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247EFF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25E3EF88" w14:textId="77777777" w:rsidR="00FE2051" w:rsidRPr="00F050A0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68E9E8" w14:textId="4FEF630E" w:rsidR="00FE2051" w:rsidRPr="00F050A0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  <w:cs/>
        </w:rPr>
        <w:t xml:space="preserve">ณ </w:t>
      </w:r>
      <w:r w:rsidR="00951B0D">
        <w:rPr>
          <w:rFonts w:ascii="Angsana New" w:hAnsi="Angsana New" w:hint="cs"/>
          <w:sz w:val="30"/>
          <w:szCs w:val="30"/>
          <w:cs/>
        </w:rPr>
        <w:t>วันที่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r w:rsidR="00951B0D">
        <w:rPr>
          <w:rFonts w:ascii="Angsana New" w:hAnsi="Angsana New"/>
          <w:sz w:val="30"/>
          <w:szCs w:val="30"/>
        </w:rPr>
        <w:t xml:space="preserve">31 </w:t>
      </w:r>
      <w:r w:rsidR="00951B0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51B0D">
        <w:rPr>
          <w:rFonts w:ascii="Angsana New" w:hAnsi="Angsana New"/>
          <w:sz w:val="30"/>
          <w:szCs w:val="30"/>
        </w:rPr>
        <w:t>2568</w:t>
      </w:r>
      <w:r w:rsidRPr="00F050A0">
        <w:rPr>
          <w:rFonts w:ascii="Angsana New" w:hAnsi="Angsana New"/>
          <w:sz w:val="30"/>
          <w:szCs w:val="30"/>
          <w:cs/>
        </w:rPr>
        <w:t xml:space="preserve"> บริษัทมีจำนวนขั้นต้นของหุ้นกู้ส่วนที่จะครบกำหนดชำระภายในหนึ่งปีรวมประมาณ </w:t>
      </w:r>
      <w:r w:rsidR="00951B0D">
        <w:rPr>
          <w:rFonts w:ascii="Angsana New" w:hAnsi="Angsana New"/>
          <w:sz w:val="30"/>
          <w:szCs w:val="30"/>
        </w:rPr>
        <w:t>909.5</w:t>
      </w:r>
      <w:r w:rsidRPr="00F050A0">
        <w:rPr>
          <w:rFonts w:ascii="Angsana New" w:hAnsi="Angsana New"/>
          <w:sz w:val="30"/>
          <w:szCs w:val="30"/>
          <w:cs/>
        </w:rPr>
        <w:t xml:space="preserve"> ล้านบาทซึ่งฝ่ายบริหารอยู่ระหว่างการบริหารจัดการและกำหนดมาตรการที่เหมาะสมเพื่อรองรับการไถ่ถอนหุ้นกู้ดังกล่าวหรือเจรจาต่อรองเพื่อขอผ่อนปรนเงื่อนไขบางประการกับผู้ถือหุ้นกู้ดังกล่าว</w:t>
      </w:r>
      <w:r w:rsidR="00951B0D">
        <w:rPr>
          <w:rFonts w:ascii="Angsana New" w:hAnsi="Angsana New"/>
          <w:sz w:val="30"/>
          <w:szCs w:val="30"/>
        </w:rPr>
        <w:t xml:space="preserve"> </w:t>
      </w:r>
      <w:bookmarkStart w:id="0" w:name="_Hlk198235794"/>
      <w:r w:rsidR="00951B0D">
        <w:rPr>
          <w:rFonts w:ascii="Angsana New" w:hAnsi="Angsana New"/>
          <w:sz w:val="30"/>
          <w:szCs w:val="30"/>
        </w:rPr>
        <w:t>(</w:t>
      </w:r>
      <w:r w:rsidR="00951B0D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951B0D">
        <w:rPr>
          <w:rFonts w:ascii="Angsana New" w:hAnsi="Angsana New"/>
          <w:sz w:val="30"/>
          <w:szCs w:val="30"/>
        </w:rPr>
        <w:t>19)</w:t>
      </w:r>
      <w:bookmarkEnd w:id="0"/>
    </w:p>
    <w:p w14:paraId="37E23748" w14:textId="77777777" w:rsidR="00FE2051" w:rsidRPr="00F050A0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2A3A84" w14:textId="787C02BE" w:rsidR="00FE2051" w:rsidRPr="00F050A0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  <w:cs/>
        </w:rPr>
        <w:t>หุ้นกู้คงเหลือ ณ วันที่</w:t>
      </w:r>
      <w:r w:rsidRPr="00F050A0">
        <w:rPr>
          <w:rFonts w:ascii="Angsana New" w:hAnsi="Angsana New"/>
          <w:sz w:val="30"/>
          <w:szCs w:val="30"/>
        </w:rPr>
        <w:t xml:space="preserve"> 31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r w:rsidR="00951B0D">
        <w:rPr>
          <w:rFonts w:ascii="Angsana New" w:hAnsi="Angsana New" w:hint="cs"/>
          <w:sz w:val="30"/>
          <w:szCs w:val="30"/>
          <w:cs/>
        </w:rPr>
        <w:t>มีน</w:t>
      </w:r>
      <w:r w:rsidRPr="00F050A0">
        <w:rPr>
          <w:rFonts w:ascii="Angsana New" w:hAnsi="Angsana New"/>
          <w:sz w:val="30"/>
          <w:szCs w:val="30"/>
          <w:cs/>
        </w:rPr>
        <w:t xml:space="preserve">าคม </w:t>
      </w:r>
      <w:r w:rsidRPr="00F050A0">
        <w:rPr>
          <w:rFonts w:ascii="Angsana New" w:hAnsi="Angsana New"/>
          <w:sz w:val="30"/>
          <w:szCs w:val="30"/>
        </w:rPr>
        <w:t>256</w:t>
      </w:r>
      <w:r w:rsidR="00951B0D">
        <w:rPr>
          <w:rFonts w:ascii="Angsana New" w:hAnsi="Angsana New"/>
          <w:sz w:val="30"/>
          <w:szCs w:val="30"/>
        </w:rPr>
        <w:t>8</w:t>
      </w:r>
      <w:r w:rsidRPr="00F050A0">
        <w:rPr>
          <w:rFonts w:ascii="Angsana New" w:hAnsi="Angsana New"/>
          <w:sz w:val="30"/>
          <w:szCs w:val="30"/>
          <w:cs/>
        </w:rPr>
        <w:t xml:space="preserve"> และ </w:t>
      </w:r>
      <w:r w:rsidR="00951B0D" w:rsidRPr="00F050A0">
        <w:rPr>
          <w:rFonts w:ascii="Angsana New" w:hAnsi="Angsana New"/>
          <w:sz w:val="30"/>
          <w:szCs w:val="30"/>
        </w:rPr>
        <w:t>31</w:t>
      </w:r>
      <w:r w:rsidR="00951B0D" w:rsidRPr="00F050A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51B0D" w:rsidRPr="00F050A0">
        <w:rPr>
          <w:rFonts w:ascii="Angsana New" w:hAnsi="Angsana New"/>
          <w:sz w:val="30"/>
          <w:szCs w:val="30"/>
        </w:rPr>
        <w:t>2567</w:t>
      </w:r>
      <w:r w:rsidRPr="00F050A0">
        <w:rPr>
          <w:rFonts w:ascii="Angsana New" w:hAnsi="Angsana New"/>
          <w:sz w:val="30"/>
          <w:szCs w:val="30"/>
          <w:cs/>
        </w:rPr>
        <w:t xml:space="preserve"> </w:t>
      </w:r>
      <w:r w:rsidRPr="00F050A0">
        <w:rPr>
          <w:rFonts w:ascii="Angsana New" w:hAnsi="Angsana New"/>
          <w:sz w:val="30"/>
          <w:szCs w:val="30"/>
        </w:rPr>
        <w:t xml:space="preserve"> </w:t>
      </w:r>
      <w:r w:rsidRPr="00F050A0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32CC25E7" w14:textId="77777777" w:rsidR="00FE2051" w:rsidRPr="00FE2051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ED09B08" w14:textId="41A11DBC" w:rsidR="00FE2051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41EA5E0" w14:textId="77777777" w:rsidR="00FE2051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  <w:sectPr w:rsidR="00FE2051" w:rsidSect="00FE2051">
          <w:footerReference w:type="first" r:id="rId14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</w:p>
    <w:p w14:paraId="6CA0E9F1" w14:textId="77777777" w:rsidR="00FE2051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="-142" w:tblpY="-105"/>
        <w:tblW w:w="1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18"/>
        <w:gridCol w:w="1842"/>
        <w:gridCol w:w="265"/>
        <w:gridCol w:w="2165"/>
        <w:gridCol w:w="305"/>
        <w:gridCol w:w="1585"/>
        <w:gridCol w:w="240"/>
        <w:gridCol w:w="1302"/>
        <w:gridCol w:w="241"/>
        <w:gridCol w:w="1007"/>
        <w:gridCol w:w="236"/>
        <w:gridCol w:w="1181"/>
        <w:gridCol w:w="236"/>
        <w:gridCol w:w="1426"/>
        <w:gridCol w:w="241"/>
        <w:gridCol w:w="1424"/>
      </w:tblGrid>
      <w:tr w:rsidR="00FE2051" w:rsidRPr="00FE2051" w14:paraId="37D91E9D" w14:textId="77777777" w:rsidTr="008F197C">
        <w:tc>
          <w:tcPr>
            <w:tcW w:w="15094" w:type="dxa"/>
            <w:gridSpan w:val="17"/>
            <w:tcBorders>
              <w:bottom w:val="single" w:sz="4" w:space="0" w:color="auto"/>
            </w:tcBorders>
          </w:tcPr>
          <w:p w14:paraId="79E3EBC7" w14:textId="77777777" w:rsidR="00FE2051" w:rsidRPr="00FE2051" w:rsidRDefault="00FE2051" w:rsidP="008F197C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2051" w:rsidRPr="00FE2051" w14:paraId="395D4D57" w14:textId="77777777" w:rsidTr="008F197C">
        <w:tc>
          <w:tcPr>
            <w:tcW w:w="1080" w:type="dxa"/>
            <w:tcBorders>
              <w:top w:val="single" w:sz="4" w:space="0" w:color="auto"/>
            </w:tcBorders>
          </w:tcPr>
          <w:p w14:paraId="1F78477A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645AD003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AEAE1E1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FE81F98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37110687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วันที่ครบ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233429B5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330D53B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370EF0F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E8FD5E3" w14:textId="77777777" w:rsidR="00FE2051" w:rsidRPr="00FE2051" w:rsidRDefault="00FE2051" w:rsidP="008F197C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F0D2B39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74007AB" w14:textId="77777777" w:rsidR="00FE2051" w:rsidRPr="00FE2051" w:rsidRDefault="00FE2051" w:rsidP="008F197C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72FC6B" w14:textId="77777777" w:rsidR="00FE2051" w:rsidRPr="00FE2051" w:rsidRDefault="00FE2051" w:rsidP="008F197C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C4A71C7" w14:textId="77777777" w:rsidR="00FE2051" w:rsidRPr="00FE2051" w:rsidRDefault="00FE2051" w:rsidP="008F197C">
            <w:pPr>
              <w:pStyle w:val="NoSpacing"/>
              <w:ind w:right="-10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FBE87C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2CD5E" w14:textId="77777777" w:rsidR="00FE2051" w:rsidRPr="00FE2051" w:rsidRDefault="00FE2051" w:rsidP="008F197C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พันบาท</w:t>
            </w:r>
          </w:p>
        </w:tc>
      </w:tr>
      <w:tr w:rsidR="00FE2051" w:rsidRPr="00FE2051" w14:paraId="27449260" w14:textId="77777777" w:rsidTr="008F197C">
        <w:tc>
          <w:tcPr>
            <w:tcW w:w="1080" w:type="dxa"/>
            <w:tcBorders>
              <w:bottom w:val="single" w:sz="4" w:space="0" w:color="auto"/>
            </w:tcBorders>
          </w:tcPr>
          <w:p w14:paraId="4B6CD34E" w14:textId="77777777" w:rsidR="00FE2051" w:rsidRPr="00FE2051" w:rsidRDefault="00FE2051" w:rsidP="008F197C">
            <w:pPr>
              <w:pStyle w:val="NoSpacing"/>
              <w:ind w:left="35" w:hanging="3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318" w:type="dxa"/>
          </w:tcPr>
          <w:p w14:paraId="28F322DE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8D55B9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วันที่ออก</w:t>
            </w:r>
          </w:p>
        </w:tc>
        <w:tc>
          <w:tcPr>
            <w:tcW w:w="265" w:type="dxa"/>
          </w:tcPr>
          <w:p w14:paraId="531E6117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4F7F82C0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กำหนดไถ่ถอน</w:t>
            </w:r>
          </w:p>
        </w:tc>
        <w:tc>
          <w:tcPr>
            <w:tcW w:w="305" w:type="dxa"/>
          </w:tcPr>
          <w:p w14:paraId="69C7DFF5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33E79C89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หลักประกัน</w:t>
            </w:r>
          </w:p>
        </w:tc>
        <w:tc>
          <w:tcPr>
            <w:tcW w:w="240" w:type="dxa"/>
          </w:tcPr>
          <w:p w14:paraId="576D0823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CDE14CA" w14:textId="77777777" w:rsidR="00FE2051" w:rsidRPr="00FE2051" w:rsidRDefault="00FE2051" w:rsidP="008F197C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ต่อปี (ร้อยละ)</w:t>
            </w:r>
          </w:p>
        </w:tc>
        <w:tc>
          <w:tcPr>
            <w:tcW w:w="241" w:type="dxa"/>
          </w:tcPr>
          <w:p w14:paraId="3ED03657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4C180D8" w14:textId="77777777" w:rsidR="00FE2051" w:rsidRPr="00FE2051" w:rsidRDefault="00FE2051" w:rsidP="008F197C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</w:rPr>
              <w:t>(</w:t>
            </w:r>
            <w:r w:rsidRPr="00FE2051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  <w:tc>
          <w:tcPr>
            <w:tcW w:w="236" w:type="dxa"/>
          </w:tcPr>
          <w:p w14:paraId="1E78C51F" w14:textId="77777777" w:rsidR="00FE2051" w:rsidRPr="00FE2051" w:rsidRDefault="00FE2051" w:rsidP="008F197C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A2F0A42" w14:textId="77777777" w:rsidR="00FE2051" w:rsidRPr="00FE2051" w:rsidRDefault="00FE2051" w:rsidP="008F197C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236" w:type="dxa"/>
          </w:tcPr>
          <w:p w14:paraId="19A95135" w14:textId="77777777" w:rsidR="00FE2051" w:rsidRPr="00FE2051" w:rsidRDefault="00FE2051" w:rsidP="008F197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F9D1FD2" w14:textId="613623C1" w:rsidR="00FE2051" w:rsidRPr="00FE2051" w:rsidRDefault="00FE2051" w:rsidP="008F197C">
            <w:pPr>
              <w:pStyle w:val="NoSpacing"/>
              <w:ind w:left="-126" w:right="-108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31 </w:t>
            </w:r>
            <w:r w:rsidR="003A3481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3A348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9DA6C4B" w14:textId="77777777" w:rsidR="00FE2051" w:rsidRPr="00FE2051" w:rsidRDefault="00FE2051" w:rsidP="008F197C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B794B24" w14:textId="0A01A497" w:rsidR="00FE2051" w:rsidRPr="00FE2051" w:rsidRDefault="00FE2051" w:rsidP="008F197C">
            <w:pPr>
              <w:pStyle w:val="NoSpacing"/>
              <w:ind w:left="-125" w:right="-108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31 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E2051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FE2051" w:rsidRPr="00FE2051" w14:paraId="1A55B5A6" w14:textId="77777777" w:rsidTr="008F197C">
        <w:tc>
          <w:tcPr>
            <w:tcW w:w="1080" w:type="dxa"/>
            <w:tcBorders>
              <w:top w:val="single" w:sz="4" w:space="0" w:color="auto"/>
            </w:tcBorders>
          </w:tcPr>
          <w:p w14:paraId="0CB02EBE" w14:textId="0F358688" w:rsidR="00FE2051" w:rsidRPr="00FE2051" w:rsidRDefault="00FE2051" w:rsidP="00FE2051">
            <w:pPr>
              <w:pStyle w:val="NoSpacing"/>
              <w:tabs>
                <w:tab w:val="clear" w:pos="907"/>
                <w:tab w:val="left" w:pos="789"/>
              </w:tabs>
              <w:ind w:left="35" w:right="-111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ECF246A</w:t>
            </w:r>
            <w:r w:rsidR="00C154E8">
              <w:rPr>
                <w:rFonts w:ascii="Angsana New" w:hAnsi="Angsana New" w:cs="Angsana New"/>
                <w:sz w:val="28"/>
              </w:rPr>
              <w:t>*</w:t>
            </w:r>
          </w:p>
        </w:tc>
        <w:tc>
          <w:tcPr>
            <w:tcW w:w="318" w:type="dxa"/>
          </w:tcPr>
          <w:p w14:paraId="5DFDD589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DF5D08B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FE2051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65" w:type="dxa"/>
          </w:tcPr>
          <w:p w14:paraId="0A4E544B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7A047505" w14:textId="5F5CFACB" w:rsidR="00FE2051" w:rsidRPr="00FE2051" w:rsidRDefault="00FE2051" w:rsidP="00FE2051">
            <w:pPr>
              <w:pStyle w:val="NoSpacing"/>
              <w:tabs>
                <w:tab w:val="clear" w:pos="1644"/>
              </w:tabs>
              <w:ind w:left="-126" w:right="-125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FE2051">
              <w:rPr>
                <w:rFonts w:ascii="Angsana New" w:hAnsi="Angsana New" w:cs="Angsana New"/>
                <w:sz w:val="28"/>
              </w:rPr>
              <w:t>2567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FE205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05" w:type="dxa"/>
          </w:tcPr>
          <w:p w14:paraId="180A2E5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9A16ED7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21260BC5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B9E39FD" w14:textId="5705E796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7.15 </w:t>
            </w:r>
            <w:r w:rsidRPr="00FE2051">
              <w:rPr>
                <w:rFonts w:ascii="Angsana New" w:hAnsi="Angsana New" w:cs="Angsana New"/>
                <w:sz w:val="28"/>
                <w:cs/>
              </w:rPr>
              <w:t>และ</w:t>
            </w:r>
            <w:r w:rsidRPr="00FE2051">
              <w:rPr>
                <w:rFonts w:ascii="Angsana New" w:hAnsi="Angsana New" w:cs="Angsana New"/>
                <w:sz w:val="28"/>
              </w:rPr>
              <w:t xml:space="preserve"> 7.40</w:t>
            </w:r>
          </w:p>
        </w:tc>
        <w:tc>
          <w:tcPr>
            <w:tcW w:w="241" w:type="dxa"/>
          </w:tcPr>
          <w:p w14:paraId="10238C4F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ECA6DAB" w14:textId="18925729" w:rsidR="00FE2051" w:rsidRPr="00FE2051" w:rsidRDefault="00FE2051" w:rsidP="00F050A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3.00</w:t>
            </w:r>
          </w:p>
        </w:tc>
        <w:tc>
          <w:tcPr>
            <w:tcW w:w="236" w:type="dxa"/>
          </w:tcPr>
          <w:p w14:paraId="76DE1115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0425C46" w14:textId="4126886D" w:rsidR="00FE2051" w:rsidRPr="00FE2051" w:rsidRDefault="00FE2051" w:rsidP="00F050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409,500</w:t>
            </w:r>
          </w:p>
        </w:tc>
        <w:tc>
          <w:tcPr>
            <w:tcW w:w="236" w:type="dxa"/>
          </w:tcPr>
          <w:p w14:paraId="4CDAB6D5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DA4D534" w14:textId="7E4C90D7" w:rsidR="00FE2051" w:rsidRPr="00FE2051" w:rsidRDefault="00FE2051" w:rsidP="00F050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389,025</w:t>
            </w:r>
          </w:p>
        </w:tc>
        <w:tc>
          <w:tcPr>
            <w:tcW w:w="241" w:type="dxa"/>
          </w:tcPr>
          <w:p w14:paraId="37942533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963F25D" w14:textId="5A5D80BD" w:rsidR="00FE2051" w:rsidRPr="00FE2051" w:rsidRDefault="00FE2051" w:rsidP="00F050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389,025</w:t>
            </w:r>
          </w:p>
        </w:tc>
      </w:tr>
      <w:tr w:rsidR="00FE2051" w:rsidRPr="00FE2051" w14:paraId="7BA44FFB" w14:textId="77777777" w:rsidTr="008F197C">
        <w:tc>
          <w:tcPr>
            <w:tcW w:w="1080" w:type="dxa"/>
          </w:tcPr>
          <w:p w14:paraId="65266F4E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ECF256A</w:t>
            </w:r>
          </w:p>
        </w:tc>
        <w:tc>
          <w:tcPr>
            <w:tcW w:w="318" w:type="dxa"/>
          </w:tcPr>
          <w:p w14:paraId="0E88E08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41B3333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FE2051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65" w:type="dxa"/>
          </w:tcPr>
          <w:p w14:paraId="12880B4A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0825CE9B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FE205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05" w:type="dxa"/>
          </w:tcPr>
          <w:p w14:paraId="2D73D70B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500D8674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31EBF898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44AC9AA3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7.30</w:t>
            </w:r>
          </w:p>
        </w:tc>
        <w:tc>
          <w:tcPr>
            <w:tcW w:w="241" w:type="dxa"/>
          </w:tcPr>
          <w:p w14:paraId="2CB53AA1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F96FD0B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3.00</w:t>
            </w:r>
          </w:p>
        </w:tc>
        <w:tc>
          <w:tcPr>
            <w:tcW w:w="236" w:type="dxa"/>
          </w:tcPr>
          <w:p w14:paraId="1E765E93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3E16DD22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240,500</w:t>
            </w:r>
          </w:p>
        </w:tc>
        <w:tc>
          <w:tcPr>
            <w:tcW w:w="236" w:type="dxa"/>
          </w:tcPr>
          <w:p w14:paraId="0E2E2FE1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</w:tcPr>
          <w:p w14:paraId="1CEF8C01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240,500</w:t>
            </w:r>
          </w:p>
        </w:tc>
        <w:tc>
          <w:tcPr>
            <w:tcW w:w="241" w:type="dxa"/>
          </w:tcPr>
          <w:p w14:paraId="2CDABDDC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</w:tcPr>
          <w:p w14:paraId="5EB25CF0" w14:textId="56AD694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240,500</w:t>
            </w:r>
          </w:p>
        </w:tc>
      </w:tr>
      <w:tr w:rsidR="00FE2051" w:rsidRPr="00FE2051" w14:paraId="48294E6F" w14:textId="77777777" w:rsidTr="008F197C">
        <w:tc>
          <w:tcPr>
            <w:tcW w:w="1080" w:type="dxa"/>
          </w:tcPr>
          <w:p w14:paraId="79476896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ECF255A</w:t>
            </w:r>
          </w:p>
        </w:tc>
        <w:tc>
          <w:tcPr>
            <w:tcW w:w="318" w:type="dxa"/>
          </w:tcPr>
          <w:p w14:paraId="43843EA6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3644D08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11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FE20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65" w:type="dxa"/>
          </w:tcPr>
          <w:p w14:paraId="79EC06DE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6ED0601E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11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FE205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05" w:type="dxa"/>
          </w:tcPr>
          <w:p w14:paraId="4B044746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7E2F2350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716AC0ED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27783085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7.05</w:t>
            </w:r>
          </w:p>
        </w:tc>
        <w:tc>
          <w:tcPr>
            <w:tcW w:w="241" w:type="dxa"/>
          </w:tcPr>
          <w:p w14:paraId="48EA31DC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B87B311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2.00</w:t>
            </w:r>
          </w:p>
        </w:tc>
        <w:tc>
          <w:tcPr>
            <w:tcW w:w="236" w:type="dxa"/>
          </w:tcPr>
          <w:p w14:paraId="7FED6D76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528D4359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74,800</w:t>
            </w:r>
          </w:p>
        </w:tc>
        <w:tc>
          <w:tcPr>
            <w:tcW w:w="236" w:type="dxa"/>
          </w:tcPr>
          <w:p w14:paraId="105D945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</w:tcPr>
          <w:p w14:paraId="71115DE4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74,800</w:t>
            </w:r>
          </w:p>
        </w:tc>
        <w:tc>
          <w:tcPr>
            <w:tcW w:w="241" w:type="dxa"/>
          </w:tcPr>
          <w:p w14:paraId="424BF72D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</w:tcPr>
          <w:p w14:paraId="77566338" w14:textId="1D779A00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74,800</w:t>
            </w:r>
          </w:p>
        </w:tc>
      </w:tr>
      <w:tr w:rsidR="00FE2051" w:rsidRPr="00FE2051" w14:paraId="7666EF0D" w14:textId="77777777" w:rsidTr="008F197C">
        <w:tc>
          <w:tcPr>
            <w:tcW w:w="1080" w:type="dxa"/>
          </w:tcPr>
          <w:p w14:paraId="73B2D229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ECF265A </w:t>
            </w:r>
          </w:p>
        </w:tc>
        <w:tc>
          <w:tcPr>
            <w:tcW w:w="318" w:type="dxa"/>
          </w:tcPr>
          <w:p w14:paraId="2E3566EE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51BA9200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11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FE20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65" w:type="dxa"/>
          </w:tcPr>
          <w:p w14:paraId="7D7FE629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2EAD9CC5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11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FE205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305" w:type="dxa"/>
          </w:tcPr>
          <w:p w14:paraId="5563FE5E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78223CF4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5489508E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32E4316D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7.15</w:t>
            </w:r>
          </w:p>
        </w:tc>
        <w:tc>
          <w:tcPr>
            <w:tcW w:w="241" w:type="dxa"/>
          </w:tcPr>
          <w:p w14:paraId="7748F444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4CFD475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3.00</w:t>
            </w:r>
          </w:p>
        </w:tc>
        <w:tc>
          <w:tcPr>
            <w:tcW w:w="236" w:type="dxa"/>
          </w:tcPr>
          <w:p w14:paraId="74165ACD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18A6638F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25,200</w:t>
            </w:r>
          </w:p>
        </w:tc>
        <w:tc>
          <w:tcPr>
            <w:tcW w:w="236" w:type="dxa"/>
          </w:tcPr>
          <w:p w14:paraId="42462CCE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</w:tcPr>
          <w:p w14:paraId="1931BC18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25,200</w:t>
            </w:r>
          </w:p>
        </w:tc>
        <w:tc>
          <w:tcPr>
            <w:tcW w:w="241" w:type="dxa"/>
          </w:tcPr>
          <w:p w14:paraId="2409B5B8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</w:tcPr>
          <w:p w14:paraId="238D14E2" w14:textId="2BADB408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25,200</w:t>
            </w:r>
          </w:p>
        </w:tc>
      </w:tr>
      <w:tr w:rsidR="00FE2051" w:rsidRPr="00FE2051" w14:paraId="6ECED36E" w14:textId="77777777" w:rsidTr="008F197C">
        <w:tc>
          <w:tcPr>
            <w:tcW w:w="1080" w:type="dxa"/>
          </w:tcPr>
          <w:p w14:paraId="65EDB477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ECF255B </w:t>
            </w:r>
          </w:p>
        </w:tc>
        <w:tc>
          <w:tcPr>
            <w:tcW w:w="318" w:type="dxa"/>
          </w:tcPr>
          <w:p w14:paraId="6B31250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57674C2C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พฤศจิกายน </w:t>
            </w:r>
            <w:r w:rsidRPr="00FE20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65" w:type="dxa"/>
          </w:tcPr>
          <w:p w14:paraId="30E215EB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6C6F9B5B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FE205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05" w:type="dxa"/>
          </w:tcPr>
          <w:p w14:paraId="10A7DAB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127F2EB3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342F38AF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129E5922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7.30</w:t>
            </w:r>
          </w:p>
        </w:tc>
        <w:tc>
          <w:tcPr>
            <w:tcW w:w="241" w:type="dxa"/>
          </w:tcPr>
          <w:p w14:paraId="5FCE32BC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47D37C8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1.50</w:t>
            </w:r>
          </w:p>
        </w:tc>
        <w:tc>
          <w:tcPr>
            <w:tcW w:w="236" w:type="dxa"/>
          </w:tcPr>
          <w:p w14:paraId="52D1B332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51D46034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</w:tcPr>
          <w:p w14:paraId="5B7B78F7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</w:tcPr>
          <w:p w14:paraId="2ADC7FE9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41" w:type="dxa"/>
          </w:tcPr>
          <w:p w14:paraId="6823E1DD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</w:tcPr>
          <w:p w14:paraId="439CBB6B" w14:textId="567DED28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FE2051" w:rsidRPr="00FE2051" w14:paraId="6C23BFC1" w14:textId="77777777" w:rsidTr="008F197C">
        <w:tc>
          <w:tcPr>
            <w:tcW w:w="1080" w:type="dxa"/>
          </w:tcPr>
          <w:p w14:paraId="0F9221D1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 xml:space="preserve">ECF262A </w:t>
            </w:r>
          </w:p>
        </w:tc>
        <w:tc>
          <w:tcPr>
            <w:tcW w:w="318" w:type="dxa"/>
          </w:tcPr>
          <w:p w14:paraId="74281654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0ED98B0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พฤศจิกายน </w:t>
            </w:r>
            <w:r w:rsidRPr="00FE20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65" w:type="dxa"/>
          </w:tcPr>
          <w:p w14:paraId="760781A9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1906158D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 w:rsidRPr="00FE205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305" w:type="dxa"/>
          </w:tcPr>
          <w:p w14:paraId="19757E18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4B731737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194E712C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715876CE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7.60</w:t>
            </w:r>
          </w:p>
        </w:tc>
        <w:tc>
          <w:tcPr>
            <w:tcW w:w="241" w:type="dxa"/>
          </w:tcPr>
          <w:p w14:paraId="69D2A429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0F0A551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2.25</w:t>
            </w:r>
          </w:p>
        </w:tc>
        <w:tc>
          <w:tcPr>
            <w:tcW w:w="236" w:type="dxa"/>
          </w:tcPr>
          <w:p w14:paraId="3B02E7E6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7987235D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28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</w:tcPr>
          <w:p w14:paraId="5064AB8F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</w:tcPr>
          <w:p w14:paraId="411661B2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28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41" w:type="dxa"/>
          </w:tcPr>
          <w:p w14:paraId="12AEADDA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</w:tcPr>
          <w:p w14:paraId="525042E9" w14:textId="746AD22F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28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FE2051" w:rsidRPr="00FE2051" w14:paraId="5DAA2337" w14:textId="77777777" w:rsidTr="008F197C">
        <w:tc>
          <w:tcPr>
            <w:tcW w:w="1080" w:type="dxa"/>
          </w:tcPr>
          <w:p w14:paraId="32804A85" w14:textId="77777777" w:rsidR="00FE2051" w:rsidRPr="00FE2051" w:rsidRDefault="00FE2051" w:rsidP="00FE2051">
            <w:pPr>
              <w:pStyle w:val="NoSpacing"/>
              <w:ind w:left="35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ECF28NA</w:t>
            </w:r>
          </w:p>
        </w:tc>
        <w:tc>
          <w:tcPr>
            <w:tcW w:w="318" w:type="dxa"/>
          </w:tcPr>
          <w:p w14:paraId="7EB7B072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7F90756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พฤศจิกายน </w:t>
            </w:r>
            <w:r w:rsidRPr="00FE20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65" w:type="dxa"/>
          </w:tcPr>
          <w:p w14:paraId="579B6D3F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00BADF29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17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พฤศจิกายน </w:t>
            </w:r>
            <w:r w:rsidRPr="00FE2051">
              <w:rPr>
                <w:rFonts w:ascii="Angsana New" w:hAnsi="Angsana New" w:cs="Angsana New"/>
                <w:sz w:val="28"/>
              </w:rPr>
              <w:t>2571</w:t>
            </w:r>
          </w:p>
        </w:tc>
        <w:tc>
          <w:tcPr>
            <w:tcW w:w="305" w:type="dxa"/>
          </w:tcPr>
          <w:p w14:paraId="1C0FD022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25B07096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7CDBED5D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1C2DFA31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7.30</w:t>
            </w:r>
            <w:r w:rsidRPr="00FE2051">
              <w:rPr>
                <w:rFonts w:ascii="Angsana New" w:hAnsi="Angsana New" w:cs="Angsana New"/>
                <w:sz w:val="28"/>
                <w:cs/>
              </w:rPr>
              <w:t xml:space="preserve"> ถึง</w:t>
            </w:r>
            <w:r w:rsidRPr="00FE2051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  <w:tc>
          <w:tcPr>
            <w:tcW w:w="241" w:type="dxa"/>
          </w:tcPr>
          <w:p w14:paraId="2AE3ED2A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50E230D" w14:textId="77777777" w:rsidR="00FE2051" w:rsidRPr="00FE2051" w:rsidRDefault="00FE2051" w:rsidP="00FE2051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5.01</w:t>
            </w:r>
          </w:p>
        </w:tc>
        <w:tc>
          <w:tcPr>
            <w:tcW w:w="236" w:type="dxa"/>
          </w:tcPr>
          <w:p w14:paraId="0A636572" w14:textId="77777777" w:rsidR="00FE2051" w:rsidRPr="00FE2051" w:rsidRDefault="00FE2051" w:rsidP="00FE2051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223770FA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49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236" w:type="dxa"/>
          </w:tcPr>
          <w:p w14:paraId="43F5E0E4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AC15BE6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49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241" w:type="dxa"/>
          </w:tcPr>
          <w:p w14:paraId="76EF74EC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5B6570ED" w14:textId="5D8B7AE2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49</w:t>
            </w:r>
            <w:r w:rsidRPr="00FE2051">
              <w:rPr>
                <w:rFonts w:ascii="Angsana New" w:hAnsi="Angsana New" w:cs="Angsana New"/>
                <w:sz w:val="28"/>
                <w:cs/>
              </w:rPr>
              <w:t>,</w:t>
            </w:r>
            <w:r w:rsidRPr="00FE2051">
              <w:rPr>
                <w:rFonts w:ascii="Angsana New" w:hAnsi="Angsana New" w:cs="Angsana New"/>
                <w:sz w:val="28"/>
              </w:rPr>
              <w:t>500</w:t>
            </w:r>
          </w:p>
        </w:tc>
      </w:tr>
      <w:tr w:rsidR="00FE2051" w:rsidRPr="00FE2051" w14:paraId="45A11903" w14:textId="77777777" w:rsidTr="008F197C">
        <w:tc>
          <w:tcPr>
            <w:tcW w:w="1080" w:type="dxa"/>
          </w:tcPr>
          <w:p w14:paraId="6315DD21" w14:textId="77777777" w:rsidR="00FE2051" w:rsidRPr="00FE2051" w:rsidRDefault="00FE2051" w:rsidP="00FE2051">
            <w:pPr>
              <w:pStyle w:val="NoSpacing"/>
              <w:ind w:left="-126" w:right="-102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  <w:cs/>
              </w:rPr>
              <w:t xml:space="preserve">   รวม</w:t>
            </w:r>
          </w:p>
        </w:tc>
        <w:tc>
          <w:tcPr>
            <w:tcW w:w="318" w:type="dxa"/>
          </w:tcPr>
          <w:p w14:paraId="58D12742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ADBFADF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5" w:type="dxa"/>
          </w:tcPr>
          <w:p w14:paraId="14342C6F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5" w:type="dxa"/>
          </w:tcPr>
          <w:p w14:paraId="309955B3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5" w:type="dxa"/>
          </w:tcPr>
          <w:p w14:paraId="0579706C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1EDAA226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0" w:type="dxa"/>
          </w:tcPr>
          <w:p w14:paraId="448B4726" w14:textId="77777777" w:rsidR="00FE2051" w:rsidRPr="00FE2051" w:rsidRDefault="00FE2051" w:rsidP="00FE205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</w:tcPr>
          <w:p w14:paraId="2E355140" w14:textId="77777777" w:rsidR="00FE2051" w:rsidRPr="00FE2051" w:rsidRDefault="00FE2051" w:rsidP="00FE2051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" w:type="dxa"/>
          </w:tcPr>
          <w:p w14:paraId="4E7AD2ED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8FA9D4C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171463A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1" w:type="dxa"/>
          </w:tcPr>
          <w:p w14:paraId="119FDBD7" w14:textId="77777777" w:rsidR="00FE2051" w:rsidRPr="00FE2051" w:rsidRDefault="00FE2051" w:rsidP="00FE2051">
            <w:pPr>
              <w:pStyle w:val="NoSpacing"/>
              <w:ind w:right="17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CC1867F" w14:textId="77777777" w:rsidR="00FE2051" w:rsidRPr="00FE2051" w:rsidRDefault="00FE2051" w:rsidP="00FE205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6751833C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986,025</w:t>
            </w:r>
          </w:p>
        </w:tc>
        <w:tc>
          <w:tcPr>
            <w:tcW w:w="241" w:type="dxa"/>
          </w:tcPr>
          <w:p w14:paraId="3D24917A" w14:textId="77777777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3EEDD8C0" w14:textId="5B4FDB13" w:rsidR="00FE2051" w:rsidRPr="00FE2051" w:rsidRDefault="00FE2051" w:rsidP="00FE20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8"/>
              </w:rPr>
            </w:pPr>
            <w:r w:rsidRPr="00FE2051">
              <w:rPr>
                <w:rFonts w:ascii="Angsana New" w:hAnsi="Angsana New" w:cs="Angsana New"/>
                <w:sz w:val="28"/>
              </w:rPr>
              <w:t>986,025</w:t>
            </w:r>
          </w:p>
        </w:tc>
      </w:tr>
    </w:tbl>
    <w:p w14:paraId="7FFAFA6B" w14:textId="1858BB74" w:rsidR="00FE2051" w:rsidRPr="00FE2051" w:rsidRDefault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E2051">
        <w:rPr>
          <w:rFonts w:ascii="Angsana New" w:hAnsi="Angsana New"/>
          <w:sz w:val="28"/>
          <w:szCs w:val="28"/>
          <w:cs/>
        </w:rPr>
        <w:t xml:space="preserve">บริษัทได้ออกหุ้นกู้ชนิดระบุชื่อผู้ถือ ไม่ด้อยสิทธิ แก่ผู้ลงทุนสถาบันหรือผู้ลงทุนรายใหญ่ โดยมูลค่าที่ตราไว้หน่วยละ </w:t>
      </w:r>
      <w:r w:rsidRPr="00FE2051">
        <w:rPr>
          <w:rFonts w:ascii="Angsana New" w:hAnsi="Angsana New"/>
          <w:sz w:val="28"/>
          <w:szCs w:val="28"/>
        </w:rPr>
        <w:t xml:space="preserve">1,000 </w:t>
      </w:r>
      <w:r w:rsidRPr="00FE2051">
        <w:rPr>
          <w:rFonts w:ascii="Angsana New" w:hAnsi="Angsana New"/>
          <w:sz w:val="28"/>
          <w:szCs w:val="28"/>
          <w:cs/>
        </w:rPr>
        <w:t xml:space="preserve">บาท ยกเว้น </w:t>
      </w:r>
      <w:r w:rsidRPr="00FE2051">
        <w:rPr>
          <w:rFonts w:ascii="Angsana New" w:hAnsi="Angsana New"/>
          <w:sz w:val="28"/>
          <w:szCs w:val="28"/>
        </w:rPr>
        <w:t xml:space="preserve">ECF246A </w:t>
      </w:r>
      <w:r w:rsidRPr="00FE2051">
        <w:rPr>
          <w:rFonts w:ascii="Angsana New" w:hAnsi="Angsana New"/>
          <w:sz w:val="28"/>
          <w:szCs w:val="28"/>
          <w:cs/>
        </w:rPr>
        <w:t xml:space="preserve">มูลค่าที่ตราไว้คงเหลือหน่วยละ </w:t>
      </w:r>
      <w:r w:rsidRPr="00FE2051">
        <w:rPr>
          <w:rFonts w:ascii="Angsana New" w:hAnsi="Angsana New"/>
          <w:sz w:val="28"/>
          <w:szCs w:val="28"/>
        </w:rPr>
        <w:t xml:space="preserve">950 </w:t>
      </w:r>
      <w:r w:rsidRPr="00FE2051">
        <w:rPr>
          <w:rFonts w:ascii="Angsana New" w:hAnsi="Angsana New"/>
          <w:sz w:val="28"/>
          <w:szCs w:val="28"/>
          <w:cs/>
        </w:rPr>
        <w:t xml:space="preserve">บาท (ดูคำอธิบาย *) ดอกเบี้ยครบกำหนดชำระทุก </w:t>
      </w:r>
      <w:r w:rsidRPr="00FE2051">
        <w:rPr>
          <w:rFonts w:ascii="Angsana New" w:hAnsi="Angsana New"/>
          <w:sz w:val="28"/>
          <w:szCs w:val="28"/>
        </w:rPr>
        <w:t xml:space="preserve">3 </w:t>
      </w:r>
      <w:r w:rsidRPr="00FE2051">
        <w:rPr>
          <w:rFonts w:ascii="Angsana New" w:hAnsi="Angsana New"/>
          <w:sz w:val="28"/>
          <w:szCs w:val="28"/>
          <w:cs/>
        </w:rPr>
        <w:t xml:space="preserve">เดือน และหุ้นกู้ดังกล่าวมีเงื่อนไขที่สำคัญซึ่งบริษัทต้องปฏิบัติตามได้แก่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FE2051">
        <w:rPr>
          <w:rFonts w:ascii="Angsana New" w:hAnsi="Angsana New"/>
          <w:sz w:val="28"/>
          <w:szCs w:val="28"/>
        </w:rPr>
        <w:t xml:space="preserve">4:1 </w:t>
      </w:r>
      <w:r w:rsidRPr="00FE2051">
        <w:rPr>
          <w:rFonts w:ascii="Angsana New" w:hAnsi="Angsana New"/>
          <w:sz w:val="28"/>
          <w:szCs w:val="28"/>
          <w:cs/>
        </w:rPr>
        <w:t xml:space="preserve">และหุ้นกู้ </w:t>
      </w:r>
      <w:r w:rsidRPr="00FE2051">
        <w:rPr>
          <w:rFonts w:ascii="Angsana New" w:hAnsi="Angsana New"/>
          <w:sz w:val="28"/>
          <w:szCs w:val="28"/>
        </w:rPr>
        <w:t xml:space="preserve">ECF255B ECF262A </w:t>
      </w:r>
      <w:r w:rsidRPr="00FE2051">
        <w:rPr>
          <w:rFonts w:ascii="Angsana New" w:hAnsi="Angsana New"/>
          <w:sz w:val="28"/>
          <w:szCs w:val="28"/>
          <w:cs/>
        </w:rPr>
        <w:t xml:space="preserve">และ </w:t>
      </w:r>
      <w:r w:rsidRPr="00FE2051">
        <w:rPr>
          <w:rFonts w:ascii="Angsana New" w:hAnsi="Angsana New"/>
          <w:sz w:val="28"/>
          <w:szCs w:val="28"/>
        </w:rPr>
        <w:t xml:space="preserve">ECF28NA </w:t>
      </w:r>
      <w:r w:rsidRPr="00FE2051">
        <w:rPr>
          <w:rFonts w:ascii="Angsana New" w:hAnsi="Angsana New"/>
          <w:sz w:val="28"/>
          <w:szCs w:val="28"/>
          <w:cs/>
        </w:rPr>
        <w:t xml:space="preserve">ค้ำประกันโดยหุ้นสามัญของ </w:t>
      </w:r>
      <w:r w:rsidRPr="00FE2051">
        <w:rPr>
          <w:rFonts w:ascii="Angsana New" w:hAnsi="Angsana New"/>
          <w:sz w:val="28"/>
          <w:szCs w:val="28"/>
        </w:rPr>
        <w:t xml:space="preserve">ECF-P </w:t>
      </w:r>
      <w:r w:rsidRPr="00FE2051">
        <w:rPr>
          <w:rFonts w:ascii="Angsana New" w:hAnsi="Angsana New"/>
          <w:sz w:val="28"/>
          <w:szCs w:val="28"/>
          <w:cs/>
        </w:rPr>
        <w:t xml:space="preserve">ที่ </w:t>
      </w:r>
      <w:r w:rsidRPr="00FE2051">
        <w:rPr>
          <w:rFonts w:ascii="Angsana New" w:hAnsi="Angsana New"/>
          <w:sz w:val="28"/>
          <w:szCs w:val="28"/>
        </w:rPr>
        <w:t xml:space="preserve">ECF </w:t>
      </w:r>
      <w:r w:rsidRPr="00FE2051">
        <w:rPr>
          <w:rFonts w:ascii="Angsana New" w:hAnsi="Angsana New"/>
          <w:sz w:val="28"/>
          <w:szCs w:val="28"/>
          <w:cs/>
        </w:rPr>
        <w:t xml:space="preserve">ถืออยู่จำนวน </w:t>
      </w:r>
      <w:r w:rsidRPr="00FE2051">
        <w:rPr>
          <w:rFonts w:ascii="Angsana New" w:hAnsi="Angsana New"/>
          <w:sz w:val="28"/>
          <w:szCs w:val="28"/>
        </w:rPr>
        <w:t xml:space="preserve">18,788,168 </w:t>
      </w:r>
      <w:r w:rsidRPr="00FE2051">
        <w:rPr>
          <w:rFonts w:ascii="Angsana New" w:hAnsi="Angsana New"/>
          <w:sz w:val="28"/>
          <w:szCs w:val="28"/>
          <w:cs/>
        </w:rPr>
        <w:t xml:space="preserve">หุ้น </w:t>
      </w:r>
      <w:r w:rsidRPr="00FE2051">
        <w:rPr>
          <w:rFonts w:ascii="Angsana New" w:hAnsi="Angsana New"/>
          <w:sz w:val="28"/>
          <w:szCs w:val="28"/>
        </w:rPr>
        <w:t xml:space="preserve">2,938,932 </w:t>
      </w:r>
      <w:r w:rsidRPr="00FE2051">
        <w:rPr>
          <w:rFonts w:ascii="Angsana New" w:hAnsi="Angsana New"/>
          <w:sz w:val="28"/>
          <w:szCs w:val="28"/>
          <w:cs/>
        </w:rPr>
        <w:t xml:space="preserve">หุ้น และ </w:t>
      </w:r>
      <w:r w:rsidRPr="00FE2051">
        <w:rPr>
          <w:rFonts w:ascii="Angsana New" w:hAnsi="Angsana New"/>
          <w:sz w:val="28"/>
          <w:szCs w:val="28"/>
        </w:rPr>
        <w:t xml:space="preserve">5,195,611 </w:t>
      </w:r>
      <w:r w:rsidRPr="00FE2051">
        <w:rPr>
          <w:rFonts w:ascii="Angsana New" w:hAnsi="Angsana New"/>
          <w:sz w:val="28"/>
          <w:szCs w:val="28"/>
          <w:cs/>
        </w:rPr>
        <w:t>หุ้น ตามลำดับ</w:t>
      </w:r>
    </w:p>
    <w:p w14:paraId="18665C9E" w14:textId="77777777" w:rsidR="00FE2051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FBF8A10" w14:textId="5A65DDEB" w:rsidR="00FE2051" w:rsidRDefault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FF74BD" w14:textId="77777777" w:rsidR="00FE2051" w:rsidRPr="008254E2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FE2051" w:rsidRPr="008254E2" w:rsidSect="00FE2051">
          <w:pgSz w:w="16834" w:h="11909" w:orient="landscape" w:code="9"/>
          <w:pgMar w:top="1440" w:right="1219" w:bottom="1134" w:left="567" w:header="992" w:footer="283" w:gutter="0"/>
          <w:pgNumType w:chapStyle="1"/>
          <w:cols w:space="720"/>
          <w:docGrid w:linePitch="245"/>
        </w:sectPr>
      </w:pPr>
    </w:p>
    <w:p w14:paraId="67CC78F6" w14:textId="67276DC6" w:rsidR="00E013AB" w:rsidRPr="00F050A0" w:rsidRDefault="00C154E8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*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30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เมษายน </w:t>
      </w:r>
      <w:r w:rsidR="0018012C" w:rsidRPr="00F050A0">
        <w:rPr>
          <w:rFonts w:ascii="Angsana New" w:hAnsi="Angsana New"/>
          <w:sz w:val="30"/>
          <w:szCs w:val="30"/>
        </w:rPr>
        <w:t xml:space="preserve">2567 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บริษัทมีการประชุมผู้ถือหุ้นกู้ </w:t>
      </w:r>
      <w:r w:rsidR="0018012C" w:rsidRPr="00F050A0">
        <w:rPr>
          <w:rFonts w:ascii="Angsana New" w:hAnsi="Angsana New"/>
          <w:sz w:val="30"/>
          <w:szCs w:val="30"/>
        </w:rPr>
        <w:t xml:space="preserve">ECF246A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โดยมีมติอนุมัติให้ขยายระยะเวลาครบกำหนดไถ่ถอนหุ้นกู้ </w:t>
      </w:r>
      <w:r w:rsidR="0018012C" w:rsidRPr="00F050A0">
        <w:rPr>
          <w:rFonts w:ascii="Angsana New" w:hAnsi="Angsana New"/>
          <w:sz w:val="30"/>
          <w:szCs w:val="30"/>
        </w:rPr>
        <w:t xml:space="preserve">ECF246A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ออกไปอีก </w:t>
      </w:r>
      <w:r w:rsidR="0018012C" w:rsidRPr="00F050A0">
        <w:rPr>
          <w:rFonts w:ascii="Angsana New" w:hAnsi="Angsana New"/>
          <w:sz w:val="30"/>
          <w:szCs w:val="30"/>
        </w:rPr>
        <w:t xml:space="preserve">1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ปีโดยแก้ไขวันครบกำหนดไถ่ถอนหุ้นกู้จากเดิมวันที่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2567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เป็นวันที่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2568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และอนุมัติการแบ่งชำระคืนเงินต้นหุ้นกู้ให้แก่ผู้ถือหุ้นกู้บางส่วน โดยการลดมูลค่าที่ตราไว้ต่อหน่วยลงจำนวนรวมร้อยละ </w:t>
      </w:r>
      <w:r w:rsidR="0018012C" w:rsidRPr="00F050A0">
        <w:rPr>
          <w:rFonts w:ascii="Angsana New" w:hAnsi="Angsana New"/>
          <w:sz w:val="30"/>
          <w:szCs w:val="30"/>
        </w:rPr>
        <w:t xml:space="preserve">5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ของมูลค่าหุ้นกู้ ณ วันออกหุ้นกู้ คิดเป็นเงินต้นหุ้นกู้ที่ชำระคืนจำนวน </w:t>
      </w:r>
      <w:r w:rsidR="0018012C" w:rsidRPr="00F050A0">
        <w:rPr>
          <w:rFonts w:ascii="Angsana New" w:hAnsi="Angsana New"/>
          <w:sz w:val="30"/>
          <w:szCs w:val="30"/>
        </w:rPr>
        <w:t xml:space="preserve">20,475,000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บาท โดยกำหนดชำระในวันที่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2567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ซึ่งเป็นวันครบกำหนดไถ่ถอนหุ้นกู้เดิมและเงินต้นหุ้นกู้ส่วนที่เหลือจะชำระคืนในวันที่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2568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ซึ่งเป็นวันครบกำหนดไถ่ถอนหุ้นกู้ที่ได้ขอขยายออกไป และมีมติอนุมัติให้แก้ไขเปลี่ยนแปลงอัตราดอกเบี้ยของหุ้นกู้จากเดิมร้อยละ </w:t>
      </w:r>
      <w:r w:rsidR="0018012C" w:rsidRPr="00F050A0">
        <w:rPr>
          <w:rFonts w:ascii="Angsana New" w:hAnsi="Angsana New"/>
          <w:sz w:val="30"/>
          <w:szCs w:val="30"/>
        </w:rPr>
        <w:t xml:space="preserve">7.15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ต่อปีเป็นร้อยละ </w:t>
      </w:r>
      <w:r w:rsidR="0018012C" w:rsidRPr="00F050A0">
        <w:rPr>
          <w:rFonts w:ascii="Angsana New" w:hAnsi="Angsana New"/>
          <w:sz w:val="30"/>
          <w:szCs w:val="30"/>
        </w:rPr>
        <w:t xml:space="preserve">7.40 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ต่อปี ตั้งแต่วันที่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2567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จนถึง (แต่ไม่นับรวม) วันที่ </w:t>
      </w:r>
      <w:r w:rsidR="0018012C" w:rsidRPr="00F050A0">
        <w:rPr>
          <w:rFonts w:ascii="Angsana New" w:hAnsi="Angsana New"/>
          <w:sz w:val="30"/>
          <w:szCs w:val="30"/>
        </w:rPr>
        <w:t xml:space="preserve">9 </w:t>
      </w:r>
      <w:r w:rsidR="0018012C" w:rsidRPr="00F050A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8012C" w:rsidRPr="00F050A0">
        <w:rPr>
          <w:rFonts w:ascii="Angsana New" w:hAnsi="Angsana New"/>
          <w:sz w:val="30"/>
          <w:szCs w:val="30"/>
        </w:rPr>
        <w:t xml:space="preserve">2568 </w:t>
      </w:r>
      <w:r w:rsidR="0018012C" w:rsidRPr="00F050A0">
        <w:rPr>
          <w:rFonts w:ascii="Angsana New" w:hAnsi="Angsana New"/>
          <w:sz w:val="30"/>
          <w:szCs w:val="30"/>
          <w:cs/>
        </w:rPr>
        <w:t>ในช่วงเวลาที่ขอขยายอายุหุ้นกู้ออกไปรวมทั้งอนุมัติให้แก้ไขข้อกำหนดสิทธิ ใบหุ้นกู้ ชื่อหุ้นกู้ และเอกสารที่เกี่ยวข้องให้สอดคล้องกับการแก้ไขเปลี่ยนแปลงดังกล่าว</w:t>
      </w:r>
    </w:p>
    <w:p w14:paraId="02C96FDF" w14:textId="77777777" w:rsidR="00062D50" w:rsidRPr="00F050A0" w:rsidRDefault="00062D50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02A68C" w14:textId="77EF1354" w:rsidR="0015657B" w:rsidRPr="00F050A0" w:rsidRDefault="009D08F9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ประมาณการ</w:t>
      </w:r>
      <w:r w:rsidR="001A0C77"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หนี้สินผล</w:t>
      </w:r>
      <w:r w:rsidR="004719C9"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ของ</w:t>
      </w:r>
      <w:r w:rsidR="0015657B" w:rsidRPr="00F050A0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</w:t>
      </w:r>
    </w:p>
    <w:p w14:paraId="1ABC4505" w14:textId="77777777" w:rsidR="004719C9" w:rsidRPr="00F050A0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3B08378" w14:textId="32C903A2" w:rsidR="00FC7DDC" w:rsidRPr="00F050A0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050A0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7C1CC4" w:rsidRPr="00F050A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7C1CC4" w:rsidRPr="00F050A0">
        <w:rPr>
          <w:rFonts w:ascii="Angsana New" w:hAnsi="Angsana New"/>
          <w:sz w:val="30"/>
          <w:szCs w:val="30"/>
        </w:rPr>
        <w:t xml:space="preserve">31 </w:t>
      </w:r>
      <w:r w:rsidR="007C1CC4" w:rsidRPr="00F050A0">
        <w:rPr>
          <w:rFonts w:ascii="Angsana New" w:hAnsi="Angsana New"/>
          <w:sz w:val="30"/>
          <w:szCs w:val="30"/>
          <w:cs/>
        </w:rPr>
        <w:t xml:space="preserve">มีนาคม </w:t>
      </w:r>
      <w:r w:rsidR="007C1CC4" w:rsidRPr="00F050A0">
        <w:rPr>
          <w:rFonts w:ascii="Angsana New" w:hAnsi="Angsana New"/>
          <w:sz w:val="30"/>
          <w:szCs w:val="30"/>
        </w:rPr>
        <w:t>256</w:t>
      </w:r>
      <w:r w:rsidR="005A33C3">
        <w:rPr>
          <w:rFonts w:ascii="Angsana New" w:hAnsi="Angsana New"/>
          <w:sz w:val="30"/>
          <w:szCs w:val="30"/>
        </w:rPr>
        <w:t>8</w:t>
      </w:r>
      <w:r w:rsidR="007C1CC4" w:rsidRPr="00F050A0">
        <w:rPr>
          <w:rFonts w:ascii="Angsana New" w:hAnsi="Angsana New"/>
          <w:sz w:val="30"/>
          <w:szCs w:val="30"/>
        </w:rPr>
        <w:t xml:space="preserve"> </w:t>
      </w:r>
      <w:r w:rsidR="007C1CC4" w:rsidRPr="00F050A0">
        <w:rPr>
          <w:rFonts w:ascii="Angsana New" w:hAnsi="Angsana New"/>
          <w:sz w:val="30"/>
          <w:szCs w:val="30"/>
          <w:cs/>
        </w:rPr>
        <w:t xml:space="preserve">และ </w:t>
      </w:r>
      <w:r w:rsidR="007C1CC4" w:rsidRPr="00F050A0">
        <w:rPr>
          <w:rFonts w:ascii="Angsana New" w:hAnsi="Angsana New"/>
          <w:sz w:val="30"/>
          <w:szCs w:val="30"/>
        </w:rPr>
        <w:t>256</w:t>
      </w:r>
      <w:r w:rsidR="005A33C3">
        <w:rPr>
          <w:rFonts w:ascii="Angsana New" w:hAnsi="Angsana New"/>
          <w:sz w:val="30"/>
          <w:szCs w:val="30"/>
        </w:rPr>
        <w:t>7</w:t>
      </w:r>
      <w:r w:rsidR="007E682E" w:rsidRPr="00F050A0">
        <w:rPr>
          <w:rFonts w:ascii="Angsana New" w:hAnsi="Angsana New"/>
          <w:sz w:val="30"/>
          <w:szCs w:val="30"/>
          <w:cs/>
        </w:rPr>
        <w:t xml:space="preserve"> </w:t>
      </w:r>
      <w:r w:rsidRPr="00F050A0">
        <w:rPr>
          <w:rFonts w:ascii="Angsana New" w:hAnsi="Angsana New"/>
          <w:sz w:val="30"/>
          <w:szCs w:val="30"/>
          <w:cs/>
        </w:rPr>
        <w:t>มีดังนี้</w:t>
      </w:r>
    </w:p>
    <w:p w14:paraId="65B06457" w14:textId="77777777" w:rsidR="00745CE0" w:rsidRPr="00F050A0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0" w:type="dxa"/>
        <w:tblLook w:val="04A0" w:firstRow="1" w:lastRow="0" w:firstColumn="1" w:lastColumn="0" w:noHBand="0" w:noVBand="1"/>
      </w:tblPr>
      <w:tblGrid>
        <w:gridCol w:w="4309"/>
        <w:gridCol w:w="1134"/>
        <w:gridCol w:w="255"/>
        <w:gridCol w:w="1134"/>
        <w:gridCol w:w="255"/>
        <w:gridCol w:w="1134"/>
        <w:gridCol w:w="255"/>
        <w:gridCol w:w="1134"/>
      </w:tblGrid>
      <w:tr w:rsidR="00400580" w:rsidRPr="00F050A0" w14:paraId="56A13BDE" w14:textId="77777777" w:rsidTr="00A26D63">
        <w:tc>
          <w:tcPr>
            <w:tcW w:w="4309" w:type="dxa"/>
            <w:vAlign w:val="bottom"/>
          </w:tcPr>
          <w:p w14:paraId="3B063DF7" w14:textId="77777777" w:rsidR="00400580" w:rsidRPr="00F050A0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7983F6D5" w14:textId="77777777" w:rsidR="00400580" w:rsidRPr="00F050A0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00580" w:rsidRPr="00F050A0" w14:paraId="1D55245E" w14:textId="77777777" w:rsidTr="00A26D63">
        <w:tc>
          <w:tcPr>
            <w:tcW w:w="4309" w:type="dxa"/>
            <w:vAlign w:val="bottom"/>
          </w:tcPr>
          <w:p w14:paraId="0282A279" w14:textId="77777777" w:rsidR="00400580" w:rsidRPr="00F050A0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FA1DE" w14:textId="77777777" w:rsidR="00400580" w:rsidRPr="00F050A0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11BE68" w14:textId="77777777" w:rsidR="00400580" w:rsidRPr="00F050A0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76D1" w14:textId="77777777" w:rsidR="00400580" w:rsidRPr="00F050A0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580" w:rsidRPr="00F050A0" w14:paraId="4EAF21F3" w14:textId="77777777" w:rsidTr="00A26D63">
        <w:tc>
          <w:tcPr>
            <w:tcW w:w="4309" w:type="dxa"/>
            <w:vAlign w:val="bottom"/>
          </w:tcPr>
          <w:p w14:paraId="6660E81D" w14:textId="77777777" w:rsidR="00400580" w:rsidRPr="00F050A0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B582B1" w14:textId="7D771E17" w:rsidR="00400580" w:rsidRPr="00F050A0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256</w:t>
            </w:r>
            <w:r w:rsidR="005A33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4639832" w14:textId="77777777" w:rsidR="00400580" w:rsidRPr="00F050A0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D26C1C" w14:textId="3801A8B2" w:rsidR="00400580" w:rsidRPr="00F050A0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256</w:t>
            </w:r>
            <w:r w:rsidR="005A33C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528A65FB" w14:textId="77777777" w:rsidR="00400580" w:rsidRPr="00F050A0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391C" w14:textId="5F086FCE" w:rsidR="00400580" w:rsidRPr="00F050A0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256</w:t>
            </w:r>
            <w:r w:rsidR="005A33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52D6A25D" w14:textId="77777777" w:rsidR="00400580" w:rsidRPr="00F050A0" w:rsidRDefault="00400580" w:rsidP="00745CE0">
            <w:pPr>
              <w:pStyle w:val="BodyText2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B6A9" w14:textId="1FE21DE9" w:rsidR="00400580" w:rsidRPr="00F050A0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256</w:t>
            </w:r>
            <w:r w:rsidR="005A33C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33C3" w:rsidRPr="00F050A0" w14:paraId="3B8D43D2" w14:textId="77777777" w:rsidTr="00A26D63">
        <w:tc>
          <w:tcPr>
            <w:tcW w:w="4309" w:type="dxa"/>
            <w:vAlign w:val="bottom"/>
          </w:tcPr>
          <w:p w14:paraId="2FB635BB" w14:textId="77777777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050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050A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380139" w14:textId="21583C37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22,516</w:t>
            </w:r>
          </w:p>
        </w:tc>
        <w:tc>
          <w:tcPr>
            <w:tcW w:w="255" w:type="dxa"/>
          </w:tcPr>
          <w:p w14:paraId="0B93F40D" w14:textId="77777777" w:rsidR="005A33C3" w:rsidRPr="00F050A0" w:rsidRDefault="005A33C3" w:rsidP="005A33C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065271" w14:textId="69EB4530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17,483</w:t>
            </w:r>
          </w:p>
        </w:tc>
        <w:tc>
          <w:tcPr>
            <w:tcW w:w="255" w:type="dxa"/>
          </w:tcPr>
          <w:p w14:paraId="7B9589F8" w14:textId="77777777" w:rsidR="005A33C3" w:rsidRPr="00F050A0" w:rsidRDefault="005A33C3" w:rsidP="005A33C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F5E4" w14:textId="48EBA2B8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20,467</w:t>
            </w:r>
          </w:p>
        </w:tc>
        <w:tc>
          <w:tcPr>
            <w:tcW w:w="255" w:type="dxa"/>
            <w:vAlign w:val="bottom"/>
          </w:tcPr>
          <w:p w14:paraId="1517FCFA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D1CB" w14:textId="351776FD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16,036</w:t>
            </w:r>
          </w:p>
        </w:tc>
      </w:tr>
      <w:tr w:rsidR="005A33C3" w:rsidRPr="00F050A0" w14:paraId="091F7C80" w14:textId="77777777" w:rsidTr="00B343DD">
        <w:tc>
          <w:tcPr>
            <w:tcW w:w="4309" w:type="dxa"/>
            <w:vAlign w:val="bottom"/>
          </w:tcPr>
          <w:p w14:paraId="142F666C" w14:textId="77777777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797907EF" w14:textId="510AC7B8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55" w:type="dxa"/>
          </w:tcPr>
          <w:p w14:paraId="33325FB3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8E23E1" w14:textId="440A262D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55" w:type="dxa"/>
          </w:tcPr>
          <w:p w14:paraId="1E033E04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6ED9AB" w14:textId="12CE5945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55" w:type="dxa"/>
            <w:vAlign w:val="bottom"/>
          </w:tcPr>
          <w:p w14:paraId="20A17A7F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DE519E6" w14:textId="0E9AD102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5A33C3" w:rsidRPr="00F050A0" w14:paraId="7958B7D5" w14:textId="77777777" w:rsidTr="00B343DD">
        <w:tc>
          <w:tcPr>
            <w:tcW w:w="4309" w:type="dxa"/>
            <w:vAlign w:val="bottom"/>
          </w:tcPr>
          <w:p w14:paraId="17F7FC5D" w14:textId="77777777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9948AA" w14:textId="259CD176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55" w:type="dxa"/>
          </w:tcPr>
          <w:p w14:paraId="5685632B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3A586A" w14:textId="1FA272C7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55" w:type="dxa"/>
          </w:tcPr>
          <w:p w14:paraId="175EB4A6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450B7D" w14:textId="1143592D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55" w:type="dxa"/>
            <w:vAlign w:val="bottom"/>
          </w:tcPr>
          <w:p w14:paraId="1ED68351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788A27" w14:textId="0E19278B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5A33C3" w:rsidRPr="00F050A0" w14:paraId="380C968F" w14:textId="77777777" w:rsidTr="00FF26DD">
        <w:tc>
          <w:tcPr>
            <w:tcW w:w="4309" w:type="dxa"/>
            <w:vAlign w:val="bottom"/>
          </w:tcPr>
          <w:p w14:paraId="15013609" w14:textId="77777777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  <w:p w14:paraId="5B915306" w14:textId="6E379BE1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5440FC" w14:textId="77777777" w:rsidR="003A3481" w:rsidRDefault="003A3481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2AF5B4" w14:textId="133EA533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5" w:type="dxa"/>
          </w:tcPr>
          <w:p w14:paraId="1820E325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B6B385" w14:textId="1C38686E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55" w:type="dxa"/>
          </w:tcPr>
          <w:p w14:paraId="3C11CE2F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38595D" w14:textId="77777777" w:rsidR="003A3481" w:rsidRDefault="003A3481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1FA4E3" w14:textId="6C4DEADF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55" w:type="dxa"/>
            <w:vAlign w:val="bottom"/>
          </w:tcPr>
          <w:p w14:paraId="63055AB3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7574BE" w14:textId="2C7EF16F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5A33C3" w:rsidRPr="00F050A0" w14:paraId="5B152CBF" w14:textId="77777777" w:rsidTr="00FF26DD">
        <w:tc>
          <w:tcPr>
            <w:tcW w:w="4309" w:type="dxa"/>
            <w:vAlign w:val="bottom"/>
          </w:tcPr>
          <w:p w14:paraId="6C20CB98" w14:textId="32936707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5A33C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2F7D5B" w14:textId="36AC42AA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38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5A33C3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5A33C3">
              <w:rPr>
                <w:rFonts w:ascii="Angsana New" w:hAnsi="Angsana New"/>
                <w:sz w:val="30"/>
                <w:szCs w:val="30"/>
              </w:rPr>
              <w:t xml:space="preserve">   829)</w:t>
            </w:r>
          </w:p>
        </w:tc>
        <w:tc>
          <w:tcPr>
            <w:tcW w:w="255" w:type="dxa"/>
          </w:tcPr>
          <w:p w14:paraId="55E8DEB4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B486A4" w14:textId="6D4F13A8" w:rsidR="005A33C3" w:rsidRPr="00F050A0" w:rsidRDefault="00951B0D" w:rsidP="00951B0D">
            <w:pPr>
              <w:pStyle w:val="BodyText2"/>
              <w:tabs>
                <w:tab w:val="left" w:pos="652"/>
              </w:tabs>
              <w:ind w:left="0" w:right="-91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59E26F4" w14:textId="77777777" w:rsidR="005A33C3" w:rsidRPr="00F050A0" w:rsidRDefault="005A33C3" w:rsidP="005A33C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4955A0" w14:textId="0398074F" w:rsidR="005A33C3" w:rsidRPr="005A33C3" w:rsidRDefault="005A33C3" w:rsidP="005A33C3">
            <w:pPr>
              <w:pStyle w:val="BodyText2"/>
              <w:ind w:left="0" w:right="53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5A33C3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5A33C3">
              <w:rPr>
                <w:rFonts w:ascii="Angsana New" w:hAnsi="Angsana New"/>
                <w:sz w:val="30"/>
                <w:szCs w:val="30"/>
              </w:rPr>
              <w:t xml:space="preserve">   770)</w:t>
            </w:r>
          </w:p>
        </w:tc>
        <w:tc>
          <w:tcPr>
            <w:tcW w:w="255" w:type="dxa"/>
            <w:vAlign w:val="bottom"/>
          </w:tcPr>
          <w:p w14:paraId="3B66C60C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C89BFD" w14:textId="0DB20135" w:rsidR="005A33C3" w:rsidRPr="00F050A0" w:rsidRDefault="00951B0D" w:rsidP="00951B0D">
            <w:pPr>
              <w:pStyle w:val="BodyText2"/>
              <w:tabs>
                <w:tab w:val="left" w:pos="652"/>
              </w:tabs>
              <w:ind w:left="0" w:right="-91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33C3" w:rsidRPr="00F050A0" w14:paraId="13040D35" w14:textId="77777777" w:rsidTr="005A33C3">
        <w:tc>
          <w:tcPr>
            <w:tcW w:w="4309" w:type="dxa"/>
            <w:vAlign w:val="bottom"/>
          </w:tcPr>
          <w:p w14:paraId="55F8B740" w14:textId="003E5E26" w:rsidR="005A33C3" w:rsidRPr="00F050A0" w:rsidRDefault="005A33C3" w:rsidP="005A33C3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0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050A0">
              <w:rPr>
                <w:rFonts w:ascii="Angsana New" w:hAnsi="Angsana New"/>
                <w:sz w:val="30"/>
                <w:szCs w:val="30"/>
              </w:rPr>
              <w:t>31</w:t>
            </w:r>
            <w:r w:rsidRPr="00F050A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9B0125" w14:textId="09864FC6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22,268</w:t>
            </w:r>
          </w:p>
        </w:tc>
        <w:tc>
          <w:tcPr>
            <w:tcW w:w="255" w:type="dxa"/>
          </w:tcPr>
          <w:p w14:paraId="7287BBAF" w14:textId="77777777" w:rsidR="005A33C3" w:rsidRPr="00F050A0" w:rsidRDefault="005A33C3" w:rsidP="005A33C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382135" w14:textId="318C354A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  <w:tc>
          <w:tcPr>
            <w:tcW w:w="255" w:type="dxa"/>
          </w:tcPr>
          <w:p w14:paraId="705ED92D" w14:textId="77777777" w:rsidR="005A33C3" w:rsidRPr="00F050A0" w:rsidRDefault="005A33C3" w:rsidP="005A33C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E74E9" w14:textId="7A5D1014" w:rsidR="005A33C3" w:rsidRPr="005A33C3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33C3">
              <w:rPr>
                <w:rFonts w:ascii="Angsana New" w:hAnsi="Angsana New"/>
                <w:sz w:val="30"/>
                <w:szCs w:val="30"/>
              </w:rPr>
              <w:t>20,151</w:t>
            </w:r>
          </w:p>
        </w:tc>
        <w:tc>
          <w:tcPr>
            <w:tcW w:w="255" w:type="dxa"/>
            <w:vAlign w:val="bottom"/>
          </w:tcPr>
          <w:p w14:paraId="0297AEF1" w14:textId="77777777" w:rsidR="005A33C3" w:rsidRPr="00F050A0" w:rsidRDefault="005A33C3" w:rsidP="005A33C3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120C" w14:textId="484E4A05" w:rsidR="005A33C3" w:rsidRPr="00F050A0" w:rsidRDefault="005A33C3" w:rsidP="005A33C3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0A0">
              <w:rPr>
                <w:rFonts w:ascii="Angsana New" w:hAnsi="Angsana New"/>
                <w:sz w:val="30"/>
                <w:szCs w:val="30"/>
              </w:rPr>
              <w:t>16,430</w:t>
            </w:r>
          </w:p>
        </w:tc>
      </w:tr>
    </w:tbl>
    <w:p w14:paraId="1D7B549C" w14:textId="77777777" w:rsidR="00CD289A" w:rsidRPr="00F050A0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13950358" w14:textId="2027AF5B" w:rsidR="001D167C" w:rsidRPr="00F050A0" w:rsidRDefault="001D167C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DA6216" w14:textId="77777777" w:rsidR="005F0EBB" w:rsidRDefault="005F0EBB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5ECB24A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F9DB7DA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81CECC1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CFF0A6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36DD53C" w14:textId="2E1D4E55" w:rsidR="00EF7B0A" w:rsidRPr="00546788" w:rsidRDefault="00EF7B0A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46788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ทุน</w:t>
      </w:r>
      <w:r w:rsidRPr="00546788">
        <w:rPr>
          <w:rFonts w:ascii="Angsana New" w:hAnsi="Angsana New"/>
          <w:b/>
          <w:bCs/>
          <w:sz w:val="28"/>
          <w:szCs w:val="28"/>
          <w:cs/>
        </w:rPr>
        <w:t>เรือนหุ้น</w:t>
      </w:r>
      <w:r w:rsidR="001D4E98" w:rsidRPr="00546788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7721C4" w:rsidRPr="00546788">
        <w:rPr>
          <w:rFonts w:ascii="Angsana New" w:hAnsi="Angsana New"/>
          <w:b/>
          <w:bCs/>
          <w:color w:val="000000"/>
          <w:sz w:val="28"/>
          <w:szCs w:val="28"/>
          <w:cs/>
        </w:rPr>
        <w:t>ใบสำคัญแสดง</w:t>
      </w:r>
      <w:r w:rsidR="001D4E98" w:rsidRPr="0054678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สิทธิ</w:t>
      </w:r>
    </w:p>
    <w:p w14:paraId="779A2BE5" w14:textId="77777777" w:rsidR="000A523D" w:rsidRPr="00546788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99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00"/>
        <w:gridCol w:w="910"/>
        <w:gridCol w:w="284"/>
        <w:gridCol w:w="1247"/>
        <w:gridCol w:w="283"/>
        <w:gridCol w:w="1276"/>
        <w:gridCol w:w="283"/>
        <w:gridCol w:w="1247"/>
        <w:gridCol w:w="284"/>
        <w:gridCol w:w="1276"/>
      </w:tblGrid>
      <w:tr w:rsidR="000A523D" w:rsidRPr="00546788" w14:paraId="14E213B5" w14:textId="77777777" w:rsidTr="007721C4">
        <w:trPr>
          <w:tblHeader/>
        </w:trPr>
        <w:tc>
          <w:tcPr>
            <w:tcW w:w="2900" w:type="dxa"/>
          </w:tcPr>
          <w:p w14:paraId="7092ECDF" w14:textId="77777777" w:rsidR="000A523D" w:rsidRPr="00546788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14:paraId="4F960A71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A1B6C63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tcBorders>
              <w:bottom w:val="single" w:sz="4" w:space="0" w:color="auto"/>
            </w:tcBorders>
          </w:tcPr>
          <w:p w14:paraId="1919FBEB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546788" w14:paraId="78F0DF82" w14:textId="77777777" w:rsidTr="007721C4">
        <w:trPr>
          <w:tblHeader/>
        </w:trPr>
        <w:tc>
          <w:tcPr>
            <w:tcW w:w="2900" w:type="dxa"/>
          </w:tcPr>
          <w:p w14:paraId="401AB61C" w14:textId="77777777" w:rsidR="000A523D" w:rsidRPr="00546788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14:paraId="5BC92238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E329436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056CBB9B" w14:textId="4311EFEC" w:rsidR="000A523D" w:rsidRPr="00546788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5467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F505C9" w:rsidRPr="00546788">
              <w:rPr>
                <w:rFonts w:ascii="Angsana New" w:hAnsi="Angsana New"/>
                <w:sz w:val="28"/>
                <w:szCs w:val="28"/>
              </w:rPr>
              <w:t>256</w:t>
            </w:r>
            <w:r w:rsidR="000E7B86" w:rsidRPr="005467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65D092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57FF51C5" w14:textId="64EBB678" w:rsidR="000A523D" w:rsidRPr="00546788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546788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546788">
              <w:rPr>
                <w:rFonts w:ascii="Angsana New" w:hAnsi="Angsana New"/>
                <w:sz w:val="28"/>
                <w:szCs w:val="28"/>
                <w:cs/>
              </w:rPr>
              <w:t xml:space="preserve">วาคม </w:t>
            </w:r>
            <w:r w:rsidR="00F505C9" w:rsidRPr="00546788">
              <w:rPr>
                <w:rFonts w:ascii="Angsana New" w:hAnsi="Angsana New"/>
                <w:sz w:val="28"/>
                <w:szCs w:val="28"/>
              </w:rPr>
              <w:t>256</w:t>
            </w:r>
            <w:r w:rsidR="000E7B86" w:rsidRPr="0054678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A523D" w:rsidRPr="00546788" w14:paraId="738A6AA5" w14:textId="77777777" w:rsidTr="007721C4">
        <w:trPr>
          <w:tblHeader/>
        </w:trPr>
        <w:tc>
          <w:tcPr>
            <w:tcW w:w="2900" w:type="dxa"/>
          </w:tcPr>
          <w:p w14:paraId="4BBB827A" w14:textId="77777777" w:rsidR="000A523D" w:rsidRPr="00546788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3894CB9" w14:textId="77777777" w:rsidR="000A523D" w:rsidRPr="00546788" w:rsidRDefault="000A523D" w:rsidP="007721C4">
            <w:pPr>
              <w:tabs>
                <w:tab w:val="clear" w:pos="680"/>
              </w:tabs>
              <w:ind w:left="-81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467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5513D34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A5F897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3E86B5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3C29D07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0EF620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150508A3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D2914FA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16AAC4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7CA1E310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0D00D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546788" w14:paraId="081E34C4" w14:textId="77777777" w:rsidTr="007721C4">
        <w:tc>
          <w:tcPr>
            <w:tcW w:w="2900" w:type="dxa"/>
          </w:tcPr>
          <w:p w14:paraId="202A39AC" w14:textId="01866AC8" w:rsidR="000A523D" w:rsidRPr="00546788" w:rsidRDefault="000A523D" w:rsidP="009B74B3">
            <w:pPr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ทุนจดทะเบียน</w:t>
            </w:r>
            <w:r w:rsidR="00B41246"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  <w:t xml:space="preserve"> </w:t>
            </w:r>
            <w:r w:rsidR="00B41246"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- หุ้นสามัญ</w:t>
            </w:r>
          </w:p>
        </w:tc>
        <w:tc>
          <w:tcPr>
            <w:tcW w:w="910" w:type="dxa"/>
          </w:tcPr>
          <w:p w14:paraId="0EF34D89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6F23047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32CD6A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BFF2923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9DE16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29B894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4E9ABD49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15C8A37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62F1AA5" w14:textId="77777777" w:rsidR="000A523D" w:rsidRPr="00546788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246" w:rsidRPr="00546788" w14:paraId="2B6462B2" w14:textId="77777777" w:rsidTr="000D1DBD">
        <w:tc>
          <w:tcPr>
            <w:tcW w:w="2900" w:type="dxa"/>
          </w:tcPr>
          <w:p w14:paraId="74F718B2" w14:textId="321078B8" w:rsidR="00B41246" w:rsidRPr="00546788" w:rsidRDefault="00B41246" w:rsidP="00B41246">
            <w:pPr>
              <w:tabs>
                <w:tab w:val="clear" w:pos="2580"/>
                <w:tab w:val="left" w:pos="372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46788">
              <w:rPr>
                <w:rFonts w:ascii="Angsana New" w:hAnsi="Angsana New"/>
                <w:sz w:val="28"/>
                <w:szCs w:val="28"/>
              </w:rPr>
              <w:t>2568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546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10" w:type="dxa"/>
          </w:tcPr>
          <w:p w14:paraId="467B586E" w14:textId="77777777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14:paraId="04FC3FDE" w14:textId="77777777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C2ADB33" w14:textId="4BE94E58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1,439,258</w:t>
            </w:r>
          </w:p>
        </w:tc>
        <w:tc>
          <w:tcPr>
            <w:tcW w:w="283" w:type="dxa"/>
            <w:vAlign w:val="bottom"/>
          </w:tcPr>
          <w:p w14:paraId="73280C2A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267A2E3" w14:textId="5A9BE6CD" w:rsidR="00B41246" w:rsidRPr="00546788" w:rsidRDefault="00B41246" w:rsidP="00B41246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359,815</w:t>
            </w:r>
          </w:p>
        </w:tc>
        <w:tc>
          <w:tcPr>
            <w:tcW w:w="283" w:type="dxa"/>
          </w:tcPr>
          <w:p w14:paraId="3CE0D394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1821AAF0" w14:textId="4674E309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84" w:type="dxa"/>
            <w:vAlign w:val="bottom"/>
          </w:tcPr>
          <w:p w14:paraId="5EA76851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59CEEE" w14:textId="06F4B128" w:rsidR="00B41246" w:rsidRPr="00546788" w:rsidRDefault="00B41246" w:rsidP="00B41246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287,846</w:t>
            </w:r>
          </w:p>
        </w:tc>
      </w:tr>
      <w:tr w:rsidR="00B41246" w:rsidRPr="00546788" w14:paraId="6BCFFAED" w14:textId="77777777" w:rsidTr="00B41246">
        <w:tc>
          <w:tcPr>
            <w:tcW w:w="2900" w:type="dxa"/>
          </w:tcPr>
          <w:p w14:paraId="44F5A498" w14:textId="6488C782" w:rsidR="00B41246" w:rsidRPr="00546788" w:rsidRDefault="00B41246" w:rsidP="00B41246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การเปลี่ยนแปลงทุนจดทะเบียน</w:t>
            </w:r>
          </w:p>
        </w:tc>
        <w:tc>
          <w:tcPr>
            <w:tcW w:w="910" w:type="dxa"/>
          </w:tcPr>
          <w:p w14:paraId="1EB836A2" w14:textId="32242724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14:paraId="1C14AF68" w14:textId="77777777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099F85A" w14:textId="4605C309" w:rsidR="00B41246" w:rsidRPr="00546788" w:rsidRDefault="00B6495B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299,9</w:t>
            </w:r>
            <w:r w:rsidR="00A329EE" w:rsidRPr="0054678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83" w:type="dxa"/>
          </w:tcPr>
          <w:p w14:paraId="0DD99128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A253B1" w14:textId="05C2463C" w:rsidR="00B41246" w:rsidRPr="00546788" w:rsidRDefault="00B6495B" w:rsidP="00B41246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74,99</w:t>
            </w:r>
            <w:r w:rsidR="00FF7A3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14:paraId="647194ED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46B2A07" w14:textId="2F6C3B17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287,873</w:t>
            </w:r>
          </w:p>
        </w:tc>
        <w:tc>
          <w:tcPr>
            <w:tcW w:w="284" w:type="dxa"/>
          </w:tcPr>
          <w:p w14:paraId="4E3837E4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C50EA7" w14:textId="5E250CAA" w:rsidR="00B41246" w:rsidRPr="00546788" w:rsidRDefault="00672470" w:rsidP="00B41246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71,969</w:t>
            </w:r>
          </w:p>
        </w:tc>
      </w:tr>
      <w:tr w:rsidR="00B41246" w:rsidRPr="00546788" w14:paraId="674DADD3" w14:textId="77777777" w:rsidTr="00B41246">
        <w:tc>
          <w:tcPr>
            <w:tcW w:w="2900" w:type="dxa"/>
          </w:tcPr>
          <w:p w14:paraId="5C249409" w14:textId="77777777" w:rsidR="00B41246" w:rsidRPr="00546788" w:rsidRDefault="00B41246" w:rsidP="00B41246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46788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3CD2047D" w14:textId="0250159C" w:rsidR="00B41246" w:rsidRPr="00546788" w:rsidRDefault="00B41246" w:rsidP="00B41246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6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10" w:type="dxa"/>
          </w:tcPr>
          <w:p w14:paraId="0258F885" w14:textId="77777777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030AD2" w14:textId="4D716256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0.25</w:t>
            </w:r>
          </w:p>
        </w:tc>
        <w:tc>
          <w:tcPr>
            <w:tcW w:w="284" w:type="dxa"/>
          </w:tcPr>
          <w:p w14:paraId="6FC30B34" w14:textId="77777777" w:rsidR="00B41246" w:rsidRPr="00546788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7E00667" w14:textId="77777777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91BFD4" w14:textId="31913EC2" w:rsidR="00B41246" w:rsidRPr="00546788" w:rsidRDefault="00B6495B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1,739,2</w:t>
            </w:r>
            <w:r w:rsidR="00A329EE" w:rsidRPr="0054678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83" w:type="dxa"/>
          </w:tcPr>
          <w:p w14:paraId="7A78FE41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2129AB" w14:textId="77777777" w:rsidR="00B41246" w:rsidRPr="00546788" w:rsidRDefault="00B41246" w:rsidP="00B41246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BF0671" w14:textId="109943EA" w:rsidR="00B41246" w:rsidRPr="00546788" w:rsidRDefault="00A329EE" w:rsidP="00B41246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434,8</w:t>
            </w:r>
            <w:r w:rsidR="00FF7A3C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283" w:type="dxa"/>
          </w:tcPr>
          <w:p w14:paraId="5166D638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512E2" w14:textId="7ECB288C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1,439,258</w:t>
            </w:r>
          </w:p>
        </w:tc>
        <w:tc>
          <w:tcPr>
            <w:tcW w:w="284" w:type="dxa"/>
            <w:vAlign w:val="bottom"/>
          </w:tcPr>
          <w:p w14:paraId="1C226190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595B8" w14:textId="52DF72CD" w:rsidR="00B41246" w:rsidRPr="00546788" w:rsidRDefault="00B41246" w:rsidP="00B41246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359,815</w:t>
            </w:r>
          </w:p>
        </w:tc>
      </w:tr>
      <w:tr w:rsidR="00B41246" w:rsidRPr="00546788" w14:paraId="1B50E0D4" w14:textId="77777777" w:rsidTr="00D335B1">
        <w:tc>
          <w:tcPr>
            <w:tcW w:w="2900" w:type="dxa"/>
          </w:tcPr>
          <w:p w14:paraId="452AFF29" w14:textId="7E65DD3D" w:rsidR="00B41246" w:rsidRPr="00546788" w:rsidRDefault="00B41246" w:rsidP="003A3481">
            <w:pPr>
              <w:tabs>
                <w:tab w:val="left" w:pos="267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ทุนที่ออกและชำระแล้ว</w:t>
            </w:r>
            <w:r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  <w:t xml:space="preserve"> </w:t>
            </w:r>
            <w:r w:rsidR="003A3481" w:rsidRPr="00546788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- หุ้นสามัญ</w:t>
            </w:r>
          </w:p>
        </w:tc>
        <w:tc>
          <w:tcPr>
            <w:tcW w:w="910" w:type="dxa"/>
          </w:tcPr>
          <w:p w14:paraId="1D8BA016" w14:textId="77777777" w:rsidR="00B41246" w:rsidRPr="00546788" w:rsidRDefault="00B41246" w:rsidP="00B41246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893DD1" w14:textId="77777777" w:rsidR="00B41246" w:rsidRPr="00546788" w:rsidRDefault="00B41246" w:rsidP="00B4124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7C153BE3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5A75FCF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1137B38" w14:textId="77777777" w:rsidR="00B41246" w:rsidRPr="00546788" w:rsidRDefault="00B41246" w:rsidP="00B41246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6ABFDA" w14:textId="77777777" w:rsidR="00B41246" w:rsidRPr="00546788" w:rsidRDefault="00B41246" w:rsidP="00B4124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214EE3FE" w14:textId="77777777" w:rsidR="00B41246" w:rsidRPr="00546788" w:rsidRDefault="00B41246" w:rsidP="00B41246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A8D39EC" w14:textId="77777777" w:rsidR="00B41246" w:rsidRPr="00546788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F40AD8" w14:textId="77777777" w:rsidR="00B41246" w:rsidRPr="00546788" w:rsidRDefault="00B41246" w:rsidP="00B41246">
            <w:pPr>
              <w:tabs>
                <w:tab w:val="clear" w:pos="907"/>
                <w:tab w:val="decimal" w:pos="1062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35B1" w:rsidRPr="00546788" w14:paraId="1990AF62" w14:textId="77777777" w:rsidTr="00D335B1">
        <w:tc>
          <w:tcPr>
            <w:tcW w:w="2900" w:type="dxa"/>
          </w:tcPr>
          <w:p w14:paraId="5B5CD4B8" w14:textId="77777777" w:rsidR="00D335B1" w:rsidRPr="00546788" w:rsidRDefault="00D335B1" w:rsidP="00D335B1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46788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53213154" w14:textId="13597B40" w:rsidR="00D335B1" w:rsidRPr="00546788" w:rsidRDefault="00D335B1" w:rsidP="00D335B1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546788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54678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6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10" w:type="dxa"/>
          </w:tcPr>
          <w:p w14:paraId="63CD5EB1" w14:textId="77777777" w:rsidR="00D335B1" w:rsidRPr="00546788" w:rsidRDefault="00D335B1" w:rsidP="00D335B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6E4FB6" w14:textId="093C27BE" w:rsidR="00D335B1" w:rsidRPr="00546788" w:rsidRDefault="00D335B1" w:rsidP="00D335B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14:paraId="11F4DE0C" w14:textId="77777777" w:rsidR="00D335B1" w:rsidRPr="00546788" w:rsidRDefault="00D335B1" w:rsidP="00D335B1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1E8371A" w14:textId="77777777" w:rsidR="00D335B1" w:rsidRPr="00546788" w:rsidRDefault="00D335B1" w:rsidP="00D335B1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F73F88" w14:textId="7496DA47" w:rsidR="00D335B1" w:rsidRPr="00546788" w:rsidRDefault="00D335B1" w:rsidP="00D335B1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959,506</w:t>
            </w:r>
          </w:p>
        </w:tc>
        <w:tc>
          <w:tcPr>
            <w:tcW w:w="283" w:type="dxa"/>
          </w:tcPr>
          <w:p w14:paraId="1D4D480F" w14:textId="77777777" w:rsidR="00D335B1" w:rsidRPr="00546788" w:rsidRDefault="00D335B1" w:rsidP="00D335B1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A40BD1E" w14:textId="77777777" w:rsidR="00D335B1" w:rsidRPr="00546788" w:rsidRDefault="00D335B1" w:rsidP="00D335B1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D22078" w14:textId="00A41453" w:rsidR="00D335B1" w:rsidRPr="00546788" w:rsidRDefault="00D335B1" w:rsidP="00D335B1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239,876</w:t>
            </w:r>
          </w:p>
        </w:tc>
        <w:tc>
          <w:tcPr>
            <w:tcW w:w="283" w:type="dxa"/>
          </w:tcPr>
          <w:p w14:paraId="70347E32" w14:textId="77777777" w:rsidR="00D335B1" w:rsidRPr="00546788" w:rsidRDefault="00D335B1" w:rsidP="00D335B1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0CCD5F31" w14:textId="77777777" w:rsidR="00D335B1" w:rsidRPr="00546788" w:rsidRDefault="00D335B1" w:rsidP="00D335B1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DA45DE" w14:textId="1E3906FA" w:rsidR="00D335B1" w:rsidRPr="00546788" w:rsidRDefault="00D335B1" w:rsidP="00D335B1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959,506</w:t>
            </w:r>
          </w:p>
        </w:tc>
        <w:tc>
          <w:tcPr>
            <w:tcW w:w="284" w:type="dxa"/>
          </w:tcPr>
          <w:p w14:paraId="58B7194F" w14:textId="77777777" w:rsidR="00D335B1" w:rsidRPr="00546788" w:rsidRDefault="00D335B1" w:rsidP="00D335B1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B410A7C" w14:textId="77777777" w:rsidR="00D335B1" w:rsidRPr="00546788" w:rsidRDefault="00D335B1" w:rsidP="00D335B1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52C65E" w14:textId="3DC9A162" w:rsidR="00D335B1" w:rsidRPr="00546788" w:rsidRDefault="00D335B1" w:rsidP="00D335B1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6788">
              <w:rPr>
                <w:rFonts w:ascii="Angsana New" w:hAnsi="Angsana New"/>
                <w:sz w:val="28"/>
                <w:szCs w:val="28"/>
              </w:rPr>
              <w:t>239,876</w:t>
            </w:r>
          </w:p>
        </w:tc>
      </w:tr>
    </w:tbl>
    <w:p w14:paraId="5128D50F" w14:textId="77777777" w:rsidR="00FD49D1" w:rsidRPr="00546788" w:rsidRDefault="00FD49D1" w:rsidP="000E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6008D48" w14:textId="026781A2" w:rsidR="000E7B86" w:rsidRPr="00546788" w:rsidRDefault="000E7B86" w:rsidP="000E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546788">
        <w:rPr>
          <w:rFonts w:ascii="Angsana New" w:hAnsi="Angsana New"/>
          <w:sz w:val="28"/>
          <w:szCs w:val="28"/>
          <w:cs/>
        </w:rPr>
        <w:t>ในที่ประชุมวิสามัญผู้ถือหุ้น</w:t>
      </w:r>
      <w:r w:rsidR="00672470" w:rsidRPr="00546788">
        <w:rPr>
          <w:rFonts w:ascii="Angsana New" w:hAnsi="Angsana New"/>
          <w:sz w:val="28"/>
          <w:szCs w:val="28"/>
        </w:rPr>
        <w:t xml:space="preserve"> (1/2567) </w:t>
      </w:r>
      <w:r w:rsidRPr="0054678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46788">
        <w:rPr>
          <w:rFonts w:ascii="Angsana New" w:hAnsi="Angsana New"/>
          <w:sz w:val="28"/>
          <w:szCs w:val="28"/>
        </w:rPr>
        <w:t xml:space="preserve">11 </w:t>
      </w:r>
      <w:r w:rsidRPr="00546788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546788">
        <w:rPr>
          <w:rFonts w:ascii="Angsana New" w:hAnsi="Angsana New"/>
          <w:sz w:val="28"/>
          <w:szCs w:val="28"/>
        </w:rPr>
        <w:t xml:space="preserve">2567 </w:t>
      </w:r>
      <w:r w:rsidRPr="00546788">
        <w:rPr>
          <w:rFonts w:ascii="Angsana New" w:hAnsi="Angsana New"/>
          <w:sz w:val="28"/>
          <w:szCs w:val="28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546788">
        <w:rPr>
          <w:rFonts w:ascii="Angsana New" w:hAnsi="Angsana New"/>
          <w:sz w:val="28"/>
          <w:szCs w:val="28"/>
        </w:rPr>
        <w:t xml:space="preserve">47,969,865 </w:t>
      </w:r>
      <w:r w:rsidRPr="00546788">
        <w:rPr>
          <w:rFonts w:ascii="Angsana New" w:hAnsi="Angsana New"/>
          <w:sz w:val="28"/>
          <w:szCs w:val="28"/>
          <w:cs/>
        </w:rPr>
        <w:t xml:space="preserve">บาท (โดยการตัดหุ้นสามัญที่ยังไม่ได้ออกจำหน่ายจำนวน </w:t>
      </w:r>
      <w:r w:rsidRPr="00546788">
        <w:rPr>
          <w:rFonts w:ascii="Angsana New" w:hAnsi="Angsana New"/>
          <w:sz w:val="28"/>
          <w:szCs w:val="28"/>
        </w:rPr>
        <w:t xml:space="preserve">191,879,460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บาท) จากเดิม </w:t>
      </w:r>
      <w:r w:rsidRPr="00546788">
        <w:rPr>
          <w:rFonts w:ascii="Angsana New" w:hAnsi="Angsana New"/>
          <w:sz w:val="28"/>
          <w:szCs w:val="28"/>
        </w:rPr>
        <w:t xml:space="preserve">287,846,277 </w:t>
      </w:r>
      <w:r w:rsidRPr="00546788">
        <w:rPr>
          <w:rFonts w:ascii="Angsana New" w:hAnsi="Angsana New"/>
          <w:sz w:val="28"/>
          <w:szCs w:val="28"/>
          <w:cs/>
        </w:rPr>
        <w:t xml:space="preserve">บาทเป็น </w:t>
      </w:r>
      <w:r w:rsidRPr="00546788">
        <w:rPr>
          <w:rFonts w:ascii="Angsana New" w:hAnsi="Angsana New"/>
          <w:sz w:val="28"/>
          <w:szCs w:val="28"/>
        </w:rPr>
        <w:t xml:space="preserve">239,876,412 </w:t>
      </w:r>
      <w:r w:rsidRPr="00546788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Pr="00546788">
        <w:rPr>
          <w:rFonts w:ascii="Angsana New" w:hAnsi="Angsana New"/>
          <w:sz w:val="28"/>
          <w:szCs w:val="28"/>
        </w:rPr>
        <w:t xml:space="preserve">959,505,648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 และ (ข) การเพิ่มทุนจดทะเบียนของบริษัทจำนวน </w:t>
      </w:r>
      <w:r w:rsidRPr="00546788">
        <w:rPr>
          <w:rFonts w:ascii="Angsana New" w:hAnsi="Angsana New"/>
          <w:sz w:val="28"/>
          <w:szCs w:val="28"/>
        </w:rPr>
        <w:t xml:space="preserve">119,938,206 </w:t>
      </w:r>
      <w:r w:rsidRPr="00546788">
        <w:rPr>
          <w:rFonts w:ascii="Angsana New" w:hAnsi="Angsana New"/>
          <w:sz w:val="28"/>
          <w:szCs w:val="28"/>
          <w:cs/>
        </w:rPr>
        <w:t xml:space="preserve">บาท (จากเดิม </w:t>
      </w:r>
      <w:r w:rsidRPr="00546788">
        <w:rPr>
          <w:rFonts w:ascii="Angsana New" w:hAnsi="Angsana New"/>
          <w:sz w:val="28"/>
          <w:szCs w:val="28"/>
        </w:rPr>
        <w:t xml:space="preserve">239,876,412 </w:t>
      </w:r>
      <w:r w:rsidRPr="00546788">
        <w:rPr>
          <w:rFonts w:ascii="Angsana New" w:hAnsi="Angsana New"/>
          <w:sz w:val="28"/>
          <w:szCs w:val="28"/>
          <w:cs/>
        </w:rPr>
        <w:t xml:space="preserve">บาทเป็น </w:t>
      </w:r>
      <w:r w:rsidRPr="00546788">
        <w:rPr>
          <w:rFonts w:ascii="Angsana New" w:hAnsi="Angsana New"/>
          <w:sz w:val="28"/>
          <w:szCs w:val="28"/>
        </w:rPr>
        <w:t xml:space="preserve">359,814,618 </w:t>
      </w:r>
      <w:r w:rsidRPr="00546788">
        <w:rPr>
          <w:rFonts w:ascii="Angsana New" w:hAnsi="Angsana New"/>
          <w:sz w:val="28"/>
          <w:szCs w:val="28"/>
          <w:cs/>
        </w:rPr>
        <w:t xml:space="preserve">บาท) โดยการออกหุ้นสามัญเพิ่มทุนจำนวน </w:t>
      </w:r>
      <w:r w:rsidRPr="00546788">
        <w:rPr>
          <w:rFonts w:ascii="Angsana New" w:hAnsi="Angsana New"/>
          <w:sz w:val="28"/>
          <w:szCs w:val="28"/>
        </w:rPr>
        <w:t xml:space="preserve">479,752,824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 และจัดสรรหุ้นสามัญเพิ่มทุนดังกล่าวเพื่อรองรับการออกใบสำคัญแสดงสิทธิซื้อหุ้นสามัญ </w:t>
      </w:r>
      <w:r w:rsidRPr="00546788">
        <w:rPr>
          <w:rFonts w:ascii="Angsana New" w:hAnsi="Angsana New"/>
          <w:sz w:val="28"/>
          <w:szCs w:val="28"/>
        </w:rPr>
        <w:t xml:space="preserve">ECF-W5 </w:t>
      </w:r>
      <w:r w:rsidRPr="00546788">
        <w:rPr>
          <w:rFonts w:ascii="Angsana New" w:hAnsi="Angsana New"/>
          <w:sz w:val="28"/>
          <w:szCs w:val="28"/>
          <w:cs/>
        </w:rPr>
        <w:t xml:space="preserve">จำนวน </w:t>
      </w:r>
      <w:r w:rsidRPr="00546788">
        <w:rPr>
          <w:rFonts w:ascii="Angsana New" w:hAnsi="Angsana New"/>
          <w:sz w:val="28"/>
          <w:szCs w:val="28"/>
        </w:rPr>
        <w:t xml:space="preserve">479,752,824 </w:t>
      </w:r>
      <w:r w:rsidRPr="00546788">
        <w:rPr>
          <w:rFonts w:ascii="Angsana New" w:hAnsi="Angsana New"/>
          <w:sz w:val="28"/>
          <w:szCs w:val="28"/>
          <w:cs/>
        </w:rPr>
        <w:t xml:space="preserve">หน่วยตามที่กล่าวไว้ในหัวข้อใบสำคัญแสดงสิทธิ บริษัทได้จดทะเบียนการลดทุนและการเพิ่มทุนจดทะเบียนกับกระทรวงพาณิชย์เมื่อวันที่ </w:t>
      </w:r>
      <w:r w:rsidRPr="00546788">
        <w:rPr>
          <w:rFonts w:ascii="Angsana New" w:hAnsi="Angsana New"/>
          <w:sz w:val="28"/>
          <w:szCs w:val="28"/>
        </w:rPr>
        <w:t xml:space="preserve">18 </w:t>
      </w:r>
      <w:r w:rsidRPr="00546788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546788">
        <w:rPr>
          <w:rFonts w:ascii="Angsana New" w:hAnsi="Angsana New"/>
          <w:sz w:val="28"/>
          <w:szCs w:val="28"/>
        </w:rPr>
        <w:t xml:space="preserve">2567 </w:t>
      </w:r>
      <w:r w:rsidRPr="00546788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546788">
        <w:rPr>
          <w:rFonts w:ascii="Angsana New" w:hAnsi="Angsana New"/>
          <w:sz w:val="28"/>
          <w:szCs w:val="28"/>
        </w:rPr>
        <w:t xml:space="preserve">19 </w:t>
      </w:r>
      <w:r w:rsidRPr="00546788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546788">
        <w:rPr>
          <w:rFonts w:ascii="Angsana New" w:hAnsi="Angsana New"/>
          <w:sz w:val="28"/>
          <w:szCs w:val="28"/>
        </w:rPr>
        <w:t xml:space="preserve">2567 </w:t>
      </w:r>
      <w:r w:rsidRPr="00546788">
        <w:rPr>
          <w:rFonts w:ascii="Angsana New" w:hAnsi="Angsana New"/>
          <w:sz w:val="28"/>
          <w:szCs w:val="28"/>
          <w:cs/>
        </w:rPr>
        <w:t>ตามลำดับ</w:t>
      </w:r>
    </w:p>
    <w:p w14:paraId="6FB3BC92" w14:textId="77777777" w:rsidR="00672470" w:rsidRPr="00546788" w:rsidRDefault="00672470" w:rsidP="000E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BF9FBC0" w14:textId="706AF6D8" w:rsidR="00672470" w:rsidRDefault="00672470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46788">
        <w:rPr>
          <w:rFonts w:ascii="Angsana New" w:hAnsi="Angsana New"/>
          <w:sz w:val="28"/>
          <w:szCs w:val="28"/>
          <w:cs/>
        </w:rPr>
        <w:t>ในที่ประชุมวิสามัญผู้ถือหุ้น</w:t>
      </w:r>
      <w:r w:rsidRPr="00546788">
        <w:rPr>
          <w:rFonts w:ascii="Angsana New" w:hAnsi="Angsana New"/>
          <w:sz w:val="28"/>
          <w:szCs w:val="28"/>
        </w:rPr>
        <w:t xml:space="preserve"> (1/2568) </w:t>
      </w:r>
      <w:r w:rsidRPr="0054678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46788">
        <w:rPr>
          <w:rFonts w:ascii="Angsana New" w:hAnsi="Angsana New"/>
          <w:sz w:val="28"/>
          <w:szCs w:val="28"/>
        </w:rPr>
        <w:t xml:space="preserve">5 </w:t>
      </w:r>
      <w:r w:rsidRPr="00546788">
        <w:rPr>
          <w:rFonts w:ascii="Angsana New" w:hAnsi="Angsana New"/>
          <w:sz w:val="28"/>
          <w:szCs w:val="28"/>
          <w:cs/>
        </w:rPr>
        <w:t xml:space="preserve">มีนาคม </w:t>
      </w:r>
      <w:r w:rsidRPr="00546788">
        <w:rPr>
          <w:rFonts w:ascii="Angsana New" w:hAnsi="Angsana New"/>
          <w:sz w:val="28"/>
          <w:szCs w:val="28"/>
        </w:rPr>
        <w:t xml:space="preserve">2568 </w:t>
      </w:r>
      <w:r w:rsidRPr="00546788">
        <w:rPr>
          <w:rFonts w:ascii="Angsana New" w:hAnsi="Angsana New"/>
          <w:sz w:val="28"/>
          <w:szCs w:val="28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546788">
        <w:rPr>
          <w:rFonts w:ascii="Angsana New" w:hAnsi="Angsana New"/>
          <w:sz w:val="28"/>
          <w:szCs w:val="28"/>
        </w:rPr>
        <w:t xml:space="preserve">2,517.75 </w:t>
      </w:r>
      <w:r w:rsidRPr="00546788">
        <w:rPr>
          <w:rFonts w:ascii="Angsana New" w:hAnsi="Angsana New"/>
          <w:sz w:val="28"/>
          <w:szCs w:val="28"/>
          <w:cs/>
        </w:rPr>
        <w:t xml:space="preserve">บาท (โดยการตัดหุ้นสามัญที่ยังไม่ได้ออกจำหน่ายจำนวน </w:t>
      </w:r>
      <w:r w:rsidR="00AD42B4" w:rsidRPr="00546788">
        <w:rPr>
          <w:rFonts w:ascii="Angsana New" w:hAnsi="Angsana New"/>
          <w:sz w:val="28"/>
          <w:szCs w:val="28"/>
        </w:rPr>
        <w:t>10,071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บาท) จากเดิม </w:t>
      </w:r>
      <w:r w:rsidR="00AD42B4" w:rsidRPr="00546788">
        <w:rPr>
          <w:rFonts w:ascii="Angsana New" w:hAnsi="Angsana New"/>
          <w:sz w:val="28"/>
          <w:szCs w:val="28"/>
        </w:rPr>
        <w:t>359,814,618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บาทเป็น </w:t>
      </w:r>
      <w:r w:rsidR="00AD42B4" w:rsidRPr="00546788">
        <w:rPr>
          <w:rFonts w:ascii="Angsana New" w:hAnsi="Angsana New"/>
          <w:sz w:val="28"/>
          <w:szCs w:val="28"/>
        </w:rPr>
        <w:t>359,812,100.25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4C43B4" w:rsidRPr="00546788">
        <w:rPr>
          <w:rFonts w:ascii="Angsana New" w:hAnsi="Angsana New"/>
          <w:sz w:val="28"/>
          <w:szCs w:val="28"/>
        </w:rPr>
        <w:t>1,439,248,401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 และ (ข) การเพิ่มทุนจดทะเบียนของบริษัทจำนวน </w:t>
      </w:r>
      <w:r w:rsidR="004C43B4" w:rsidRPr="00546788">
        <w:rPr>
          <w:rFonts w:ascii="Angsana New" w:hAnsi="Angsana New"/>
          <w:sz w:val="28"/>
          <w:szCs w:val="28"/>
        </w:rPr>
        <w:t>75,000,000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บาท (จากเดิม </w:t>
      </w:r>
      <w:r w:rsidR="004C43B4" w:rsidRPr="00546788">
        <w:rPr>
          <w:rFonts w:ascii="Angsana New" w:hAnsi="Angsana New"/>
          <w:sz w:val="28"/>
          <w:szCs w:val="28"/>
        </w:rPr>
        <w:t>359,812,100.25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บาทเป็น </w:t>
      </w:r>
      <w:r w:rsidR="004C43B4" w:rsidRPr="00546788">
        <w:rPr>
          <w:rFonts w:ascii="Angsana New" w:hAnsi="Angsana New"/>
          <w:sz w:val="28"/>
          <w:szCs w:val="28"/>
        </w:rPr>
        <w:t>434,812,100.25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บาท) โดยการออกหุ้นสามัญเพิ่มทุนจำนวน </w:t>
      </w:r>
      <w:r w:rsidR="004C43B4" w:rsidRPr="00546788">
        <w:rPr>
          <w:rFonts w:ascii="Angsana New" w:hAnsi="Angsana New"/>
          <w:sz w:val="28"/>
          <w:szCs w:val="28"/>
        </w:rPr>
        <w:t>300</w:t>
      </w:r>
      <w:r w:rsidRPr="00546788">
        <w:rPr>
          <w:rFonts w:ascii="Angsana New" w:hAnsi="Angsana New"/>
          <w:sz w:val="28"/>
          <w:szCs w:val="28"/>
        </w:rPr>
        <w:t>,</w:t>
      </w:r>
      <w:r w:rsidR="004C43B4" w:rsidRPr="00546788">
        <w:rPr>
          <w:rFonts w:ascii="Angsana New" w:hAnsi="Angsana New"/>
          <w:sz w:val="28"/>
          <w:szCs w:val="28"/>
        </w:rPr>
        <w:t>000</w:t>
      </w:r>
      <w:r w:rsidRPr="00546788">
        <w:rPr>
          <w:rFonts w:ascii="Angsana New" w:hAnsi="Angsana New"/>
          <w:sz w:val="28"/>
          <w:szCs w:val="28"/>
        </w:rPr>
        <w:t>,</w:t>
      </w:r>
      <w:r w:rsidR="004C43B4" w:rsidRPr="00546788">
        <w:rPr>
          <w:rFonts w:ascii="Angsana New" w:hAnsi="Angsana New"/>
          <w:sz w:val="28"/>
          <w:szCs w:val="28"/>
        </w:rPr>
        <w:t>000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46788">
        <w:rPr>
          <w:rFonts w:ascii="Angsana New" w:hAnsi="Angsana New"/>
          <w:sz w:val="28"/>
          <w:szCs w:val="28"/>
        </w:rPr>
        <w:t xml:space="preserve">0.25 </w:t>
      </w:r>
      <w:r w:rsidRPr="00546788">
        <w:rPr>
          <w:rFonts w:ascii="Angsana New" w:hAnsi="Angsana New"/>
          <w:sz w:val="28"/>
          <w:szCs w:val="28"/>
          <w:cs/>
        </w:rPr>
        <w:t xml:space="preserve">บาท </w:t>
      </w:r>
      <w:r w:rsidR="00E82052" w:rsidRPr="00546788">
        <w:rPr>
          <w:rFonts w:ascii="Angsana New" w:hAnsi="Angsana New" w:hint="cs"/>
          <w:sz w:val="28"/>
          <w:szCs w:val="28"/>
          <w:cs/>
        </w:rPr>
        <w:t>และจัดสรรหุ้นสามัญเพิ่มทุนดังกล่าวเพื่อรองรับการออกและเสนอขายหุ้นให้แก่บุคคลในวงจำกัด</w:t>
      </w:r>
      <w:r w:rsidR="00E82052" w:rsidRPr="00546788">
        <w:rPr>
          <w:rFonts w:ascii="Angsana New" w:hAnsi="Angsana New"/>
          <w:sz w:val="28"/>
          <w:szCs w:val="28"/>
          <w:cs/>
        </w:rPr>
        <w:t xml:space="preserve"> (</w:t>
      </w:r>
      <w:r w:rsidR="00E82052" w:rsidRPr="00546788">
        <w:rPr>
          <w:rFonts w:ascii="Angsana New" w:hAnsi="Angsana New"/>
          <w:sz w:val="28"/>
          <w:szCs w:val="28"/>
        </w:rPr>
        <w:t>Private Placement</w:t>
      </w:r>
      <w:r w:rsidR="00FD05C8">
        <w:rPr>
          <w:rFonts w:ascii="Angsana New" w:hAnsi="Angsana New"/>
          <w:sz w:val="28"/>
          <w:szCs w:val="28"/>
        </w:rPr>
        <w:t xml:space="preserve"> “PP”</w:t>
      </w:r>
      <w:r w:rsidR="00E82052" w:rsidRPr="00546788">
        <w:rPr>
          <w:rFonts w:ascii="Angsana New" w:hAnsi="Angsana New"/>
          <w:sz w:val="28"/>
          <w:szCs w:val="28"/>
        </w:rPr>
        <w:t xml:space="preserve">) </w:t>
      </w:r>
      <w:r w:rsidR="00E82052" w:rsidRPr="00546788">
        <w:rPr>
          <w:rFonts w:ascii="Angsana New" w:hAnsi="Angsana New" w:hint="cs"/>
          <w:sz w:val="28"/>
          <w:szCs w:val="28"/>
          <w:cs/>
        </w:rPr>
        <w:t>คิดเป็นร้อยละ</w:t>
      </w:r>
      <w:r w:rsidR="003A3481">
        <w:rPr>
          <w:rFonts w:ascii="Angsana New" w:hAnsi="Angsana New"/>
          <w:sz w:val="28"/>
          <w:szCs w:val="28"/>
        </w:rPr>
        <w:t xml:space="preserve"> 23.82</w:t>
      </w:r>
      <w:r w:rsidR="00E82052" w:rsidRPr="00546788">
        <w:rPr>
          <w:rFonts w:ascii="Angsana New" w:hAnsi="Angsana New"/>
          <w:sz w:val="28"/>
          <w:szCs w:val="28"/>
          <w:cs/>
        </w:rPr>
        <w:t xml:space="preserve"> </w:t>
      </w:r>
      <w:r w:rsidR="00E82052" w:rsidRPr="00546788">
        <w:rPr>
          <w:rFonts w:ascii="Angsana New" w:hAnsi="Angsana New" w:hint="cs"/>
          <w:sz w:val="28"/>
          <w:szCs w:val="28"/>
          <w:cs/>
        </w:rPr>
        <w:t>ของจำนวนหุ้นที่จะออกและจำหน่ายทั้งหมดของบริษัทหลังจากการทำ</w:t>
      </w:r>
      <w:r w:rsidR="00E82052" w:rsidRPr="00546788">
        <w:rPr>
          <w:rFonts w:ascii="Angsana New" w:hAnsi="Angsana New"/>
          <w:sz w:val="28"/>
          <w:szCs w:val="28"/>
          <w:cs/>
        </w:rPr>
        <w:t xml:space="preserve"> </w:t>
      </w:r>
      <w:r w:rsidR="00E82052" w:rsidRPr="00546788">
        <w:rPr>
          <w:rFonts w:ascii="Angsana New" w:hAnsi="Angsana New"/>
          <w:sz w:val="28"/>
          <w:szCs w:val="28"/>
        </w:rPr>
        <w:t>PP</w:t>
      </w:r>
      <w:r w:rsidRPr="00546788">
        <w:rPr>
          <w:rFonts w:ascii="Angsana New" w:hAnsi="Angsana New"/>
          <w:sz w:val="28"/>
          <w:szCs w:val="28"/>
          <w:cs/>
        </w:rPr>
        <w:t xml:space="preserve"> </w:t>
      </w:r>
      <w:bookmarkStart w:id="1" w:name="_Hlk196993550"/>
      <w:r w:rsidRPr="00546788">
        <w:rPr>
          <w:rFonts w:ascii="Angsana New" w:hAnsi="Angsana New"/>
          <w:sz w:val="28"/>
          <w:szCs w:val="28"/>
          <w:cs/>
        </w:rPr>
        <w:t xml:space="preserve">บริษัทได้จดทะเบียนการลดทุนและการเพิ่มทุนจดทะเบียนกับกระทรวงพาณิชย์เมื่อวันที่ </w:t>
      </w:r>
      <w:r w:rsidR="005E680C" w:rsidRPr="00546788">
        <w:rPr>
          <w:rFonts w:ascii="Angsana New" w:hAnsi="Angsana New"/>
          <w:sz w:val="28"/>
          <w:szCs w:val="28"/>
        </w:rPr>
        <w:t>5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="001D4E98" w:rsidRPr="00546788">
        <w:rPr>
          <w:rFonts w:ascii="Angsana New" w:hAnsi="Angsana New"/>
          <w:sz w:val="28"/>
          <w:szCs w:val="28"/>
          <w:cs/>
        </w:rPr>
        <w:t xml:space="preserve">มีนาคม </w:t>
      </w:r>
      <w:r w:rsidR="001D4E98" w:rsidRPr="00546788">
        <w:rPr>
          <w:rFonts w:ascii="Angsana New" w:hAnsi="Angsana New"/>
          <w:sz w:val="28"/>
          <w:szCs w:val="28"/>
        </w:rPr>
        <w:t>2568</w:t>
      </w:r>
      <w:bookmarkEnd w:id="1"/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>และวันที่</w:t>
      </w:r>
      <w:r w:rsidR="005E680C" w:rsidRPr="00546788">
        <w:rPr>
          <w:rFonts w:ascii="Angsana New" w:hAnsi="Angsana New"/>
          <w:sz w:val="28"/>
          <w:szCs w:val="28"/>
        </w:rPr>
        <w:t xml:space="preserve"> 6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="001D4E98" w:rsidRPr="00546788">
        <w:rPr>
          <w:rFonts w:ascii="Angsana New" w:hAnsi="Angsana New"/>
          <w:sz w:val="28"/>
          <w:szCs w:val="28"/>
          <w:cs/>
        </w:rPr>
        <w:t xml:space="preserve">มีนาคม </w:t>
      </w:r>
      <w:r w:rsidR="001D4E98" w:rsidRPr="00546788">
        <w:rPr>
          <w:rFonts w:ascii="Angsana New" w:hAnsi="Angsana New"/>
          <w:sz w:val="28"/>
          <w:szCs w:val="28"/>
        </w:rPr>
        <w:t>2568</w:t>
      </w:r>
      <w:r w:rsidRPr="00546788">
        <w:rPr>
          <w:rFonts w:ascii="Angsana New" w:hAnsi="Angsana New"/>
          <w:sz w:val="28"/>
          <w:szCs w:val="28"/>
        </w:rPr>
        <w:t xml:space="preserve"> </w:t>
      </w:r>
      <w:r w:rsidRPr="00546788">
        <w:rPr>
          <w:rFonts w:ascii="Angsana New" w:hAnsi="Angsana New"/>
          <w:sz w:val="28"/>
          <w:szCs w:val="28"/>
          <w:cs/>
        </w:rPr>
        <w:t>ตามลำดับ</w:t>
      </w:r>
    </w:p>
    <w:p w14:paraId="3359539C" w14:textId="77777777" w:rsidR="00747980" w:rsidRPr="00546788" w:rsidRDefault="00747980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70F8A3" w14:textId="77777777" w:rsidR="002354FC" w:rsidRPr="008D2AC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D2AC5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</w:t>
      </w:r>
    </w:p>
    <w:p w14:paraId="5EFF5456" w14:textId="77777777" w:rsidR="002354FC" w:rsidRPr="008D2AC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5C6F4731" w14:textId="731D2352" w:rsidR="002354FC" w:rsidRPr="008D2AC5" w:rsidRDefault="002354FC" w:rsidP="002354FC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8D2AC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D2AC5">
        <w:rPr>
          <w:rFonts w:ascii="Angsana New" w:hAnsi="Angsana New"/>
          <w:sz w:val="28"/>
          <w:szCs w:val="28"/>
          <w:lang w:val="en-US"/>
        </w:rPr>
        <w:t>30</w:t>
      </w:r>
      <w:r w:rsidRPr="008D2AC5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D2AC5">
        <w:rPr>
          <w:rFonts w:ascii="Angsana New" w:hAnsi="Angsana New"/>
          <w:sz w:val="28"/>
          <w:szCs w:val="28"/>
          <w:lang w:val="en-US"/>
        </w:rPr>
        <w:t>2567</w:t>
      </w:r>
      <w:r w:rsidRPr="008D2AC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D2AC5">
        <w:rPr>
          <w:rFonts w:ascii="Angsana New" w:eastAsia="Cordia New" w:hAnsi="Angsana New"/>
          <w:sz w:val="28"/>
          <w:szCs w:val="28"/>
          <w:cs/>
        </w:rPr>
        <w:t>บริษัทได้</w:t>
      </w:r>
      <w:r w:rsidRPr="008D2AC5">
        <w:rPr>
          <w:rFonts w:ascii="Angsana New" w:hAnsi="Angsana New"/>
          <w:sz w:val="28"/>
          <w:szCs w:val="28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8D2AC5">
        <w:rPr>
          <w:rFonts w:ascii="Angsana New" w:hAnsi="Angsana New"/>
          <w:sz w:val="28"/>
          <w:szCs w:val="28"/>
          <w:lang w:val="en-US"/>
        </w:rPr>
        <w:t>5</w:t>
      </w:r>
      <w:r w:rsidRPr="008D2AC5">
        <w:rPr>
          <w:rFonts w:ascii="Angsana New" w:hAnsi="Angsana New"/>
          <w:sz w:val="28"/>
          <w:szCs w:val="28"/>
          <w:cs/>
        </w:rPr>
        <w:t xml:space="preserve">”) จำนวน </w:t>
      </w:r>
      <w:r w:rsidRPr="008D2AC5">
        <w:rPr>
          <w:rFonts w:ascii="Angsana New" w:hAnsi="Angsana New"/>
          <w:sz w:val="28"/>
          <w:szCs w:val="28"/>
          <w:lang w:val="en-US"/>
        </w:rPr>
        <w:t>479,742,753</w:t>
      </w:r>
      <w:r w:rsidRPr="008D2AC5">
        <w:rPr>
          <w:rFonts w:ascii="Angsana New" w:hAnsi="Angsana New"/>
          <w:sz w:val="28"/>
          <w:szCs w:val="28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8D2AC5">
        <w:rPr>
          <w:rFonts w:ascii="Angsana New" w:hAnsi="Angsana New"/>
          <w:sz w:val="28"/>
          <w:szCs w:val="28"/>
          <w:lang w:val="en-US"/>
        </w:rPr>
        <w:t>2</w:t>
      </w:r>
      <w:r w:rsidRPr="008D2AC5">
        <w:rPr>
          <w:rFonts w:ascii="Angsana New" w:hAnsi="Angsana New"/>
          <w:sz w:val="28"/>
          <w:szCs w:val="28"/>
          <w:cs/>
        </w:rPr>
        <w:t xml:space="preserve"> หุ้นต่อใบสำคัญแสดงสิทธิ </w:t>
      </w:r>
      <w:r w:rsidRPr="008D2AC5">
        <w:rPr>
          <w:rFonts w:ascii="Angsana New" w:hAnsi="Angsana New"/>
          <w:sz w:val="28"/>
          <w:szCs w:val="28"/>
          <w:lang w:val="en-US"/>
        </w:rPr>
        <w:t>1</w:t>
      </w:r>
      <w:r w:rsidRPr="008D2AC5">
        <w:rPr>
          <w:rFonts w:ascii="Angsana New" w:hAnsi="Angsana New"/>
          <w:sz w:val="28"/>
          <w:szCs w:val="28"/>
          <w:cs/>
        </w:rPr>
        <w:t xml:space="preserve"> หน่วยโดยมีรายละเอียดของใบสำคัญแสดงสิทธิดังนี้</w:t>
      </w:r>
    </w:p>
    <w:p w14:paraId="340B14C5" w14:textId="77777777" w:rsidR="002354FC" w:rsidRPr="008D2AC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2354FC" w:rsidRPr="008D2AC5" w14:paraId="00ED2C19" w14:textId="77777777" w:rsidTr="008F197C">
        <w:tc>
          <w:tcPr>
            <w:tcW w:w="2538" w:type="dxa"/>
          </w:tcPr>
          <w:p w14:paraId="2828879C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35E72E6F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ใบสำคัญแสดงสิทธิ 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 </w:t>
            </w:r>
          </w:p>
        </w:tc>
      </w:tr>
      <w:tr w:rsidR="002354FC" w:rsidRPr="008D2AC5" w14:paraId="6F78B17F" w14:textId="77777777" w:rsidTr="008F197C">
        <w:tc>
          <w:tcPr>
            <w:tcW w:w="2538" w:type="dxa"/>
          </w:tcPr>
          <w:p w14:paraId="25C17168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092870B6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354FC" w:rsidRPr="008D2AC5" w14:paraId="4C43C8E5" w14:textId="77777777" w:rsidTr="008F197C">
        <w:tc>
          <w:tcPr>
            <w:tcW w:w="2538" w:type="dxa"/>
          </w:tcPr>
          <w:p w14:paraId="043E4040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633390B8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>0.55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บาทต่อหุ้น </w:t>
            </w:r>
          </w:p>
        </w:tc>
      </w:tr>
      <w:tr w:rsidR="002354FC" w:rsidRPr="008D2AC5" w14:paraId="10BCB412" w14:textId="77777777" w:rsidTr="008F197C">
        <w:tc>
          <w:tcPr>
            <w:tcW w:w="2538" w:type="dxa"/>
          </w:tcPr>
          <w:p w14:paraId="5F7EE22A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21B75175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2354FC" w:rsidRPr="008D2AC5" w14:paraId="00DFFE84" w14:textId="77777777" w:rsidTr="008F197C">
        <w:tc>
          <w:tcPr>
            <w:tcW w:w="2538" w:type="dxa"/>
          </w:tcPr>
          <w:p w14:paraId="3254E3B7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7DB0C0C3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พฤศจิกายน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2567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ครั้งซึ่งจะตรงกับวันที่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2568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กรกฎาคม </w:t>
            </w: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2354FC" w:rsidRPr="008D2AC5" w14:paraId="0DF19B1F" w14:textId="77777777" w:rsidTr="008F197C">
        <w:tc>
          <w:tcPr>
            <w:tcW w:w="2538" w:type="dxa"/>
          </w:tcPr>
          <w:p w14:paraId="2C33C33B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58D56787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354FC" w:rsidRPr="008D2AC5" w14:paraId="6D1261AA" w14:textId="77777777" w:rsidTr="008F197C">
        <w:tc>
          <w:tcPr>
            <w:tcW w:w="2538" w:type="dxa"/>
          </w:tcPr>
          <w:p w14:paraId="08D8B3CE" w14:textId="77777777" w:rsidR="002354FC" w:rsidRPr="008D2AC5" w:rsidRDefault="002354FC" w:rsidP="00235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7C769A82" w14:textId="77777777" w:rsidR="002354FC" w:rsidRPr="008D2AC5" w:rsidRDefault="002354FC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2AC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D2AC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75399B15" w14:textId="77777777" w:rsidR="002354FC" w:rsidRPr="008D2AC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3DFF7D39" w14:textId="77777777" w:rsidR="002354FC" w:rsidRPr="008D2AC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8D2AC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D2AC5">
        <w:rPr>
          <w:rFonts w:ascii="Angsana New" w:hAnsi="Angsana New"/>
          <w:sz w:val="28"/>
          <w:szCs w:val="28"/>
        </w:rPr>
        <w:t xml:space="preserve">14 </w:t>
      </w:r>
      <w:r w:rsidRPr="008D2AC5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D2AC5">
        <w:rPr>
          <w:rFonts w:ascii="Angsana New" w:hAnsi="Angsana New"/>
          <w:sz w:val="28"/>
          <w:szCs w:val="28"/>
        </w:rPr>
        <w:t>2567</w:t>
      </w:r>
      <w:r w:rsidRPr="008D2AC5">
        <w:rPr>
          <w:rFonts w:ascii="Angsana New" w:hAnsi="Angsana New"/>
          <w:sz w:val="28"/>
          <w:szCs w:val="28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 (ECF-W</w:t>
      </w:r>
      <w:r w:rsidRPr="008D2AC5">
        <w:rPr>
          <w:rFonts w:ascii="Angsana New" w:hAnsi="Angsana New"/>
          <w:sz w:val="28"/>
          <w:szCs w:val="28"/>
        </w:rPr>
        <w:t>5</w:t>
      </w:r>
      <w:r w:rsidRPr="008D2AC5">
        <w:rPr>
          <w:rFonts w:ascii="Angsana New" w:hAnsi="Angsana New"/>
          <w:sz w:val="28"/>
          <w:szCs w:val="28"/>
          <w:cs/>
        </w:rPr>
        <w:t xml:space="preserve">) จำนวน </w:t>
      </w:r>
      <w:r w:rsidRPr="008D2AC5">
        <w:rPr>
          <w:rFonts w:ascii="Angsana New" w:hAnsi="Angsana New"/>
          <w:sz w:val="28"/>
          <w:szCs w:val="28"/>
        </w:rPr>
        <w:t>479,742,753</w:t>
      </w:r>
      <w:r w:rsidRPr="008D2AC5">
        <w:rPr>
          <w:rFonts w:ascii="Angsana New" w:hAnsi="Angsana New"/>
          <w:sz w:val="28"/>
          <w:szCs w:val="28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8D2AC5">
        <w:rPr>
          <w:rFonts w:ascii="Angsana New" w:hAnsi="Angsana New"/>
          <w:sz w:val="28"/>
          <w:szCs w:val="28"/>
        </w:rPr>
        <w:t xml:space="preserve">15 </w:t>
      </w:r>
      <w:r w:rsidRPr="008D2AC5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D2AC5">
        <w:rPr>
          <w:rFonts w:ascii="Angsana New" w:hAnsi="Angsana New"/>
          <w:sz w:val="28"/>
          <w:szCs w:val="28"/>
        </w:rPr>
        <w:t>2567</w:t>
      </w:r>
      <w:r w:rsidRPr="008D2AC5">
        <w:rPr>
          <w:rFonts w:ascii="Angsana New" w:hAnsi="Angsana New"/>
          <w:sz w:val="28"/>
          <w:szCs w:val="28"/>
          <w:cs/>
        </w:rPr>
        <w:t xml:space="preserve"> เป็นต้นไป</w:t>
      </w:r>
    </w:p>
    <w:p w14:paraId="41703F45" w14:textId="25A54E57" w:rsidR="001D4E98" w:rsidRPr="008D2AC5" w:rsidRDefault="001D4E98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5BA460C" w14:textId="218A65EC" w:rsidR="001D4E98" w:rsidRPr="008D2AC5" w:rsidRDefault="001D4E98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8D2AC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D2AC5">
        <w:rPr>
          <w:rFonts w:ascii="Angsana New" w:hAnsi="Angsana New"/>
          <w:sz w:val="28"/>
          <w:szCs w:val="28"/>
        </w:rPr>
        <w:t xml:space="preserve">31 </w:t>
      </w:r>
      <w:r w:rsidRPr="008D2AC5">
        <w:rPr>
          <w:rFonts w:ascii="Angsana New" w:hAnsi="Angsana New"/>
          <w:sz w:val="28"/>
          <w:szCs w:val="28"/>
          <w:cs/>
        </w:rPr>
        <w:t xml:space="preserve">มีนาคม </w:t>
      </w:r>
      <w:r w:rsidRPr="008D2AC5">
        <w:rPr>
          <w:rFonts w:ascii="Angsana New" w:hAnsi="Angsana New"/>
          <w:sz w:val="28"/>
          <w:szCs w:val="28"/>
        </w:rPr>
        <w:t xml:space="preserve">2568 </w:t>
      </w:r>
      <w:r w:rsidRPr="008D2AC5">
        <w:rPr>
          <w:rFonts w:ascii="Angsana New" w:hAnsi="Angsana New"/>
          <w:sz w:val="28"/>
          <w:szCs w:val="28"/>
          <w:cs/>
        </w:rPr>
        <w:t>ไม่มีผู้มาใช้สิทธิ</w:t>
      </w:r>
      <w:r w:rsidR="00B02974" w:rsidRPr="008D2AC5">
        <w:rPr>
          <w:rFonts w:ascii="Angsana New" w:hAnsi="Angsana New"/>
          <w:sz w:val="28"/>
          <w:szCs w:val="28"/>
          <w:cs/>
        </w:rPr>
        <w:t xml:space="preserve">ใบสำคัญแสดงสิทธิซื้อหุ้นสามัญเพิ่มทุน </w:t>
      </w:r>
      <w:r w:rsidR="00B02974" w:rsidRPr="008D2AC5">
        <w:rPr>
          <w:rFonts w:ascii="Angsana New" w:hAnsi="Angsana New"/>
          <w:sz w:val="28"/>
          <w:szCs w:val="28"/>
        </w:rPr>
        <w:t>ECF-W5</w:t>
      </w:r>
    </w:p>
    <w:p w14:paraId="0CC540A1" w14:textId="77777777" w:rsidR="00D335B1" w:rsidRPr="008D2AC5" w:rsidRDefault="00D335B1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3349844" w14:textId="2A32496F" w:rsidR="009D08F9" w:rsidRPr="008D2AC5" w:rsidRDefault="00477D9C" w:rsidP="009D08F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D2AC5">
        <w:rPr>
          <w:rFonts w:ascii="Angsana New" w:hAnsi="Angsana New"/>
          <w:b/>
          <w:bCs/>
          <w:sz w:val="28"/>
          <w:szCs w:val="28"/>
          <w:cs/>
        </w:rPr>
        <w:t>ภาษีเงินได้ สินทรัพย์ภาษีเงินได้รอการตัดบัญชีและหนี้สินภาษีเงินได้รอการตัดบัญชี</w:t>
      </w:r>
    </w:p>
    <w:p w14:paraId="73C258A5" w14:textId="77777777" w:rsidR="009D08F9" w:rsidRPr="008D2AC5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1CF9A05" w14:textId="74C660AF" w:rsidR="009D08F9" w:rsidRPr="008D2AC5" w:rsidRDefault="009D08F9" w:rsidP="009D08F9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8"/>
          <w:szCs w:val="28"/>
        </w:rPr>
      </w:pPr>
      <w:r w:rsidRPr="008D2AC5">
        <w:rPr>
          <w:rFonts w:ascii="Angsana New" w:hAnsi="Angsana New"/>
          <w:sz w:val="28"/>
          <w:szCs w:val="28"/>
          <w:cs/>
        </w:rPr>
        <w:t xml:space="preserve">ภาษีเงินได้นิติบุคคลที่บันทึกเป็นรายได้สำหรับงวดสามเดือนสิ้นสุดวันที่ </w:t>
      </w:r>
      <w:r w:rsidRPr="008D2AC5">
        <w:rPr>
          <w:rFonts w:ascii="Angsana New" w:hAnsi="Angsana New"/>
          <w:sz w:val="28"/>
          <w:szCs w:val="28"/>
        </w:rPr>
        <w:t>31</w:t>
      </w:r>
      <w:r w:rsidRPr="008D2AC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D2AC5">
        <w:rPr>
          <w:rFonts w:ascii="Angsana New" w:hAnsi="Angsana New"/>
          <w:sz w:val="28"/>
          <w:szCs w:val="28"/>
        </w:rPr>
        <w:t>256</w:t>
      </w:r>
      <w:r w:rsidR="00477D9C" w:rsidRPr="008D2AC5">
        <w:rPr>
          <w:rFonts w:ascii="Angsana New" w:hAnsi="Angsana New"/>
          <w:sz w:val="28"/>
          <w:szCs w:val="28"/>
        </w:rPr>
        <w:t>8</w:t>
      </w:r>
      <w:r w:rsidRPr="008D2AC5">
        <w:rPr>
          <w:rFonts w:ascii="Angsana New" w:hAnsi="Angsana New"/>
          <w:sz w:val="28"/>
          <w:szCs w:val="28"/>
          <w:cs/>
        </w:rPr>
        <w:t xml:space="preserve"> และ </w:t>
      </w:r>
      <w:r w:rsidRPr="008D2AC5">
        <w:rPr>
          <w:rFonts w:ascii="Angsana New" w:hAnsi="Angsana New"/>
          <w:sz w:val="28"/>
          <w:szCs w:val="28"/>
        </w:rPr>
        <w:t>256</w:t>
      </w:r>
      <w:r w:rsidR="00477D9C" w:rsidRPr="008D2AC5">
        <w:rPr>
          <w:rFonts w:ascii="Angsana New" w:hAnsi="Angsana New"/>
          <w:sz w:val="28"/>
          <w:szCs w:val="28"/>
        </w:rPr>
        <w:t>7</w:t>
      </w:r>
      <w:r w:rsidRPr="008D2AC5">
        <w:rPr>
          <w:rFonts w:ascii="Angsana New" w:hAnsi="Angsana New"/>
          <w:sz w:val="28"/>
          <w:szCs w:val="28"/>
        </w:rPr>
        <w:t xml:space="preserve"> </w:t>
      </w:r>
      <w:r w:rsidRPr="008D2AC5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tbl>
      <w:tblPr>
        <w:tblStyle w:val="TableGrid"/>
        <w:tblW w:w="9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191"/>
        <w:gridCol w:w="236"/>
        <w:gridCol w:w="1191"/>
        <w:gridCol w:w="236"/>
        <w:gridCol w:w="1191"/>
        <w:gridCol w:w="238"/>
        <w:gridCol w:w="1191"/>
      </w:tblGrid>
      <w:tr w:rsidR="007C2102" w:rsidRPr="008D2AC5" w14:paraId="77F42709" w14:textId="77777777" w:rsidTr="008F197C">
        <w:tc>
          <w:tcPr>
            <w:tcW w:w="4309" w:type="dxa"/>
          </w:tcPr>
          <w:p w14:paraId="237D4BED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4" w:type="dxa"/>
            <w:gridSpan w:val="7"/>
            <w:tcBorders>
              <w:bottom w:val="single" w:sz="4" w:space="0" w:color="auto"/>
            </w:tcBorders>
          </w:tcPr>
          <w:p w14:paraId="18D67FDE" w14:textId="51065D6D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C2102" w:rsidRPr="008D2AC5" w14:paraId="271AD9D9" w14:textId="77777777" w:rsidTr="008F197C">
        <w:tc>
          <w:tcPr>
            <w:tcW w:w="4309" w:type="dxa"/>
          </w:tcPr>
          <w:p w14:paraId="6C8A77BB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3DB1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EB7369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76141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2102" w:rsidRPr="008D2AC5" w14:paraId="0470DD71" w14:textId="77777777" w:rsidTr="008F197C">
        <w:tc>
          <w:tcPr>
            <w:tcW w:w="4309" w:type="dxa"/>
          </w:tcPr>
          <w:p w14:paraId="4C242E80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18C815" w14:textId="53215282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C09078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E72FFF8" w14:textId="53109374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D2A5A8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82A12B2" w14:textId="151B161B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11C0976" w14:textId="7777777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BA3C2B0" w14:textId="6A67EFE7" w:rsidR="007C2102" w:rsidRPr="008D2AC5" w:rsidRDefault="007C2102" w:rsidP="008F197C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2AC5" w:rsidRPr="008D2AC5" w14:paraId="1197C348" w14:textId="77777777" w:rsidTr="008F197C">
        <w:tc>
          <w:tcPr>
            <w:tcW w:w="4309" w:type="dxa"/>
          </w:tcPr>
          <w:p w14:paraId="78EBE322" w14:textId="2EEB46D5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C757A34" w14:textId="2032A6A1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236" w:type="dxa"/>
            <w:vAlign w:val="bottom"/>
          </w:tcPr>
          <w:p w14:paraId="11DDD145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5B1F646" w14:textId="4A8A242A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36" w:type="dxa"/>
            <w:vAlign w:val="bottom"/>
          </w:tcPr>
          <w:p w14:paraId="1741835F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7597FDF" w14:textId="6A8C8A76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F8B55DE" w14:textId="77777777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F6A06E8" w14:textId="378EE2FC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2AC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D2AC5" w:rsidRPr="008D2AC5" w14:paraId="2CA14F5D" w14:textId="77777777" w:rsidTr="006F14B9">
        <w:tc>
          <w:tcPr>
            <w:tcW w:w="4309" w:type="dxa"/>
            <w:vAlign w:val="bottom"/>
          </w:tcPr>
          <w:p w14:paraId="062B6233" w14:textId="64C887A0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91" w:type="dxa"/>
            <w:vAlign w:val="bottom"/>
          </w:tcPr>
          <w:p w14:paraId="4962E51D" w14:textId="522F245C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(1,539)</w:t>
            </w:r>
          </w:p>
        </w:tc>
        <w:tc>
          <w:tcPr>
            <w:tcW w:w="236" w:type="dxa"/>
          </w:tcPr>
          <w:p w14:paraId="71FC7847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D9F2776" w14:textId="260EF6F5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(5,659)</w:t>
            </w:r>
          </w:p>
        </w:tc>
        <w:tc>
          <w:tcPr>
            <w:tcW w:w="236" w:type="dxa"/>
          </w:tcPr>
          <w:p w14:paraId="5DB9DAD1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E0C74FE" w14:textId="2CA8C90E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(1,474)</w:t>
            </w:r>
          </w:p>
        </w:tc>
        <w:tc>
          <w:tcPr>
            <w:tcW w:w="238" w:type="dxa"/>
          </w:tcPr>
          <w:p w14:paraId="7EF111C8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14419E0" w14:textId="3857D3D6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(5,613)</w:t>
            </w:r>
          </w:p>
        </w:tc>
      </w:tr>
      <w:tr w:rsidR="008D2AC5" w:rsidRPr="008D2AC5" w14:paraId="61A4AB19" w14:textId="77777777" w:rsidTr="006F14B9">
        <w:tc>
          <w:tcPr>
            <w:tcW w:w="4309" w:type="dxa"/>
            <w:vAlign w:val="bottom"/>
          </w:tcPr>
          <w:p w14:paraId="436E63F9" w14:textId="1B184B27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CFE2DD8" w14:textId="7592CE43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(2,349)</w:t>
            </w:r>
          </w:p>
        </w:tc>
        <w:tc>
          <w:tcPr>
            <w:tcW w:w="236" w:type="dxa"/>
          </w:tcPr>
          <w:p w14:paraId="3E31ACA8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2B9862C" w14:textId="62E44539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8D2AC5">
              <w:rPr>
                <w:rFonts w:ascii="Angsana New" w:hAnsi="Angsana New"/>
                <w:sz w:val="28"/>
                <w:szCs w:val="28"/>
              </w:rPr>
              <w:t xml:space="preserve">(  </w:t>
            </w:r>
            <w:proofErr w:type="gramEnd"/>
            <w:r w:rsidRPr="008D2AC5">
              <w:rPr>
                <w:rFonts w:ascii="Angsana New" w:hAnsi="Angsana New"/>
                <w:sz w:val="28"/>
                <w:szCs w:val="28"/>
              </w:rPr>
              <w:t xml:space="preserve"> 369)</w:t>
            </w:r>
          </w:p>
        </w:tc>
        <w:tc>
          <w:tcPr>
            <w:tcW w:w="236" w:type="dxa"/>
          </w:tcPr>
          <w:p w14:paraId="725CF0FE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2962426" w14:textId="6235DF0C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(2,349)</w:t>
            </w:r>
          </w:p>
        </w:tc>
        <w:tc>
          <w:tcPr>
            <w:tcW w:w="238" w:type="dxa"/>
          </w:tcPr>
          <w:p w14:paraId="04F5CAF5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477C3F0" w14:textId="62F15106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8D2AC5">
              <w:rPr>
                <w:rFonts w:ascii="Angsana New" w:hAnsi="Angsana New"/>
                <w:sz w:val="28"/>
                <w:szCs w:val="28"/>
              </w:rPr>
              <w:t xml:space="preserve">(  </w:t>
            </w:r>
            <w:proofErr w:type="gramEnd"/>
            <w:r w:rsidRPr="008D2AC5">
              <w:rPr>
                <w:rFonts w:ascii="Angsana New" w:hAnsi="Angsana New"/>
                <w:sz w:val="28"/>
                <w:szCs w:val="28"/>
              </w:rPr>
              <w:t xml:space="preserve"> 369)</w:t>
            </w:r>
          </w:p>
        </w:tc>
      </w:tr>
      <w:tr w:rsidR="008D2AC5" w:rsidRPr="008D2AC5" w14:paraId="410C1C09" w14:textId="77777777" w:rsidTr="008F197C">
        <w:tc>
          <w:tcPr>
            <w:tcW w:w="4309" w:type="dxa"/>
            <w:vAlign w:val="bottom"/>
          </w:tcPr>
          <w:p w14:paraId="0544C0EB" w14:textId="77777777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ภาษีเงินได้ที่แสดงเป็นรายการกำไรหรือขาดทุนใน</w:t>
            </w:r>
          </w:p>
          <w:p w14:paraId="39A99AE3" w14:textId="77777777" w:rsidR="008D2AC5" w:rsidRPr="008D2AC5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7D40D" w14:textId="1BFFCF50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(3,478)</w:t>
            </w:r>
          </w:p>
        </w:tc>
        <w:tc>
          <w:tcPr>
            <w:tcW w:w="236" w:type="dxa"/>
          </w:tcPr>
          <w:p w14:paraId="537ECB8A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5EA6" w14:textId="28EE6A98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(5,493)</w:t>
            </w:r>
          </w:p>
        </w:tc>
        <w:tc>
          <w:tcPr>
            <w:tcW w:w="236" w:type="dxa"/>
          </w:tcPr>
          <w:p w14:paraId="1362E744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ED0D4" w14:textId="47BABBB5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(3,823)</w:t>
            </w:r>
          </w:p>
        </w:tc>
        <w:tc>
          <w:tcPr>
            <w:tcW w:w="238" w:type="dxa"/>
          </w:tcPr>
          <w:p w14:paraId="6EAE2689" w14:textId="77777777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4796" w14:textId="27D5FD4E" w:rsidR="008D2AC5" w:rsidRPr="008D2AC5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AC5">
              <w:rPr>
                <w:rFonts w:ascii="Angsana New" w:hAnsi="Angsana New"/>
                <w:sz w:val="28"/>
                <w:szCs w:val="28"/>
              </w:rPr>
              <w:t>(5,982)</w:t>
            </w:r>
          </w:p>
        </w:tc>
      </w:tr>
    </w:tbl>
    <w:p w14:paraId="409A6744" w14:textId="399D92AD" w:rsidR="009D08F9" w:rsidRPr="003D030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สินทรัพย์และหนี้สินภาษีเงินได้รอการตัดบัญชีที่แสดงในงบฐานะการเงิน ณ วันที่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F505C9">
        <w:rPr>
          <w:rFonts w:ascii="Angsana New" w:hAnsi="Angsana New"/>
          <w:sz w:val="30"/>
          <w:szCs w:val="30"/>
        </w:rPr>
        <w:t>31</w:t>
      </w:r>
      <w:r w:rsidRPr="003D0302">
        <w:rPr>
          <w:rFonts w:ascii="Angsana New" w:hAnsi="Angsana New"/>
          <w:sz w:val="30"/>
          <w:szCs w:val="30"/>
          <w:cs/>
        </w:rPr>
        <w:t xml:space="preserve"> มีนาคม </w:t>
      </w:r>
      <w:r w:rsidRPr="00F505C9">
        <w:rPr>
          <w:rFonts w:ascii="Angsana New" w:hAnsi="Angsana New"/>
          <w:sz w:val="30"/>
          <w:szCs w:val="30"/>
        </w:rPr>
        <w:t>256</w:t>
      </w:r>
      <w:r w:rsidR="001F2435">
        <w:rPr>
          <w:rFonts w:ascii="Angsana New" w:hAnsi="Angsana New"/>
          <w:sz w:val="30"/>
          <w:szCs w:val="30"/>
        </w:rPr>
        <w:t>8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D0302">
        <w:rPr>
          <w:rFonts w:ascii="Angsana New" w:hAnsi="Angsana New"/>
          <w:sz w:val="30"/>
          <w:szCs w:val="30"/>
        </w:rPr>
        <w:t xml:space="preserve">31 </w:t>
      </w:r>
      <w:r w:rsidRPr="003D030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505C9">
        <w:rPr>
          <w:rFonts w:ascii="Angsana New" w:hAnsi="Angsana New"/>
          <w:sz w:val="30"/>
          <w:szCs w:val="30"/>
        </w:rPr>
        <w:t>256</w:t>
      </w:r>
      <w:r w:rsidR="001F2435">
        <w:rPr>
          <w:rFonts w:ascii="Angsana New" w:hAnsi="Angsana New"/>
          <w:sz w:val="30"/>
          <w:szCs w:val="30"/>
        </w:rPr>
        <w:t>7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9785" w:type="dxa"/>
        <w:tblInd w:w="-18" w:type="dxa"/>
        <w:tblLook w:val="0000" w:firstRow="0" w:lastRow="0" w:firstColumn="0" w:lastColumn="0" w:noHBand="0" w:noVBand="0"/>
      </w:tblPr>
      <w:tblGrid>
        <w:gridCol w:w="4377"/>
        <w:gridCol w:w="1134"/>
        <w:gridCol w:w="255"/>
        <w:gridCol w:w="1175"/>
        <w:gridCol w:w="255"/>
        <w:gridCol w:w="1159"/>
        <w:gridCol w:w="255"/>
        <w:gridCol w:w="1175"/>
      </w:tblGrid>
      <w:tr w:rsidR="002B048B" w:rsidRPr="00746F89" w14:paraId="5E2DD5BB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309A41C8" w14:textId="77777777" w:rsidR="002B048B" w:rsidRPr="00746F89" w:rsidRDefault="002B048B" w:rsidP="008F197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46F8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6A54" w14:textId="77777777" w:rsidR="002B048B" w:rsidRPr="00746F89" w:rsidRDefault="002B048B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B048B" w:rsidRPr="00746F89" w14:paraId="182250FE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1F6D5023" w14:textId="77777777" w:rsidR="002B048B" w:rsidRPr="00746F89" w:rsidRDefault="002B048B" w:rsidP="008F197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80317" w14:textId="77777777" w:rsidR="002B048B" w:rsidRPr="00746F89" w:rsidRDefault="002B048B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B61EC" w14:textId="77777777" w:rsidR="002B048B" w:rsidRPr="00746F89" w:rsidRDefault="002B048B" w:rsidP="008F197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86909" w14:textId="77777777" w:rsidR="002B048B" w:rsidRPr="00746F89" w:rsidRDefault="002B048B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48B" w:rsidRPr="00746F89" w14:paraId="0167BAD8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7789E820" w14:textId="77777777" w:rsidR="002B048B" w:rsidRPr="00746F89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28E8A" w14:textId="77777777" w:rsidR="002B048B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009B1B40" w14:textId="737BD657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1108" w14:textId="77777777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E0635" w14:textId="77777777" w:rsidR="002B048B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61A7553E" w14:textId="1466BF91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220F" w14:textId="77777777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126B9" w14:textId="77777777" w:rsidR="002B048B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60ED80EC" w14:textId="75638225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7D818" w14:textId="77777777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3C4A" w14:textId="77777777" w:rsidR="002B048B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1AA9DBF3" w14:textId="5079E9E1" w:rsidR="002B048B" w:rsidRPr="00746F89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2B048B" w:rsidRPr="00746F89" w14:paraId="57A1A56D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0377A17A" w14:textId="77777777" w:rsidR="002B048B" w:rsidRPr="004F200E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200E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A70DB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74854FD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136C7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CCF4FC0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3627A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655A130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7120" w14:textId="77777777" w:rsidR="002B048B" w:rsidRPr="00746F89" w:rsidRDefault="002B048B" w:rsidP="008F197C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48B" w:rsidRPr="00746F89" w14:paraId="0AA8B750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6F542767" w14:textId="77777777" w:rsidR="002B048B" w:rsidRPr="004F200E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788E56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DF92CB8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6B356083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9C48157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02A2DB46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CC2B8DD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153AC51D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48B" w:rsidRPr="00746F89" w14:paraId="566E01E1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058D405F" w14:textId="77777777" w:rsidR="002B048B" w:rsidRPr="004F200E" w:rsidRDefault="002B048B" w:rsidP="002B048B">
            <w:pPr>
              <w:tabs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EB3ADB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93D9BD4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B8FFDAB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E0340F1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DDF43C0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93713AA" w14:textId="77777777" w:rsidR="002B048B" w:rsidRPr="00746F89" w:rsidRDefault="002B048B" w:rsidP="008F197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0FA1E6D" w14:textId="77777777" w:rsidR="002B048B" w:rsidRPr="00746F89" w:rsidRDefault="002B048B" w:rsidP="008F197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4E7" w:rsidRPr="00746F89" w14:paraId="1F54B427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386BB5FB" w14:textId="77777777" w:rsidR="0031688C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ค่าเผื่อการลดลงของมูลค่าสินค้าคงเหลือที่</w:t>
            </w:r>
            <w:r w:rsidR="0031688C">
              <w:rPr>
                <w:rFonts w:ascii="Angsana New" w:hAnsi="Angsana New"/>
                <w:sz w:val="30"/>
                <w:szCs w:val="30"/>
              </w:rPr>
              <w:tab/>
            </w:r>
            <w:r w:rsidR="0031688C">
              <w:rPr>
                <w:rFonts w:ascii="Angsana New" w:hAnsi="Angsana New"/>
                <w:sz w:val="30"/>
                <w:szCs w:val="30"/>
              </w:rPr>
              <w:tab/>
            </w:r>
          </w:p>
          <w:p w14:paraId="554AFD1D" w14:textId="53A14DFC" w:rsidR="008474E7" w:rsidRPr="00746F89" w:rsidRDefault="0031688C" w:rsidP="00316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474E7" w:rsidRPr="00746F89">
              <w:rPr>
                <w:rFonts w:ascii="Angsana New" w:hAnsi="Angsana New"/>
                <w:sz w:val="30"/>
                <w:szCs w:val="30"/>
                <w:cs/>
              </w:rPr>
              <w:t>เคลื่อนไหวช้าและเสื่อมสภาพ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8DD1C59" w14:textId="512F1F7D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16,608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59561DE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1ED84BD4" w14:textId="180EFE6F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AE1D71C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637DE" w14:textId="1B872A31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16,608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A9A32AB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589676B4" w14:textId="5D0A3364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</w:tr>
      <w:tr w:rsidR="008474E7" w:rsidRPr="00746F89" w14:paraId="743ABBC3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0F901111" w14:textId="77777777" w:rsidR="008474E7" w:rsidRPr="00746F89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EB64F0" w14:textId="17D7D82D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14,064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58C01A8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17288C42" w14:textId="4B20C694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9998E21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E4CC5" w14:textId="2B6A6268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12,765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B041807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171AA50E" w14:textId="39187B39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12,352</w:t>
            </w:r>
          </w:p>
        </w:tc>
      </w:tr>
      <w:tr w:rsidR="008474E7" w:rsidRPr="00746F89" w14:paraId="6A14522A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0C421217" w14:textId="77777777" w:rsidR="008474E7" w:rsidRPr="00746F89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DBCC5B5" w14:textId="126E2D3C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DF9AA4A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5E06A42F" w14:textId="12BCEDE4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FD58DF8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43656" w14:textId="2B4E09FF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29579E0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1B71714D" w14:textId="49B2BFF2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8474E7" w:rsidRPr="00746F89" w14:paraId="17DB3BCC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28A10221" w14:textId="77777777" w:rsidR="008474E7" w:rsidRPr="00746F89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3DB82E8" w14:textId="10ECC395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6,738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739CCBB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5F700297" w14:textId="72E3EE35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72040D5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40D62" w14:textId="6BE249C9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6,738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86258EC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5FFA13EC" w14:textId="1D6AA99D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8474E7" w:rsidRPr="00746F89" w14:paraId="08AE0BDE" w14:textId="77777777" w:rsidTr="00CC4384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5091CCA3" w14:textId="77777777" w:rsidR="008474E7" w:rsidRPr="002B048B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B048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46466A8" w14:textId="6617E559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C2DB8D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06D839E" w14:textId="1704351B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45F249B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C30D8" w14:textId="63358F2A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BBA7C7A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5C461C06" w14:textId="47BC6700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</w:tr>
      <w:tr w:rsidR="008474E7" w:rsidRPr="00746F89" w14:paraId="7F7D7976" w14:textId="77777777" w:rsidTr="00CC4384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1809F687" w14:textId="3AB1FCC2" w:rsidR="008474E7" w:rsidRPr="002B048B" w:rsidRDefault="00FF7A3C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8474E7" w:rsidRPr="002B048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1435955" w14:textId="3DC6665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4,315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FC6E5E0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C6D8D9B" w14:textId="247A27C1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1DE34E0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F2661" w14:textId="18C234DF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8902924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3D8702A6" w14:textId="1CD1A916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4,093</w:t>
            </w:r>
          </w:p>
        </w:tc>
      </w:tr>
      <w:tr w:rsidR="008474E7" w:rsidRPr="00746F89" w14:paraId="6CF8CF4F" w14:textId="77777777" w:rsidTr="00CC4384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0BA997EF" w14:textId="77777777" w:rsidR="008474E7" w:rsidRPr="002B048B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B048B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4366D3E" w14:textId="7F50FDBB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7098697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037D2900" w14:textId="160DCC4F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39A85D1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C9233" w14:textId="6D73171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F5157F7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0EA8635E" w14:textId="55C5AC3E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</w:tr>
      <w:tr w:rsidR="008474E7" w:rsidRPr="00746F89" w14:paraId="43DD66E1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2035F274" w14:textId="77777777" w:rsidR="008474E7" w:rsidRPr="002B048B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B04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FD38" w14:textId="6122DEE0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7D92636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BA96E" w14:textId="4F43777B" w:rsidR="008474E7" w:rsidRPr="008474E7" w:rsidRDefault="008474E7" w:rsidP="001A3FB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EBFA332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4A4E2" w14:textId="4A51C590" w:rsidR="008474E7" w:rsidRPr="008474E7" w:rsidRDefault="008474E7" w:rsidP="008474E7">
            <w:pPr>
              <w:pStyle w:val="NoSpacing"/>
              <w:tabs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74E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69650E4" w14:textId="77777777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9E5B0" w14:textId="575D6514" w:rsidR="008474E7" w:rsidRPr="008474E7" w:rsidRDefault="008474E7" w:rsidP="008474E7">
            <w:pPr>
              <w:pStyle w:val="NoSpacing"/>
              <w:tabs>
                <w:tab w:val="left" w:pos="683"/>
              </w:tabs>
              <w:spacing w:line="240" w:lineRule="atLeast"/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74E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474E7" w:rsidRPr="00746F89" w14:paraId="7AC9171F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1FC0ACB1" w14:textId="77777777" w:rsidR="008474E7" w:rsidRPr="00746F8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DCBCE" w14:textId="11CD1F9A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121,772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F707EF1" w14:textId="77777777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2CCFA" w14:textId="6DDEFEE7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120,233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13E5C1A" w14:textId="77777777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01DA6" w14:textId="6FDE8A06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120,094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25E38BB" w14:textId="77777777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617" w14:textId="30E83FBE" w:rsidR="008474E7" w:rsidRPr="008474E7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118,620</w:t>
            </w:r>
          </w:p>
        </w:tc>
      </w:tr>
      <w:tr w:rsidR="004F200E" w:rsidRPr="00746F89" w14:paraId="2CAF77E0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39D023E4" w14:textId="77777777" w:rsidR="004F200E" w:rsidRPr="004F200E" w:rsidRDefault="004F200E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4F200E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0FDB920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0B3A531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6D514DB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78DE28C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938F3E7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8F1E1C0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126E4DE8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00E" w:rsidRPr="00746F89" w14:paraId="15255484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6296A7DC" w14:textId="77777777" w:rsidR="004F200E" w:rsidRPr="004F200E" w:rsidRDefault="004F200E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8B29ACF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6E9C2A8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50DD5722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64A4B8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E0FF9DD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5F17703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B6FA54D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00E" w:rsidRPr="00746F89" w14:paraId="2D350C57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542801C0" w14:textId="77777777" w:rsidR="004F200E" w:rsidRPr="004F200E" w:rsidRDefault="004F200E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2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ค่าใช้จ่ายทางบัญชีหรือรายได้ทางภาษี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DD80CA0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46922DB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506ADF09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EFB2DF1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51E4FF0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ED9EC7" w14:textId="77777777" w:rsidR="004F200E" w:rsidRPr="008474E7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04F1040D" w14:textId="77777777" w:rsidR="004F200E" w:rsidRPr="008474E7" w:rsidRDefault="004F200E" w:rsidP="004F200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4E7" w:rsidRPr="00746F89" w14:paraId="0034A3C8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6727201F" w14:textId="77777777" w:rsidR="008474E7" w:rsidRPr="00746F89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84024" w14:textId="1717D7C9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3,328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1A115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D9412" w14:textId="7045BADB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65088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C2AA8" w14:textId="2B9F346C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3,328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D19D0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435E6" w14:textId="74A465B8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</w:tr>
      <w:tr w:rsidR="008474E7" w:rsidRPr="00746F89" w14:paraId="24093715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7E7BE05B" w14:textId="77777777" w:rsidR="008474E7" w:rsidRPr="00746F89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B05CF" w14:textId="08BDE602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ABD13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46AE0" w14:textId="2E6A6713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4FF93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D68F7" w14:textId="15AAEE20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B0BF44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A6975A" w14:textId="4C341E43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8474E7" w:rsidRPr="00746F89" w14:paraId="7CEABC21" w14:textId="77777777" w:rsidTr="008D2AC5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1092DCE0" w14:textId="77777777" w:rsidR="008474E7" w:rsidRPr="00746F89" w:rsidRDefault="008474E7" w:rsidP="008474E7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03259" w14:textId="782D7FBD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6D086A47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E21FFF" w14:textId="1A9D0DB1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5BF283BA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46DC9" w14:textId="597E01C3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1E46B20" w14:textId="77777777" w:rsidR="008474E7" w:rsidRPr="008474E7" w:rsidRDefault="008474E7" w:rsidP="008474E7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EE5975" w14:textId="0AD7E6AB" w:rsidR="008474E7" w:rsidRPr="008474E7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74E7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</w:tr>
    </w:tbl>
    <w:p w14:paraId="7E787BFC" w14:textId="77777777" w:rsidR="009D08F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53D4E7D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32CF88C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77E079D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EDE7A70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E7CFCF3" w14:textId="77777777" w:rsidR="009D08F9" w:rsidRPr="009D08F9" w:rsidRDefault="009D08F9" w:rsidP="009D08F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D08F9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2C00E699" w14:textId="77777777" w:rsidR="009D08F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399B39C6" w14:textId="0F556673" w:rsidR="009D08F9" w:rsidRPr="004A64E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4A64E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130431A1" w14:textId="77777777" w:rsidR="009D08F9" w:rsidRPr="00C3289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22F0B905" w14:textId="46252CCA" w:rsidR="009D08F9" w:rsidRPr="004A64E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Pr="004A64E9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Pr="004A64E9">
        <w:rPr>
          <w:rFonts w:ascii="Angsana New" w:hAnsi="Angsana New"/>
          <w:sz w:val="30"/>
          <w:szCs w:val="30"/>
        </w:rPr>
        <w:t>31</w:t>
      </w:r>
      <w:r w:rsidRPr="004A64E9">
        <w:rPr>
          <w:rFonts w:ascii="Angsana New" w:hAnsi="Angsana New"/>
          <w:sz w:val="30"/>
          <w:szCs w:val="30"/>
          <w:cs/>
        </w:rPr>
        <w:t xml:space="preserve"> มีนาคม </w:t>
      </w:r>
      <w:r w:rsidRPr="004A64E9">
        <w:rPr>
          <w:rFonts w:ascii="Angsana New" w:hAnsi="Angsana New"/>
          <w:sz w:val="30"/>
          <w:szCs w:val="30"/>
        </w:rPr>
        <w:t>256</w:t>
      </w:r>
      <w:r w:rsidR="00AA5364">
        <w:rPr>
          <w:rFonts w:ascii="Angsana New" w:hAnsi="Angsana New"/>
          <w:sz w:val="30"/>
          <w:szCs w:val="30"/>
        </w:rPr>
        <w:t>8</w:t>
      </w:r>
      <w:r w:rsidRPr="004A64E9">
        <w:rPr>
          <w:rFonts w:ascii="Angsana New" w:hAnsi="Angsana New"/>
          <w:sz w:val="30"/>
          <w:szCs w:val="30"/>
          <w:cs/>
        </w:rPr>
        <w:t xml:space="preserve"> และ </w:t>
      </w:r>
      <w:r w:rsidRPr="004A64E9">
        <w:rPr>
          <w:rFonts w:ascii="Angsana New" w:hAnsi="Angsana New"/>
          <w:sz w:val="30"/>
          <w:szCs w:val="30"/>
        </w:rPr>
        <w:t>256</w:t>
      </w:r>
      <w:r w:rsidR="00AA5364">
        <w:rPr>
          <w:rFonts w:ascii="Angsana New" w:hAnsi="Angsana New"/>
          <w:sz w:val="30"/>
          <w:szCs w:val="30"/>
        </w:rPr>
        <w:t>7</w:t>
      </w:r>
      <w:r w:rsidRPr="004A64E9">
        <w:rPr>
          <w:rFonts w:ascii="Angsana New" w:hAnsi="Angsana New"/>
          <w:sz w:val="30"/>
          <w:szCs w:val="30"/>
          <w:cs/>
        </w:rPr>
        <w:t xml:space="preserve"> 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4A64E9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ในระหว่างงวดซึ่งแสดงการคำนวณได้ดังนี้</w:t>
      </w:r>
    </w:p>
    <w:p w14:paraId="07F6ABE4" w14:textId="77777777" w:rsidR="009D08F9" w:rsidRPr="00C3289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9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52"/>
        <w:gridCol w:w="1020"/>
        <w:gridCol w:w="284"/>
        <w:gridCol w:w="1020"/>
        <w:gridCol w:w="283"/>
        <w:gridCol w:w="1020"/>
        <w:gridCol w:w="283"/>
        <w:gridCol w:w="1021"/>
      </w:tblGrid>
      <w:tr w:rsidR="009D08F9" w:rsidRPr="004A64E9" w14:paraId="617361F2" w14:textId="77777777" w:rsidTr="008F197C">
        <w:trPr>
          <w:cantSplit/>
        </w:trPr>
        <w:tc>
          <w:tcPr>
            <w:tcW w:w="5052" w:type="dxa"/>
          </w:tcPr>
          <w:p w14:paraId="1D2D10B6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4E6E983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9926CD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37242A4" w14:textId="77777777" w:rsidR="009D08F9" w:rsidRPr="004A64E9" w:rsidRDefault="009D08F9" w:rsidP="008F197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8F9" w:rsidRPr="004A64E9" w14:paraId="640B0D37" w14:textId="77777777" w:rsidTr="008F197C">
        <w:trPr>
          <w:cantSplit/>
        </w:trPr>
        <w:tc>
          <w:tcPr>
            <w:tcW w:w="5052" w:type="dxa"/>
          </w:tcPr>
          <w:p w14:paraId="22816EFC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A8B8CDE" w14:textId="4E263710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AA536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6A7F9E4" w14:textId="7777777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52A601D" w14:textId="4E7ACC4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AA536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5B632E5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9CB466B" w14:textId="6DB425D1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AA536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6595ECB" w14:textId="7777777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D968F7B" w14:textId="4B27FA03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AA536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74E7" w:rsidRPr="004A64E9" w14:paraId="1F929F44" w14:textId="77777777" w:rsidTr="008F197C">
        <w:trPr>
          <w:cantSplit/>
        </w:trPr>
        <w:tc>
          <w:tcPr>
            <w:tcW w:w="5052" w:type="dxa"/>
          </w:tcPr>
          <w:p w14:paraId="1706E547" w14:textId="4CE2E743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9696A7" w14:textId="2B8F0B1B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72,256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21E77E8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5EAE736" w14:textId="4A5C29E1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16,850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FB4B3B1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25E8C88" w14:textId="4AA6706A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1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76,288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042015F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F3B4352" w14:textId="1B20BBE5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28,444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474E7" w:rsidRPr="004A64E9" w14:paraId="5ECDC4D1" w14:textId="77777777" w:rsidTr="008F197C">
        <w:trPr>
          <w:cantSplit/>
          <w:trHeight w:val="170"/>
        </w:trPr>
        <w:tc>
          <w:tcPr>
            <w:tcW w:w="5052" w:type="dxa"/>
          </w:tcPr>
          <w:p w14:paraId="56F4AE5F" w14:textId="77777777" w:rsidR="008474E7" w:rsidRPr="005B6193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03D254F9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7127B7F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1882F6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66510AD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E3D999B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1C3ACA91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679EEE0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474E7" w:rsidRPr="004A64E9" w14:paraId="78DF8CA0" w14:textId="77777777" w:rsidTr="008F197C">
        <w:trPr>
          <w:cantSplit/>
        </w:trPr>
        <w:tc>
          <w:tcPr>
            <w:tcW w:w="5052" w:type="dxa"/>
          </w:tcPr>
          <w:p w14:paraId="17045DAB" w14:textId="7777777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D8A3780" w14:textId="65996B50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5A7FDCD3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64774BF" w14:textId="6B7C37AC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2E56CB62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2C53C27" w14:textId="0BF6F436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73A17DEE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15690488" w14:textId="751E300D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</w:tr>
      <w:tr w:rsidR="008474E7" w:rsidRPr="004A64E9" w14:paraId="38F4B4B0" w14:textId="77777777" w:rsidTr="008F197C">
        <w:trPr>
          <w:cantSplit/>
        </w:trPr>
        <w:tc>
          <w:tcPr>
            <w:tcW w:w="5052" w:type="dxa"/>
          </w:tcPr>
          <w:p w14:paraId="3322D14F" w14:textId="77777777" w:rsidR="008474E7" w:rsidRPr="005B6193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9C48EDA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64A92227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7900DA8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7C68B78D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8568E0A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0B93EC2E" w14:textId="77777777" w:rsidR="008474E7" w:rsidRPr="00F00711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4D84C52" w14:textId="77777777" w:rsidR="008474E7" w:rsidRPr="00F00711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474E7" w:rsidRPr="004A64E9" w14:paraId="3A8466B1" w14:textId="77777777" w:rsidTr="008F197C">
        <w:trPr>
          <w:cantSplit/>
        </w:trPr>
        <w:tc>
          <w:tcPr>
            <w:tcW w:w="5052" w:type="dxa"/>
          </w:tcPr>
          <w:p w14:paraId="1EC4A80B" w14:textId="7F3CFC9F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96F7B3E" w14:textId="136D3A67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(0.0753)</w:t>
            </w:r>
          </w:p>
        </w:tc>
        <w:tc>
          <w:tcPr>
            <w:tcW w:w="284" w:type="dxa"/>
            <w:shd w:val="clear" w:color="auto" w:fill="auto"/>
          </w:tcPr>
          <w:p w14:paraId="44D80424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E23B46B" w14:textId="5995A7C6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(0.0176)</w:t>
            </w:r>
          </w:p>
        </w:tc>
        <w:tc>
          <w:tcPr>
            <w:tcW w:w="283" w:type="dxa"/>
            <w:shd w:val="clear" w:color="auto" w:fill="auto"/>
          </w:tcPr>
          <w:p w14:paraId="2ACD3075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CC8CC34" w14:textId="517DA19F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3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(0.0795)</w:t>
            </w:r>
          </w:p>
        </w:tc>
        <w:tc>
          <w:tcPr>
            <w:tcW w:w="283" w:type="dxa"/>
            <w:shd w:val="clear" w:color="auto" w:fill="auto"/>
          </w:tcPr>
          <w:p w14:paraId="5E4E963E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07E6C0F0" w14:textId="368B45D0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(0.0296)</w:t>
            </w:r>
          </w:p>
        </w:tc>
      </w:tr>
    </w:tbl>
    <w:p w14:paraId="0464744A" w14:textId="77777777" w:rsidR="009D08F9" w:rsidRPr="00C3289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14:paraId="1CCDE226" w14:textId="31F29288" w:rsidR="009D08F9" w:rsidRPr="004A64E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4A64E9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14:paraId="2169862D" w14:textId="77777777" w:rsidR="009D08F9" w:rsidRPr="00C3289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684D32EE" w14:textId="7E5BB1B3" w:rsidR="009D08F9" w:rsidRPr="004A64E9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4A64E9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Pr="004A64E9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4A64E9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A64E9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Pr="004A64E9">
        <w:rPr>
          <w:rFonts w:ascii="Angsana New" w:eastAsia="Cordia New" w:hAnsi="Angsana New" w:hint="cs"/>
          <w:sz w:val="30"/>
          <w:szCs w:val="30"/>
        </w:rPr>
        <w:t>31</w:t>
      </w:r>
      <w:r w:rsidRPr="004A64E9">
        <w:rPr>
          <w:rFonts w:ascii="Angsana New" w:eastAsia="Cordia New" w:hAnsi="Angsana New" w:hint="cs"/>
          <w:sz w:val="30"/>
          <w:szCs w:val="30"/>
          <w:cs/>
        </w:rPr>
        <w:t xml:space="preserve"> มีนาคม</w:t>
      </w:r>
      <w:r w:rsidRPr="004A64E9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4A64E9">
        <w:rPr>
          <w:rFonts w:ascii="Angsana New" w:eastAsia="Cordia New" w:hAnsi="Angsana New"/>
          <w:sz w:val="30"/>
          <w:szCs w:val="30"/>
        </w:rPr>
        <w:t>256</w:t>
      </w:r>
      <w:r w:rsidR="00AA5364">
        <w:rPr>
          <w:rFonts w:ascii="Angsana New" w:eastAsia="Cordia New" w:hAnsi="Angsana New"/>
          <w:sz w:val="30"/>
          <w:szCs w:val="30"/>
        </w:rPr>
        <w:t>8</w:t>
      </w:r>
      <w:r w:rsidRPr="004A64E9">
        <w:rPr>
          <w:rFonts w:ascii="Angsana New" w:eastAsia="Cordia New" w:hAnsi="Angsana New"/>
          <w:sz w:val="30"/>
          <w:szCs w:val="30"/>
        </w:rPr>
        <w:t xml:space="preserve"> </w:t>
      </w:r>
      <w:r w:rsidRPr="004A64E9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4A64E9">
        <w:rPr>
          <w:rFonts w:ascii="Angsana New" w:eastAsia="Cordia New" w:hAnsi="Angsana New"/>
          <w:sz w:val="30"/>
          <w:szCs w:val="30"/>
        </w:rPr>
        <w:t>256</w:t>
      </w:r>
      <w:r w:rsidR="00AA5364">
        <w:rPr>
          <w:rFonts w:ascii="Angsana New" w:eastAsia="Cordia New" w:hAnsi="Angsana New"/>
          <w:sz w:val="30"/>
          <w:szCs w:val="30"/>
        </w:rPr>
        <w:t>7</w:t>
      </w:r>
      <w:r w:rsidRPr="004A64E9">
        <w:rPr>
          <w:rFonts w:ascii="Angsana New" w:hAnsi="Angsana New"/>
          <w:sz w:val="30"/>
          <w:szCs w:val="30"/>
        </w:rPr>
        <w:t xml:space="preserve"> </w:t>
      </w:r>
      <w:r w:rsidRPr="004A64E9">
        <w:rPr>
          <w:rFonts w:ascii="Angsana New" w:hAnsi="Angsana New" w:hint="cs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4A64E9"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ได้ดังนี้</w:t>
      </w:r>
    </w:p>
    <w:p w14:paraId="74A7B258" w14:textId="77777777" w:rsidR="009D08F9" w:rsidRPr="00C32892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97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46"/>
        <w:gridCol w:w="1020"/>
        <w:gridCol w:w="284"/>
        <w:gridCol w:w="1020"/>
        <w:gridCol w:w="283"/>
        <w:gridCol w:w="1020"/>
        <w:gridCol w:w="284"/>
        <w:gridCol w:w="1020"/>
      </w:tblGrid>
      <w:tr w:rsidR="009D08F9" w:rsidRPr="004A64E9" w14:paraId="4B80FB3D" w14:textId="77777777" w:rsidTr="008F197C">
        <w:trPr>
          <w:cantSplit/>
        </w:trPr>
        <w:tc>
          <w:tcPr>
            <w:tcW w:w="5046" w:type="dxa"/>
          </w:tcPr>
          <w:p w14:paraId="6071CAA9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0878966E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52FB60E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268047C" w14:textId="77777777" w:rsidR="009D08F9" w:rsidRPr="004A64E9" w:rsidRDefault="009D08F9" w:rsidP="008F197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D08F9" w:rsidRPr="004A64E9" w14:paraId="5635BF01" w14:textId="77777777" w:rsidTr="008F197C">
        <w:trPr>
          <w:cantSplit/>
        </w:trPr>
        <w:tc>
          <w:tcPr>
            <w:tcW w:w="5046" w:type="dxa"/>
          </w:tcPr>
          <w:p w14:paraId="2E33261B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49B691" w14:textId="6BA910C9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5073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5EDD3EF" w14:textId="7777777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FE84A06" w14:textId="271E23F2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50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D6C859F" w14:textId="77777777" w:rsidR="009D08F9" w:rsidRPr="004A64E9" w:rsidRDefault="009D08F9" w:rsidP="008F197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74EFC81" w14:textId="54749F79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5073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C39AF3C" w14:textId="7777777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C0490D9" w14:textId="19F2BAA7" w:rsidR="009D08F9" w:rsidRPr="004A64E9" w:rsidRDefault="009D08F9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 w:rsidR="0050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74E7" w:rsidRPr="004A64E9" w14:paraId="15F7C41A" w14:textId="77777777" w:rsidTr="008F197C">
        <w:trPr>
          <w:cantSplit/>
        </w:trPr>
        <w:tc>
          <w:tcPr>
            <w:tcW w:w="5046" w:type="dxa"/>
          </w:tcPr>
          <w:p w14:paraId="66ED7209" w14:textId="028161E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3E3CB9F5" w14:textId="22D1263A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72,256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AB6BB0E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F32D3C4" w14:textId="1923658C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16,850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2BF2CB37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C6ABB9F" w14:textId="0645A532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76,288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5AC96E8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9261B73" w14:textId="2C234DBC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28,444</w:t>
            </w:r>
            <w:proofErr w:type="gram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474E7" w:rsidRPr="004A64E9" w14:paraId="44901F80" w14:textId="77777777" w:rsidTr="008F197C">
        <w:trPr>
          <w:cantSplit/>
        </w:trPr>
        <w:tc>
          <w:tcPr>
            <w:tcW w:w="5046" w:type="dxa"/>
          </w:tcPr>
          <w:p w14:paraId="5D2ACB32" w14:textId="77777777" w:rsidR="008474E7" w:rsidRPr="001A45C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DC22E61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2D7A2AB0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2C4678C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83" w:type="dxa"/>
          </w:tcPr>
          <w:p w14:paraId="03C535E3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FB0F8A4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33F87BE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7474789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474E7" w:rsidRPr="004A64E9" w14:paraId="12DB8996" w14:textId="77777777" w:rsidTr="008F197C">
        <w:trPr>
          <w:cantSplit/>
        </w:trPr>
        <w:tc>
          <w:tcPr>
            <w:tcW w:w="5046" w:type="dxa"/>
          </w:tcPr>
          <w:p w14:paraId="68153BFA" w14:textId="7777777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11AAD4CB" w14:textId="0FCA757C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61B22398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A0C72BC" w14:textId="2FFB129D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1A9A5B15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2EA504BB" w14:textId="23FB2691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4" w:type="dxa"/>
          </w:tcPr>
          <w:p w14:paraId="0BB33415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74E1BB4E" w14:textId="3876AA05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506</w:t>
            </w:r>
          </w:p>
        </w:tc>
      </w:tr>
      <w:tr w:rsidR="008474E7" w:rsidRPr="004A64E9" w14:paraId="63648611" w14:textId="77777777" w:rsidTr="008F197C">
        <w:trPr>
          <w:cantSplit/>
        </w:trPr>
        <w:tc>
          <w:tcPr>
            <w:tcW w:w="5046" w:type="dxa"/>
          </w:tcPr>
          <w:p w14:paraId="0B3A08DA" w14:textId="7777777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4C724001" w14:textId="7777777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4A64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60E31AA" w14:textId="6509CFBD" w:rsidR="008474E7" w:rsidRPr="004A64E9" w:rsidRDefault="008474E7" w:rsidP="008474E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99435A6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5DB1AEA" w14:textId="51AF0077" w:rsidR="008474E7" w:rsidRPr="004A64E9" w:rsidRDefault="008474E7" w:rsidP="008474E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1A4555C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86B4F70" w14:textId="7503491C" w:rsidR="008474E7" w:rsidRPr="004A64E9" w:rsidRDefault="008474E7" w:rsidP="008474E7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7D34B2F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FF84B11" w14:textId="24A01B80" w:rsidR="008474E7" w:rsidRPr="004A64E9" w:rsidRDefault="008474E7" w:rsidP="008474E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</w:tabs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474E7" w:rsidRPr="004A64E9" w14:paraId="2536AA31" w14:textId="77777777" w:rsidTr="008F197C">
        <w:trPr>
          <w:cantSplit/>
        </w:trPr>
        <w:tc>
          <w:tcPr>
            <w:tcW w:w="5046" w:type="dxa"/>
          </w:tcPr>
          <w:p w14:paraId="2278318A" w14:textId="77777777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8113C2B" w14:textId="4473809E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483E30F0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82FA5" w14:textId="573766FD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  <w:shd w:val="clear" w:color="auto" w:fill="auto"/>
          </w:tcPr>
          <w:p w14:paraId="2A789938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ACFBC" w14:textId="1A18BF78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212049B2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808CE" w14:textId="32BD1FC8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</w:tr>
      <w:tr w:rsidR="008474E7" w:rsidRPr="004A64E9" w14:paraId="35710D53" w14:textId="77777777" w:rsidTr="008F197C">
        <w:trPr>
          <w:cantSplit/>
        </w:trPr>
        <w:tc>
          <w:tcPr>
            <w:tcW w:w="5046" w:type="dxa"/>
          </w:tcPr>
          <w:p w14:paraId="3D2BEE3F" w14:textId="77777777" w:rsidR="008474E7" w:rsidRPr="001A45C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95FB58F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47C52483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1168F34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980A106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6AE22A5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0173E804" w14:textId="77777777" w:rsidR="008474E7" w:rsidRPr="001A45C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6988D49" w14:textId="77777777" w:rsidR="008474E7" w:rsidRPr="001A45C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474E7" w:rsidRPr="004A64E9" w14:paraId="36FBEAA3" w14:textId="77777777" w:rsidTr="008F197C">
        <w:trPr>
          <w:cantSplit/>
        </w:trPr>
        <w:tc>
          <w:tcPr>
            <w:tcW w:w="5046" w:type="dxa"/>
          </w:tcPr>
          <w:p w14:paraId="4D190C5B" w14:textId="2C2CE75C" w:rsidR="008474E7" w:rsidRPr="004A64E9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4FBEBC7" w14:textId="5E746D90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</w:t>
            </w:r>
            <w:r w:rsidR="003971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F9120A3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D9DE3E8" w14:textId="00E37E38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(0.0176)</w:t>
            </w:r>
          </w:p>
        </w:tc>
        <w:tc>
          <w:tcPr>
            <w:tcW w:w="283" w:type="dxa"/>
            <w:shd w:val="clear" w:color="auto" w:fill="auto"/>
          </w:tcPr>
          <w:p w14:paraId="0D3D1B31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C48ED74" w14:textId="10830C39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3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</w:t>
            </w:r>
            <w:r w:rsidR="0031688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3873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31688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4CA865C" w14:textId="77777777" w:rsidR="008474E7" w:rsidRPr="004A64E9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8913DC8" w14:textId="6A26B2BB" w:rsidR="008474E7" w:rsidRPr="004A64E9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-3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(0.0296)</w:t>
            </w:r>
          </w:p>
        </w:tc>
      </w:tr>
    </w:tbl>
    <w:p w14:paraId="3D37B531" w14:textId="58E0754A" w:rsidR="009D08F9" w:rsidRPr="005352E4" w:rsidRDefault="009D08F9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5352E4">
        <w:rPr>
          <w:rFonts w:ascii="Angsana New" w:hAnsi="Angsana New"/>
          <w:cs/>
          <w:lang w:val="en-US"/>
        </w:rPr>
        <w:lastRenderedPageBreak/>
        <w:t xml:space="preserve">ขาดทุนต่อหุ้นปรับลดสำหรับงวดสามเดือนสิ้นสุดวันที่ </w:t>
      </w:r>
      <w:r w:rsidRPr="005352E4">
        <w:rPr>
          <w:rFonts w:ascii="Angsana New" w:hAnsi="Angsana New"/>
          <w:lang w:val="en-US"/>
        </w:rPr>
        <w:t>31</w:t>
      </w:r>
      <w:r w:rsidRPr="005352E4">
        <w:rPr>
          <w:rFonts w:ascii="Angsana New" w:hAnsi="Angsana New"/>
          <w:cs/>
          <w:lang w:val="en-US"/>
        </w:rPr>
        <w:t xml:space="preserve"> มีนาคม </w:t>
      </w:r>
      <w:r w:rsidRPr="005352E4">
        <w:rPr>
          <w:rFonts w:ascii="Angsana New" w:hAnsi="Angsana New"/>
          <w:lang w:val="en-US"/>
        </w:rPr>
        <w:t>256</w:t>
      </w:r>
      <w:r w:rsidR="0009003F" w:rsidRPr="005352E4">
        <w:rPr>
          <w:rFonts w:ascii="Angsana New" w:hAnsi="Angsana New"/>
          <w:lang w:val="en-US"/>
        </w:rPr>
        <w:t>8</w:t>
      </w:r>
      <w:r w:rsidRPr="005352E4">
        <w:rPr>
          <w:rFonts w:ascii="Angsana New" w:hAnsi="Angsana New"/>
          <w:cs/>
          <w:lang w:val="en-US"/>
        </w:rPr>
        <w:t xml:space="preserve"> และ </w:t>
      </w:r>
      <w:r w:rsidRPr="005352E4">
        <w:rPr>
          <w:rFonts w:ascii="Angsana New" w:hAnsi="Angsana New"/>
          <w:lang w:val="en-US"/>
        </w:rPr>
        <w:t>256</w:t>
      </w:r>
      <w:r w:rsidR="0009003F" w:rsidRPr="005352E4">
        <w:rPr>
          <w:rFonts w:ascii="Angsana New" w:hAnsi="Angsana New"/>
          <w:lang w:val="en-US"/>
        </w:rPr>
        <w:t>7</w:t>
      </w:r>
      <w:r w:rsidRPr="005352E4">
        <w:rPr>
          <w:rFonts w:ascii="Angsana New" w:hAnsi="Angsana New"/>
          <w:cs/>
          <w:lang w:val="en-US"/>
        </w:rPr>
        <w:t xml:space="preserve"> มีจำนวนเงินเดียวกันกับขาดทุนต่อหุ้นขั้นพื้นฐานเนื่องจาก</w:t>
      </w:r>
      <w:r w:rsidR="0009003F" w:rsidRPr="005352E4">
        <w:rPr>
          <w:rFonts w:ascii="Angsana New" w:hAnsi="Angsana New"/>
          <w:cs/>
          <w:lang w:val="en-US"/>
        </w:rPr>
        <w:t>ผลการดำเนินงานเป็นขาดทุนซึ่งไม่ก่อให้เกิดการปรับลดของกำไรและ</w:t>
      </w:r>
      <w:r w:rsidRPr="005352E4">
        <w:rPr>
          <w:rFonts w:ascii="Angsana New" w:hAnsi="Angsana New"/>
          <w:cs/>
          <w:lang w:val="en-US"/>
        </w:rPr>
        <w:t>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2A3F705C" w14:textId="77777777" w:rsidR="009D08F9" w:rsidRPr="005352E4" w:rsidRDefault="009D08F9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</w:rPr>
      </w:pPr>
    </w:p>
    <w:p w14:paraId="789260AE" w14:textId="7CE24B2A" w:rsidR="00B21856" w:rsidRPr="005352E4" w:rsidRDefault="00933703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352E4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293DCB6" w14:textId="77777777" w:rsidR="00475F76" w:rsidRPr="005352E4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7025E" w14:textId="3E2BEC8A" w:rsidR="00EF6C95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52E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/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 (</w:t>
      </w:r>
      <w:r w:rsidR="0048512F">
        <w:rPr>
          <w:rFonts w:ascii="Angsana New" w:hAnsi="Angsana New"/>
          <w:sz w:val="30"/>
          <w:szCs w:val="30"/>
        </w:rPr>
        <w:t>1</w:t>
      </w:r>
      <w:r w:rsidRPr="005352E4">
        <w:rPr>
          <w:rFonts w:ascii="Angsana New" w:hAnsi="Angsana New"/>
          <w:sz w:val="30"/>
          <w:szCs w:val="30"/>
          <w:cs/>
        </w:rPr>
        <w:t>) เฟอร์นิเจอร์ไม้และแผ่นไม้ประกอบ (เฟอร์นิเจอร์ไม้ยางและเฟอร์นิเจอร์ไม้ปา</w:t>
      </w:r>
      <w:proofErr w:type="spellStart"/>
      <w:r w:rsidRPr="005352E4">
        <w:rPr>
          <w:rFonts w:ascii="Angsana New" w:hAnsi="Angsana New"/>
          <w:sz w:val="30"/>
          <w:szCs w:val="30"/>
          <w:cs/>
        </w:rPr>
        <w:t>ร์</w:t>
      </w:r>
      <w:proofErr w:type="spellEnd"/>
      <w:r w:rsidRPr="005352E4">
        <w:rPr>
          <w:rFonts w:ascii="Angsana New" w:hAnsi="Angsana New"/>
          <w:sz w:val="30"/>
          <w:szCs w:val="30"/>
          <w:cs/>
        </w:rPr>
        <w:t>ติเค</w:t>
      </w:r>
      <w:proofErr w:type="spellStart"/>
      <w:r w:rsidRPr="005352E4">
        <w:rPr>
          <w:rFonts w:ascii="Angsana New" w:hAnsi="Angsana New"/>
          <w:sz w:val="30"/>
          <w:szCs w:val="30"/>
          <w:cs/>
        </w:rPr>
        <w:t>ิล</w:t>
      </w:r>
      <w:proofErr w:type="spellEnd"/>
      <w:r w:rsidRPr="005352E4">
        <w:rPr>
          <w:rFonts w:ascii="Angsana New" w:hAnsi="Angsana New"/>
          <w:sz w:val="30"/>
          <w:szCs w:val="30"/>
          <w:cs/>
        </w:rPr>
        <w:t>บอร์ด) และ (</w:t>
      </w:r>
      <w:r w:rsidR="0048512F">
        <w:rPr>
          <w:rFonts w:ascii="Angsana New" w:hAnsi="Angsana New"/>
          <w:sz w:val="30"/>
          <w:szCs w:val="30"/>
        </w:rPr>
        <w:t>2</w:t>
      </w:r>
      <w:r w:rsidRPr="005352E4">
        <w:rPr>
          <w:rFonts w:ascii="Angsana New" w:hAnsi="Angsana New"/>
          <w:sz w:val="30"/>
          <w:szCs w:val="30"/>
          <w:cs/>
        </w:rPr>
        <w:t>) ส่วนงานอื่นๆ (เช่น กระดาษปิดผิว ไม้แปรรูปอบแห้ง วัสดุตกแต่งเฟอร์นิเจอร์อื่นๆ การจัดจำหน่ายเฟอร์นิเจอร์ผ่านตัวแทน ธุรกิจพลังงานหมุนเวียนที่ดำเนินงานโดยบริษัทร่วมและธุรกิจให้บริการตรวจสอบอ</w:t>
      </w:r>
      <w:proofErr w:type="spellStart"/>
      <w:r w:rsidRPr="005352E4">
        <w:rPr>
          <w:rFonts w:ascii="Angsana New" w:hAnsi="Angsana New"/>
          <w:sz w:val="30"/>
          <w:szCs w:val="30"/>
          <w:cs/>
        </w:rPr>
        <w:t>ัต</w:t>
      </w:r>
      <w:proofErr w:type="spellEnd"/>
      <w:r w:rsidRPr="005352E4">
        <w:rPr>
          <w:rFonts w:ascii="Angsana New" w:hAnsi="Angsana New"/>
          <w:sz w:val="30"/>
          <w:szCs w:val="30"/>
          <w:cs/>
        </w:rPr>
        <w:t>ลักษณ์ของบริษัทร่วมแห่งใหม่) ในส่วนของธุรกิจการเกษตรของบริษัทย่อย (</w:t>
      </w:r>
      <w:r w:rsidRPr="005352E4">
        <w:rPr>
          <w:rFonts w:ascii="Angsana New" w:hAnsi="Angsana New"/>
          <w:sz w:val="30"/>
          <w:szCs w:val="30"/>
        </w:rPr>
        <w:t xml:space="preserve">VVR) </w:t>
      </w:r>
      <w:r w:rsidRPr="005352E4">
        <w:rPr>
          <w:rFonts w:ascii="Angsana New" w:hAnsi="Angsana New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Pr="005352E4">
        <w:rPr>
          <w:rFonts w:ascii="Angsana New" w:hAnsi="Angsana New"/>
          <w:sz w:val="30"/>
          <w:szCs w:val="30"/>
        </w:rPr>
        <w:t xml:space="preserve">31 </w:t>
      </w:r>
      <w:r w:rsidRPr="005352E4">
        <w:rPr>
          <w:rFonts w:ascii="Angsana New" w:hAnsi="Angsana New"/>
          <w:sz w:val="30"/>
          <w:szCs w:val="30"/>
          <w:cs/>
        </w:rPr>
        <w:t xml:space="preserve">มีนาคม </w:t>
      </w:r>
      <w:r w:rsidRPr="005352E4">
        <w:rPr>
          <w:rFonts w:ascii="Angsana New" w:hAnsi="Angsana New"/>
          <w:sz w:val="30"/>
          <w:szCs w:val="30"/>
        </w:rPr>
        <w:t>2568</w:t>
      </w:r>
      <w:r w:rsidRPr="005352E4">
        <w:rPr>
          <w:rFonts w:ascii="Angsana New" w:hAnsi="Angsana New"/>
          <w:sz w:val="30"/>
          <w:szCs w:val="30"/>
          <w:cs/>
        </w:rPr>
        <w:t xml:space="preserve"> ส่วนผลประกอบการจากธุรกิจพลังงานหมุนเวียนและธุรกิจให้บริการตรวจสอบอ</w:t>
      </w:r>
      <w:proofErr w:type="spellStart"/>
      <w:r w:rsidRPr="005352E4">
        <w:rPr>
          <w:rFonts w:ascii="Angsana New" w:hAnsi="Angsana New"/>
          <w:sz w:val="30"/>
          <w:szCs w:val="30"/>
          <w:cs/>
        </w:rPr>
        <w:t>ัต</w:t>
      </w:r>
      <w:proofErr w:type="spellEnd"/>
      <w:r w:rsidRPr="005352E4">
        <w:rPr>
          <w:rFonts w:ascii="Angsana New" w:hAnsi="Angsana New"/>
          <w:sz w:val="30"/>
          <w:szCs w:val="30"/>
          <w:cs/>
        </w:rPr>
        <w:t xml:space="preserve">ลักษณ์ที่ดำเนินงานโดยบริษัทร่วมและผลประกอบการจากการจัดจำหน่ายเฟอร์นิเจอร์ผ่านตัวแทนในต่างประเทศที่ดำเนินงานโดยการร่วมค้านั้นเป็นรายการส่วนแบ่งกำไรหรือขาดทุนตามที่กล่าวในหมายเหตุ </w:t>
      </w:r>
      <w:r w:rsidRPr="005352E4">
        <w:rPr>
          <w:rFonts w:ascii="Angsana New" w:hAnsi="Angsana New"/>
          <w:sz w:val="30"/>
          <w:szCs w:val="30"/>
        </w:rPr>
        <w:t>7</w:t>
      </w:r>
      <w:r w:rsidRPr="005352E4">
        <w:rPr>
          <w:rFonts w:ascii="Angsana New" w:hAnsi="Angsana New"/>
          <w:sz w:val="30"/>
          <w:szCs w:val="30"/>
          <w:cs/>
        </w:rPr>
        <w:t xml:space="preserve">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ที่กล่าวในหมายเหตุ </w:t>
      </w:r>
      <w:r w:rsidR="009734A6">
        <w:rPr>
          <w:rFonts w:ascii="Angsana New" w:hAnsi="Angsana New"/>
          <w:sz w:val="30"/>
          <w:szCs w:val="30"/>
        </w:rPr>
        <w:t>3</w:t>
      </w:r>
      <w:r w:rsidRPr="005352E4">
        <w:rPr>
          <w:rFonts w:ascii="Angsana New" w:hAnsi="Angsana New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5F72983A" w14:textId="77777777" w:rsidR="00324AF8" w:rsidRPr="005352E4" w:rsidRDefault="00324AF8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8339F0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1B8DF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CB263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13C320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250E10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DCD757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BC70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491AE9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6062"/>
        <w:gridCol w:w="1700"/>
        <w:gridCol w:w="284"/>
        <w:gridCol w:w="1559"/>
      </w:tblGrid>
      <w:tr w:rsidR="00C51924" w:rsidRPr="005352E4" w14:paraId="60539C3F" w14:textId="77777777" w:rsidTr="008F197C">
        <w:trPr>
          <w:tblHeader/>
        </w:trPr>
        <w:tc>
          <w:tcPr>
            <w:tcW w:w="6062" w:type="dxa"/>
            <w:vAlign w:val="bottom"/>
          </w:tcPr>
          <w:p w14:paraId="1D41E625" w14:textId="18B88DD8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firstLine="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14:paraId="0426D204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- </w:t>
            </w:r>
            <w:r w:rsidRPr="005352E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51924" w:rsidRPr="005352E4" w14:paraId="09282210" w14:textId="77777777" w:rsidTr="008F197C">
        <w:trPr>
          <w:tblHeader/>
        </w:trPr>
        <w:tc>
          <w:tcPr>
            <w:tcW w:w="6062" w:type="dxa"/>
            <w:vAlign w:val="bottom"/>
          </w:tcPr>
          <w:p w14:paraId="029E10F4" w14:textId="7B26574E" w:rsidR="00C51924" w:rsidRPr="005352E4" w:rsidRDefault="00D229F0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firstLine="108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21FB" w14:textId="78121916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4" w:type="dxa"/>
            <w:vAlign w:val="bottom"/>
          </w:tcPr>
          <w:p w14:paraId="7E0D5CA5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A81B31" w14:textId="63C789D4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C51924" w:rsidRPr="005352E4" w14:paraId="6D7D8D1A" w14:textId="77777777" w:rsidTr="008F197C">
        <w:tc>
          <w:tcPr>
            <w:tcW w:w="6062" w:type="dxa"/>
            <w:vAlign w:val="bottom"/>
          </w:tcPr>
          <w:p w14:paraId="63AF6B92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BBE9CE0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A95193D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F6072A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352E4" w:rsidRPr="005352E4" w14:paraId="02C89B20" w14:textId="77777777" w:rsidTr="008F197C">
        <w:tc>
          <w:tcPr>
            <w:tcW w:w="6062" w:type="dxa"/>
            <w:vAlign w:val="bottom"/>
          </w:tcPr>
          <w:p w14:paraId="049B1D27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DBA1AA3" w14:textId="4239DC81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95,322</w:t>
            </w:r>
          </w:p>
        </w:tc>
        <w:tc>
          <w:tcPr>
            <w:tcW w:w="284" w:type="dxa"/>
            <w:vAlign w:val="bottom"/>
          </w:tcPr>
          <w:p w14:paraId="779CC544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448AAAD" w14:textId="60CD88B1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357,023</w:t>
            </w:r>
          </w:p>
        </w:tc>
      </w:tr>
      <w:tr w:rsidR="005352E4" w:rsidRPr="005352E4" w14:paraId="1DBBE73C" w14:textId="77777777" w:rsidTr="008F197C">
        <w:tc>
          <w:tcPr>
            <w:tcW w:w="6062" w:type="dxa"/>
            <w:vAlign w:val="bottom"/>
          </w:tcPr>
          <w:p w14:paraId="64F3B9CB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B902A" w14:textId="04C62900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10,700</w:t>
            </w:r>
          </w:p>
        </w:tc>
        <w:tc>
          <w:tcPr>
            <w:tcW w:w="284" w:type="dxa"/>
            <w:vAlign w:val="bottom"/>
          </w:tcPr>
          <w:p w14:paraId="23468FEC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0C2387" w14:textId="4801E98F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20,336</w:t>
            </w:r>
          </w:p>
        </w:tc>
      </w:tr>
      <w:tr w:rsidR="005352E4" w:rsidRPr="005352E4" w14:paraId="7D5B1214" w14:textId="77777777" w:rsidTr="008F197C">
        <w:tc>
          <w:tcPr>
            <w:tcW w:w="6062" w:type="dxa"/>
            <w:vAlign w:val="bottom"/>
          </w:tcPr>
          <w:p w14:paraId="4CA29F92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0756A" w14:textId="00F842DC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106,022</w:t>
            </w:r>
          </w:p>
        </w:tc>
        <w:tc>
          <w:tcPr>
            <w:tcW w:w="284" w:type="dxa"/>
            <w:vAlign w:val="bottom"/>
          </w:tcPr>
          <w:p w14:paraId="79352105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C1E5" w14:textId="0C69E513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377,359</w:t>
            </w:r>
          </w:p>
        </w:tc>
      </w:tr>
      <w:tr w:rsidR="00C51924" w:rsidRPr="005352E4" w14:paraId="5982E54A" w14:textId="77777777" w:rsidTr="008F197C">
        <w:tc>
          <w:tcPr>
            <w:tcW w:w="6062" w:type="dxa"/>
            <w:vAlign w:val="bottom"/>
          </w:tcPr>
          <w:p w14:paraId="4350D08E" w14:textId="2273CD56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700" w:type="dxa"/>
            <w:vAlign w:val="bottom"/>
          </w:tcPr>
          <w:p w14:paraId="0E5DBB3E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CE50354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D8422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5352E4" w:rsidRPr="005352E4" w14:paraId="5E19E97D" w14:textId="77777777" w:rsidTr="008F197C">
        <w:tc>
          <w:tcPr>
            <w:tcW w:w="6062" w:type="dxa"/>
            <w:vAlign w:val="bottom"/>
          </w:tcPr>
          <w:p w14:paraId="0DA33907" w14:textId="05CC85D2" w:rsidR="005352E4" w:rsidRPr="005352E4" w:rsidRDefault="005352E4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-</w:t>
            </w:r>
            <w:r w:rsidRPr="005352E4">
              <w:rPr>
                <w:rFonts w:ascii="Angsana New" w:hAnsi="Angsana New"/>
                <w:sz w:val="30"/>
                <w:szCs w:val="30"/>
              </w:rPr>
              <w:tab/>
            </w:r>
            <w:r w:rsidRPr="005352E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9CF7FA9" w14:textId="3920AA26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5,261</w:t>
            </w:r>
          </w:p>
        </w:tc>
        <w:tc>
          <w:tcPr>
            <w:tcW w:w="284" w:type="dxa"/>
            <w:vAlign w:val="bottom"/>
          </w:tcPr>
          <w:p w14:paraId="38614020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05E5DB47" w14:textId="1279B230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12,691</w:t>
            </w:r>
          </w:p>
        </w:tc>
      </w:tr>
      <w:tr w:rsidR="005352E4" w:rsidRPr="005352E4" w14:paraId="31CD9B5E" w14:textId="77777777" w:rsidTr="008F197C">
        <w:tc>
          <w:tcPr>
            <w:tcW w:w="6062" w:type="dxa"/>
            <w:vAlign w:val="bottom"/>
          </w:tcPr>
          <w:p w14:paraId="08163035" w14:textId="77777777" w:rsidR="00830170" w:rsidRPr="00830170" w:rsidRDefault="005352E4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 (</w:t>
            </w:r>
            <w:r w:rsidR="00830170" w:rsidRPr="00830170">
              <w:rPr>
                <w:rFonts w:ascii="Angsana New" w:hAnsi="Angsana New" w:hint="cs"/>
                <w:sz w:val="30"/>
                <w:szCs w:val="30"/>
                <w:cs/>
              </w:rPr>
              <w:t>รวมส่วนแบ่งกำไร</w:t>
            </w:r>
            <w:r w:rsidR="00830170" w:rsidRPr="0083017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830170" w:rsidRPr="0083017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30170" w:rsidRPr="0083017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830170" w:rsidRPr="00830170">
              <w:rPr>
                <w:rFonts w:ascii="Angsana New" w:hAnsi="Angsana New" w:hint="cs"/>
                <w:sz w:val="30"/>
                <w:szCs w:val="30"/>
                <w:cs/>
              </w:rPr>
              <w:t>จากบริษัทร่วม</w:t>
            </w:r>
          </w:p>
          <w:p w14:paraId="037A135A" w14:textId="4BAF4A42" w:rsidR="005352E4" w:rsidRPr="005352E4" w:rsidRDefault="00830170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83017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  <w:r w:rsidRPr="0083017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3017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5352E4" w:rsidRPr="005352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1BAA" w14:textId="079E3495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6,740</w:t>
            </w:r>
          </w:p>
        </w:tc>
        <w:tc>
          <w:tcPr>
            <w:tcW w:w="284" w:type="dxa"/>
            <w:vAlign w:val="bottom"/>
          </w:tcPr>
          <w:p w14:paraId="5F433CE5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840C03" w14:textId="61B5A9BC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12,213</w:t>
            </w:r>
          </w:p>
        </w:tc>
      </w:tr>
      <w:tr w:rsidR="005352E4" w:rsidRPr="005352E4" w14:paraId="1049B326" w14:textId="77777777" w:rsidTr="008F197C">
        <w:tc>
          <w:tcPr>
            <w:tcW w:w="6062" w:type="dxa"/>
            <w:vAlign w:val="bottom"/>
          </w:tcPr>
          <w:p w14:paraId="37CE3B8B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F0787" w14:textId="0F15336C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12,001</w:t>
            </w:r>
          </w:p>
        </w:tc>
        <w:tc>
          <w:tcPr>
            <w:tcW w:w="284" w:type="dxa"/>
            <w:vAlign w:val="bottom"/>
          </w:tcPr>
          <w:p w14:paraId="0A60C38D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B54A" w14:textId="113D8A62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24,904</w:t>
            </w:r>
          </w:p>
        </w:tc>
      </w:tr>
      <w:tr w:rsidR="00C51924" w:rsidRPr="005352E4" w14:paraId="111AB3F9" w14:textId="77777777" w:rsidTr="008F197C">
        <w:tc>
          <w:tcPr>
            <w:tcW w:w="6062" w:type="dxa"/>
            <w:vAlign w:val="bottom"/>
          </w:tcPr>
          <w:p w14:paraId="75596049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vAlign w:val="bottom"/>
          </w:tcPr>
          <w:p w14:paraId="00CFBE12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CBB5B3B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A7C418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52E4" w:rsidRPr="005352E4" w14:paraId="764DA261" w14:textId="77777777" w:rsidTr="008F197C">
        <w:tc>
          <w:tcPr>
            <w:tcW w:w="6062" w:type="dxa"/>
            <w:vAlign w:val="bottom"/>
          </w:tcPr>
          <w:p w14:paraId="4877169F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BABB053" w14:textId="4E66861F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81,994</w:t>
            </w:r>
          </w:p>
        </w:tc>
        <w:tc>
          <w:tcPr>
            <w:tcW w:w="284" w:type="dxa"/>
            <w:vAlign w:val="bottom"/>
          </w:tcPr>
          <w:p w14:paraId="24981C79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8909E5" w14:textId="565F5E0B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303,346</w:t>
            </w:r>
          </w:p>
        </w:tc>
      </w:tr>
      <w:tr w:rsidR="005352E4" w:rsidRPr="005352E4" w14:paraId="051F5531" w14:textId="77777777" w:rsidTr="008F197C">
        <w:tc>
          <w:tcPr>
            <w:tcW w:w="6062" w:type="dxa"/>
            <w:vAlign w:val="bottom"/>
          </w:tcPr>
          <w:p w14:paraId="1B5B5DC0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41A1" w14:textId="2A777B40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8,082</w:t>
            </w:r>
          </w:p>
        </w:tc>
        <w:tc>
          <w:tcPr>
            <w:tcW w:w="284" w:type="dxa"/>
            <w:vAlign w:val="bottom"/>
          </w:tcPr>
          <w:p w14:paraId="726A7DC6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680F49" w14:textId="23A7B4BF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13,290</w:t>
            </w:r>
          </w:p>
        </w:tc>
      </w:tr>
      <w:tr w:rsidR="005352E4" w:rsidRPr="005352E4" w14:paraId="128A26AB" w14:textId="77777777" w:rsidTr="008F197C">
        <w:trPr>
          <w:trHeight w:val="422"/>
        </w:trPr>
        <w:tc>
          <w:tcPr>
            <w:tcW w:w="6062" w:type="dxa"/>
            <w:vAlign w:val="bottom"/>
          </w:tcPr>
          <w:p w14:paraId="1E13DB0C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70F35" w14:textId="57999DB4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90,076</w:t>
            </w:r>
          </w:p>
        </w:tc>
        <w:tc>
          <w:tcPr>
            <w:tcW w:w="284" w:type="dxa"/>
            <w:vAlign w:val="bottom"/>
          </w:tcPr>
          <w:p w14:paraId="419F58C5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D426E" w14:textId="73CDDAAD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316,636</w:t>
            </w:r>
          </w:p>
        </w:tc>
      </w:tr>
      <w:tr w:rsidR="00C51924" w:rsidRPr="005352E4" w14:paraId="1CB7BC8D" w14:textId="77777777" w:rsidTr="008F197C">
        <w:tc>
          <w:tcPr>
            <w:tcW w:w="6062" w:type="dxa"/>
            <w:vAlign w:val="bottom"/>
          </w:tcPr>
          <w:p w14:paraId="3A2C4E78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5352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2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14:paraId="50CB2570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C681D58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3A82C5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52E4" w:rsidRPr="005352E4" w14:paraId="1808CD48" w14:textId="77777777" w:rsidTr="008F197C">
        <w:tc>
          <w:tcPr>
            <w:tcW w:w="6062" w:type="dxa"/>
            <w:vAlign w:val="bottom"/>
          </w:tcPr>
          <w:p w14:paraId="4FC91FCC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1D5C640" w14:textId="44543F90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94,364</w:t>
            </w:r>
          </w:p>
        </w:tc>
        <w:tc>
          <w:tcPr>
            <w:tcW w:w="284" w:type="dxa"/>
            <w:vAlign w:val="bottom"/>
          </w:tcPr>
          <w:p w14:paraId="312369BB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369BF4BD" w14:textId="62968A0D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102,197</w:t>
            </w:r>
          </w:p>
        </w:tc>
      </w:tr>
      <w:tr w:rsidR="005352E4" w:rsidRPr="005352E4" w14:paraId="2475BE88" w14:textId="77777777" w:rsidTr="008F197C">
        <w:tc>
          <w:tcPr>
            <w:tcW w:w="6062" w:type="dxa"/>
            <w:vAlign w:val="bottom"/>
          </w:tcPr>
          <w:p w14:paraId="24B7F5BC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F813" w14:textId="1B20E3DD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9,598</w:t>
            </w:r>
          </w:p>
        </w:tc>
        <w:tc>
          <w:tcPr>
            <w:tcW w:w="284" w:type="dxa"/>
            <w:vAlign w:val="bottom"/>
          </w:tcPr>
          <w:p w14:paraId="7CEBD561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65DA54" w14:textId="443B05A4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</w:tr>
      <w:tr w:rsidR="005352E4" w:rsidRPr="005352E4" w14:paraId="532B3371" w14:textId="77777777" w:rsidTr="008F197C">
        <w:tc>
          <w:tcPr>
            <w:tcW w:w="6062" w:type="dxa"/>
            <w:vAlign w:val="bottom"/>
          </w:tcPr>
          <w:p w14:paraId="541B1E2E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19C16" w14:textId="2A1B707C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103,962</w:t>
            </w:r>
          </w:p>
        </w:tc>
        <w:tc>
          <w:tcPr>
            <w:tcW w:w="284" w:type="dxa"/>
            <w:vAlign w:val="bottom"/>
          </w:tcPr>
          <w:p w14:paraId="4EADB582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91AEF" w14:textId="2754342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108,035</w:t>
            </w:r>
          </w:p>
        </w:tc>
      </w:tr>
      <w:tr w:rsidR="00C51924" w:rsidRPr="005352E4" w14:paraId="214CE8E8" w14:textId="77777777" w:rsidTr="008F197C">
        <w:tc>
          <w:tcPr>
            <w:tcW w:w="6062" w:type="dxa"/>
            <w:vAlign w:val="bottom"/>
          </w:tcPr>
          <w:p w14:paraId="1FAF66B6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700" w:type="dxa"/>
            <w:vAlign w:val="bottom"/>
          </w:tcPr>
          <w:p w14:paraId="27041622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2D1CACD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55DFA02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52E4" w:rsidRPr="005352E4" w14:paraId="6039EFCC" w14:textId="77777777" w:rsidTr="008F197C">
        <w:tc>
          <w:tcPr>
            <w:tcW w:w="6062" w:type="dxa"/>
            <w:vAlign w:val="bottom"/>
          </w:tcPr>
          <w:p w14:paraId="1E8FDF61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0795093" w14:textId="257DF0FA" w:rsidR="005352E4" w:rsidRPr="005352E4" w:rsidRDefault="007C5F4B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75,775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1914E40F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17DBFF5" w14:textId="711EE6B5" w:rsidR="005352E4" w:rsidRPr="005352E4" w:rsidRDefault="005352E4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35,829</w:t>
            </w:r>
            <w:proofErr w:type="gramEnd"/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352E4" w:rsidRPr="005352E4" w14:paraId="51533706" w14:textId="77777777" w:rsidTr="008F197C">
        <w:tc>
          <w:tcPr>
            <w:tcW w:w="6062" w:type="dxa"/>
            <w:vAlign w:val="bottom"/>
          </w:tcPr>
          <w:p w14:paraId="30DAE8C1" w14:textId="77777777" w:rsidR="00830170" w:rsidRDefault="005352E4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 (รวมส่วนแบ่งกำไร</w:t>
            </w:r>
            <w:r w:rsidR="007C5F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5F4B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5352E4">
              <w:rPr>
                <w:rFonts w:ascii="Angsana New" w:hAnsi="Angsana New"/>
                <w:sz w:val="30"/>
                <w:szCs w:val="30"/>
                <w:cs/>
              </w:rPr>
              <w:t>จากบริษัทร่วม</w:t>
            </w:r>
          </w:p>
          <w:p w14:paraId="29B13E20" w14:textId="296FB614" w:rsidR="005352E4" w:rsidRPr="005352E4" w:rsidRDefault="00830170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352E4" w:rsidRPr="005352E4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  <w:r w:rsidR="005352E4" w:rsidRPr="005352E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92360" w14:textId="6B927485" w:rsidR="005352E4" w:rsidRPr="005352E4" w:rsidRDefault="007C5F4B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proofErr w:type="gramEnd"/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240)</w:t>
            </w:r>
          </w:p>
        </w:tc>
        <w:tc>
          <w:tcPr>
            <w:tcW w:w="284" w:type="dxa"/>
            <w:vAlign w:val="bottom"/>
          </w:tcPr>
          <w:p w14:paraId="66BED3DE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D2DC1E" w14:textId="0F4E7061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sz w:val="30"/>
                <w:szCs w:val="30"/>
              </w:rPr>
              <w:t>13,421</w:t>
            </w:r>
          </w:p>
        </w:tc>
      </w:tr>
      <w:tr w:rsidR="005352E4" w:rsidRPr="005352E4" w14:paraId="44015C50" w14:textId="77777777" w:rsidTr="008F197C">
        <w:tc>
          <w:tcPr>
            <w:tcW w:w="6062" w:type="dxa"/>
            <w:vAlign w:val="bottom"/>
          </w:tcPr>
          <w:p w14:paraId="0072D001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5C47" w14:textId="6C8CFA04" w:rsidR="005352E4" w:rsidRPr="005352E4" w:rsidRDefault="007C5F4B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76,015</w:t>
            </w:r>
            <w:proofErr w:type="gramEnd"/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BAE630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D8EEF" w14:textId="28FC3B57" w:rsidR="005352E4" w:rsidRPr="005352E4" w:rsidRDefault="005352E4" w:rsidP="0083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gramStart"/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30170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22,408</w:t>
            </w:r>
            <w:proofErr w:type="gramEnd"/>
            <w:r w:rsidRPr="0083017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46D62385" w14:textId="77777777" w:rsidR="00D229F0" w:rsidRDefault="00D229F0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F3BB6" w14:textId="6A15F54D" w:rsidR="00C51924" w:rsidRPr="005352E4" w:rsidRDefault="00D229F0" w:rsidP="0083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29F0">
        <w:rPr>
          <w:rFonts w:ascii="Angsana New" w:hAnsi="Angsana New" w:hint="cs"/>
          <w:sz w:val="30"/>
          <w:szCs w:val="30"/>
          <w:cs/>
        </w:rPr>
        <w:t>เนื่องจากบริษัทอยู่ในช่วงการปรับโครงสร้างองค์กรและปรับเปลี่ยนแผนงานต่าง</w:t>
      </w:r>
      <w:r w:rsidRPr="00D229F0">
        <w:rPr>
          <w:rFonts w:ascii="Angsana New" w:hAnsi="Angsana New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sz w:val="30"/>
          <w:szCs w:val="30"/>
          <w:cs/>
        </w:rPr>
        <w:t>ๆ</w:t>
      </w:r>
      <w:r w:rsidRPr="00D229F0">
        <w:rPr>
          <w:rFonts w:ascii="Angsana New" w:hAnsi="Angsana New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sz w:val="30"/>
          <w:szCs w:val="30"/>
          <w:cs/>
        </w:rPr>
        <w:t>จึงมีกำลังการผลิตลดลงอันเนื่องมาจากลดกำลังการผลิตตามแผนงานของฝ่ายบริหาร</w:t>
      </w:r>
      <w:r w:rsidRPr="00D229F0">
        <w:rPr>
          <w:rFonts w:ascii="Angsana New" w:hAnsi="Angsana New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sz w:val="30"/>
          <w:szCs w:val="30"/>
          <w:cs/>
        </w:rPr>
        <w:t>โดยค่าใช้จ่ายการผลิตคงที่ที่ปันส่วนเข้าสู่ต้นทุนแปลงสภาพนั้นอ้างอิงจากฐานกำลังการผลิตปกติของบริษัท</w:t>
      </w:r>
      <w:r w:rsidR="00D02EC2">
        <w:rPr>
          <w:rFonts w:ascii="Angsana New" w:hAnsi="Angsana New" w:hint="cs"/>
          <w:sz w:val="30"/>
          <w:szCs w:val="30"/>
          <w:cs/>
        </w:rPr>
        <w:t>และ</w:t>
      </w:r>
      <w:r w:rsidRPr="00D229F0">
        <w:rPr>
          <w:rFonts w:ascii="Angsana New" w:hAnsi="Angsana New" w:hint="cs"/>
          <w:sz w:val="30"/>
          <w:szCs w:val="30"/>
          <w:cs/>
        </w:rPr>
        <w:t>ส่วนที่ต่ำกว่ากำลังการผลิตปกติจำนวน</w:t>
      </w:r>
      <w:r w:rsidRPr="00D229F0">
        <w:rPr>
          <w:rFonts w:ascii="Angsana New" w:hAnsi="Angsana New"/>
          <w:sz w:val="30"/>
          <w:szCs w:val="30"/>
          <w:cs/>
        </w:rPr>
        <w:t xml:space="preserve"> </w:t>
      </w:r>
      <w:r w:rsidRPr="00D229F0">
        <w:rPr>
          <w:rFonts w:ascii="Angsana New" w:hAnsi="Angsana New"/>
          <w:sz w:val="30"/>
          <w:szCs w:val="30"/>
        </w:rPr>
        <w:t xml:space="preserve">12.48 </w:t>
      </w:r>
      <w:r w:rsidRPr="00D229F0">
        <w:rPr>
          <w:rFonts w:ascii="Angsana New" w:hAnsi="Angsana New" w:hint="cs"/>
          <w:sz w:val="30"/>
          <w:szCs w:val="30"/>
          <w:cs/>
        </w:rPr>
        <w:t>ล้านบาทถูกปันส่วนและแสดงรายการเป็นส่วนหนึ่งของ</w:t>
      </w:r>
      <w:r w:rsidRPr="00D229F0">
        <w:rPr>
          <w:rFonts w:ascii="Angsana New" w:hAnsi="Angsana New"/>
          <w:sz w:val="30"/>
          <w:szCs w:val="30"/>
          <w:cs/>
        </w:rPr>
        <w:t xml:space="preserve"> “</w:t>
      </w:r>
      <w:r w:rsidRPr="00D229F0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  <w:r w:rsidRPr="00D229F0">
        <w:rPr>
          <w:rFonts w:ascii="Angsana New" w:hAnsi="Angsana New" w:hint="eastAsia"/>
          <w:sz w:val="30"/>
          <w:szCs w:val="30"/>
          <w:cs/>
        </w:rPr>
        <w:t>”</w:t>
      </w:r>
      <w:r w:rsidRPr="00D229F0">
        <w:rPr>
          <w:rFonts w:ascii="Angsana New" w:hAnsi="Angsana New"/>
          <w:sz w:val="30"/>
          <w:szCs w:val="30"/>
          <w:cs/>
        </w:rPr>
        <w:t xml:space="preserve"> </w:t>
      </w:r>
      <w:r w:rsidR="00A31027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A31027">
        <w:rPr>
          <w:rFonts w:ascii="Angsana New" w:hAnsi="Angsana New"/>
          <w:sz w:val="30"/>
          <w:szCs w:val="30"/>
        </w:rPr>
        <w:t xml:space="preserve">31 </w:t>
      </w:r>
      <w:r w:rsidR="00A3102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229F0">
        <w:rPr>
          <w:rFonts w:ascii="Angsana New" w:hAnsi="Angsana New"/>
          <w:sz w:val="30"/>
          <w:szCs w:val="30"/>
        </w:rPr>
        <w:t>2568</w:t>
      </w:r>
    </w:p>
    <w:p w14:paraId="2BE27602" w14:textId="77777777" w:rsidR="00C51924" w:rsidRPr="005352E4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8" w:type="dxa"/>
        <w:tblLook w:val="01E0" w:firstRow="1" w:lastRow="1" w:firstColumn="1" w:lastColumn="1" w:noHBand="0" w:noVBand="0"/>
      </w:tblPr>
      <w:tblGrid>
        <w:gridCol w:w="5953"/>
        <w:gridCol w:w="1665"/>
        <w:gridCol w:w="292"/>
        <w:gridCol w:w="1608"/>
      </w:tblGrid>
      <w:tr w:rsidR="00C51924" w:rsidRPr="005352E4" w14:paraId="0C286E47" w14:textId="77777777" w:rsidTr="00C061F8">
        <w:trPr>
          <w:tblHeader/>
        </w:trPr>
        <w:tc>
          <w:tcPr>
            <w:tcW w:w="5953" w:type="dxa"/>
            <w:vAlign w:val="bottom"/>
          </w:tcPr>
          <w:p w14:paraId="0E7505A7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352E4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lastRenderedPageBreak/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14:paraId="3A669329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- </w:t>
            </w:r>
            <w:r w:rsidRPr="005352E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51924" w:rsidRPr="005352E4" w14:paraId="68C9FF62" w14:textId="77777777" w:rsidTr="00C061F8">
        <w:trPr>
          <w:tblHeader/>
        </w:trPr>
        <w:tc>
          <w:tcPr>
            <w:tcW w:w="5953" w:type="dxa"/>
            <w:vAlign w:val="bottom"/>
          </w:tcPr>
          <w:p w14:paraId="061B603B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6104" w14:textId="4CAFA1BE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52E4" w:rsidRPr="005352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92" w:type="dxa"/>
            <w:vAlign w:val="bottom"/>
          </w:tcPr>
          <w:p w14:paraId="4461CF63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5DE93F" w14:textId="1B2D6244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352E4" w:rsidRPr="005352E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51924" w:rsidRPr="005352E4" w14:paraId="72441BA5" w14:textId="77777777" w:rsidTr="00C061F8">
        <w:tc>
          <w:tcPr>
            <w:tcW w:w="5953" w:type="dxa"/>
            <w:vAlign w:val="bottom"/>
          </w:tcPr>
          <w:p w14:paraId="28574937" w14:textId="77777777" w:rsidR="00C51924" w:rsidRPr="005352E4" w:rsidRDefault="00C5192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37A08B10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14:paraId="2503B49D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A34AFAC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52E4" w:rsidRPr="005352E4" w14:paraId="59F876E3" w14:textId="77777777" w:rsidTr="00C061F8">
        <w:tc>
          <w:tcPr>
            <w:tcW w:w="5953" w:type="dxa"/>
            <w:vAlign w:val="bottom"/>
          </w:tcPr>
          <w:p w14:paraId="39E571B1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ญี่ปุ่น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2476ABE" w14:textId="3C4CCF5E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26,831</w:t>
            </w:r>
          </w:p>
        </w:tc>
        <w:tc>
          <w:tcPr>
            <w:tcW w:w="292" w:type="dxa"/>
            <w:vAlign w:val="bottom"/>
          </w:tcPr>
          <w:p w14:paraId="78D6D3E3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648B95A3" w14:textId="0BAD0433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90,377</w:t>
            </w:r>
          </w:p>
        </w:tc>
      </w:tr>
      <w:tr w:rsidR="0048512F" w:rsidRPr="005352E4" w14:paraId="792CF961" w14:textId="77777777" w:rsidTr="00C061F8">
        <w:tc>
          <w:tcPr>
            <w:tcW w:w="5953" w:type="dxa"/>
            <w:vAlign w:val="bottom"/>
          </w:tcPr>
          <w:p w14:paraId="2DF52CD4" w14:textId="77777777" w:rsidR="0048512F" w:rsidRPr="005352E4" w:rsidRDefault="0048512F" w:rsidP="00246D5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สหรัฐอเมริกา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1C57D1C" w14:textId="77777777" w:rsidR="0048512F" w:rsidRPr="005352E4" w:rsidRDefault="0048512F" w:rsidP="0024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1,265</w:t>
            </w:r>
          </w:p>
        </w:tc>
        <w:tc>
          <w:tcPr>
            <w:tcW w:w="292" w:type="dxa"/>
            <w:vAlign w:val="bottom"/>
          </w:tcPr>
          <w:p w14:paraId="005D6894" w14:textId="77777777" w:rsidR="0048512F" w:rsidRPr="005352E4" w:rsidRDefault="0048512F" w:rsidP="0024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A819B3B" w14:textId="77777777" w:rsidR="0048512F" w:rsidRPr="005352E4" w:rsidRDefault="0048512F" w:rsidP="0024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4,537</w:t>
            </w:r>
          </w:p>
        </w:tc>
      </w:tr>
      <w:tr w:rsidR="005352E4" w:rsidRPr="005352E4" w14:paraId="5B5A5171" w14:textId="77777777" w:rsidTr="00C061F8">
        <w:tc>
          <w:tcPr>
            <w:tcW w:w="5953" w:type="dxa"/>
            <w:vAlign w:val="bottom"/>
          </w:tcPr>
          <w:p w14:paraId="2BF5D927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อินเดีย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1987C38" w14:textId="5FA52B95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92" w:type="dxa"/>
            <w:vAlign w:val="bottom"/>
          </w:tcPr>
          <w:p w14:paraId="21E23C06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7F25772F" w14:textId="0786DEF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38,503</w:t>
            </w:r>
          </w:p>
        </w:tc>
      </w:tr>
      <w:tr w:rsidR="0048512F" w:rsidRPr="005352E4" w14:paraId="2A5219CC" w14:textId="77777777" w:rsidTr="00C061F8">
        <w:tc>
          <w:tcPr>
            <w:tcW w:w="5953" w:type="dxa"/>
            <w:vAlign w:val="bottom"/>
          </w:tcPr>
          <w:p w14:paraId="32F33032" w14:textId="3AB25CF6" w:rsidR="0048512F" w:rsidRPr="005352E4" w:rsidRDefault="0048512F" w:rsidP="0048512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ฟิลิปปินส์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68CC754" w14:textId="1B08D74A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92" w:type="dxa"/>
            <w:vAlign w:val="bottom"/>
          </w:tcPr>
          <w:p w14:paraId="51C7C133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774B99A4" w14:textId="5C246A4F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6,386</w:t>
            </w:r>
          </w:p>
        </w:tc>
      </w:tr>
      <w:tr w:rsidR="0048512F" w:rsidRPr="005352E4" w14:paraId="678A201D" w14:textId="77777777" w:rsidTr="00C061F8">
        <w:tc>
          <w:tcPr>
            <w:tcW w:w="5953" w:type="dxa"/>
            <w:shd w:val="clear" w:color="auto" w:fill="auto"/>
            <w:vAlign w:val="bottom"/>
          </w:tcPr>
          <w:p w14:paraId="3F13A7CB" w14:textId="072F36E0" w:rsidR="0048512F" w:rsidRPr="005352E4" w:rsidRDefault="0048512F" w:rsidP="0048512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บาเรน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018E558" w14:textId="1D945263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6234F91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3B0250D" w14:textId="6F167220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</w:tr>
      <w:tr w:rsidR="0048512F" w:rsidRPr="005352E4" w14:paraId="006FFD17" w14:textId="77777777" w:rsidTr="00C061F8">
        <w:tc>
          <w:tcPr>
            <w:tcW w:w="5953" w:type="dxa"/>
            <w:vAlign w:val="bottom"/>
          </w:tcPr>
          <w:p w14:paraId="38FEE1CF" w14:textId="3DF4CF74" w:rsidR="0048512F" w:rsidRPr="005352E4" w:rsidRDefault="0048512F" w:rsidP="0048512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อื่นๆ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529A3E8" w14:textId="5E2960C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92" w:type="dxa"/>
            <w:vAlign w:val="bottom"/>
          </w:tcPr>
          <w:p w14:paraId="4981CFBA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14:paraId="140AE13F" w14:textId="4B251B2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1,761</w:t>
            </w:r>
          </w:p>
        </w:tc>
      </w:tr>
      <w:tr w:rsidR="0048512F" w:rsidRPr="005352E4" w14:paraId="752C8E41" w14:textId="77777777" w:rsidTr="00C061F8">
        <w:tc>
          <w:tcPr>
            <w:tcW w:w="5953" w:type="dxa"/>
            <w:shd w:val="clear" w:color="auto" w:fill="auto"/>
            <w:vAlign w:val="bottom"/>
          </w:tcPr>
          <w:p w14:paraId="4442AF08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9854" w14:textId="6F16EA0D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29,084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687DA0DC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09AA" w14:textId="56A15A9F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142,531</w:t>
            </w:r>
          </w:p>
        </w:tc>
      </w:tr>
      <w:tr w:rsidR="0048512F" w:rsidRPr="005352E4" w14:paraId="21938590" w14:textId="77777777" w:rsidTr="00C061F8">
        <w:tc>
          <w:tcPr>
            <w:tcW w:w="5953" w:type="dxa"/>
            <w:shd w:val="clear" w:color="auto" w:fill="auto"/>
            <w:vAlign w:val="bottom"/>
          </w:tcPr>
          <w:p w14:paraId="495A491A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3D18" w14:textId="6710871E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76,938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223B829C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E59AF" w14:textId="071E7928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234,828</w:t>
            </w:r>
          </w:p>
        </w:tc>
      </w:tr>
      <w:tr w:rsidR="0048512F" w:rsidRPr="005352E4" w14:paraId="18F121BF" w14:textId="77777777" w:rsidTr="00C061F8">
        <w:tc>
          <w:tcPr>
            <w:tcW w:w="5953" w:type="dxa"/>
            <w:vAlign w:val="bottom"/>
          </w:tcPr>
          <w:p w14:paraId="3377A9DF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CB192" w14:textId="759F9A49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106,022</w:t>
            </w:r>
          </w:p>
        </w:tc>
        <w:tc>
          <w:tcPr>
            <w:tcW w:w="292" w:type="dxa"/>
            <w:vAlign w:val="bottom"/>
          </w:tcPr>
          <w:p w14:paraId="31F4F48C" w14:textId="77777777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675C7" w14:textId="371A9C85" w:rsidR="0048512F" w:rsidRPr="005352E4" w:rsidRDefault="0048512F" w:rsidP="0048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377,359</w:t>
            </w:r>
          </w:p>
        </w:tc>
      </w:tr>
    </w:tbl>
    <w:p w14:paraId="12E478C7" w14:textId="66FEC2BE" w:rsidR="00C51924" w:rsidRPr="005352E4" w:rsidRDefault="00C51924" w:rsidP="005352E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AA25B28" w14:textId="77777777" w:rsidR="00C51924" w:rsidRPr="005352E4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52E4">
        <w:rPr>
          <w:rFonts w:ascii="Angsana New" w:hAnsi="Angsana New"/>
          <w:sz w:val="30"/>
          <w:szCs w:val="30"/>
          <w:cs/>
        </w:rPr>
        <w:t>กลุ่มบริษัทไม่มีสินทรัพย์ไม่หมุนเวียนใดๆ ที่ตั้งอยู่ในประเทศอื่นนอกเหนือจากประเทศไทย</w:t>
      </w:r>
    </w:p>
    <w:p w14:paraId="018FD0D2" w14:textId="77777777" w:rsidR="00C51924" w:rsidRPr="005352E4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4AC01D" w14:textId="77777777" w:rsidR="00C51924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5352E4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5352E4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5352E4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5352E4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5352E4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Pr="005352E4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3E513CEA" w14:textId="77777777" w:rsidR="00DF782D" w:rsidRPr="005352E4" w:rsidRDefault="00DF782D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524" w:type="dxa"/>
        <w:tblLook w:val="01E0" w:firstRow="1" w:lastRow="1" w:firstColumn="1" w:lastColumn="1" w:noHBand="0" w:noVBand="0"/>
      </w:tblPr>
      <w:tblGrid>
        <w:gridCol w:w="5726"/>
        <w:gridCol w:w="1757"/>
        <w:gridCol w:w="283"/>
        <w:gridCol w:w="1758"/>
      </w:tblGrid>
      <w:tr w:rsidR="00C51924" w:rsidRPr="005352E4" w14:paraId="5727CEBD" w14:textId="77777777" w:rsidTr="00C061F8">
        <w:tc>
          <w:tcPr>
            <w:tcW w:w="5726" w:type="dxa"/>
            <w:vAlign w:val="bottom"/>
          </w:tcPr>
          <w:p w14:paraId="1151B6EC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14:paraId="17805355" w14:textId="4865DA7A" w:rsidR="005352E4" w:rsidRPr="005352E4" w:rsidRDefault="005352E4" w:rsidP="008F197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E34056" w14:textId="067B5A88" w:rsidR="00C51924" w:rsidRPr="005352E4" w:rsidRDefault="00C061F8" w:rsidP="008F197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</w:t>
            </w:r>
            <w:r w:rsidR="00C51924" w:rsidRPr="005352E4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ลูกค้ารายใหญ่ต่อยอดรวม</w:t>
            </w:r>
          </w:p>
        </w:tc>
      </w:tr>
      <w:tr w:rsidR="00C51924" w:rsidRPr="005352E4" w14:paraId="241B5FAA" w14:textId="77777777" w:rsidTr="00C061F8">
        <w:tc>
          <w:tcPr>
            <w:tcW w:w="5726" w:type="dxa"/>
            <w:vAlign w:val="bottom"/>
          </w:tcPr>
          <w:p w14:paraId="2D33004A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EEDF4" w14:textId="77F92378" w:rsidR="00C51924" w:rsidRPr="005352E4" w:rsidRDefault="00C51924" w:rsidP="008F197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1924" w:rsidRPr="005352E4" w14:paraId="690C1499" w14:textId="77777777" w:rsidTr="00C061F8">
        <w:tc>
          <w:tcPr>
            <w:tcW w:w="5726" w:type="dxa"/>
            <w:vAlign w:val="bottom"/>
          </w:tcPr>
          <w:p w14:paraId="4931D52C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BDFB7" w14:textId="0103A0FA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03522416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013F00BD" w14:textId="4926E488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C51924" w:rsidRPr="005352E4" w14:paraId="271FC31D" w14:textId="77777777" w:rsidTr="00C061F8">
        <w:tc>
          <w:tcPr>
            <w:tcW w:w="5726" w:type="dxa"/>
            <w:vAlign w:val="bottom"/>
          </w:tcPr>
          <w:p w14:paraId="0F7F1C6D" w14:textId="77777777" w:rsidR="00C51924" w:rsidRPr="005352E4" w:rsidRDefault="00C51924" w:rsidP="00C5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A724915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6A690C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</w:tcPr>
          <w:p w14:paraId="664CB099" w14:textId="77777777" w:rsidR="00C51924" w:rsidRPr="005352E4" w:rsidRDefault="00C51924" w:rsidP="008F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52E4" w:rsidRPr="005352E4" w14:paraId="1624D966" w14:textId="77777777" w:rsidTr="00C061F8">
        <w:tc>
          <w:tcPr>
            <w:tcW w:w="5726" w:type="dxa"/>
            <w:vAlign w:val="bottom"/>
          </w:tcPr>
          <w:p w14:paraId="088CE7BC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0A2D39E" w14:textId="6C03CAD7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53.53</w:t>
            </w:r>
          </w:p>
        </w:tc>
        <w:tc>
          <w:tcPr>
            <w:tcW w:w="283" w:type="dxa"/>
            <w:shd w:val="clear" w:color="auto" w:fill="auto"/>
          </w:tcPr>
          <w:p w14:paraId="219D1058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2188BF6F" w14:textId="7966A73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48.59</w:t>
            </w:r>
          </w:p>
        </w:tc>
      </w:tr>
      <w:tr w:rsidR="005352E4" w:rsidRPr="005352E4" w14:paraId="032B473F" w14:textId="77777777" w:rsidTr="00C061F8">
        <w:tc>
          <w:tcPr>
            <w:tcW w:w="5726" w:type="dxa"/>
            <w:vAlign w:val="bottom"/>
          </w:tcPr>
          <w:p w14:paraId="1EB4C9E4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8B1ED46" w14:textId="68897BCF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E847CE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6179E92" w14:textId="7229E0B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352E4" w:rsidRPr="005352E4" w14:paraId="03F44536" w14:textId="77777777" w:rsidTr="00C061F8">
        <w:tc>
          <w:tcPr>
            <w:tcW w:w="5726" w:type="dxa"/>
            <w:vAlign w:val="bottom"/>
          </w:tcPr>
          <w:p w14:paraId="2E58E746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ต่างประเทศ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3AD226E" w14:textId="7D5FAF01" w:rsidR="005352E4" w:rsidRPr="005352E4" w:rsidRDefault="007C5F4B" w:rsidP="007C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0E90B4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DD232D0" w14:textId="4B9EB082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26.82</w:t>
            </w:r>
          </w:p>
        </w:tc>
      </w:tr>
      <w:tr w:rsidR="005352E4" w:rsidRPr="005352E4" w14:paraId="11C017BF" w14:textId="77777777" w:rsidTr="00C061F8">
        <w:tc>
          <w:tcPr>
            <w:tcW w:w="5726" w:type="dxa"/>
            <w:vAlign w:val="bottom"/>
          </w:tcPr>
          <w:p w14:paraId="4D0FCE9B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ในประเทศ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275EDAB" w14:textId="26496B81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75.86</w:t>
            </w:r>
          </w:p>
        </w:tc>
        <w:tc>
          <w:tcPr>
            <w:tcW w:w="283" w:type="dxa"/>
            <w:shd w:val="clear" w:color="auto" w:fill="auto"/>
          </w:tcPr>
          <w:p w14:paraId="312B9F66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18EE3A5" w14:textId="21E657F3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57.59</w:t>
            </w:r>
          </w:p>
        </w:tc>
      </w:tr>
      <w:tr w:rsidR="005352E4" w:rsidRPr="005352E4" w14:paraId="5D1C06F9" w14:textId="77777777" w:rsidTr="00C061F8">
        <w:tc>
          <w:tcPr>
            <w:tcW w:w="5726" w:type="dxa"/>
            <w:vAlign w:val="bottom"/>
          </w:tcPr>
          <w:p w14:paraId="115BB5F5" w14:textId="77777777" w:rsidR="005352E4" w:rsidRPr="005352E4" w:rsidRDefault="005352E4" w:rsidP="005352E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5352E4">
              <w:rPr>
                <w:rFonts w:ascii="Angsana New" w:hAnsi="Angsana New"/>
                <w:sz w:val="30"/>
                <w:szCs w:val="30"/>
                <w:cs/>
              </w:rPr>
              <w:t>-     รวม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6603AFE" w14:textId="0992D13D" w:rsidR="005352E4" w:rsidRPr="005352E4" w:rsidRDefault="007C5F4B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55.05</w:t>
            </w:r>
          </w:p>
        </w:tc>
        <w:tc>
          <w:tcPr>
            <w:tcW w:w="283" w:type="dxa"/>
            <w:shd w:val="clear" w:color="auto" w:fill="auto"/>
          </w:tcPr>
          <w:p w14:paraId="34C3E496" w14:textId="77777777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A251ED0" w14:textId="1CC8CE43" w:rsidR="005352E4" w:rsidRPr="005352E4" w:rsidRDefault="005352E4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52E4">
              <w:rPr>
                <w:rFonts w:ascii="Angsana New" w:hAnsi="Angsana New"/>
                <w:color w:val="000000"/>
                <w:sz w:val="30"/>
                <w:szCs w:val="30"/>
              </w:rPr>
              <w:t>45.97</w:t>
            </w:r>
          </w:p>
        </w:tc>
      </w:tr>
    </w:tbl>
    <w:p w14:paraId="5CA06D23" w14:textId="77777777" w:rsidR="00C51924" w:rsidRPr="005352E4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DD7454" w14:textId="77777777" w:rsidR="005352E4" w:rsidRPr="005352E4" w:rsidRDefault="005352E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BFB1D7" w14:textId="77777777" w:rsidR="005352E4" w:rsidRPr="005352E4" w:rsidRDefault="005352E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0AA698" w14:textId="77777777" w:rsidR="00C92609" w:rsidRPr="009E36B1" w:rsidRDefault="00506966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E36B1">
        <w:rPr>
          <w:rFonts w:ascii="Angsana New" w:hAnsi="Angsana New"/>
          <w:b/>
          <w:bCs/>
          <w:sz w:val="30"/>
          <w:szCs w:val="30"/>
          <w:cs/>
        </w:rPr>
        <w:lastRenderedPageBreak/>
        <w:t>อื่น</w:t>
      </w:r>
      <w:r w:rsidR="008A44A1" w:rsidRPr="009E36B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E36B1">
        <w:rPr>
          <w:rFonts w:ascii="Angsana New" w:hAnsi="Angsana New"/>
          <w:b/>
          <w:bCs/>
          <w:sz w:val="30"/>
          <w:szCs w:val="30"/>
          <w:cs/>
        </w:rPr>
        <w:t>ๆ</w:t>
      </w:r>
    </w:p>
    <w:p w14:paraId="1EA5F91A" w14:textId="77777777" w:rsidR="00C92609" w:rsidRPr="00AD407A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05212CA" w14:textId="39BBE653" w:rsidR="00C92609" w:rsidRPr="009E36B1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E36B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9E36B1">
        <w:rPr>
          <w:rFonts w:ascii="Angsana New" w:hAnsi="Angsana New"/>
          <w:color w:val="000000"/>
          <w:sz w:val="30"/>
          <w:szCs w:val="30"/>
        </w:rPr>
        <w:t>31</w:t>
      </w:r>
      <w:r w:rsidR="0050182C" w:rsidRPr="009E36B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436EE" w:rsidRPr="009E36B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F505C9" w:rsidRPr="009E36B1">
        <w:rPr>
          <w:rFonts w:ascii="Angsana New" w:hAnsi="Angsana New"/>
          <w:color w:val="000000"/>
          <w:sz w:val="30"/>
          <w:szCs w:val="30"/>
        </w:rPr>
        <w:t>256</w:t>
      </w:r>
      <w:r w:rsidR="00223D18" w:rsidRPr="009E36B1">
        <w:rPr>
          <w:rFonts w:ascii="Angsana New" w:hAnsi="Angsana New"/>
          <w:color w:val="000000"/>
          <w:sz w:val="30"/>
          <w:szCs w:val="30"/>
        </w:rPr>
        <w:t>8</w:t>
      </w:r>
    </w:p>
    <w:p w14:paraId="47A7C000" w14:textId="77777777" w:rsidR="00C92609" w:rsidRPr="00AD407A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097D9A11" w14:textId="649427B9" w:rsidR="00044076" w:rsidRPr="009E36B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36B1">
        <w:rPr>
          <w:rFonts w:ascii="Angsana New" w:hAnsi="Angsana New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8601E" w:rsidRPr="009E36B1">
        <w:rPr>
          <w:rFonts w:ascii="Angsana New" w:hAnsi="Angsana New"/>
          <w:color w:val="000000"/>
          <w:sz w:val="30"/>
          <w:szCs w:val="30"/>
          <w:cs/>
        </w:rPr>
        <w:t>สอง</w:t>
      </w:r>
      <w:r w:rsidRPr="009E36B1">
        <w:rPr>
          <w:rFonts w:ascii="Angsana New" w:hAnsi="Angsana New"/>
          <w:color w:val="000000"/>
          <w:sz w:val="30"/>
          <w:szCs w:val="30"/>
          <w:cs/>
        </w:rPr>
        <w:t>แห่งให้กับบริษัทเอกชน</w:t>
      </w:r>
      <w:r w:rsidR="00FF7A3C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9E36B1">
        <w:rPr>
          <w:rFonts w:ascii="Angsana New" w:hAnsi="Angsana New"/>
          <w:color w:val="000000"/>
          <w:sz w:val="30"/>
          <w:szCs w:val="30"/>
          <w:cs/>
        </w:rPr>
        <w:t xml:space="preserve">แห่งและหน่วยงานรัฐบาลแห่งหนึ่งเป็นจำนวนเงินรวมประมาณ </w:t>
      </w:r>
      <w:r w:rsidR="00D229F0">
        <w:rPr>
          <w:rFonts w:ascii="Angsana New" w:hAnsi="Angsana New"/>
          <w:color w:val="000000"/>
          <w:sz w:val="30"/>
          <w:szCs w:val="30"/>
        </w:rPr>
        <w:t>25.4</w:t>
      </w:r>
      <w:r w:rsidRPr="009E36B1">
        <w:rPr>
          <w:rFonts w:ascii="Angsana New" w:hAnsi="Angsana New"/>
          <w:color w:val="000000"/>
          <w:sz w:val="30"/>
          <w:szCs w:val="30"/>
        </w:rPr>
        <w:t xml:space="preserve"> </w:t>
      </w:r>
      <w:r w:rsidRPr="009E36B1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328C3E64" w14:textId="77777777" w:rsidR="00044076" w:rsidRPr="00AD407A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424F5B" w14:textId="49E6F021" w:rsidR="00C92609" w:rsidRPr="00D229F0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36B1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</w:t>
      </w:r>
      <w:r w:rsidR="00301A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01AC7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9E36B1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CC3F6C" w:rsidRPr="009E36B1">
        <w:rPr>
          <w:rFonts w:ascii="Angsana New" w:hAnsi="Angsana New"/>
          <w:color w:val="000000"/>
          <w:sz w:val="30"/>
          <w:szCs w:val="30"/>
          <w:cs/>
        </w:rPr>
        <w:t>ก่อสร้าง</w:t>
      </w:r>
      <w:r w:rsidR="008F150E" w:rsidRPr="009E36B1">
        <w:rPr>
          <w:rFonts w:ascii="Angsana New" w:hAnsi="Angsana New"/>
          <w:color w:val="000000"/>
          <w:sz w:val="30"/>
          <w:szCs w:val="30"/>
          <w:cs/>
        </w:rPr>
        <w:t>อาคารสำนักงาน</w:t>
      </w:r>
      <w:r w:rsidR="00301AC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01AC7">
        <w:rPr>
          <w:rFonts w:ascii="Angsana New" w:hAnsi="Angsana New"/>
          <w:color w:val="000000"/>
          <w:sz w:val="30"/>
          <w:szCs w:val="30"/>
        </w:rPr>
        <w:t xml:space="preserve">(2) </w:t>
      </w:r>
      <w:r w:rsidR="008F150E" w:rsidRPr="009E36B1">
        <w:rPr>
          <w:rFonts w:ascii="Angsana New" w:hAnsi="Angsana New"/>
          <w:color w:val="000000"/>
          <w:sz w:val="30"/>
          <w:szCs w:val="30"/>
          <w:cs/>
        </w:rPr>
        <w:t xml:space="preserve">งานปรับปรุงระบบโครงสร้างพื้นฐานและระบบโรงงาน </w:t>
      </w:r>
      <w:r w:rsidRPr="009E36B1">
        <w:rPr>
          <w:rFonts w:ascii="Angsana New" w:hAnsi="Angsana New"/>
          <w:color w:val="000000"/>
          <w:sz w:val="30"/>
          <w:szCs w:val="30"/>
          <w:cs/>
        </w:rPr>
        <w:t xml:space="preserve">เป็นจำนวนเงินประมาณ </w:t>
      </w:r>
      <w:r w:rsidR="00D229F0">
        <w:rPr>
          <w:rFonts w:ascii="Angsana New" w:hAnsi="Angsana New"/>
          <w:color w:val="000000"/>
          <w:sz w:val="30"/>
          <w:szCs w:val="30"/>
        </w:rPr>
        <w:t xml:space="preserve">39.7 </w:t>
      </w:r>
      <w:r w:rsidRPr="009E36B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61D42" w:rsidRPr="009E36B1">
        <w:rPr>
          <w:rFonts w:ascii="Angsana New" w:hAnsi="Angsana New"/>
          <w:sz w:val="30"/>
          <w:szCs w:val="30"/>
          <w:cs/>
        </w:rPr>
        <w:t>และ</w:t>
      </w:r>
      <w:r w:rsidRPr="009E36B1">
        <w:rPr>
          <w:rFonts w:ascii="Angsana New" w:hAnsi="Angsana New"/>
          <w:sz w:val="30"/>
          <w:szCs w:val="30"/>
          <w:cs/>
        </w:rPr>
        <w:t xml:space="preserve"> </w:t>
      </w:r>
      <w:r w:rsidR="00D229F0">
        <w:rPr>
          <w:rFonts w:ascii="Angsana New" w:hAnsi="Angsana New"/>
          <w:sz w:val="30"/>
          <w:szCs w:val="30"/>
        </w:rPr>
        <w:t xml:space="preserve">40.8 </w:t>
      </w:r>
      <w:r w:rsidRPr="009E36B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EDA057E" w14:textId="77777777" w:rsidR="00D229F0" w:rsidRPr="00301AC7" w:rsidRDefault="00D229F0" w:rsidP="00D229F0">
      <w:pPr>
        <w:pStyle w:val="ListParagraph"/>
        <w:rPr>
          <w:rFonts w:ascii="Angsana New" w:hAnsi="Angsana New"/>
          <w:color w:val="000000"/>
          <w:sz w:val="20"/>
          <w:szCs w:val="20"/>
        </w:rPr>
      </w:pPr>
    </w:p>
    <w:p w14:paraId="6955E25D" w14:textId="191D928A" w:rsidR="00D229F0" w:rsidRPr="009E36B1" w:rsidRDefault="00D229F0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29F0">
        <w:rPr>
          <w:rFonts w:ascii="Angsana New" w:hAnsi="Angsana New" w:hint="cs"/>
          <w:color w:val="000000"/>
          <w:sz w:val="30"/>
          <w:szCs w:val="30"/>
          <w:cs/>
        </w:rPr>
        <w:t>บริษัทต้องปฏิบัติตามเงื่อนไขและข้อกำหนดรวมถึงข้อผ่อนปรนของเงินกู้ยืม</w:t>
      </w:r>
      <w:r w:rsidR="00FD05C8">
        <w:rPr>
          <w:rFonts w:ascii="Angsana New" w:hAnsi="Angsana New" w:hint="cs"/>
          <w:color w:val="000000"/>
          <w:sz w:val="30"/>
          <w:szCs w:val="30"/>
          <w:cs/>
        </w:rPr>
        <w:t>ระยะยาว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เช่น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การดำรงอัตราส่วนความสามารถในการชำระหนี้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อัตราส่วนหนี้สินรวมต่อส่วนของผู้ถือหุ้นรวม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และอัตราส่วนสภาพคล่อง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เป็นต้น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D229F0">
        <w:rPr>
          <w:rFonts w:ascii="Angsana New" w:hAnsi="Angsana New"/>
          <w:color w:val="000000"/>
          <w:sz w:val="30"/>
          <w:szCs w:val="30"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บริษัทได้ปฏิบัติผิดเงื่อนไขเกี่ยวกับการดำรงอัตราส่วนทางการเงินบางประการของเงินกู้ยืมระยะยาวจากธนาคารในประเทศแห่งหนึ่ง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D229F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D229F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229F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D229F0">
        <w:rPr>
          <w:rFonts w:ascii="Angsana New" w:hAnsi="Angsana New"/>
          <w:color w:val="000000"/>
          <w:sz w:val="30"/>
          <w:szCs w:val="30"/>
        </w:rPr>
        <w:t xml:space="preserve"> </w:t>
      </w:r>
      <w:r w:rsidRPr="00D229F0">
        <w:rPr>
          <w:rFonts w:ascii="Angsana New" w:hAnsi="Angsana New" w:hint="cs"/>
          <w:color w:val="000000"/>
          <w:sz w:val="30"/>
          <w:szCs w:val="30"/>
          <w:cs/>
        </w:rPr>
        <w:t>บริษัทได้รับการอนุโลมเงื่อนไขการดำรงอัตราส่วนทางการเงินดังกล่าวจากธนาคาร</w:t>
      </w:r>
      <w:r w:rsidR="00301AC7">
        <w:rPr>
          <w:rFonts w:ascii="Angsana New" w:hAnsi="Angsana New" w:hint="cs"/>
          <w:color w:val="000000"/>
          <w:sz w:val="30"/>
          <w:szCs w:val="30"/>
          <w:cs/>
        </w:rPr>
        <w:t>แล้ว</w:t>
      </w:r>
    </w:p>
    <w:p w14:paraId="0D0EACB5" w14:textId="77777777" w:rsidR="00955BD8" w:rsidRPr="00AD407A" w:rsidRDefault="00955BD8" w:rsidP="006B493F">
      <w:pPr>
        <w:rPr>
          <w:rFonts w:ascii="Angsana New" w:hAnsi="Angsana New"/>
          <w:sz w:val="20"/>
          <w:szCs w:val="20"/>
        </w:rPr>
      </w:pPr>
    </w:p>
    <w:p w14:paraId="5A585898" w14:textId="77777777" w:rsidR="00463967" w:rsidRPr="009E36B1" w:rsidRDefault="00463967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E36B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6F54DE7" w14:textId="77777777" w:rsidR="00440E20" w:rsidRPr="00AD407A" w:rsidRDefault="00440E2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29C521DA" w14:textId="6AEBADBF" w:rsidR="00546788" w:rsidRPr="00546788" w:rsidRDefault="002057D6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057D6"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ทุนเรือนหุ้นและใบสำคัญแสดงสิทธิ</w:t>
      </w:r>
    </w:p>
    <w:p w14:paraId="2825D9AA" w14:textId="77777777" w:rsidR="00546788" w:rsidRPr="00AD407A" w:rsidRDefault="00546788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1CFCE33" w14:textId="417A1613" w:rsidR="00156DB3" w:rsidRDefault="00156DB3" w:rsidP="000D3407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9E36B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9E36B1">
        <w:rPr>
          <w:rFonts w:ascii="Angsana New" w:hAnsi="Angsana New" w:cs="Angsana New"/>
          <w:sz w:val="30"/>
          <w:szCs w:val="30"/>
        </w:rPr>
        <w:t xml:space="preserve"> </w:t>
      </w:r>
      <w:r w:rsidRPr="009E36B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E36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8 </w:t>
      </w:r>
      <w:r w:rsidR="000D340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56DB3">
        <w:rPr>
          <w:rFonts w:ascii="Angsana New" w:hAnsi="Angsana New" w:cs="Angsana New" w:hint="cs"/>
          <w:sz w:val="30"/>
          <w:szCs w:val="30"/>
          <w:cs/>
        </w:rPr>
        <w:t>ได้รับชำระมูลค่า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หุ้นสามัญเพิ่มทุน</w:t>
      </w:r>
      <w:r w:rsidR="000D3407">
        <w:rPr>
          <w:rFonts w:ascii="Angsana New" w:hAnsi="Angsana New" w:cs="Angsana New" w:hint="cs"/>
          <w:sz w:val="30"/>
          <w:szCs w:val="30"/>
          <w:cs/>
        </w:rPr>
        <w:t>จาก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การออกและเสนอขายหุ้นให้แก่บุคคลในวงจำกัด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15F30">
        <w:rPr>
          <w:rFonts w:ascii="Angsana New" w:hAnsi="Angsana New" w:cs="Angsana New" w:hint="cs"/>
          <w:sz w:val="30"/>
          <w:szCs w:val="30"/>
          <w:cs/>
        </w:rPr>
        <w:t>(</w:t>
      </w:r>
      <w:r w:rsidR="00FF7A3C" w:rsidRPr="00FF7A3C">
        <w:rPr>
          <w:rFonts w:ascii="Angsana New" w:hAnsi="Angsana New" w:cs="Angsana New"/>
          <w:sz w:val="30"/>
          <w:szCs w:val="30"/>
        </w:rPr>
        <w:t>Private Placement</w:t>
      </w:r>
      <w:r w:rsidR="00015F30">
        <w:rPr>
          <w:rFonts w:ascii="Angsana New" w:hAnsi="Angsana New" w:cs="Angsana New" w:hint="cs"/>
          <w:sz w:val="30"/>
          <w:szCs w:val="30"/>
          <w:cs/>
        </w:rPr>
        <w:t>)</w:t>
      </w:r>
      <w:r w:rsidR="00FF7A3C" w:rsidRPr="00FF7A3C">
        <w:rPr>
          <w:rFonts w:ascii="Angsana New" w:hAnsi="Angsana New" w:cs="Angsana New"/>
          <w:sz w:val="30"/>
          <w:szCs w:val="30"/>
        </w:rPr>
        <w:t xml:space="preserve"> </w:t>
      </w:r>
      <w:r w:rsidRPr="00156DB3">
        <w:rPr>
          <w:rFonts w:ascii="Angsana New" w:hAnsi="Angsana New" w:cs="Angsana New" w:hint="cs"/>
          <w:sz w:val="30"/>
          <w:szCs w:val="30"/>
          <w:cs/>
        </w:rPr>
        <w:t>รวม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6DB3">
        <w:rPr>
          <w:rFonts w:ascii="Angsana New" w:hAnsi="Angsana New" w:cs="Angsana New"/>
          <w:sz w:val="30"/>
          <w:szCs w:val="30"/>
        </w:rPr>
        <w:t>5,000,000</w:t>
      </w:r>
      <w:r w:rsidR="00FF7A3C">
        <w:rPr>
          <w:rFonts w:ascii="Angsana New" w:hAnsi="Angsana New" w:cs="Angsana New"/>
          <w:sz w:val="30"/>
          <w:szCs w:val="30"/>
        </w:rPr>
        <w:t>.00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6DB3">
        <w:rPr>
          <w:rFonts w:ascii="Angsana New" w:hAnsi="Angsana New" w:cs="Angsana New" w:hint="cs"/>
          <w:sz w:val="30"/>
          <w:szCs w:val="30"/>
          <w:cs/>
        </w:rPr>
        <w:t>บาท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>
        <w:rPr>
          <w:rFonts w:ascii="Angsana New" w:hAnsi="Angsana New" w:cs="Angsana New"/>
          <w:sz w:val="30"/>
          <w:szCs w:val="30"/>
        </w:rPr>
        <w:t>(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หุ้นสามัญจำนวน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>
        <w:rPr>
          <w:rFonts w:ascii="Angsana New" w:hAnsi="Angsana New" w:cs="Angsana New"/>
          <w:sz w:val="30"/>
          <w:szCs w:val="30"/>
        </w:rPr>
        <w:t>20</w:t>
      </w:r>
      <w:r w:rsidR="000D3407" w:rsidRPr="000D3407">
        <w:rPr>
          <w:rFonts w:ascii="Angsana New" w:hAnsi="Angsana New" w:cs="Angsana New"/>
          <w:sz w:val="30"/>
          <w:szCs w:val="30"/>
        </w:rPr>
        <w:t>,</w:t>
      </w:r>
      <w:r w:rsidR="000D3407">
        <w:rPr>
          <w:rFonts w:ascii="Angsana New" w:hAnsi="Angsana New" w:cs="Angsana New"/>
          <w:sz w:val="30"/>
          <w:szCs w:val="30"/>
        </w:rPr>
        <w:t>000</w:t>
      </w:r>
      <w:r w:rsidR="000D3407" w:rsidRPr="000D3407">
        <w:rPr>
          <w:rFonts w:ascii="Angsana New" w:hAnsi="Angsana New" w:cs="Angsana New"/>
          <w:sz w:val="30"/>
          <w:szCs w:val="30"/>
        </w:rPr>
        <w:t>,</w:t>
      </w:r>
      <w:r w:rsidR="000D3407">
        <w:rPr>
          <w:rFonts w:ascii="Angsana New" w:hAnsi="Angsana New" w:cs="Angsana New"/>
          <w:sz w:val="30"/>
          <w:szCs w:val="30"/>
        </w:rPr>
        <w:t>000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หุ้น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>
        <w:rPr>
          <w:rFonts w:ascii="Angsana New" w:hAnsi="Angsana New" w:cs="Angsana New"/>
          <w:sz w:val="30"/>
          <w:szCs w:val="30"/>
        </w:rPr>
        <w:t>0.25</w:t>
      </w:r>
      <w:r w:rsidR="000D3407"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0D3407" w:rsidRPr="000D3407">
        <w:rPr>
          <w:rFonts w:ascii="Angsana New" w:hAnsi="Angsana New" w:cs="Angsana New" w:hint="cs"/>
          <w:sz w:val="30"/>
          <w:szCs w:val="30"/>
          <w:cs/>
        </w:rPr>
        <w:t>บาท</w:t>
      </w:r>
      <w:r w:rsidR="000D3407">
        <w:rPr>
          <w:rFonts w:ascii="Angsana New" w:hAnsi="Angsana New" w:cs="Angsana New"/>
          <w:sz w:val="30"/>
          <w:szCs w:val="30"/>
        </w:rPr>
        <w:t>)</w:t>
      </w:r>
      <w:r w:rsidR="0058645D">
        <w:rPr>
          <w:rFonts w:ascii="Angsana New" w:hAnsi="Angsana New" w:cs="Angsana New"/>
          <w:sz w:val="30"/>
          <w:szCs w:val="30"/>
        </w:rPr>
        <w:t xml:space="preserve"> </w:t>
      </w:r>
      <w:r w:rsidR="0058645D" w:rsidRPr="0058645D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บริษัทได้จดทะเบียนการเพิ่มทุนที่ออกและชำระแล้วกับกระทรวงพาณิชย์เมื่อวันที่</w:t>
      </w:r>
      <w:r w:rsidR="0058645D" w:rsidRPr="0058645D">
        <w:rPr>
          <w:rFonts w:ascii="Angsana New" w:hAnsi="Angsana New" w:cs="Angsana New"/>
          <w:sz w:val="30"/>
          <w:szCs w:val="30"/>
          <w:cs/>
        </w:rPr>
        <w:t xml:space="preserve"> </w:t>
      </w:r>
      <w:r w:rsidR="0058645D">
        <w:rPr>
          <w:rFonts w:ascii="Angsana New" w:hAnsi="Angsana New" w:cs="Angsana New"/>
          <w:sz w:val="30"/>
          <w:szCs w:val="30"/>
        </w:rPr>
        <w:t>3</w:t>
      </w:r>
      <w:r w:rsidR="0058645D" w:rsidRPr="0058645D">
        <w:rPr>
          <w:rFonts w:ascii="Angsana New" w:hAnsi="Angsana New" w:cs="Angsana New"/>
          <w:sz w:val="30"/>
          <w:szCs w:val="30"/>
        </w:rPr>
        <w:t xml:space="preserve"> </w:t>
      </w:r>
      <w:r w:rsidR="0058645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58645D" w:rsidRPr="0058645D">
        <w:rPr>
          <w:rFonts w:ascii="Angsana New" w:hAnsi="Angsana New" w:cs="Angsana New"/>
          <w:sz w:val="30"/>
          <w:szCs w:val="30"/>
          <w:cs/>
        </w:rPr>
        <w:t xml:space="preserve"> </w:t>
      </w:r>
      <w:r w:rsidR="0058645D" w:rsidRPr="0058645D">
        <w:rPr>
          <w:rFonts w:ascii="Angsana New" w:hAnsi="Angsana New" w:cs="Angsana New"/>
          <w:sz w:val="30"/>
          <w:szCs w:val="30"/>
        </w:rPr>
        <w:t>2568</w:t>
      </w:r>
    </w:p>
    <w:p w14:paraId="1A4356EA" w14:textId="6A8B2EAA" w:rsidR="00546788" w:rsidRPr="00AD407A" w:rsidRDefault="00546788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E57511C" w14:textId="0E19C4A0" w:rsidR="00F203FB" w:rsidRDefault="00F203FB" w:rsidP="00F203FB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9E36B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510FA">
        <w:rPr>
          <w:rFonts w:ascii="Angsana New" w:hAnsi="Angsana New" w:cs="Angsana New"/>
          <w:sz w:val="30"/>
          <w:szCs w:val="30"/>
        </w:rPr>
        <w:t>24</w:t>
      </w:r>
      <w:r w:rsidRPr="009E36B1">
        <w:rPr>
          <w:rFonts w:ascii="Angsana New" w:hAnsi="Angsana New" w:cs="Angsana New"/>
          <w:sz w:val="30"/>
          <w:szCs w:val="30"/>
        </w:rPr>
        <w:t xml:space="preserve"> </w:t>
      </w:r>
      <w:r w:rsidRPr="009E36B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E36B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56DB3">
        <w:rPr>
          <w:rFonts w:ascii="Angsana New" w:hAnsi="Angsana New" w:cs="Angsana New" w:hint="cs"/>
          <w:sz w:val="30"/>
          <w:szCs w:val="30"/>
          <w:cs/>
        </w:rPr>
        <w:t>ได้รับชำระมูลค่า</w:t>
      </w:r>
      <w:r w:rsidRPr="000D3407">
        <w:rPr>
          <w:rFonts w:ascii="Angsana New" w:hAnsi="Angsana New" w:cs="Angsana New" w:hint="cs"/>
          <w:sz w:val="30"/>
          <w:szCs w:val="30"/>
          <w:cs/>
        </w:rPr>
        <w:t>หุ้นสามัญเพิ่มทุน</w:t>
      </w:r>
      <w:r>
        <w:rPr>
          <w:rFonts w:ascii="Angsana New" w:hAnsi="Angsana New" w:cs="Angsana New" w:hint="cs"/>
          <w:sz w:val="30"/>
          <w:szCs w:val="30"/>
          <w:cs/>
        </w:rPr>
        <w:t>จาก</w:t>
      </w:r>
      <w:r w:rsidRPr="000D3407">
        <w:rPr>
          <w:rFonts w:ascii="Angsana New" w:hAnsi="Angsana New" w:cs="Angsana New" w:hint="cs"/>
          <w:sz w:val="30"/>
          <w:szCs w:val="30"/>
          <w:cs/>
        </w:rPr>
        <w:t>การออกและเสนอขายหุ้นให้แก่บุคคลในวงจำกัด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340F33">
        <w:rPr>
          <w:rFonts w:ascii="Angsana New" w:hAnsi="Angsana New" w:cs="Angsana New" w:hint="cs"/>
          <w:sz w:val="30"/>
          <w:szCs w:val="30"/>
          <w:cs/>
        </w:rPr>
        <w:t>(</w:t>
      </w:r>
      <w:r w:rsidR="00340F33" w:rsidRPr="00FF7A3C">
        <w:rPr>
          <w:rFonts w:ascii="Angsana New" w:hAnsi="Angsana New" w:cs="Angsana New"/>
          <w:sz w:val="30"/>
          <w:szCs w:val="30"/>
        </w:rPr>
        <w:t>Private Placement</w:t>
      </w:r>
      <w:r w:rsidR="00340F33"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6DB3">
        <w:rPr>
          <w:rFonts w:ascii="Angsana New" w:hAnsi="Angsana New" w:cs="Angsana New" w:hint="cs"/>
          <w:sz w:val="30"/>
          <w:szCs w:val="30"/>
          <w:cs/>
        </w:rPr>
        <w:t>รวม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 w:rsidR="00F510FA">
        <w:rPr>
          <w:rFonts w:ascii="Angsana New" w:hAnsi="Angsana New" w:cs="Angsana New"/>
          <w:sz w:val="30"/>
          <w:szCs w:val="30"/>
        </w:rPr>
        <w:t>4</w:t>
      </w:r>
      <w:r w:rsidRPr="00156DB3">
        <w:rPr>
          <w:rFonts w:ascii="Angsana New" w:hAnsi="Angsana New" w:cs="Angsana New"/>
          <w:sz w:val="30"/>
          <w:szCs w:val="30"/>
        </w:rPr>
        <w:t>,</w:t>
      </w:r>
      <w:r w:rsidR="00F510FA">
        <w:rPr>
          <w:rFonts w:ascii="Angsana New" w:hAnsi="Angsana New" w:cs="Angsana New"/>
          <w:sz w:val="30"/>
          <w:szCs w:val="30"/>
        </w:rPr>
        <w:t>999</w:t>
      </w:r>
      <w:r w:rsidRPr="00156DB3">
        <w:rPr>
          <w:rFonts w:ascii="Angsana New" w:hAnsi="Angsana New" w:cs="Angsana New"/>
          <w:sz w:val="30"/>
          <w:szCs w:val="30"/>
        </w:rPr>
        <w:t>,</w:t>
      </w:r>
      <w:r w:rsidR="00F510FA">
        <w:rPr>
          <w:rFonts w:ascii="Angsana New" w:hAnsi="Angsana New" w:cs="Angsana New"/>
          <w:sz w:val="30"/>
          <w:szCs w:val="30"/>
        </w:rPr>
        <w:t>998</w:t>
      </w:r>
      <w:r w:rsidR="00FF7A3C">
        <w:rPr>
          <w:rFonts w:ascii="Angsana New" w:hAnsi="Angsana New" w:cs="Angsana New"/>
          <w:sz w:val="30"/>
          <w:szCs w:val="30"/>
        </w:rPr>
        <w:t>.00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6DB3">
        <w:rPr>
          <w:rFonts w:ascii="Angsana New" w:hAnsi="Angsana New" w:cs="Angsana New" w:hint="cs"/>
          <w:sz w:val="30"/>
          <w:szCs w:val="30"/>
          <w:cs/>
        </w:rPr>
        <w:t>บาท</w:t>
      </w:r>
      <w:r w:rsidRPr="00156DB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(</w:t>
      </w:r>
      <w:r w:rsidRPr="000D3407">
        <w:rPr>
          <w:rFonts w:ascii="Angsana New" w:hAnsi="Angsana New" w:cs="Angsana New" w:hint="cs"/>
          <w:sz w:val="30"/>
          <w:szCs w:val="30"/>
          <w:cs/>
        </w:rPr>
        <w:t>หุ้นสามัญจำนวน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="00F510FA">
        <w:rPr>
          <w:rFonts w:ascii="Angsana New" w:hAnsi="Angsana New" w:cs="Angsana New"/>
          <w:sz w:val="30"/>
          <w:szCs w:val="30"/>
        </w:rPr>
        <w:t>19</w:t>
      </w:r>
      <w:r w:rsidRPr="000D3407">
        <w:rPr>
          <w:rFonts w:ascii="Angsana New" w:hAnsi="Angsana New" w:cs="Angsana New"/>
          <w:sz w:val="30"/>
          <w:szCs w:val="30"/>
        </w:rPr>
        <w:t>,</w:t>
      </w:r>
      <w:r w:rsidR="00F510FA">
        <w:rPr>
          <w:rFonts w:ascii="Angsana New" w:hAnsi="Angsana New" w:cs="Angsana New"/>
          <w:sz w:val="30"/>
          <w:szCs w:val="30"/>
        </w:rPr>
        <w:t>999</w:t>
      </w:r>
      <w:r w:rsidRPr="000D3407">
        <w:rPr>
          <w:rFonts w:ascii="Angsana New" w:hAnsi="Angsana New" w:cs="Angsana New"/>
          <w:sz w:val="30"/>
          <w:szCs w:val="30"/>
        </w:rPr>
        <w:t>,</w:t>
      </w:r>
      <w:r w:rsidR="00F510FA">
        <w:rPr>
          <w:rFonts w:ascii="Angsana New" w:hAnsi="Angsana New" w:cs="Angsana New"/>
          <w:sz w:val="30"/>
          <w:szCs w:val="30"/>
        </w:rPr>
        <w:t>992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407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407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0.25</w:t>
      </w:r>
      <w:r w:rsidRPr="000D34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3407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8645D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บริษัทได้จดทะเบียนการเพิ่มทุนที่ออกและชำระแล้วกับกระทรวงพาณิชย์เมื่อวันที่</w:t>
      </w:r>
      <w:r w:rsidRPr="0058645D">
        <w:rPr>
          <w:rFonts w:ascii="Angsana New" w:hAnsi="Angsana New" w:cs="Angsana New"/>
          <w:sz w:val="30"/>
          <w:szCs w:val="30"/>
          <w:cs/>
        </w:rPr>
        <w:t xml:space="preserve"> </w:t>
      </w:r>
      <w:r w:rsidR="00F510FA">
        <w:rPr>
          <w:rFonts w:ascii="Angsana New" w:hAnsi="Angsana New" w:cs="Angsana New"/>
          <w:sz w:val="30"/>
          <w:szCs w:val="30"/>
        </w:rPr>
        <w:t>25</w:t>
      </w:r>
      <w:r w:rsidRPr="0058645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5864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645D">
        <w:rPr>
          <w:rFonts w:ascii="Angsana New" w:hAnsi="Angsana New" w:cs="Angsana New"/>
          <w:sz w:val="30"/>
          <w:szCs w:val="30"/>
        </w:rPr>
        <w:t>2568</w:t>
      </w:r>
    </w:p>
    <w:p w14:paraId="2948865C" w14:textId="77777777" w:rsidR="00F203FB" w:rsidRPr="00340F33" w:rsidRDefault="00F203FB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FB400E6" w14:textId="77777777" w:rsidR="00D229F0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672B1DF1" w14:textId="77777777" w:rsidR="00D229F0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D055DA2" w14:textId="77777777" w:rsidR="00D229F0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B2F0963" w14:textId="77777777" w:rsidR="00D229F0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7A820097" w14:textId="77777777" w:rsidR="00D229F0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67C832EC" w14:textId="77777777" w:rsidR="00D229F0" w:rsidRPr="00AD407A" w:rsidRDefault="00D229F0" w:rsidP="00440E20">
      <w:pPr>
        <w:pStyle w:val="NoSpacing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20CE04BA" w14:textId="77777777" w:rsidR="0027293B" w:rsidRPr="0027293B" w:rsidRDefault="00C829DB" w:rsidP="00325F8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C829DB">
        <w:rPr>
          <w:rFonts w:ascii="Angsana New" w:hAnsi="Angsana New" w:hint="cs"/>
          <w:cs/>
        </w:rPr>
        <w:lastRenderedPageBreak/>
        <w:t>ในที่ประชุมคณะกรรมการบริษัทเมื่อวันที่</w:t>
      </w:r>
      <w:r w:rsidRPr="00C829DB">
        <w:rPr>
          <w:rFonts w:ascii="Angsana New" w:hAnsi="Angsana New"/>
          <w:cs/>
        </w:rPr>
        <w:t xml:space="preserve"> </w:t>
      </w:r>
      <w:r w:rsidR="00AD407A">
        <w:rPr>
          <w:rFonts w:ascii="Angsana New" w:hAnsi="Angsana New"/>
        </w:rPr>
        <w:t xml:space="preserve">30 </w:t>
      </w:r>
      <w:r w:rsidR="00AD407A">
        <w:rPr>
          <w:rFonts w:ascii="Angsana New" w:hAnsi="Angsana New" w:hint="cs"/>
          <w:cs/>
        </w:rPr>
        <w:t xml:space="preserve">เมษายน </w:t>
      </w:r>
      <w:r w:rsidR="00AD407A">
        <w:rPr>
          <w:rFonts w:ascii="Angsana New" w:hAnsi="Angsana New"/>
        </w:rPr>
        <w:t>2568</w:t>
      </w:r>
      <w:r w:rsidRPr="00C829DB">
        <w:rPr>
          <w:rFonts w:ascii="Angsana New" w:hAnsi="Angsana New"/>
          <w:cs/>
        </w:rPr>
        <w:t xml:space="preserve"> </w:t>
      </w:r>
      <w:r w:rsidRPr="00C829DB">
        <w:rPr>
          <w:rFonts w:ascii="Angsana New" w:hAnsi="Angsana New" w:hint="cs"/>
          <w:cs/>
        </w:rPr>
        <w:t>คณะกรรมการบริษัทได้มีมติ</w:t>
      </w:r>
      <w:r w:rsidR="00FE4239">
        <w:rPr>
          <w:rFonts w:ascii="Angsana New" w:hAnsi="Angsana New" w:hint="cs"/>
          <w:cs/>
        </w:rPr>
        <w:t>ให้นำเสนอต่อที่ประชุมวิสามัญผู้ถือหุ้นพิจารณา</w:t>
      </w:r>
      <w:r w:rsidRPr="00C829DB">
        <w:rPr>
          <w:rFonts w:ascii="Angsana New" w:hAnsi="Angsana New" w:hint="cs"/>
          <w:cs/>
        </w:rPr>
        <w:t>อนุมัติ</w:t>
      </w:r>
    </w:p>
    <w:p w14:paraId="0EE59D06" w14:textId="77777777" w:rsidR="0027293B" w:rsidRDefault="00C829DB" w:rsidP="005D7FF8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C829DB">
        <w:rPr>
          <w:rFonts w:ascii="Angsana New" w:hAnsi="Angsana New"/>
          <w:cs/>
        </w:rPr>
        <w:t>(</w:t>
      </w:r>
      <w:r w:rsidR="00AD407A">
        <w:rPr>
          <w:rFonts w:ascii="Angsana New" w:hAnsi="Angsana New"/>
        </w:rPr>
        <w:t>1</w:t>
      </w:r>
      <w:r w:rsidRPr="00C829DB">
        <w:rPr>
          <w:rFonts w:ascii="Angsana New" w:hAnsi="Angsana New"/>
          <w:cs/>
        </w:rPr>
        <w:t>)</w:t>
      </w:r>
      <w:r w:rsidR="0027293B">
        <w:rPr>
          <w:rFonts w:ascii="Angsana New" w:hAnsi="Angsana New"/>
          <w:lang w:val="en-US"/>
        </w:rPr>
        <w:tab/>
      </w:r>
      <w:r w:rsidR="00AD407A" w:rsidRPr="00AD407A">
        <w:rPr>
          <w:rFonts w:ascii="Angsana New" w:hAnsi="Angsana New" w:hint="cs"/>
          <w:cs/>
        </w:rPr>
        <w:t>การยกเลิกการออกและเสนอขายหุ้นสามัญเพิ่มทุนให้แก่บุคคลในวงจ</w:t>
      </w:r>
      <w:r w:rsidR="00AD407A">
        <w:rPr>
          <w:rFonts w:ascii="Angsana New" w:hAnsi="Angsana New" w:hint="cs"/>
          <w:cs/>
        </w:rPr>
        <w:t>ำ</w:t>
      </w:r>
      <w:r w:rsidR="00AD407A" w:rsidRPr="00AD407A">
        <w:rPr>
          <w:rFonts w:ascii="Angsana New" w:hAnsi="Angsana New" w:hint="cs"/>
          <w:cs/>
        </w:rPr>
        <w:t>กัด</w:t>
      </w:r>
      <w:r w:rsidR="00AD407A" w:rsidRPr="00AD407A">
        <w:rPr>
          <w:rFonts w:ascii="Angsana New" w:hAnsi="Angsana New"/>
          <w:cs/>
        </w:rPr>
        <w:t xml:space="preserve"> (</w:t>
      </w:r>
      <w:r w:rsidR="00FF7A3C">
        <w:rPr>
          <w:rFonts w:ascii="Angsana New" w:hAnsi="Angsana New"/>
          <w:lang w:val="en-US"/>
        </w:rPr>
        <w:t>P</w:t>
      </w:r>
      <w:r w:rsidR="0027293B">
        <w:rPr>
          <w:rFonts w:ascii="Angsana New" w:hAnsi="Angsana New"/>
          <w:lang w:val="en-US"/>
        </w:rPr>
        <w:t xml:space="preserve">rivate </w:t>
      </w:r>
      <w:r w:rsidR="00FF7A3C">
        <w:rPr>
          <w:rFonts w:ascii="Angsana New" w:hAnsi="Angsana New"/>
          <w:lang w:val="en-US"/>
        </w:rPr>
        <w:t>P</w:t>
      </w:r>
      <w:r w:rsidR="0027293B">
        <w:rPr>
          <w:rFonts w:ascii="Angsana New" w:hAnsi="Angsana New"/>
          <w:lang w:val="en-US"/>
        </w:rPr>
        <w:t>lacement</w:t>
      </w:r>
      <w:r w:rsidR="00AD407A" w:rsidRPr="00AD407A">
        <w:rPr>
          <w:rFonts w:ascii="Angsana New" w:hAnsi="Angsana New"/>
        </w:rPr>
        <w:t xml:space="preserve">) </w:t>
      </w:r>
      <w:r w:rsidR="00AD407A" w:rsidRPr="00AD407A">
        <w:rPr>
          <w:rFonts w:ascii="Angsana New" w:hAnsi="Angsana New" w:hint="cs"/>
          <w:cs/>
        </w:rPr>
        <w:t>ในส่วนที่เหลือจำนวน</w:t>
      </w:r>
      <w:r w:rsidR="00AD407A" w:rsidRPr="00AD407A">
        <w:rPr>
          <w:rFonts w:ascii="Angsana New" w:hAnsi="Angsana New"/>
          <w:cs/>
        </w:rPr>
        <w:t xml:space="preserve"> </w:t>
      </w:r>
      <w:r w:rsidR="00AD407A">
        <w:rPr>
          <w:rFonts w:ascii="Angsana New" w:hAnsi="Angsana New"/>
        </w:rPr>
        <w:t>65,000,002</w:t>
      </w:r>
      <w:r w:rsidR="00FF7A3C">
        <w:rPr>
          <w:rFonts w:ascii="Angsana New" w:hAnsi="Angsana New"/>
          <w:lang w:val="en-US"/>
        </w:rPr>
        <w:t>.00</w:t>
      </w:r>
      <w:r w:rsidR="00AD407A" w:rsidRPr="00AD407A">
        <w:rPr>
          <w:rFonts w:ascii="Angsana New" w:hAnsi="Angsana New"/>
          <w:cs/>
        </w:rPr>
        <w:t xml:space="preserve"> </w:t>
      </w:r>
      <w:r w:rsidR="00AD407A" w:rsidRPr="00AD407A">
        <w:rPr>
          <w:rFonts w:ascii="Angsana New" w:hAnsi="Angsana New" w:hint="cs"/>
          <w:cs/>
        </w:rPr>
        <w:t>บาท</w:t>
      </w:r>
      <w:r w:rsidR="00AD407A">
        <w:rPr>
          <w:rFonts w:ascii="Angsana New" w:hAnsi="Angsana New"/>
        </w:rPr>
        <w:t xml:space="preserve"> (</w:t>
      </w:r>
      <w:r w:rsidR="00AD407A" w:rsidRPr="00C829DB">
        <w:rPr>
          <w:rFonts w:ascii="Angsana New" w:hAnsi="Angsana New" w:hint="cs"/>
          <w:cs/>
        </w:rPr>
        <w:t>หุ้นสามัญที่ยังไม่ได้ออกจำหน่ายจำนวน</w:t>
      </w:r>
      <w:r w:rsidR="00AD407A" w:rsidRPr="00AD407A">
        <w:rPr>
          <w:rFonts w:ascii="Angsana New" w:hAnsi="Angsana New"/>
          <w:cs/>
        </w:rPr>
        <w:t xml:space="preserve"> </w:t>
      </w:r>
      <w:r w:rsidR="00AD407A" w:rsidRPr="00AD407A">
        <w:rPr>
          <w:rFonts w:ascii="Angsana New" w:hAnsi="Angsana New"/>
        </w:rPr>
        <w:t>260,000,008</w:t>
      </w:r>
      <w:r w:rsidR="00AD407A" w:rsidRPr="00AD407A">
        <w:rPr>
          <w:rFonts w:ascii="Angsana New" w:hAnsi="Angsana New"/>
          <w:cs/>
        </w:rPr>
        <w:t xml:space="preserve"> </w:t>
      </w:r>
      <w:r w:rsidR="00AD407A" w:rsidRPr="00AD407A">
        <w:rPr>
          <w:rFonts w:ascii="Angsana New" w:hAnsi="Angsana New" w:hint="cs"/>
          <w:cs/>
        </w:rPr>
        <w:t>หุ้น</w:t>
      </w:r>
      <w:r w:rsidR="00AD407A" w:rsidRPr="00AD407A">
        <w:rPr>
          <w:rFonts w:ascii="Angsana New" w:hAnsi="Angsana New"/>
          <w:cs/>
        </w:rPr>
        <w:t xml:space="preserve"> </w:t>
      </w:r>
      <w:r w:rsidR="00AD407A" w:rsidRPr="00AD407A">
        <w:rPr>
          <w:rFonts w:ascii="Angsana New" w:hAnsi="Angsana New" w:hint="cs"/>
          <w:cs/>
        </w:rPr>
        <w:t>มูลค่าหุ้นละ</w:t>
      </w:r>
      <w:r w:rsidR="00AD407A" w:rsidRPr="00AD407A">
        <w:rPr>
          <w:rFonts w:ascii="Angsana New" w:hAnsi="Angsana New"/>
          <w:cs/>
        </w:rPr>
        <w:t xml:space="preserve"> </w:t>
      </w:r>
      <w:r w:rsidR="00AD407A" w:rsidRPr="00AD407A">
        <w:rPr>
          <w:rFonts w:ascii="Angsana New" w:hAnsi="Angsana New"/>
        </w:rPr>
        <w:t xml:space="preserve">0.25 </w:t>
      </w:r>
      <w:r w:rsidR="00AD407A" w:rsidRPr="00AD407A">
        <w:rPr>
          <w:rFonts w:ascii="Angsana New" w:hAnsi="Angsana New" w:hint="cs"/>
          <w:cs/>
        </w:rPr>
        <w:t>บาท</w:t>
      </w:r>
      <w:r w:rsidR="00AD407A">
        <w:rPr>
          <w:rFonts w:ascii="Angsana New" w:hAnsi="Angsana New"/>
        </w:rPr>
        <w:t xml:space="preserve">) </w:t>
      </w:r>
      <w:r w:rsidR="00AD407A" w:rsidRPr="00AD407A">
        <w:rPr>
          <w:rFonts w:ascii="Angsana New" w:hAnsi="Angsana New" w:hint="cs"/>
          <w:cs/>
        </w:rPr>
        <w:t>โดยบริษัทจะเสนอที่ประชุมผู้ถือหุ้นพิจารณาอนุมัติการเพิ่มทุนและจัดสรรหุ้นสามัญเพิ่มทุนเพื่อออกเสนอขายให้แก่ผู้ถือหุ้นเดิมตามสัดส่วนการถือหุ้น</w:t>
      </w:r>
      <w:r w:rsidR="00AD407A" w:rsidRPr="00AD407A">
        <w:rPr>
          <w:rFonts w:ascii="Angsana New" w:hAnsi="Angsana New"/>
          <w:cs/>
        </w:rPr>
        <w:t xml:space="preserve"> (</w:t>
      </w:r>
      <w:proofErr w:type="spellStart"/>
      <w:r w:rsidR="00AD407A" w:rsidRPr="00AD407A">
        <w:rPr>
          <w:rFonts w:ascii="Angsana New" w:hAnsi="Angsana New"/>
        </w:rPr>
        <w:t>Right</w:t>
      </w:r>
      <w:proofErr w:type="spellEnd"/>
      <w:r w:rsidR="00AD407A" w:rsidRPr="00AD407A">
        <w:rPr>
          <w:rFonts w:ascii="Angsana New" w:hAnsi="Angsana New"/>
        </w:rPr>
        <w:t xml:space="preserve"> </w:t>
      </w:r>
      <w:proofErr w:type="spellStart"/>
      <w:r w:rsidR="00AD407A" w:rsidRPr="00AD407A">
        <w:rPr>
          <w:rFonts w:ascii="Angsana New" w:hAnsi="Angsana New"/>
        </w:rPr>
        <w:t>Offering</w:t>
      </w:r>
      <w:proofErr w:type="spellEnd"/>
      <w:r w:rsidR="00AD407A" w:rsidRPr="00AD407A">
        <w:rPr>
          <w:rFonts w:ascii="Angsana New" w:hAnsi="Angsana New"/>
        </w:rPr>
        <w:t xml:space="preserve">) </w:t>
      </w:r>
      <w:r w:rsidR="00AD407A" w:rsidRPr="00AD407A">
        <w:rPr>
          <w:rFonts w:ascii="Angsana New" w:hAnsi="Angsana New" w:hint="cs"/>
          <w:cs/>
        </w:rPr>
        <w:t>แทน</w:t>
      </w:r>
    </w:p>
    <w:p w14:paraId="3506FEEA" w14:textId="5F60287F" w:rsidR="0027293B" w:rsidRDefault="00AD407A" w:rsidP="005D7FF8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C829DB">
        <w:rPr>
          <w:rFonts w:ascii="Angsana New" w:hAnsi="Angsana New"/>
          <w:cs/>
        </w:rPr>
        <w:t>(</w:t>
      </w:r>
      <w:r>
        <w:rPr>
          <w:rFonts w:ascii="Angsana New" w:hAnsi="Angsana New"/>
        </w:rPr>
        <w:t>2</w:t>
      </w:r>
      <w:r w:rsidRPr="00C829DB">
        <w:rPr>
          <w:rFonts w:ascii="Angsana New" w:hAnsi="Angsana New"/>
          <w:cs/>
        </w:rPr>
        <w:t>)</w:t>
      </w:r>
      <w:r w:rsidR="0027293B">
        <w:rPr>
          <w:rFonts w:ascii="Angsana New" w:hAnsi="Angsana New"/>
          <w:lang w:val="en-US"/>
        </w:rPr>
        <w:tab/>
      </w:r>
      <w:r w:rsidR="00C829DB" w:rsidRPr="00C829DB">
        <w:rPr>
          <w:rFonts w:ascii="Angsana New" w:hAnsi="Angsana New" w:hint="cs"/>
          <w:cs/>
        </w:rPr>
        <w:t>การลดทุนจดทะเบียนของบริษัทจำนวน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 xml:space="preserve">65,000,005.25 </w:t>
      </w:r>
      <w:r w:rsidR="00C829DB" w:rsidRPr="00C829DB">
        <w:rPr>
          <w:rFonts w:ascii="Angsana New" w:hAnsi="Angsana New" w:hint="cs"/>
          <w:cs/>
        </w:rPr>
        <w:t>บาท</w:t>
      </w:r>
      <w:r w:rsidR="00C829DB" w:rsidRPr="00C829DB">
        <w:rPr>
          <w:rFonts w:ascii="Angsana New" w:hAnsi="Angsana New"/>
          <w:cs/>
        </w:rPr>
        <w:t xml:space="preserve"> (</w:t>
      </w:r>
      <w:r w:rsidR="00C829DB" w:rsidRPr="00C829DB">
        <w:rPr>
          <w:rFonts w:ascii="Angsana New" w:hAnsi="Angsana New" w:hint="cs"/>
          <w:cs/>
        </w:rPr>
        <w:t>โดยการตัดหุ้นสามัญที่ยังไม่ได้ออกจำหน่ายจำนวน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260,000,021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หุ้น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มูลค่าหุ้นละ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0.25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บาท</w:t>
      </w:r>
      <w:r w:rsidR="00C829DB" w:rsidRPr="00C829DB">
        <w:rPr>
          <w:rFonts w:ascii="Angsana New" w:hAnsi="Angsana New"/>
          <w:cs/>
        </w:rPr>
        <w:t xml:space="preserve">) </w:t>
      </w:r>
      <w:r w:rsidR="00C829DB" w:rsidRPr="00C829DB">
        <w:rPr>
          <w:rFonts w:ascii="Angsana New" w:hAnsi="Angsana New" w:hint="cs"/>
          <w:cs/>
        </w:rPr>
        <w:t>จากเดิม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434,812,100.25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บาทเป็น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369,812,095</w:t>
      </w:r>
      <w:r w:rsidR="00FF7A3C">
        <w:rPr>
          <w:rFonts w:ascii="Angsana New" w:hAnsi="Angsana New"/>
          <w:lang w:val="en-US"/>
        </w:rPr>
        <w:t>.00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บาท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แบ่งออกเป็นหุ้นสามัญจำนวน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1</w:t>
      </w:r>
      <w:r w:rsidR="00C829DB" w:rsidRPr="00C829DB">
        <w:rPr>
          <w:rFonts w:ascii="Angsana New" w:hAnsi="Angsana New"/>
        </w:rPr>
        <w:t>,</w:t>
      </w:r>
      <w:r w:rsidR="007C3EB0">
        <w:rPr>
          <w:rFonts w:ascii="Angsana New" w:hAnsi="Angsana New"/>
        </w:rPr>
        <w:t>479</w:t>
      </w:r>
      <w:r w:rsidR="00C829DB" w:rsidRPr="00C829DB">
        <w:rPr>
          <w:rFonts w:ascii="Angsana New" w:hAnsi="Angsana New"/>
        </w:rPr>
        <w:t>,</w:t>
      </w:r>
      <w:r w:rsidR="005110B6">
        <w:rPr>
          <w:rFonts w:ascii="Angsana New" w:hAnsi="Angsana New"/>
          <w:lang w:val="en-US"/>
        </w:rPr>
        <w:t>248</w:t>
      </w:r>
      <w:r w:rsidR="00C829DB" w:rsidRPr="00C829DB">
        <w:rPr>
          <w:rFonts w:ascii="Angsana New" w:hAnsi="Angsana New"/>
        </w:rPr>
        <w:t>,</w:t>
      </w:r>
      <w:r w:rsidR="005110B6">
        <w:rPr>
          <w:rFonts w:ascii="Angsana New" w:hAnsi="Angsana New"/>
          <w:lang w:val="en-US"/>
        </w:rPr>
        <w:t>380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หุ้น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มูลค่าหุ้นละ</w:t>
      </w:r>
      <w:r w:rsidR="00C829DB" w:rsidRPr="00C829DB">
        <w:rPr>
          <w:rFonts w:ascii="Angsana New" w:hAnsi="Angsana New"/>
          <w:cs/>
        </w:rPr>
        <w:t xml:space="preserve"> </w:t>
      </w:r>
      <w:r w:rsidR="007C3EB0">
        <w:rPr>
          <w:rFonts w:ascii="Angsana New" w:hAnsi="Angsana New"/>
        </w:rPr>
        <w:t>0.25</w:t>
      </w:r>
      <w:r w:rsidR="00C829DB" w:rsidRPr="00C829DB">
        <w:rPr>
          <w:rFonts w:ascii="Angsana New" w:hAnsi="Angsana New"/>
          <w:cs/>
        </w:rPr>
        <w:t xml:space="preserve"> </w:t>
      </w:r>
      <w:r w:rsidR="00C829DB" w:rsidRPr="00C829DB">
        <w:rPr>
          <w:rFonts w:ascii="Angsana New" w:hAnsi="Angsana New" w:hint="cs"/>
          <w:cs/>
        </w:rPr>
        <w:t>บาท</w:t>
      </w:r>
      <w:r w:rsidR="00C829DB" w:rsidRPr="00C829DB">
        <w:rPr>
          <w:rFonts w:ascii="Angsana New" w:hAnsi="Angsana New"/>
          <w:cs/>
        </w:rPr>
        <w:t xml:space="preserve"> </w:t>
      </w:r>
      <w:r w:rsidR="0027293B">
        <w:rPr>
          <w:rFonts w:ascii="Angsana New" w:hAnsi="Angsana New" w:hint="cs"/>
          <w:cs/>
          <w:lang w:val="en-US"/>
        </w:rPr>
        <w:t>โดยหุ้นสามัญที่ตัดออกเป็นหุ้นส</w:t>
      </w:r>
      <w:r w:rsidR="00C829DB" w:rsidRPr="00C829DB">
        <w:rPr>
          <w:rFonts w:ascii="Angsana New" w:hAnsi="Angsana New" w:hint="cs"/>
          <w:cs/>
        </w:rPr>
        <w:t>ามัญเพิ่มทุนเพื่อรองรับการออกและเสนอขายหุ้นให้แก่บุคคลในวงจำกัด</w:t>
      </w:r>
      <w:r w:rsidR="00C829DB" w:rsidRPr="00C829DB">
        <w:rPr>
          <w:rFonts w:ascii="Angsana New" w:hAnsi="Angsana New"/>
          <w:cs/>
        </w:rPr>
        <w:t xml:space="preserve"> </w:t>
      </w:r>
      <w:r w:rsidR="00FF7A3C">
        <w:rPr>
          <w:rFonts w:ascii="Angsana New" w:hAnsi="Angsana New"/>
          <w:lang w:val="en-US"/>
        </w:rPr>
        <w:t>(</w:t>
      </w:r>
      <w:r w:rsidR="0027293B">
        <w:rPr>
          <w:rFonts w:ascii="Angsana New" w:hAnsi="Angsana New"/>
          <w:lang w:val="en-US"/>
        </w:rPr>
        <w:t>Private Placement</w:t>
      </w:r>
      <w:r w:rsidR="00FF7A3C">
        <w:rPr>
          <w:rFonts w:ascii="Angsana New" w:hAnsi="Angsana New"/>
          <w:lang w:val="en-US"/>
        </w:rPr>
        <w:t>)</w:t>
      </w:r>
      <w:r w:rsidR="00C829DB" w:rsidRPr="00C829DB">
        <w:rPr>
          <w:rFonts w:ascii="Angsana New" w:hAnsi="Angsana New"/>
        </w:rPr>
        <w:t xml:space="preserve"> </w:t>
      </w:r>
      <w:r w:rsidR="0027293B">
        <w:rPr>
          <w:rFonts w:ascii="Angsana New" w:hAnsi="Angsana New" w:hint="cs"/>
          <w:cs/>
        </w:rPr>
        <w:t>และ</w:t>
      </w:r>
      <w:r w:rsidR="007C3EB0" w:rsidRPr="007C3EB0">
        <w:rPr>
          <w:rFonts w:ascii="Angsana New" w:hAnsi="Angsana New" w:hint="cs"/>
          <w:cs/>
        </w:rPr>
        <w:t>เพื่อรองรับการใช้สิทธิตามใบส</w:t>
      </w:r>
      <w:r w:rsidR="007C3EB0">
        <w:rPr>
          <w:rFonts w:ascii="Angsana New" w:hAnsi="Angsana New" w:hint="cs"/>
          <w:cs/>
        </w:rPr>
        <w:t>ำ</w:t>
      </w:r>
      <w:r w:rsidR="007C3EB0" w:rsidRPr="007C3EB0">
        <w:rPr>
          <w:rFonts w:ascii="Angsana New" w:hAnsi="Angsana New" w:hint="cs"/>
          <w:cs/>
        </w:rPr>
        <w:t>คัญแสดงสิทธิที่จะซื้อหุ้นสามัญ</w:t>
      </w:r>
      <w:r w:rsidR="007C3EB0">
        <w:rPr>
          <w:rFonts w:ascii="Angsana New" w:hAnsi="Angsana New"/>
        </w:rPr>
        <w:t xml:space="preserve"> ECF</w:t>
      </w:r>
      <w:r w:rsidR="00066050">
        <w:rPr>
          <w:rFonts w:ascii="Angsana New" w:hAnsi="Angsana New" w:hint="cs"/>
          <w:cs/>
        </w:rPr>
        <w:t>-</w:t>
      </w:r>
      <w:r w:rsidR="007C3EB0">
        <w:rPr>
          <w:rFonts w:ascii="Angsana New" w:hAnsi="Angsana New"/>
        </w:rPr>
        <w:t>W</w:t>
      </w:r>
      <w:r w:rsidR="0027293B">
        <w:rPr>
          <w:rFonts w:ascii="Angsana New" w:hAnsi="Angsana New"/>
          <w:lang w:val="en-US"/>
        </w:rPr>
        <w:t>5</w:t>
      </w:r>
    </w:p>
    <w:p w14:paraId="38B0E6AA" w14:textId="25D40B5B" w:rsidR="0027293B" w:rsidRDefault="00132C61" w:rsidP="005D7FF8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</w:rPr>
        <w:t>(3)</w:t>
      </w:r>
      <w:r w:rsidR="0027293B">
        <w:rPr>
          <w:rFonts w:ascii="Angsana New" w:hAnsi="Angsana New"/>
          <w:lang w:val="en-US"/>
        </w:rPr>
        <w:tab/>
      </w:r>
      <w:r w:rsidRPr="00132C61">
        <w:rPr>
          <w:rFonts w:ascii="Angsana New" w:hAnsi="Angsana New" w:hint="cs"/>
          <w:cs/>
        </w:rPr>
        <w:t>การเปลี่ยนแปลงมูลค่าของหุ้นของบริษัทโดยการรวมหุ้นจากเดิมที่มีมูลค่าที่ตราไว้หุ้นละ</w:t>
      </w:r>
      <w:r w:rsidRPr="00132C61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0.25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บาท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เป็นมูลค่าหุ้นละ</w:t>
      </w:r>
      <w:r w:rsidRPr="00132C61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5.00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บาท</w:t>
      </w:r>
      <w:r w:rsidR="0027293B">
        <w:rPr>
          <w:rFonts w:ascii="Angsana New" w:hAnsi="Angsana New"/>
          <w:lang w:val="en-US"/>
        </w:rPr>
        <w:t xml:space="preserve"> </w:t>
      </w:r>
      <w:r w:rsidRPr="00132C61">
        <w:rPr>
          <w:rFonts w:ascii="Angsana New" w:hAnsi="Angsana New" w:hint="cs"/>
          <w:cs/>
        </w:rPr>
        <w:t>ซึ่งส่งผลให้จ</w:t>
      </w:r>
      <w:r>
        <w:rPr>
          <w:rFonts w:ascii="Angsana New" w:hAnsi="Angsana New" w:hint="cs"/>
          <w:cs/>
        </w:rPr>
        <w:t>ำ</w:t>
      </w:r>
      <w:r w:rsidRPr="00132C61">
        <w:rPr>
          <w:rFonts w:ascii="Angsana New" w:hAnsi="Angsana New" w:hint="cs"/>
          <w:cs/>
        </w:rPr>
        <w:t>นวนหุ้นของบริษัทลดลงจ</w:t>
      </w:r>
      <w:r>
        <w:rPr>
          <w:rFonts w:ascii="Angsana New" w:hAnsi="Angsana New" w:hint="cs"/>
          <w:cs/>
        </w:rPr>
        <w:t>ำ</w:t>
      </w:r>
      <w:r w:rsidRPr="00132C61">
        <w:rPr>
          <w:rFonts w:ascii="Angsana New" w:hAnsi="Angsana New" w:hint="cs"/>
          <w:cs/>
        </w:rPr>
        <w:t>นวน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/>
        </w:rPr>
        <w:t>1,405,285,961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หุ้น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จากเดิม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/>
        </w:rPr>
        <w:t>1,479,248,380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หุ้น</w:t>
      </w:r>
      <w:r>
        <w:rPr>
          <w:rFonts w:ascii="Angsana New" w:hAnsi="Angsana New" w:hint="cs"/>
          <w:cs/>
        </w:rPr>
        <w:t xml:space="preserve"> </w:t>
      </w:r>
      <w:r w:rsidRPr="00132C61">
        <w:rPr>
          <w:rFonts w:ascii="Angsana New" w:hAnsi="Angsana New" w:hint="cs"/>
          <w:cs/>
        </w:rPr>
        <w:t>มูลค่าหุ้นละ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/>
        </w:rPr>
        <w:t>0.25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บาทเป็น</w:t>
      </w:r>
      <w:r w:rsidR="005110B6">
        <w:rPr>
          <w:rFonts w:ascii="Angsana New" w:hAnsi="Angsana New" w:hint="cs"/>
          <w:cs/>
        </w:rPr>
        <w:t xml:space="preserve"> </w:t>
      </w:r>
      <w:r w:rsidRPr="00132C61">
        <w:rPr>
          <w:rFonts w:ascii="Angsana New" w:hAnsi="Angsana New"/>
        </w:rPr>
        <w:t>73,962,419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หุ้น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มูลค่าที่ตราไว้หุ้นละ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/>
        </w:rPr>
        <w:t>5.00</w:t>
      </w:r>
      <w:r w:rsidRPr="00132C61">
        <w:rPr>
          <w:rFonts w:ascii="Angsana New" w:hAnsi="Angsana New"/>
          <w:cs/>
        </w:rPr>
        <w:t xml:space="preserve"> </w:t>
      </w:r>
      <w:r w:rsidRPr="00132C61">
        <w:rPr>
          <w:rFonts w:ascii="Angsana New" w:hAnsi="Angsana New" w:hint="cs"/>
          <w:cs/>
        </w:rPr>
        <w:t>บาท</w:t>
      </w:r>
      <w:r w:rsidR="0027293B">
        <w:rPr>
          <w:rFonts w:ascii="Angsana New" w:hAnsi="Angsana New"/>
          <w:lang w:val="en-US"/>
        </w:rPr>
        <w:t xml:space="preserve"> </w:t>
      </w:r>
      <w:r w:rsidR="0027293B">
        <w:rPr>
          <w:rFonts w:ascii="Angsana New" w:hAnsi="Angsana New" w:hint="cs"/>
          <w:cs/>
          <w:lang w:val="en-US"/>
        </w:rPr>
        <w:t>เป็นผลให้จำนวนหุ้นที่</w:t>
      </w:r>
      <w:r w:rsidR="004F300A">
        <w:rPr>
          <w:rFonts w:ascii="Angsana New" w:hAnsi="Angsana New" w:hint="cs"/>
          <w:cs/>
          <w:lang w:val="en-US"/>
        </w:rPr>
        <w:t xml:space="preserve">ผู้ถือหุ้นแต่ละรายถืออยู่ลดลงในอัตราส่วน </w:t>
      </w:r>
      <w:r w:rsidR="004F300A">
        <w:rPr>
          <w:rFonts w:ascii="Angsana New" w:hAnsi="Angsana New"/>
          <w:lang w:val="en-US"/>
        </w:rPr>
        <w:t xml:space="preserve">20 </w:t>
      </w:r>
      <w:r w:rsidR="004F300A">
        <w:rPr>
          <w:rFonts w:ascii="Angsana New" w:hAnsi="Angsana New" w:hint="cs"/>
          <w:cs/>
          <w:lang w:val="en-US"/>
        </w:rPr>
        <w:t xml:space="preserve">หุ้นสามัญเดิมต่อ </w:t>
      </w:r>
      <w:r w:rsidR="004F300A">
        <w:rPr>
          <w:rFonts w:ascii="Angsana New" w:hAnsi="Angsana New"/>
          <w:lang w:val="en-US"/>
        </w:rPr>
        <w:t>1</w:t>
      </w:r>
      <w:r w:rsidR="004F300A">
        <w:rPr>
          <w:rFonts w:ascii="Angsana New" w:hAnsi="Angsana New" w:hint="cs"/>
          <w:cs/>
          <w:lang w:val="en-US"/>
        </w:rPr>
        <w:t xml:space="preserve"> หุ้นสามัญใหม่</w:t>
      </w:r>
    </w:p>
    <w:p w14:paraId="2D3EE32D" w14:textId="77777777" w:rsidR="005D7FF8" w:rsidRDefault="00B873CB" w:rsidP="005D7FF8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(4)</w:t>
      </w:r>
      <w:r w:rsidR="0027293B">
        <w:rPr>
          <w:rFonts w:ascii="Angsana New" w:hAnsi="Angsana New"/>
          <w:lang w:val="en-US"/>
        </w:rPr>
        <w:tab/>
      </w:r>
      <w:r w:rsidRPr="00B873CB">
        <w:rPr>
          <w:rFonts w:ascii="Angsana New" w:hAnsi="Angsana New" w:hint="cs"/>
          <w:cs/>
        </w:rPr>
        <w:t>ปรับราคาการใช้สิทธิและอัตราการใช้สิทธิตามใบส</w:t>
      </w:r>
      <w:r>
        <w:rPr>
          <w:rFonts w:ascii="Angsana New" w:hAnsi="Angsana New" w:hint="cs"/>
          <w:cs/>
        </w:rPr>
        <w:t>ำ</w:t>
      </w:r>
      <w:r w:rsidRPr="00B873CB">
        <w:rPr>
          <w:rFonts w:ascii="Angsana New" w:hAnsi="Angsana New" w:hint="cs"/>
          <w:cs/>
        </w:rPr>
        <w:t>คัญแสดงสิทธิที่จะซื้อหุ้นสามัญ</w:t>
      </w:r>
      <w:r>
        <w:rPr>
          <w:rFonts w:ascii="Angsana New" w:hAnsi="Angsana New"/>
        </w:rPr>
        <w:t xml:space="preserve"> </w:t>
      </w:r>
      <w:r w:rsidRPr="00B873CB">
        <w:rPr>
          <w:rFonts w:ascii="Angsana New" w:hAnsi="Angsana New"/>
        </w:rPr>
        <w:t>ECF-W5</w:t>
      </w:r>
      <w:r>
        <w:rPr>
          <w:rFonts w:ascii="Angsana New" w:hAnsi="Angsana New"/>
        </w:rPr>
        <w:t xml:space="preserve"> </w:t>
      </w:r>
      <w:r w:rsidR="00E1467F">
        <w:rPr>
          <w:rFonts w:ascii="Angsana New" w:hAnsi="Angsana New" w:hint="cs"/>
          <w:cs/>
          <w:lang w:val="en-US"/>
        </w:rPr>
        <w:t>โดย</w:t>
      </w:r>
      <w:r w:rsidR="007F72F7">
        <w:rPr>
          <w:rFonts w:ascii="Angsana New" w:hAnsi="Angsana New" w:hint="cs"/>
          <w:cs/>
          <w:lang w:val="en-US"/>
        </w:rPr>
        <w:t>ปรับ</w:t>
      </w:r>
      <w:r w:rsidR="007F72F7" w:rsidRPr="00325F82">
        <w:rPr>
          <w:rFonts w:ascii="Angsana New" w:hAnsi="Angsana New" w:hint="cs"/>
          <w:cs/>
        </w:rPr>
        <w:t>ราคาการใช้สิทธิ</w:t>
      </w:r>
      <w:r>
        <w:rPr>
          <w:rFonts w:ascii="Angsana New" w:hAnsi="Angsana New" w:hint="cs"/>
          <w:cs/>
        </w:rPr>
        <w:t xml:space="preserve">จาก </w:t>
      </w:r>
      <w:r w:rsidRPr="00B873CB">
        <w:rPr>
          <w:rFonts w:ascii="Angsana New" w:hAnsi="Angsana New"/>
        </w:rPr>
        <w:t xml:space="preserve">0.55 </w:t>
      </w:r>
      <w:r w:rsidRPr="00B873CB">
        <w:rPr>
          <w:rFonts w:ascii="Angsana New" w:hAnsi="Angsana New" w:hint="cs"/>
          <w:cs/>
        </w:rPr>
        <w:t>บาทต่อหุ้น</w:t>
      </w:r>
      <w:r w:rsidR="00325F82">
        <w:rPr>
          <w:rFonts w:ascii="Angsana New" w:hAnsi="Angsana New" w:hint="cs"/>
          <w:cs/>
        </w:rPr>
        <w:t xml:space="preserve">เป็น </w:t>
      </w:r>
      <w:r w:rsidR="00325F82">
        <w:rPr>
          <w:rFonts w:ascii="Angsana New" w:hAnsi="Angsana New"/>
        </w:rPr>
        <w:t>11.00</w:t>
      </w:r>
      <w:r w:rsidR="00325F82" w:rsidRPr="00325F82">
        <w:rPr>
          <w:rFonts w:ascii="Angsana New" w:hAnsi="Angsana New"/>
          <w:cs/>
        </w:rPr>
        <w:t xml:space="preserve"> </w:t>
      </w:r>
      <w:r w:rsidR="00325F82" w:rsidRPr="00325F82">
        <w:rPr>
          <w:rFonts w:ascii="Angsana New" w:hAnsi="Angsana New" w:hint="cs"/>
          <w:cs/>
        </w:rPr>
        <w:t>บาทต่อหุ้น</w:t>
      </w:r>
      <w:r w:rsidR="00325F82">
        <w:rPr>
          <w:rFonts w:ascii="Angsana New" w:hAnsi="Angsana New"/>
        </w:rPr>
        <w:t xml:space="preserve"> </w:t>
      </w:r>
      <w:r w:rsidR="00325F82">
        <w:rPr>
          <w:rFonts w:ascii="Angsana New" w:hAnsi="Angsana New" w:hint="cs"/>
          <w:cs/>
        </w:rPr>
        <w:t>และ</w:t>
      </w:r>
      <w:r w:rsidR="007F72F7">
        <w:rPr>
          <w:rFonts w:ascii="Angsana New" w:hAnsi="Angsana New" w:hint="cs"/>
          <w:cs/>
        </w:rPr>
        <w:t>ปรับ</w:t>
      </w:r>
      <w:r w:rsidR="00325F82" w:rsidRPr="00325F82">
        <w:rPr>
          <w:rFonts w:ascii="Angsana New" w:hAnsi="Angsana New" w:hint="cs"/>
          <w:cs/>
        </w:rPr>
        <w:t>อัตราการใช้สิทธ</w:t>
      </w:r>
      <w:r w:rsidR="00325F82">
        <w:rPr>
          <w:rFonts w:ascii="Angsana New" w:hAnsi="Angsana New" w:hint="cs"/>
          <w:cs/>
        </w:rPr>
        <w:t>ิจาก</w:t>
      </w:r>
      <w:r w:rsidR="00325F82" w:rsidRPr="00325F82">
        <w:rPr>
          <w:rFonts w:ascii="Angsana New" w:hAnsi="Angsana New" w:hint="cs"/>
          <w:cs/>
        </w:rPr>
        <w:t>ใบส</w:t>
      </w:r>
      <w:r w:rsidR="00325F82">
        <w:rPr>
          <w:rFonts w:ascii="Angsana New" w:hAnsi="Angsana New" w:hint="cs"/>
          <w:cs/>
        </w:rPr>
        <w:t>ำ</w:t>
      </w:r>
      <w:r w:rsidR="00325F82" w:rsidRPr="00325F82">
        <w:rPr>
          <w:rFonts w:ascii="Angsana New" w:hAnsi="Angsana New" w:hint="cs"/>
          <w:cs/>
        </w:rPr>
        <w:t>คัญแสดงสิทธิ</w:t>
      </w:r>
      <w:r w:rsidR="00325F82" w:rsidRPr="00325F82">
        <w:rPr>
          <w:rFonts w:ascii="Angsana New" w:hAnsi="Angsana New"/>
          <w:cs/>
        </w:rPr>
        <w:t xml:space="preserve"> </w:t>
      </w:r>
      <w:r w:rsidR="00325F82">
        <w:rPr>
          <w:rFonts w:ascii="Angsana New" w:hAnsi="Angsana New"/>
        </w:rPr>
        <w:t>1</w:t>
      </w:r>
      <w:r w:rsidR="00325F82" w:rsidRPr="00325F82">
        <w:rPr>
          <w:rFonts w:ascii="Angsana New" w:hAnsi="Angsana New"/>
          <w:cs/>
        </w:rPr>
        <w:t xml:space="preserve"> </w:t>
      </w:r>
      <w:r w:rsidR="00325F82" w:rsidRPr="00325F82">
        <w:rPr>
          <w:rFonts w:ascii="Angsana New" w:hAnsi="Angsana New" w:hint="cs"/>
          <w:cs/>
        </w:rPr>
        <w:t>หน่วยต่อหุ้นสามัญเพิ่มทุน</w:t>
      </w:r>
      <w:r w:rsidR="00325F82" w:rsidRPr="00325F82">
        <w:rPr>
          <w:rFonts w:ascii="Angsana New" w:hAnsi="Angsana New"/>
          <w:cs/>
        </w:rPr>
        <w:t xml:space="preserve"> </w:t>
      </w:r>
      <w:r w:rsidR="00325F82">
        <w:rPr>
          <w:rFonts w:ascii="Angsana New" w:hAnsi="Angsana New"/>
        </w:rPr>
        <w:t>1</w:t>
      </w:r>
      <w:r w:rsidR="00325F82" w:rsidRPr="00325F82">
        <w:rPr>
          <w:rFonts w:ascii="Angsana New" w:hAnsi="Angsana New"/>
          <w:cs/>
        </w:rPr>
        <w:t xml:space="preserve"> </w:t>
      </w:r>
      <w:r w:rsidR="00325F82" w:rsidRPr="00325F82">
        <w:rPr>
          <w:rFonts w:ascii="Angsana New" w:hAnsi="Angsana New" w:hint="cs"/>
          <w:cs/>
        </w:rPr>
        <w:t>หุ้น</w:t>
      </w:r>
      <w:r w:rsidR="00325F82">
        <w:rPr>
          <w:rFonts w:ascii="Angsana New" w:hAnsi="Angsana New" w:hint="cs"/>
          <w:cs/>
        </w:rPr>
        <w:t>เป็น</w:t>
      </w:r>
      <w:r w:rsidR="00325F82" w:rsidRPr="00325F82">
        <w:rPr>
          <w:rFonts w:ascii="Angsana New" w:hAnsi="Angsana New" w:hint="cs"/>
          <w:cs/>
        </w:rPr>
        <w:t>ใบส</w:t>
      </w:r>
      <w:r w:rsidR="00325F82">
        <w:rPr>
          <w:rFonts w:ascii="Angsana New" w:hAnsi="Angsana New" w:hint="cs"/>
          <w:cs/>
        </w:rPr>
        <w:t>ำ</w:t>
      </w:r>
      <w:r w:rsidR="00325F82" w:rsidRPr="00325F82">
        <w:rPr>
          <w:rFonts w:ascii="Angsana New" w:hAnsi="Angsana New" w:hint="cs"/>
          <w:cs/>
        </w:rPr>
        <w:t>คัญแสดงสิทธิ</w:t>
      </w:r>
      <w:r w:rsidR="00325F82" w:rsidRPr="00325F82">
        <w:rPr>
          <w:rFonts w:ascii="Angsana New" w:hAnsi="Angsana New"/>
          <w:cs/>
        </w:rPr>
        <w:t xml:space="preserve"> </w:t>
      </w:r>
      <w:r w:rsidR="00325F82">
        <w:rPr>
          <w:rFonts w:ascii="Angsana New" w:hAnsi="Angsana New"/>
        </w:rPr>
        <w:t>1</w:t>
      </w:r>
      <w:r w:rsidR="00325F82" w:rsidRPr="00325F82">
        <w:rPr>
          <w:rFonts w:ascii="Angsana New" w:hAnsi="Angsana New"/>
          <w:cs/>
        </w:rPr>
        <w:t xml:space="preserve"> </w:t>
      </w:r>
      <w:r w:rsidR="00325F82" w:rsidRPr="00325F82">
        <w:rPr>
          <w:rFonts w:ascii="Angsana New" w:hAnsi="Angsana New" w:hint="cs"/>
          <w:cs/>
        </w:rPr>
        <w:t>หน่วยต่อหุ้นสามัญเพิ่มทุน</w:t>
      </w:r>
      <w:r w:rsidR="00325F82" w:rsidRPr="00325F82">
        <w:rPr>
          <w:rFonts w:ascii="Angsana New" w:hAnsi="Angsana New"/>
          <w:cs/>
        </w:rPr>
        <w:t xml:space="preserve"> </w:t>
      </w:r>
      <w:r w:rsidR="00325F82">
        <w:rPr>
          <w:rFonts w:ascii="Angsana New" w:hAnsi="Angsana New"/>
        </w:rPr>
        <w:t>0.05</w:t>
      </w:r>
      <w:r w:rsidR="00325F82" w:rsidRPr="00325F82">
        <w:rPr>
          <w:rFonts w:ascii="Angsana New" w:hAnsi="Angsana New"/>
          <w:cs/>
        </w:rPr>
        <w:t xml:space="preserve"> </w:t>
      </w:r>
      <w:r w:rsidR="00325F82" w:rsidRPr="00325F82">
        <w:rPr>
          <w:rFonts w:ascii="Angsana New" w:hAnsi="Angsana New" w:hint="cs"/>
          <w:cs/>
        </w:rPr>
        <w:t>หุ้น</w:t>
      </w:r>
    </w:p>
    <w:p w14:paraId="299AF5E9" w14:textId="5C19AAAF" w:rsidR="00325F82" w:rsidRPr="0027293B" w:rsidRDefault="00325F82" w:rsidP="005D7FF8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</w:rPr>
        <w:t>(5)</w:t>
      </w:r>
      <w:r w:rsidR="005D7FF8">
        <w:rPr>
          <w:rFonts w:ascii="Angsana New" w:hAnsi="Angsana New"/>
          <w:cs/>
        </w:rPr>
        <w:tab/>
      </w:r>
      <w:r w:rsidR="005D7FF8">
        <w:rPr>
          <w:rFonts w:ascii="Angsana New" w:hAnsi="Angsana New" w:hint="cs"/>
          <w:cs/>
          <w:lang w:val="en-US"/>
        </w:rPr>
        <w:t>การ</w:t>
      </w:r>
      <w:r w:rsidRPr="002354FC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>
        <w:rPr>
          <w:rFonts w:ascii="Angsana New" w:hAnsi="Angsana New"/>
          <w:lang w:val="en-US"/>
        </w:rPr>
        <w:t>6</w:t>
      </w:r>
      <w:r w:rsidRPr="002354FC">
        <w:rPr>
          <w:rFonts w:ascii="Angsana New" w:hAnsi="Angsana New"/>
          <w:cs/>
        </w:rPr>
        <w:t xml:space="preserve">”) จำนวน </w:t>
      </w:r>
      <w:r w:rsidR="002057D6">
        <w:rPr>
          <w:rFonts w:ascii="Angsana New" w:hAnsi="Angsana New"/>
          <w:lang w:val="en-US"/>
        </w:rPr>
        <w:t>399,802,256</w:t>
      </w:r>
      <w:r w:rsidRPr="002354FC">
        <w:rPr>
          <w:rFonts w:ascii="Angsana New" w:hAnsi="Angsana New"/>
          <w:cs/>
        </w:rPr>
        <w:t xml:space="preserve"> หน่วย</w:t>
      </w:r>
      <w:r w:rsidR="002057D6" w:rsidRPr="002057D6">
        <w:rPr>
          <w:rFonts w:ascii="Angsana New" w:hAnsi="Angsana New" w:hint="cs"/>
          <w:cs/>
        </w:rPr>
        <w:t>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</w:t>
      </w:r>
      <w:r w:rsidR="002057D6" w:rsidRPr="002057D6">
        <w:rPr>
          <w:rFonts w:ascii="Angsana New" w:hAnsi="Angsana New"/>
          <w:cs/>
        </w:rPr>
        <w:t xml:space="preserve"> (</w:t>
      </w:r>
      <w:proofErr w:type="spellStart"/>
      <w:r w:rsidR="00A03705" w:rsidRPr="00AD407A">
        <w:rPr>
          <w:rFonts w:ascii="Angsana New" w:hAnsi="Angsana New"/>
        </w:rPr>
        <w:t>Right</w:t>
      </w:r>
      <w:proofErr w:type="spellEnd"/>
      <w:r w:rsidR="00A03705" w:rsidRPr="00AD407A">
        <w:rPr>
          <w:rFonts w:ascii="Angsana New" w:hAnsi="Angsana New"/>
        </w:rPr>
        <w:t xml:space="preserve"> </w:t>
      </w:r>
      <w:proofErr w:type="spellStart"/>
      <w:r w:rsidR="00A03705" w:rsidRPr="00AD407A">
        <w:rPr>
          <w:rFonts w:ascii="Angsana New" w:hAnsi="Angsana New"/>
        </w:rPr>
        <w:t>Offering</w:t>
      </w:r>
      <w:proofErr w:type="spellEnd"/>
      <w:r w:rsidR="002057D6" w:rsidRPr="002057D6">
        <w:rPr>
          <w:rFonts w:ascii="Angsana New" w:hAnsi="Angsana New"/>
        </w:rPr>
        <w:t>)</w:t>
      </w:r>
      <w:r w:rsidR="002057D6">
        <w:rPr>
          <w:rFonts w:ascii="Angsana New" w:hAnsi="Angsana New"/>
          <w:lang w:val="en-US"/>
        </w:rPr>
        <w:t xml:space="preserve"> </w:t>
      </w:r>
      <w:r w:rsidRPr="002354FC">
        <w:rPr>
          <w:rFonts w:ascii="Angsana New" w:hAnsi="Angsana New"/>
          <w:cs/>
        </w:rPr>
        <w:t>โดยไม่คิดมูลค่าในอัตราส่วนหุ้นสามัญ</w:t>
      </w:r>
      <w:r w:rsidR="00A03705">
        <w:rPr>
          <w:rFonts w:ascii="Angsana New" w:hAnsi="Angsana New" w:hint="cs"/>
          <w:cs/>
        </w:rPr>
        <w:t>เพิ่มทุน</w:t>
      </w:r>
      <w:r w:rsidRPr="002354FC">
        <w:rPr>
          <w:rFonts w:ascii="Angsana New" w:hAnsi="Angsana New"/>
          <w:cs/>
        </w:rPr>
        <w:t xml:space="preserve"> </w:t>
      </w:r>
      <w:r w:rsidRPr="002354FC">
        <w:rPr>
          <w:rFonts w:ascii="Angsana New" w:hAnsi="Angsana New"/>
          <w:lang w:val="en-US"/>
        </w:rPr>
        <w:t>2</w:t>
      </w:r>
      <w:r w:rsidR="002057D6">
        <w:rPr>
          <w:rFonts w:ascii="Angsana New" w:hAnsi="Angsana New"/>
          <w:lang w:val="en-US"/>
        </w:rPr>
        <w:t>0</w:t>
      </w:r>
      <w:r w:rsidRPr="002354FC">
        <w:rPr>
          <w:rFonts w:ascii="Angsana New" w:hAnsi="Angsana New"/>
          <w:cs/>
        </w:rPr>
        <w:t xml:space="preserve"> หุ้นต่อใบสำคัญแสดงสิทธิ </w:t>
      </w:r>
      <w:r w:rsidR="002057D6">
        <w:rPr>
          <w:rFonts w:ascii="Angsana New" w:hAnsi="Angsana New"/>
          <w:lang w:val="en-US"/>
        </w:rPr>
        <w:t>8</w:t>
      </w:r>
      <w:r w:rsidRPr="002354FC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38D8B24D" w14:textId="2E4561FC" w:rsidR="00325F82" w:rsidRPr="00947820" w:rsidRDefault="00325F82" w:rsidP="0020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325F82" w:rsidRPr="002354FC" w14:paraId="1595C331" w14:textId="77777777" w:rsidTr="00ED2C8D">
        <w:tc>
          <w:tcPr>
            <w:tcW w:w="3402" w:type="dxa"/>
          </w:tcPr>
          <w:p w14:paraId="6C3D18D3" w14:textId="77777777" w:rsidR="00325F82" w:rsidRPr="002354FC" w:rsidRDefault="00325F82" w:rsidP="00ED2C8D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2354FC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5954" w:type="dxa"/>
          </w:tcPr>
          <w:p w14:paraId="7EEE4338" w14:textId="77777777" w:rsidR="00325F82" w:rsidRPr="002354FC" w:rsidRDefault="00325F82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2354FC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Pr="002354FC">
              <w:rPr>
                <w:rFonts w:ascii="Angsana New" w:hAnsi="Angsana New"/>
                <w:lang w:val="en-US"/>
              </w:rPr>
              <w:t>1</w:t>
            </w:r>
            <w:r w:rsidRPr="002354FC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2354FC">
              <w:rPr>
                <w:rFonts w:ascii="Angsana New" w:hAnsi="Angsana New"/>
                <w:lang w:val="en-US"/>
              </w:rPr>
              <w:t xml:space="preserve">1 </w:t>
            </w:r>
            <w:r w:rsidRPr="002354FC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325F82" w:rsidRPr="002354FC" w14:paraId="1FB1A3E9" w14:textId="77777777" w:rsidTr="00ED2C8D">
        <w:tc>
          <w:tcPr>
            <w:tcW w:w="3402" w:type="dxa"/>
          </w:tcPr>
          <w:p w14:paraId="2D6DEE6B" w14:textId="77777777" w:rsidR="00325F82" w:rsidRPr="00604E49" w:rsidRDefault="00325F82" w:rsidP="00ED2C8D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954" w:type="dxa"/>
          </w:tcPr>
          <w:p w14:paraId="6D603A83" w14:textId="77777777" w:rsidR="00325F82" w:rsidRPr="00604E49" w:rsidRDefault="00325F82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</w:tr>
      <w:tr w:rsidR="00325F82" w:rsidRPr="002354FC" w14:paraId="3081559F" w14:textId="77777777" w:rsidTr="00ED2C8D">
        <w:tc>
          <w:tcPr>
            <w:tcW w:w="3402" w:type="dxa"/>
          </w:tcPr>
          <w:p w14:paraId="7CE9DFE8" w14:textId="77777777" w:rsidR="00325F82" w:rsidRPr="002354FC" w:rsidRDefault="00325F82" w:rsidP="00ED2C8D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2354FC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5954" w:type="dxa"/>
          </w:tcPr>
          <w:p w14:paraId="333FC550" w14:textId="60ABA805" w:rsidR="00325F82" w:rsidRPr="002354FC" w:rsidRDefault="00325F82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354FC">
              <w:rPr>
                <w:rFonts w:ascii="Angsana New" w:hAnsi="Angsana New"/>
                <w:lang w:val="en-US"/>
              </w:rPr>
              <w:t>0.</w:t>
            </w:r>
            <w:r w:rsidR="00B51B82">
              <w:rPr>
                <w:rFonts w:ascii="Angsana New" w:hAnsi="Angsana New"/>
                <w:lang w:val="en-US"/>
              </w:rPr>
              <w:t>08</w:t>
            </w:r>
            <w:r w:rsidRPr="002354FC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325F82" w:rsidRPr="002354FC" w14:paraId="55E9FBCB" w14:textId="77777777" w:rsidTr="00ED2C8D">
        <w:tc>
          <w:tcPr>
            <w:tcW w:w="3402" w:type="dxa"/>
          </w:tcPr>
          <w:p w14:paraId="31CE027D" w14:textId="77777777" w:rsidR="00325F82" w:rsidRPr="00604E49" w:rsidRDefault="00325F82" w:rsidP="00ED2C8D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954" w:type="dxa"/>
          </w:tcPr>
          <w:p w14:paraId="47424F53" w14:textId="77777777" w:rsidR="00325F82" w:rsidRPr="00604E49" w:rsidRDefault="00325F82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</w:tr>
      <w:tr w:rsidR="00325F82" w:rsidRPr="002354FC" w14:paraId="09FA9952" w14:textId="77777777" w:rsidTr="00ED2C8D">
        <w:tc>
          <w:tcPr>
            <w:tcW w:w="3402" w:type="dxa"/>
          </w:tcPr>
          <w:p w14:paraId="0C6D7005" w14:textId="77777777" w:rsidR="00325F82" w:rsidRPr="002354FC" w:rsidRDefault="00325F82" w:rsidP="00ED2C8D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2354FC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954" w:type="dxa"/>
          </w:tcPr>
          <w:p w14:paraId="5D6F180D" w14:textId="77777777" w:rsidR="00325F82" w:rsidRPr="002354FC" w:rsidRDefault="00325F82" w:rsidP="008F197C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2354FC">
              <w:rPr>
                <w:rFonts w:ascii="Angsana New" w:hAnsi="Angsana New"/>
                <w:lang w:val="en-US"/>
              </w:rPr>
              <w:t xml:space="preserve">1 </w:t>
            </w:r>
            <w:r w:rsidRPr="002354FC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6DD89629" w14:textId="77777777" w:rsidR="00325F82" w:rsidRDefault="00325F82" w:rsidP="0032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653DCFDD" w14:textId="77777777" w:rsidR="003012CE" w:rsidRDefault="003012CE" w:rsidP="0032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62A685FA" w14:textId="77777777" w:rsidR="003012CE" w:rsidRDefault="003012CE" w:rsidP="0032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193EA864" w14:textId="77777777" w:rsidR="003012CE" w:rsidRPr="00947820" w:rsidRDefault="003012CE" w:rsidP="0032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1A2B8362" w14:textId="05866677" w:rsidR="00ED2C8D" w:rsidRDefault="00F848B2" w:rsidP="00AA53B6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(6)</w:t>
      </w:r>
      <w:r w:rsidR="00AA53B6">
        <w:rPr>
          <w:rFonts w:ascii="Angsana New" w:hAnsi="Angsana New" w:cs="Angsana New"/>
          <w:sz w:val="30"/>
          <w:szCs w:val="30"/>
          <w:cs/>
        </w:rPr>
        <w:tab/>
      </w:r>
      <w:r w:rsidRPr="00F848B2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การเพิ่มทุนจดทะเบียนของบริษัทจำนวน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>
        <w:rPr>
          <w:rFonts w:ascii="Angsana New" w:hAnsi="Angsana New" w:cs="Angsana New"/>
          <w:sz w:val="30"/>
          <w:szCs w:val="30"/>
        </w:rPr>
        <w:t>6</w:t>
      </w:r>
      <w:r w:rsidR="00281824" w:rsidRPr="00281824">
        <w:rPr>
          <w:rFonts w:ascii="Angsana New" w:hAnsi="Angsana New" w:cs="Angsana New"/>
          <w:sz w:val="30"/>
          <w:szCs w:val="30"/>
        </w:rPr>
        <w:t>,</w:t>
      </w:r>
      <w:r w:rsidR="00281824" w:rsidRPr="00281824">
        <w:rPr>
          <w:rFonts w:ascii="Angsana New" w:hAnsi="Angsana New" w:cs="Angsana New"/>
          <w:sz w:val="30"/>
          <w:szCs w:val="30"/>
          <w:cs/>
        </w:rPr>
        <w:t>996</w:t>
      </w:r>
      <w:r w:rsidR="00281824" w:rsidRPr="00281824">
        <w:rPr>
          <w:rFonts w:ascii="Angsana New" w:hAnsi="Angsana New" w:cs="Angsana New"/>
          <w:sz w:val="30"/>
          <w:szCs w:val="30"/>
        </w:rPr>
        <w:t>,</w:t>
      </w:r>
      <w:r w:rsidR="00281824" w:rsidRPr="00281824">
        <w:rPr>
          <w:rFonts w:ascii="Angsana New" w:hAnsi="Angsana New" w:cs="Angsana New"/>
          <w:sz w:val="30"/>
          <w:szCs w:val="30"/>
          <w:cs/>
        </w:rPr>
        <w:t>539</w:t>
      </w:r>
      <w:r w:rsidR="00281824" w:rsidRPr="00281824">
        <w:rPr>
          <w:rFonts w:ascii="Angsana New" w:hAnsi="Angsana New" w:cs="Angsana New"/>
          <w:sz w:val="30"/>
          <w:szCs w:val="30"/>
        </w:rPr>
        <w:t>,</w:t>
      </w:r>
      <w:r w:rsidR="00281824" w:rsidRPr="00281824">
        <w:rPr>
          <w:rFonts w:ascii="Angsana New" w:hAnsi="Angsana New" w:cs="Angsana New"/>
          <w:sz w:val="30"/>
          <w:szCs w:val="30"/>
          <w:cs/>
        </w:rPr>
        <w:t>480</w:t>
      </w:r>
      <w:r w:rsidR="00E1467F">
        <w:rPr>
          <w:rFonts w:ascii="Angsana New" w:hAnsi="Angsana New" w:cs="Angsana New"/>
          <w:sz w:val="30"/>
          <w:szCs w:val="30"/>
        </w:rPr>
        <w:t>.00</w:t>
      </w:r>
      <w:r w:rsidRPr="00F848B2">
        <w:rPr>
          <w:rFonts w:ascii="Angsana New" w:hAnsi="Angsana New" w:cs="Angsana New"/>
          <w:sz w:val="30"/>
          <w:szCs w:val="30"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บาท</w:t>
      </w:r>
      <w:r w:rsidR="00EA5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จากเดิม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281824">
        <w:rPr>
          <w:rFonts w:ascii="Angsana New" w:hAnsi="Angsana New" w:cs="Angsana New"/>
          <w:sz w:val="30"/>
          <w:szCs w:val="30"/>
        </w:rPr>
        <w:t>369,812,095</w:t>
      </w:r>
      <w:r w:rsidR="00E1467F">
        <w:rPr>
          <w:rFonts w:ascii="Angsana New" w:hAnsi="Angsana New" w:cs="Angsana New"/>
          <w:sz w:val="30"/>
          <w:szCs w:val="30"/>
        </w:rPr>
        <w:t>.00</w:t>
      </w:r>
      <w:r w:rsidRPr="00F848B2">
        <w:rPr>
          <w:rFonts w:ascii="Angsana New" w:hAnsi="Angsana New" w:cs="Angsana New"/>
          <w:sz w:val="30"/>
          <w:szCs w:val="30"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บาท</w:t>
      </w:r>
      <w:r w:rsidR="00EA5D9B">
        <w:rPr>
          <w:rFonts w:ascii="Angsana New" w:hAnsi="Angsana New" w:cs="Angsana New" w:hint="cs"/>
          <w:sz w:val="30"/>
          <w:szCs w:val="30"/>
          <w:cs/>
        </w:rPr>
        <w:t xml:space="preserve"> (หุ้นสามัญจำนวน </w:t>
      </w:r>
      <w:r w:rsidR="00EA5D9B">
        <w:rPr>
          <w:rFonts w:ascii="Angsana New" w:hAnsi="Angsana New" w:cs="Angsana New"/>
          <w:sz w:val="30"/>
          <w:szCs w:val="30"/>
        </w:rPr>
        <w:t xml:space="preserve">73,962,419 </w:t>
      </w:r>
      <w:r w:rsidR="00EA5D9B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EA5D9B">
        <w:rPr>
          <w:rFonts w:ascii="Angsana New" w:hAnsi="Angsana New" w:cs="Angsana New"/>
          <w:sz w:val="30"/>
          <w:szCs w:val="30"/>
        </w:rPr>
        <w:t xml:space="preserve">5.00 </w:t>
      </w:r>
      <w:r w:rsidR="00EA5D9B">
        <w:rPr>
          <w:rFonts w:ascii="Angsana New" w:hAnsi="Angsana New" w:cs="Angsana New" w:hint="cs"/>
          <w:sz w:val="30"/>
          <w:szCs w:val="30"/>
          <w:cs/>
        </w:rPr>
        <w:t>บาท</w:t>
      </w:r>
      <w:r w:rsidR="00EA5D9B">
        <w:rPr>
          <w:rFonts w:ascii="Angsana New" w:hAnsi="Angsana New" w:cs="Angsana New"/>
          <w:sz w:val="30"/>
          <w:szCs w:val="30"/>
        </w:rPr>
        <w:t>)</w:t>
      </w:r>
      <w:r w:rsidR="00EA5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281824">
        <w:rPr>
          <w:rFonts w:ascii="Angsana New" w:hAnsi="Angsana New" w:cs="Angsana New"/>
          <w:sz w:val="30"/>
          <w:szCs w:val="30"/>
        </w:rPr>
        <w:t>7,366,351,575</w:t>
      </w:r>
      <w:r w:rsidR="00E1467F">
        <w:rPr>
          <w:rFonts w:ascii="Angsana New" w:hAnsi="Angsana New" w:cs="Angsana New"/>
          <w:sz w:val="30"/>
          <w:szCs w:val="30"/>
        </w:rPr>
        <w:t>.00</w:t>
      </w:r>
      <w:r w:rsidRPr="00F848B2">
        <w:rPr>
          <w:rFonts w:ascii="Angsana New" w:hAnsi="Angsana New" w:cs="Angsana New"/>
          <w:sz w:val="30"/>
          <w:szCs w:val="30"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บาท</w:t>
      </w:r>
      <w:r w:rsidR="00281824">
        <w:rPr>
          <w:rFonts w:ascii="Angsana New" w:hAnsi="Angsana New" w:cs="Angsana New"/>
          <w:sz w:val="30"/>
          <w:szCs w:val="30"/>
        </w:rPr>
        <w:t xml:space="preserve"> </w:t>
      </w:r>
      <w:r w:rsidR="00EA5D9B">
        <w:rPr>
          <w:rFonts w:ascii="Angsana New" w:hAnsi="Angsana New" w:cs="Angsana New"/>
          <w:sz w:val="30"/>
          <w:szCs w:val="30"/>
        </w:rPr>
        <w:t>(</w:t>
      </w:r>
      <w:r w:rsidR="00EA5D9B">
        <w:rPr>
          <w:rFonts w:ascii="Angsana New" w:hAnsi="Angsana New" w:cs="Angsana New" w:hint="cs"/>
          <w:sz w:val="30"/>
          <w:szCs w:val="30"/>
          <w:cs/>
        </w:rPr>
        <w:t>หุ้นสามัญ</w:t>
      </w:r>
      <w:r w:rsidR="0028182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6239C">
        <w:rPr>
          <w:rFonts w:ascii="Angsana New" w:hAnsi="Angsana New" w:cs="Angsana New"/>
          <w:sz w:val="30"/>
          <w:szCs w:val="30"/>
        </w:rPr>
        <w:t>1,473,270</w:t>
      </w:r>
      <w:r w:rsidR="00281824" w:rsidRPr="00132C61">
        <w:rPr>
          <w:rFonts w:ascii="Angsana New" w:hAnsi="Angsana New" w:cs="Angsana New"/>
          <w:sz w:val="30"/>
          <w:szCs w:val="30"/>
        </w:rPr>
        <w:t>,</w:t>
      </w:r>
      <w:r w:rsidR="0076239C">
        <w:rPr>
          <w:rFonts w:ascii="Angsana New" w:hAnsi="Angsana New" w:cs="Angsana New"/>
          <w:sz w:val="30"/>
          <w:szCs w:val="30"/>
        </w:rPr>
        <w:t>315</w:t>
      </w:r>
      <w:r w:rsidR="00281824" w:rsidRPr="00132C61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132C61">
        <w:rPr>
          <w:rFonts w:ascii="Angsana New" w:hAnsi="Angsana New" w:cs="Angsana New" w:hint="cs"/>
          <w:sz w:val="30"/>
          <w:szCs w:val="30"/>
          <w:cs/>
        </w:rPr>
        <w:t>หุ้น</w:t>
      </w:r>
      <w:r w:rsidR="00281824" w:rsidRPr="00132C61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132C61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281824" w:rsidRPr="00132C61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132C61">
        <w:rPr>
          <w:rFonts w:ascii="Angsana New" w:hAnsi="Angsana New" w:cs="Angsana New"/>
          <w:sz w:val="30"/>
          <w:szCs w:val="30"/>
        </w:rPr>
        <w:t>5</w:t>
      </w:r>
      <w:r w:rsidR="00E1467F">
        <w:rPr>
          <w:rFonts w:ascii="Angsana New" w:hAnsi="Angsana New" w:cs="Angsana New"/>
          <w:sz w:val="30"/>
          <w:szCs w:val="30"/>
        </w:rPr>
        <w:t>.00</w:t>
      </w:r>
      <w:r w:rsidR="00281824" w:rsidRPr="00132C61">
        <w:rPr>
          <w:rFonts w:ascii="Angsana New" w:hAnsi="Angsana New" w:cs="Angsana New"/>
          <w:sz w:val="30"/>
          <w:szCs w:val="30"/>
          <w:cs/>
        </w:rPr>
        <w:t xml:space="preserve"> </w:t>
      </w:r>
      <w:r w:rsidR="00281824" w:rsidRPr="00132C61">
        <w:rPr>
          <w:rFonts w:ascii="Angsana New" w:hAnsi="Angsana New" w:cs="Angsana New" w:hint="cs"/>
          <w:sz w:val="30"/>
          <w:szCs w:val="30"/>
          <w:cs/>
        </w:rPr>
        <w:t>บาท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848B2">
        <w:rPr>
          <w:rFonts w:ascii="Angsana New" w:hAnsi="Angsana New" w:cs="Angsana New" w:hint="cs"/>
          <w:sz w:val="30"/>
          <w:szCs w:val="30"/>
          <w:cs/>
        </w:rPr>
        <w:t>โดยการออกหุ้นสามัญเพิ่มทุนจำนวน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4D1B64" w:rsidRPr="004D1B64">
        <w:rPr>
          <w:rFonts w:ascii="Angsana New" w:hAnsi="Angsana New" w:cs="Angsana New"/>
          <w:sz w:val="30"/>
          <w:szCs w:val="30"/>
        </w:rPr>
        <w:t>1,399,307,896</w:t>
      </w:r>
      <w:r w:rsidRPr="00F848B2">
        <w:rPr>
          <w:rFonts w:ascii="Angsana New" w:hAnsi="Angsana New" w:cs="Angsana New"/>
          <w:sz w:val="30"/>
          <w:szCs w:val="30"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4D1B64">
        <w:rPr>
          <w:rFonts w:ascii="Angsana New" w:hAnsi="Angsana New" w:cs="Angsana New"/>
          <w:sz w:val="30"/>
          <w:szCs w:val="30"/>
        </w:rPr>
        <w:t>5</w:t>
      </w:r>
      <w:r w:rsidR="00E1467F">
        <w:rPr>
          <w:rFonts w:ascii="Angsana New" w:hAnsi="Angsana New" w:cs="Angsana New"/>
          <w:sz w:val="30"/>
          <w:szCs w:val="30"/>
        </w:rPr>
        <w:t>.00</w:t>
      </w:r>
      <w:r w:rsidRPr="00F848B2">
        <w:rPr>
          <w:rFonts w:ascii="Angsana New" w:hAnsi="Angsana New" w:cs="Angsana New"/>
          <w:sz w:val="30"/>
          <w:szCs w:val="30"/>
        </w:rPr>
        <w:t xml:space="preserve"> </w:t>
      </w:r>
      <w:r w:rsidRPr="00F848B2">
        <w:rPr>
          <w:rFonts w:ascii="Angsana New" w:hAnsi="Angsana New" w:cs="Angsana New" w:hint="cs"/>
          <w:sz w:val="30"/>
          <w:szCs w:val="30"/>
          <w:cs/>
        </w:rPr>
        <w:t>บาท</w:t>
      </w:r>
      <w:r w:rsidRPr="00F848B2">
        <w:rPr>
          <w:rFonts w:ascii="Angsana New" w:hAnsi="Angsana New" w:cs="Angsana New"/>
          <w:sz w:val="30"/>
          <w:szCs w:val="30"/>
          <w:cs/>
        </w:rPr>
        <w:t xml:space="preserve"> </w:t>
      </w:r>
      <w:r w:rsidR="00ED2C8D">
        <w:rPr>
          <w:rFonts w:ascii="Angsana New" w:hAnsi="Angsana New" w:cs="Angsana New" w:hint="cs"/>
          <w:sz w:val="30"/>
          <w:szCs w:val="30"/>
          <w:cs/>
        </w:rPr>
        <w:t>เพื่อรองรับการ</w:t>
      </w:r>
      <w:r w:rsidRPr="00F848B2">
        <w:rPr>
          <w:rFonts w:ascii="Angsana New" w:hAnsi="Angsana New" w:cs="Angsana New" w:hint="cs"/>
          <w:sz w:val="30"/>
          <w:szCs w:val="30"/>
          <w:cs/>
        </w:rPr>
        <w:t>จัดสรรหุ้นสามัญเพิ่มทุน</w:t>
      </w:r>
      <w:r w:rsidR="003012CE">
        <w:rPr>
          <w:rFonts w:ascii="Angsana New" w:hAnsi="Angsana New" w:cs="Angsana New" w:hint="cs"/>
          <w:sz w:val="30"/>
          <w:szCs w:val="30"/>
          <w:cs/>
        </w:rPr>
        <w:t xml:space="preserve">เพื่อเสนอขายให้แก่ผู้ถือหุ้นเดิมตามสัดส่วนการถือหุ้น </w:t>
      </w:r>
      <w:r w:rsidR="003012CE" w:rsidRPr="003012CE">
        <w:rPr>
          <w:rFonts w:ascii="Angsana New" w:hAnsi="Angsana New" w:cs="Angsana New"/>
          <w:sz w:val="30"/>
          <w:szCs w:val="30"/>
          <w:cs/>
        </w:rPr>
        <w:t>(</w:t>
      </w:r>
      <w:r w:rsidR="003012CE" w:rsidRPr="003012CE">
        <w:rPr>
          <w:rFonts w:ascii="Angsana New" w:hAnsi="Angsana New" w:cs="Angsana New"/>
          <w:sz w:val="30"/>
          <w:szCs w:val="30"/>
        </w:rPr>
        <w:t>Right Offering)</w:t>
      </w:r>
      <w:r w:rsidR="003012CE">
        <w:rPr>
          <w:rFonts w:ascii="Angsana New" w:hAnsi="Angsana New" w:cs="Angsana New"/>
          <w:sz w:val="30"/>
          <w:szCs w:val="30"/>
        </w:rPr>
        <w:t xml:space="preserve"> </w:t>
      </w:r>
      <w:r w:rsidR="003012CE">
        <w:rPr>
          <w:rFonts w:ascii="Angsana New" w:hAnsi="Angsana New" w:cs="Angsana New" w:hint="cs"/>
          <w:sz w:val="30"/>
          <w:szCs w:val="30"/>
          <w:cs/>
        </w:rPr>
        <w:t xml:space="preserve">และเพื่อรองรับการใช้สิทธิตามใบสำคัญแสดงสิทธิที่จะซื้อหุ้นสามัญของบริษัท </w:t>
      </w:r>
      <w:r w:rsidR="003012CE">
        <w:rPr>
          <w:rFonts w:ascii="Angsana New" w:hAnsi="Angsana New" w:cs="Angsana New"/>
          <w:sz w:val="30"/>
          <w:szCs w:val="30"/>
        </w:rPr>
        <w:t>(“ECF-W6”)</w:t>
      </w:r>
    </w:p>
    <w:p w14:paraId="7CE12655" w14:textId="75A51F2C" w:rsidR="003012CE" w:rsidRPr="004D1E98" w:rsidRDefault="003012CE" w:rsidP="00AA53B6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การจัดสรรหุ้นสามัญเพิ่มทุนจำนวนไม่เกิน </w:t>
      </w:r>
      <w:r w:rsidR="004D1E98">
        <w:rPr>
          <w:rFonts w:ascii="Angsana New" w:hAnsi="Angsana New" w:cs="Angsana New"/>
          <w:sz w:val="30"/>
          <w:szCs w:val="30"/>
        </w:rPr>
        <w:t xml:space="preserve">999,505,640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4D1E98">
        <w:rPr>
          <w:rFonts w:ascii="Angsana New" w:hAnsi="Angsana New" w:cs="Angsana New"/>
          <w:sz w:val="30"/>
          <w:szCs w:val="30"/>
        </w:rPr>
        <w:t xml:space="preserve">5.00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บาท เพื่อเสนอขายให้แก่ผู้ถือหุ้นเดิมตามสัดส่วนการถือหุ้น </w:t>
      </w:r>
      <w:r w:rsidR="004D1E98" w:rsidRPr="003012CE">
        <w:rPr>
          <w:rFonts w:ascii="Angsana New" w:hAnsi="Angsana New" w:cs="Angsana New"/>
          <w:sz w:val="30"/>
          <w:szCs w:val="30"/>
          <w:cs/>
        </w:rPr>
        <w:t>(</w:t>
      </w:r>
      <w:r w:rsidR="004D1E98" w:rsidRPr="003012CE">
        <w:rPr>
          <w:rFonts w:ascii="Angsana New" w:hAnsi="Angsana New" w:cs="Angsana New"/>
          <w:sz w:val="30"/>
          <w:szCs w:val="30"/>
        </w:rPr>
        <w:t>Right Offering)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 ในอัตราส่วนการจัดสรร </w:t>
      </w:r>
      <w:r w:rsidR="004D1E98">
        <w:rPr>
          <w:rFonts w:ascii="Angsana New" w:hAnsi="Angsana New" w:cs="Angsana New"/>
          <w:sz w:val="30"/>
          <w:szCs w:val="30"/>
        </w:rPr>
        <w:t xml:space="preserve">1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หุ้นสามัญเดิมต่อ </w:t>
      </w:r>
      <w:r w:rsidR="004D1E98">
        <w:rPr>
          <w:rFonts w:ascii="Angsana New" w:hAnsi="Angsana New" w:cs="Angsana New"/>
          <w:sz w:val="30"/>
          <w:szCs w:val="30"/>
        </w:rPr>
        <w:t xml:space="preserve">20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หุ้นสามัญเพิ่มทุน โดยกำหนดราคาเสนอขายหุ้นสามัญเพิ่มทุนที่ราคาหุ้นละ </w:t>
      </w:r>
      <w:r w:rsidR="004D1E98">
        <w:rPr>
          <w:rFonts w:ascii="Angsana New" w:hAnsi="Angsana New" w:cs="Angsana New"/>
          <w:sz w:val="30"/>
          <w:szCs w:val="30"/>
        </w:rPr>
        <w:t xml:space="preserve">0.20 </w:t>
      </w:r>
      <w:r w:rsidR="004D1E98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7929D7CA" w14:textId="6AE1BEF9" w:rsidR="003012CE" w:rsidRDefault="003012CE" w:rsidP="00AA53B6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การจัดสรรหุ้นสามัญเพิ่มทุนจำนวนไม่เกิน </w:t>
      </w:r>
      <w:r w:rsidR="004D1E98">
        <w:rPr>
          <w:rFonts w:ascii="Angsana New" w:hAnsi="Angsana New" w:cs="Angsana New"/>
          <w:sz w:val="30"/>
          <w:szCs w:val="30"/>
        </w:rPr>
        <w:t xml:space="preserve">399,802,256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4D1E98">
        <w:rPr>
          <w:rFonts w:ascii="Angsana New" w:hAnsi="Angsana New" w:cs="Angsana New"/>
          <w:sz w:val="30"/>
          <w:szCs w:val="30"/>
        </w:rPr>
        <w:t xml:space="preserve">5.00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 </w:t>
      </w:r>
      <w:r w:rsidR="004D1E98">
        <w:rPr>
          <w:rFonts w:ascii="Angsana New" w:hAnsi="Angsana New" w:cs="Angsana New"/>
          <w:sz w:val="30"/>
          <w:szCs w:val="30"/>
        </w:rPr>
        <w:t xml:space="preserve">(“ECF-W6”) </w:t>
      </w:r>
      <w:r w:rsidR="004D1E98">
        <w:rPr>
          <w:rFonts w:ascii="Angsana New" w:hAnsi="Angsana New" w:cs="Angsana New" w:hint="cs"/>
          <w:sz w:val="30"/>
          <w:szCs w:val="30"/>
          <w:cs/>
        </w:rPr>
        <w:t xml:space="preserve">ตามรายละเอียดใน </w:t>
      </w:r>
      <w:r w:rsidR="004D1E98">
        <w:rPr>
          <w:rFonts w:ascii="Angsana New" w:hAnsi="Angsana New" w:cs="Angsana New"/>
          <w:sz w:val="30"/>
          <w:szCs w:val="30"/>
        </w:rPr>
        <w:t>(</w:t>
      </w:r>
      <w:r w:rsidR="007A5E07">
        <w:rPr>
          <w:rFonts w:ascii="Angsana New" w:hAnsi="Angsana New" w:cs="Angsana New"/>
          <w:sz w:val="30"/>
          <w:szCs w:val="30"/>
        </w:rPr>
        <w:t>5</w:t>
      </w:r>
      <w:r w:rsidR="004D1E98">
        <w:rPr>
          <w:rFonts w:ascii="Angsana New" w:hAnsi="Angsana New" w:cs="Angsana New"/>
          <w:sz w:val="30"/>
          <w:szCs w:val="30"/>
        </w:rPr>
        <w:t>)</w:t>
      </w:r>
    </w:p>
    <w:p w14:paraId="2F2F4A46" w14:textId="64887F3E" w:rsidR="00CA2037" w:rsidRPr="00C829DB" w:rsidRDefault="00C829DB" w:rsidP="00AA53B6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829DB">
        <w:rPr>
          <w:rFonts w:ascii="Angsana New" w:hAnsi="Angsana New" w:cs="Angsana New" w:hint="cs"/>
          <w:sz w:val="30"/>
          <w:szCs w:val="30"/>
          <w:cs/>
        </w:rPr>
        <w:t>ซึ่งเรื่องดังกล่าวนี้ขึ้นอยู่กับมติของที่ประชุมวิสามัญผู้ถือหุ้นที่จะมีขึ้น</w:t>
      </w:r>
      <w:r w:rsidR="00842755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="00842755">
        <w:rPr>
          <w:rFonts w:ascii="Angsana New" w:hAnsi="Angsana New" w:cs="Angsana New"/>
          <w:sz w:val="30"/>
          <w:szCs w:val="30"/>
        </w:rPr>
        <w:t xml:space="preserve"> 29 </w:t>
      </w:r>
      <w:r w:rsidR="0084275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42755">
        <w:rPr>
          <w:rFonts w:ascii="Angsana New" w:hAnsi="Angsana New" w:cs="Angsana New"/>
          <w:sz w:val="30"/>
          <w:szCs w:val="30"/>
        </w:rPr>
        <w:t>2568</w:t>
      </w:r>
    </w:p>
    <w:p w14:paraId="2AD6C1E7" w14:textId="77777777" w:rsidR="00D229F0" w:rsidRPr="009E36B1" w:rsidRDefault="00D229F0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685BE22B" w14:textId="3E110587" w:rsidR="00C154E8" w:rsidRPr="00AA632A" w:rsidRDefault="00C154E8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A632A">
        <w:rPr>
          <w:rFonts w:ascii="Angsana New" w:hAnsi="Angsana New" w:cs="Angsana New" w:hint="cs"/>
          <w:sz w:val="30"/>
          <w:szCs w:val="30"/>
          <w:u w:val="single"/>
          <w:cs/>
        </w:rPr>
        <w:t>หุ้นกู้</w:t>
      </w:r>
    </w:p>
    <w:p w14:paraId="65334C8A" w14:textId="77777777" w:rsidR="00C154E8" w:rsidRPr="00D229F0" w:rsidRDefault="00C154E8" w:rsidP="00440E20">
      <w:pPr>
        <w:pStyle w:val="NoSpacing"/>
        <w:jc w:val="thaiDistribute"/>
        <w:rPr>
          <w:rFonts w:ascii="Angsana New" w:hAnsi="Angsana New" w:cs="Angsana New"/>
          <w:sz w:val="18"/>
          <w:szCs w:val="18"/>
          <w:u w:val="single"/>
          <w:cs/>
        </w:rPr>
      </w:pPr>
    </w:p>
    <w:p w14:paraId="06C526C6" w14:textId="74AB7AAF" w:rsidR="00547970" w:rsidRPr="00AA632A" w:rsidRDefault="00AB6D92" w:rsidP="00B556C8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632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D42EF" w:rsidRPr="00AA632A">
        <w:rPr>
          <w:rFonts w:ascii="Angsana New" w:hAnsi="Angsana New" w:cs="Angsana New"/>
          <w:sz w:val="30"/>
          <w:szCs w:val="30"/>
        </w:rPr>
        <w:t>9</w:t>
      </w:r>
      <w:r w:rsidRPr="00AA632A">
        <w:rPr>
          <w:rFonts w:ascii="Angsana New" w:hAnsi="Angsana New" w:cs="Angsana New"/>
          <w:sz w:val="30"/>
          <w:szCs w:val="30"/>
        </w:rPr>
        <w:t xml:space="preserve"> </w:t>
      </w:r>
      <w:r w:rsidRPr="00AA632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632A">
        <w:rPr>
          <w:rFonts w:ascii="Angsana New" w:hAnsi="Angsana New" w:cs="Angsana New"/>
          <w:sz w:val="30"/>
          <w:szCs w:val="30"/>
        </w:rPr>
        <w:t>256</w:t>
      </w:r>
      <w:r w:rsidR="002D42EF" w:rsidRPr="00AA632A">
        <w:rPr>
          <w:rFonts w:ascii="Angsana New" w:hAnsi="Angsana New" w:cs="Angsana New"/>
          <w:sz w:val="30"/>
          <w:szCs w:val="30"/>
        </w:rPr>
        <w:t>8</w:t>
      </w:r>
      <w:r w:rsidRPr="00AA632A">
        <w:rPr>
          <w:rFonts w:ascii="Angsana New" w:hAnsi="Angsana New" w:cs="Angsana New"/>
          <w:sz w:val="30"/>
          <w:szCs w:val="30"/>
        </w:rPr>
        <w:t xml:space="preserve"> </w:t>
      </w:r>
      <w:r w:rsidRPr="00AA632A">
        <w:rPr>
          <w:rFonts w:ascii="Angsana New" w:hAnsi="Angsana New" w:cs="Angsana New"/>
          <w:sz w:val="30"/>
          <w:szCs w:val="30"/>
          <w:cs/>
        </w:rPr>
        <w:t>บริษัทมีการประชุมผู้ถือหุ้นกู้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ของบริษัทจำนวนทั้งหมดเจ็ดรุ่น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 (ECF246A, ECF255A, ECF255B, ECF256A, ECF265A, ECF262A 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และ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ECF28NA) 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และเมื่อวันที่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D7A13" w:rsidRPr="00AA632A">
        <w:rPr>
          <w:rFonts w:ascii="Angsana New" w:hAnsi="Angsana New" w:cs="Angsana New"/>
          <w:sz w:val="30"/>
          <w:szCs w:val="30"/>
        </w:rPr>
        <w:t>17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2568 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บริษัทมีการประชุมผู้ถือหุ้นกู้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 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>(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ครั้งที่เลื่อน</w:t>
      </w:r>
      <w:r w:rsidR="00BD7A13" w:rsidRPr="00AA632A">
        <w:rPr>
          <w:rFonts w:ascii="Angsana New" w:hAnsi="Angsana New" w:cs="Angsana New"/>
          <w:sz w:val="30"/>
          <w:szCs w:val="30"/>
          <w:cs/>
        </w:rPr>
        <w:t>)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 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ของบริษัทจำนวนทั้งหมดสามรุ่น</w:t>
      </w:r>
      <w:r w:rsidR="00BD7A13" w:rsidRPr="00AA632A">
        <w:rPr>
          <w:rFonts w:ascii="Angsana New" w:hAnsi="Angsana New" w:cs="Angsana New"/>
          <w:sz w:val="30"/>
          <w:szCs w:val="30"/>
        </w:rPr>
        <w:t xml:space="preserve"> (ECF246A, ECF25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6</w:t>
      </w:r>
      <w:r w:rsidR="00BD7A13" w:rsidRPr="00AA632A">
        <w:rPr>
          <w:rFonts w:ascii="Angsana New" w:hAnsi="Angsana New" w:cs="Angsana New"/>
          <w:sz w:val="30"/>
          <w:szCs w:val="30"/>
        </w:rPr>
        <w:t>A, ECF2</w:t>
      </w:r>
      <w:r w:rsidR="00BD7A13" w:rsidRPr="00AA632A">
        <w:rPr>
          <w:rFonts w:ascii="Angsana New" w:hAnsi="Angsana New" w:cs="Angsana New" w:hint="cs"/>
          <w:sz w:val="30"/>
          <w:szCs w:val="30"/>
          <w:cs/>
        </w:rPr>
        <w:t>62</w:t>
      </w:r>
      <w:r w:rsidR="00BD7A13" w:rsidRPr="00AA632A">
        <w:rPr>
          <w:rFonts w:ascii="Angsana New" w:hAnsi="Angsana New" w:cs="Angsana New"/>
          <w:sz w:val="30"/>
          <w:szCs w:val="30"/>
        </w:rPr>
        <w:t>A)</w:t>
      </w:r>
      <w:r w:rsidR="00727693" w:rsidRPr="00AA632A">
        <w:rPr>
          <w:rFonts w:ascii="Angsana New" w:hAnsi="Angsana New" w:cs="Angsana New"/>
          <w:sz w:val="30"/>
          <w:szCs w:val="30"/>
        </w:rPr>
        <w:t xml:space="preserve"> </w:t>
      </w:r>
      <w:r w:rsidR="00727693" w:rsidRPr="00AA632A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p w14:paraId="3F995B83" w14:textId="77777777" w:rsidR="004D1B64" w:rsidRPr="00D229F0" w:rsidRDefault="004D1B64" w:rsidP="00440E20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14:paraId="2B44ADD7" w14:textId="4CBFB3E9" w:rsidR="00547970" w:rsidRPr="00AA632A" w:rsidRDefault="00CA2037" w:rsidP="00547970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30"/>
          <w:szCs w:val="30"/>
        </w:rPr>
      </w:pPr>
      <w:r w:rsidRPr="00AA632A">
        <w:rPr>
          <w:rFonts w:ascii="Angsana New" w:hAnsi="Angsana New" w:cs="Angsana New"/>
          <w:sz w:val="30"/>
          <w:szCs w:val="30"/>
          <w:cs/>
        </w:rPr>
        <w:t>มีมติอนุมัติ</w:t>
      </w:r>
      <w:r w:rsidRPr="00AA632A">
        <w:rPr>
          <w:rFonts w:ascii="Angsana New" w:hAnsi="Angsana New" w:cs="Angsana New" w:hint="cs"/>
          <w:sz w:val="30"/>
          <w:szCs w:val="30"/>
          <w:cs/>
        </w:rPr>
        <w:t>ให้หุ้นกู้ของบริษัทจำนวนทั้งหมดเจ็ดรุ่นผ่อนผัน</w:t>
      </w:r>
      <w:r w:rsidR="00747980" w:rsidRPr="00AA632A">
        <w:rPr>
          <w:rFonts w:ascii="Angsana New" w:hAnsi="Angsana New" w:cs="Angsana New" w:hint="cs"/>
          <w:sz w:val="30"/>
          <w:szCs w:val="30"/>
          <w:cs/>
        </w:rPr>
        <w:t>ให้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การที่ผู้ออกหุ้นกู้เสนอต่อที่ประชุมผู้ถือหุ้นกู้เพื่อขอปรับเงื่อนไขการชำระหนี้หุ้นกู้และ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>/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หรือเข้าเจรจากับสถาบันการเงินหรือเจ้าหนี้อื่น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เพื่อขอปรับโครงสร้างหนี้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ซึ่งถือเป็นการเริ่มเจรจาหรือเข้าท</w:t>
      </w:r>
      <w:r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สัญญาใด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ๆ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กับเจ้าหนี้รายใดรายหนึ่งหรือหลายรายรวมกันเพื่อวัตถุประสงค์ในการปรับโครงสร้างหนี้อันมีลักษณะเป็นการผ่อนผันการช</w:t>
      </w:r>
      <w:r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ระหนี้ของผู้ออกหุ้นกู้รวมทั้งการเลื่อนหรือเปลี่ยนแปลงก</w:t>
      </w:r>
      <w:r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หนดเวลาช</w:t>
      </w:r>
      <w:r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ระหนี้หรือมีการปรับเปลี่ยนอย่างใด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ๆ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เกี่ยวกับหนี้ไม่ว่าประเภทใด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ๆ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ทั้งหมดของตน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 (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หรือหนี้ในบางส่วนซึ่งผู้ออกหุ้นกู้อาจไม่สามารถชำระได้เมื่อหนี้นั้นถึงกำหนดชำระ</w:t>
      </w:r>
      <w:r w:rsidR="00B556C8" w:rsidRPr="00AA632A">
        <w:rPr>
          <w:rFonts w:ascii="Angsana New" w:hAnsi="Angsana New" w:cs="Angsana New"/>
          <w:sz w:val="30"/>
          <w:szCs w:val="30"/>
          <w:cs/>
        </w:rPr>
        <w:t xml:space="preserve">) </w:t>
      </w:r>
      <w:r w:rsidR="00B556C8" w:rsidRPr="00AA632A">
        <w:rPr>
          <w:rFonts w:ascii="Angsana New" w:hAnsi="Angsana New" w:cs="Angsana New" w:hint="cs"/>
          <w:sz w:val="30"/>
          <w:szCs w:val="30"/>
          <w:cs/>
        </w:rPr>
        <w:t>ไม่ให้ถือเป็นเหตุผิดนัดตามข้อกำหนดสิทธิ</w:t>
      </w:r>
    </w:p>
    <w:p w14:paraId="6F992192" w14:textId="77777777" w:rsidR="00EF2C44" w:rsidRPr="00D229F0" w:rsidRDefault="00EF2C44" w:rsidP="00EF2C44">
      <w:pPr>
        <w:pStyle w:val="NoSpacing"/>
        <w:ind w:left="574"/>
        <w:jc w:val="thaiDistribute"/>
        <w:rPr>
          <w:rFonts w:ascii="Angsana New" w:hAnsi="Angsana New" w:cs="Angsana New"/>
          <w:sz w:val="18"/>
          <w:szCs w:val="18"/>
        </w:rPr>
      </w:pPr>
    </w:p>
    <w:p w14:paraId="2E53C6A0" w14:textId="2AE8902A" w:rsidR="00B556C8" w:rsidRPr="00AA632A" w:rsidRDefault="00B73000" w:rsidP="00EF2C44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30"/>
          <w:szCs w:val="30"/>
        </w:rPr>
      </w:pPr>
      <w:r w:rsidRPr="00AA632A">
        <w:rPr>
          <w:rFonts w:ascii="Angsana New" w:hAnsi="Angsana New" w:cs="Angsana New" w:hint="cs"/>
          <w:sz w:val="30"/>
          <w:szCs w:val="30"/>
          <w:cs/>
        </w:rPr>
        <w:t>(</w:t>
      </w:r>
      <w:r w:rsidRPr="00AA632A">
        <w:rPr>
          <w:rFonts w:ascii="Angsana New" w:hAnsi="Angsana New" w:cs="Angsana New"/>
          <w:sz w:val="30"/>
          <w:szCs w:val="30"/>
        </w:rPr>
        <w:t>1</w:t>
      </w:r>
      <w:r w:rsidRPr="00AA632A">
        <w:rPr>
          <w:rFonts w:ascii="Angsana New" w:hAnsi="Angsana New" w:cs="Angsana New" w:hint="cs"/>
          <w:sz w:val="30"/>
          <w:szCs w:val="30"/>
          <w:cs/>
        </w:rPr>
        <w:t>) อนุมัติให้</w:t>
      </w:r>
      <w:r w:rsidR="00EF2C44" w:rsidRPr="00AA632A">
        <w:rPr>
          <w:rFonts w:ascii="Angsana New" w:hAnsi="Angsana New" w:cs="Angsana New" w:hint="cs"/>
          <w:sz w:val="30"/>
          <w:szCs w:val="30"/>
          <w:cs/>
        </w:rPr>
        <w:t>ขยายระยะเวลาครบกำหนดไถ่ถอนหุ้นกู้ออกไปโดยแก้ไขวันครบกำหนดไถ่ถอนหุ้นกู้</w:t>
      </w:r>
      <w:r w:rsidRPr="00AA632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AA632A">
        <w:rPr>
          <w:rFonts w:ascii="Angsana New" w:hAnsi="Angsana New" w:cs="Angsana New"/>
          <w:sz w:val="30"/>
          <w:szCs w:val="30"/>
        </w:rPr>
        <w:t>2</w:t>
      </w:r>
      <w:r w:rsidRPr="00AA632A">
        <w:rPr>
          <w:rFonts w:ascii="Angsana New" w:hAnsi="Angsana New" w:cs="Angsana New" w:hint="cs"/>
          <w:sz w:val="30"/>
          <w:szCs w:val="30"/>
          <w:cs/>
        </w:rPr>
        <w:t>) อนุมัติให้แก้ไขเปลี่ยนแปลงอัตราดอกเบี้ยของหุ้นกู้และ</w:t>
      </w:r>
      <w:r w:rsidRPr="00AA632A">
        <w:rPr>
          <w:rFonts w:ascii="Angsana New" w:hAnsi="Angsana New" w:cs="Angsana New"/>
          <w:sz w:val="30"/>
          <w:szCs w:val="30"/>
        </w:rPr>
        <w:t xml:space="preserve"> </w:t>
      </w:r>
      <w:r w:rsidRPr="00AA632A">
        <w:rPr>
          <w:rFonts w:ascii="Angsana New" w:hAnsi="Angsana New" w:cs="Angsana New" w:hint="cs"/>
          <w:sz w:val="30"/>
          <w:szCs w:val="30"/>
          <w:cs/>
        </w:rPr>
        <w:t>(</w:t>
      </w:r>
      <w:r w:rsidRPr="00AA632A">
        <w:rPr>
          <w:rFonts w:ascii="Angsana New" w:hAnsi="Angsana New" w:cs="Angsana New"/>
          <w:sz w:val="30"/>
          <w:szCs w:val="30"/>
        </w:rPr>
        <w:t>3</w:t>
      </w:r>
      <w:r w:rsidRPr="00AA632A">
        <w:rPr>
          <w:rFonts w:ascii="Angsana New" w:hAnsi="Angsana New" w:cs="Angsana New" w:hint="cs"/>
          <w:sz w:val="30"/>
          <w:szCs w:val="30"/>
          <w:cs/>
        </w:rPr>
        <w:t>) อนุมัติให้แก้ไขเปลี่ยนแปลงกำหนดชำระดอกเบี้ย</w:t>
      </w:r>
      <w:r w:rsidR="002D1F9C" w:rsidRPr="00AA632A">
        <w:rPr>
          <w:rFonts w:ascii="Angsana New" w:hAnsi="Angsana New" w:cs="Angsana New" w:hint="cs"/>
          <w:sz w:val="30"/>
          <w:szCs w:val="30"/>
          <w:cs/>
        </w:rPr>
        <w:t>ตามข้อกำหนดสิทธิ</w:t>
      </w:r>
      <w:r w:rsidR="00E62997" w:rsidRPr="00AA632A">
        <w:rPr>
          <w:rFonts w:ascii="Angsana New" w:hAnsi="Angsana New" w:cs="Angsana New"/>
          <w:sz w:val="30"/>
          <w:szCs w:val="30"/>
        </w:rPr>
        <w:t xml:space="preserve"> </w:t>
      </w:r>
      <w:r w:rsidR="00E62997" w:rsidRPr="00AA632A">
        <w:rPr>
          <w:rFonts w:ascii="Angsana New" w:hAnsi="Angsana New" w:cs="Angsana New" w:hint="cs"/>
          <w:sz w:val="30"/>
          <w:szCs w:val="30"/>
          <w:cs/>
        </w:rPr>
        <w:t>และ</w:t>
      </w:r>
      <w:r w:rsidR="00EF2C44" w:rsidRPr="00AA632A">
        <w:rPr>
          <w:rFonts w:ascii="Angsana New" w:hAnsi="Angsana New" w:cs="Angsana New" w:hint="cs"/>
          <w:sz w:val="30"/>
          <w:szCs w:val="30"/>
          <w:cs/>
        </w:rPr>
        <w:t>แก้ไขข้อกำหนดสิทธิใบหุ้นกู้</w:t>
      </w:r>
      <w:r w:rsidR="00EF2C44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EF2C44" w:rsidRPr="00AA632A">
        <w:rPr>
          <w:rFonts w:ascii="Angsana New" w:hAnsi="Angsana New" w:cs="Angsana New" w:hint="cs"/>
          <w:sz w:val="30"/>
          <w:szCs w:val="30"/>
          <w:cs/>
        </w:rPr>
        <w:t>ชื่อหุ้นกู้</w:t>
      </w:r>
      <w:r w:rsidR="00EF2C44" w:rsidRPr="00AA632A">
        <w:rPr>
          <w:rFonts w:ascii="Angsana New" w:hAnsi="Angsana New" w:cs="Angsana New"/>
          <w:sz w:val="30"/>
          <w:szCs w:val="30"/>
          <w:cs/>
        </w:rPr>
        <w:t xml:space="preserve"> </w:t>
      </w:r>
      <w:r w:rsidR="00EF2C44" w:rsidRPr="00AA632A">
        <w:rPr>
          <w:rFonts w:ascii="Angsana New" w:hAnsi="Angsana New" w:cs="Angsana New" w:hint="cs"/>
          <w:sz w:val="30"/>
          <w:szCs w:val="30"/>
          <w:cs/>
        </w:rPr>
        <w:t>และเอกสารที่เกี่ยวข้องให้สอดคล้องกับการแก้ไขเปลี่ยนแปลงดังกล่าวซึ่งมีรายละเอียดดังต่อไปนี้</w:t>
      </w:r>
      <w:r w:rsidR="006904CA" w:rsidRPr="00AA632A">
        <w:rPr>
          <w:rFonts w:ascii="Angsana New" w:hAnsi="Angsana New" w:cs="Angsana New"/>
          <w:sz w:val="30"/>
          <w:szCs w:val="30"/>
        </w:rPr>
        <w:t xml:space="preserve"> </w:t>
      </w:r>
    </w:p>
    <w:p w14:paraId="0438D06E" w14:textId="77777777" w:rsidR="007D1678" w:rsidRDefault="007D1678" w:rsidP="007D1678">
      <w:pPr>
        <w:pStyle w:val="ListParagraph"/>
        <w:rPr>
          <w:rFonts w:ascii="Angsana New" w:hAnsi="Angsana New"/>
          <w:szCs w:val="18"/>
        </w:rPr>
      </w:pPr>
    </w:p>
    <w:p w14:paraId="7203AE06" w14:textId="77777777" w:rsidR="00FB035C" w:rsidRDefault="00FB035C" w:rsidP="007D1678">
      <w:pPr>
        <w:pStyle w:val="ListParagraph"/>
        <w:rPr>
          <w:rFonts w:ascii="Angsana New" w:hAnsi="Angsana New"/>
          <w:szCs w:val="18"/>
        </w:rPr>
      </w:pPr>
    </w:p>
    <w:p w14:paraId="0C46FD21" w14:textId="77777777" w:rsidR="00FB035C" w:rsidRDefault="00FB035C" w:rsidP="007D1678">
      <w:pPr>
        <w:pStyle w:val="ListParagraph"/>
        <w:rPr>
          <w:rFonts w:ascii="Angsana New" w:hAnsi="Angsana New"/>
          <w:szCs w:val="18"/>
        </w:rPr>
      </w:pPr>
    </w:p>
    <w:tbl>
      <w:tblPr>
        <w:tblStyle w:val="TableGrid"/>
        <w:tblW w:w="9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"/>
        <w:gridCol w:w="236"/>
        <w:gridCol w:w="1567"/>
        <w:gridCol w:w="226"/>
        <w:gridCol w:w="1581"/>
        <w:gridCol w:w="236"/>
        <w:gridCol w:w="1009"/>
        <w:gridCol w:w="241"/>
        <w:gridCol w:w="982"/>
        <w:gridCol w:w="236"/>
        <w:gridCol w:w="1070"/>
        <w:gridCol w:w="236"/>
        <w:gridCol w:w="1145"/>
      </w:tblGrid>
      <w:tr w:rsidR="0069427F" w:rsidRPr="00D229F0" w14:paraId="7CD002C4" w14:textId="3267B917" w:rsidTr="008C3DF7">
        <w:tc>
          <w:tcPr>
            <w:tcW w:w="1007" w:type="dxa"/>
            <w:tcBorders>
              <w:bottom w:val="single" w:sz="4" w:space="0" w:color="auto"/>
            </w:tcBorders>
          </w:tcPr>
          <w:p w14:paraId="678E71F4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DA0ED9D" w14:textId="07E14130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51C88A82" w14:textId="77777777" w:rsidR="0069427F" w:rsidRPr="00AA632A" w:rsidRDefault="0069427F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15767B6A" w14:textId="3684ADA8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วันที่ครบกำหนดไถ่ถอน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(เดิม)</w:t>
            </w:r>
          </w:p>
        </w:tc>
        <w:tc>
          <w:tcPr>
            <w:tcW w:w="226" w:type="dxa"/>
          </w:tcPr>
          <w:p w14:paraId="7D695158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0F5189B9" w14:textId="461D3A39" w:rsidR="00B73000" w:rsidRPr="00AA632A" w:rsidRDefault="0069427F" w:rsidP="00FB035C">
            <w:pPr>
              <w:pStyle w:val="NoSpacing"/>
              <w:ind w:left="-113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วันที่ครบกำหนด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657F23E1" w14:textId="3ADB6F81" w:rsidR="0069427F" w:rsidRPr="00AA632A" w:rsidRDefault="0069427F" w:rsidP="00FB035C">
            <w:pPr>
              <w:pStyle w:val="NoSpacing"/>
              <w:ind w:left="-113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ไถ่ถอน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(ใหม่)</w:t>
            </w:r>
          </w:p>
        </w:tc>
        <w:tc>
          <w:tcPr>
            <w:tcW w:w="236" w:type="dxa"/>
          </w:tcPr>
          <w:p w14:paraId="77DB71F1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2CCCB4" w14:textId="77777777" w:rsidR="0069427F" w:rsidRPr="00AA632A" w:rsidRDefault="0069427F" w:rsidP="00FB035C">
            <w:pPr>
              <w:pStyle w:val="NoSpacing"/>
              <w:tabs>
                <w:tab w:val="clear" w:pos="680"/>
                <w:tab w:val="clear" w:pos="907"/>
              </w:tabs>
              <w:ind w:left="-166" w:right="-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อัตราดอก</w:t>
            </w:r>
          </w:p>
          <w:p w14:paraId="17D9E70F" w14:textId="2F2FC699" w:rsidR="0069427F" w:rsidRPr="00AA632A" w:rsidRDefault="0069427F" w:rsidP="00FB035C">
            <w:pPr>
              <w:pStyle w:val="NoSpacing"/>
              <w:tabs>
                <w:tab w:val="clear" w:pos="680"/>
                <w:tab w:val="clear" w:pos="907"/>
              </w:tabs>
              <w:ind w:left="-166" w:right="-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เบี้ย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(เดิม)</w:t>
            </w:r>
          </w:p>
        </w:tc>
        <w:tc>
          <w:tcPr>
            <w:tcW w:w="241" w:type="dxa"/>
          </w:tcPr>
          <w:p w14:paraId="0B219E24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0E63C18A" w14:textId="77777777" w:rsidR="0069427F" w:rsidRPr="00AA632A" w:rsidRDefault="0069427F" w:rsidP="00FB035C">
            <w:pPr>
              <w:pStyle w:val="NoSpacing"/>
              <w:tabs>
                <w:tab w:val="clear" w:pos="680"/>
                <w:tab w:val="clear" w:pos="907"/>
              </w:tabs>
              <w:ind w:left="-14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อัตราดอก</w:t>
            </w:r>
          </w:p>
          <w:p w14:paraId="4C6293E1" w14:textId="5A074007" w:rsidR="0069427F" w:rsidRPr="00AA632A" w:rsidRDefault="0069427F" w:rsidP="00FB035C">
            <w:pPr>
              <w:pStyle w:val="NoSpacing"/>
              <w:tabs>
                <w:tab w:val="clear" w:pos="680"/>
                <w:tab w:val="clear" w:pos="907"/>
              </w:tabs>
              <w:ind w:left="-14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>เบี้ย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(ใหม่)</w:t>
            </w:r>
          </w:p>
        </w:tc>
        <w:tc>
          <w:tcPr>
            <w:tcW w:w="236" w:type="dxa"/>
          </w:tcPr>
          <w:p w14:paraId="14E9F142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B696C4F" w14:textId="64EC1A79" w:rsidR="0069427F" w:rsidRPr="00AA632A" w:rsidRDefault="00B73000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กำหนดชำระ</w:t>
            </w:r>
          </w:p>
          <w:p w14:paraId="61A10B1F" w14:textId="553D06DE" w:rsidR="00B73000" w:rsidRPr="00AA632A" w:rsidRDefault="00B73000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 (เดิม)</w:t>
            </w:r>
          </w:p>
        </w:tc>
        <w:tc>
          <w:tcPr>
            <w:tcW w:w="236" w:type="dxa"/>
          </w:tcPr>
          <w:p w14:paraId="242C0B24" w14:textId="77777777" w:rsidR="0069427F" w:rsidRPr="00AA632A" w:rsidRDefault="0069427F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AB20B72" w14:textId="77777777" w:rsidR="00B73000" w:rsidRPr="00AA632A" w:rsidRDefault="00B73000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กำหนดชำระ</w:t>
            </w:r>
          </w:p>
          <w:p w14:paraId="50347B33" w14:textId="76D9E406" w:rsidR="0069427F" w:rsidRPr="00AA632A" w:rsidRDefault="00B73000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 (ใหม่)</w:t>
            </w:r>
          </w:p>
        </w:tc>
      </w:tr>
      <w:tr w:rsidR="00A16031" w:rsidRPr="00D229F0" w14:paraId="5B465271" w14:textId="08673730" w:rsidTr="008C3DF7">
        <w:tc>
          <w:tcPr>
            <w:tcW w:w="1007" w:type="dxa"/>
            <w:tcBorders>
              <w:top w:val="single" w:sz="4" w:space="0" w:color="auto"/>
            </w:tcBorders>
          </w:tcPr>
          <w:p w14:paraId="530705D9" w14:textId="382559FF" w:rsidR="00A16031" w:rsidRPr="00AA632A" w:rsidRDefault="00A1603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ECF246A</w:t>
            </w:r>
          </w:p>
        </w:tc>
        <w:tc>
          <w:tcPr>
            <w:tcW w:w="236" w:type="dxa"/>
          </w:tcPr>
          <w:p w14:paraId="4F783E5B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52FD11CF" w14:textId="38449CCC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6" w:type="dxa"/>
          </w:tcPr>
          <w:p w14:paraId="51A1097D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11902CAC" w14:textId="444E772A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2F536A8A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AC1180C" w14:textId="6B904D4A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7.40</w:t>
            </w:r>
          </w:p>
        </w:tc>
        <w:tc>
          <w:tcPr>
            <w:tcW w:w="241" w:type="dxa"/>
          </w:tcPr>
          <w:p w14:paraId="10DCE46F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9F5F1B4" w14:textId="56B08D61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236" w:type="dxa"/>
          </w:tcPr>
          <w:p w14:paraId="3FD6969D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EFB2D65" w14:textId="0022FEC6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465014E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ABCCFE0" w14:textId="5994A448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</w:tr>
      <w:tr w:rsidR="00A16031" w:rsidRPr="00D229F0" w14:paraId="2E9DD8F1" w14:textId="387FC15B" w:rsidTr="008C3DF7">
        <w:tc>
          <w:tcPr>
            <w:tcW w:w="1007" w:type="dxa"/>
          </w:tcPr>
          <w:p w14:paraId="209894A5" w14:textId="0BFA6F98" w:rsidR="00A16031" w:rsidRPr="00AA632A" w:rsidRDefault="00A1603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ECF256A</w:t>
            </w:r>
          </w:p>
        </w:tc>
        <w:tc>
          <w:tcPr>
            <w:tcW w:w="236" w:type="dxa"/>
          </w:tcPr>
          <w:p w14:paraId="188B377D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2FDC7D12" w14:textId="13C5639C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6" w:type="dxa"/>
          </w:tcPr>
          <w:p w14:paraId="38B6DA08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3B632077" w14:textId="3B06FC96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41F9E059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0EF03C7" w14:textId="211B8DBE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7.30</w:t>
            </w:r>
          </w:p>
        </w:tc>
        <w:tc>
          <w:tcPr>
            <w:tcW w:w="241" w:type="dxa"/>
          </w:tcPr>
          <w:p w14:paraId="3ED81C43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9D72B1D" w14:textId="46A56B45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7.50</w:t>
            </w:r>
          </w:p>
        </w:tc>
        <w:tc>
          <w:tcPr>
            <w:tcW w:w="236" w:type="dxa"/>
          </w:tcPr>
          <w:p w14:paraId="522A1CB4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4287CCD" w14:textId="574090A6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19961144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18299900" w14:textId="62FA0E1D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E73E11" w:rsidRPr="00D229F0" w14:paraId="4E72E0A2" w14:textId="0EDF5FC8" w:rsidTr="008C3DF7">
        <w:tc>
          <w:tcPr>
            <w:tcW w:w="1007" w:type="dxa"/>
          </w:tcPr>
          <w:p w14:paraId="2BA3FD65" w14:textId="2197D989" w:rsidR="00E73E11" w:rsidRPr="00AA632A" w:rsidRDefault="00E73E1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ECF255A</w:t>
            </w:r>
          </w:p>
        </w:tc>
        <w:tc>
          <w:tcPr>
            <w:tcW w:w="236" w:type="dxa"/>
          </w:tcPr>
          <w:p w14:paraId="4D3CE6BB" w14:textId="77777777" w:rsidR="00E73E11" w:rsidRPr="00AA632A" w:rsidRDefault="00E73E1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346C6203" w14:textId="168B248E" w:rsidR="00E73E11" w:rsidRPr="00AA632A" w:rsidRDefault="00E73E1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พฤษภาคม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6" w:type="dxa"/>
          </w:tcPr>
          <w:p w14:paraId="3CF8CAE8" w14:textId="77777777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68D8A0A0" w14:textId="7437716B" w:rsidR="00E73E11" w:rsidRPr="00AA632A" w:rsidRDefault="00E73E1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พฤศจิกายน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10E015C5" w14:textId="77777777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3C2A4DA" w14:textId="38211A09" w:rsidR="00E73E11" w:rsidRPr="00AA632A" w:rsidRDefault="00E73E11" w:rsidP="00FB035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>7.05</w:t>
            </w:r>
          </w:p>
        </w:tc>
        <w:tc>
          <w:tcPr>
            <w:tcW w:w="241" w:type="dxa"/>
          </w:tcPr>
          <w:p w14:paraId="3E015C21" w14:textId="77777777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F8CFA81" w14:textId="737978CD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616CF727" w14:textId="77777777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AEE8BC1" w14:textId="51D6BB96" w:rsidR="00E73E11" w:rsidRPr="00AA632A" w:rsidRDefault="00E73E1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6B4EC458" w14:textId="77777777" w:rsidR="00E73E11" w:rsidRPr="00AA632A" w:rsidRDefault="00E73E1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2A6A39C6" w14:textId="5B12EC82" w:rsidR="00E73E11" w:rsidRPr="00AA632A" w:rsidRDefault="00E73E1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A16031" w:rsidRPr="00D229F0" w14:paraId="4FE59003" w14:textId="48372AA9" w:rsidTr="008C3DF7">
        <w:tc>
          <w:tcPr>
            <w:tcW w:w="1007" w:type="dxa"/>
          </w:tcPr>
          <w:p w14:paraId="2820826A" w14:textId="598122E7" w:rsidR="00A16031" w:rsidRPr="00AA632A" w:rsidRDefault="00A1603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ECF265A</w:t>
            </w:r>
          </w:p>
        </w:tc>
        <w:tc>
          <w:tcPr>
            <w:tcW w:w="236" w:type="dxa"/>
          </w:tcPr>
          <w:p w14:paraId="0237F501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37BEC855" w14:textId="73060DA3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พฤษภาคม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6" w:type="dxa"/>
          </w:tcPr>
          <w:p w14:paraId="2D183BBA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14BFFB5B" w14:textId="5FE685A9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พฤศจิกายน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1C1B1DD4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AE0F21F" w14:textId="43AAC964" w:rsidR="00A16031" w:rsidRPr="00AA632A" w:rsidRDefault="00A16031" w:rsidP="00FB035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>7.15</w:t>
            </w:r>
          </w:p>
        </w:tc>
        <w:tc>
          <w:tcPr>
            <w:tcW w:w="241" w:type="dxa"/>
          </w:tcPr>
          <w:p w14:paraId="6A8E7CFE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5B806B2" w14:textId="6B27DA12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748B1099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4270F12" w14:textId="5EAD1194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75B3B23C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076C650C" w14:textId="52A48C77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</w:tr>
      <w:tr w:rsidR="00A16031" w:rsidRPr="00D229F0" w14:paraId="79C373B2" w14:textId="646D340E" w:rsidTr="008C3DF7">
        <w:tc>
          <w:tcPr>
            <w:tcW w:w="1007" w:type="dxa"/>
          </w:tcPr>
          <w:p w14:paraId="0FDD043B" w14:textId="4A24D25B" w:rsidR="00A16031" w:rsidRPr="00AA632A" w:rsidRDefault="00A1603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ECF255B</w:t>
            </w:r>
          </w:p>
        </w:tc>
        <w:tc>
          <w:tcPr>
            <w:tcW w:w="236" w:type="dxa"/>
          </w:tcPr>
          <w:p w14:paraId="2CF80B0D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42CCAD5E" w14:textId="4A460CF1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พฤษภาคม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26" w:type="dxa"/>
          </w:tcPr>
          <w:p w14:paraId="4123B91A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283F8D6B" w14:textId="3DAB3BF7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พฤศจิกายน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50172A6C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2A5321A" w14:textId="09FCCE82" w:rsidR="00A16031" w:rsidRPr="00AA632A" w:rsidRDefault="00A16031" w:rsidP="00FB035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>7.30</w:t>
            </w:r>
          </w:p>
        </w:tc>
        <w:tc>
          <w:tcPr>
            <w:tcW w:w="241" w:type="dxa"/>
          </w:tcPr>
          <w:p w14:paraId="6F52132E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280FF01" w14:textId="0CABF79F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6706E98B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8247F76" w14:textId="343249A2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16FFC808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4C72EDDA" w14:textId="083F901D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A16031" w:rsidRPr="00D229F0" w14:paraId="0A75EDA0" w14:textId="701BAC31" w:rsidTr="008C3DF7">
        <w:tc>
          <w:tcPr>
            <w:tcW w:w="1007" w:type="dxa"/>
          </w:tcPr>
          <w:p w14:paraId="34D2A985" w14:textId="01A6D01E" w:rsidR="00A16031" w:rsidRPr="00AA632A" w:rsidRDefault="00A16031" w:rsidP="00AA632A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ECF262A</w:t>
            </w:r>
          </w:p>
        </w:tc>
        <w:tc>
          <w:tcPr>
            <w:tcW w:w="236" w:type="dxa"/>
          </w:tcPr>
          <w:p w14:paraId="10BE1269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66D4F75F" w14:textId="7C6B5496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26" w:type="dxa"/>
          </w:tcPr>
          <w:p w14:paraId="1322DE51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7314AA9C" w14:textId="6447F111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พฤศจิกายน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1879CEAD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59556A4" w14:textId="428B0826" w:rsidR="00A16031" w:rsidRPr="00AA632A" w:rsidRDefault="00A16031" w:rsidP="00FB035C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>7.60</w:t>
            </w:r>
          </w:p>
        </w:tc>
        <w:tc>
          <w:tcPr>
            <w:tcW w:w="241" w:type="dxa"/>
          </w:tcPr>
          <w:p w14:paraId="11692561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B784FF" w14:textId="2B533A5E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>7.70</w:t>
            </w:r>
          </w:p>
        </w:tc>
        <w:tc>
          <w:tcPr>
            <w:tcW w:w="236" w:type="dxa"/>
          </w:tcPr>
          <w:p w14:paraId="4D3129AE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56723E0F" w14:textId="5E2A6DB6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1C46BD18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70A9D87F" w14:textId="1CBFB49D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A16031" w:rsidRPr="00D229F0" w14:paraId="0FDCED6E" w14:textId="3EE3745A" w:rsidTr="008C3DF7">
        <w:tc>
          <w:tcPr>
            <w:tcW w:w="1007" w:type="dxa"/>
          </w:tcPr>
          <w:p w14:paraId="126534B3" w14:textId="2B1D13AF" w:rsidR="00A16031" w:rsidRPr="00AA632A" w:rsidRDefault="00A16031" w:rsidP="00AA632A">
            <w:pPr>
              <w:pStyle w:val="NoSpacing"/>
              <w:tabs>
                <w:tab w:val="clear" w:pos="907"/>
              </w:tabs>
              <w:ind w:right="-88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ECF28NA</w:t>
            </w:r>
          </w:p>
        </w:tc>
        <w:tc>
          <w:tcPr>
            <w:tcW w:w="236" w:type="dxa"/>
          </w:tcPr>
          <w:p w14:paraId="4FA38494" w14:textId="77777777" w:rsidR="00A16031" w:rsidRPr="00AA632A" w:rsidRDefault="00A16031" w:rsidP="00FB035C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</w:tcPr>
          <w:p w14:paraId="4F21FB87" w14:textId="3C98F2EE" w:rsidR="00A16031" w:rsidRPr="00AA632A" w:rsidRDefault="00A16031" w:rsidP="00FB035C">
            <w:pPr>
              <w:pStyle w:val="NoSpacing"/>
              <w:ind w:left="-10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พฤศจิกายน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2571</w:t>
            </w:r>
          </w:p>
        </w:tc>
        <w:tc>
          <w:tcPr>
            <w:tcW w:w="226" w:type="dxa"/>
          </w:tcPr>
          <w:p w14:paraId="65BB5B1C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4EE82DFD" w14:textId="15FBE19B" w:rsidR="00A16031" w:rsidRPr="00AA632A" w:rsidRDefault="00A16031" w:rsidP="00FB035C">
            <w:pPr>
              <w:pStyle w:val="NoSpacing"/>
              <w:ind w:left="-113" w:right="-1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AA63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พฤศจิกายน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2571</w:t>
            </w:r>
          </w:p>
        </w:tc>
        <w:tc>
          <w:tcPr>
            <w:tcW w:w="236" w:type="dxa"/>
          </w:tcPr>
          <w:p w14:paraId="0E4EB526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E46ABB8" w14:textId="008497B7" w:rsidR="00A16031" w:rsidRPr="00AA632A" w:rsidRDefault="00A16031" w:rsidP="00FB035C">
            <w:pPr>
              <w:pStyle w:val="NoSpacing"/>
              <w:tabs>
                <w:tab w:val="clear" w:pos="680"/>
                <w:tab w:val="clear" w:pos="907"/>
              </w:tabs>
              <w:ind w:left="-11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 xml:space="preserve">7.30 </w:t>
            </w:r>
            <w:r w:rsidR="00747980" w:rsidRPr="00AA632A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AA632A">
              <w:rPr>
                <w:rFonts w:asciiTheme="majorBidi" w:hAnsiTheme="majorBidi" w:cstheme="majorBidi"/>
                <w:sz w:val="26"/>
                <w:szCs w:val="26"/>
              </w:rPr>
              <w:t xml:space="preserve"> 9.00</w:t>
            </w:r>
          </w:p>
        </w:tc>
        <w:tc>
          <w:tcPr>
            <w:tcW w:w="241" w:type="dxa"/>
          </w:tcPr>
          <w:p w14:paraId="66D9AB62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FA31EAE" w14:textId="2C7F75B2" w:rsidR="00A16031" w:rsidRPr="00AA632A" w:rsidRDefault="00A16031" w:rsidP="00FB035C">
            <w:pPr>
              <w:pStyle w:val="NoSpacing"/>
              <w:tabs>
                <w:tab w:val="clear" w:pos="680"/>
                <w:tab w:val="clear" w:pos="907"/>
              </w:tabs>
              <w:ind w:left="-11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32A">
              <w:rPr>
                <w:rFonts w:asciiTheme="majorBidi" w:hAnsiTheme="majorBidi" w:cstheme="majorBidi"/>
                <w:sz w:val="26"/>
                <w:szCs w:val="26"/>
              </w:rPr>
              <w:t xml:space="preserve">7.30 </w:t>
            </w:r>
            <w:r w:rsidR="00747980" w:rsidRPr="00AA632A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Pr="00AA632A">
              <w:rPr>
                <w:rFonts w:asciiTheme="majorBidi" w:hAnsiTheme="majorBidi" w:cstheme="majorBidi"/>
                <w:sz w:val="26"/>
                <w:szCs w:val="26"/>
              </w:rPr>
              <w:t xml:space="preserve"> 9.00</w:t>
            </w:r>
          </w:p>
        </w:tc>
        <w:tc>
          <w:tcPr>
            <w:tcW w:w="236" w:type="dxa"/>
          </w:tcPr>
          <w:p w14:paraId="3C5638DF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AFB7AEE" w14:textId="0EB85724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50185A42" w14:textId="77777777" w:rsidR="00A16031" w:rsidRPr="00AA632A" w:rsidRDefault="00A16031" w:rsidP="00FB035C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5" w:type="dxa"/>
          </w:tcPr>
          <w:p w14:paraId="36F3700C" w14:textId="50F3A6E4" w:rsidR="00A16031" w:rsidRPr="00AA632A" w:rsidRDefault="00A16031" w:rsidP="00FB035C">
            <w:pPr>
              <w:pStyle w:val="NoSpacing"/>
              <w:tabs>
                <w:tab w:val="clear" w:pos="907"/>
              </w:tabs>
              <w:ind w:left="-151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ทุก </w:t>
            </w:r>
            <w:r w:rsidRPr="00AA632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632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</w:tbl>
    <w:p w14:paraId="1F819185" w14:textId="39B1EB54" w:rsidR="007D1678" w:rsidRDefault="00FB035C" w:rsidP="008C3DF7">
      <w:pPr>
        <w:pStyle w:val="NoSpacing"/>
        <w:jc w:val="thaiDistribute"/>
        <w:rPr>
          <w:rFonts w:ascii="Angsana New" w:hAnsi="Angsana New" w:cs="Angsana New"/>
          <w:sz w:val="27"/>
          <w:szCs w:val="27"/>
        </w:rPr>
      </w:pPr>
      <w:r w:rsidRPr="00D229F0">
        <w:rPr>
          <w:rFonts w:ascii="Angsana New" w:hAnsi="Angsana New" w:cs="Angsana New"/>
          <w:sz w:val="27"/>
          <w:szCs w:val="27"/>
        </w:rPr>
        <w:t>(*</w:t>
      </w:r>
      <w:r w:rsidRPr="00D229F0">
        <w:rPr>
          <w:rFonts w:ascii="Angsana New" w:hAnsi="Angsana New" w:cs="Angsana New" w:hint="cs"/>
          <w:sz w:val="27"/>
          <w:szCs w:val="27"/>
          <w:cs/>
        </w:rPr>
        <w:t>ไม่อนุมัติ)</w:t>
      </w:r>
    </w:p>
    <w:p w14:paraId="1F41368D" w14:textId="77777777" w:rsidR="00AA632A" w:rsidRPr="00D229F0" w:rsidRDefault="00AA632A" w:rsidP="00A305B6">
      <w:pPr>
        <w:pStyle w:val="NoSpacing"/>
        <w:ind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49A666B8" w14:textId="30D305B5" w:rsidR="00440E20" w:rsidRDefault="0089708B" w:rsidP="00547970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30"/>
          <w:szCs w:val="30"/>
        </w:rPr>
      </w:pPr>
      <w:r w:rsidRPr="00AA632A">
        <w:rPr>
          <w:rFonts w:ascii="Angsana New" w:hAnsi="Angsana New" w:cs="Angsana New" w:hint="cs"/>
          <w:sz w:val="30"/>
          <w:szCs w:val="30"/>
          <w:cs/>
        </w:rPr>
        <w:t>อนุมัติให้ยกเลิกหน้าที่กระทำการของผู้ออกหุ้นกู้เรื่องการรายงานผลการทบทวนการจัดอันดับความน่าเชื่อถือของบริษัท</w:t>
      </w:r>
      <w:r w:rsidRPr="00AA632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A632A">
        <w:rPr>
          <w:rFonts w:ascii="Angsana New" w:hAnsi="Angsana New" w:cs="Angsana New"/>
          <w:sz w:val="30"/>
          <w:szCs w:val="30"/>
        </w:rPr>
        <w:t xml:space="preserve">Credit Update) </w:t>
      </w:r>
      <w:r w:rsidRPr="00AA632A">
        <w:rPr>
          <w:rFonts w:ascii="Angsana New" w:hAnsi="Angsana New" w:cs="Angsana New" w:hint="cs"/>
          <w:sz w:val="30"/>
          <w:szCs w:val="30"/>
          <w:cs/>
        </w:rPr>
        <w:t>โดยให้บริษัทในฐานะผู้ออกหุ้นกู้ไม่ต้องจัดให้มีการทบทวนผลการจัดอันดับความน่าเชื่อถือของข้อก</w:t>
      </w:r>
      <w:r w:rsidR="00C829DB"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Pr="00AA632A">
        <w:rPr>
          <w:rFonts w:ascii="Angsana New" w:hAnsi="Angsana New" w:cs="Angsana New" w:hint="cs"/>
          <w:sz w:val="30"/>
          <w:szCs w:val="30"/>
          <w:cs/>
        </w:rPr>
        <w:t>หนดสิทธิรวมถึงให้แก้ไขเพิ่มเติมข้อก</w:t>
      </w:r>
      <w:r w:rsidR="00C829DB" w:rsidRPr="00AA632A">
        <w:rPr>
          <w:rFonts w:ascii="Angsana New" w:hAnsi="Angsana New" w:cs="Angsana New" w:hint="cs"/>
          <w:sz w:val="30"/>
          <w:szCs w:val="30"/>
          <w:cs/>
        </w:rPr>
        <w:t>ำ</w:t>
      </w:r>
      <w:r w:rsidRPr="00AA632A">
        <w:rPr>
          <w:rFonts w:ascii="Angsana New" w:hAnsi="Angsana New" w:cs="Angsana New" w:hint="cs"/>
          <w:sz w:val="30"/>
          <w:szCs w:val="30"/>
          <w:cs/>
        </w:rPr>
        <w:t>หนดสิทธิและเอกสารที่เกี่ยวข้องให้สอดคล้องกับการยกเลิกหน้าที่ดังกล่าว</w:t>
      </w:r>
    </w:p>
    <w:p w14:paraId="536C7027" w14:textId="77777777" w:rsidR="001271FA" w:rsidRDefault="001271FA" w:rsidP="001271F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5DE3AFC" w14:textId="258FC0D9" w:rsidR="001271FA" w:rsidRPr="00AA632A" w:rsidRDefault="002A1C43" w:rsidP="001271F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ในที่</w:t>
      </w:r>
      <w:r w:rsidRPr="002A1C43">
        <w:rPr>
          <w:rFonts w:ascii="Angsana New" w:hAnsi="Angsana New" w:cs="Angsana New" w:hint="cs"/>
          <w:sz w:val="30"/>
          <w:szCs w:val="30"/>
          <w:cs/>
        </w:rPr>
        <w:t>ประชุมคณะกรรมการบริษัท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ครั้งที่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10/2568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157739">
        <w:rPr>
          <w:rFonts w:ascii="Angsana New" w:hAnsi="Angsana New" w:cs="Angsana New" w:hint="cs"/>
          <w:sz w:val="30"/>
          <w:szCs w:val="30"/>
          <w:cs/>
        </w:rPr>
        <w:t>ได้มีมติอนุมัติให้</w:t>
      </w:r>
      <w:r w:rsidRPr="002A1C43">
        <w:rPr>
          <w:rFonts w:ascii="Angsana New" w:hAnsi="Angsana New" w:cs="Angsana New" w:hint="cs"/>
          <w:sz w:val="30"/>
          <w:szCs w:val="30"/>
          <w:cs/>
        </w:rPr>
        <w:t>จำหน่ายเงินลงทุนในหุ้นสามัญทั้งหมดที่บริษัทถืออยู่ใน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57739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7739">
        <w:rPr>
          <w:rFonts w:ascii="Angsana New" w:hAnsi="Angsana New" w:cs="Angsana New" w:hint="cs"/>
          <w:sz w:val="30"/>
          <w:szCs w:val="30"/>
          <w:cs/>
        </w:rPr>
        <w:t>ไอเด</w:t>
      </w:r>
      <w:proofErr w:type="spellStart"/>
      <w:r w:rsidRPr="00157739">
        <w:rPr>
          <w:rFonts w:ascii="Angsana New" w:hAnsi="Angsana New" w:cs="Angsana New" w:hint="cs"/>
          <w:sz w:val="30"/>
          <w:szCs w:val="30"/>
          <w:cs/>
        </w:rPr>
        <w:t>็น</w:t>
      </w:r>
      <w:proofErr w:type="spellEnd"/>
      <w:r w:rsidRPr="00157739">
        <w:rPr>
          <w:rFonts w:ascii="Angsana New" w:hAnsi="Angsana New" w:cs="Angsana New" w:hint="cs"/>
          <w:sz w:val="30"/>
          <w:szCs w:val="30"/>
          <w:cs/>
        </w:rPr>
        <w:t>ติตี้</w:t>
      </w:r>
      <w:r w:rsidRPr="0015773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7739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2A1C43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2A1C43">
        <w:rPr>
          <w:rFonts w:ascii="Angsana New" w:hAnsi="Angsana New" w:cs="Angsana New" w:hint="eastAsia"/>
          <w:sz w:val="30"/>
          <w:szCs w:val="30"/>
          <w:cs/>
        </w:rPr>
        <w:t>”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A1C4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2A1C43">
        <w:rPr>
          <w:rFonts w:ascii="Angsana New" w:hAnsi="Angsana New" w:cs="Angsana New"/>
          <w:sz w:val="30"/>
          <w:szCs w:val="30"/>
        </w:rPr>
        <w:t>,</w:t>
      </w:r>
      <w:r w:rsidR="00E37624">
        <w:rPr>
          <w:rFonts w:ascii="Angsana New" w:hAnsi="Angsana New" w:cs="Angsana New"/>
          <w:sz w:val="30"/>
          <w:szCs w:val="30"/>
        </w:rPr>
        <w:t>499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หุ้น</w:t>
      </w:r>
      <w:r w:rsidR="00E37624">
        <w:rPr>
          <w:rFonts w:ascii="Angsana New" w:hAnsi="Angsana New" w:cs="Angsana New"/>
          <w:sz w:val="30"/>
          <w:szCs w:val="30"/>
        </w:rPr>
        <w:t xml:space="preserve"> </w:t>
      </w:r>
      <w:r w:rsidR="00E37624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="00E37624">
        <w:rPr>
          <w:rFonts w:ascii="Angsana New" w:hAnsi="Angsana New" w:cs="Angsana New"/>
          <w:sz w:val="30"/>
          <w:szCs w:val="30"/>
        </w:rPr>
        <w:t>100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="00E37624">
        <w:rPr>
          <w:rFonts w:ascii="Angsana New" w:hAnsi="Angsana New" w:cs="Angsana New" w:hint="cs"/>
          <w:sz w:val="30"/>
          <w:szCs w:val="30"/>
          <w:cs/>
        </w:rPr>
        <w:t>บาท</w:t>
      </w:r>
      <w:r w:rsidRPr="002A1C43">
        <w:rPr>
          <w:rFonts w:ascii="Angsana New" w:hAnsi="Angsana New" w:cs="Angsana New" w:hint="cs"/>
          <w:sz w:val="30"/>
          <w:szCs w:val="30"/>
          <w:cs/>
        </w:rPr>
        <w:t>หรือคิดเป็นสัดส่วนร้อยละ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="00E37624">
        <w:rPr>
          <w:rFonts w:ascii="Angsana New" w:hAnsi="Angsana New" w:cs="Angsana New"/>
          <w:sz w:val="30"/>
          <w:szCs w:val="30"/>
        </w:rPr>
        <w:t>25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ของทุนจดทะเบียน</w:t>
      </w:r>
      <w:r w:rsidR="003B410B">
        <w:rPr>
          <w:rFonts w:ascii="Angsana New" w:hAnsi="Angsana New" w:cs="Angsana New" w:hint="cs"/>
          <w:sz w:val="30"/>
          <w:szCs w:val="30"/>
          <w:cs/>
        </w:rPr>
        <w:t>ที่ออกและ</w:t>
      </w:r>
      <w:r w:rsidRPr="002A1C43">
        <w:rPr>
          <w:rFonts w:ascii="Angsana New" w:hAnsi="Angsana New" w:cs="Angsana New" w:hint="cs"/>
          <w:sz w:val="30"/>
          <w:szCs w:val="30"/>
          <w:cs/>
        </w:rPr>
        <w:t>ชำระแล้ว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โดย</w:t>
      </w:r>
      <w:r w:rsidR="005A6473">
        <w:rPr>
          <w:rFonts w:ascii="Angsana New" w:hAnsi="Angsana New" w:cs="Angsana New" w:hint="cs"/>
          <w:sz w:val="30"/>
          <w:szCs w:val="30"/>
          <w:cs/>
        </w:rPr>
        <w:t>ในวันเดียวกันบริษัททำสัญญาจะซื้อจะขายเงินลงทุน</w:t>
      </w:r>
      <w:r w:rsidR="00A03CA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2A1C43">
        <w:rPr>
          <w:rFonts w:ascii="Angsana New" w:hAnsi="Angsana New" w:cs="Angsana New" w:hint="cs"/>
          <w:sz w:val="30"/>
          <w:szCs w:val="30"/>
          <w:cs/>
        </w:rPr>
        <w:t>ให้แก่บริษัท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เควายซี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นาว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="00A03CAC">
        <w:rPr>
          <w:rFonts w:ascii="Angsana New" w:hAnsi="Angsana New" w:cs="Angsana New" w:hint="cs"/>
          <w:sz w:val="30"/>
          <w:szCs w:val="30"/>
          <w:cs/>
        </w:rPr>
        <w:t>โดย</w:t>
      </w:r>
      <w:r w:rsidRPr="002A1C43">
        <w:rPr>
          <w:rFonts w:ascii="Angsana New" w:hAnsi="Angsana New" w:cs="Angsana New" w:hint="cs"/>
          <w:sz w:val="30"/>
          <w:szCs w:val="30"/>
          <w:cs/>
        </w:rPr>
        <w:t>มีราคาซื้อขายในมูลค่าหุ้นละ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123.04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บาท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307</w:t>
      </w:r>
      <w:r w:rsidR="00E37624">
        <w:rPr>
          <w:rFonts w:ascii="Angsana New" w:hAnsi="Angsana New" w:cs="Angsana New"/>
          <w:sz w:val="30"/>
          <w:szCs w:val="30"/>
        </w:rPr>
        <w:t>,</w:t>
      </w:r>
      <w:r w:rsidR="003B410B">
        <w:rPr>
          <w:rFonts w:ascii="Angsana New" w:hAnsi="Angsana New" w:cs="Angsana New"/>
          <w:sz w:val="30"/>
          <w:szCs w:val="30"/>
        </w:rPr>
        <w:t>487.21</w:t>
      </w:r>
      <w:r w:rsidRPr="002A1C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C43">
        <w:rPr>
          <w:rFonts w:ascii="Angsana New" w:hAnsi="Angsana New" w:cs="Angsana New" w:hint="cs"/>
          <w:sz w:val="30"/>
          <w:szCs w:val="30"/>
          <w:cs/>
        </w:rPr>
        <w:t>บาท</w:t>
      </w:r>
      <w:r w:rsidR="00E37624">
        <w:rPr>
          <w:rFonts w:ascii="Angsana New" w:hAnsi="Angsana New" w:cs="Angsana New"/>
          <w:sz w:val="30"/>
          <w:szCs w:val="30"/>
        </w:rPr>
        <w:t xml:space="preserve"> </w:t>
      </w:r>
      <w:r w:rsidR="00A03CA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845736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E37624" w:rsidRPr="00E37624">
        <w:rPr>
          <w:rFonts w:ascii="Angsana New" w:hAnsi="Angsana New" w:cs="Angsana New" w:hint="cs"/>
          <w:sz w:val="30"/>
          <w:szCs w:val="30"/>
          <w:cs/>
        </w:rPr>
        <w:t>ชำระ</w:t>
      </w:r>
      <w:r w:rsidR="003B410B">
        <w:rPr>
          <w:rFonts w:ascii="Angsana New" w:hAnsi="Angsana New" w:cs="Angsana New" w:hint="cs"/>
          <w:sz w:val="30"/>
          <w:szCs w:val="30"/>
          <w:cs/>
        </w:rPr>
        <w:t>เงิน</w:t>
      </w:r>
      <w:r w:rsidR="00E37624">
        <w:rPr>
          <w:rFonts w:ascii="Angsana New" w:hAnsi="Angsana New" w:cs="Angsana New" w:hint="cs"/>
          <w:sz w:val="30"/>
          <w:szCs w:val="30"/>
          <w:cs/>
        </w:rPr>
        <w:t>ในวันเดียวกัน</w:t>
      </w:r>
    </w:p>
    <w:p w14:paraId="1AD58326" w14:textId="77777777" w:rsidR="0089708B" w:rsidRPr="00AA632A" w:rsidRDefault="0089708B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4A1037" w14:textId="77777777" w:rsidR="009609FC" w:rsidRPr="00AA632A" w:rsidRDefault="009609FC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A632A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AA632A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97998C" w14:textId="608371FD" w:rsidR="00222462" w:rsidRPr="00AA632A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AA632A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AA632A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AA63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05C9" w:rsidRPr="00AA632A">
        <w:rPr>
          <w:rFonts w:ascii="Angsana New" w:hAnsi="Angsana New"/>
          <w:sz w:val="30"/>
          <w:szCs w:val="30"/>
        </w:rPr>
        <w:t>1</w:t>
      </w:r>
      <w:r w:rsidR="00BC4914" w:rsidRPr="00AA632A">
        <w:rPr>
          <w:rFonts w:ascii="Angsana New" w:hAnsi="Angsana New"/>
          <w:sz w:val="30"/>
          <w:szCs w:val="30"/>
        </w:rPr>
        <w:t>5</w:t>
      </w:r>
      <w:r w:rsidR="0067593C" w:rsidRPr="00AA632A">
        <w:rPr>
          <w:rFonts w:ascii="Angsana New" w:hAnsi="Angsana New"/>
          <w:sz w:val="30"/>
          <w:szCs w:val="30"/>
        </w:rPr>
        <w:t xml:space="preserve"> </w:t>
      </w:r>
      <w:r w:rsidR="00B74C64" w:rsidRPr="00AA632A">
        <w:rPr>
          <w:rFonts w:ascii="Angsana New" w:hAnsi="Angsana New"/>
          <w:sz w:val="30"/>
          <w:szCs w:val="30"/>
          <w:cs/>
        </w:rPr>
        <w:t xml:space="preserve">พฤษภาคม </w:t>
      </w:r>
      <w:r w:rsidR="00F505C9" w:rsidRPr="00AA632A">
        <w:rPr>
          <w:rFonts w:ascii="Angsana New" w:hAnsi="Angsana New"/>
          <w:sz w:val="30"/>
          <w:szCs w:val="30"/>
        </w:rPr>
        <w:t>25</w:t>
      </w:r>
      <w:r w:rsidR="005A5561" w:rsidRPr="00AA632A">
        <w:rPr>
          <w:rFonts w:ascii="Angsana New" w:hAnsi="Angsana New"/>
          <w:sz w:val="30"/>
          <w:szCs w:val="30"/>
        </w:rPr>
        <w:t>6</w:t>
      </w:r>
      <w:r w:rsidR="009E36B1" w:rsidRPr="00AA632A">
        <w:rPr>
          <w:rFonts w:ascii="Angsana New" w:hAnsi="Angsana New"/>
          <w:sz w:val="30"/>
          <w:szCs w:val="30"/>
        </w:rPr>
        <w:t>8</w:t>
      </w:r>
    </w:p>
    <w:sectPr w:rsidR="00222462" w:rsidRPr="00AA632A" w:rsidSect="007B0023">
      <w:footerReference w:type="first" r:id="rId15"/>
      <w:pgSz w:w="11909" w:h="16834" w:code="9"/>
      <w:pgMar w:top="1219" w:right="1134" w:bottom="567" w:left="1440" w:header="992" w:footer="411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C9510" w14:textId="77777777" w:rsidR="00F10B3D" w:rsidRDefault="00F10B3D">
      <w:r>
        <w:separator/>
      </w:r>
    </w:p>
  </w:endnote>
  <w:endnote w:type="continuationSeparator" w:id="0">
    <w:p w14:paraId="400A02E3" w14:textId="77777777" w:rsidR="00F10B3D" w:rsidRDefault="00F1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ED62A" w14:textId="77777777"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AB970" w14:textId="77777777" w:rsidR="00AD0EF1" w:rsidRDefault="00AD0EF1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554C" w14:textId="77777777" w:rsidR="00AD0EF1" w:rsidRDefault="00AD0EF1" w:rsidP="006737A8">
    <w:pPr>
      <w:pStyle w:val="Footer"/>
      <w:framePr w:wrap="around" w:vAnchor="text" w:hAnchor="margin" w:xAlign="right" w:y="1"/>
      <w:rPr>
        <w:rStyle w:val="PageNumber"/>
      </w:rPr>
    </w:pPr>
  </w:p>
  <w:p w14:paraId="4C8C025A" w14:textId="77777777" w:rsidR="00AD0EF1" w:rsidRDefault="00AD0EF1" w:rsidP="00DD70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1"/>
      <w:jc w:val="right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426A50">
      <w:rPr>
        <w:rStyle w:val="PageNumber"/>
        <w:rFonts w:ascii="Angsana New" w:hAnsi="Angsana New"/>
        <w:noProof/>
        <w:sz w:val="30"/>
        <w:szCs w:val="30"/>
      </w:rPr>
      <w:t>21</w: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324303F3" w14:textId="77777777"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C854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AD0EF1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6C2136">
      <w:rPr>
        <w:rFonts w:ascii="Angsana New" w:hAnsi="Angsana New"/>
        <w:noProof/>
        <w:sz w:val="30"/>
        <w:szCs w:val="30"/>
      </w:rPr>
      <w:t>10</w:t>
    </w:r>
    <w:r w:rsidRPr="001A527B">
      <w:rPr>
        <w:rFonts w:ascii="Angsana New" w:hAnsi="Angsana New"/>
        <w:sz w:val="30"/>
        <w:szCs w:val="30"/>
      </w:rPr>
      <w:fldChar w:fldCharType="end"/>
    </w:r>
  </w:p>
  <w:p w14:paraId="26AC301C" w14:textId="77777777" w:rsidR="00AD0EF1" w:rsidRPr="00A71887" w:rsidRDefault="00AD0EF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C87D" w14:textId="77777777" w:rsidR="00FE2051" w:rsidRDefault="00FE2051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6F7C433E" w14:textId="77777777" w:rsidR="00FE2051" w:rsidRPr="00EE6D5E" w:rsidRDefault="00FE205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C2E97" w14:textId="77777777" w:rsidR="00AD0EF1" w:rsidRPr="005071D9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6F5F7" w14:textId="77777777" w:rsidR="00F10B3D" w:rsidRDefault="00F10B3D">
      <w:r>
        <w:separator/>
      </w:r>
    </w:p>
  </w:footnote>
  <w:footnote w:type="continuationSeparator" w:id="0">
    <w:p w14:paraId="660DF852" w14:textId="77777777" w:rsidR="00F10B3D" w:rsidRDefault="00F10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05B53" w14:textId="77777777" w:rsidR="00AD0EF1" w:rsidRPr="005875F9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</w:t>
    </w:r>
    <w:proofErr w:type="spellStart"/>
    <w:r w:rsidRPr="005875F9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5875F9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5875F9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5875F9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136C2A8A" w14:textId="77777777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7A8AA21" w14:textId="5226A291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F505C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C937E17" w14:textId="7B4FDE5D" w:rsidR="00AD0EF1" w:rsidRDefault="0062767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D0EF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>
      <w:rPr>
        <w:rFonts w:ascii="Angsana New" w:hAnsi="Angsana New"/>
        <w:b/>
        <w:bCs/>
        <w:sz w:val="32"/>
        <w:szCs w:val="32"/>
      </w:rPr>
      <w:t xml:space="preserve">31 </w:t>
    </w:r>
    <w:r w:rsidR="00AD0EF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F505C9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="00AD0EF1">
      <w:rPr>
        <w:rFonts w:ascii="Angsana New" w:hAnsi="Angsana New"/>
        <w:b/>
        <w:bCs/>
        <w:sz w:val="32"/>
        <w:szCs w:val="32"/>
      </w:rPr>
      <w:t xml:space="preserve"> (</w:t>
    </w:r>
    <w:r w:rsidR="00AD0EF1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>
      <w:rPr>
        <w:rFonts w:ascii="Angsana New" w:hAnsi="Angsana New"/>
        <w:b/>
        <w:bCs/>
        <w:sz w:val="32"/>
        <w:szCs w:val="32"/>
        <w:cs/>
      </w:rPr>
      <w:t>แล้ว</w:t>
    </w:r>
    <w:r w:rsidR="00AD0EF1">
      <w:rPr>
        <w:rFonts w:ascii="Angsana New" w:hAnsi="Angsana New"/>
        <w:b/>
        <w:bCs/>
        <w:sz w:val="32"/>
        <w:szCs w:val="32"/>
      </w:rPr>
      <w:t>)</w:t>
    </w:r>
  </w:p>
  <w:p w14:paraId="21592AD9" w14:textId="77777777" w:rsidR="00AD0EF1" w:rsidRPr="002E77D8" w:rsidRDefault="00AD0EF1" w:rsidP="007A1795">
    <w:pPr>
      <w:pStyle w:val="Header"/>
      <w:rPr>
        <w:rFonts w:ascii="Angsana New" w:hAnsi="Angsana New"/>
        <w:sz w:val="24"/>
        <w:szCs w:val="24"/>
      </w:rPr>
    </w:pPr>
  </w:p>
  <w:p w14:paraId="3DE8A721" w14:textId="77777777" w:rsidR="002D4E82" w:rsidRPr="002D4E82" w:rsidRDefault="002D4E82" w:rsidP="007A1795">
    <w:pPr>
      <w:pStyle w:val="Head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2FCE" w14:textId="3490C2F8" w:rsidR="00AD0EF1" w:rsidRPr="0080114D" w:rsidRDefault="00AD0EF1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บริษัท อีสต์โค</w:t>
    </w:r>
    <w:proofErr w:type="spellStart"/>
    <w:r w:rsidRPr="0080114D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80114D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80114D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80114D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มหาชน</w:t>
    </w:r>
    <w:r w:rsidRPr="0080114D">
      <w:rPr>
        <w:rFonts w:ascii="Angsana New" w:hAnsi="Angsana New"/>
        <w:b/>
        <w:bCs/>
        <w:sz w:val="32"/>
        <w:szCs w:val="32"/>
      </w:rPr>
      <w:t xml:space="preserve">) </w:t>
    </w:r>
    <w:r w:rsidRPr="0080114D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80114D">
      <w:rPr>
        <w:rFonts w:ascii="Angsana New" w:hAnsi="Angsana New"/>
        <w:b/>
        <w:bCs/>
        <w:sz w:val="32"/>
        <w:szCs w:val="32"/>
        <w:cs/>
      </w:rPr>
      <w:tab/>
    </w:r>
  </w:p>
  <w:p w14:paraId="193DF437" w14:textId="1A61758E" w:rsidR="00AD0EF1" w:rsidRPr="0080114D" w:rsidRDefault="00AD0EF1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</w:p>
  <w:p w14:paraId="78CE978D" w14:textId="0E8D9D5D" w:rsidR="00AD0EF1" w:rsidRPr="0080114D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80114D">
      <w:rPr>
        <w:rFonts w:ascii="Angsana New" w:hAnsi="Angsana New"/>
        <w:b/>
        <w:bCs/>
        <w:sz w:val="32"/>
        <w:szCs w:val="32"/>
      </w:rPr>
      <w:t>31</w:t>
    </w:r>
    <w:r w:rsidRPr="0080114D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8</w:t>
    </w:r>
    <w:r w:rsidRPr="0080114D"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  <w:cs/>
      </w:rPr>
      <w:t xml:space="preserve"> (ยังไม่ได้ตรวจสอบ) </w:t>
    </w:r>
    <w:r w:rsidRPr="0080114D">
      <w:rPr>
        <w:rFonts w:ascii="Angsana New" w:hAnsi="Angsana New"/>
        <w:b/>
        <w:bCs/>
        <w:sz w:val="32"/>
        <w:szCs w:val="32"/>
      </w:rPr>
      <w:t>(</w:t>
    </w:r>
    <w:r w:rsidRPr="0080114D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2898F78E" w14:textId="07094141" w:rsidR="00AD0EF1" w:rsidRPr="0080114D" w:rsidRDefault="0062767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0114D">
      <w:rPr>
        <w:rFonts w:ascii="Angsana New" w:hAnsi="Angsana New"/>
        <w:b/>
        <w:bCs/>
        <w:sz w:val="32"/>
        <w:szCs w:val="32"/>
        <w:cs/>
      </w:rPr>
      <w:t>และ</w:t>
    </w:r>
    <w:r w:rsidR="00AD0EF1"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80114D">
      <w:rPr>
        <w:rFonts w:ascii="Angsana New" w:hAnsi="Angsana New"/>
        <w:b/>
        <w:bCs/>
        <w:sz w:val="32"/>
        <w:szCs w:val="32"/>
      </w:rPr>
      <w:t xml:space="preserve">31 </w:t>
    </w:r>
    <w:r w:rsidR="00AD0EF1" w:rsidRPr="0080114D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="00AD0EF1" w:rsidRPr="0080114D">
      <w:rPr>
        <w:rFonts w:ascii="Angsana New" w:hAnsi="Angsana New"/>
        <w:b/>
        <w:bCs/>
        <w:sz w:val="32"/>
        <w:szCs w:val="32"/>
      </w:rPr>
      <w:t xml:space="preserve"> (</w:t>
    </w:r>
    <w:r w:rsidR="00AD0EF1" w:rsidRPr="0080114D">
      <w:rPr>
        <w:rFonts w:ascii="Angsana New" w:hAnsi="Angsana New"/>
        <w:b/>
        <w:bCs/>
        <w:sz w:val="32"/>
        <w:szCs w:val="32"/>
        <w:cs/>
      </w:rPr>
      <w:t>ตรวจสอบแล้ว</w:t>
    </w:r>
    <w:r w:rsidR="00AD0EF1" w:rsidRPr="0080114D">
      <w:rPr>
        <w:rFonts w:ascii="Angsana New" w:hAnsi="Angsana New"/>
        <w:b/>
        <w:bCs/>
        <w:sz w:val="32"/>
        <w:szCs w:val="32"/>
      </w:rPr>
      <w:t>)</w:t>
    </w:r>
  </w:p>
  <w:p w14:paraId="0F5DDBD4" w14:textId="77777777" w:rsidR="00AD0EF1" w:rsidRPr="0080114D" w:rsidRDefault="00AD0EF1">
    <w:pPr>
      <w:pStyle w:val="Header"/>
      <w:rPr>
        <w:rFonts w:ascii="Angsana New" w:hAnsi="Angsana New"/>
        <w:sz w:val="24"/>
        <w:szCs w:val="24"/>
      </w:rPr>
    </w:pPr>
  </w:p>
  <w:p w14:paraId="55013A79" w14:textId="77777777" w:rsidR="002D4E82" w:rsidRPr="0080114D" w:rsidRDefault="002D4E82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41923F52"/>
    <w:multiLevelType w:val="hybridMultilevel"/>
    <w:tmpl w:val="FF44951A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9C42365A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425">
    <w:abstractNumId w:val="6"/>
  </w:num>
  <w:num w:numId="2" w16cid:durableId="1955987807">
    <w:abstractNumId w:val="5"/>
  </w:num>
  <w:num w:numId="3" w16cid:durableId="1510024127">
    <w:abstractNumId w:val="9"/>
  </w:num>
  <w:num w:numId="4" w16cid:durableId="165950248">
    <w:abstractNumId w:val="7"/>
  </w:num>
  <w:num w:numId="5" w16cid:durableId="1639258522">
    <w:abstractNumId w:val="8"/>
  </w:num>
  <w:num w:numId="6" w16cid:durableId="1297640132">
    <w:abstractNumId w:val="3"/>
  </w:num>
  <w:num w:numId="7" w16cid:durableId="199824536">
    <w:abstractNumId w:val="2"/>
  </w:num>
  <w:num w:numId="8" w16cid:durableId="1882857639">
    <w:abstractNumId w:val="0"/>
  </w:num>
  <w:num w:numId="9" w16cid:durableId="859977285">
    <w:abstractNumId w:val="1"/>
  </w:num>
  <w:num w:numId="10" w16cid:durableId="820123784">
    <w:abstractNumId w:val="4"/>
  </w:num>
  <w:num w:numId="11" w16cid:durableId="289481622">
    <w:abstractNumId w:val="19"/>
  </w:num>
  <w:num w:numId="12" w16cid:durableId="2130587060">
    <w:abstractNumId w:val="13"/>
  </w:num>
  <w:num w:numId="13" w16cid:durableId="1173301150">
    <w:abstractNumId w:val="24"/>
  </w:num>
  <w:num w:numId="14" w16cid:durableId="1365446489">
    <w:abstractNumId w:val="18"/>
  </w:num>
  <w:num w:numId="15" w16cid:durableId="1206142747">
    <w:abstractNumId w:val="20"/>
  </w:num>
  <w:num w:numId="16" w16cid:durableId="125440358">
    <w:abstractNumId w:val="17"/>
  </w:num>
  <w:num w:numId="17" w16cid:durableId="1877737562">
    <w:abstractNumId w:val="21"/>
  </w:num>
  <w:num w:numId="18" w16cid:durableId="1035422497">
    <w:abstractNumId w:val="16"/>
  </w:num>
  <w:num w:numId="19" w16cid:durableId="2056276174">
    <w:abstractNumId w:val="11"/>
  </w:num>
  <w:num w:numId="20" w16cid:durableId="1096436021">
    <w:abstractNumId w:val="12"/>
  </w:num>
  <w:num w:numId="21" w16cid:durableId="367603538">
    <w:abstractNumId w:val="26"/>
  </w:num>
  <w:num w:numId="22" w16cid:durableId="191379665">
    <w:abstractNumId w:val="10"/>
  </w:num>
  <w:num w:numId="23" w16cid:durableId="166601081">
    <w:abstractNumId w:val="14"/>
  </w:num>
  <w:num w:numId="24" w16cid:durableId="760880257">
    <w:abstractNumId w:val="15"/>
  </w:num>
  <w:num w:numId="25" w16cid:durableId="1838307461">
    <w:abstractNumId w:val="27"/>
  </w:num>
  <w:num w:numId="26" w16cid:durableId="821430398">
    <w:abstractNumId w:val="22"/>
  </w:num>
  <w:num w:numId="27" w16cid:durableId="1016614036">
    <w:abstractNumId w:val="22"/>
  </w:num>
  <w:num w:numId="28" w16cid:durableId="1716005162">
    <w:abstractNumId w:val="23"/>
  </w:num>
  <w:num w:numId="29" w16cid:durableId="68127777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B7D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3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5F30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23D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37A17"/>
    <w:rsid w:val="00040147"/>
    <w:rsid w:val="0004072C"/>
    <w:rsid w:val="00040A5F"/>
    <w:rsid w:val="00041702"/>
    <w:rsid w:val="00041B6F"/>
    <w:rsid w:val="00041E5E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57F30"/>
    <w:rsid w:val="000602BA"/>
    <w:rsid w:val="0006052B"/>
    <w:rsid w:val="00060533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50"/>
    <w:rsid w:val="00062DAD"/>
    <w:rsid w:val="0006352C"/>
    <w:rsid w:val="0006364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050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520"/>
    <w:rsid w:val="00073C4A"/>
    <w:rsid w:val="00074681"/>
    <w:rsid w:val="00074C09"/>
    <w:rsid w:val="00074C2B"/>
    <w:rsid w:val="00074C3C"/>
    <w:rsid w:val="0007532D"/>
    <w:rsid w:val="00075420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103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03F"/>
    <w:rsid w:val="00090340"/>
    <w:rsid w:val="0009076C"/>
    <w:rsid w:val="00090969"/>
    <w:rsid w:val="00090FDB"/>
    <w:rsid w:val="00090FDC"/>
    <w:rsid w:val="000912E5"/>
    <w:rsid w:val="0009145B"/>
    <w:rsid w:val="0009180B"/>
    <w:rsid w:val="00091901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16F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C29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7CF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5DE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1EAD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2D5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407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B86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4EC"/>
    <w:rsid w:val="00105AB7"/>
    <w:rsid w:val="00105C38"/>
    <w:rsid w:val="00105D11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23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FED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0CFB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A9E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1FA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C61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AA8"/>
    <w:rsid w:val="00146AF7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99C"/>
    <w:rsid w:val="00150D8D"/>
    <w:rsid w:val="00151123"/>
    <w:rsid w:val="0015186F"/>
    <w:rsid w:val="00151A91"/>
    <w:rsid w:val="00151EB0"/>
    <w:rsid w:val="00151FE7"/>
    <w:rsid w:val="00152151"/>
    <w:rsid w:val="001524CE"/>
    <w:rsid w:val="00152645"/>
    <w:rsid w:val="00152E8A"/>
    <w:rsid w:val="00152FF9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6D65"/>
    <w:rsid w:val="00156DB3"/>
    <w:rsid w:val="00156F8D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2F83"/>
    <w:rsid w:val="00163046"/>
    <w:rsid w:val="001630FD"/>
    <w:rsid w:val="001636C8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921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17C"/>
    <w:rsid w:val="00177361"/>
    <w:rsid w:val="001773E5"/>
    <w:rsid w:val="00177A35"/>
    <w:rsid w:val="00177BEA"/>
    <w:rsid w:val="00177EFE"/>
    <w:rsid w:val="0018012C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F4B"/>
    <w:rsid w:val="001A3FB4"/>
    <w:rsid w:val="001A45CF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04"/>
    <w:rsid w:val="001B4365"/>
    <w:rsid w:val="001B468B"/>
    <w:rsid w:val="001B4702"/>
    <w:rsid w:val="001B5468"/>
    <w:rsid w:val="001B5FF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21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4E98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2EF"/>
    <w:rsid w:val="001F17E8"/>
    <w:rsid w:val="001F2295"/>
    <w:rsid w:val="001F2318"/>
    <w:rsid w:val="001F2422"/>
    <w:rsid w:val="001F2435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1E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7D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FEB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D18"/>
    <w:rsid w:val="00223E18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2D5D"/>
    <w:rsid w:val="002331E4"/>
    <w:rsid w:val="0023385A"/>
    <w:rsid w:val="002339B0"/>
    <w:rsid w:val="00233A9E"/>
    <w:rsid w:val="00233EAD"/>
    <w:rsid w:val="00234002"/>
    <w:rsid w:val="0023491C"/>
    <w:rsid w:val="002349B7"/>
    <w:rsid w:val="00235344"/>
    <w:rsid w:val="002354FC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EFF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6B"/>
    <w:rsid w:val="00253598"/>
    <w:rsid w:val="002538DA"/>
    <w:rsid w:val="00253C46"/>
    <w:rsid w:val="00253C70"/>
    <w:rsid w:val="002548CA"/>
    <w:rsid w:val="00254943"/>
    <w:rsid w:val="00254B73"/>
    <w:rsid w:val="00254BA2"/>
    <w:rsid w:val="00254DFA"/>
    <w:rsid w:val="00254F9F"/>
    <w:rsid w:val="00255184"/>
    <w:rsid w:val="00255399"/>
    <w:rsid w:val="002557BC"/>
    <w:rsid w:val="00255AF3"/>
    <w:rsid w:val="00255DAF"/>
    <w:rsid w:val="00255DD5"/>
    <w:rsid w:val="002560D6"/>
    <w:rsid w:val="0025651B"/>
    <w:rsid w:val="00256E1F"/>
    <w:rsid w:val="00257357"/>
    <w:rsid w:val="00257A1A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1CF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293B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C5A"/>
    <w:rsid w:val="00280010"/>
    <w:rsid w:val="00280321"/>
    <w:rsid w:val="002806D9"/>
    <w:rsid w:val="00280C98"/>
    <w:rsid w:val="00281240"/>
    <w:rsid w:val="0028152D"/>
    <w:rsid w:val="00281725"/>
    <w:rsid w:val="00281824"/>
    <w:rsid w:val="00281AE7"/>
    <w:rsid w:val="00281F55"/>
    <w:rsid w:val="002822CA"/>
    <w:rsid w:val="002827A7"/>
    <w:rsid w:val="00282933"/>
    <w:rsid w:val="0028293F"/>
    <w:rsid w:val="00282BD7"/>
    <w:rsid w:val="00282C8E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B0F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697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D8"/>
    <w:rsid w:val="002A17C4"/>
    <w:rsid w:val="002A18B5"/>
    <w:rsid w:val="002A1A25"/>
    <w:rsid w:val="002A1A7A"/>
    <w:rsid w:val="002A1C43"/>
    <w:rsid w:val="002A2327"/>
    <w:rsid w:val="002A23B1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48B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2C1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1F9C"/>
    <w:rsid w:val="002D2034"/>
    <w:rsid w:val="002D20EE"/>
    <w:rsid w:val="002D23A8"/>
    <w:rsid w:val="002D27D8"/>
    <w:rsid w:val="002D2E14"/>
    <w:rsid w:val="002D2E7E"/>
    <w:rsid w:val="002D3D89"/>
    <w:rsid w:val="002D3E4B"/>
    <w:rsid w:val="002D42EF"/>
    <w:rsid w:val="002D482A"/>
    <w:rsid w:val="002D49DA"/>
    <w:rsid w:val="002D4E82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D7E13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302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232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80E"/>
    <w:rsid w:val="002F5ED1"/>
    <w:rsid w:val="002F5F98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2CE"/>
    <w:rsid w:val="00301611"/>
    <w:rsid w:val="00301676"/>
    <w:rsid w:val="003016E8"/>
    <w:rsid w:val="00301AC7"/>
    <w:rsid w:val="00301BDC"/>
    <w:rsid w:val="00301C94"/>
    <w:rsid w:val="00301EA9"/>
    <w:rsid w:val="003022B5"/>
    <w:rsid w:val="003024BF"/>
    <w:rsid w:val="003028F0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2D57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88C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0C0"/>
    <w:rsid w:val="0032319D"/>
    <w:rsid w:val="003234BD"/>
    <w:rsid w:val="00323860"/>
    <w:rsid w:val="00323C04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5F82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27C8F"/>
    <w:rsid w:val="00327C9E"/>
    <w:rsid w:val="003302C0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0F33"/>
    <w:rsid w:val="0034110E"/>
    <w:rsid w:val="003411BB"/>
    <w:rsid w:val="003411F8"/>
    <w:rsid w:val="0034127C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18A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3DA"/>
    <w:rsid w:val="003514B9"/>
    <w:rsid w:val="003514C5"/>
    <w:rsid w:val="00351AC5"/>
    <w:rsid w:val="00352382"/>
    <w:rsid w:val="00352543"/>
    <w:rsid w:val="00352D82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889"/>
    <w:rsid w:val="00357BD9"/>
    <w:rsid w:val="00357DBC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13E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9B3"/>
    <w:rsid w:val="00374C95"/>
    <w:rsid w:val="00374F61"/>
    <w:rsid w:val="00374FC2"/>
    <w:rsid w:val="0037521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302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5A2"/>
    <w:rsid w:val="00396ADF"/>
    <w:rsid w:val="00396FD8"/>
    <w:rsid w:val="00397185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481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E4D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10B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324"/>
    <w:rsid w:val="003E291C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D31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5A8"/>
    <w:rsid w:val="003F0BA5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4DEB"/>
    <w:rsid w:val="00405144"/>
    <w:rsid w:val="0040540C"/>
    <w:rsid w:val="0040561C"/>
    <w:rsid w:val="00405991"/>
    <w:rsid w:val="00405FA4"/>
    <w:rsid w:val="00406946"/>
    <w:rsid w:val="00406B08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F86"/>
    <w:rsid w:val="004137EC"/>
    <w:rsid w:val="00413BAB"/>
    <w:rsid w:val="00413C41"/>
    <w:rsid w:val="004140CA"/>
    <w:rsid w:val="004142E2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5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2C"/>
    <w:rsid w:val="004328D9"/>
    <w:rsid w:val="0043329E"/>
    <w:rsid w:val="00433846"/>
    <w:rsid w:val="004342B5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12E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A60"/>
    <w:rsid w:val="00455DD2"/>
    <w:rsid w:val="00455EFE"/>
    <w:rsid w:val="0045600F"/>
    <w:rsid w:val="0045642F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202"/>
    <w:rsid w:val="004654F4"/>
    <w:rsid w:val="00465766"/>
    <w:rsid w:val="0046590F"/>
    <w:rsid w:val="004663C7"/>
    <w:rsid w:val="004663CB"/>
    <w:rsid w:val="00466422"/>
    <w:rsid w:val="004664EB"/>
    <w:rsid w:val="00466512"/>
    <w:rsid w:val="00466801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D9C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3DD8"/>
    <w:rsid w:val="00484216"/>
    <w:rsid w:val="004847FB"/>
    <w:rsid w:val="004848C3"/>
    <w:rsid w:val="00484EB2"/>
    <w:rsid w:val="00484FB8"/>
    <w:rsid w:val="0048506B"/>
    <w:rsid w:val="0048507B"/>
    <w:rsid w:val="0048512F"/>
    <w:rsid w:val="004855FC"/>
    <w:rsid w:val="00485F8B"/>
    <w:rsid w:val="00486227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25D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67A"/>
    <w:rsid w:val="00493824"/>
    <w:rsid w:val="004939BC"/>
    <w:rsid w:val="00493F45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C6A"/>
    <w:rsid w:val="004A1E93"/>
    <w:rsid w:val="004A20EA"/>
    <w:rsid w:val="004A23F4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13"/>
    <w:rsid w:val="004B736B"/>
    <w:rsid w:val="004B75DF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006"/>
    <w:rsid w:val="004C36E4"/>
    <w:rsid w:val="004C43B4"/>
    <w:rsid w:val="004C448D"/>
    <w:rsid w:val="004C4557"/>
    <w:rsid w:val="004C4A05"/>
    <w:rsid w:val="004C4D03"/>
    <w:rsid w:val="004C4D33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4"/>
    <w:rsid w:val="004D1B68"/>
    <w:rsid w:val="004D1C59"/>
    <w:rsid w:val="004D1E98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5EC1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7F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F44"/>
    <w:rsid w:val="004F1338"/>
    <w:rsid w:val="004F1905"/>
    <w:rsid w:val="004F1A67"/>
    <w:rsid w:val="004F1EB7"/>
    <w:rsid w:val="004F200E"/>
    <w:rsid w:val="004F22DA"/>
    <w:rsid w:val="004F2B65"/>
    <w:rsid w:val="004F300A"/>
    <w:rsid w:val="004F3371"/>
    <w:rsid w:val="004F3A3A"/>
    <w:rsid w:val="004F3E74"/>
    <w:rsid w:val="004F43CD"/>
    <w:rsid w:val="004F4C52"/>
    <w:rsid w:val="004F4D67"/>
    <w:rsid w:val="004F5042"/>
    <w:rsid w:val="004F5177"/>
    <w:rsid w:val="004F55FF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3B6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0B6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E82"/>
    <w:rsid w:val="00513FBA"/>
    <w:rsid w:val="00514101"/>
    <w:rsid w:val="00514201"/>
    <w:rsid w:val="005148D3"/>
    <w:rsid w:val="00514F51"/>
    <w:rsid w:val="00515106"/>
    <w:rsid w:val="00515921"/>
    <w:rsid w:val="00515CEE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D6"/>
    <w:rsid w:val="005338BC"/>
    <w:rsid w:val="00533925"/>
    <w:rsid w:val="00533AC7"/>
    <w:rsid w:val="00533B1F"/>
    <w:rsid w:val="00533B9E"/>
    <w:rsid w:val="00533DBF"/>
    <w:rsid w:val="00534275"/>
    <w:rsid w:val="00534D3B"/>
    <w:rsid w:val="005352E4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702"/>
    <w:rsid w:val="0054674E"/>
    <w:rsid w:val="00546788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970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925"/>
    <w:rsid w:val="00553CC8"/>
    <w:rsid w:val="00553EF6"/>
    <w:rsid w:val="00554733"/>
    <w:rsid w:val="0055473A"/>
    <w:rsid w:val="005559A6"/>
    <w:rsid w:val="00555A76"/>
    <w:rsid w:val="00555D80"/>
    <w:rsid w:val="00555E7E"/>
    <w:rsid w:val="00555ED8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DC5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679D0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7C7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45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7FD"/>
    <w:rsid w:val="0059196E"/>
    <w:rsid w:val="00591C8C"/>
    <w:rsid w:val="0059204A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5E06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3C3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0D9"/>
    <w:rsid w:val="005A61A5"/>
    <w:rsid w:val="005A6473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0DF"/>
    <w:rsid w:val="005B5436"/>
    <w:rsid w:val="005B5577"/>
    <w:rsid w:val="005B5673"/>
    <w:rsid w:val="005B59F2"/>
    <w:rsid w:val="005B5B99"/>
    <w:rsid w:val="005B5E4C"/>
    <w:rsid w:val="005B5F7D"/>
    <w:rsid w:val="005B6137"/>
    <w:rsid w:val="005B6193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D7FF8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80C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B59"/>
    <w:rsid w:val="005F5D65"/>
    <w:rsid w:val="005F5E3F"/>
    <w:rsid w:val="005F6069"/>
    <w:rsid w:val="005F61A9"/>
    <w:rsid w:val="005F62A3"/>
    <w:rsid w:val="005F69A7"/>
    <w:rsid w:val="005F6FE8"/>
    <w:rsid w:val="005F7B9D"/>
    <w:rsid w:val="005F7D1E"/>
    <w:rsid w:val="005F7DCD"/>
    <w:rsid w:val="005F7E20"/>
    <w:rsid w:val="005F7FCA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C7"/>
    <w:rsid w:val="00604702"/>
    <w:rsid w:val="00604749"/>
    <w:rsid w:val="00604ABF"/>
    <w:rsid w:val="00604D14"/>
    <w:rsid w:val="00604E49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9A3"/>
    <w:rsid w:val="00617DFA"/>
    <w:rsid w:val="00617E2C"/>
    <w:rsid w:val="006200AE"/>
    <w:rsid w:val="00620237"/>
    <w:rsid w:val="00620D7C"/>
    <w:rsid w:val="00620D89"/>
    <w:rsid w:val="006212A5"/>
    <w:rsid w:val="00621717"/>
    <w:rsid w:val="006218A4"/>
    <w:rsid w:val="006218DE"/>
    <w:rsid w:val="0062190E"/>
    <w:rsid w:val="00621C70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47E90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5D3"/>
    <w:rsid w:val="00655680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16B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94B"/>
    <w:rsid w:val="00666E0E"/>
    <w:rsid w:val="00667417"/>
    <w:rsid w:val="0066741A"/>
    <w:rsid w:val="006674AA"/>
    <w:rsid w:val="00667546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B48"/>
    <w:rsid w:val="00672470"/>
    <w:rsid w:val="0067247A"/>
    <w:rsid w:val="00672513"/>
    <w:rsid w:val="006726AD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5E6B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4CA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27F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0BB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5E36"/>
    <w:rsid w:val="006A5FB3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CC8"/>
    <w:rsid w:val="006B7D3D"/>
    <w:rsid w:val="006B7ECC"/>
    <w:rsid w:val="006C0540"/>
    <w:rsid w:val="006C0551"/>
    <w:rsid w:val="006C0787"/>
    <w:rsid w:val="006C0901"/>
    <w:rsid w:val="006C0C5E"/>
    <w:rsid w:val="006C0CB6"/>
    <w:rsid w:val="006C1C4F"/>
    <w:rsid w:val="006C1E35"/>
    <w:rsid w:val="006C2136"/>
    <w:rsid w:val="006C23E7"/>
    <w:rsid w:val="006C2FE7"/>
    <w:rsid w:val="006C356A"/>
    <w:rsid w:val="006C3621"/>
    <w:rsid w:val="006C39B8"/>
    <w:rsid w:val="006C3E7C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4E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4A14"/>
    <w:rsid w:val="006F59CD"/>
    <w:rsid w:val="006F5B5C"/>
    <w:rsid w:val="006F5DF6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31"/>
    <w:rsid w:val="007105D4"/>
    <w:rsid w:val="007107FE"/>
    <w:rsid w:val="00710B50"/>
    <w:rsid w:val="007111A3"/>
    <w:rsid w:val="00711449"/>
    <w:rsid w:val="00711FD7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E56"/>
    <w:rsid w:val="00721295"/>
    <w:rsid w:val="0072163B"/>
    <w:rsid w:val="00721895"/>
    <w:rsid w:val="00721B7A"/>
    <w:rsid w:val="00721F37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26"/>
    <w:rsid w:val="007266B5"/>
    <w:rsid w:val="00726918"/>
    <w:rsid w:val="00726B1D"/>
    <w:rsid w:val="00727175"/>
    <w:rsid w:val="00727488"/>
    <w:rsid w:val="007275A0"/>
    <w:rsid w:val="007275A9"/>
    <w:rsid w:val="00727693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4267"/>
    <w:rsid w:val="00735064"/>
    <w:rsid w:val="007353D5"/>
    <w:rsid w:val="00735C14"/>
    <w:rsid w:val="00735FD3"/>
    <w:rsid w:val="00736434"/>
    <w:rsid w:val="00736466"/>
    <w:rsid w:val="00736500"/>
    <w:rsid w:val="00736523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6E56"/>
    <w:rsid w:val="00747096"/>
    <w:rsid w:val="00747563"/>
    <w:rsid w:val="007476F7"/>
    <w:rsid w:val="00747837"/>
    <w:rsid w:val="00747980"/>
    <w:rsid w:val="00750091"/>
    <w:rsid w:val="007502F2"/>
    <w:rsid w:val="0075084B"/>
    <w:rsid w:val="00751A24"/>
    <w:rsid w:val="00751F19"/>
    <w:rsid w:val="00752155"/>
    <w:rsid w:val="0075296D"/>
    <w:rsid w:val="00753134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39C"/>
    <w:rsid w:val="00762A09"/>
    <w:rsid w:val="0076369F"/>
    <w:rsid w:val="00763A56"/>
    <w:rsid w:val="00763BA9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1C4"/>
    <w:rsid w:val="00772802"/>
    <w:rsid w:val="00772C94"/>
    <w:rsid w:val="007732AC"/>
    <w:rsid w:val="00773625"/>
    <w:rsid w:val="007736B3"/>
    <w:rsid w:val="00773969"/>
    <w:rsid w:val="00773A13"/>
    <w:rsid w:val="00773CA7"/>
    <w:rsid w:val="00774009"/>
    <w:rsid w:val="007746D2"/>
    <w:rsid w:val="0077470E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369"/>
    <w:rsid w:val="00787641"/>
    <w:rsid w:val="007900EA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2EEF"/>
    <w:rsid w:val="00793075"/>
    <w:rsid w:val="007931EB"/>
    <w:rsid w:val="00793A4C"/>
    <w:rsid w:val="00793AA7"/>
    <w:rsid w:val="00793B96"/>
    <w:rsid w:val="00793DC5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AC7"/>
    <w:rsid w:val="007A2DE3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E07"/>
    <w:rsid w:val="007A5F36"/>
    <w:rsid w:val="007A64C5"/>
    <w:rsid w:val="007A6745"/>
    <w:rsid w:val="007A6E53"/>
    <w:rsid w:val="007A6E78"/>
    <w:rsid w:val="007A7237"/>
    <w:rsid w:val="007A7408"/>
    <w:rsid w:val="007A7B30"/>
    <w:rsid w:val="007B0023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19"/>
    <w:rsid w:val="007B3634"/>
    <w:rsid w:val="007B3A9C"/>
    <w:rsid w:val="007B47B9"/>
    <w:rsid w:val="007B4A1A"/>
    <w:rsid w:val="007B5692"/>
    <w:rsid w:val="007B5CC5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6D13"/>
    <w:rsid w:val="007B725A"/>
    <w:rsid w:val="007B74FF"/>
    <w:rsid w:val="007B7ADB"/>
    <w:rsid w:val="007B7BBB"/>
    <w:rsid w:val="007C017B"/>
    <w:rsid w:val="007C067F"/>
    <w:rsid w:val="007C0B6B"/>
    <w:rsid w:val="007C0C5E"/>
    <w:rsid w:val="007C1344"/>
    <w:rsid w:val="007C1605"/>
    <w:rsid w:val="007C1CC4"/>
    <w:rsid w:val="007C1CD6"/>
    <w:rsid w:val="007C1F20"/>
    <w:rsid w:val="007C2102"/>
    <w:rsid w:val="007C27BC"/>
    <w:rsid w:val="007C2C90"/>
    <w:rsid w:val="007C3085"/>
    <w:rsid w:val="007C30F9"/>
    <w:rsid w:val="007C33ED"/>
    <w:rsid w:val="007C3582"/>
    <w:rsid w:val="007C35BB"/>
    <w:rsid w:val="007C386F"/>
    <w:rsid w:val="007C38AE"/>
    <w:rsid w:val="007C3EB0"/>
    <w:rsid w:val="007C4044"/>
    <w:rsid w:val="007C40D1"/>
    <w:rsid w:val="007C46B8"/>
    <w:rsid w:val="007C4995"/>
    <w:rsid w:val="007C4DFF"/>
    <w:rsid w:val="007C4ED1"/>
    <w:rsid w:val="007C575D"/>
    <w:rsid w:val="007C58A4"/>
    <w:rsid w:val="007C5AE4"/>
    <w:rsid w:val="007C5B6F"/>
    <w:rsid w:val="007C5BBD"/>
    <w:rsid w:val="007C5F4B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678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CD2"/>
    <w:rsid w:val="007D4EFF"/>
    <w:rsid w:val="007D53D0"/>
    <w:rsid w:val="007D5D88"/>
    <w:rsid w:val="007D5F77"/>
    <w:rsid w:val="007D5FD7"/>
    <w:rsid w:val="007D634C"/>
    <w:rsid w:val="007D6497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551"/>
    <w:rsid w:val="007E262A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8BE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2F7"/>
    <w:rsid w:val="007F7ABC"/>
    <w:rsid w:val="008003C5"/>
    <w:rsid w:val="00800945"/>
    <w:rsid w:val="00800B5D"/>
    <w:rsid w:val="00800BD0"/>
    <w:rsid w:val="00800D83"/>
    <w:rsid w:val="00801050"/>
    <w:rsid w:val="0080114D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367C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257"/>
    <w:rsid w:val="00807472"/>
    <w:rsid w:val="00807797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938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5E1E"/>
    <w:rsid w:val="0082619D"/>
    <w:rsid w:val="00826379"/>
    <w:rsid w:val="00826C0D"/>
    <w:rsid w:val="00826F42"/>
    <w:rsid w:val="0082748F"/>
    <w:rsid w:val="008275BA"/>
    <w:rsid w:val="00827F32"/>
    <w:rsid w:val="00827F81"/>
    <w:rsid w:val="00830170"/>
    <w:rsid w:val="00830542"/>
    <w:rsid w:val="00830547"/>
    <w:rsid w:val="00830D1B"/>
    <w:rsid w:val="00830DAE"/>
    <w:rsid w:val="00830F12"/>
    <w:rsid w:val="00831071"/>
    <w:rsid w:val="008310C2"/>
    <w:rsid w:val="00831224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755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5736"/>
    <w:rsid w:val="00846631"/>
    <w:rsid w:val="00846682"/>
    <w:rsid w:val="0084671F"/>
    <w:rsid w:val="00846729"/>
    <w:rsid w:val="008467FD"/>
    <w:rsid w:val="00846CBA"/>
    <w:rsid w:val="00847156"/>
    <w:rsid w:val="008472F1"/>
    <w:rsid w:val="008474E7"/>
    <w:rsid w:val="00847642"/>
    <w:rsid w:val="008478B0"/>
    <w:rsid w:val="008479FF"/>
    <w:rsid w:val="00847C38"/>
    <w:rsid w:val="00847C99"/>
    <w:rsid w:val="00847DE2"/>
    <w:rsid w:val="00847E26"/>
    <w:rsid w:val="00847FA4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D5E"/>
    <w:rsid w:val="00854E64"/>
    <w:rsid w:val="0085504D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C50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7B4"/>
    <w:rsid w:val="008819FC"/>
    <w:rsid w:val="00881BE2"/>
    <w:rsid w:val="00881C0C"/>
    <w:rsid w:val="00881C42"/>
    <w:rsid w:val="00881E9E"/>
    <w:rsid w:val="008824CF"/>
    <w:rsid w:val="008826D9"/>
    <w:rsid w:val="008828EC"/>
    <w:rsid w:val="00882D81"/>
    <w:rsid w:val="00883130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7F0"/>
    <w:rsid w:val="00890921"/>
    <w:rsid w:val="008909A1"/>
    <w:rsid w:val="00890F8C"/>
    <w:rsid w:val="00890FAC"/>
    <w:rsid w:val="00891200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08B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69"/>
    <w:rsid w:val="008A18F9"/>
    <w:rsid w:val="008A199B"/>
    <w:rsid w:val="008A1D44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443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B46"/>
    <w:rsid w:val="008B465A"/>
    <w:rsid w:val="008B467A"/>
    <w:rsid w:val="008B48C1"/>
    <w:rsid w:val="008B4E06"/>
    <w:rsid w:val="008B4FC8"/>
    <w:rsid w:val="008B5313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594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91A"/>
    <w:rsid w:val="008C3B23"/>
    <w:rsid w:val="008C3D7B"/>
    <w:rsid w:val="008C3DF7"/>
    <w:rsid w:val="008C3E91"/>
    <w:rsid w:val="008C3F1C"/>
    <w:rsid w:val="008C45CC"/>
    <w:rsid w:val="008C45F1"/>
    <w:rsid w:val="008C482D"/>
    <w:rsid w:val="008C488E"/>
    <w:rsid w:val="008C4FF9"/>
    <w:rsid w:val="008C5494"/>
    <w:rsid w:val="008C562F"/>
    <w:rsid w:val="008C581B"/>
    <w:rsid w:val="008C584E"/>
    <w:rsid w:val="008C63A5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AC5"/>
    <w:rsid w:val="008D2C30"/>
    <w:rsid w:val="008D2C3C"/>
    <w:rsid w:val="008D2D13"/>
    <w:rsid w:val="008D2E38"/>
    <w:rsid w:val="008D305F"/>
    <w:rsid w:val="008D35F5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178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150E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63F1"/>
    <w:rsid w:val="008F6EEF"/>
    <w:rsid w:val="008F7620"/>
    <w:rsid w:val="008F7632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3E16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AA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9F8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820"/>
    <w:rsid w:val="00947AB7"/>
    <w:rsid w:val="00947EA2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1B0D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D8"/>
    <w:rsid w:val="00955D91"/>
    <w:rsid w:val="00955E4E"/>
    <w:rsid w:val="00955FA3"/>
    <w:rsid w:val="00956405"/>
    <w:rsid w:val="0095640C"/>
    <w:rsid w:val="00956A69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1CEE"/>
    <w:rsid w:val="00972409"/>
    <w:rsid w:val="0097243F"/>
    <w:rsid w:val="009724AB"/>
    <w:rsid w:val="00973268"/>
    <w:rsid w:val="009734A6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A"/>
    <w:rsid w:val="00995A9B"/>
    <w:rsid w:val="00995B93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B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AC1"/>
    <w:rsid w:val="009B2C64"/>
    <w:rsid w:val="009B2E12"/>
    <w:rsid w:val="009B3671"/>
    <w:rsid w:val="009B36D5"/>
    <w:rsid w:val="009B38DD"/>
    <w:rsid w:val="009B3C4E"/>
    <w:rsid w:val="009B47B0"/>
    <w:rsid w:val="009B4AC8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08F9"/>
    <w:rsid w:val="009D1317"/>
    <w:rsid w:val="009D167F"/>
    <w:rsid w:val="009D1876"/>
    <w:rsid w:val="009D1A9F"/>
    <w:rsid w:val="009D1C05"/>
    <w:rsid w:val="009D1C85"/>
    <w:rsid w:val="009D1E93"/>
    <w:rsid w:val="009D2950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F6A"/>
    <w:rsid w:val="009D5FC6"/>
    <w:rsid w:val="009D648D"/>
    <w:rsid w:val="009D6496"/>
    <w:rsid w:val="009D67F2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0FF5"/>
    <w:rsid w:val="009E147E"/>
    <w:rsid w:val="009E18C0"/>
    <w:rsid w:val="009E2042"/>
    <w:rsid w:val="009E20AC"/>
    <w:rsid w:val="009E2216"/>
    <w:rsid w:val="009E2A3E"/>
    <w:rsid w:val="009E2D2A"/>
    <w:rsid w:val="009E36B1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A87"/>
    <w:rsid w:val="009F61D4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2E"/>
    <w:rsid w:val="00A00862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2E"/>
    <w:rsid w:val="00A0328F"/>
    <w:rsid w:val="00A035EF"/>
    <w:rsid w:val="00A03676"/>
    <w:rsid w:val="00A03705"/>
    <w:rsid w:val="00A038A2"/>
    <w:rsid w:val="00A039A3"/>
    <w:rsid w:val="00A03CAC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5E18"/>
    <w:rsid w:val="00A0602C"/>
    <w:rsid w:val="00A06311"/>
    <w:rsid w:val="00A0658B"/>
    <w:rsid w:val="00A065CB"/>
    <w:rsid w:val="00A06A75"/>
    <w:rsid w:val="00A06D08"/>
    <w:rsid w:val="00A06F6A"/>
    <w:rsid w:val="00A07144"/>
    <w:rsid w:val="00A10594"/>
    <w:rsid w:val="00A1079C"/>
    <w:rsid w:val="00A10CC4"/>
    <w:rsid w:val="00A113BF"/>
    <w:rsid w:val="00A11B6F"/>
    <w:rsid w:val="00A11E1A"/>
    <w:rsid w:val="00A120A7"/>
    <w:rsid w:val="00A120E6"/>
    <w:rsid w:val="00A12241"/>
    <w:rsid w:val="00A12464"/>
    <w:rsid w:val="00A1286A"/>
    <w:rsid w:val="00A12D26"/>
    <w:rsid w:val="00A12E4E"/>
    <w:rsid w:val="00A12F1F"/>
    <w:rsid w:val="00A12FE1"/>
    <w:rsid w:val="00A130F7"/>
    <w:rsid w:val="00A13126"/>
    <w:rsid w:val="00A13552"/>
    <w:rsid w:val="00A13639"/>
    <w:rsid w:val="00A13DDD"/>
    <w:rsid w:val="00A13F7D"/>
    <w:rsid w:val="00A1417C"/>
    <w:rsid w:val="00A141EB"/>
    <w:rsid w:val="00A146DD"/>
    <w:rsid w:val="00A15077"/>
    <w:rsid w:val="00A1527A"/>
    <w:rsid w:val="00A16031"/>
    <w:rsid w:val="00A160A3"/>
    <w:rsid w:val="00A161C2"/>
    <w:rsid w:val="00A1660A"/>
    <w:rsid w:val="00A166A0"/>
    <w:rsid w:val="00A166DD"/>
    <w:rsid w:val="00A167E6"/>
    <w:rsid w:val="00A16B61"/>
    <w:rsid w:val="00A16F7B"/>
    <w:rsid w:val="00A17289"/>
    <w:rsid w:val="00A172AB"/>
    <w:rsid w:val="00A173A9"/>
    <w:rsid w:val="00A178E5"/>
    <w:rsid w:val="00A17CED"/>
    <w:rsid w:val="00A17E60"/>
    <w:rsid w:val="00A201A4"/>
    <w:rsid w:val="00A20609"/>
    <w:rsid w:val="00A20754"/>
    <w:rsid w:val="00A2085A"/>
    <w:rsid w:val="00A20CD9"/>
    <w:rsid w:val="00A20DB8"/>
    <w:rsid w:val="00A20F07"/>
    <w:rsid w:val="00A20F97"/>
    <w:rsid w:val="00A21044"/>
    <w:rsid w:val="00A21507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B4"/>
    <w:rsid w:val="00A231EE"/>
    <w:rsid w:val="00A2388F"/>
    <w:rsid w:val="00A24287"/>
    <w:rsid w:val="00A242B1"/>
    <w:rsid w:val="00A245B6"/>
    <w:rsid w:val="00A2464C"/>
    <w:rsid w:val="00A24726"/>
    <w:rsid w:val="00A251C3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5B6"/>
    <w:rsid w:val="00A307C8"/>
    <w:rsid w:val="00A30BAD"/>
    <w:rsid w:val="00A31027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9EE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E12"/>
    <w:rsid w:val="00A410ED"/>
    <w:rsid w:val="00A413F5"/>
    <w:rsid w:val="00A41498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9C5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59E4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1BA6"/>
    <w:rsid w:val="00AA20C4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364"/>
    <w:rsid w:val="00AA53B6"/>
    <w:rsid w:val="00AA560A"/>
    <w:rsid w:val="00AA561E"/>
    <w:rsid w:val="00AA5659"/>
    <w:rsid w:val="00AA59DC"/>
    <w:rsid w:val="00AA59ED"/>
    <w:rsid w:val="00AA604B"/>
    <w:rsid w:val="00AA61AD"/>
    <w:rsid w:val="00AA632A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A44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AB3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76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07A"/>
    <w:rsid w:val="00AD4186"/>
    <w:rsid w:val="00AD42B4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86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4E4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5DC"/>
    <w:rsid w:val="00B00D04"/>
    <w:rsid w:val="00B00FD4"/>
    <w:rsid w:val="00B0126D"/>
    <w:rsid w:val="00B015E3"/>
    <w:rsid w:val="00B01D7A"/>
    <w:rsid w:val="00B01DDC"/>
    <w:rsid w:val="00B023D4"/>
    <w:rsid w:val="00B025E1"/>
    <w:rsid w:val="00B02974"/>
    <w:rsid w:val="00B02C2C"/>
    <w:rsid w:val="00B030E3"/>
    <w:rsid w:val="00B033E6"/>
    <w:rsid w:val="00B039BC"/>
    <w:rsid w:val="00B03A81"/>
    <w:rsid w:val="00B03F10"/>
    <w:rsid w:val="00B0423F"/>
    <w:rsid w:val="00B04375"/>
    <w:rsid w:val="00B0440A"/>
    <w:rsid w:val="00B044DB"/>
    <w:rsid w:val="00B049DA"/>
    <w:rsid w:val="00B04C08"/>
    <w:rsid w:val="00B04DC5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246"/>
    <w:rsid w:val="00B414D3"/>
    <w:rsid w:val="00B41ACD"/>
    <w:rsid w:val="00B41B41"/>
    <w:rsid w:val="00B41D16"/>
    <w:rsid w:val="00B41F0D"/>
    <w:rsid w:val="00B42350"/>
    <w:rsid w:val="00B4271D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B82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605"/>
    <w:rsid w:val="00B556C8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4A5"/>
    <w:rsid w:val="00B61596"/>
    <w:rsid w:val="00B619D5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495B"/>
    <w:rsid w:val="00B64AFD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DBC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000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360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44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3CB"/>
    <w:rsid w:val="00B87B47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8CA"/>
    <w:rsid w:val="00B91CCF"/>
    <w:rsid w:val="00B91CE9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11D"/>
    <w:rsid w:val="00BC0CFE"/>
    <w:rsid w:val="00BC0D2A"/>
    <w:rsid w:val="00BC150C"/>
    <w:rsid w:val="00BC18EF"/>
    <w:rsid w:val="00BC1F29"/>
    <w:rsid w:val="00BC225D"/>
    <w:rsid w:val="00BC2606"/>
    <w:rsid w:val="00BC2EF5"/>
    <w:rsid w:val="00BC3045"/>
    <w:rsid w:val="00BC30C0"/>
    <w:rsid w:val="00BC34BB"/>
    <w:rsid w:val="00BC3584"/>
    <w:rsid w:val="00BC36AB"/>
    <w:rsid w:val="00BC378F"/>
    <w:rsid w:val="00BC4172"/>
    <w:rsid w:val="00BC4292"/>
    <w:rsid w:val="00BC4914"/>
    <w:rsid w:val="00BC4AF3"/>
    <w:rsid w:val="00BC4DD8"/>
    <w:rsid w:val="00BC5367"/>
    <w:rsid w:val="00BC5541"/>
    <w:rsid w:val="00BC564B"/>
    <w:rsid w:val="00BC5948"/>
    <w:rsid w:val="00BC59FA"/>
    <w:rsid w:val="00BC6198"/>
    <w:rsid w:val="00BC635C"/>
    <w:rsid w:val="00BC64AE"/>
    <w:rsid w:val="00BC65FF"/>
    <w:rsid w:val="00BC6A79"/>
    <w:rsid w:val="00BC6B5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109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5CC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A13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EBA"/>
    <w:rsid w:val="00BF41DA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BCA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69A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43A"/>
    <w:rsid w:val="00C055D7"/>
    <w:rsid w:val="00C0583B"/>
    <w:rsid w:val="00C061F8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4E8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0C7"/>
    <w:rsid w:val="00C311BB"/>
    <w:rsid w:val="00C318FA"/>
    <w:rsid w:val="00C31908"/>
    <w:rsid w:val="00C31B19"/>
    <w:rsid w:val="00C31D30"/>
    <w:rsid w:val="00C31F2A"/>
    <w:rsid w:val="00C32383"/>
    <w:rsid w:val="00C32474"/>
    <w:rsid w:val="00C32892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27C"/>
    <w:rsid w:val="00C41BC2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D60"/>
    <w:rsid w:val="00C43F29"/>
    <w:rsid w:val="00C44352"/>
    <w:rsid w:val="00C44413"/>
    <w:rsid w:val="00C44AEF"/>
    <w:rsid w:val="00C44B10"/>
    <w:rsid w:val="00C45107"/>
    <w:rsid w:val="00C45337"/>
    <w:rsid w:val="00C453D4"/>
    <w:rsid w:val="00C45860"/>
    <w:rsid w:val="00C45966"/>
    <w:rsid w:val="00C45F79"/>
    <w:rsid w:val="00C460B8"/>
    <w:rsid w:val="00C4649B"/>
    <w:rsid w:val="00C46A02"/>
    <w:rsid w:val="00C46CAC"/>
    <w:rsid w:val="00C46CED"/>
    <w:rsid w:val="00C47473"/>
    <w:rsid w:val="00C47BEB"/>
    <w:rsid w:val="00C47C34"/>
    <w:rsid w:val="00C504C3"/>
    <w:rsid w:val="00C50AAE"/>
    <w:rsid w:val="00C5111A"/>
    <w:rsid w:val="00C51131"/>
    <w:rsid w:val="00C512D7"/>
    <w:rsid w:val="00C51924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9DB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88D"/>
    <w:rsid w:val="00C84BFB"/>
    <w:rsid w:val="00C84DDC"/>
    <w:rsid w:val="00C851C9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E33"/>
    <w:rsid w:val="00C96F38"/>
    <w:rsid w:val="00C96FDD"/>
    <w:rsid w:val="00C971E0"/>
    <w:rsid w:val="00C9737D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2037"/>
    <w:rsid w:val="00CA22B2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457B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756"/>
    <w:rsid w:val="00CD07FC"/>
    <w:rsid w:val="00CD09B4"/>
    <w:rsid w:val="00CD0A8C"/>
    <w:rsid w:val="00CD0DA9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9F"/>
    <w:rsid w:val="00CE1BF8"/>
    <w:rsid w:val="00CE2169"/>
    <w:rsid w:val="00CE3366"/>
    <w:rsid w:val="00CE3451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DA1"/>
    <w:rsid w:val="00CE70D4"/>
    <w:rsid w:val="00CE7142"/>
    <w:rsid w:val="00CE7154"/>
    <w:rsid w:val="00CE720A"/>
    <w:rsid w:val="00CE7597"/>
    <w:rsid w:val="00CE7870"/>
    <w:rsid w:val="00CE78E0"/>
    <w:rsid w:val="00CE7E7F"/>
    <w:rsid w:val="00CE7FC3"/>
    <w:rsid w:val="00CF03B5"/>
    <w:rsid w:val="00CF0862"/>
    <w:rsid w:val="00CF0C43"/>
    <w:rsid w:val="00CF0DD8"/>
    <w:rsid w:val="00CF1324"/>
    <w:rsid w:val="00CF186C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2EC2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9F0"/>
    <w:rsid w:val="00D22E1C"/>
    <w:rsid w:val="00D22F6E"/>
    <w:rsid w:val="00D22F76"/>
    <w:rsid w:val="00D230A8"/>
    <w:rsid w:val="00D23924"/>
    <w:rsid w:val="00D23997"/>
    <w:rsid w:val="00D23C88"/>
    <w:rsid w:val="00D23CA0"/>
    <w:rsid w:val="00D23DA4"/>
    <w:rsid w:val="00D243B5"/>
    <w:rsid w:val="00D24764"/>
    <w:rsid w:val="00D24A95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10A4"/>
    <w:rsid w:val="00D310E8"/>
    <w:rsid w:val="00D31383"/>
    <w:rsid w:val="00D31488"/>
    <w:rsid w:val="00D315D7"/>
    <w:rsid w:val="00D31A1D"/>
    <w:rsid w:val="00D31BEC"/>
    <w:rsid w:val="00D3239E"/>
    <w:rsid w:val="00D327A5"/>
    <w:rsid w:val="00D32CC5"/>
    <w:rsid w:val="00D330CE"/>
    <w:rsid w:val="00D3331B"/>
    <w:rsid w:val="00D335B1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86A"/>
    <w:rsid w:val="00D41B83"/>
    <w:rsid w:val="00D41D03"/>
    <w:rsid w:val="00D4209E"/>
    <w:rsid w:val="00D427A9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2D4"/>
    <w:rsid w:val="00D54A97"/>
    <w:rsid w:val="00D54E72"/>
    <w:rsid w:val="00D5511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B74"/>
    <w:rsid w:val="00D83E1F"/>
    <w:rsid w:val="00D83FF4"/>
    <w:rsid w:val="00D841F3"/>
    <w:rsid w:val="00D842A0"/>
    <w:rsid w:val="00D846A2"/>
    <w:rsid w:val="00D84E0E"/>
    <w:rsid w:val="00D84EEF"/>
    <w:rsid w:val="00D85136"/>
    <w:rsid w:val="00D85259"/>
    <w:rsid w:val="00D85E66"/>
    <w:rsid w:val="00D85F3F"/>
    <w:rsid w:val="00D868EE"/>
    <w:rsid w:val="00D86AE8"/>
    <w:rsid w:val="00D86D9C"/>
    <w:rsid w:val="00D86EFB"/>
    <w:rsid w:val="00D86F8A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A6E"/>
    <w:rsid w:val="00D97BF5"/>
    <w:rsid w:val="00DA04A7"/>
    <w:rsid w:val="00DA08D3"/>
    <w:rsid w:val="00DA0C94"/>
    <w:rsid w:val="00DA0D7A"/>
    <w:rsid w:val="00DA0EA6"/>
    <w:rsid w:val="00DA1623"/>
    <w:rsid w:val="00DA1626"/>
    <w:rsid w:val="00DA1B59"/>
    <w:rsid w:val="00DA2176"/>
    <w:rsid w:val="00DA2742"/>
    <w:rsid w:val="00DA2C8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C84"/>
    <w:rsid w:val="00DB7E7A"/>
    <w:rsid w:val="00DB7F9A"/>
    <w:rsid w:val="00DC0062"/>
    <w:rsid w:val="00DC08D0"/>
    <w:rsid w:val="00DC097F"/>
    <w:rsid w:val="00DC11A9"/>
    <w:rsid w:val="00DC11CF"/>
    <w:rsid w:val="00DC11F6"/>
    <w:rsid w:val="00DC1385"/>
    <w:rsid w:val="00DC1569"/>
    <w:rsid w:val="00DC156B"/>
    <w:rsid w:val="00DC1C9D"/>
    <w:rsid w:val="00DC2051"/>
    <w:rsid w:val="00DC2080"/>
    <w:rsid w:val="00DC20C9"/>
    <w:rsid w:val="00DC24DB"/>
    <w:rsid w:val="00DC25B7"/>
    <w:rsid w:val="00DC2816"/>
    <w:rsid w:val="00DC2BE8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3CC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0D0"/>
    <w:rsid w:val="00DD751A"/>
    <w:rsid w:val="00DD769B"/>
    <w:rsid w:val="00DD778F"/>
    <w:rsid w:val="00DD7DF1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33A0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377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411"/>
    <w:rsid w:val="00DF7589"/>
    <w:rsid w:val="00DF761C"/>
    <w:rsid w:val="00DF782D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62C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67F"/>
    <w:rsid w:val="00E14C6C"/>
    <w:rsid w:val="00E14E38"/>
    <w:rsid w:val="00E14E81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305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50D"/>
    <w:rsid w:val="00E356D9"/>
    <w:rsid w:val="00E3573B"/>
    <w:rsid w:val="00E3595F"/>
    <w:rsid w:val="00E35E94"/>
    <w:rsid w:val="00E36350"/>
    <w:rsid w:val="00E36C42"/>
    <w:rsid w:val="00E36CF1"/>
    <w:rsid w:val="00E372A0"/>
    <w:rsid w:val="00E3757E"/>
    <w:rsid w:val="00E375F5"/>
    <w:rsid w:val="00E37624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132C"/>
    <w:rsid w:val="00E616F4"/>
    <w:rsid w:val="00E61B08"/>
    <w:rsid w:val="00E620CA"/>
    <w:rsid w:val="00E6219F"/>
    <w:rsid w:val="00E624C0"/>
    <w:rsid w:val="00E62755"/>
    <w:rsid w:val="00E62997"/>
    <w:rsid w:val="00E62AA1"/>
    <w:rsid w:val="00E62CC2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3E11"/>
    <w:rsid w:val="00E745D4"/>
    <w:rsid w:val="00E74AA9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052"/>
    <w:rsid w:val="00E82443"/>
    <w:rsid w:val="00E82528"/>
    <w:rsid w:val="00E82612"/>
    <w:rsid w:val="00E8262B"/>
    <w:rsid w:val="00E82A19"/>
    <w:rsid w:val="00E82DDB"/>
    <w:rsid w:val="00E82E57"/>
    <w:rsid w:val="00E83395"/>
    <w:rsid w:val="00E8347C"/>
    <w:rsid w:val="00E8363B"/>
    <w:rsid w:val="00E8368A"/>
    <w:rsid w:val="00E83E9F"/>
    <w:rsid w:val="00E8403C"/>
    <w:rsid w:val="00E842F7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BF"/>
    <w:rsid w:val="00EA0AFE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D9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840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2C8D"/>
    <w:rsid w:val="00ED31CA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E2F"/>
    <w:rsid w:val="00ED710F"/>
    <w:rsid w:val="00ED7170"/>
    <w:rsid w:val="00ED7873"/>
    <w:rsid w:val="00ED7917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2C44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36ED"/>
    <w:rsid w:val="00F0388E"/>
    <w:rsid w:val="00F03A37"/>
    <w:rsid w:val="00F03B11"/>
    <w:rsid w:val="00F03DBE"/>
    <w:rsid w:val="00F03EE1"/>
    <w:rsid w:val="00F04273"/>
    <w:rsid w:val="00F0430E"/>
    <w:rsid w:val="00F04415"/>
    <w:rsid w:val="00F04708"/>
    <w:rsid w:val="00F04821"/>
    <w:rsid w:val="00F04EE3"/>
    <w:rsid w:val="00F050A0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B3D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397B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0E5"/>
    <w:rsid w:val="00F203FB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707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685"/>
    <w:rsid w:val="00F35ED3"/>
    <w:rsid w:val="00F365FD"/>
    <w:rsid w:val="00F36FD7"/>
    <w:rsid w:val="00F370D8"/>
    <w:rsid w:val="00F370FA"/>
    <w:rsid w:val="00F37172"/>
    <w:rsid w:val="00F374BE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5D"/>
    <w:rsid w:val="00F47D86"/>
    <w:rsid w:val="00F47D90"/>
    <w:rsid w:val="00F50010"/>
    <w:rsid w:val="00F505C9"/>
    <w:rsid w:val="00F50628"/>
    <w:rsid w:val="00F510FA"/>
    <w:rsid w:val="00F5112B"/>
    <w:rsid w:val="00F5148F"/>
    <w:rsid w:val="00F51BE9"/>
    <w:rsid w:val="00F52390"/>
    <w:rsid w:val="00F52478"/>
    <w:rsid w:val="00F52624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5B3"/>
    <w:rsid w:val="00F556FF"/>
    <w:rsid w:val="00F5638C"/>
    <w:rsid w:val="00F564D8"/>
    <w:rsid w:val="00F56583"/>
    <w:rsid w:val="00F5662B"/>
    <w:rsid w:val="00F57046"/>
    <w:rsid w:val="00F57C0C"/>
    <w:rsid w:val="00F57E74"/>
    <w:rsid w:val="00F57FFD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B25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CE0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8B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9D5"/>
    <w:rsid w:val="00F93ABE"/>
    <w:rsid w:val="00F93BF8"/>
    <w:rsid w:val="00F93DA4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97EDD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A59"/>
    <w:rsid w:val="00FA6B49"/>
    <w:rsid w:val="00FA6C2B"/>
    <w:rsid w:val="00FA6EB2"/>
    <w:rsid w:val="00FA71C9"/>
    <w:rsid w:val="00FA72D9"/>
    <w:rsid w:val="00FA75AB"/>
    <w:rsid w:val="00FA76C6"/>
    <w:rsid w:val="00FA7995"/>
    <w:rsid w:val="00FA7ECA"/>
    <w:rsid w:val="00FB01AA"/>
    <w:rsid w:val="00FB035C"/>
    <w:rsid w:val="00FB059E"/>
    <w:rsid w:val="00FB0C76"/>
    <w:rsid w:val="00FB0CCE"/>
    <w:rsid w:val="00FB0D9D"/>
    <w:rsid w:val="00FB1289"/>
    <w:rsid w:val="00FB135D"/>
    <w:rsid w:val="00FB1380"/>
    <w:rsid w:val="00FB1555"/>
    <w:rsid w:val="00FB191B"/>
    <w:rsid w:val="00FB1A46"/>
    <w:rsid w:val="00FB1E84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627"/>
    <w:rsid w:val="00FB56CD"/>
    <w:rsid w:val="00FB6622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5CE"/>
    <w:rsid w:val="00FC263A"/>
    <w:rsid w:val="00FC2A18"/>
    <w:rsid w:val="00FC2E4B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C8"/>
    <w:rsid w:val="00FD05EE"/>
    <w:rsid w:val="00FD060A"/>
    <w:rsid w:val="00FD0930"/>
    <w:rsid w:val="00FD0B16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87E"/>
    <w:rsid w:val="00FE1BCE"/>
    <w:rsid w:val="00FE1F37"/>
    <w:rsid w:val="00FE2051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20"/>
    <w:rsid w:val="00FE36F4"/>
    <w:rsid w:val="00FE39C8"/>
    <w:rsid w:val="00FE4239"/>
    <w:rsid w:val="00FE456D"/>
    <w:rsid w:val="00FE59D1"/>
    <w:rsid w:val="00FE5AAE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3F3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  <w15:docId w15:val="{DC38BE5F-718F-45D0-9A7C-4351DCFC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29</Pages>
  <Words>6626</Words>
  <Characters>37774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44312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Suraphap Natprasert</cp:lastModifiedBy>
  <cp:revision>2</cp:revision>
  <cp:lastPrinted>2025-05-15T14:10:00Z</cp:lastPrinted>
  <dcterms:created xsi:type="dcterms:W3CDTF">2025-05-15T14:11:00Z</dcterms:created>
  <dcterms:modified xsi:type="dcterms:W3CDTF">2025-05-15T14:11:00Z</dcterms:modified>
</cp:coreProperties>
</file>