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6726A" w14:textId="78866D5D" w:rsidR="00B26835" w:rsidRDefault="00B26835" w:rsidP="00B2683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r>
        <w:rPr>
          <w:rFonts w:ascii="Angsana New" w:hAnsi="Angsana New" w:cs="Angsana New"/>
          <w:b/>
          <w:bCs/>
          <w:sz w:val="52"/>
          <w:szCs w:val="52"/>
          <w:cs/>
        </w:rPr>
        <w:t>บริษัท อิชิตัน กรุ๊ป จำกัด (มหาชน) และบริษัทย่อย</w:t>
      </w:r>
    </w:p>
    <w:p w14:paraId="53901F6A" w14:textId="77777777" w:rsidR="00B26835" w:rsidRDefault="00B26835" w:rsidP="00B26835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6"/>
          <w:szCs w:val="36"/>
          <w:cs/>
        </w:rPr>
      </w:pPr>
    </w:p>
    <w:p w14:paraId="5B121201" w14:textId="77777777" w:rsidR="00B26835" w:rsidRDefault="00B26835" w:rsidP="00B26835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bookmarkStart w:id="0" w:name="_Hlk149557112"/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แบบย่อ</w:t>
      </w:r>
      <w:bookmarkEnd w:id="0"/>
    </w:p>
    <w:p w14:paraId="5F498ACD" w14:textId="77777777" w:rsidR="00B26835" w:rsidRDefault="00B26835" w:rsidP="00B26835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</w:p>
    <w:p w14:paraId="235EBD88" w14:textId="77777777" w:rsidR="00B26835" w:rsidRDefault="00B26835" w:rsidP="00B26835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0499C2D5" w14:textId="77777777" w:rsidR="00B26835" w:rsidRDefault="00B26835" w:rsidP="00B26835">
      <w:pPr>
        <w:pStyle w:val="BodyText"/>
        <w:spacing w:after="0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19D4103E" w14:textId="77777777" w:rsidR="00B26835" w:rsidRDefault="00B26835" w:rsidP="00B26835">
      <w:pPr>
        <w:rPr>
          <w:cs/>
        </w:rPr>
      </w:pPr>
    </w:p>
    <w:p w14:paraId="777FCA1A" w14:textId="77777777" w:rsidR="00B26835" w:rsidRDefault="00B26835" w:rsidP="00B26835"/>
    <w:p w14:paraId="7C792E65" w14:textId="77777777" w:rsidR="00B26835" w:rsidRDefault="00B26835" w:rsidP="00B26835"/>
    <w:p w14:paraId="4FF5C8B5" w14:textId="77777777" w:rsidR="00B26835" w:rsidRDefault="00B26835" w:rsidP="00B26835"/>
    <w:p w14:paraId="2321B6E0" w14:textId="77777777" w:rsidR="00B26835" w:rsidRDefault="00B26835" w:rsidP="00B26835"/>
    <w:p w14:paraId="5F717129" w14:textId="77777777" w:rsidR="00B26835" w:rsidRDefault="00B26835" w:rsidP="00B26835"/>
    <w:p w14:paraId="1E0F1E2B" w14:textId="77777777" w:rsidR="00B26835" w:rsidRDefault="00B26835" w:rsidP="00B26835"/>
    <w:p w14:paraId="45051D28" w14:textId="77777777" w:rsidR="00B26835" w:rsidRDefault="00B26835" w:rsidP="00B26835"/>
    <w:p w14:paraId="703C5095" w14:textId="77777777" w:rsidR="00B26835" w:rsidRDefault="00B26835" w:rsidP="00B26835">
      <w:pPr>
        <w:jc w:val="center"/>
      </w:pPr>
    </w:p>
    <w:p w14:paraId="54EC6827" w14:textId="77777777" w:rsidR="00B26835" w:rsidRDefault="00B26835" w:rsidP="00B26835"/>
    <w:p w14:paraId="0C647C1C" w14:textId="77777777" w:rsidR="00B26835" w:rsidRDefault="00B26835" w:rsidP="00B26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sectPr w:rsidR="00B26835" w:rsidSect="004F7ED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/>
          <w:pgMar w:top="691" w:right="1152" w:bottom="576" w:left="1152" w:header="720" w:footer="720" w:gutter="0"/>
          <w:pgNumType w:start="0"/>
          <w:cols w:space="720"/>
        </w:sectPr>
      </w:pPr>
    </w:p>
    <w:p w14:paraId="05F9ECC8" w14:textId="77777777" w:rsidR="00B26835" w:rsidRDefault="00B26835" w:rsidP="00B26835">
      <w:pPr>
        <w:pStyle w:val="Heading5"/>
        <w:tabs>
          <w:tab w:val="left" w:pos="540"/>
        </w:tabs>
        <w:spacing w:line="240" w:lineRule="auto"/>
        <w:ind w:right="65"/>
        <w:jc w:val="both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FFD6762" w14:textId="77777777" w:rsidR="00B26835" w:rsidRDefault="00B26835" w:rsidP="00B26835">
      <w:pPr>
        <w:tabs>
          <w:tab w:val="clear" w:pos="227"/>
          <w:tab w:val="clear" w:pos="454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773F352" w14:textId="77777777" w:rsidR="00B26835" w:rsidRDefault="00B26835" w:rsidP="00B26835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both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>เสนอ  คณะกรรมการบริษัท อิชิตัน กรุ๊ป จำกัด (มหาชน)</w:t>
      </w:r>
    </w:p>
    <w:p w14:paraId="564A46A9" w14:textId="77777777" w:rsidR="00B26835" w:rsidRDefault="00B26835" w:rsidP="00B2683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A85B23C" w14:textId="120AB924" w:rsidR="00B26835" w:rsidRPr="003C7986" w:rsidRDefault="00B26835" w:rsidP="00B2683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3C7986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3C7986">
        <w:rPr>
          <w:rFonts w:ascii="Angsana New" w:hAnsi="Angsana New" w:cs="Angsana New"/>
          <w:sz w:val="30"/>
          <w:szCs w:val="30"/>
        </w:rPr>
        <w:t xml:space="preserve">31 </w:t>
      </w:r>
      <w:r w:rsidRPr="003C7986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3C7986">
        <w:rPr>
          <w:rFonts w:ascii="Angsana New" w:hAnsi="Angsana New" w:cs="Angsana New"/>
          <w:sz w:val="30"/>
          <w:szCs w:val="30"/>
        </w:rPr>
        <w:t xml:space="preserve">2568 </w:t>
      </w:r>
      <w:r w:rsidRPr="003C7986">
        <w:rPr>
          <w:rFonts w:ascii="Angsana New" w:hAnsi="Angsana New" w:cs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และงบกระแสเงินสดรวมและงบกระแสเงินสดเฉพาะกิจการสำหรับงวดสามเดือนสิ้นสุดวันที่ </w:t>
      </w:r>
      <w:r w:rsidRPr="003C7986">
        <w:rPr>
          <w:rFonts w:ascii="Angsana New" w:hAnsi="Angsana New" w:cs="Angsana New"/>
          <w:sz w:val="30"/>
          <w:szCs w:val="30"/>
        </w:rPr>
        <w:t xml:space="preserve">31 </w:t>
      </w:r>
      <w:r w:rsidRPr="003C7986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3C7986">
        <w:rPr>
          <w:rFonts w:ascii="Angsana New" w:hAnsi="Angsana New" w:cs="Angsana New"/>
          <w:sz w:val="30"/>
          <w:szCs w:val="30"/>
        </w:rPr>
        <w:t xml:space="preserve">2568 </w:t>
      </w:r>
      <w:r w:rsidRPr="003C7986">
        <w:rPr>
          <w:rFonts w:ascii="Angsana New" w:hAnsi="Angsana New" w:cs="Angsana New" w:hint="cs"/>
          <w:sz w:val="30"/>
          <w:szCs w:val="30"/>
          <w:cs/>
        </w:rPr>
        <w:t xml:space="preserve">และหมายเหตุประกอบงบการเงินแบบย่อ </w:t>
      </w:r>
      <w:r w:rsidRPr="003C7986">
        <w:rPr>
          <w:rFonts w:ascii="Angsana New" w:hAnsi="Angsana New" w:cs="Angsana New"/>
          <w:sz w:val="30"/>
          <w:szCs w:val="30"/>
        </w:rPr>
        <w:t>(</w:t>
      </w:r>
      <w:r w:rsidRPr="003C7986">
        <w:rPr>
          <w:rFonts w:ascii="Angsana New" w:hAnsi="Angsana New" w:cs="Angsana New" w:hint="cs"/>
          <w:sz w:val="30"/>
          <w:szCs w:val="30"/>
          <w:cs/>
        </w:rPr>
        <w:t xml:space="preserve">ข้อมูลทางการเงินระหว่างกาล) ของบริษัท อิชิตัน กรุ๊ป จำกัด (มหาชน) และบริษัทย่อย และของเฉพาะบริษัท อิชิตัน กรุ๊ป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3C7986">
        <w:rPr>
          <w:rFonts w:ascii="Angsana New" w:hAnsi="Angsana New" w:cs="Angsana New"/>
          <w:sz w:val="30"/>
          <w:szCs w:val="30"/>
        </w:rPr>
        <w:t>34</w:t>
      </w:r>
      <w:r w:rsidRPr="003C7986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3C7986">
        <w:rPr>
          <w:rFonts w:ascii="Angsana New" w:hAnsi="Angsana New" w:cs="Angsana New"/>
          <w:sz w:val="30"/>
          <w:szCs w:val="30"/>
        </w:rPr>
        <w:t xml:space="preserve">           </w:t>
      </w:r>
      <w:r w:rsidRPr="003C7986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61396C3" w14:textId="77777777" w:rsidR="00B26835" w:rsidRDefault="00B26835" w:rsidP="00B2683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88BB77D" w14:textId="77777777" w:rsidR="00B26835" w:rsidRDefault="00B26835" w:rsidP="00B2683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530B31F7" w14:textId="77777777" w:rsidR="00B26835" w:rsidRDefault="00B26835" w:rsidP="00B2683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F88BEB9" w14:textId="77777777" w:rsidR="00B26835" w:rsidRDefault="00B26835" w:rsidP="00B2683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ข้าพเจ้าได้ปฏิบัติงานสอบทานตามมาตรฐานงานสอบทานรหัส </w:t>
      </w:r>
      <w:r>
        <w:rPr>
          <w:rFonts w:ascii="Angsana New" w:hAnsi="Angsana New" w:cs="Angsana New"/>
          <w:sz w:val="30"/>
          <w:szCs w:val="30"/>
        </w:rPr>
        <w:t>2410 “</w:t>
      </w:r>
      <w:r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ascii="Angsana New" w:hAnsi="Angsana New" w:cs="Angsana New"/>
          <w:sz w:val="30"/>
          <w:szCs w:val="30"/>
        </w:rPr>
        <w:t>”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Angsana New" w:hAnsi="Angsana New" w:cs="Angsana New"/>
          <w:sz w:val="30"/>
          <w:szCs w:val="30"/>
        </w:rPr>
        <w:t xml:space="preserve">      </w:t>
      </w:r>
      <w:r>
        <w:rPr>
          <w:rFonts w:ascii="Angsana New" w:hAnsi="Angsana New" w:cs="Angsana New" w:hint="cs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C09B1EB" w14:textId="77777777" w:rsidR="00B26835" w:rsidRDefault="00B26835" w:rsidP="00B2683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4AFB882B" w14:textId="77777777" w:rsidR="00B26835" w:rsidRDefault="00B26835" w:rsidP="00B2683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EA3C6F1" w14:textId="77777777" w:rsidR="00B26835" w:rsidRDefault="00B26835" w:rsidP="00B2683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5C13E5EA" w14:textId="77777777" w:rsidR="00B26835" w:rsidRDefault="00B26835" w:rsidP="00B26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B26835" w:rsidSect="00B26835">
          <w:headerReference w:type="default" r:id="rId17"/>
          <w:footerReference w:type="default" r:id="rId18"/>
          <w:pgSz w:w="11909" w:h="16834"/>
          <w:pgMar w:top="691" w:right="1152" w:bottom="576" w:left="1152" w:header="720" w:footer="720" w:gutter="0"/>
          <w:cols w:space="720"/>
        </w:sectPr>
      </w:pPr>
    </w:p>
    <w:p w14:paraId="02681E19" w14:textId="77777777" w:rsidR="00B26835" w:rsidRDefault="00B26835" w:rsidP="00B2683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6F57619F" w14:textId="77777777" w:rsidR="00B26835" w:rsidRDefault="00B26835" w:rsidP="00B2683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64907FB" w14:textId="77777777" w:rsidR="00B26835" w:rsidRDefault="00B26835" w:rsidP="00B2683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0"/>
          <w:szCs w:val="30"/>
        </w:rPr>
        <w:t>34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AC3CBED" w14:textId="77777777" w:rsidR="00B26835" w:rsidRDefault="00B26835" w:rsidP="00B2683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4730F3B" w14:textId="77777777" w:rsidR="00B26835" w:rsidRDefault="00B26835" w:rsidP="00B26835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D1BEC87" w14:textId="77777777" w:rsidR="00B26835" w:rsidRDefault="00B26835" w:rsidP="00B26835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34DC352" w14:textId="77777777" w:rsidR="00B26835" w:rsidRDefault="00B26835" w:rsidP="00B26835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94AF72F" w14:textId="77777777" w:rsidR="00B26835" w:rsidRDefault="00B26835" w:rsidP="00B26835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BF98A1B" w14:textId="77777777" w:rsidR="00B26835" w:rsidRDefault="00B26835" w:rsidP="00B26835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(</w:t>
      </w:r>
      <w:r>
        <w:rPr>
          <w:rFonts w:ascii="Angsana New" w:hAnsi="Angsana New" w:cs="Angsana New"/>
          <w:sz w:val="30"/>
          <w:szCs w:val="30"/>
          <w:cs/>
          <w:lang w:val="th-TH"/>
        </w:rPr>
        <w:t>นางมัญชุภา สิงห์สุขสวัสดิ์)</w:t>
      </w:r>
    </w:p>
    <w:p w14:paraId="5F342B50" w14:textId="77777777" w:rsidR="00B26835" w:rsidRDefault="00B26835" w:rsidP="00B26835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6F6E7F7D" w14:textId="77777777" w:rsidR="00B26835" w:rsidRDefault="00B26835" w:rsidP="00B26835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 w:cs="Angsana New"/>
          <w:sz w:val="30"/>
          <w:szCs w:val="30"/>
        </w:rPr>
        <w:t>6112</w:t>
      </w:r>
    </w:p>
    <w:p w14:paraId="7D1DE008" w14:textId="77777777" w:rsidR="00B26835" w:rsidRDefault="00B26835" w:rsidP="00B26835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E289C65" w14:textId="77777777" w:rsidR="00B26835" w:rsidRDefault="00B26835" w:rsidP="00B26835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704DAE1" w14:textId="77777777" w:rsidR="00B26835" w:rsidRDefault="00B26835" w:rsidP="00B26835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0168AA3E" w14:textId="77777777" w:rsidR="00B26835" w:rsidRDefault="0057329F" w:rsidP="00B26835">
      <w:pPr>
        <w:pStyle w:val="index"/>
        <w:tabs>
          <w:tab w:val="clear" w:pos="1134"/>
          <w:tab w:val="left" w:pos="1440"/>
        </w:tabs>
        <w:spacing w:after="0" w:line="240" w:lineRule="auto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/>
          <w:sz w:val="30"/>
          <w:szCs w:val="30"/>
          <w:lang w:bidi="th-TH"/>
        </w:rPr>
        <w:t>13</w:t>
      </w:r>
      <w:r w:rsidR="00B2683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B2683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พฤษภาคม </w:t>
      </w:r>
      <w:r w:rsidR="00B26835">
        <w:rPr>
          <w:rFonts w:asciiTheme="majorBidi" w:hAnsiTheme="majorBidi" w:cstheme="majorBidi"/>
          <w:sz w:val="30"/>
          <w:szCs w:val="30"/>
          <w:lang w:val="en-US" w:bidi="th-TH"/>
        </w:rPr>
        <w:t>2568</w:t>
      </w:r>
    </w:p>
    <w:p w14:paraId="17B8AFCA" w14:textId="77777777" w:rsidR="00B26835" w:rsidRDefault="00B26835" w:rsidP="00B2683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 w:cs="Angsana New"/>
          <w:sz w:val="2"/>
          <w:szCs w:val="30"/>
        </w:rPr>
      </w:pPr>
    </w:p>
    <w:sectPr w:rsidR="00B26835" w:rsidSect="004F7ED2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2AA5B" w14:textId="77777777" w:rsidR="007C2E18" w:rsidRDefault="007C2E18" w:rsidP="004956B4">
      <w:r>
        <w:separator/>
      </w:r>
    </w:p>
  </w:endnote>
  <w:endnote w:type="continuationSeparator" w:id="0">
    <w:p w14:paraId="70D4F17B" w14:textId="77777777" w:rsidR="007C2E18" w:rsidRDefault="007C2E18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B37F6" w14:textId="77777777" w:rsidR="004F7ED2" w:rsidRDefault="004F7E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06390" w14:textId="77777777" w:rsidR="004F7ED2" w:rsidRDefault="004F7ED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41F71" w14:textId="77777777" w:rsidR="004F7ED2" w:rsidRDefault="004F7ED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15D4C" w14:textId="77777777" w:rsidR="004F7ED2" w:rsidRDefault="004F7ED2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EDD1D" w14:textId="77777777" w:rsidR="001931D1" w:rsidRPr="00E57DE8" w:rsidRDefault="001931D1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332885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4A958D0F" w14:textId="77777777" w:rsidR="001931D1" w:rsidRPr="00AE75D6" w:rsidRDefault="001931D1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9E378" w14:textId="77777777" w:rsidR="007C2E18" w:rsidRDefault="007C2E18" w:rsidP="004956B4">
      <w:r>
        <w:separator/>
      </w:r>
    </w:p>
  </w:footnote>
  <w:footnote w:type="continuationSeparator" w:id="0">
    <w:p w14:paraId="3D9F11F4" w14:textId="77777777" w:rsidR="007C2E18" w:rsidRDefault="007C2E18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4182A" w14:textId="77777777" w:rsidR="004F7ED2" w:rsidRDefault="004F7E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892D5" w14:textId="77777777" w:rsidR="00B26835" w:rsidRPr="00B26835" w:rsidRDefault="00B26835">
    <w:pPr>
      <w:pStyle w:val="Header"/>
      <w:rPr>
        <w:rFonts w:asciiTheme="majorBidi" w:hAnsiTheme="majorBidi" w:cstheme="majorBidi"/>
        <w:sz w:val="52"/>
        <w:szCs w:val="52"/>
      </w:rPr>
    </w:pPr>
  </w:p>
  <w:p w14:paraId="25AF4612" w14:textId="77777777" w:rsidR="00B26835" w:rsidRPr="00B26835" w:rsidRDefault="00B26835">
    <w:pPr>
      <w:pStyle w:val="Header"/>
      <w:rPr>
        <w:rFonts w:asciiTheme="majorBidi" w:hAnsiTheme="majorBidi" w:cstheme="majorBidi"/>
        <w:sz w:val="52"/>
        <w:szCs w:val="52"/>
      </w:rPr>
    </w:pPr>
  </w:p>
  <w:p w14:paraId="7345CA65" w14:textId="77777777" w:rsidR="00B26835" w:rsidRDefault="00B26835">
    <w:pPr>
      <w:pStyle w:val="Header"/>
      <w:rPr>
        <w:rFonts w:asciiTheme="majorBidi" w:hAnsiTheme="majorBidi" w:cstheme="majorBidi"/>
        <w:sz w:val="52"/>
        <w:szCs w:val="52"/>
      </w:rPr>
    </w:pPr>
  </w:p>
  <w:p w14:paraId="0F98D8C1" w14:textId="77777777" w:rsidR="00B26835" w:rsidRDefault="00B26835">
    <w:pPr>
      <w:pStyle w:val="Header"/>
      <w:rPr>
        <w:rFonts w:asciiTheme="majorBidi" w:hAnsiTheme="majorBidi" w:cstheme="majorBidi"/>
        <w:sz w:val="52"/>
        <w:szCs w:val="52"/>
      </w:rPr>
    </w:pPr>
  </w:p>
  <w:p w14:paraId="65083104" w14:textId="77777777" w:rsidR="00B26835" w:rsidRDefault="00B26835">
    <w:pPr>
      <w:pStyle w:val="Header"/>
      <w:rPr>
        <w:rFonts w:asciiTheme="majorBidi" w:hAnsiTheme="majorBidi" w:cstheme="majorBidi"/>
        <w:sz w:val="52"/>
        <w:szCs w:val="52"/>
      </w:rPr>
    </w:pPr>
  </w:p>
  <w:p w14:paraId="61C713F2" w14:textId="77777777" w:rsidR="00B26835" w:rsidRPr="00B26835" w:rsidRDefault="00B26835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44B28" w14:textId="77777777" w:rsidR="004F7ED2" w:rsidRDefault="004F7ED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8820B" w14:textId="77777777" w:rsidR="004F7ED2" w:rsidRPr="004F7ED2" w:rsidRDefault="004F7ED2" w:rsidP="004F7ED2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F31DF4C" w14:textId="77777777" w:rsidR="004F7ED2" w:rsidRPr="004F7ED2" w:rsidRDefault="004F7ED2" w:rsidP="004F7ED2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75057C0" w14:textId="77777777" w:rsidR="004F7ED2" w:rsidRPr="004F7ED2" w:rsidRDefault="004F7ED2" w:rsidP="004F7ED2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0434562" w14:textId="77777777" w:rsidR="004F7ED2" w:rsidRPr="004F7ED2" w:rsidRDefault="004F7ED2" w:rsidP="004F7ED2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FC971E7" w14:textId="77777777" w:rsidR="004F7ED2" w:rsidRDefault="004F7ED2" w:rsidP="004F7ED2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95B9450" w14:textId="77777777" w:rsidR="004F7ED2" w:rsidRDefault="004F7ED2" w:rsidP="004F7ED2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54C7445" w14:textId="77777777" w:rsidR="004F7ED2" w:rsidRPr="004F7ED2" w:rsidRDefault="004F7ED2" w:rsidP="004F7ED2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E2398AF" w14:textId="77777777" w:rsidR="004F7ED2" w:rsidRPr="004F7ED2" w:rsidRDefault="004F7ED2" w:rsidP="004F7ED2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A48D9" w14:textId="38872465" w:rsidR="00E578A7" w:rsidRDefault="00E578A7" w:rsidP="0068037B">
    <w:pPr>
      <w:spacing w:line="240" w:lineRule="auto"/>
      <w:rPr>
        <w:rFonts w:ascii="Angsana New" w:hAnsi="Angsana New" w:cs="Angsana New"/>
        <w:b/>
        <w:bCs/>
        <w:sz w:val="32"/>
        <w:szCs w:val="32"/>
      </w:rPr>
    </w:pPr>
  </w:p>
  <w:p w14:paraId="1E23F170" w14:textId="77777777" w:rsidR="004F7ED2" w:rsidRDefault="004F7ED2" w:rsidP="0068037B">
    <w:pPr>
      <w:spacing w:line="240" w:lineRule="auto"/>
      <w:rPr>
        <w:rFonts w:ascii="Angsana New" w:hAnsi="Angsana New" w:cs="Angsana New"/>
        <w:b/>
        <w:bCs/>
        <w:sz w:val="32"/>
        <w:szCs w:val="32"/>
      </w:rPr>
    </w:pPr>
  </w:p>
  <w:p w14:paraId="56D507C0" w14:textId="77777777" w:rsidR="004F7ED2" w:rsidRPr="00B755EC" w:rsidRDefault="004F7ED2" w:rsidP="0068037B">
    <w:pPr>
      <w:spacing w:line="240" w:lineRule="auto"/>
      <w:rPr>
        <w:rFonts w:ascii="Angsana New" w:hAnsi="Angsana New" w:cs="Angsana New"/>
        <w:b/>
        <w:bCs/>
        <w:sz w:val="32"/>
        <w:szCs w:val="32"/>
        <w:cs/>
      </w:rPr>
    </w:pPr>
  </w:p>
  <w:p w14:paraId="645F26C9" w14:textId="77777777" w:rsidR="00715056" w:rsidRPr="00A65EF6" w:rsidRDefault="00715056" w:rsidP="006803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4E22E06"/>
    <w:multiLevelType w:val="multilevel"/>
    <w:tmpl w:val="0576CEFC"/>
    <w:lvl w:ilvl="0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9.%2"/>
      <w:lvlJc w:val="left"/>
      <w:pPr>
        <w:ind w:left="90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5DD02F56"/>
    <w:multiLevelType w:val="hybridMultilevel"/>
    <w:tmpl w:val="5F1630BC"/>
    <w:lvl w:ilvl="0" w:tplc="E6C4AC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B089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FA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883F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820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5611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E4E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0B1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E22F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7" w15:restartNumberingAfterBreak="0">
    <w:nsid w:val="6EA9126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822552731">
    <w:abstractNumId w:val="6"/>
  </w:num>
  <w:num w:numId="2" w16cid:durableId="181625066">
    <w:abstractNumId w:val="5"/>
  </w:num>
  <w:num w:numId="3" w16cid:durableId="1816876328">
    <w:abstractNumId w:val="9"/>
  </w:num>
  <w:num w:numId="4" w16cid:durableId="70591416">
    <w:abstractNumId w:val="7"/>
  </w:num>
  <w:num w:numId="5" w16cid:durableId="1145856842">
    <w:abstractNumId w:val="8"/>
  </w:num>
  <w:num w:numId="6" w16cid:durableId="55864428">
    <w:abstractNumId w:val="3"/>
  </w:num>
  <w:num w:numId="7" w16cid:durableId="1222599397">
    <w:abstractNumId w:val="2"/>
  </w:num>
  <w:num w:numId="8" w16cid:durableId="2084134428">
    <w:abstractNumId w:val="0"/>
  </w:num>
  <w:num w:numId="9" w16cid:durableId="587233092">
    <w:abstractNumId w:val="1"/>
  </w:num>
  <w:num w:numId="10" w16cid:durableId="2048794549">
    <w:abstractNumId w:val="4"/>
  </w:num>
  <w:num w:numId="11" w16cid:durableId="1760131458">
    <w:abstractNumId w:val="13"/>
  </w:num>
  <w:num w:numId="12" w16cid:durableId="736395051">
    <w:abstractNumId w:val="11"/>
  </w:num>
  <w:num w:numId="13" w16cid:durableId="29189926">
    <w:abstractNumId w:val="16"/>
  </w:num>
  <w:num w:numId="14" w16cid:durableId="260529232">
    <w:abstractNumId w:val="12"/>
  </w:num>
  <w:num w:numId="15" w16cid:durableId="529610153">
    <w:abstractNumId w:val="14"/>
  </w:num>
  <w:num w:numId="16" w16cid:durableId="392234781">
    <w:abstractNumId w:val="18"/>
  </w:num>
  <w:num w:numId="17" w16cid:durableId="924654048">
    <w:abstractNumId w:val="19"/>
  </w:num>
  <w:num w:numId="18" w16cid:durableId="298658120">
    <w:abstractNumId w:val="15"/>
  </w:num>
  <w:num w:numId="19" w16cid:durableId="814033687">
    <w:abstractNumId w:val="17"/>
  </w:num>
  <w:num w:numId="20" w16cid:durableId="613564597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12C7"/>
    <w:rsid w:val="0000189E"/>
    <w:rsid w:val="000019C7"/>
    <w:rsid w:val="000020A3"/>
    <w:rsid w:val="00002354"/>
    <w:rsid w:val="000024BB"/>
    <w:rsid w:val="0000260E"/>
    <w:rsid w:val="00002BF1"/>
    <w:rsid w:val="00002E6E"/>
    <w:rsid w:val="0000325F"/>
    <w:rsid w:val="0000326F"/>
    <w:rsid w:val="00003BF5"/>
    <w:rsid w:val="000040F3"/>
    <w:rsid w:val="0000419E"/>
    <w:rsid w:val="0000562C"/>
    <w:rsid w:val="0000598A"/>
    <w:rsid w:val="00005E1A"/>
    <w:rsid w:val="00006468"/>
    <w:rsid w:val="000067EA"/>
    <w:rsid w:val="00006CB7"/>
    <w:rsid w:val="00006F6D"/>
    <w:rsid w:val="00007666"/>
    <w:rsid w:val="00007B0D"/>
    <w:rsid w:val="0001028C"/>
    <w:rsid w:val="000109BD"/>
    <w:rsid w:val="00010EA5"/>
    <w:rsid w:val="00010F6F"/>
    <w:rsid w:val="00011569"/>
    <w:rsid w:val="000115C7"/>
    <w:rsid w:val="000117D5"/>
    <w:rsid w:val="00011902"/>
    <w:rsid w:val="00011910"/>
    <w:rsid w:val="00011D6F"/>
    <w:rsid w:val="00012415"/>
    <w:rsid w:val="00012B66"/>
    <w:rsid w:val="0001310C"/>
    <w:rsid w:val="0001322B"/>
    <w:rsid w:val="0001388D"/>
    <w:rsid w:val="00013C0F"/>
    <w:rsid w:val="00013CC3"/>
    <w:rsid w:val="00014341"/>
    <w:rsid w:val="00014E99"/>
    <w:rsid w:val="0001541F"/>
    <w:rsid w:val="000159FB"/>
    <w:rsid w:val="00015EBC"/>
    <w:rsid w:val="00015FE5"/>
    <w:rsid w:val="000166BF"/>
    <w:rsid w:val="00016B82"/>
    <w:rsid w:val="00016D8A"/>
    <w:rsid w:val="00016DFA"/>
    <w:rsid w:val="00016EDD"/>
    <w:rsid w:val="0001741F"/>
    <w:rsid w:val="00017A46"/>
    <w:rsid w:val="00017D9D"/>
    <w:rsid w:val="00020013"/>
    <w:rsid w:val="00020535"/>
    <w:rsid w:val="000208B0"/>
    <w:rsid w:val="000209D5"/>
    <w:rsid w:val="00020DD9"/>
    <w:rsid w:val="00020E2F"/>
    <w:rsid w:val="00021025"/>
    <w:rsid w:val="0002155F"/>
    <w:rsid w:val="000217CE"/>
    <w:rsid w:val="00021B6C"/>
    <w:rsid w:val="00021C5A"/>
    <w:rsid w:val="00021EB2"/>
    <w:rsid w:val="00022F1D"/>
    <w:rsid w:val="0002317C"/>
    <w:rsid w:val="00023951"/>
    <w:rsid w:val="00023E11"/>
    <w:rsid w:val="00023EAB"/>
    <w:rsid w:val="0002460E"/>
    <w:rsid w:val="00024688"/>
    <w:rsid w:val="000246AA"/>
    <w:rsid w:val="000249B4"/>
    <w:rsid w:val="000249EA"/>
    <w:rsid w:val="000251B2"/>
    <w:rsid w:val="00025C34"/>
    <w:rsid w:val="00025DB7"/>
    <w:rsid w:val="00027029"/>
    <w:rsid w:val="0002726E"/>
    <w:rsid w:val="000273D3"/>
    <w:rsid w:val="0003043E"/>
    <w:rsid w:val="000307FB"/>
    <w:rsid w:val="00030BD8"/>
    <w:rsid w:val="00030C38"/>
    <w:rsid w:val="00030DF4"/>
    <w:rsid w:val="00030F16"/>
    <w:rsid w:val="00030F7F"/>
    <w:rsid w:val="00031093"/>
    <w:rsid w:val="000313DA"/>
    <w:rsid w:val="0003173D"/>
    <w:rsid w:val="00031A09"/>
    <w:rsid w:val="00031E1B"/>
    <w:rsid w:val="00031E5A"/>
    <w:rsid w:val="00031FB9"/>
    <w:rsid w:val="00032146"/>
    <w:rsid w:val="0003239E"/>
    <w:rsid w:val="000323B8"/>
    <w:rsid w:val="00032713"/>
    <w:rsid w:val="00032EDB"/>
    <w:rsid w:val="00033075"/>
    <w:rsid w:val="000331F0"/>
    <w:rsid w:val="0003337D"/>
    <w:rsid w:val="0003380D"/>
    <w:rsid w:val="000339B8"/>
    <w:rsid w:val="00033E6A"/>
    <w:rsid w:val="000347F7"/>
    <w:rsid w:val="0003563E"/>
    <w:rsid w:val="00035672"/>
    <w:rsid w:val="000358DB"/>
    <w:rsid w:val="00035AA5"/>
    <w:rsid w:val="00035E55"/>
    <w:rsid w:val="00035ECC"/>
    <w:rsid w:val="0003607B"/>
    <w:rsid w:val="000366BF"/>
    <w:rsid w:val="00036823"/>
    <w:rsid w:val="00037006"/>
    <w:rsid w:val="000374B2"/>
    <w:rsid w:val="0003766E"/>
    <w:rsid w:val="000376C3"/>
    <w:rsid w:val="00037733"/>
    <w:rsid w:val="00037B04"/>
    <w:rsid w:val="0004008A"/>
    <w:rsid w:val="00040536"/>
    <w:rsid w:val="00040A6E"/>
    <w:rsid w:val="00040AB4"/>
    <w:rsid w:val="000411D1"/>
    <w:rsid w:val="000411DD"/>
    <w:rsid w:val="0004124D"/>
    <w:rsid w:val="00041268"/>
    <w:rsid w:val="00041622"/>
    <w:rsid w:val="000418CC"/>
    <w:rsid w:val="000423EA"/>
    <w:rsid w:val="0004247A"/>
    <w:rsid w:val="000425D8"/>
    <w:rsid w:val="00042835"/>
    <w:rsid w:val="00042A9F"/>
    <w:rsid w:val="00042E8F"/>
    <w:rsid w:val="00043076"/>
    <w:rsid w:val="00043510"/>
    <w:rsid w:val="00043D08"/>
    <w:rsid w:val="00043DE3"/>
    <w:rsid w:val="00043E11"/>
    <w:rsid w:val="00043E9C"/>
    <w:rsid w:val="0004420C"/>
    <w:rsid w:val="000442DF"/>
    <w:rsid w:val="000443A2"/>
    <w:rsid w:val="000444F4"/>
    <w:rsid w:val="00044DC5"/>
    <w:rsid w:val="00045718"/>
    <w:rsid w:val="00045A81"/>
    <w:rsid w:val="00045ACF"/>
    <w:rsid w:val="00045D3C"/>
    <w:rsid w:val="00045F94"/>
    <w:rsid w:val="0004608E"/>
    <w:rsid w:val="000468FE"/>
    <w:rsid w:val="00046CF1"/>
    <w:rsid w:val="00046E11"/>
    <w:rsid w:val="00046EFA"/>
    <w:rsid w:val="00047143"/>
    <w:rsid w:val="00047235"/>
    <w:rsid w:val="0004760F"/>
    <w:rsid w:val="00047953"/>
    <w:rsid w:val="00047D14"/>
    <w:rsid w:val="00047DB7"/>
    <w:rsid w:val="00050254"/>
    <w:rsid w:val="0005054B"/>
    <w:rsid w:val="000509FB"/>
    <w:rsid w:val="00050A00"/>
    <w:rsid w:val="00050A13"/>
    <w:rsid w:val="00050AC8"/>
    <w:rsid w:val="00050EF2"/>
    <w:rsid w:val="000511AA"/>
    <w:rsid w:val="00051245"/>
    <w:rsid w:val="00051448"/>
    <w:rsid w:val="0005167C"/>
    <w:rsid w:val="00051DE7"/>
    <w:rsid w:val="00052361"/>
    <w:rsid w:val="00052CCC"/>
    <w:rsid w:val="0005408B"/>
    <w:rsid w:val="00054118"/>
    <w:rsid w:val="000542CF"/>
    <w:rsid w:val="00054800"/>
    <w:rsid w:val="00054C0C"/>
    <w:rsid w:val="00054F77"/>
    <w:rsid w:val="0005519D"/>
    <w:rsid w:val="0005530A"/>
    <w:rsid w:val="000557F1"/>
    <w:rsid w:val="00055960"/>
    <w:rsid w:val="00055AED"/>
    <w:rsid w:val="00055C1D"/>
    <w:rsid w:val="00055D63"/>
    <w:rsid w:val="00055EB8"/>
    <w:rsid w:val="0005634A"/>
    <w:rsid w:val="00056899"/>
    <w:rsid w:val="000574DA"/>
    <w:rsid w:val="0005754D"/>
    <w:rsid w:val="000576D5"/>
    <w:rsid w:val="00057A9F"/>
    <w:rsid w:val="00057E6D"/>
    <w:rsid w:val="00060027"/>
    <w:rsid w:val="000600BC"/>
    <w:rsid w:val="00060161"/>
    <w:rsid w:val="00060486"/>
    <w:rsid w:val="000604AB"/>
    <w:rsid w:val="0006088D"/>
    <w:rsid w:val="00060AFE"/>
    <w:rsid w:val="0006104E"/>
    <w:rsid w:val="000615D9"/>
    <w:rsid w:val="00061977"/>
    <w:rsid w:val="00061FAE"/>
    <w:rsid w:val="00062018"/>
    <w:rsid w:val="000622B0"/>
    <w:rsid w:val="000627FA"/>
    <w:rsid w:val="00062E36"/>
    <w:rsid w:val="00062E6D"/>
    <w:rsid w:val="00062ED2"/>
    <w:rsid w:val="0006325D"/>
    <w:rsid w:val="0006372F"/>
    <w:rsid w:val="0006385D"/>
    <w:rsid w:val="000638BB"/>
    <w:rsid w:val="00063BF0"/>
    <w:rsid w:val="00063E08"/>
    <w:rsid w:val="00063F75"/>
    <w:rsid w:val="00063FCF"/>
    <w:rsid w:val="00064291"/>
    <w:rsid w:val="00064598"/>
    <w:rsid w:val="000646A7"/>
    <w:rsid w:val="000647A6"/>
    <w:rsid w:val="00064A25"/>
    <w:rsid w:val="00064A87"/>
    <w:rsid w:val="00064C1D"/>
    <w:rsid w:val="000651DF"/>
    <w:rsid w:val="000652DD"/>
    <w:rsid w:val="000655AA"/>
    <w:rsid w:val="000656E1"/>
    <w:rsid w:val="00065C80"/>
    <w:rsid w:val="000660B7"/>
    <w:rsid w:val="00066209"/>
    <w:rsid w:val="00066281"/>
    <w:rsid w:val="00066456"/>
    <w:rsid w:val="00066C93"/>
    <w:rsid w:val="00066E02"/>
    <w:rsid w:val="00067294"/>
    <w:rsid w:val="0006752D"/>
    <w:rsid w:val="00067807"/>
    <w:rsid w:val="00067D22"/>
    <w:rsid w:val="00067D41"/>
    <w:rsid w:val="0007004C"/>
    <w:rsid w:val="000707AB"/>
    <w:rsid w:val="00070A5A"/>
    <w:rsid w:val="00070B2D"/>
    <w:rsid w:val="00070CA6"/>
    <w:rsid w:val="00070EE3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CEB"/>
    <w:rsid w:val="00072E48"/>
    <w:rsid w:val="000730CF"/>
    <w:rsid w:val="000733C5"/>
    <w:rsid w:val="000734CD"/>
    <w:rsid w:val="000736B4"/>
    <w:rsid w:val="00073A84"/>
    <w:rsid w:val="00073DFD"/>
    <w:rsid w:val="000744FA"/>
    <w:rsid w:val="000749D0"/>
    <w:rsid w:val="0007509B"/>
    <w:rsid w:val="000751B4"/>
    <w:rsid w:val="000754D3"/>
    <w:rsid w:val="00076882"/>
    <w:rsid w:val="00076AB0"/>
    <w:rsid w:val="00076BC1"/>
    <w:rsid w:val="00076BD5"/>
    <w:rsid w:val="0007719F"/>
    <w:rsid w:val="0007722B"/>
    <w:rsid w:val="0007788F"/>
    <w:rsid w:val="00080284"/>
    <w:rsid w:val="0008091F"/>
    <w:rsid w:val="0008093E"/>
    <w:rsid w:val="00080B5D"/>
    <w:rsid w:val="00080C6B"/>
    <w:rsid w:val="00080DE8"/>
    <w:rsid w:val="000814EA"/>
    <w:rsid w:val="000818EA"/>
    <w:rsid w:val="00081E66"/>
    <w:rsid w:val="000824B2"/>
    <w:rsid w:val="00082617"/>
    <w:rsid w:val="00082A4A"/>
    <w:rsid w:val="00082F02"/>
    <w:rsid w:val="0008356D"/>
    <w:rsid w:val="000835AA"/>
    <w:rsid w:val="00083804"/>
    <w:rsid w:val="000839FB"/>
    <w:rsid w:val="00083A5C"/>
    <w:rsid w:val="00083D2B"/>
    <w:rsid w:val="00084667"/>
    <w:rsid w:val="0008473C"/>
    <w:rsid w:val="00084C37"/>
    <w:rsid w:val="00085139"/>
    <w:rsid w:val="00085608"/>
    <w:rsid w:val="000857D6"/>
    <w:rsid w:val="0008616A"/>
    <w:rsid w:val="00086213"/>
    <w:rsid w:val="0008621B"/>
    <w:rsid w:val="00086467"/>
    <w:rsid w:val="000865C6"/>
    <w:rsid w:val="00086CF8"/>
    <w:rsid w:val="000871C6"/>
    <w:rsid w:val="000872F5"/>
    <w:rsid w:val="0008752E"/>
    <w:rsid w:val="00087B56"/>
    <w:rsid w:val="00087C9A"/>
    <w:rsid w:val="00087F52"/>
    <w:rsid w:val="000902A6"/>
    <w:rsid w:val="000903C4"/>
    <w:rsid w:val="00090776"/>
    <w:rsid w:val="000908B8"/>
    <w:rsid w:val="0009090A"/>
    <w:rsid w:val="0009097B"/>
    <w:rsid w:val="00091012"/>
    <w:rsid w:val="00091081"/>
    <w:rsid w:val="000910F1"/>
    <w:rsid w:val="00091BA6"/>
    <w:rsid w:val="00092511"/>
    <w:rsid w:val="00092B34"/>
    <w:rsid w:val="00092DB4"/>
    <w:rsid w:val="00092DE2"/>
    <w:rsid w:val="00092E08"/>
    <w:rsid w:val="0009301E"/>
    <w:rsid w:val="00093518"/>
    <w:rsid w:val="000935AB"/>
    <w:rsid w:val="000937C0"/>
    <w:rsid w:val="00093C94"/>
    <w:rsid w:val="00093F94"/>
    <w:rsid w:val="0009449F"/>
    <w:rsid w:val="000948C2"/>
    <w:rsid w:val="00094B7D"/>
    <w:rsid w:val="00095887"/>
    <w:rsid w:val="00095B60"/>
    <w:rsid w:val="00095ECB"/>
    <w:rsid w:val="00096140"/>
    <w:rsid w:val="000961F9"/>
    <w:rsid w:val="000963CA"/>
    <w:rsid w:val="000971E5"/>
    <w:rsid w:val="000973DA"/>
    <w:rsid w:val="0009744D"/>
    <w:rsid w:val="00097512"/>
    <w:rsid w:val="00097536"/>
    <w:rsid w:val="0009756E"/>
    <w:rsid w:val="00097687"/>
    <w:rsid w:val="000977BB"/>
    <w:rsid w:val="00097AC2"/>
    <w:rsid w:val="00097C35"/>
    <w:rsid w:val="000A0615"/>
    <w:rsid w:val="000A07A0"/>
    <w:rsid w:val="000A07C2"/>
    <w:rsid w:val="000A094C"/>
    <w:rsid w:val="000A0CB9"/>
    <w:rsid w:val="000A1096"/>
    <w:rsid w:val="000A195D"/>
    <w:rsid w:val="000A1AF4"/>
    <w:rsid w:val="000A1C95"/>
    <w:rsid w:val="000A1D38"/>
    <w:rsid w:val="000A2230"/>
    <w:rsid w:val="000A2594"/>
    <w:rsid w:val="000A2BD7"/>
    <w:rsid w:val="000A2E14"/>
    <w:rsid w:val="000A2E19"/>
    <w:rsid w:val="000A3372"/>
    <w:rsid w:val="000A3536"/>
    <w:rsid w:val="000A3A8F"/>
    <w:rsid w:val="000A3C37"/>
    <w:rsid w:val="000A3DBB"/>
    <w:rsid w:val="000A41CC"/>
    <w:rsid w:val="000A431A"/>
    <w:rsid w:val="000A453C"/>
    <w:rsid w:val="000A474B"/>
    <w:rsid w:val="000A4771"/>
    <w:rsid w:val="000A4A52"/>
    <w:rsid w:val="000A54B0"/>
    <w:rsid w:val="000A5989"/>
    <w:rsid w:val="000A598D"/>
    <w:rsid w:val="000A5B0C"/>
    <w:rsid w:val="000A5ECE"/>
    <w:rsid w:val="000A670C"/>
    <w:rsid w:val="000A6AB3"/>
    <w:rsid w:val="000A6C35"/>
    <w:rsid w:val="000A72D9"/>
    <w:rsid w:val="000B05E8"/>
    <w:rsid w:val="000B067D"/>
    <w:rsid w:val="000B06A3"/>
    <w:rsid w:val="000B0E74"/>
    <w:rsid w:val="000B149F"/>
    <w:rsid w:val="000B1506"/>
    <w:rsid w:val="000B1A92"/>
    <w:rsid w:val="000B1B44"/>
    <w:rsid w:val="000B1B4D"/>
    <w:rsid w:val="000B1F39"/>
    <w:rsid w:val="000B2289"/>
    <w:rsid w:val="000B2649"/>
    <w:rsid w:val="000B321E"/>
    <w:rsid w:val="000B3695"/>
    <w:rsid w:val="000B3A2B"/>
    <w:rsid w:val="000B3B59"/>
    <w:rsid w:val="000B3C38"/>
    <w:rsid w:val="000B42D5"/>
    <w:rsid w:val="000B47B9"/>
    <w:rsid w:val="000B4BFD"/>
    <w:rsid w:val="000B4CAC"/>
    <w:rsid w:val="000B525F"/>
    <w:rsid w:val="000B5904"/>
    <w:rsid w:val="000B65AA"/>
    <w:rsid w:val="000B6697"/>
    <w:rsid w:val="000B686F"/>
    <w:rsid w:val="000B7097"/>
    <w:rsid w:val="000B71E8"/>
    <w:rsid w:val="000B7364"/>
    <w:rsid w:val="000B7744"/>
    <w:rsid w:val="000B78AD"/>
    <w:rsid w:val="000B78FC"/>
    <w:rsid w:val="000B7A60"/>
    <w:rsid w:val="000B7B06"/>
    <w:rsid w:val="000C00FC"/>
    <w:rsid w:val="000C0696"/>
    <w:rsid w:val="000C0946"/>
    <w:rsid w:val="000C09B1"/>
    <w:rsid w:val="000C107E"/>
    <w:rsid w:val="000C179F"/>
    <w:rsid w:val="000C198B"/>
    <w:rsid w:val="000C1A02"/>
    <w:rsid w:val="000C1CA3"/>
    <w:rsid w:val="000C2114"/>
    <w:rsid w:val="000C240D"/>
    <w:rsid w:val="000C250E"/>
    <w:rsid w:val="000C250F"/>
    <w:rsid w:val="000C27C3"/>
    <w:rsid w:val="000C2868"/>
    <w:rsid w:val="000C2A04"/>
    <w:rsid w:val="000C32B8"/>
    <w:rsid w:val="000C3312"/>
    <w:rsid w:val="000C355F"/>
    <w:rsid w:val="000C3A16"/>
    <w:rsid w:val="000C3B86"/>
    <w:rsid w:val="000C3F87"/>
    <w:rsid w:val="000C4106"/>
    <w:rsid w:val="000C4CF7"/>
    <w:rsid w:val="000C582D"/>
    <w:rsid w:val="000C5C63"/>
    <w:rsid w:val="000C5EA8"/>
    <w:rsid w:val="000C6211"/>
    <w:rsid w:val="000C65A5"/>
    <w:rsid w:val="000C66A9"/>
    <w:rsid w:val="000C66B2"/>
    <w:rsid w:val="000C681B"/>
    <w:rsid w:val="000C6C59"/>
    <w:rsid w:val="000C6D34"/>
    <w:rsid w:val="000C7315"/>
    <w:rsid w:val="000D008C"/>
    <w:rsid w:val="000D048B"/>
    <w:rsid w:val="000D0F96"/>
    <w:rsid w:val="000D119D"/>
    <w:rsid w:val="000D15B7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EAB"/>
    <w:rsid w:val="000D4097"/>
    <w:rsid w:val="000D415A"/>
    <w:rsid w:val="000D41FB"/>
    <w:rsid w:val="000D428C"/>
    <w:rsid w:val="000D56BE"/>
    <w:rsid w:val="000D5A49"/>
    <w:rsid w:val="000D5CEE"/>
    <w:rsid w:val="000D63E3"/>
    <w:rsid w:val="000D6A75"/>
    <w:rsid w:val="000D7308"/>
    <w:rsid w:val="000D79DC"/>
    <w:rsid w:val="000E06E7"/>
    <w:rsid w:val="000E082F"/>
    <w:rsid w:val="000E0839"/>
    <w:rsid w:val="000E0859"/>
    <w:rsid w:val="000E0C6B"/>
    <w:rsid w:val="000E0D72"/>
    <w:rsid w:val="000E0FB5"/>
    <w:rsid w:val="000E153B"/>
    <w:rsid w:val="000E1567"/>
    <w:rsid w:val="000E1727"/>
    <w:rsid w:val="000E1759"/>
    <w:rsid w:val="000E1996"/>
    <w:rsid w:val="000E2489"/>
    <w:rsid w:val="000E2B34"/>
    <w:rsid w:val="000E2E74"/>
    <w:rsid w:val="000E30BB"/>
    <w:rsid w:val="000E3448"/>
    <w:rsid w:val="000E38E4"/>
    <w:rsid w:val="000E39D0"/>
    <w:rsid w:val="000E48A6"/>
    <w:rsid w:val="000E531B"/>
    <w:rsid w:val="000E5368"/>
    <w:rsid w:val="000E579F"/>
    <w:rsid w:val="000E58BE"/>
    <w:rsid w:val="000E5977"/>
    <w:rsid w:val="000E5E40"/>
    <w:rsid w:val="000E5FE3"/>
    <w:rsid w:val="000E68BB"/>
    <w:rsid w:val="000E68D5"/>
    <w:rsid w:val="000E699D"/>
    <w:rsid w:val="000E6CEA"/>
    <w:rsid w:val="000E6EF8"/>
    <w:rsid w:val="000E746C"/>
    <w:rsid w:val="000E74E0"/>
    <w:rsid w:val="000E76E3"/>
    <w:rsid w:val="000E7E13"/>
    <w:rsid w:val="000E7EAF"/>
    <w:rsid w:val="000E7FB0"/>
    <w:rsid w:val="000F05B1"/>
    <w:rsid w:val="000F0A19"/>
    <w:rsid w:val="000F0E7D"/>
    <w:rsid w:val="000F15F2"/>
    <w:rsid w:val="000F1CFC"/>
    <w:rsid w:val="000F1DC6"/>
    <w:rsid w:val="000F1E20"/>
    <w:rsid w:val="000F1F86"/>
    <w:rsid w:val="000F2B79"/>
    <w:rsid w:val="000F2E5F"/>
    <w:rsid w:val="000F3060"/>
    <w:rsid w:val="000F3191"/>
    <w:rsid w:val="000F31D2"/>
    <w:rsid w:val="000F327F"/>
    <w:rsid w:val="000F37A7"/>
    <w:rsid w:val="000F405B"/>
    <w:rsid w:val="000F411B"/>
    <w:rsid w:val="000F47CB"/>
    <w:rsid w:val="000F4D14"/>
    <w:rsid w:val="000F4E55"/>
    <w:rsid w:val="000F4F97"/>
    <w:rsid w:val="000F53F6"/>
    <w:rsid w:val="000F5658"/>
    <w:rsid w:val="000F5807"/>
    <w:rsid w:val="000F5CD3"/>
    <w:rsid w:val="000F5D1A"/>
    <w:rsid w:val="000F606A"/>
    <w:rsid w:val="000F6218"/>
    <w:rsid w:val="000F6274"/>
    <w:rsid w:val="000F647B"/>
    <w:rsid w:val="000F669C"/>
    <w:rsid w:val="000F6CBE"/>
    <w:rsid w:val="000F77E7"/>
    <w:rsid w:val="000F7858"/>
    <w:rsid w:val="000F7946"/>
    <w:rsid w:val="000F79AB"/>
    <w:rsid w:val="000F7BCC"/>
    <w:rsid w:val="001012FE"/>
    <w:rsid w:val="00101375"/>
    <w:rsid w:val="00102032"/>
    <w:rsid w:val="00102104"/>
    <w:rsid w:val="001021AE"/>
    <w:rsid w:val="0010242E"/>
    <w:rsid w:val="001024A7"/>
    <w:rsid w:val="001025B4"/>
    <w:rsid w:val="00102A42"/>
    <w:rsid w:val="00102F5F"/>
    <w:rsid w:val="001034AA"/>
    <w:rsid w:val="001034B7"/>
    <w:rsid w:val="001035FE"/>
    <w:rsid w:val="00103A30"/>
    <w:rsid w:val="00103C80"/>
    <w:rsid w:val="0010414B"/>
    <w:rsid w:val="00104528"/>
    <w:rsid w:val="00104832"/>
    <w:rsid w:val="001048EE"/>
    <w:rsid w:val="00104B0C"/>
    <w:rsid w:val="00104EA2"/>
    <w:rsid w:val="001052C0"/>
    <w:rsid w:val="00105A94"/>
    <w:rsid w:val="00105CB6"/>
    <w:rsid w:val="00105DFB"/>
    <w:rsid w:val="00106526"/>
    <w:rsid w:val="0010734B"/>
    <w:rsid w:val="0010750C"/>
    <w:rsid w:val="00107788"/>
    <w:rsid w:val="001077C4"/>
    <w:rsid w:val="00107AA1"/>
    <w:rsid w:val="00107B8D"/>
    <w:rsid w:val="00107B90"/>
    <w:rsid w:val="00107D43"/>
    <w:rsid w:val="00110113"/>
    <w:rsid w:val="00110159"/>
    <w:rsid w:val="00110252"/>
    <w:rsid w:val="001105F2"/>
    <w:rsid w:val="00110737"/>
    <w:rsid w:val="00110747"/>
    <w:rsid w:val="001108D3"/>
    <w:rsid w:val="00110B18"/>
    <w:rsid w:val="00110CBC"/>
    <w:rsid w:val="00110FCB"/>
    <w:rsid w:val="0011182B"/>
    <w:rsid w:val="001119C2"/>
    <w:rsid w:val="00111DD2"/>
    <w:rsid w:val="00111E4C"/>
    <w:rsid w:val="00111FCC"/>
    <w:rsid w:val="00111FEB"/>
    <w:rsid w:val="00112174"/>
    <w:rsid w:val="00112281"/>
    <w:rsid w:val="0011273C"/>
    <w:rsid w:val="00112903"/>
    <w:rsid w:val="00112A20"/>
    <w:rsid w:val="00112A3F"/>
    <w:rsid w:val="00112C51"/>
    <w:rsid w:val="0011313F"/>
    <w:rsid w:val="00113EF3"/>
    <w:rsid w:val="0011418C"/>
    <w:rsid w:val="00114517"/>
    <w:rsid w:val="001148F2"/>
    <w:rsid w:val="001157DB"/>
    <w:rsid w:val="001167C8"/>
    <w:rsid w:val="0011682A"/>
    <w:rsid w:val="00117111"/>
    <w:rsid w:val="0011747F"/>
    <w:rsid w:val="001174A5"/>
    <w:rsid w:val="00117A80"/>
    <w:rsid w:val="00117FF0"/>
    <w:rsid w:val="001201D5"/>
    <w:rsid w:val="00120302"/>
    <w:rsid w:val="00120366"/>
    <w:rsid w:val="00120898"/>
    <w:rsid w:val="00120992"/>
    <w:rsid w:val="001209E9"/>
    <w:rsid w:val="00120B1A"/>
    <w:rsid w:val="00120B64"/>
    <w:rsid w:val="00121C24"/>
    <w:rsid w:val="00121F40"/>
    <w:rsid w:val="00121FA7"/>
    <w:rsid w:val="0012243A"/>
    <w:rsid w:val="001232B7"/>
    <w:rsid w:val="001233DE"/>
    <w:rsid w:val="00123466"/>
    <w:rsid w:val="00123501"/>
    <w:rsid w:val="00123A97"/>
    <w:rsid w:val="00123BD8"/>
    <w:rsid w:val="00124623"/>
    <w:rsid w:val="001249B8"/>
    <w:rsid w:val="001249E8"/>
    <w:rsid w:val="001256EA"/>
    <w:rsid w:val="00125D21"/>
    <w:rsid w:val="00125DDA"/>
    <w:rsid w:val="00126233"/>
    <w:rsid w:val="00126C10"/>
    <w:rsid w:val="0012702F"/>
    <w:rsid w:val="00127299"/>
    <w:rsid w:val="00127735"/>
    <w:rsid w:val="00127CA8"/>
    <w:rsid w:val="0013072E"/>
    <w:rsid w:val="00130842"/>
    <w:rsid w:val="00130CCF"/>
    <w:rsid w:val="00130F68"/>
    <w:rsid w:val="00131542"/>
    <w:rsid w:val="00131801"/>
    <w:rsid w:val="00131975"/>
    <w:rsid w:val="00131B97"/>
    <w:rsid w:val="00132190"/>
    <w:rsid w:val="00132296"/>
    <w:rsid w:val="00132625"/>
    <w:rsid w:val="001327F7"/>
    <w:rsid w:val="00132A5C"/>
    <w:rsid w:val="00132B1E"/>
    <w:rsid w:val="00132B63"/>
    <w:rsid w:val="00133143"/>
    <w:rsid w:val="0013336A"/>
    <w:rsid w:val="00133404"/>
    <w:rsid w:val="00133444"/>
    <w:rsid w:val="00133A76"/>
    <w:rsid w:val="00133B8D"/>
    <w:rsid w:val="00133C4A"/>
    <w:rsid w:val="00134237"/>
    <w:rsid w:val="001343C6"/>
    <w:rsid w:val="00134420"/>
    <w:rsid w:val="00134A68"/>
    <w:rsid w:val="00134D81"/>
    <w:rsid w:val="00135187"/>
    <w:rsid w:val="001351E3"/>
    <w:rsid w:val="001357B7"/>
    <w:rsid w:val="00135A64"/>
    <w:rsid w:val="00135AD2"/>
    <w:rsid w:val="00135E3F"/>
    <w:rsid w:val="001362F3"/>
    <w:rsid w:val="001366DC"/>
    <w:rsid w:val="0013676B"/>
    <w:rsid w:val="00136F7D"/>
    <w:rsid w:val="00137172"/>
    <w:rsid w:val="001376B4"/>
    <w:rsid w:val="00137A90"/>
    <w:rsid w:val="001402A3"/>
    <w:rsid w:val="001404B8"/>
    <w:rsid w:val="00140518"/>
    <w:rsid w:val="00140C10"/>
    <w:rsid w:val="00140FB7"/>
    <w:rsid w:val="00141346"/>
    <w:rsid w:val="00141D9A"/>
    <w:rsid w:val="00142117"/>
    <w:rsid w:val="001422E0"/>
    <w:rsid w:val="00142475"/>
    <w:rsid w:val="001436F2"/>
    <w:rsid w:val="00143CD7"/>
    <w:rsid w:val="00143D54"/>
    <w:rsid w:val="00144094"/>
    <w:rsid w:val="00144632"/>
    <w:rsid w:val="00144C3C"/>
    <w:rsid w:val="00144D1A"/>
    <w:rsid w:val="00144F7A"/>
    <w:rsid w:val="00145407"/>
    <w:rsid w:val="001455B6"/>
    <w:rsid w:val="001455D3"/>
    <w:rsid w:val="00146187"/>
    <w:rsid w:val="00146495"/>
    <w:rsid w:val="001464A2"/>
    <w:rsid w:val="001466BE"/>
    <w:rsid w:val="00146BF8"/>
    <w:rsid w:val="00147127"/>
    <w:rsid w:val="001472BD"/>
    <w:rsid w:val="001476BC"/>
    <w:rsid w:val="001478A7"/>
    <w:rsid w:val="00147C2A"/>
    <w:rsid w:val="00150142"/>
    <w:rsid w:val="0015017C"/>
    <w:rsid w:val="00150196"/>
    <w:rsid w:val="00150738"/>
    <w:rsid w:val="00150A2B"/>
    <w:rsid w:val="00150CCB"/>
    <w:rsid w:val="00150FC1"/>
    <w:rsid w:val="00151790"/>
    <w:rsid w:val="00151C7C"/>
    <w:rsid w:val="00152B69"/>
    <w:rsid w:val="00152E97"/>
    <w:rsid w:val="001536A9"/>
    <w:rsid w:val="001537B5"/>
    <w:rsid w:val="00154055"/>
    <w:rsid w:val="00154211"/>
    <w:rsid w:val="00154276"/>
    <w:rsid w:val="00154468"/>
    <w:rsid w:val="00154BBE"/>
    <w:rsid w:val="00154CFC"/>
    <w:rsid w:val="00154F5D"/>
    <w:rsid w:val="0015531A"/>
    <w:rsid w:val="001555D6"/>
    <w:rsid w:val="00156196"/>
    <w:rsid w:val="001561F6"/>
    <w:rsid w:val="0015664A"/>
    <w:rsid w:val="001568FC"/>
    <w:rsid w:val="001575FA"/>
    <w:rsid w:val="00157642"/>
    <w:rsid w:val="001576F4"/>
    <w:rsid w:val="00157897"/>
    <w:rsid w:val="0015797C"/>
    <w:rsid w:val="00157986"/>
    <w:rsid w:val="0015799B"/>
    <w:rsid w:val="00157BFA"/>
    <w:rsid w:val="00157F80"/>
    <w:rsid w:val="00160107"/>
    <w:rsid w:val="00160114"/>
    <w:rsid w:val="00160DDA"/>
    <w:rsid w:val="00160FCF"/>
    <w:rsid w:val="00161335"/>
    <w:rsid w:val="001616E2"/>
    <w:rsid w:val="001619AB"/>
    <w:rsid w:val="00161D24"/>
    <w:rsid w:val="001620C9"/>
    <w:rsid w:val="00162114"/>
    <w:rsid w:val="001623D4"/>
    <w:rsid w:val="0016262C"/>
    <w:rsid w:val="00162906"/>
    <w:rsid w:val="00162D46"/>
    <w:rsid w:val="00163716"/>
    <w:rsid w:val="00164486"/>
    <w:rsid w:val="00164C0C"/>
    <w:rsid w:val="00164E46"/>
    <w:rsid w:val="0016546E"/>
    <w:rsid w:val="001659E6"/>
    <w:rsid w:val="00166233"/>
    <w:rsid w:val="00166673"/>
    <w:rsid w:val="00166E63"/>
    <w:rsid w:val="00166F9D"/>
    <w:rsid w:val="00166FD4"/>
    <w:rsid w:val="0016711F"/>
    <w:rsid w:val="00167129"/>
    <w:rsid w:val="0016752F"/>
    <w:rsid w:val="00167881"/>
    <w:rsid w:val="00167C51"/>
    <w:rsid w:val="00167D89"/>
    <w:rsid w:val="00167F3D"/>
    <w:rsid w:val="001703B0"/>
    <w:rsid w:val="00170411"/>
    <w:rsid w:val="00170573"/>
    <w:rsid w:val="0017099D"/>
    <w:rsid w:val="00171D05"/>
    <w:rsid w:val="00171D75"/>
    <w:rsid w:val="00171DAA"/>
    <w:rsid w:val="0017206F"/>
    <w:rsid w:val="00172239"/>
    <w:rsid w:val="00172391"/>
    <w:rsid w:val="00172869"/>
    <w:rsid w:val="00172B37"/>
    <w:rsid w:val="001731EE"/>
    <w:rsid w:val="00173310"/>
    <w:rsid w:val="0017336D"/>
    <w:rsid w:val="001733A0"/>
    <w:rsid w:val="00173D00"/>
    <w:rsid w:val="00173F04"/>
    <w:rsid w:val="00174175"/>
    <w:rsid w:val="001742C3"/>
    <w:rsid w:val="00174A87"/>
    <w:rsid w:val="00174DDA"/>
    <w:rsid w:val="00174E25"/>
    <w:rsid w:val="00175580"/>
    <w:rsid w:val="0017617C"/>
    <w:rsid w:val="0017620C"/>
    <w:rsid w:val="001762F1"/>
    <w:rsid w:val="00176837"/>
    <w:rsid w:val="00176DDA"/>
    <w:rsid w:val="00176E6A"/>
    <w:rsid w:val="0017712F"/>
    <w:rsid w:val="00177277"/>
    <w:rsid w:val="0017740B"/>
    <w:rsid w:val="00177DAB"/>
    <w:rsid w:val="001801A0"/>
    <w:rsid w:val="00180888"/>
    <w:rsid w:val="001808C6"/>
    <w:rsid w:val="00180AFE"/>
    <w:rsid w:val="00181453"/>
    <w:rsid w:val="00181498"/>
    <w:rsid w:val="0018159A"/>
    <w:rsid w:val="001817CB"/>
    <w:rsid w:val="00181A18"/>
    <w:rsid w:val="00181D71"/>
    <w:rsid w:val="00182089"/>
    <w:rsid w:val="001824AA"/>
    <w:rsid w:val="001829C5"/>
    <w:rsid w:val="00182B12"/>
    <w:rsid w:val="001830CD"/>
    <w:rsid w:val="00183199"/>
    <w:rsid w:val="001831D4"/>
    <w:rsid w:val="001833FE"/>
    <w:rsid w:val="0018342E"/>
    <w:rsid w:val="00183906"/>
    <w:rsid w:val="00183CF9"/>
    <w:rsid w:val="00183DD5"/>
    <w:rsid w:val="00184017"/>
    <w:rsid w:val="001846BA"/>
    <w:rsid w:val="00184878"/>
    <w:rsid w:val="00184DF0"/>
    <w:rsid w:val="00184E0C"/>
    <w:rsid w:val="001853ED"/>
    <w:rsid w:val="001853F3"/>
    <w:rsid w:val="0018540D"/>
    <w:rsid w:val="001854F3"/>
    <w:rsid w:val="0018553D"/>
    <w:rsid w:val="00185BC0"/>
    <w:rsid w:val="00185EF9"/>
    <w:rsid w:val="00186CED"/>
    <w:rsid w:val="001873FA"/>
    <w:rsid w:val="00187530"/>
    <w:rsid w:val="00187796"/>
    <w:rsid w:val="00187E44"/>
    <w:rsid w:val="00190425"/>
    <w:rsid w:val="001906C7"/>
    <w:rsid w:val="00190ED2"/>
    <w:rsid w:val="0019117A"/>
    <w:rsid w:val="00191396"/>
    <w:rsid w:val="00191529"/>
    <w:rsid w:val="001915A5"/>
    <w:rsid w:val="00191698"/>
    <w:rsid w:val="00191809"/>
    <w:rsid w:val="00191911"/>
    <w:rsid w:val="00191B63"/>
    <w:rsid w:val="00192018"/>
    <w:rsid w:val="00192266"/>
    <w:rsid w:val="00192398"/>
    <w:rsid w:val="00192BA2"/>
    <w:rsid w:val="00192DE7"/>
    <w:rsid w:val="0019311B"/>
    <w:rsid w:val="0019312C"/>
    <w:rsid w:val="001931D1"/>
    <w:rsid w:val="0019338D"/>
    <w:rsid w:val="001935D2"/>
    <w:rsid w:val="00193A2A"/>
    <w:rsid w:val="00194B14"/>
    <w:rsid w:val="00194B34"/>
    <w:rsid w:val="00194B3C"/>
    <w:rsid w:val="00194BD3"/>
    <w:rsid w:val="00195131"/>
    <w:rsid w:val="00195293"/>
    <w:rsid w:val="001954A4"/>
    <w:rsid w:val="00195573"/>
    <w:rsid w:val="00195655"/>
    <w:rsid w:val="0019569B"/>
    <w:rsid w:val="00195754"/>
    <w:rsid w:val="00195A28"/>
    <w:rsid w:val="00195D23"/>
    <w:rsid w:val="00195D87"/>
    <w:rsid w:val="00196211"/>
    <w:rsid w:val="001962E8"/>
    <w:rsid w:val="001967E9"/>
    <w:rsid w:val="00196B56"/>
    <w:rsid w:val="00196CA3"/>
    <w:rsid w:val="00197460"/>
    <w:rsid w:val="00197ABC"/>
    <w:rsid w:val="00197D6A"/>
    <w:rsid w:val="00197EC9"/>
    <w:rsid w:val="00197F31"/>
    <w:rsid w:val="001A0142"/>
    <w:rsid w:val="001A032E"/>
    <w:rsid w:val="001A0417"/>
    <w:rsid w:val="001A045E"/>
    <w:rsid w:val="001A04C7"/>
    <w:rsid w:val="001A1AD9"/>
    <w:rsid w:val="001A2081"/>
    <w:rsid w:val="001A208C"/>
    <w:rsid w:val="001A2331"/>
    <w:rsid w:val="001A2473"/>
    <w:rsid w:val="001A2586"/>
    <w:rsid w:val="001A28C3"/>
    <w:rsid w:val="001A3091"/>
    <w:rsid w:val="001A325E"/>
    <w:rsid w:val="001A32F1"/>
    <w:rsid w:val="001A3C18"/>
    <w:rsid w:val="001A3D9E"/>
    <w:rsid w:val="001A41A2"/>
    <w:rsid w:val="001A4270"/>
    <w:rsid w:val="001A4A7F"/>
    <w:rsid w:val="001A52C7"/>
    <w:rsid w:val="001A5A83"/>
    <w:rsid w:val="001A5C8D"/>
    <w:rsid w:val="001A66BA"/>
    <w:rsid w:val="001A7328"/>
    <w:rsid w:val="001A744C"/>
    <w:rsid w:val="001A7A99"/>
    <w:rsid w:val="001A7C67"/>
    <w:rsid w:val="001A7DC6"/>
    <w:rsid w:val="001B06EC"/>
    <w:rsid w:val="001B083A"/>
    <w:rsid w:val="001B0ABD"/>
    <w:rsid w:val="001B0D06"/>
    <w:rsid w:val="001B0E05"/>
    <w:rsid w:val="001B155B"/>
    <w:rsid w:val="001B1C98"/>
    <w:rsid w:val="001B1F7E"/>
    <w:rsid w:val="001B226F"/>
    <w:rsid w:val="001B2CEA"/>
    <w:rsid w:val="001B2F76"/>
    <w:rsid w:val="001B3019"/>
    <w:rsid w:val="001B337F"/>
    <w:rsid w:val="001B37E8"/>
    <w:rsid w:val="001B3AE6"/>
    <w:rsid w:val="001B3B1B"/>
    <w:rsid w:val="001B3EA3"/>
    <w:rsid w:val="001B3FEE"/>
    <w:rsid w:val="001B426E"/>
    <w:rsid w:val="001B51E7"/>
    <w:rsid w:val="001B524B"/>
    <w:rsid w:val="001B54FE"/>
    <w:rsid w:val="001B5A35"/>
    <w:rsid w:val="001B5DC8"/>
    <w:rsid w:val="001B5F90"/>
    <w:rsid w:val="001B613F"/>
    <w:rsid w:val="001B6335"/>
    <w:rsid w:val="001B64F3"/>
    <w:rsid w:val="001B69B4"/>
    <w:rsid w:val="001B6DC8"/>
    <w:rsid w:val="001B6F32"/>
    <w:rsid w:val="001B72CA"/>
    <w:rsid w:val="001B7411"/>
    <w:rsid w:val="001B7D10"/>
    <w:rsid w:val="001B7F03"/>
    <w:rsid w:val="001C0A81"/>
    <w:rsid w:val="001C0CBF"/>
    <w:rsid w:val="001C0DEF"/>
    <w:rsid w:val="001C0E9B"/>
    <w:rsid w:val="001C14E2"/>
    <w:rsid w:val="001C16DA"/>
    <w:rsid w:val="001C1AFC"/>
    <w:rsid w:val="001C1C48"/>
    <w:rsid w:val="001C1E63"/>
    <w:rsid w:val="001C1EEE"/>
    <w:rsid w:val="001C290F"/>
    <w:rsid w:val="001C2F8F"/>
    <w:rsid w:val="001C371E"/>
    <w:rsid w:val="001C3CB4"/>
    <w:rsid w:val="001C445F"/>
    <w:rsid w:val="001C4526"/>
    <w:rsid w:val="001C493F"/>
    <w:rsid w:val="001C54DE"/>
    <w:rsid w:val="001C54EB"/>
    <w:rsid w:val="001C5564"/>
    <w:rsid w:val="001C56D3"/>
    <w:rsid w:val="001C5710"/>
    <w:rsid w:val="001C5821"/>
    <w:rsid w:val="001C58DE"/>
    <w:rsid w:val="001C5E19"/>
    <w:rsid w:val="001C612D"/>
    <w:rsid w:val="001C6207"/>
    <w:rsid w:val="001C67EB"/>
    <w:rsid w:val="001C6AAF"/>
    <w:rsid w:val="001C6D7A"/>
    <w:rsid w:val="001C6E18"/>
    <w:rsid w:val="001C7131"/>
    <w:rsid w:val="001C72E9"/>
    <w:rsid w:val="001C78A0"/>
    <w:rsid w:val="001C7C61"/>
    <w:rsid w:val="001C7DF8"/>
    <w:rsid w:val="001C7E9D"/>
    <w:rsid w:val="001D03FA"/>
    <w:rsid w:val="001D0457"/>
    <w:rsid w:val="001D0562"/>
    <w:rsid w:val="001D0899"/>
    <w:rsid w:val="001D09EF"/>
    <w:rsid w:val="001D0C1F"/>
    <w:rsid w:val="001D140B"/>
    <w:rsid w:val="001D231E"/>
    <w:rsid w:val="001D3781"/>
    <w:rsid w:val="001D3B53"/>
    <w:rsid w:val="001D3E7B"/>
    <w:rsid w:val="001D452D"/>
    <w:rsid w:val="001D45E7"/>
    <w:rsid w:val="001D4635"/>
    <w:rsid w:val="001D48BA"/>
    <w:rsid w:val="001D4CDE"/>
    <w:rsid w:val="001D532A"/>
    <w:rsid w:val="001D53FE"/>
    <w:rsid w:val="001D5853"/>
    <w:rsid w:val="001D5AE9"/>
    <w:rsid w:val="001D64D0"/>
    <w:rsid w:val="001D64F6"/>
    <w:rsid w:val="001D66A0"/>
    <w:rsid w:val="001D6BC4"/>
    <w:rsid w:val="001D6FCC"/>
    <w:rsid w:val="001D7310"/>
    <w:rsid w:val="001D7728"/>
    <w:rsid w:val="001D7AF7"/>
    <w:rsid w:val="001D7DB3"/>
    <w:rsid w:val="001E03A1"/>
    <w:rsid w:val="001E03F2"/>
    <w:rsid w:val="001E0525"/>
    <w:rsid w:val="001E0A62"/>
    <w:rsid w:val="001E0E21"/>
    <w:rsid w:val="001E0F80"/>
    <w:rsid w:val="001E1C75"/>
    <w:rsid w:val="001E32C2"/>
    <w:rsid w:val="001E333F"/>
    <w:rsid w:val="001E33B1"/>
    <w:rsid w:val="001E33EE"/>
    <w:rsid w:val="001E346A"/>
    <w:rsid w:val="001E3B8C"/>
    <w:rsid w:val="001E3E06"/>
    <w:rsid w:val="001E3E26"/>
    <w:rsid w:val="001E3E60"/>
    <w:rsid w:val="001E4673"/>
    <w:rsid w:val="001E4BBB"/>
    <w:rsid w:val="001E4C89"/>
    <w:rsid w:val="001E4F07"/>
    <w:rsid w:val="001E4FBC"/>
    <w:rsid w:val="001E592A"/>
    <w:rsid w:val="001E5DB7"/>
    <w:rsid w:val="001E5E71"/>
    <w:rsid w:val="001E6471"/>
    <w:rsid w:val="001E6CA3"/>
    <w:rsid w:val="001E72A9"/>
    <w:rsid w:val="001E7473"/>
    <w:rsid w:val="001E75C6"/>
    <w:rsid w:val="001E76F6"/>
    <w:rsid w:val="001E789C"/>
    <w:rsid w:val="001E797C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2540"/>
    <w:rsid w:val="001F2D33"/>
    <w:rsid w:val="001F3385"/>
    <w:rsid w:val="001F3396"/>
    <w:rsid w:val="001F3C73"/>
    <w:rsid w:val="001F3E9F"/>
    <w:rsid w:val="001F4113"/>
    <w:rsid w:val="001F429E"/>
    <w:rsid w:val="001F4599"/>
    <w:rsid w:val="001F4A05"/>
    <w:rsid w:val="001F4BC5"/>
    <w:rsid w:val="001F50FA"/>
    <w:rsid w:val="001F57CF"/>
    <w:rsid w:val="001F5938"/>
    <w:rsid w:val="001F59B1"/>
    <w:rsid w:val="001F5B38"/>
    <w:rsid w:val="001F5C62"/>
    <w:rsid w:val="001F610E"/>
    <w:rsid w:val="001F6311"/>
    <w:rsid w:val="001F63A9"/>
    <w:rsid w:val="001F669A"/>
    <w:rsid w:val="001F68BA"/>
    <w:rsid w:val="001F6C2B"/>
    <w:rsid w:val="001F6F0F"/>
    <w:rsid w:val="001F71A3"/>
    <w:rsid w:val="001F7229"/>
    <w:rsid w:val="001F74F5"/>
    <w:rsid w:val="001F79B9"/>
    <w:rsid w:val="001F7AAA"/>
    <w:rsid w:val="001F7CEC"/>
    <w:rsid w:val="002006A9"/>
    <w:rsid w:val="00200793"/>
    <w:rsid w:val="002008A8"/>
    <w:rsid w:val="002009B0"/>
    <w:rsid w:val="00200B9B"/>
    <w:rsid w:val="0020178D"/>
    <w:rsid w:val="00201953"/>
    <w:rsid w:val="00201A3C"/>
    <w:rsid w:val="00201E19"/>
    <w:rsid w:val="00202483"/>
    <w:rsid w:val="00202650"/>
    <w:rsid w:val="002026FC"/>
    <w:rsid w:val="00202E0E"/>
    <w:rsid w:val="00202FB4"/>
    <w:rsid w:val="002033D6"/>
    <w:rsid w:val="00203A24"/>
    <w:rsid w:val="00203AD9"/>
    <w:rsid w:val="00203AEB"/>
    <w:rsid w:val="0020495C"/>
    <w:rsid w:val="00204B53"/>
    <w:rsid w:val="00204B6D"/>
    <w:rsid w:val="00204D8A"/>
    <w:rsid w:val="00204D9D"/>
    <w:rsid w:val="00204EA0"/>
    <w:rsid w:val="00204F22"/>
    <w:rsid w:val="00204F23"/>
    <w:rsid w:val="0020569D"/>
    <w:rsid w:val="00205856"/>
    <w:rsid w:val="002058C4"/>
    <w:rsid w:val="002060EA"/>
    <w:rsid w:val="00206231"/>
    <w:rsid w:val="0020627F"/>
    <w:rsid w:val="002064CB"/>
    <w:rsid w:val="00206550"/>
    <w:rsid w:val="0020731A"/>
    <w:rsid w:val="00207510"/>
    <w:rsid w:val="002079D3"/>
    <w:rsid w:val="00207A73"/>
    <w:rsid w:val="0021005F"/>
    <w:rsid w:val="0021056F"/>
    <w:rsid w:val="0021084C"/>
    <w:rsid w:val="002109C2"/>
    <w:rsid w:val="00210B18"/>
    <w:rsid w:val="00210FB4"/>
    <w:rsid w:val="00211566"/>
    <w:rsid w:val="00211981"/>
    <w:rsid w:val="00211E97"/>
    <w:rsid w:val="00213225"/>
    <w:rsid w:val="002135FB"/>
    <w:rsid w:val="0021381B"/>
    <w:rsid w:val="00213D42"/>
    <w:rsid w:val="00214992"/>
    <w:rsid w:val="0021583D"/>
    <w:rsid w:val="0021584F"/>
    <w:rsid w:val="00215EB8"/>
    <w:rsid w:val="0021648E"/>
    <w:rsid w:val="002164F9"/>
    <w:rsid w:val="00216637"/>
    <w:rsid w:val="00216BA2"/>
    <w:rsid w:val="00217029"/>
    <w:rsid w:val="00217044"/>
    <w:rsid w:val="00217072"/>
    <w:rsid w:val="00217432"/>
    <w:rsid w:val="00217928"/>
    <w:rsid w:val="00217F75"/>
    <w:rsid w:val="00217FDE"/>
    <w:rsid w:val="0022034B"/>
    <w:rsid w:val="00220A96"/>
    <w:rsid w:val="00220E27"/>
    <w:rsid w:val="00221929"/>
    <w:rsid w:val="002225FF"/>
    <w:rsid w:val="00222A26"/>
    <w:rsid w:val="00223252"/>
    <w:rsid w:val="00223312"/>
    <w:rsid w:val="0022343F"/>
    <w:rsid w:val="00224625"/>
    <w:rsid w:val="002248A1"/>
    <w:rsid w:val="00224D68"/>
    <w:rsid w:val="002259E6"/>
    <w:rsid w:val="00225A75"/>
    <w:rsid w:val="00225AE3"/>
    <w:rsid w:val="00225E36"/>
    <w:rsid w:val="002267B0"/>
    <w:rsid w:val="00227412"/>
    <w:rsid w:val="00227533"/>
    <w:rsid w:val="00227AD1"/>
    <w:rsid w:val="002303B0"/>
    <w:rsid w:val="002309A9"/>
    <w:rsid w:val="00230A38"/>
    <w:rsid w:val="00230CCF"/>
    <w:rsid w:val="00230D2F"/>
    <w:rsid w:val="00230FBF"/>
    <w:rsid w:val="00231242"/>
    <w:rsid w:val="00231DFA"/>
    <w:rsid w:val="00232242"/>
    <w:rsid w:val="00232273"/>
    <w:rsid w:val="00232C02"/>
    <w:rsid w:val="00232FDA"/>
    <w:rsid w:val="0023329F"/>
    <w:rsid w:val="00233375"/>
    <w:rsid w:val="0023345E"/>
    <w:rsid w:val="002338FB"/>
    <w:rsid w:val="00233E3F"/>
    <w:rsid w:val="002342E9"/>
    <w:rsid w:val="0023442A"/>
    <w:rsid w:val="00234892"/>
    <w:rsid w:val="00234A25"/>
    <w:rsid w:val="00234DA8"/>
    <w:rsid w:val="00235235"/>
    <w:rsid w:val="002358A4"/>
    <w:rsid w:val="00236256"/>
    <w:rsid w:val="00236512"/>
    <w:rsid w:val="00236D56"/>
    <w:rsid w:val="00237C56"/>
    <w:rsid w:val="00240217"/>
    <w:rsid w:val="0024036E"/>
    <w:rsid w:val="0024053D"/>
    <w:rsid w:val="002406D6"/>
    <w:rsid w:val="00240C04"/>
    <w:rsid w:val="00240C5C"/>
    <w:rsid w:val="0024107E"/>
    <w:rsid w:val="002415F1"/>
    <w:rsid w:val="0024165F"/>
    <w:rsid w:val="00241682"/>
    <w:rsid w:val="002417A1"/>
    <w:rsid w:val="002417F3"/>
    <w:rsid w:val="002418BE"/>
    <w:rsid w:val="002418FD"/>
    <w:rsid w:val="00241D7B"/>
    <w:rsid w:val="00242393"/>
    <w:rsid w:val="00242525"/>
    <w:rsid w:val="002426C0"/>
    <w:rsid w:val="00242C4E"/>
    <w:rsid w:val="00242F4F"/>
    <w:rsid w:val="0024311E"/>
    <w:rsid w:val="002436DA"/>
    <w:rsid w:val="00243C4C"/>
    <w:rsid w:val="00243EBF"/>
    <w:rsid w:val="00243FA1"/>
    <w:rsid w:val="00244313"/>
    <w:rsid w:val="00244567"/>
    <w:rsid w:val="00244940"/>
    <w:rsid w:val="00244ADB"/>
    <w:rsid w:val="00244B34"/>
    <w:rsid w:val="00244DD9"/>
    <w:rsid w:val="00244ECA"/>
    <w:rsid w:val="002451C8"/>
    <w:rsid w:val="002457A9"/>
    <w:rsid w:val="002461AA"/>
    <w:rsid w:val="0024656D"/>
    <w:rsid w:val="00246DB3"/>
    <w:rsid w:val="002471E5"/>
    <w:rsid w:val="002476F9"/>
    <w:rsid w:val="00247A3D"/>
    <w:rsid w:val="00247E42"/>
    <w:rsid w:val="00247FC0"/>
    <w:rsid w:val="0025125F"/>
    <w:rsid w:val="0025152F"/>
    <w:rsid w:val="002516FF"/>
    <w:rsid w:val="002519CD"/>
    <w:rsid w:val="00251B8D"/>
    <w:rsid w:val="00251BE6"/>
    <w:rsid w:val="00251F3D"/>
    <w:rsid w:val="00252219"/>
    <w:rsid w:val="002524DF"/>
    <w:rsid w:val="00252690"/>
    <w:rsid w:val="00252981"/>
    <w:rsid w:val="00252A01"/>
    <w:rsid w:val="00252BE0"/>
    <w:rsid w:val="0025409C"/>
    <w:rsid w:val="0025418A"/>
    <w:rsid w:val="00254729"/>
    <w:rsid w:val="00254A22"/>
    <w:rsid w:val="00254FE5"/>
    <w:rsid w:val="002553A4"/>
    <w:rsid w:val="0025574B"/>
    <w:rsid w:val="00255953"/>
    <w:rsid w:val="0025596C"/>
    <w:rsid w:val="00255CAC"/>
    <w:rsid w:val="00255E45"/>
    <w:rsid w:val="00256315"/>
    <w:rsid w:val="00256579"/>
    <w:rsid w:val="002565CD"/>
    <w:rsid w:val="002566F1"/>
    <w:rsid w:val="002570C5"/>
    <w:rsid w:val="00257279"/>
    <w:rsid w:val="002575AA"/>
    <w:rsid w:val="00257622"/>
    <w:rsid w:val="002579F2"/>
    <w:rsid w:val="00257AC3"/>
    <w:rsid w:val="00257C1A"/>
    <w:rsid w:val="00257E2F"/>
    <w:rsid w:val="002601B3"/>
    <w:rsid w:val="002605D8"/>
    <w:rsid w:val="00260955"/>
    <w:rsid w:val="00260A19"/>
    <w:rsid w:val="00261320"/>
    <w:rsid w:val="00261BED"/>
    <w:rsid w:val="00261F1B"/>
    <w:rsid w:val="002632CF"/>
    <w:rsid w:val="00263CB5"/>
    <w:rsid w:val="00264181"/>
    <w:rsid w:val="002647E5"/>
    <w:rsid w:val="00264AAF"/>
    <w:rsid w:val="00264B60"/>
    <w:rsid w:val="00265129"/>
    <w:rsid w:val="0026574A"/>
    <w:rsid w:val="00265A63"/>
    <w:rsid w:val="00265CC1"/>
    <w:rsid w:val="00265D47"/>
    <w:rsid w:val="00265E56"/>
    <w:rsid w:val="0026650D"/>
    <w:rsid w:val="00266AAB"/>
    <w:rsid w:val="00266B1C"/>
    <w:rsid w:val="00266BE4"/>
    <w:rsid w:val="00266FAC"/>
    <w:rsid w:val="002674F4"/>
    <w:rsid w:val="00267C46"/>
    <w:rsid w:val="00267E7B"/>
    <w:rsid w:val="00267FBA"/>
    <w:rsid w:val="00270017"/>
    <w:rsid w:val="002703C8"/>
    <w:rsid w:val="002706B2"/>
    <w:rsid w:val="00270B7D"/>
    <w:rsid w:val="00271505"/>
    <w:rsid w:val="00271782"/>
    <w:rsid w:val="00271980"/>
    <w:rsid w:val="00271A93"/>
    <w:rsid w:val="00271AEB"/>
    <w:rsid w:val="00271B96"/>
    <w:rsid w:val="00271EFB"/>
    <w:rsid w:val="00271EFD"/>
    <w:rsid w:val="00272141"/>
    <w:rsid w:val="00272871"/>
    <w:rsid w:val="00272B8D"/>
    <w:rsid w:val="00272D91"/>
    <w:rsid w:val="00272F9A"/>
    <w:rsid w:val="002732A1"/>
    <w:rsid w:val="002732FE"/>
    <w:rsid w:val="00273916"/>
    <w:rsid w:val="00273B8E"/>
    <w:rsid w:val="00273F8D"/>
    <w:rsid w:val="00275011"/>
    <w:rsid w:val="0027502E"/>
    <w:rsid w:val="002755B2"/>
    <w:rsid w:val="002756CC"/>
    <w:rsid w:val="00275788"/>
    <w:rsid w:val="00275991"/>
    <w:rsid w:val="00275E3F"/>
    <w:rsid w:val="00275E9B"/>
    <w:rsid w:val="00275F65"/>
    <w:rsid w:val="0027626D"/>
    <w:rsid w:val="002768F7"/>
    <w:rsid w:val="0027711B"/>
    <w:rsid w:val="00277BBC"/>
    <w:rsid w:val="00277D17"/>
    <w:rsid w:val="00280704"/>
    <w:rsid w:val="002807D3"/>
    <w:rsid w:val="0028118A"/>
    <w:rsid w:val="00281245"/>
    <w:rsid w:val="0028161B"/>
    <w:rsid w:val="00281D2D"/>
    <w:rsid w:val="00281EE1"/>
    <w:rsid w:val="00281F92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ABF"/>
    <w:rsid w:val="00285A06"/>
    <w:rsid w:val="002863A1"/>
    <w:rsid w:val="00286823"/>
    <w:rsid w:val="00286CAF"/>
    <w:rsid w:val="00286EF0"/>
    <w:rsid w:val="00286F9A"/>
    <w:rsid w:val="002872E9"/>
    <w:rsid w:val="002876F6"/>
    <w:rsid w:val="00287B6E"/>
    <w:rsid w:val="00287BDF"/>
    <w:rsid w:val="00287EC0"/>
    <w:rsid w:val="00287FB1"/>
    <w:rsid w:val="0029023E"/>
    <w:rsid w:val="0029083C"/>
    <w:rsid w:val="00290882"/>
    <w:rsid w:val="00290C6E"/>
    <w:rsid w:val="00290CCF"/>
    <w:rsid w:val="00290EE6"/>
    <w:rsid w:val="002913B6"/>
    <w:rsid w:val="002913EA"/>
    <w:rsid w:val="002914C7"/>
    <w:rsid w:val="00291C73"/>
    <w:rsid w:val="00291E91"/>
    <w:rsid w:val="002924FD"/>
    <w:rsid w:val="00292688"/>
    <w:rsid w:val="0029277B"/>
    <w:rsid w:val="00292EDB"/>
    <w:rsid w:val="00293090"/>
    <w:rsid w:val="00293125"/>
    <w:rsid w:val="002933E4"/>
    <w:rsid w:val="002934A0"/>
    <w:rsid w:val="00293A89"/>
    <w:rsid w:val="00293CA3"/>
    <w:rsid w:val="002942DC"/>
    <w:rsid w:val="002944DC"/>
    <w:rsid w:val="002945DF"/>
    <w:rsid w:val="00294BB1"/>
    <w:rsid w:val="002952B2"/>
    <w:rsid w:val="00295BB3"/>
    <w:rsid w:val="002965E2"/>
    <w:rsid w:val="002968AE"/>
    <w:rsid w:val="00297190"/>
    <w:rsid w:val="00297230"/>
    <w:rsid w:val="002976EE"/>
    <w:rsid w:val="00297E00"/>
    <w:rsid w:val="002A0378"/>
    <w:rsid w:val="002A0479"/>
    <w:rsid w:val="002A09DE"/>
    <w:rsid w:val="002A0CA3"/>
    <w:rsid w:val="002A0ED5"/>
    <w:rsid w:val="002A15ED"/>
    <w:rsid w:val="002A16EC"/>
    <w:rsid w:val="002A1874"/>
    <w:rsid w:val="002A19C6"/>
    <w:rsid w:val="002A1DCE"/>
    <w:rsid w:val="002A1F37"/>
    <w:rsid w:val="002A2204"/>
    <w:rsid w:val="002A25FE"/>
    <w:rsid w:val="002A2B0B"/>
    <w:rsid w:val="002A32B9"/>
    <w:rsid w:val="002A3760"/>
    <w:rsid w:val="002A3885"/>
    <w:rsid w:val="002A3D9E"/>
    <w:rsid w:val="002A47DD"/>
    <w:rsid w:val="002A4C7C"/>
    <w:rsid w:val="002A4FC1"/>
    <w:rsid w:val="002A5350"/>
    <w:rsid w:val="002A56B4"/>
    <w:rsid w:val="002A589B"/>
    <w:rsid w:val="002A617F"/>
    <w:rsid w:val="002A630E"/>
    <w:rsid w:val="002A7600"/>
    <w:rsid w:val="002A79AB"/>
    <w:rsid w:val="002A7B57"/>
    <w:rsid w:val="002B0228"/>
    <w:rsid w:val="002B03B7"/>
    <w:rsid w:val="002B0456"/>
    <w:rsid w:val="002B0CE8"/>
    <w:rsid w:val="002B117B"/>
    <w:rsid w:val="002B2345"/>
    <w:rsid w:val="002B2576"/>
    <w:rsid w:val="002B270C"/>
    <w:rsid w:val="002B28E0"/>
    <w:rsid w:val="002B29D1"/>
    <w:rsid w:val="002B3342"/>
    <w:rsid w:val="002B3537"/>
    <w:rsid w:val="002B3B3B"/>
    <w:rsid w:val="002B3EA2"/>
    <w:rsid w:val="002B48DA"/>
    <w:rsid w:val="002B4F4F"/>
    <w:rsid w:val="002B5466"/>
    <w:rsid w:val="002B5796"/>
    <w:rsid w:val="002B5CE1"/>
    <w:rsid w:val="002B64A1"/>
    <w:rsid w:val="002B6A9F"/>
    <w:rsid w:val="002B6ACD"/>
    <w:rsid w:val="002B6F1E"/>
    <w:rsid w:val="002B7438"/>
    <w:rsid w:val="002B7512"/>
    <w:rsid w:val="002B7EEB"/>
    <w:rsid w:val="002C01F5"/>
    <w:rsid w:val="002C0666"/>
    <w:rsid w:val="002C0C93"/>
    <w:rsid w:val="002C0DB3"/>
    <w:rsid w:val="002C1011"/>
    <w:rsid w:val="002C13BE"/>
    <w:rsid w:val="002C140D"/>
    <w:rsid w:val="002C145D"/>
    <w:rsid w:val="002C16E9"/>
    <w:rsid w:val="002C1833"/>
    <w:rsid w:val="002C1A22"/>
    <w:rsid w:val="002C1A62"/>
    <w:rsid w:val="002C2024"/>
    <w:rsid w:val="002C2179"/>
    <w:rsid w:val="002C219B"/>
    <w:rsid w:val="002C238C"/>
    <w:rsid w:val="002C2986"/>
    <w:rsid w:val="002C2C99"/>
    <w:rsid w:val="002C314E"/>
    <w:rsid w:val="002C31E9"/>
    <w:rsid w:val="002C3926"/>
    <w:rsid w:val="002C3B8C"/>
    <w:rsid w:val="002C40ED"/>
    <w:rsid w:val="002C4494"/>
    <w:rsid w:val="002C44B7"/>
    <w:rsid w:val="002C4507"/>
    <w:rsid w:val="002C45ED"/>
    <w:rsid w:val="002C477E"/>
    <w:rsid w:val="002C5664"/>
    <w:rsid w:val="002C63B5"/>
    <w:rsid w:val="002C649E"/>
    <w:rsid w:val="002C670A"/>
    <w:rsid w:val="002C68A3"/>
    <w:rsid w:val="002C6B11"/>
    <w:rsid w:val="002C6D0B"/>
    <w:rsid w:val="002C72EE"/>
    <w:rsid w:val="002C7790"/>
    <w:rsid w:val="002D001E"/>
    <w:rsid w:val="002D0361"/>
    <w:rsid w:val="002D0543"/>
    <w:rsid w:val="002D058E"/>
    <w:rsid w:val="002D0A7D"/>
    <w:rsid w:val="002D0CDD"/>
    <w:rsid w:val="002D0EC8"/>
    <w:rsid w:val="002D0F6E"/>
    <w:rsid w:val="002D118B"/>
    <w:rsid w:val="002D17EE"/>
    <w:rsid w:val="002D185E"/>
    <w:rsid w:val="002D1927"/>
    <w:rsid w:val="002D3064"/>
    <w:rsid w:val="002D377A"/>
    <w:rsid w:val="002D3CF5"/>
    <w:rsid w:val="002D408F"/>
    <w:rsid w:val="002D4457"/>
    <w:rsid w:val="002D48C1"/>
    <w:rsid w:val="002D4E0C"/>
    <w:rsid w:val="002D4F6D"/>
    <w:rsid w:val="002D505D"/>
    <w:rsid w:val="002D508F"/>
    <w:rsid w:val="002D5498"/>
    <w:rsid w:val="002D54ED"/>
    <w:rsid w:val="002D5BEE"/>
    <w:rsid w:val="002D5C6C"/>
    <w:rsid w:val="002D6041"/>
    <w:rsid w:val="002D642B"/>
    <w:rsid w:val="002D6525"/>
    <w:rsid w:val="002D6CD6"/>
    <w:rsid w:val="002D72DC"/>
    <w:rsid w:val="002D7503"/>
    <w:rsid w:val="002D7884"/>
    <w:rsid w:val="002D79AC"/>
    <w:rsid w:val="002E0219"/>
    <w:rsid w:val="002E0355"/>
    <w:rsid w:val="002E08DF"/>
    <w:rsid w:val="002E09A6"/>
    <w:rsid w:val="002E10D2"/>
    <w:rsid w:val="002E138F"/>
    <w:rsid w:val="002E15E2"/>
    <w:rsid w:val="002E1ACD"/>
    <w:rsid w:val="002E1CD1"/>
    <w:rsid w:val="002E2301"/>
    <w:rsid w:val="002E2783"/>
    <w:rsid w:val="002E29AB"/>
    <w:rsid w:val="002E2BBD"/>
    <w:rsid w:val="002E2BFB"/>
    <w:rsid w:val="002E2FB9"/>
    <w:rsid w:val="002E3004"/>
    <w:rsid w:val="002E30E6"/>
    <w:rsid w:val="002E3319"/>
    <w:rsid w:val="002E359E"/>
    <w:rsid w:val="002E3943"/>
    <w:rsid w:val="002E3A18"/>
    <w:rsid w:val="002E3A2C"/>
    <w:rsid w:val="002E3DA4"/>
    <w:rsid w:val="002E3E55"/>
    <w:rsid w:val="002E41B8"/>
    <w:rsid w:val="002E4B25"/>
    <w:rsid w:val="002E54C9"/>
    <w:rsid w:val="002E54CD"/>
    <w:rsid w:val="002E5500"/>
    <w:rsid w:val="002E5616"/>
    <w:rsid w:val="002E595B"/>
    <w:rsid w:val="002E5EDE"/>
    <w:rsid w:val="002E66CA"/>
    <w:rsid w:val="002E6FDD"/>
    <w:rsid w:val="002E7250"/>
    <w:rsid w:val="002E74C6"/>
    <w:rsid w:val="002E765B"/>
    <w:rsid w:val="002E79A3"/>
    <w:rsid w:val="002F0C2D"/>
    <w:rsid w:val="002F0EE1"/>
    <w:rsid w:val="002F0F57"/>
    <w:rsid w:val="002F18A6"/>
    <w:rsid w:val="002F18A7"/>
    <w:rsid w:val="002F1B10"/>
    <w:rsid w:val="002F1BC6"/>
    <w:rsid w:val="002F1CD1"/>
    <w:rsid w:val="002F20FC"/>
    <w:rsid w:val="002F2911"/>
    <w:rsid w:val="002F3217"/>
    <w:rsid w:val="002F32F9"/>
    <w:rsid w:val="002F362E"/>
    <w:rsid w:val="002F3961"/>
    <w:rsid w:val="002F3E36"/>
    <w:rsid w:val="002F452A"/>
    <w:rsid w:val="002F48CB"/>
    <w:rsid w:val="002F4A63"/>
    <w:rsid w:val="002F4F31"/>
    <w:rsid w:val="002F5269"/>
    <w:rsid w:val="002F54D9"/>
    <w:rsid w:val="002F5E45"/>
    <w:rsid w:val="002F668F"/>
    <w:rsid w:val="002F69C4"/>
    <w:rsid w:val="002F713A"/>
    <w:rsid w:val="002F71AC"/>
    <w:rsid w:val="00300121"/>
    <w:rsid w:val="00300ACC"/>
    <w:rsid w:val="003010B2"/>
    <w:rsid w:val="003012D2"/>
    <w:rsid w:val="00301D1C"/>
    <w:rsid w:val="00302038"/>
    <w:rsid w:val="0030208F"/>
    <w:rsid w:val="00302266"/>
    <w:rsid w:val="003029A8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2A3"/>
    <w:rsid w:val="0030572A"/>
    <w:rsid w:val="0030574F"/>
    <w:rsid w:val="003057D6"/>
    <w:rsid w:val="00305961"/>
    <w:rsid w:val="00306978"/>
    <w:rsid w:val="00306A3B"/>
    <w:rsid w:val="00306BE7"/>
    <w:rsid w:val="00306CFA"/>
    <w:rsid w:val="00306F9A"/>
    <w:rsid w:val="0030704E"/>
    <w:rsid w:val="0030751A"/>
    <w:rsid w:val="00307563"/>
    <w:rsid w:val="003104FB"/>
    <w:rsid w:val="003105B1"/>
    <w:rsid w:val="00310BA8"/>
    <w:rsid w:val="00310E85"/>
    <w:rsid w:val="00310E93"/>
    <w:rsid w:val="003110B2"/>
    <w:rsid w:val="00311211"/>
    <w:rsid w:val="00311B35"/>
    <w:rsid w:val="003120A8"/>
    <w:rsid w:val="003122FE"/>
    <w:rsid w:val="00312B06"/>
    <w:rsid w:val="00312EFA"/>
    <w:rsid w:val="00312FA0"/>
    <w:rsid w:val="00314756"/>
    <w:rsid w:val="003149F9"/>
    <w:rsid w:val="00314B44"/>
    <w:rsid w:val="00314B6A"/>
    <w:rsid w:val="00314DE7"/>
    <w:rsid w:val="0031552E"/>
    <w:rsid w:val="00315971"/>
    <w:rsid w:val="00315BF1"/>
    <w:rsid w:val="00315C44"/>
    <w:rsid w:val="0031634C"/>
    <w:rsid w:val="00316BAD"/>
    <w:rsid w:val="00316EE2"/>
    <w:rsid w:val="00317455"/>
    <w:rsid w:val="00317552"/>
    <w:rsid w:val="00317668"/>
    <w:rsid w:val="003200A7"/>
    <w:rsid w:val="003204EC"/>
    <w:rsid w:val="00320784"/>
    <w:rsid w:val="00320A6D"/>
    <w:rsid w:val="00320B40"/>
    <w:rsid w:val="003215F4"/>
    <w:rsid w:val="00321C93"/>
    <w:rsid w:val="00322316"/>
    <w:rsid w:val="00322511"/>
    <w:rsid w:val="00322E96"/>
    <w:rsid w:val="00322F52"/>
    <w:rsid w:val="00323BAD"/>
    <w:rsid w:val="0032458D"/>
    <w:rsid w:val="00324CBA"/>
    <w:rsid w:val="00325330"/>
    <w:rsid w:val="00325604"/>
    <w:rsid w:val="00325752"/>
    <w:rsid w:val="00325AC0"/>
    <w:rsid w:val="00326060"/>
    <w:rsid w:val="003265FD"/>
    <w:rsid w:val="003266FA"/>
    <w:rsid w:val="0032679C"/>
    <w:rsid w:val="00326C74"/>
    <w:rsid w:val="003271F2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9F"/>
    <w:rsid w:val="00330C02"/>
    <w:rsid w:val="00331106"/>
    <w:rsid w:val="003314CD"/>
    <w:rsid w:val="003319B4"/>
    <w:rsid w:val="00332147"/>
    <w:rsid w:val="0033214D"/>
    <w:rsid w:val="00332213"/>
    <w:rsid w:val="003324A9"/>
    <w:rsid w:val="00332601"/>
    <w:rsid w:val="00332861"/>
    <w:rsid w:val="00332885"/>
    <w:rsid w:val="00332B55"/>
    <w:rsid w:val="00333140"/>
    <w:rsid w:val="00333341"/>
    <w:rsid w:val="00333368"/>
    <w:rsid w:val="003337EB"/>
    <w:rsid w:val="00333B24"/>
    <w:rsid w:val="00333C41"/>
    <w:rsid w:val="00333CB9"/>
    <w:rsid w:val="00334496"/>
    <w:rsid w:val="00334645"/>
    <w:rsid w:val="003348FB"/>
    <w:rsid w:val="003351CB"/>
    <w:rsid w:val="00335A31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58B"/>
    <w:rsid w:val="0034098D"/>
    <w:rsid w:val="00341454"/>
    <w:rsid w:val="00341EE6"/>
    <w:rsid w:val="00342178"/>
    <w:rsid w:val="0034284B"/>
    <w:rsid w:val="00342C7C"/>
    <w:rsid w:val="00343033"/>
    <w:rsid w:val="003434EC"/>
    <w:rsid w:val="0034364E"/>
    <w:rsid w:val="00343C38"/>
    <w:rsid w:val="0034431D"/>
    <w:rsid w:val="00344735"/>
    <w:rsid w:val="0034514C"/>
    <w:rsid w:val="0034527F"/>
    <w:rsid w:val="003453C3"/>
    <w:rsid w:val="00345527"/>
    <w:rsid w:val="0034556C"/>
    <w:rsid w:val="003456FB"/>
    <w:rsid w:val="003460FE"/>
    <w:rsid w:val="00346B32"/>
    <w:rsid w:val="0034713A"/>
    <w:rsid w:val="00347698"/>
    <w:rsid w:val="003478CF"/>
    <w:rsid w:val="003479D0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67D"/>
    <w:rsid w:val="00352E89"/>
    <w:rsid w:val="00352F93"/>
    <w:rsid w:val="003531A8"/>
    <w:rsid w:val="0035378D"/>
    <w:rsid w:val="003539F8"/>
    <w:rsid w:val="00354047"/>
    <w:rsid w:val="0035432B"/>
    <w:rsid w:val="0035472E"/>
    <w:rsid w:val="003550EF"/>
    <w:rsid w:val="003554EA"/>
    <w:rsid w:val="00355A24"/>
    <w:rsid w:val="00355AD2"/>
    <w:rsid w:val="00355C77"/>
    <w:rsid w:val="00355D19"/>
    <w:rsid w:val="00355D86"/>
    <w:rsid w:val="00355E7A"/>
    <w:rsid w:val="00356838"/>
    <w:rsid w:val="003569AB"/>
    <w:rsid w:val="00356A46"/>
    <w:rsid w:val="00356C53"/>
    <w:rsid w:val="00356C86"/>
    <w:rsid w:val="00357226"/>
    <w:rsid w:val="0035727D"/>
    <w:rsid w:val="0035727F"/>
    <w:rsid w:val="0035775F"/>
    <w:rsid w:val="00357AE8"/>
    <w:rsid w:val="00357C07"/>
    <w:rsid w:val="00357C2E"/>
    <w:rsid w:val="003603F0"/>
    <w:rsid w:val="00360A7E"/>
    <w:rsid w:val="00360EF8"/>
    <w:rsid w:val="00360F90"/>
    <w:rsid w:val="003617B3"/>
    <w:rsid w:val="0036183B"/>
    <w:rsid w:val="00361E8E"/>
    <w:rsid w:val="00361FBA"/>
    <w:rsid w:val="00362636"/>
    <w:rsid w:val="00362F94"/>
    <w:rsid w:val="003630B8"/>
    <w:rsid w:val="003631EE"/>
    <w:rsid w:val="0036379E"/>
    <w:rsid w:val="00363D03"/>
    <w:rsid w:val="00364A4B"/>
    <w:rsid w:val="00364C1C"/>
    <w:rsid w:val="00364ED8"/>
    <w:rsid w:val="00365002"/>
    <w:rsid w:val="0036521A"/>
    <w:rsid w:val="00365260"/>
    <w:rsid w:val="00365456"/>
    <w:rsid w:val="00365836"/>
    <w:rsid w:val="003663EE"/>
    <w:rsid w:val="00366466"/>
    <w:rsid w:val="003665A1"/>
    <w:rsid w:val="003667CC"/>
    <w:rsid w:val="00366981"/>
    <w:rsid w:val="00366986"/>
    <w:rsid w:val="0036747C"/>
    <w:rsid w:val="00370351"/>
    <w:rsid w:val="00370487"/>
    <w:rsid w:val="003705CE"/>
    <w:rsid w:val="003707CA"/>
    <w:rsid w:val="00370900"/>
    <w:rsid w:val="00370F34"/>
    <w:rsid w:val="003711A5"/>
    <w:rsid w:val="003716AD"/>
    <w:rsid w:val="003716B5"/>
    <w:rsid w:val="00371A95"/>
    <w:rsid w:val="00372274"/>
    <w:rsid w:val="003724A0"/>
    <w:rsid w:val="00372E8A"/>
    <w:rsid w:val="00373957"/>
    <w:rsid w:val="0037399C"/>
    <w:rsid w:val="00373C16"/>
    <w:rsid w:val="00374268"/>
    <w:rsid w:val="0037459D"/>
    <w:rsid w:val="003749F4"/>
    <w:rsid w:val="00374A94"/>
    <w:rsid w:val="00374C95"/>
    <w:rsid w:val="00374D1A"/>
    <w:rsid w:val="00375207"/>
    <w:rsid w:val="00376028"/>
    <w:rsid w:val="003762B9"/>
    <w:rsid w:val="00376626"/>
    <w:rsid w:val="00377205"/>
    <w:rsid w:val="003776C4"/>
    <w:rsid w:val="003779E8"/>
    <w:rsid w:val="003779FC"/>
    <w:rsid w:val="00377FA6"/>
    <w:rsid w:val="00380308"/>
    <w:rsid w:val="0038030A"/>
    <w:rsid w:val="0038030F"/>
    <w:rsid w:val="00381044"/>
    <w:rsid w:val="003811EF"/>
    <w:rsid w:val="003814F0"/>
    <w:rsid w:val="003816B6"/>
    <w:rsid w:val="003821BA"/>
    <w:rsid w:val="003825C3"/>
    <w:rsid w:val="0038275E"/>
    <w:rsid w:val="00382C75"/>
    <w:rsid w:val="003835B1"/>
    <w:rsid w:val="0038390C"/>
    <w:rsid w:val="003839FA"/>
    <w:rsid w:val="00384010"/>
    <w:rsid w:val="00384607"/>
    <w:rsid w:val="003846C0"/>
    <w:rsid w:val="00384751"/>
    <w:rsid w:val="00384B01"/>
    <w:rsid w:val="00384F85"/>
    <w:rsid w:val="00385489"/>
    <w:rsid w:val="00385B22"/>
    <w:rsid w:val="0038621C"/>
    <w:rsid w:val="003864CA"/>
    <w:rsid w:val="003865EE"/>
    <w:rsid w:val="0038672B"/>
    <w:rsid w:val="00386E77"/>
    <w:rsid w:val="00387265"/>
    <w:rsid w:val="00387278"/>
    <w:rsid w:val="003873BF"/>
    <w:rsid w:val="003873D5"/>
    <w:rsid w:val="00387935"/>
    <w:rsid w:val="00387B30"/>
    <w:rsid w:val="00387FB3"/>
    <w:rsid w:val="003900AD"/>
    <w:rsid w:val="003904D0"/>
    <w:rsid w:val="003905F6"/>
    <w:rsid w:val="0039079C"/>
    <w:rsid w:val="00390EB0"/>
    <w:rsid w:val="00390EE4"/>
    <w:rsid w:val="003911E4"/>
    <w:rsid w:val="003912AB"/>
    <w:rsid w:val="00391430"/>
    <w:rsid w:val="00391932"/>
    <w:rsid w:val="00391D76"/>
    <w:rsid w:val="00391FA3"/>
    <w:rsid w:val="00392086"/>
    <w:rsid w:val="003925D8"/>
    <w:rsid w:val="00392650"/>
    <w:rsid w:val="00392C78"/>
    <w:rsid w:val="0039304F"/>
    <w:rsid w:val="003931CD"/>
    <w:rsid w:val="0039323E"/>
    <w:rsid w:val="003936E3"/>
    <w:rsid w:val="003939B6"/>
    <w:rsid w:val="00393EEB"/>
    <w:rsid w:val="00393F8C"/>
    <w:rsid w:val="0039455D"/>
    <w:rsid w:val="003949AF"/>
    <w:rsid w:val="00395909"/>
    <w:rsid w:val="00395BAD"/>
    <w:rsid w:val="00396A03"/>
    <w:rsid w:val="00396A2A"/>
    <w:rsid w:val="00396CEA"/>
    <w:rsid w:val="0039711C"/>
    <w:rsid w:val="00397226"/>
    <w:rsid w:val="003974D1"/>
    <w:rsid w:val="00397BCF"/>
    <w:rsid w:val="00397DD8"/>
    <w:rsid w:val="00397E5E"/>
    <w:rsid w:val="00397F91"/>
    <w:rsid w:val="003A09E6"/>
    <w:rsid w:val="003A1006"/>
    <w:rsid w:val="003A112E"/>
    <w:rsid w:val="003A1279"/>
    <w:rsid w:val="003A13B1"/>
    <w:rsid w:val="003A15E0"/>
    <w:rsid w:val="003A1BE5"/>
    <w:rsid w:val="003A2CD6"/>
    <w:rsid w:val="003A311D"/>
    <w:rsid w:val="003A32C2"/>
    <w:rsid w:val="003A357F"/>
    <w:rsid w:val="003A36FA"/>
    <w:rsid w:val="003A442E"/>
    <w:rsid w:val="003A4510"/>
    <w:rsid w:val="003A4842"/>
    <w:rsid w:val="003A48EC"/>
    <w:rsid w:val="003A4A94"/>
    <w:rsid w:val="003A4DB8"/>
    <w:rsid w:val="003A4E25"/>
    <w:rsid w:val="003A4F09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7034"/>
    <w:rsid w:val="003A7070"/>
    <w:rsid w:val="003A7106"/>
    <w:rsid w:val="003A7AA2"/>
    <w:rsid w:val="003A7BCB"/>
    <w:rsid w:val="003B1275"/>
    <w:rsid w:val="003B1612"/>
    <w:rsid w:val="003B2004"/>
    <w:rsid w:val="003B22FF"/>
    <w:rsid w:val="003B24F3"/>
    <w:rsid w:val="003B2667"/>
    <w:rsid w:val="003B3097"/>
    <w:rsid w:val="003B34C6"/>
    <w:rsid w:val="003B3C7D"/>
    <w:rsid w:val="003B3E01"/>
    <w:rsid w:val="003B464F"/>
    <w:rsid w:val="003B485D"/>
    <w:rsid w:val="003B490F"/>
    <w:rsid w:val="003B4D85"/>
    <w:rsid w:val="003B4E8C"/>
    <w:rsid w:val="003B6528"/>
    <w:rsid w:val="003B65C0"/>
    <w:rsid w:val="003B6A94"/>
    <w:rsid w:val="003B741A"/>
    <w:rsid w:val="003B758F"/>
    <w:rsid w:val="003B7792"/>
    <w:rsid w:val="003C03A3"/>
    <w:rsid w:val="003C0B51"/>
    <w:rsid w:val="003C0FFD"/>
    <w:rsid w:val="003C10C6"/>
    <w:rsid w:val="003C13C8"/>
    <w:rsid w:val="003C146C"/>
    <w:rsid w:val="003C17D0"/>
    <w:rsid w:val="003C1B77"/>
    <w:rsid w:val="003C1D6C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7E2"/>
    <w:rsid w:val="003C38AC"/>
    <w:rsid w:val="003C3DFE"/>
    <w:rsid w:val="003C4107"/>
    <w:rsid w:val="003C415B"/>
    <w:rsid w:val="003C463D"/>
    <w:rsid w:val="003C47A5"/>
    <w:rsid w:val="003C4987"/>
    <w:rsid w:val="003C4B73"/>
    <w:rsid w:val="003C4CD3"/>
    <w:rsid w:val="003C4E71"/>
    <w:rsid w:val="003C4F81"/>
    <w:rsid w:val="003C50B0"/>
    <w:rsid w:val="003C511D"/>
    <w:rsid w:val="003C5480"/>
    <w:rsid w:val="003C5779"/>
    <w:rsid w:val="003C59FE"/>
    <w:rsid w:val="003C5F6B"/>
    <w:rsid w:val="003C615B"/>
    <w:rsid w:val="003C6421"/>
    <w:rsid w:val="003C6D5A"/>
    <w:rsid w:val="003C6E99"/>
    <w:rsid w:val="003C7482"/>
    <w:rsid w:val="003C7853"/>
    <w:rsid w:val="003C7917"/>
    <w:rsid w:val="003C7986"/>
    <w:rsid w:val="003D0443"/>
    <w:rsid w:val="003D08A2"/>
    <w:rsid w:val="003D0CD8"/>
    <w:rsid w:val="003D1326"/>
    <w:rsid w:val="003D1EDC"/>
    <w:rsid w:val="003D1F0B"/>
    <w:rsid w:val="003D2309"/>
    <w:rsid w:val="003D250C"/>
    <w:rsid w:val="003D29A9"/>
    <w:rsid w:val="003D30FE"/>
    <w:rsid w:val="003D35F0"/>
    <w:rsid w:val="003D4405"/>
    <w:rsid w:val="003D447C"/>
    <w:rsid w:val="003D4AB2"/>
    <w:rsid w:val="003D5360"/>
    <w:rsid w:val="003D568F"/>
    <w:rsid w:val="003D5BEE"/>
    <w:rsid w:val="003D64CE"/>
    <w:rsid w:val="003D66C4"/>
    <w:rsid w:val="003D71D3"/>
    <w:rsid w:val="003D7A06"/>
    <w:rsid w:val="003D7D4A"/>
    <w:rsid w:val="003D7EDB"/>
    <w:rsid w:val="003E005C"/>
    <w:rsid w:val="003E026E"/>
    <w:rsid w:val="003E03F0"/>
    <w:rsid w:val="003E0656"/>
    <w:rsid w:val="003E0B8C"/>
    <w:rsid w:val="003E1488"/>
    <w:rsid w:val="003E16BC"/>
    <w:rsid w:val="003E17CE"/>
    <w:rsid w:val="003E1A06"/>
    <w:rsid w:val="003E1EE7"/>
    <w:rsid w:val="003E23B6"/>
    <w:rsid w:val="003E2473"/>
    <w:rsid w:val="003E2603"/>
    <w:rsid w:val="003E2ACC"/>
    <w:rsid w:val="003E2BB5"/>
    <w:rsid w:val="003E3238"/>
    <w:rsid w:val="003E3610"/>
    <w:rsid w:val="003E41F1"/>
    <w:rsid w:val="003E473A"/>
    <w:rsid w:val="003E4EFD"/>
    <w:rsid w:val="003E5014"/>
    <w:rsid w:val="003E5446"/>
    <w:rsid w:val="003E54AD"/>
    <w:rsid w:val="003E566A"/>
    <w:rsid w:val="003E5C70"/>
    <w:rsid w:val="003E6510"/>
    <w:rsid w:val="003E7008"/>
    <w:rsid w:val="003E733F"/>
    <w:rsid w:val="003E76AA"/>
    <w:rsid w:val="003E7796"/>
    <w:rsid w:val="003E78EE"/>
    <w:rsid w:val="003F094C"/>
    <w:rsid w:val="003F0C5C"/>
    <w:rsid w:val="003F0F33"/>
    <w:rsid w:val="003F13F7"/>
    <w:rsid w:val="003F20A7"/>
    <w:rsid w:val="003F27D6"/>
    <w:rsid w:val="003F288C"/>
    <w:rsid w:val="003F28EB"/>
    <w:rsid w:val="003F2EC2"/>
    <w:rsid w:val="003F3086"/>
    <w:rsid w:val="003F33AD"/>
    <w:rsid w:val="003F388D"/>
    <w:rsid w:val="003F3C4A"/>
    <w:rsid w:val="003F3D51"/>
    <w:rsid w:val="003F41AD"/>
    <w:rsid w:val="003F5006"/>
    <w:rsid w:val="003F51E7"/>
    <w:rsid w:val="003F54B1"/>
    <w:rsid w:val="003F56F0"/>
    <w:rsid w:val="003F5777"/>
    <w:rsid w:val="003F6072"/>
    <w:rsid w:val="003F637B"/>
    <w:rsid w:val="003F64EF"/>
    <w:rsid w:val="003F6AF8"/>
    <w:rsid w:val="003F6DBE"/>
    <w:rsid w:val="003F6E5B"/>
    <w:rsid w:val="003F7154"/>
    <w:rsid w:val="003F7BAC"/>
    <w:rsid w:val="00400FC8"/>
    <w:rsid w:val="004010BF"/>
    <w:rsid w:val="004013AF"/>
    <w:rsid w:val="0040140F"/>
    <w:rsid w:val="004016DD"/>
    <w:rsid w:val="00401741"/>
    <w:rsid w:val="00401CBD"/>
    <w:rsid w:val="00401CE0"/>
    <w:rsid w:val="00401EE8"/>
    <w:rsid w:val="0040238F"/>
    <w:rsid w:val="004023B1"/>
    <w:rsid w:val="00402680"/>
    <w:rsid w:val="00402694"/>
    <w:rsid w:val="004026BE"/>
    <w:rsid w:val="00402936"/>
    <w:rsid w:val="00402947"/>
    <w:rsid w:val="00402BB7"/>
    <w:rsid w:val="00403266"/>
    <w:rsid w:val="0040353F"/>
    <w:rsid w:val="004036D9"/>
    <w:rsid w:val="00403739"/>
    <w:rsid w:val="004039C5"/>
    <w:rsid w:val="00403AC0"/>
    <w:rsid w:val="00403F95"/>
    <w:rsid w:val="00403FD8"/>
    <w:rsid w:val="00404852"/>
    <w:rsid w:val="00404C92"/>
    <w:rsid w:val="004056DB"/>
    <w:rsid w:val="0040589D"/>
    <w:rsid w:val="004062EF"/>
    <w:rsid w:val="004069E0"/>
    <w:rsid w:val="00406B5D"/>
    <w:rsid w:val="00406BB2"/>
    <w:rsid w:val="00406C28"/>
    <w:rsid w:val="00406C2F"/>
    <w:rsid w:val="00406DA7"/>
    <w:rsid w:val="00407175"/>
    <w:rsid w:val="00407BE1"/>
    <w:rsid w:val="00407C4D"/>
    <w:rsid w:val="00410763"/>
    <w:rsid w:val="0041078E"/>
    <w:rsid w:val="00410BE1"/>
    <w:rsid w:val="00410D89"/>
    <w:rsid w:val="00410EAA"/>
    <w:rsid w:val="00410F2D"/>
    <w:rsid w:val="00411250"/>
    <w:rsid w:val="0041127B"/>
    <w:rsid w:val="00411305"/>
    <w:rsid w:val="004114E8"/>
    <w:rsid w:val="0041184D"/>
    <w:rsid w:val="00411A1D"/>
    <w:rsid w:val="00411A21"/>
    <w:rsid w:val="00412006"/>
    <w:rsid w:val="00412351"/>
    <w:rsid w:val="0041246F"/>
    <w:rsid w:val="0041278C"/>
    <w:rsid w:val="004127A6"/>
    <w:rsid w:val="00412BF7"/>
    <w:rsid w:val="00412D81"/>
    <w:rsid w:val="004130C9"/>
    <w:rsid w:val="00413374"/>
    <w:rsid w:val="004133A5"/>
    <w:rsid w:val="00413670"/>
    <w:rsid w:val="004137EA"/>
    <w:rsid w:val="004141A4"/>
    <w:rsid w:val="00414628"/>
    <w:rsid w:val="00414946"/>
    <w:rsid w:val="00414DB6"/>
    <w:rsid w:val="00414E00"/>
    <w:rsid w:val="00414EE8"/>
    <w:rsid w:val="00415B47"/>
    <w:rsid w:val="00415D24"/>
    <w:rsid w:val="00415FBF"/>
    <w:rsid w:val="0041721B"/>
    <w:rsid w:val="004173A1"/>
    <w:rsid w:val="004173E1"/>
    <w:rsid w:val="00420FBD"/>
    <w:rsid w:val="004210F7"/>
    <w:rsid w:val="00421383"/>
    <w:rsid w:val="00421A49"/>
    <w:rsid w:val="00421E41"/>
    <w:rsid w:val="00422001"/>
    <w:rsid w:val="004221A4"/>
    <w:rsid w:val="0042222E"/>
    <w:rsid w:val="00422492"/>
    <w:rsid w:val="0042265F"/>
    <w:rsid w:val="00422F19"/>
    <w:rsid w:val="00422FB3"/>
    <w:rsid w:val="00423207"/>
    <w:rsid w:val="004233E7"/>
    <w:rsid w:val="0042343D"/>
    <w:rsid w:val="00423D33"/>
    <w:rsid w:val="00423F03"/>
    <w:rsid w:val="00424657"/>
    <w:rsid w:val="004246BD"/>
    <w:rsid w:val="00424AEB"/>
    <w:rsid w:val="00424DFD"/>
    <w:rsid w:val="00425A6D"/>
    <w:rsid w:val="00425E17"/>
    <w:rsid w:val="004261D9"/>
    <w:rsid w:val="00426436"/>
    <w:rsid w:val="004266FC"/>
    <w:rsid w:val="00426901"/>
    <w:rsid w:val="00426DF8"/>
    <w:rsid w:val="004272F7"/>
    <w:rsid w:val="0042768F"/>
    <w:rsid w:val="00427BF3"/>
    <w:rsid w:val="00427D3B"/>
    <w:rsid w:val="004302B8"/>
    <w:rsid w:val="004304B6"/>
    <w:rsid w:val="00430C26"/>
    <w:rsid w:val="00430C81"/>
    <w:rsid w:val="00431200"/>
    <w:rsid w:val="00431806"/>
    <w:rsid w:val="00431AB9"/>
    <w:rsid w:val="00431C1E"/>
    <w:rsid w:val="00431E16"/>
    <w:rsid w:val="004323B9"/>
    <w:rsid w:val="004325B0"/>
    <w:rsid w:val="00432963"/>
    <w:rsid w:val="00432D5F"/>
    <w:rsid w:val="00432FE6"/>
    <w:rsid w:val="00433373"/>
    <w:rsid w:val="0043361A"/>
    <w:rsid w:val="00433E67"/>
    <w:rsid w:val="004343ED"/>
    <w:rsid w:val="004343F6"/>
    <w:rsid w:val="00434678"/>
    <w:rsid w:val="00434C07"/>
    <w:rsid w:val="00434D36"/>
    <w:rsid w:val="00435328"/>
    <w:rsid w:val="0043536D"/>
    <w:rsid w:val="0043556D"/>
    <w:rsid w:val="004355EA"/>
    <w:rsid w:val="00435946"/>
    <w:rsid w:val="00435EC8"/>
    <w:rsid w:val="004361AD"/>
    <w:rsid w:val="004367BE"/>
    <w:rsid w:val="00436A3C"/>
    <w:rsid w:val="00437152"/>
    <w:rsid w:val="00437174"/>
    <w:rsid w:val="00437247"/>
    <w:rsid w:val="004375C4"/>
    <w:rsid w:val="00437B65"/>
    <w:rsid w:val="00437D09"/>
    <w:rsid w:val="00437E56"/>
    <w:rsid w:val="00440244"/>
    <w:rsid w:val="004404E6"/>
    <w:rsid w:val="00440532"/>
    <w:rsid w:val="004407D8"/>
    <w:rsid w:val="0044081C"/>
    <w:rsid w:val="00440EB4"/>
    <w:rsid w:val="0044213A"/>
    <w:rsid w:val="00442437"/>
    <w:rsid w:val="004425E7"/>
    <w:rsid w:val="00442A28"/>
    <w:rsid w:val="00442B78"/>
    <w:rsid w:val="00442DF7"/>
    <w:rsid w:val="00442FF4"/>
    <w:rsid w:val="004433C2"/>
    <w:rsid w:val="00444068"/>
    <w:rsid w:val="0044451D"/>
    <w:rsid w:val="00444C4B"/>
    <w:rsid w:val="00444D13"/>
    <w:rsid w:val="00444F17"/>
    <w:rsid w:val="0044500F"/>
    <w:rsid w:val="004451BC"/>
    <w:rsid w:val="00445650"/>
    <w:rsid w:val="00445721"/>
    <w:rsid w:val="004458CE"/>
    <w:rsid w:val="0044608E"/>
    <w:rsid w:val="0044612A"/>
    <w:rsid w:val="00446420"/>
    <w:rsid w:val="00446619"/>
    <w:rsid w:val="00446D4B"/>
    <w:rsid w:val="00446FAC"/>
    <w:rsid w:val="0044722F"/>
    <w:rsid w:val="004479B7"/>
    <w:rsid w:val="0045004B"/>
    <w:rsid w:val="004500DC"/>
    <w:rsid w:val="0045013E"/>
    <w:rsid w:val="0045015F"/>
    <w:rsid w:val="004506E8"/>
    <w:rsid w:val="00450AE2"/>
    <w:rsid w:val="00450CE1"/>
    <w:rsid w:val="00450F5C"/>
    <w:rsid w:val="00451245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81B"/>
    <w:rsid w:val="00452B26"/>
    <w:rsid w:val="00452E74"/>
    <w:rsid w:val="004530CB"/>
    <w:rsid w:val="00453215"/>
    <w:rsid w:val="004532DB"/>
    <w:rsid w:val="004536E9"/>
    <w:rsid w:val="00453AB5"/>
    <w:rsid w:val="00453DAF"/>
    <w:rsid w:val="00453FCA"/>
    <w:rsid w:val="004540A3"/>
    <w:rsid w:val="00454647"/>
    <w:rsid w:val="00454D30"/>
    <w:rsid w:val="004552BF"/>
    <w:rsid w:val="0045536C"/>
    <w:rsid w:val="0045545D"/>
    <w:rsid w:val="00455633"/>
    <w:rsid w:val="0045578A"/>
    <w:rsid w:val="00455844"/>
    <w:rsid w:val="00455AB3"/>
    <w:rsid w:val="00455C0B"/>
    <w:rsid w:val="004562E2"/>
    <w:rsid w:val="00456361"/>
    <w:rsid w:val="004564FD"/>
    <w:rsid w:val="004566C2"/>
    <w:rsid w:val="00456CB2"/>
    <w:rsid w:val="0045709B"/>
    <w:rsid w:val="004572B5"/>
    <w:rsid w:val="004572F4"/>
    <w:rsid w:val="0045734B"/>
    <w:rsid w:val="004575C8"/>
    <w:rsid w:val="00457CFE"/>
    <w:rsid w:val="00460259"/>
    <w:rsid w:val="0046098B"/>
    <w:rsid w:val="00460A48"/>
    <w:rsid w:val="00460BCC"/>
    <w:rsid w:val="00460C30"/>
    <w:rsid w:val="00460ECB"/>
    <w:rsid w:val="00461602"/>
    <w:rsid w:val="00461620"/>
    <w:rsid w:val="00462282"/>
    <w:rsid w:val="00462306"/>
    <w:rsid w:val="0046261A"/>
    <w:rsid w:val="0046296D"/>
    <w:rsid w:val="00462BBB"/>
    <w:rsid w:val="00462BCF"/>
    <w:rsid w:val="00463248"/>
    <w:rsid w:val="00463844"/>
    <w:rsid w:val="004638EC"/>
    <w:rsid w:val="00463A82"/>
    <w:rsid w:val="00463F10"/>
    <w:rsid w:val="00464041"/>
    <w:rsid w:val="00464066"/>
    <w:rsid w:val="00464166"/>
    <w:rsid w:val="004642F9"/>
    <w:rsid w:val="00465099"/>
    <w:rsid w:val="00465586"/>
    <w:rsid w:val="00465816"/>
    <w:rsid w:val="00465A9A"/>
    <w:rsid w:val="00465A9B"/>
    <w:rsid w:val="00465D50"/>
    <w:rsid w:val="00466355"/>
    <w:rsid w:val="0046660A"/>
    <w:rsid w:val="00466A5B"/>
    <w:rsid w:val="00466C07"/>
    <w:rsid w:val="00466F05"/>
    <w:rsid w:val="00466F9E"/>
    <w:rsid w:val="0046749D"/>
    <w:rsid w:val="00467CC0"/>
    <w:rsid w:val="00467E0B"/>
    <w:rsid w:val="0047088F"/>
    <w:rsid w:val="004710DF"/>
    <w:rsid w:val="004714A4"/>
    <w:rsid w:val="004715F8"/>
    <w:rsid w:val="0047230E"/>
    <w:rsid w:val="004726EF"/>
    <w:rsid w:val="0047305E"/>
    <w:rsid w:val="0047307F"/>
    <w:rsid w:val="004736A8"/>
    <w:rsid w:val="0047387C"/>
    <w:rsid w:val="00473E1A"/>
    <w:rsid w:val="004745FB"/>
    <w:rsid w:val="00474B36"/>
    <w:rsid w:val="00474CBA"/>
    <w:rsid w:val="00474D51"/>
    <w:rsid w:val="00474E68"/>
    <w:rsid w:val="00474F86"/>
    <w:rsid w:val="0047501A"/>
    <w:rsid w:val="00475170"/>
    <w:rsid w:val="004755CF"/>
    <w:rsid w:val="004756A7"/>
    <w:rsid w:val="00475883"/>
    <w:rsid w:val="004758C2"/>
    <w:rsid w:val="00475B03"/>
    <w:rsid w:val="00475BA7"/>
    <w:rsid w:val="00475F10"/>
    <w:rsid w:val="004764D5"/>
    <w:rsid w:val="00476C52"/>
    <w:rsid w:val="0047784F"/>
    <w:rsid w:val="00477BD5"/>
    <w:rsid w:val="00477D3E"/>
    <w:rsid w:val="00477F18"/>
    <w:rsid w:val="00480CE0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041"/>
    <w:rsid w:val="004821CC"/>
    <w:rsid w:val="00482D28"/>
    <w:rsid w:val="004830A0"/>
    <w:rsid w:val="0048331A"/>
    <w:rsid w:val="00483B5B"/>
    <w:rsid w:val="00483C7E"/>
    <w:rsid w:val="00483F2C"/>
    <w:rsid w:val="00484FBA"/>
    <w:rsid w:val="00485DC3"/>
    <w:rsid w:val="00485E66"/>
    <w:rsid w:val="004864AE"/>
    <w:rsid w:val="00486665"/>
    <w:rsid w:val="00486C7D"/>
    <w:rsid w:val="00486E08"/>
    <w:rsid w:val="00487356"/>
    <w:rsid w:val="00487580"/>
    <w:rsid w:val="00487A02"/>
    <w:rsid w:val="00487A80"/>
    <w:rsid w:val="00487CAE"/>
    <w:rsid w:val="00487EC6"/>
    <w:rsid w:val="0049001A"/>
    <w:rsid w:val="00490227"/>
    <w:rsid w:val="0049057A"/>
    <w:rsid w:val="004906F0"/>
    <w:rsid w:val="00490B0C"/>
    <w:rsid w:val="004911F6"/>
    <w:rsid w:val="004912B5"/>
    <w:rsid w:val="004912FC"/>
    <w:rsid w:val="00491924"/>
    <w:rsid w:val="00491B1D"/>
    <w:rsid w:val="00491CC1"/>
    <w:rsid w:val="00492159"/>
    <w:rsid w:val="004922EB"/>
    <w:rsid w:val="00492BF1"/>
    <w:rsid w:val="00493055"/>
    <w:rsid w:val="00493345"/>
    <w:rsid w:val="00493457"/>
    <w:rsid w:val="00493636"/>
    <w:rsid w:val="00493947"/>
    <w:rsid w:val="00493C71"/>
    <w:rsid w:val="00493FA4"/>
    <w:rsid w:val="00494131"/>
    <w:rsid w:val="00494D9E"/>
    <w:rsid w:val="004956B4"/>
    <w:rsid w:val="00496472"/>
    <w:rsid w:val="00496664"/>
    <w:rsid w:val="00496903"/>
    <w:rsid w:val="00496BBF"/>
    <w:rsid w:val="0049732E"/>
    <w:rsid w:val="004976BF"/>
    <w:rsid w:val="00497A3F"/>
    <w:rsid w:val="00497D66"/>
    <w:rsid w:val="00497D9F"/>
    <w:rsid w:val="00497EC7"/>
    <w:rsid w:val="004A11D2"/>
    <w:rsid w:val="004A159B"/>
    <w:rsid w:val="004A18A1"/>
    <w:rsid w:val="004A1D5D"/>
    <w:rsid w:val="004A2387"/>
    <w:rsid w:val="004A244E"/>
    <w:rsid w:val="004A2673"/>
    <w:rsid w:val="004A33AE"/>
    <w:rsid w:val="004A3534"/>
    <w:rsid w:val="004A3554"/>
    <w:rsid w:val="004A35CC"/>
    <w:rsid w:val="004A3B8B"/>
    <w:rsid w:val="004A3C1E"/>
    <w:rsid w:val="004A3D25"/>
    <w:rsid w:val="004A427B"/>
    <w:rsid w:val="004A4314"/>
    <w:rsid w:val="004A438F"/>
    <w:rsid w:val="004A451B"/>
    <w:rsid w:val="004A45ED"/>
    <w:rsid w:val="004A46E0"/>
    <w:rsid w:val="004A4701"/>
    <w:rsid w:val="004A4BD0"/>
    <w:rsid w:val="004A5007"/>
    <w:rsid w:val="004A5099"/>
    <w:rsid w:val="004A52FF"/>
    <w:rsid w:val="004A5BEC"/>
    <w:rsid w:val="004A5C31"/>
    <w:rsid w:val="004A6326"/>
    <w:rsid w:val="004A6A7D"/>
    <w:rsid w:val="004A6CEE"/>
    <w:rsid w:val="004A6E13"/>
    <w:rsid w:val="004A71C4"/>
    <w:rsid w:val="004A72F9"/>
    <w:rsid w:val="004A74EE"/>
    <w:rsid w:val="004A75C1"/>
    <w:rsid w:val="004A76E6"/>
    <w:rsid w:val="004A7C40"/>
    <w:rsid w:val="004B0329"/>
    <w:rsid w:val="004B0411"/>
    <w:rsid w:val="004B068E"/>
    <w:rsid w:val="004B098F"/>
    <w:rsid w:val="004B0EF1"/>
    <w:rsid w:val="004B1377"/>
    <w:rsid w:val="004B15C8"/>
    <w:rsid w:val="004B1851"/>
    <w:rsid w:val="004B19F7"/>
    <w:rsid w:val="004B1A33"/>
    <w:rsid w:val="004B1B32"/>
    <w:rsid w:val="004B205A"/>
    <w:rsid w:val="004B2794"/>
    <w:rsid w:val="004B2C00"/>
    <w:rsid w:val="004B2E5B"/>
    <w:rsid w:val="004B2F79"/>
    <w:rsid w:val="004B38C6"/>
    <w:rsid w:val="004B420C"/>
    <w:rsid w:val="004B439F"/>
    <w:rsid w:val="004B45D2"/>
    <w:rsid w:val="004B4913"/>
    <w:rsid w:val="004B4A6B"/>
    <w:rsid w:val="004B4A74"/>
    <w:rsid w:val="004B4FDF"/>
    <w:rsid w:val="004B591B"/>
    <w:rsid w:val="004B59E6"/>
    <w:rsid w:val="004B5EB6"/>
    <w:rsid w:val="004B60B0"/>
    <w:rsid w:val="004B695C"/>
    <w:rsid w:val="004B6AA6"/>
    <w:rsid w:val="004B6E9D"/>
    <w:rsid w:val="004B711C"/>
    <w:rsid w:val="004B7155"/>
    <w:rsid w:val="004B7597"/>
    <w:rsid w:val="004B7CCD"/>
    <w:rsid w:val="004C01BB"/>
    <w:rsid w:val="004C0307"/>
    <w:rsid w:val="004C07C8"/>
    <w:rsid w:val="004C18D2"/>
    <w:rsid w:val="004C1BE4"/>
    <w:rsid w:val="004C1F4A"/>
    <w:rsid w:val="004C200E"/>
    <w:rsid w:val="004C20D9"/>
    <w:rsid w:val="004C24AA"/>
    <w:rsid w:val="004C24D2"/>
    <w:rsid w:val="004C24F2"/>
    <w:rsid w:val="004C2533"/>
    <w:rsid w:val="004C25DE"/>
    <w:rsid w:val="004C284B"/>
    <w:rsid w:val="004C2C37"/>
    <w:rsid w:val="004C30AE"/>
    <w:rsid w:val="004C3A4A"/>
    <w:rsid w:val="004C3D7F"/>
    <w:rsid w:val="004C3EE2"/>
    <w:rsid w:val="004C4352"/>
    <w:rsid w:val="004C4614"/>
    <w:rsid w:val="004C473E"/>
    <w:rsid w:val="004C474D"/>
    <w:rsid w:val="004C49BB"/>
    <w:rsid w:val="004C4B29"/>
    <w:rsid w:val="004C4C69"/>
    <w:rsid w:val="004C4EF9"/>
    <w:rsid w:val="004C52E5"/>
    <w:rsid w:val="004C5337"/>
    <w:rsid w:val="004C5757"/>
    <w:rsid w:val="004C5D8E"/>
    <w:rsid w:val="004C64EA"/>
    <w:rsid w:val="004C663D"/>
    <w:rsid w:val="004C6645"/>
    <w:rsid w:val="004C6DA9"/>
    <w:rsid w:val="004C76E7"/>
    <w:rsid w:val="004C7D29"/>
    <w:rsid w:val="004D01B7"/>
    <w:rsid w:val="004D0288"/>
    <w:rsid w:val="004D0354"/>
    <w:rsid w:val="004D05A7"/>
    <w:rsid w:val="004D0AFE"/>
    <w:rsid w:val="004D0E2E"/>
    <w:rsid w:val="004D1E8C"/>
    <w:rsid w:val="004D2073"/>
    <w:rsid w:val="004D2237"/>
    <w:rsid w:val="004D2480"/>
    <w:rsid w:val="004D2517"/>
    <w:rsid w:val="004D2A89"/>
    <w:rsid w:val="004D2DED"/>
    <w:rsid w:val="004D3A74"/>
    <w:rsid w:val="004D3A85"/>
    <w:rsid w:val="004D3B30"/>
    <w:rsid w:val="004D3C09"/>
    <w:rsid w:val="004D41F3"/>
    <w:rsid w:val="004D4E85"/>
    <w:rsid w:val="004D4FDD"/>
    <w:rsid w:val="004D5169"/>
    <w:rsid w:val="004D55E4"/>
    <w:rsid w:val="004D5A79"/>
    <w:rsid w:val="004D5FC5"/>
    <w:rsid w:val="004D6263"/>
    <w:rsid w:val="004D64A7"/>
    <w:rsid w:val="004D6875"/>
    <w:rsid w:val="004D6E92"/>
    <w:rsid w:val="004D6F95"/>
    <w:rsid w:val="004D6FA5"/>
    <w:rsid w:val="004D70CA"/>
    <w:rsid w:val="004D720D"/>
    <w:rsid w:val="004D7266"/>
    <w:rsid w:val="004D765B"/>
    <w:rsid w:val="004D7C72"/>
    <w:rsid w:val="004D7F52"/>
    <w:rsid w:val="004E00CE"/>
    <w:rsid w:val="004E0203"/>
    <w:rsid w:val="004E03DC"/>
    <w:rsid w:val="004E08EA"/>
    <w:rsid w:val="004E0A8F"/>
    <w:rsid w:val="004E0CE4"/>
    <w:rsid w:val="004E0DB3"/>
    <w:rsid w:val="004E118C"/>
    <w:rsid w:val="004E134F"/>
    <w:rsid w:val="004E16A0"/>
    <w:rsid w:val="004E16B7"/>
    <w:rsid w:val="004E17F5"/>
    <w:rsid w:val="004E1817"/>
    <w:rsid w:val="004E181B"/>
    <w:rsid w:val="004E1EE7"/>
    <w:rsid w:val="004E222B"/>
    <w:rsid w:val="004E2231"/>
    <w:rsid w:val="004E27FA"/>
    <w:rsid w:val="004E28E7"/>
    <w:rsid w:val="004E2A4D"/>
    <w:rsid w:val="004E2B36"/>
    <w:rsid w:val="004E2C51"/>
    <w:rsid w:val="004E2D13"/>
    <w:rsid w:val="004E35FA"/>
    <w:rsid w:val="004E3650"/>
    <w:rsid w:val="004E37D1"/>
    <w:rsid w:val="004E37E8"/>
    <w:rsid w:val="004E3A8C"/>
    <w:rsid w:val="004E3C86"/>
    <w:rsid w:val="004E3D6A"/>
    <w:rsid w:val="004E3DDD"/>
    <w:rsid w:val="004E3E0B"/>
    <w:rsid w:val="004E4AE8"/>
    <w:rsid w:val="004E500C"/>
    <w:rsid w:val="004E5812"/>
    <w:rsid w:val="004E5950"/>
    <w:rsid w:val="004E5955"/>
    <w:rsid w:val="004E5D46"/>
    <w:rsid w:val="004E5FE8"/>
    <w:rsid w:val="004E6706"/>
    <w:rsid w:val="004E68EE"/>
    <w:rsid w:val="004E6E4E"/>
    <w:rsid w:val="004E7B20"/>
    <w:rsid w:val="004F0A73"/>
    <w:rsid w:val="004F0EBD"/>
    <w:rsid w:val="004F0EDA"/>
    <w:rsid w:val="004F17E5"/>
    <w:rsid w:val="004F1975"/>
    <w:rsid w:val="004F1BC2"/>
    <w:rsid w:val="004F1C2B"/>
    <w:rsid w:val="004F1E3D"/>
    <w:rsid w:val="004F1FD5"/>
    <w:rsid w:val="004F216E"/>
    <w:rsid w:val="004F21FE"/>
    <w:rsid w:val="004F234C"/>
    <w:rsid w:val="004F242C"/>
    <w:rsid w:val="004F257A"/>
    <w:rsid w:val="004F2635"/>
    <w:rsid w:val="004F26F9"/>
    <w:rsid w:val="004F28C9"/>
    <w:rsid w:val="004F2A56"/>
    <w:rsid w:val="004F2B16"/>
    <w:rsid w:val="004F31EF"/>
    <w:rsid w:val="004F375B"/>
    <w:rsid w:val="004F398B"/>
    <w:rsid w:val="004F3A98"/>
    <w:rsid w:val="004F3FBB"/>
    <w:rsid w:val="004F4656"/>
    <w:rsid w:val="004F4967"/>
    <w:rsid w:val="004F4D8F"/>
    <w:rsid w:val="004F514A"/>
    <w:rsid w:val="004F5C51"/>
    <w:rsid w:val="004F63D5"/>
    <w:rsid w:val="004F705E"/>
    <w:rsid w:val="004F778B"/>
    <w:rsid w:val="004F7C0F"/>
    <w:rsid w:val="004F7ED2"/>
    <w:rsid w:val="00500015"/>
    <w:rsid w:val="005003CA"/>
    <w:rsid w:val="0050044A"/>
    <w:rsid w:val="00500CBE"/>
    <w:rsid w:val="00500CE0"/>
    <w:rsid w:val="0050125F"/>
    <w:rsid w:val="00501266"/>
    <w:rsid w:val="00501536"/>
    <w:rsid w:val="0050168F"/>
    <w:rsid w:val="005021D9"/>
    <w:rsid w:val="00502577"/>
    <w:rsid w:val="00502847"/>
    <w:rsid w:val="00502B01"/>
    <w:rsid w:val="00502B1A"/>
    <w:rsid w:val="00503C4D"/>
    <w:rsid w:val="00503C55"/>
    <w:rsid w:val="00504C46"/>
    <w:rsid w:val="00505013"/>
    <w:rsid w:val="0050514B"/>
    <w:rsid w:val="00505613"/>
    <w:rsid w:val="00505AE5"/>
    <w:rsid w:val="005069A7"/>
    <w:rsid w:val="00506DBC"/>
    <w:rsid w:val="00506E3E"/>
    <w:rsid w:val="00507959"/>
    <w:rsid w:val="00507D3A"/>
    <w:rsid w:val="00510228"/>
    <w:rsid w:val="0051039A"/>
    <w:rsid w:val="005108F2"/>
    <w:rsid w:val="00510CE1"/>
    <w:rsid w:val="00511691"/>
    <w:rsid w:val="005116C1"/>
    <w:rsid w:val="005116F8"/>
    <w:rsid w:val="00511806"/>
    <w:rsid w:val="005118D6"/>
    <w:rsid w:val="00511933"/>
    <w:rsid w:val="00511A40"/>
    <w:rsid w:val="00512577"/>
    <w:rsid w:val="005131D1"/>
    <w:rsid w:val="005132E6"/>
    <w:rsid w:val="0051386F"/>
    <w:rsid w:val="00513A05"/>
    <w:rsid w:val="00513A86"/>
    <w:rsid w:val="00513EE9"/>
    <w:rsid w:val="005146C7"/>
    <w:rsid w:val="00514776"/>
    <w:rsid w:val="005147A3"/>
    <w:rsid w:val="0051483C"/>
    <w:rsid w:val="00514BF1"/>
    <w:rsid w:val="00514CAE"/>
    <w:rsid w:val="00514D7E"/>
    <w:rsid w:val="00514D85"/>
    <w:rsid w:val="00514D88"/>
    <w:rsid w:val="00514EEF"/>
    <w:rsid w:val="00515038"/>
    <w:rsid w:val="005159AD"/>
    <w:rsid w:val="00515D19"/>
    <w:rsid w:val="00516034"/>
    <w:rsid w:val="0051617B"/>
    <w:rsid w:val="005162E4"/>
    <w:rsid w:val="00516564"/>
    <w:rsid w:val="00516752"/>
    <w:rsid w:val="00516BA2"/>
    <w:rsid w:val="005178EA"/>
    <w:rsid w:val="00517DF8"/>
    <w:rsid w:val="00517FA1"/>
    <w:rsid w:val="005202CE"/>
    <w:rsid w:val="00520466"/>
    <w:rsid w:val="00520976"/>
    <w:rsid w:val="00520992"/>
    <w:rsid w:val="00520E71"/>
    <w:rsid w:val="00521564"/>
    <w:rsid w:val="00522565"/>
    <w:rsid w:val="0052295B"/>
    <w:rsid w:val="00522FA9"/>
    <w:rsid w:val="005230DD"/>
    <w:rsid w:val="00523771"/>
    <w:rsid w:val="00523821"/>
    <w:rsid w:val="00523A80"/>
    <w:rsid w:val="00523FA6"/>
    <w:rsid w:val="0052449C"/>
    <w:rsid w:val="005244CE"/>
    <w:rsid w:val="0052478F"/>
    <w:rsid w:val="00524832"/>
    <w:rsid w:val="00524EDF"/>
    <w:rsid w:val="00525411"/>
    <w:rsid w:val="005254FB"/>
    <w:rsid w:val="00525621"/>
    <w:rsid w:val="00525A92"/>
    <w:rsid w:val="00525BED"/>
    <w:rsid w:val="00525E1F"/>
    <w:rsid w:val="00525F53"/>
    <w:rsid w:val="00526878"/>
    <w:rsid w:val="00526BE8"/>
    <w:rsid w:val="00526BFA"/>
    <w:rsid w:val="00526CB0"/>
    <w:rsid w:val="00526CF5"/>
    <w:rsid w:val="00526D20"/>
    <w:rsid w:val="0052749B"/>
    <w:rsid w:val="0053070D"/>
    <w:rsid w:val="005307B2"/>
    <w:rsid w:val="0053094A"/>
    <w:rsid w:val="005309CE"/>
    <w:rsid w:val="005313B5"/>
    <w:rsid w:val="00531434"/>
    <w:rsid w:val="0053180A"/>
    <w:rsid w:val="00531A39"/>
    <w:rsid w:val="00531BE0"/>
    <w:rsid w:val="00531DF4"/>
    <w:rsid w:val="00531F05"/>
    <w:rsid w:val="0053277B"/>
    <w:rsid w:val="005329C5"/>
    <w:rsid w:val="00532DBF"/>
    <w:rsid w:val="0053326D"/>
    <w:rsid w:val="00533393"/>
    <w:rsid w:val="005335F1"/>
    <w:rsid w:val="00533631"/>
    <w:rsid w:val="005336C4"/>
    <w:rsid w:val="00533761"/>
    <w:rsid w:val="00533A13"/>
    <w:rsid w:val="00533C23"/>
    <w:rsid w:val="00533E44"/>
    <w:rsid w:val="00534246"/>
    <w:rsid w:val="0053571D"/>
    <w:rsid w:val="0053578A"/>
    <w:rsid w:val="0053596D"/>
    <w:rsid w:val="0053640B"/>
    <w:rsid w:val="0053689A"/>
    <w:rsid w:val="005371AE"/>
    <w:rsid w:val="00537259"/>
    <w:rsid w:val="00537325"/>
    <w:rsid w:val="00537660"/>
    <w:rsid w:val="00537AE3"/>
    <w:rsid w:val="00537D6A"/>
    <w:rsid w:val="00537F5F"/>
    <w:rsid w:val="0054001B"/>
    <w:rsid w:val="00540138"/>
    <w:rsid w:val="005401EB"/>
    <w:rsid w:val="00540B35"/>
    <w:rsid w:val="00540CF8"/>
    <w:rsid w:val="00541271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3FB8"/>
    <w:rsid w:val="00544340"/>
    <w:rsid w:val="0054449F"/>
    <w:rsid w:val="0054477B"/>
    <w:rsid w:val="00544A0D"/>
    <w:rsid w:val="00545029"/>
    <w:rsid w:val="005456C4"/>
    <w:rsid w:val="0054597E"/>
    <w:rsid w:val="00545E8B"/>
    <w:rsid w:val="005460B5"/>
    <w:rsid w:val="005466F1"/>
    <w:rsid w:val="005467A1"/>
    <w:rsid w:val="005467FB"/>
    <w:rsid w:val="00546A3C"/>
    <w:rsid w:val="00546C5F"/>
    <w:rsid w:val="00546D4B"/>
    <w:rsid w:val="00546F31"/>
    <w:rsid w:val="00547003"/>
    <w:rsid w:val="00550040"/>
    <w:rsid w:val="00550297"/>
    <w:rsid w:val="0055031C"/>
    <w:rsid w:val="0055067F"/>
    <w:rsid w:val="0055092E"/>
    <w:rsid w:val="005509C8"/>
    <w:rsid w:val="00550EEF"/>
    <w:rsid w:val="005514F3"/>
    <w:rsid w:val="00551E25"/>
    <w:rsid w:val="0055218B"/>
    <w:rsid w:val="005522CA"/>
    <w:rsid w:val="0055263C"/>
    <w:rsid w:val="00552A8E"/>
    <w:rsid w:val="005534E5"/>
    <w:rsid w:val="00553844"/>
    <w:rsid w:val="00553992"/>
    <w:rsid w:val="00553D54"/>
    <w:rsid w:val="00555609"/>
    <w:rsid w:val="0055569F"/>
    <w:rsid w:val="00555718"/>
    <w:rsid w:val="00555AA1"/>
    <w:rsid w:val="00555AE4"/>
    <w:rsid w:val="00555C2B"/>
    <w:rsid w:val="005560F4"/>
    <w:rsid w:val="005561AE"/>
    <w:rsid w:val="00556804"/>
    <w:rsid w:val="0055693C"/>
    <w:rsid w:val="00556A9A"/>
    <w:rsid w:val="00556BF1"/>
    <w:rsid w:val="00557799"/>
    <w:rsid w:val="00557830"/>
    <w:rsid w:val="00557E47"/>
    <w:rsid w:val="00557EFA"/>
    <w:rsid w:val="00557F44"/>
    <w:rsid w:val="005602D5"/>
    <w:rsid w:val="005602E7"/>
    <w:rsid w:val="00560384"/>
    <w:rsid w:val="00560445"/>
    <w:rsid w:val="0056046D"/>
    <w:rsid w:val="00560711"/>
    <w:rsid w:val="00560E27"/>
    <w:rsid w:val="00561034"/>
    <w:rsid w:val="00561379"/>
    <w:rsid w:val="005616BB"/>
    <w:rsid w:val="005616EA"/>
    <w:rsid w:val="0056175A"/>
    <w:rsid w:val="00562498"/>
    <w:rsid w:val="0056392D"/>
    <w:rsid w:val="00563A8A"/>
    <w:rsid w:val="00563C9F"/>
    <w:rsid w:val="0056419F"/>
    <w:rsid w:val="00565278"/>
    <w:rsid w:val="00565361"/>
    <w:rsid w:val="00565398"/>
    <w:rsid w:val="005659EC"/>
    <w:rsid w:val="00565EF4"/>
    <w:rsid w:val="00566399"/>
    <w:rsid w:val="00566BE3"/>
    <w:rsid w:val="00566F30"/>
    <w:rsid w:val="00567017"/>
    <w:rsid w:val="005675BD"/>
    <w:rsid w:val="00567838"/>
    <w:rsid w:val="00567F40"/>
    <w:rsid w:val="005700DA"/>
    <w:rsid w:val="00570266"/>
    <w:rsid w:val="00570282"/>
    <w:rsid w:val="00570320"/>
    <w:rsid w:val="00570C48"/>
    <w:rsid w:val="00571C6F"/>
    <w:rsid w:val="0057230C"/>
    <w:rsid w:val="0057258E"/>
    <w:rsid w:val="00572611"/>
    <w:rsid w:val="00572796"/>
    <w:rsid w:val="00572B2F"/>
    <w:rsid w:val="00572B7A"/>
    <w:rsid w:val="00572BA9"/>
    <w:rsid w:val="00573299"/>
    <w:rsid w:val="0057329F"/>
    <w:rsid w:val="00573449"/>
    <w:rsid w:val="005735B9"/>
    <w:rsid w:val="00573653"/>
    <w:rsid w:val="005739D4"/>
    <w:rsid w:val="00573D9A"/>
    <w:rsid w:val="005756E5"/>
    <w:rsid w:val="00575E75"/>
    <w:rsid w:val="00575ECF"/>
    <w:rsid w:val="00576229"/>
    <w:rsid w:val="0057633B"/>
    <w:rsid w:val="005767E7"/>
    <w:rsid w:val="005769E7"/>
    <w:rsid w:val="00576B86"/>
    <w:rsid w:val="00576C72"/>
    <w:rsid w:val="00576E1F"/>
    <w:rsid w:val="00576E24"/>
    <w:rsid w:val="00576E47"/>
    <w:rsid w:val="00576F2D"/>
    <w:rsid w:val="0057739F"/>
    <w:rsid w:val="005776D5"/>
    <w:rsid w:val="005778A6"/>
    <w:rsid w:val="00577928"/>
    <w:rsid w:val="00577A93"/>
    <w:rsid w:val="0058000D"/>
    <w:rsid w:val="00580222"/>
    <w:rsid w:val="0058034F"/>
    <w:rsid w:val="005805A8"/>
    <w:rsid w:val="005805EE"/>
    <w:rsid w:val="0058069B"/>
    <w:rsid w:val="00580B72"/>
    <w:rsid w:val="00580F65"/>
    <w:rsid w:val="0058129F"/>
    <w:rsid w:val="00581BEF"/>
    <w:rsid w:val="00581C42"/>
    <w:rsid w:val="00581E78"/>
    <w:rsid w:val="00581F53"/>
    <w:rsid w:val="00581F7E"/>
    <w:rsid w:val="00582551"/>
    <w:rsid w:val="00582580"/>
    <w:rsid w:val="005826F3"/>
    <w:rsid w:val="00582C30"/>
    <w:rsid w:val="00582EEF"/>
    <w:rsid w:val="005831C3"/>
    <w:rsid w:val="00583373"/>
    <w:rsid w:val="00583590"/>
    <w:rsid w:val="0058390B"/>
    <w:rsid w:val="00583FD7"/>
    <w:rsid w:val="00584291"/>
    <w:rsid w:val="0058554A"/>
    <w:rsid w:val="00585974"/>
    <w:rsid w:val="005859E0"/>
    <w:rsid w:val="00585E6C"/>
    <w:rsid w:val="0058651E"/>
    <w:rsid w:val="00586C2E"/>
    <w:rsid w:val="00586D55"/>
    <w:rsid w:val="00586DA7"/>
    <w:rsid w:val="00586EEF"/>
    <w:rsid w:val="00586F07"/>
    <w:rsid w:val="00587293"/>
    <w:rsid w:val="005879D9"/>
    <w:rsid w:val="00587AEB"/>
    <w:rsid w:val="005900A1"/>
    <w:rsid w:val="00590478"/>
    <w:rsid w:val="00590D69"/>
    <w:rsid w:val="005911CD"/>
    <w:rsid w:val="00591320"/>
    <w:rsid w:val="00591359"/>
    <w:rsid w:val="005920EA"/>
    <w:rsid w:val="00592302"/>
    <w:rsid w:val="0059258E"/>
    <w:rsid w:val="005925D9"/>
    <w:rsid w:val="00592779"/>
    <w:rsid w:val="00592BAC"/>
    <w:rsid w:val="00592D54"/>
    <w:rsid w:val="00593059"/>
    <w:rsid w:val="005932DF"/>
    <w:rsid w:val="00593406"/>
    <w:rsid w:val="005938FA"/>
    <w:rsid w:val="00593D60"/>
    <w:rsid w:val="00593EE0"/>
    <w:rsid w:val="005940C0"/>
    <w:rsid w:val="005940EB"/>
    <w:rsid w:val="00594745"/>
    <w:rsid w:val="00594860"/>
    <w:rsid w:val="00594C44"/>
    <w:rsid w:val="00594C94"/>
    <w:rsid w:val="00594D32"/>
    <w:rsid w:val="005951ED"/>
    <w:rsid w:val="00595332"/>
    <w:rsid w:val="00595762"/>
    <w:rsid w:val="005959AB"/>
    <w:rsid w:val="00595C3D"/>
    <w:rsid w:val="00595CA6"/>
    <w:rsid w:val="005961AF"/>
    <w:rsid w:val="005963EA"/>
    <w:rsid w:val="00596507"/>
    <w:rsid w:val="0059678F"/>
    <w:rsid w:val="00596833"/>
    <w:rsid w:val="00596C0F"/>
    <w:rsid w:val="00596C6D"/>
    <w:rsid w:val="00596E52"/>
    <w:rsid w:val="005973C8"/>
    <w:rsid w:val="00597757"/>
    <w:rsid w:val="0059797C"/>
    <w:rsid w:val="005979ED"/>
    <w:rsid w:val="00597B6B"/>
    <w:rsid w:val="00597FD4"/>
    <w:rsid w:val="005A0850"/>
    <w:rsid w:val="005A0CE1"/>
    <w:rsid w:val="005A1071"/>
    <w:rsid w:val="005A1102"/>
    <w:rsid w:val="005A1C4E"/>
    <w:rsid w:val="005A1DEC"/>
    <w:rsid w:val="005A2018"/>
    <w:rsid w:val="005A23AE"/>
    <w:rsid w:val="005A24FA"/>
    <w:rsid w:val="005A2619"/>
    <w:rsid w:val="005A2FCC"/>
    <w:rsid w:val="005A3103"/>
    <w:rsid w:val="005A31BE"/>
    <w:rsid w:val="005A3656"/>
    <w:rsid w:val="005A36DC"/>
    <w:rsid w:val="005A37A4"/>
    <w:rsid w:val="005A3860"/>
    <w:rsid w:val="005A3EDF"/>
    <w:rsid w:val="005A3EEC"/>
    <w:rsid w:val="005A4273"/>
    <w:rsid w:val="005A4AC7"/>
    <w:rsid w:val="005A4C04"/>
    <w:rsid w:val="005A5242"/>
    <w:rsid w:val="005A554C"/>
    <w:rsid w:val="005A5601"/>
    <w:rsid w:val="005A5C3E"/>
    <w:rsid w:val="005A5D4C"/>
    <w:rsid w:val="005A5E8B"/>
    <w:rsid w:val="005A6531"/>
    <w:rsid w:val="005A68A2"/>
    <w:rsid w:val="005A6D96"/>
    <w:rsid w:val="005A734A"/>
    <w:rsid w:val="005A7453"/>
    <w:rsid w:val="005A7B5A"/>
    <w:rsid w:val="005A7DB8"/>
    <w:rsid w:val="005A7E65"/>
    <w:rsid w:val="005B0BF5"/>
    <w:rsid w:val="005B0D96"/>
    <w:rsid w:val="005B1206"/>
    <w:rsid w:val="005B1390"/>
    <w:rsid w:val="005B17E1"/>
    <w:rsid w:val="005B1922"/>
    <w:rsid w:val="005B1A62"/>
    <w:rsid w:val="005B245D"/>
    <w:rsid w:val="005B2BDE"/>
    <w:rsid w:val="005B31F9"/>
    <w:rsid w:val="005B32A7"/>
    <w:rsid w:val="005B370C"/>
    <w:rsid w:val="005B3E7D"/>
    <w:rsid w:val="005B407E"/>
    <w:rsid w:val="005B4514"/>
    <w:rsid w:val="005B4D61"/>
    <w:rsid w:val="005B53BE"/>
    <w:rsid w:val="005B5D3C"/>
    <w:rsid w:val="005B6321"/>
    <w:rsid w:val="005B63A7"/>
    <w:rsid w:val="005B6912"/>
    <w:rsid w:val="005B71E2"/>
    <w:rsid w:val="005B73F5"/>
    <w:rsid w:val="005B7475"/>
    <w:rsid w:val="005B7509"/>
    <w:rsid w:val="005B752E"/>
    <w:rsid w:val="005C027C"/>
    <w:rsid w:val="005C0429"/>
    <w:rsid w:val="005C0441"/>
    <w:rsid w:val="005C04D3"/>
    <w:rsid w:val="005C1234"/>
    <w:rsid w:val="005C162B"/>
    <w:rsid w:val="005C18ED"/>
    <w:rsid w:val="005C1BDC"/>
    <w:rsid w:val="005C1F01"/>
    <w:rsid w:val="005C2135"/>
    <w:rsid w:val="005C215A"/>
    <w:rsid w:val="005C21AE"/>
    <w:rsid w:val="005C2310"/>
    <w:rsid w:val="005C23BD"/>
    <w:rsid w:val="005C2440"/>
    <w:rsid w:val="005C2C28"/>
    <w:rsid w:val="005C31B6"/>
    <w:rsid w:val="005C3B99"/>
    <w:rsid w:val="005C3E78"/>
    <w:rsid w:val="005C4391"/>
    <w:rsid w:val="005C443F"/>
    <w:rsid w:val="005C471F"/>
    <w:rsid w:val="005C48E4"/>
    <w:rsid w:val="005C492C"/>
    <w:rsid w:val="005C4C31"/>
    <w:rsid w:val="005C4EAC"/>
    <w:rsid w:val="005C521C"/>
    <w:rsid w:val="005C5317"/>
    <w:rsid w:val="005C548E"/>
    <w:rsid w:val="005C5BF2"/>
    <w:rsid w:val="005C5D2A"/>
    <w:rsid w:val="005C5D78"/>
    <w:rsid w:val="005C6367"/>
    <w:rsid w:val="005C63AB"/>
    <w:rsid w:val="005C646B"/>
    <w:rsid w:val="005C6608"/>
    <w:rsid w:val="005C6E40"/>
    <w:rsid w:val="005C711F"/>
    <w:rsid w:val="005C720F"/>
    <w:rsid w:val="005C7D52"/>
    <w:rsid w:val="005C7D60"/>
    <w:rsid w:val="005C7E85"/>
    <w:rsid w:val="005C7F0F"/>
    <w:rsid w:val="005D0388"/>
    <w:rsid w:val="005D0474"/>
    <w:rsid w:val="005D0490"/>
    <w:rsid w:val="005D0C4D"/>
    <w:rsid w:val="005D0E39"/>
    <w:rsid w:val="005D109B"/>
    <w:rsid w:val="005D10BF"/>
    <w:rsid w:val="005D1238"/>
    <w:rsid w:val="005D1629"/>
    <w:rsid w:val="005D166C"/>
    <w:rsid w:val="005D1824"/>
    <w:rsid w:val="005D220D"/>
    <w:rsid w:val="005D246A"/>
    <w:rsid w:val="005D2AD7"/>
    <w:rsid w:val="005D2D61"/>
    <w:rsid w:val="005D2F2C"/>
    <w:rsid w:val="005D34DF"/>
    <w:rsid w:val="005D3689"/>
    <w:rsid w:val="005D3704"/>
    <w:rsid w:val="005D385A"/>
    <w:rsid w:val="005D3AE3"/>
    <w:rsid w:val="005D40B6"/>
    <w:rsid w:val="005D4282"/>
    <w:rsid w:val="005D4653"/>
    <w:rsid w:val="005D47C2"/>
    <w:rsid w:val="005D48FE"/>
    <w:rsid w:val="005D4BD6"/>
    <w:rsid w:val="005D51CD"/>
    <w:rsid w:val="005D532C"/>
    <w:rsid w:val="005D53C6"/>
    <w:rsid w:val="005D60B9"/>
    <w:rsid w:val="005D64A0"/>
    <w:rsid w:val="005D65BB"/>
    <w:rsid w:val="005D66C9"/>
    <w:rsid w:val="005D676E"/>
    <w:rsid w:val="005D6A90"/>
    <w:rsid w:val="005D6CCA"/>
    <w:rsid w:val="005D6E77"/>
    <w:rsid w:val="005D7126"/>
    <w:rsid w:val="005D74F9"/>
    <w:rsid w:val="005D7AF6"/>
    <w:rsid w:val="005D7EEA"/>
    <w:rsid w:val="005E07C0"/>
    <w:rsid w:val="005E0A88"/>
    <w:rsid w:val="005E0AE7"/>
    <w:rsid w:val="005E0AFC"/>
    <w:rsid w:val="005E105A"/>
    <w:rsid w:val="005E1352"/>
    <w:rsid w:val="005E1356"/>
    <w:rsid w:val="005E17FF"/>
    <w:rsid w:val="005E1C81"/>
    <w:rsid w:val="005E1E7A"/>
    <w:rsid w:val="005E24F0"/>
    <w:rsid w:val="005E2B3F"/>
    <w:rsid w:val="005E2E9B"/>
    <w:rsid w:val="005E2F87"/>
    <w:rsid w:val="005E30EE"/>
    <w:rsid w:val="005E3146"/>
    <w:rsid w:val="005E362A"/>
    <w:rsid w:val="005E4566"/>
    <w:rsid w:val="005E4ADB"/>
    <w:rsid w:val="005E4B27"/>
    <w:rsid w:val="005E52D7"/>
    <w:rsid w:val="005E53BC"/>
    <w:rsid w:val="005E5732"/>
    <w:rsid w:val="005E5A9C"/>
    <w:rsid w:val="005E5AC2"/>
    <w:rsid w:val="005E5FBA"/>
    <w:rsid w:val="005E63EF"/>
    <w:rsid w:val="005E6D1F"/>
    <w:rsid w:val="005E7051"/>
    <w:rsid w:val="005E721F"/>
    <w:rsid w:val="005E734A"/>
    <w:rsid w:val="005E7BC9"/>
    <w:rsid w:val="005E7C1D"/>
    <w:rsid w:val="005F0256"/>
    <w:rsid w:val="005F025E"/>
    <w:rsid w:val="005F0A9E"/>
    <w:rsid w:val="005F0EBD"/>
    <w:rsid w:val="005F1064"/>
    <w:rsid w:val="005F1236"/>
    <w:rsid w:val="005F14AA"/>
    <w:rsid w:val="005F1845"/>
    <w:rsid w:val="005F1CE4"/>
    <w:rsid w:val="005F26C3"/>
    <w:rsid w:val="005F3AFE"/>
    <w:rsid w:val="005F3D05"/>
    <w:rsid w:val="005F40C3"/>
    <w:rsid w:val="005F473C"/>
    <w:rsid w:val="005F4AE3"/>
    <w:rsid w:val="005F5557"/>
    <w:rsid w:val="005F59ED"/>
    <w:rsid w:val="005F59FB"/>
    <w:rsid w:val="005F5F88"/>
    <w:rsid w:val="005F6554"/>
    <w:rsid w:val="005F6C03"/>
    <w:rsid w:val="005F6EE0"/>
    <w:rsid w:val="005F727F"/>
    <w:rsid w:val="005F75E9"/>
    <w:rsid w:val="005F7B11"/>
    <w:rsid w:val="00600225"/>
    <w:rsid w:val="00600672"/>
    <w:rsid w:val="00600BBD"/>
    <w:rsid w:val="00600D18"/>
    <w:rsid w:val="00600E67"/>
    <w:rsid w:val="00601138"/>
    <w:rsid w:val="006011BB"/>
    <w:rsid w:val="00601212"/>
    <w:rsid w:val="00601444"/>
    <w:rsid w:val="00601FED"/>
    <w:rsid w:val="00602204"/>
    <w:rsid w:val="00602595"/>
    <w:rsid w:val="00602EDA"/>
    <w:rsid w:val="006030D0"/>
    <w:rsid w:val="006034AB"/>
    <w:rsid w:val="00603F88"/>
    <w:rsid w:val="00604049"/>
    <w:rsid w:val="00604489"/>
    <w:rsid w:val="00604726"/>
    <w:rsid w:val="00604822"/>
    <w:rsid w:val="00604913"/>
    <w:rsid w:val="00604B69"/>
    <w:rsid w:val="00604C31"/>
    <w:rsid w:val="0060560D"/>
    <w:rsid w:val="00605909"/>
    <w:rsid w:val="00605ECE"/>
    <w:rsid w:val="00606056"/>
    <w:rsid w:val="006060CD"/>
    <w:rsid w:val="006068A1"/>
    <w:rsid w:val="00606951"/>
    <w:rsid w:val="00606B60"/>
    <w:rsid w:val="00606C88"/>
    <w:rsid w:val="00606F39"/>
    <w:rsid w:val="00607061"/>
    <w:rsid w:val="00607619"/>
    <w:rsid w:val="00607657"/>
    <w:rsid w:val="0060768E"/>
    <w:rsid w:val="00607A2B"/>
    <w:rsid w:val="00607C31"/>
    <w:rsid w:val="00607C4B"/>
    <w:rsid w:val="00607F82"/>
    <w:rsid w:val="006103D4"/>
    <w:rsid w:val="00610B40"/>
    <w:rsid w:val="00610B8B"/>
    <w:rsid w:val="006117E4"/>
    <w:rsid w:val="00611835"/>
    <w:rsid w:val="00611A24"/>
    <w:rsid w:val="00612463"/>
    <w:rsid w:val="00612D9B"/>
    <w:rsid w:val="006131FE"/>
    <w:rsid w:val="00613202"/>
    <w:rsid w:val="00613A42"/>
    <w:rsid w:val="00613DFB"/>
    <w:rsid w:val="00613E2A"/>
    <w:rsid w:val="00614405"/>
    <w:rsid w:val="00614AD5"/>
    <w:rsid w:val="00614F36"/>
    <w:rsid w:val="00614F92"/>
    <w:rsid w:val="00615AE1"/>
    <w:rsid w:val="00615BA1"/>
    <w:rsid w:val="0061630F"/>
    <w:rsid w:val="006167B2"/>
    <w:rsid w:val="00616D4F"/>
    <w:rsid w:val="00616F95"/>
    <w:rsid w:val="00617302"/>
    <w:rsid w:val="00617352"/>
    <w:rsid w:val="006174BC"/>
    <w:rsid w:val="00617686"/>
    <w:rsid w:val="00620195"/>
    <w:rsid w:val="006202B3"/>
    <w:rsid w:val="00620589"/>
    <w:rsid w:val="00620899"/>
    <w:rsid w:val="0062116A"/>
    <w:rsid w:val="00621B12"/>
    <w:rsid w:val="0062233D"/>
    <w:rsid w:val="006225BB"/>
    <w:rsid w:val="00622614"/>
    <w:rsid w:val="00622699"/>
    <w:rsid w:val="006226A2"/>
    <w:rsid w:val="00622FA6"/>
    <w:rsid w:val="00622FF7"/>
    <w:rsid w:val="00623082"/>
    <w:rsid w:val="0062327F"/>
    <w:rsid w:val="00623A3B"/>
    <w:rsid w:val="00623B2F"/>
    <w:rsid w:val="006247B6"/>
    <w:rsid w:val="00624C58"/>
    <w:rsid w:val="00624EA0"/>
    <w:rsid w:val="00625143"/>
    <w:rsid w:val="00625B28"/>
    <w:rsid w:val="00626341"/>
    <w:rsid w:val="006264CF"/>
    <w:rsid w:val="00630078"/>
    <w:rsid w:val="00630507"/>
    <w:rsid w:val="00630529"/>
    <w:rsid w:val="00630BC7"/>
    <w:rsid w:val="00630DB5"/>
    <w:rsid w:val="006310B1"/>
    <w:rsid w:val="00631410"/>
    <w:rsid w:val="006333FD"/>
    <w:rsid w:val="0063381F"/>
    <w:rsid w:val="00633F32"/>
    <w:rsid w:val="0063413A"/>
    <w:rsid w:val="00634330"/>
    <w:rsid w:val="006346FD"/>
    <w:rsid w:val="00634A4E"/>
    <w:rsid w:val="00635170"/>
    <w:rsid w:val="00635171"/>
    <w:rsid w:val="00635737"/>
    <w:rsid w:val="00635926"/>
    <w:rsid w:val="00635ACB"/>
    <w:rsid w:val="00635CC2"/>
    <w:rsid w:val="006367D5"/>
    <w:rsid w:val="00636AA5"/>
    <w:rsid w:val="00636F68"/>
    <w:rsid w:val="0063702F"/>
    <w:rsid w:val="006373DD"/>
    <w:rsid w:val="00637503"/>
    <w:rsid w:val="00637C5B"/>
    <w:rsid w:val="00637D2D"/>
    <w:rsid w:val="00637F9C"/>
    <w:rsid w:val="00640BB7"/>
    <w:rsid w:val="00640D54"/>
    <w:rsid w:val="00641796"/>
    <w:rsid w:val="00641D33"/>
    <w:rsid w:val="00641E1A"/>
    <w:rsid w:val="0064265D"/>
    <w:rsid w:val="0064296C"/>
    <w:rsid w:val="0064298F"/>
    <w:rsid w:val="00642AA3"/>
    <w:rsid w:val="00642AA5"/>
    <w:rsid w:val="00642B29"/>
    <w:rsid w:val="0064345F"/>
    <w:rsid w:val="006435F5"/>
    <w:rsid w:val="00643730"/>
    <w:rsid w:val="0064380D"/>
    <w:rsid w:val="00643BD4"/>
    <w:rsid w:val="00643EFE"/>
    <w:rsid w:val="006443B7"/>
    <w:rsid w:val="006443BC"/>
    <w:rsid w:val="006450FE"/>
    <w:rsid w:val="006450FF"/>
    <w:rsid w:val="00645446"/>
    <w:rsid w:val="00645AB3"/>
    <w:rsid w:val="00645E44"/>
    <w:rsid w:val="00646A52"/>
    <w:rsid w:val="00646B66"/>
    <w:rsid w:val="00647596"/>
    <w:rsid w:val="006505C6"/>
    <w:rsid w:val="0065157E"/>
    <w:rsid w:val="006518AD"/>
    <w:rsid w:val="00651B89"/>
    <w:rsid w:val="00651DD7"/>
    <w:rsid w:val="0065276B"/>
    <w:rsid w:val="006527AD"/>
    <w:rsid w:val="006527F1"/>
    <w:rsid w:val="00652E00"/>
    <w:rsid w:val="006531A3"/>
    <w:rsid w:val="006540F8"/>
    <w:rsid w:val="0065450E"/>
    <w:rsid w:val="00654590"/>
    <w:rsid w:val="0065481F"/>
    <w:rsid w:val="00654C82"/>
    <w:rsid w:val="00654CF7"/>
    <w:rsid w:val="0065502F"/>
    <w:rsid w:val="00655724"/>
    <w:rsid w:val="00655A90"/>
    <w:rsid w:val="00655B3F"/>
    <w:rsid w:val="006566FA"/>
    <w:rsid w:val="00656D7B"/>
    <w:rsid w:val="00656E01"/>
    <w:rsid w:val="00656F1E"/>
    <w:rsid w:val="00657773"/>
    <w:rsid w:val="00657928"/>
    <w:rsid w:val="00657982"/>
    <w:rsid w:val="006602C1"/>
    <w:rsid w:val="0066067A"/>
    <w:rsid w:val="00661157"/>
    <w:rsid w:val="006615A1"/>
    <w:rsid w:val="006619C2"/>
    <w:rsid w:val="00661E58"/>
    <w:rsid w:val="00662036"/>
    <w:rsid w:val="00662497"/>
    <w:rsid w:val="00662FB8"/>
    <w:rsid w:val="0066317D"/>
    <w:rsid w:val="006631D6"/>
    <w:rsid w:val="006632A7"/>
    <w:rsid w:val="0066335F"/>
    <w:rsid w:val="00663650"/>
    <w:rsid w:val="0066381F"/>
    <w:rsid w:val="00663820"/>
    <w:rsid w:val="00663881"/>
    <w:rsid w:val="00663DEB"/>
    <w:rsid w:val="00664174"/>
    <w:rsid w:val="00664999"/>
    <w:rsid w:val="00664A47"/>
    <w:rsid w:val="00664BC8"/>
    <w:rsid w:val="00665545"/>
    <w:rsid w:val="00665BE0"/>
    <w:rsid w:val="00665CC7"/>
    <w:rsid w:val="00665EB9"/>
    <w:rsid w:val="00665ED4"/>
    <w:rsid w:val="006664C6"/>
    <w:rsid w:val="0066687C"/>
    <w:rsid w:val="00666D6B"/>
    <w:rsid w:val="00667205"/>
    <w:rsid w:val="006673BF"/>
    <w:rsid w:val="00667731"/>
    <w:rsid w:val="0066788A"/>
    <w:rsid w:val="00670179"/>
    <w:rsid w:val="00670265"/>
    <w:rsid w:val="0067035C"/>
    <w:rsid w:val="006704E3"/>
    <w:rsid w:val="00670762"/>
    <w:rsid w:val="00670A25"/>
    <w:rsid w:val="00670BB8"/>
    <w:rsid w:val="00670C1C"/>
    <w:rsid w:val="00670D39"/>
    <w:rsid w:val="00671066"/>
    <w:rsid w:val="00671377"/>
    <w:rsid w:val="00671549"/>
    <w:rsid w:val="006716B8"/>
    <w:rsid w:val="00672653"/>
    <w:rsid w:val="00672A50"/>
    <w:rsid w:val="00673249"/>
    <w:rsid w:val="0067329D"/>
    <w:rsid w:val="00673805"/>
    <w:rsid w:val="00674385"/>
    <w:rsid w:val="0067487D"/>
    <w:rsid w:val="006749DA"/>
    <w:rsid w:val="00674F63"/>
    <w:rsid w:val="00675231"/>
    <w:rsid w:val="00675D00"/>
    <w:rsid w:val="006761B8"/>
    <w:rsid w:val="006762A0"/>
    <w:rsid w:val="006765B0"/>
    <w:rsid w:val="00676C7B"/>
    <w:rsid w:val="00676D79"/>
    <w:rsid w:val="00676E38"/>
    <w:rsid w:val="0067769D"/>
    <w:rsid w:val="00677F22"/>
    <w:rsid w:val="006802B9"/>
    <w:rsid w:val="0068037B"/>
    <w:rsid w:val="0068041B"/>
    <w:rsid w:val="006805BB"/>
    <w:rsid w:val="00680648"/>
    <w:rsid w:val="00680CA3"/>
    <w:rsid w:val="00680E1B"/>
    <w:rsid w:val="006819DC"/>
    <w:rsid w:val="00681A91"/>
    <w:rsid w:val="00681D95"/>
    <w:rsid w:val="00681DAD"/>
    <w:rsid w:val="00682149"/>
    <w:rsid w:val="00682352"/>
    <w:rsid w:val="00682DA9"/>
    <w:rsid w:val="00683821"/>
    <w:rsid w:val="00683A96"/>
    <w:rsid w:val="00683CB6"/>
    <w:rsid w:val="006841D3"/>
    <w:rsid w:val="006847C5"/>
    <w:rsid w:val="00684C56"/>
    <w:rsid w:val="00684CB1"/>
    <w:rsid w:val="00684D93"/>
    <w:rsid w:val="00685444"/>
    <w:rsid w:val="006854FF"/>
    <w:rsid w:val="00685818"/>
    <w:rsid w:val="00685C0F"/>
    <w:rsid w:val="0068608C"/>
    <w:rsid w:val="0068691D"/>
    <w:rsid w:val="00686E53"/>
    <w:rsid w:val="006873EE"/>
    <w:rsid w:val="006874AD"/>
    <w:rsid w:val="006876E8"/>
    <w:rsid w:val="00687E3D"/>
    <w:rsid w:val="00690174"/>
    <w:rsid w:val="0069020D"/>
    <w:rsid w:val="0069066E"/>
    <w:rsid w:val="006906B0"/>
    <w:rsid w:val="00691959"/>
    <w:rsid w:val="00691B2F"/>
    <w:rsid w:val="00691C34"/>
    <w:rsid w:val="00691CFA"/>
    <w:rsid w:val="006926DC"/>
    <w:rsid w:val="00692EEF"/>
    <w:rsid w:val="0069310D"/>
    <w:rsid w:val="00693885"/>
    <w:rsid w:val="00693933"/>
    <w:rsid w:val="00693BA5"/>
    <w:rsid w:val="00693F40"/>
    <w:rsid w:val="00694197"/>
    <w:rsid w:val="00694B2D"/>
    <w:rsid w:val="00694B8F"/>
    <w:rsid w:val="00694D2E"/>
    <w:rsid w:val="00694D61"/>
    <w:rsid w:val="006958CA"/>
    <w:rsid w:val="006959E1"/>
    <w:rsid w:val="00695D83"/>
    <w:rsid w:val="00696B23"/>
    <w:rsid w:val="00696D40"/>
    <w:rsid w:val="00696DF0"/>
    <w:rsid w:val="006972E5"/>
    <w:rsid w:val="00697997"/>
    <w:rsid w:val="00697D07"/>
    <w:rsid w:val="006A0681"/>
    <w:rsid w:val="006A0708"/>
    <w:rsid w:val="006A0A47"/>
    <w:rsid w:val="006A0D6C"/>
    <w:rsid w:val="006A0F87"/>
    <w:rsid w:val="006A101F"/>
    <w:rsid w:val="006A1034"/>
    <w:rsid w:val="006A11E6"/>
    <w:rsid w:val="006A1536"/>
    <w:rsid w:val="006A1828"/>
    <w:rsid w:val="006A1A23"/>
    <w:rsid w:val="006A1FAC"/>
    <w:rsid w:val="006A23B0"/>
    <w:rsid w:val="006A2408"/>
    <w:rsid w:val="006A25BE"/>
    <w:rsid w:val="006A2AE5"/>
    <w:rsid w:val="006A3517"/>
    <w:rsid w:val="006A4065"/>
    <w:rsid w:val="006A431E"/>
    <w:rsid w:val="006A458D"/>
    <w:rsid w:val="006A4836"/>
    <w:rsid w:val="006A4904"/>
    <w:rsid w:val="006A4D21"/>
    <w:rsid w:val="006A4EB7"/>
    <w:rsid w:val="006A5001"/>
    <w:rsid w:val="006A50C1"/>
    <w:rsid w:val="006A5300"/>
    <w:rsid w:val="006A546F"/>
    <w:rsid w:val="006A562C"/>
    <w:rsid w:val="006A59B4"/>
    <w:rsid w:val="006A5BB8"/>
    <w:rsid w:val="006A5BE4"/>
    <w:rsid w:val="006A6177"/>
    <w:rsid w:val="006A6373"/>
    <w:rsid w:val="006A664E"/>
    <w:rsid w:val="006A67C4"/>
    <w:rsid w:val="006A6890"/>
    <w:rsid w:val="006A6CF3"/>
    <w:rsid w:val="006A6D4C"/>
    <w:rsid w:val="006A7432"/>
    <w:rsid w:val="006B00B6"/>
    <w:rsid w:val="006B0451"/>
    <w:rsid w:val="006B0991"/>
    <w:rsid w:val="006B0B65"/>
    <w:rsid w:val="006B1232"/>
    <w:rsid w:val="006B183F"/>
    <w:rsid w:val="006B2043"/>
    <w:rsid w:val="006B20FB"/>
    <w:rsid w:val="006B2275"/>
    <w:rsid w:val="006B2B83"/>
    <w:rsid w:val="006B30A1"/>
    <w:rsid w:val="006B30D3"/>
    <w:rsid w:val="006B312A"/>
    <w:rsid w:val="006B326F"/>
    <w:rsid w:val="006B354D"/>
    <w:rsid w:val="006B3672"/>
    <w:rsid w:val="006B3C03"/>
    <w:rsid w:val="006B3E73"/>
    <w:rsid w:val="006B3F38"/>
    <w:rsid w:val="006B5F5E"/>
    <w:rsid w:val="006B67AC"/>
    <w:rsid w:val="006B6A55"/>
    <w:rsid w:val="006B6B46"/>
    <w:rsid w:val="006B72E3"/>
    <w:rsid w:val="006B72EB"/>
    <w:rsid w:val="006B795C"/>
    <w:rsid w:val="006C07E3"/>
    <w:rsid w:val="006C08DC"/>
    <w:rsid w:val="006C108D"/>
    <w:rsid w:val="006C147F"/>
    <w:rsid w:val="006C1763"/>
    <w:rsid w:val="006C1775"/>
    <w:rsid w:val="006C1CA3"/>
    <w:rsid w:val="006C1EA9"/>
    <w:rsid w:val="006C2179"/>
    <w:rsid w:val="006C2327"/>
    <w:rsid w:val="006C24D9"/>
    <w:rsid w:val="006C26EC"/>
    <w:rsid w:val="006C3426"/>
    <w:rsid w:val="006C35A9"/>
    <w:rsid w:val="006C3DBB"/>
    <w:rsid w:val="006C3F28"/>
    <w:rsid w:val="006C4733"/>
    <w:rsid w:val="006C49A1"/>
    <w:rsid w:val="006C4FFA"/>
    <w:rsid w:val="006C5096"/>
    <w:rsid w:val="006C60C7"/>
    <w:rsid w:val="006C6272"/>
    <w:rsid w:val="006C6595"/>
    <w:rsid w:val="006C6721"/>
    <w:rsid w:val="006C6820"/>
    <w:rsid w:val="006C68E8"/>
    <w:rsid w:val="006C69DF"/>
    <w:rsid w:val="006C69F2"/>
    <w:rsid w:val="006C6C70"/>
    <w:rsid w:val="006C6D6D"/>
    <w:rsid w:val="006C7046"/>
    <w:rsid w:val="006C72BA"/>
    <w:rsid w:val="006C7691"/>
    <w:rsid w:val="006C7FA5"/>
    <w:rsid w:val="006D0021"/>
    <w:rsid w:val="006D0182"/>
    <w:rsid w:val="006D030C"/>
    <w:rsid w:val="006D05D5"/>
    <w:rsid w:val="006D07BE"/>
    <w:rsid w:val="006D08CE"/>
    <w:rsid w:val="006D10CE"/>
    <w:rsid w:val="006D123B"/>
    <w:rsid w:val="006D1770"/>
    <w:rsid w:val="006D2302"/>
    <w:rsid w:val="006D2A02"/>
    <w:rsid w:val="006D2AD6"/>
    <w:rsid w:val="006D2D62"/>
    <w:rsid w:val="006D2D80"/>
    <w:rsid w:val="006D3093"/>
    <w:rsid w:val="006D31E2"/>
    <w:rsid w:val="006D338E"/>
    <w:rsid w:val="006D3F59"/>
    <w:rsid w:val="006D40F4"/>
    <w:rsid w:val="006D42BB"/>
    <w:rsid w:val="006D44F7"/>
    <w:rsid w:val="006D488F"/>
    <w:rsid w:val="006D493D"/>
    <w:rsid w:val="006D4E38"/>
    <w:rsid w:val="006D599B"/>
    <w:rsid w:val="006D6B7B"/>
    <w:rsid w:val="006D6C75"/>
    <w:rsid w:val="006D7262"/>
    <w:rsid w:val="006D7796"/>
    <w:rsid w:val="006D782B"/>
    <w:rsid w:val="006D7E9B"/>
    <w:rsid w:val="006E00BB"/>
    <w:rsid w:val="006E0529"/>
    <w:rsid w:val="006E0846"/>
    <w:rsid w:val="006E105F"/>
    <w:rsid w:val="006E1170"/>
    <w:rsid w:val="006E11AE"/>
    <w:rsid w:val="006E15A8"/>
    <w:rsid w:val="006E1F4D"/>
    <w:rsid w:val="006E21CC"/>
    <w:rsid w:val="006E224C"/>
    <w:rsid w:val="006E2481"/>
    <w:rsid w:val="006E271A"/>
    <w:rsid w:val="006E2781"/>
    <w:rsid w:val="006E27A0"/>
    <w:rsid w:val="006E2E44"/>
    <w:rsid w:val="006E3024"/>
    <w:rsid w:val="006E33EB"/>
    <w:rsid w:val="006E3887"/>
    <w:rsid w:val="006E4799"/>
    <w:rsid w:val="006E4A8A"/>
    <w:rsid w:val="006E4BF2"/>
    <w:rsid w:val="006E4E7F"/>
    <w:rsid w:val="006E55EC"/>
    <w:rsid w:val="006E569C"/>
    <w:rsid w:val="006E57C8"/>
    <w:rsid w:val="006E5A28"/>
    <w:rsid w:val="006E62BE"/>
    <w:rsid w:val="006E62C5"/>
    <w:rsid w:val="006E6F8A"/>
    <w:rsid w:val="006E7920"/>
    <w:rsid w:val="006E7949"/>
    <w:rsid w:val="006E7C4B"/>
    <w:rsid w:val="006F001C"/>
    <w:rsid w:val="006F06F8"/>
    <w:rsid w:val="006F0B97"/>
    <w:rsid w:val="006F0C8F"/>
    <w:rsid w:val="006F0F54"/>
    <w:rsid w:val="006F13B9"/>
    <w:rsid w:val="006F198E"/>
    <w:rsid w:val="006F2514"/>
    <w:rsid w:val="006F2A58"/>
    <w:rsid w:val="006F2D80"/>
    <w:rsid w:val="006F2E9D"/>
    <w:rsid w:val="006F3B41"/>
    <w:rsid w:val="006F3B5C"/>
    <w:rsid w:val="006F3B5D"/>
    <w:rsid w:val="006F40B2"/>
    <w:rsid w:val="006F44AF"/>
    <w:rsid w:val="006F453C"/>
    <w:rsid w:val="006F4623"/>
    <w:rsid w:val="006F5961"/>
    <w:rsid w:val="006F5F6C"/>
    <w:rsid w:val="006F6885"/>
    <w:rsid w:val="006F708D"/>
    <w:rsid w:val="006F73C8"/>
    <w:rsid w:val="006F78FF"/>
    <w:rsid w:val="006F7B62"/>
    <w:rsid w:val="006F7D0B"/>
    <w:rsid w:val="006F7D0E"/>
    <w:rsid w:val="006F7E34"/>
    <w:rsid w:val="00701343"/>
    <w:rsid w:val="007015FE"/>
    <w:rsid w:val="00701E56"/>
    <w:rsid w:val="00702074"/>
    <w:rsid w:val="007024E1"/>
    <w:rsid w:val="00702703"/>
    <w:rsid w:val="0070280E"/>
    <w:rsid w:val="00703076"/>
    <w:rsid w:val="0070328B"/>
    <w:rsid w:val="007045F3"/>
    <w:rsid w:val="00704670"/>
    <w:rsid w:val="007047B0"/>
    <w:rsid w:val="007054F8"/>
    <w:rsid w:val="007055E1"/>
    <w:rsid w:val="00705E2B"/>
    <w:rsid w:val="00705EE4"/>
    <w:rsid w:val="0070650B"/>
    <w:rsid w:val="00706883"/>
    <w:rsid w:val="007069A8"/>
    <w:rsid w:val="00706B58"/>
    <w:rsid w:val="00707505"/>
    <w:rsid w:val="00707DEA"/>
    <w:rsid w:val="00707E55"/>
    <w:rsid w:val="007107CC"/>
    <w:rsid w:val="0071081B"/>
    <w:rsid w:val="00710BB2"/>
    <w:rsid w:val="00710EA1"/>
    <w:rsid w:val="00710EAC"/>
    <w:rsid w:val="00711008"/>
    <w:rsid w:val="00711316"/>
    <w:rsid w:val="00711EE6"/>
    <w:rsid w:val="00712020"/>
    <w:rsid w:val="007121B6"/>
    <w:rsid w:val="007127C1"/>
    <w:rsid w:val="00712D11"/>
    <w:rsid w:val="00712D2A"/>
    <w:rsid w:val="00712E75"/>
    <w:rsid w:val="0071302B"/>
    <w:rsid w:val="007131F6"/>
    <w:rsid w:val="007132F9"/>
    <w:rsid w:val="00713BEE"/>
    <w:rsid w:val="00713D58"/>
    <w:rsid w:val="00713F16"/>
    <w:rsid w:val="007142C7"/>
    <w:rsid w:val="007143E5"/>
    <w:rsid w:val="007148B3"/>
    <w:rsid w:val="0071494E"/>
    <w:rsid w:val="00714AF0"/>
    <w:rsid w:val="00715056"/>
    <w:rsid w:val="0071508E"/>
    <w:rsid w:val="007155C3"/>
    <w:rsid w:val="00715A29"/>
    <w:rsid w:val="00716052"/>
    <w:rsid w:val="0071654D"/>
    <w:rsid w:val="00716E36"/>
    <w:rsid w:val="007179F7"/>
    <w:rsid w:val="00717AF7"/>
    <w:rsid w:val="00717C8E"/>
    <w:rsid w:val="00720032"/>
    <w:rsid w:val="00720732"/>
    <w:rsid w:val="00720B23"/>
    <w:rsid w:val="00720D48"/>
    <w:rsid w:val="00721025"/>
    <w:rsid w:val="00721908"/>
    <w:rsid w:val="0072192A"/>
    <w:rsid w:val="00721B18"/>
    <w:rsid w:val="00721FC2"/>
    <w:rsid w:val="0072292C"/>
    <w:rsid w:val="00722FC3"/>
    <w:rsid w:val="00722FD2"/>
    <w:rsid w:val="007239C7"/>
    <w:rsid w:val="00723C47"/>
    <w:rsid w:val="00724038"/>
    <w:rsid w:val="007241BE"/>
    <w:rsid w:val="0072461D"/>
    <w:rsid w:val="00724720"/>
    <w:rsid w:val="007248B6"/>
    <w:rsid w:val="00724B3B"/>
    <w:rsid w:val="00724E68"/>
    <w:rsid w:val="00724FD2"/>
    <w:rsid w:val="007250E3"/>
    <w:rsid w:val="00725148"/>
    <w:rsid w:val="007251D9"/>
    <w:rsid w:val="00725206"/>
    <w:rsid w:val="00725548"/>
    <w:rsid w:val="007265D2"/>
    <w:rsid w:val="0072663E"/>
    <w:rsid w:val="00726F5F"/>
    <w:rsid w:val="00727073"/>
    <w:rsid w:val="007279E5"/>
    <w:rsid w:val="0073013A"/>
    <w:rsid w:val="007303BA"/>
    <w:rsid w:val="007303C0"/>
    <w:rsid w:val="00730594"/>
    <w:rsid w:val="00731095"/>
    <w:rsid w:val="00731221"/>
    <w:rsid w:val="00731D02"/>
    <w:rsid w:val="00731D20"/>
    <w:rsid w:val="007328D2"/>
    <w:rsid w:val="00732C16"/>
    <w:rsid w:val="00732C1A"/>
    <w:rsid w:val="0073320D"/>
    <w:rsid w:val="007332D3"/>
    <w:rsid w:val="0073330E"/>
    <w:rsid w:val="0073374D"/>
    <w:rsid w:val="00733817"/>
    <w:rsid w:val="0073458C"/>
    <w:rsid w:val="00734847"/>
    <w:rsid w:val="007355BE"/>
    <w:rsid w:val="00735875"/>
    <w:rsid w:val="007359AD"/>
    <w:rsid w:val="00735B4B"/>
    <w:rsid w:val="007360CA"/>
    <w:rsid w:val="00736525"/>
    <w:rsid w:val="007366AA"/>
    <w:rsid w:val="00736CD3"/>
    <w:rsid w:val="00737117"/>
    <w:rsid w:val="0073743E"/>
    <w:rsid w:val="00737446"/>
    <w:rsid w:val="00737D7F"/>
    <w:rsid w:val="00740534"/>
    <w:rsid w:val="00740AAB"/>
    <w:rsid w:val="00741636"/>
    <w:rsid w:val="007417DB"/>
    <w:rsid w:val="00742121"/>
    <w:rsid w:val="007423C9"/>
    <w:rsid w:val="007425C0"/>
    <w:rsid w:val="00742805"/>
    <w:rsid w:val="007428F8"/>
    <w:rsid w:val="00742909"/>
    <w:rsid w:val="00742D20"/>
    <w:rsid w:val="00742D24"/>
    <w:rsid w:val="00742D51"/>
    <w:rsid w:val="00742E3D"/>
    <w:rsid w:val="0074305A"/>
    <w:rsid w:val="00743A53"/>
    <w:rsid w:val="00743AB3"/>
    <w:rsid w:val="00743C5E"/>
    <w:rsid w:val="00743E7F"/>
    <w:rsid w:val="0074471C"/>
    <w:rsid w:val="007451FC"/>
    <w:rsid w:val="007453B1"/>
    <w:rsid w:val="00745566"/>
    <w:rsid w:val="0074576E"/>
    <w:rsid w:val="00745A08"/>
    <w:rsid w:val="00745BA6"/>
    <w:rsid w:val="00745D39"/>
    <w:rsid w:val="00745EF6"/>
    <w:rsid w:val="007466E8"/>
    <w:rsid w:val="00746ED0"/>
    <w:rsid w:val="007470E2"/>
    <w:rsid w:val="007470E5"/>
    <w:rsid w:val="0074723E"/>
    <w:rsid w:val="007472BC"/>
    <w:rsid w:val="00747B89"/>
    <w:rsid w:val="00747CC4"/>
    <w:rsid w:val="00747D51"/>
    <w:rsid w:val="00747EBA"/>
    <w:rsid w:val="0075024F"/>
    <w:rsid w:val="007503F3"/>
    <w:rsid w:val="007505CC"/>
    <w:rsid w:val="00750F5A"/>
    <w:rsid w:val="007510C1"/>
    <w:rsid w:val="00751387"/>
    <w:rsid w:val="00751964"/>
    <w:rsid w:val="00751A53"/>
    <w:rsid w:val="00751D43"/>
    <w:rsid w:val="00751E2B"/>
    <w:rsid w:val="007520C5"/>
    <w:rsid w:val="007521BA"/>
    <w:rsid w:val="007524AA"/>
    <w:rsid w:val="00752615"/>
    <w:rsid w:val="00752899"/>
    <w:rsid w:val="0075297A"/>
    <w:rsid w:val="00752AB4"/>
    <w:rsid w:val="00752AB9"/>
    <w:rsid w:val="00752B31"/>
    <w:rsid w:val="00752CAE"/>
    <w:rsid w:val="00752E5E"/>
    <w:rsid w:val="00753463"/>
    <w:rsid w:val="00753EB7"/>
    <w:rsid w:val="0075414F"/>
    <w:rsid w:val="00754A80"/>
    <w:rsid w:val="00754CD0"/>
    <w:rsid w:val="00754E4E"/>
    <w:rsid w:val="00754EA1"/>
    <w:rsid w:val="00755011"/>
    <w:rsid w:val="00755563"/>
    <w:rsid w:val="00755DB0"/>
    <w:rsid w:val="00755F55"/>
    <w:rsid w:val="007561C6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F60"/>
    <w:rsid w:val="00762062"/>
    <w:rsid w:val="00762BF4"/>
    <w:rsid w:val="00762CC4"/>
    <w:rsid w:val="00763088"/>
    <w:rsid w:val="0076376E"/>
    <w:rsid w:val="007637EB"/>
    <w:rsid w:val="00763865"/>
    <w:rsid w:val="00763935"/>
    <w:rsid w:val="00763B01"/>
    <w:rsid w:val="00763D80"/>
    <w:rsid w:val="00764F71"/>
    <w:rsid w:val="007658F4"/>
    <w:rsid w:val="0076598B"/>
    <w:rsid w:val="00765B3E"/>
    <w:rsid w:val="00765CE3"/>
    <w:rsid w:val="007660A8"/>
    <w:rsid w:val="007662B6"/>
    <w:rsid w:val="0076631B"/>
    <w:rsid w:val="00766434"/>
    <w:rsid w:val="007666EE"/>
    <w:rsid w:val="007666F7"/>
    <w:rsid w:val="00766709"/>
    <w:rsid w:val="00766FA9"/>
    <w:rsid w:val="007673BB"/>
    <w:rsid w:val="00770146"/>
    <w:rsid w:val="00770226"/>
    <w:rsid w:val="00770608"/>
    <w:rsid w:val="00770928"/>
    <w:rsid w:val="00770948"/>
    <w:rsid w:val="00770F97"/>
    <w:rsid w:val="00771912"/>
    <w:rsid w:val="00771ACB"/>
    <w:rsid w:val="00772397"/>
    <w:rsid w:val="00772625"/>
    <w:rsid w:val="007726DC"/>
    <w:rsid w:val="007729D8"/>
    <w:rsid w:val="00772A01"/>
    <w:rsid w:val="00772A22"/>
    <w:rsid w:val="00772BAF"/>
    <w:rsid w:val="00772D19"/>
    <w:rsid w:val="007734C3"/>
    <w:rsid w:val="00774506"/>
    <w:rsid w:val="007746D5"/>
    <w:rsid w:val="007746F5"/>
    <w:rsid w:val="00774AEE"/>
    <w:rsid w:val="00774B54"/>
    <w:rsid w:val="00774EE7"/>
    <w:rsid w:val="00774F6F"/>
    <w:rsid w:val="00775072"/>
    <w:rsid w:val="00775474"/>
    <w:rsid w:val="0077563C"/>
    <w:rsid w:val="00775B4C"/>
    <w:rsid w:val="00775BA3"/>
    <w:rsid w:val="00775E55"/>
    <w:rsid w:val="0077655B"/>
    <w:rsid w:val="0077676E"/>
    <w:rsid w:val="00776A7B"/>
    <w:rsid w:val="00776B82"/>
    <w:rsid w:val="00776CB2"/>
    <w:rsid w:val="007779A6"/>
    <w:rsid w:val="00777A51"/>
    <w:rsid w:val="00780D41"/>
    <w:rsid w:val="00781436"/>
    <w:rsid w:val="00781688"/>
    <w:rsid w:val="00781959"/>
    <w:rsid w:val="00781A22"/>
    <w:rsid w:val="00781A97"/>
    <w:rsid w:val="00781BE3"/>
    <w:rsid w:val="00781CB6"/>
    <w:rsid w:val="00781F1F"/>
    <w:rsid w:val="007822EE"/>
    <w:rsid w:val="0078236C"/>
    <w:rsid w:val="00782387"/>
    <w:rsid w:val="007824D4"/>
    <w:rsid w:val="0078336D"/>
    <w:rsid w:val="00783427"/>
    <w:rsid w:val="0078372D"/>
    <w:rsid w:val="00783C27"/>
    <w:rsid w:val="00783C89"/>
    <w:rsid w:val="0078414B"/>
    <w:rsid w:val="007849C5"/>
    <w:rsid w:val="00784C6B"/>
    <w:rsid w:val="007850DF"/>
    <w:rsid w:val="00785468"/>
    <w:rsid w:val="0078574E"/>
    <w:rsid w:val="00785A46"/>
    <w:rsid w:val="007868C3"/>
    <w:rsid w:val="00787050"/>
    <w:rsid w:val="0078720C"/>
    <w:rsid w:val="007875A8"/>
    <w:rsid w:val="0078765F"/>
    <w:rsid w:val="00787760"/>
    <w:rsid w:val="0078787D"/>
    <w:rsid w:val="00787C34"/>
    <w:rsid w:val="0079069A"/>
    <w:rsid w:val="00790DBF"/>
    <w:rsid w:val="00790F7F"/>
    <w:rsid w:val="00790F95"/>
    <w:rsid w:val="00791029"/>
    <w:rsid w:val="0079107F"/>
    <w:rsid w:val="007913CB"/>
    <w:rsid w:val="007915C9"/>
    <w:rsid w:val="00791B11"/>
    <w:rsid w:val="007927AE"/>
    <w:rsid w:val="00793188"/>
    <w:rsid w:val="00793DC2"/>
    <w:rsid w:val="0079415A"/>
    <w:rsid w:val="00794293"/>
    <w:rsid w:val="0079430A"/>
    <w:rsid w:val="00794629"/>
    <w:rsid w:val="00794C87"/>
    <w:rsid w:val="00794CD5"/>
    <w:rsid w:val="00794F54"/>
    <w:rsid w:val="007953B6"/>
    <w:rsid w:val="007955EA"/>
    <w:rsid w:val="00795871"/>
    <w:rsid w:val="00795DBA"/>
    <w:rsid w:val="00796048"/>
    <w:rsid w:val="00796547"/>
    <w:rsid w:val="0079683A"/>
    <w:rsid w:val="007969A2"/>
    <w:rsid w:val="00796C67"/>
    <w:rsid w:val="007973F3"/>
    <w:rsid w:val="0079792C"/>
    <w:rsid w:val="00797AD6"/>
    <w:rsid w:val="00797DD2"/>
    <w:rsid w:val="007A01F2"/>
    <w:rsid w:val="007A02E6"/>
    <w:rsid w:val="007A127F"/>
    <w:rsid w:val="007A13C4"/>
    <w:rsid w:val="007A19E2"/>
    <w:rsid w:val="007A2474"/>
    <w:rsid w:val="007A2C22"/>
    <w:rsid w:val="007A312B"/>
    <w:rsid w:val="007A31D9"/>
    <w:rsid w:val="007A3712"/>
    <w:rsid w:val="007A3F78"/>
    <w:rsid w:val="007A447A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987"/>
    <w:rsid w:val="007A5E55"/>
    <w:rsid w:val="007A5FC2"/>
    <w:rsid w:val="007A601A"/>
    <w:rsid w:val="007A63B1"/>
    <w:rsid w:val="007A6409"/>
    <w:rsid w:val="007A64DF"/>
    <w:rsid w:val="007A68FB"/>
    <w:rsid w:val="007A6C11"/>
    <w:rsid w:val="007A73DD"/>
    <w:rsid w:val="007A75D1"/>
    <w:rsid w:val="007A7782"/>
    <w:rsid w:val="007A788D"/>
    <w:rsid w:val="007A7BDF"/>
    <w:rsid w:val="007A7C12"/>
    <w:rsid w:val="007A7CA8"/>
    <w:rsid w:val="007B0301"/>
    <w:rsid w:val="007B0414"/>
    <w:rsid w:val="007B045D"/>
    <w:rsid w:val="007B04B1"/>
    <w:rsid w:val="007B09EE"/>
    <w:rsid w:val="007B0C3D"/>
    <w:rsid w:val="007B0D63"/>
    <w:rsid w:val="007B13B3"/>
    <w:rsid w:val="007B1693"/>
    <w:rsid w:val="007B18BB"/>
    <w:rsid w:val="007B1986"/>
    <w:rsid w:val="007B1CBD"/>
    <w:rsid w:val="007B1EE2"/>
    <w:rsid w:val="007B2290"/>
    <w:rsid w:val="007B2448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AF2"/>
    <w:rsid w:val="007B4C54"/>
    <w:rsid w:val="007B51BE"/>
    <w:rsid w:val="007B5DE2"/>
    <w:rsid w:val="007B6258"/>
    <w:rsid w:val="007B62E1"/>
    <w:rsid w:val="007B63E5"/>
    <w:rsid w:val="007B6496"/>
    <w:rsid w:val="007B7308"/>
    <w:rsid w:val="007B760A"/>
    <w:rsid w:val="007B7B7D"/>
    <w:rsid w:val="007B7F14"/>
    <w:rsid w:val="007B7F36"/>
    <w:rsid w:val="007C0853"/>
    <w:rsid w:val="007C089C"/>
    <w:rsid w:val="007C0A51"/>
    <w:rsid w:val="007C0D19"/>
    <w:rsid w:val="007C16C4"/>
    <w:rsid w:val="007C1E12"/>
    <w:rsid w:val="007C2378"/>
    <w:rsid w:val="007C2E18"/>
    <w:rsid w:val="007C31CB"/>
    <w:rsid w:val="007C32A9"/>
    <w:rsid w:val="007C3521"/>
    <w:rsid w:val="007C36EB"/>
    <w:rsid w:val="007C4596"/>
    <w:rsid w:val="007C476B"/>
    <w:rsid w:val="007C480B"/>
    <w:rsid w:val="007C48EB"/>
    <w:rsid w:val="007C49BF"/>
    <w:rsid w:val="007C4BFF"/>
    <w:rsid w:val="007C4C62"/>
    <w:rsid w:val="007C4F7A"/>
    <w:rsid w:val="007C536A"/>
    <w:rsid w:val="007C54CC"/>
    <w:rsid w:val="007C5A90"/>
    <w:rsid w:val="007C5AFE"/>
    <w:rsid w:val="007C5E3E"/>
    <w:rsid w:val="007C626D"/>
    <w:rsid w:val="007C62A9"/>
    <w:rsid w:val="007C7C1A"/>
    <w:rsid w:val="007C7D5A"/>
    <w:rsid w:val="007D07EC"/>
    <w:rsid w:val="007D088E"/>
    <w:rsid w:val="007D09BE"/>
    <w:rsid w:val="007D1105"/>
    <w:rsid w:val="007D1B56"/>
    <w:rsid w:val="007D1D97"/>
    <w:rsid w:val="007D2024"/>
    <w:rsid w:val="007D23F3"/>
    <w:rsid w:val="007D265C"/>
    <w:rsid w:val="007D2EF9"/>
    <w:rsid w:val="007D40ED"/>
    <w:rsid w:val="007D4B2C"/>
    <w:rsid w:val="007D4C19"/>
    <w:rsid w:val="007D4CF1"/>
    <w:rsid w:val="007D53CA"/>
    <w:rsid w:val="007D551F"/>
    <w:rsid w:val="007D5606"/>
    <w:rsid w:val="007D566C"/>
    <w:rsid w:val="007D570A"/>
    <w:rsid w:val="007D5717"/>
    <w:rsid w:val="007D5B9F"/>
    <w:rsid w:val="007D5D66"/>
    <w:rsid w:val="007D5DAC"/>
    <w:rsid w:val="007D61C4"/>
    <w:rsid w:val="007D6228"/>
    <w:rsid w:val="007D65FB"/>
    <w:rsid w:val="007D6764"/>
    <w:rsid w:val="007D69BE"/>
    <w:rsid w:val="007D7123"/>
    <w:rsid w:val="007D74CE"/>
    <w:rsid w:val="007D7B7E"/>
    <w:rsid w:val="007D7FF3"/>
    <w:rsid w:val="007E0017"/>
    <w:rsid w:val="007E0331"/>
    <w:rsid w:val="007E08F1"/>
    <w:rsid w:val="007E0C8B"/>
    <w:rsid w:val="007E0D64"/>
    <w:rsid w:val="007E0EC3"/>
    <w:rsid w:val="007E10FF"/>
    <w:rsid w:val="007E1ACF"/>
    <w:rsid w:val="007E1CAA"/>
    <w:rsid w:val="007E23DC"/>
    <w:rsid w:val="007E33DE"/>
    <w:rsid w:val="007E3B19"/>
    <w:rsid w:val="007E3BCA"/>
    <w:rsid w:val="007E4712"/>
    <w:rsid w:val="007E5226"/>
    <w:rsid w:val="007E5FD2"/>
    <w:rsid w:val="007E65E1"/>
    <w:rsid w:val="007E66E7"/>
    <w:rsid w:val="007E6863"/>
    <w:rsid w:val="007E690B"/>
    <w:rsid w:val="007E6EF7"/>
    <w:rsid w:val="007E7011"/>
    <w:rsid w:val="007E71E9"/>
    <w:rsid w:val="007E7264"/>
    <w:rsid w:val="007E7534"/>
    <w:rsid w:val="007E783E"/>
    <w:rsid w:val="007E7B97"/>
    <w:rsid w:val="007F0103"/>
    <w:rsid w:val="007F058F"/>
    <w:rsid w:val="007F071F"/>
    <w:rsid w:val="007F0E88"/>
    <w:rsid w:val="007F121C"/>
    <w:rsid w:val="007F14C5"/>
    <w:rsid w:val="007F1583"/>
    <w:rsid w:val="007F18AF"/>
    <w:rsid w:val="007F1967"/>
    <w:rsid w:val="007F1ED3"/>
    <w:rsid w:val="007F20B1"/>
    <w:rsid w:val="007F35A1"/>
    <w:rsid w:val="007F3615"/>
    <w:rsid w:val="007F3D23"/>
    <w:rsid w:val="007F40AB"/>
    <w:rsid w:val="007F41B0"/>
    <w:rsid w:val="007F4701"/>
    <w:rsid w:val="007F4AC0"/>
    <w:rsid w:val="007F4B07"/>
    <w:rsid w:val="007F4E06"/>
    <w:rsid w:val="007F4E27"/>
    <w:rsid w:val="007F4F6A"/>
    <w:rsid w:val="007F52F6"/>
    <w:rsid w:val="007F5986"/>
    <w:rsid w:val="007F5E36"/>
    <w:rsid w:val="007F5E76"/>
    <w:rsid w:val="007F63D7"/>
    <w:rsid w:val="007F653D"/>
    <w:rsid w:val="007F669B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0C37"/>
    <w:rsid w:val="0080103A"/>
    <w:rsid w:val="008013B7"/>
    <w:rsid w:val="00801939"/>
    <w:rsid w:val="00801D1A"/>
    <w:rsid w:val="008021CB"/>
    <w:rsid w:val="0080223B"/>
    <w:rsid w:val="00802523"/>
    <w:rsid w:val="0080253E"/>
    <w:rsid w:val="008032B8"/>
    <w:rsid w:val="00803930"/>
    <w:rsid w:val="00803D89"/>
    <w:rsid w:val="008041F3"/>
    <w:rsid w:val="00804418"/>
    <w:rsid w:val="00804990"/>
    <w:rsid w:val="00804BD2"/>
    <w:rsid w:val="00804D33"/>
    <w:rsid w:val="00804D90"/>
    <w:rsid w:val="0080522B"/>
    <w:rsid w:val="008052DF"/>
    <w:rsid w:val="00805401"/>
    <w:rsid w:val="00805867"/>
    <w:rsid w:val="008059ED"/>
    <w:rsid w:val="00805B0F"/>
    <w:rsid w:val="0080651D"/>
    <w:rsid w:val="008065A3"/>
    <w:rsid w:val="00807746"/>
    <w:rsid w:val="00807AE8"/>
    <w:rsid w:val="00807F96"/>
    <w:rsid w:val="00810425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2099"/>
    <w:rsid w:val="00812411"/>
    <w:rsid w:val="008126DA"/>
    <w:rsid w:val="00812D39"/>
    <w:rsid w:val="008130FC"/>
    <w:rsid w:val="008132B2"/>
    <w:rsid w:val="0081355B"/>
    <w:rsid w:val="0081359B"/>
    <w:rsid w:val="00813965"/>
    <w:rsid w:val="00813EC4"/>
    <w:rsid w:val="008140F1"/>
    <w:rsid w:val="008141CD"/>
    <w:rsid w:val="00814408"/>
    <w:rsid w:val="00814556"/>
    <w:rsid w:val="00814715"/>
    <w:rsid w:val="00814818"/>
    <w:rsid w:val="00814881"/>
    <w:rsid w:val="00814A7D"/>
    <w:rsid w:val="008152EB"/>
    <w:rsid w:val="00815864"/>
    <w:rsid w:val="00815BF7"/>
    <w:rsid w:val="00815D89"/>
    <w:rsid w:val="00815F1B"/>
    <w:rsid w:val="00816578"/>
    <w:rsid w:val="008168B8"/>
    <w:rsid w:val="00816ABC"/>
    <w:rsid w:val="00816E5A"/>
    <w:rsid w:val="00817073"/>
    <w:rsid w:val="0081734D"/>
    <w:rsid w:val="00817D70"/>
    <w:rsid w:val="008207A9"/>
    <w:rsid w:val="00820CDD"/>
    <w:rsid w:val="008212F0"/>
    <w:rsid w:val="008216C7"/>
    <w:rsid w:val="00822257"/>
    <w:rsid w:val="00822B13"/>
    <w:rsid w:val="00822B30"/>
    <w:rsid w:val="00822FD7"/>
    <w:rsid w:val="0082308D"/>
    <w:rsid w:val="008234FA"/>
    <w:rsid w:val="00823623"/>
    <w:rsid w:val="00823BD4"/>
    <w:rsid w:val="00823C83"/>
    <w:rsid w:val="00824289"/>
    <w:rsid w:val="008242DF"/>
    <w:rsid w:val="008245DD"/>
    <w:rsid w:val="00825CD2"/>
    <w:rsid w:val="008268F9"/>
    <w:rsid w:val="00826BEC"/>
    <w:rsid w:val="00827453"/>
    <w:rsid w:val="00827682"/>
    <w:rsid w:val="008276D7"/>
    <w:rsid w:val="00827A0A"/>
    <w:rsid w:val="00827A0D"/>
    <w:rsid w:val="00827C40"/>
    <w:rsid w:val="00827D49"/>
    <w:rsid w:val="00827E55"/>
    <w:rsid w:val="00830036"/>
    <w:rsid w:val="008300A4"/>
    <w:rsid w:val="008300CD"/>
    <w:rsid w:val="0083067C"/>
    <w:rsid w:val="00830698"/>
    <w:rsid w:val="00830A91"/>
    <w:rsid w:val="00830CEA"/>
    <w:rsid w:val="008311B5"/>
    <w:rsid w:val="00831559"/>
    <w:rsid w:val="0083192A"/>
    <w:rsid w:val="00831C93"/>
    <w:rsid w:val="00831DC6"/>
    <w:rsid w:val="0083209B"/>
    <w:rsid w:val="00832402"/>
    <w:rsid w:val="008327EE"/>
    <w:rsid w:val="0083298D"/>
    <w:rsid w:val="008331B7"/>
    <w:rsid w:val="00833BAB"/>
    <w:rsid w:val="00833FA2"/>
    <w:rsid w:val="00834205"/>
    <w:rsid w:val="00834497"/>
    <w:rsid w:val="0083461B"/>
    <w:rsid w:val="00834703"/>
    <w:rsid w:val="00834DBD"/>
    <w:rsid w:val="00834F97"/>
    <w:rsid w:val="00835113"/>
    <w:rsid w:val="0083517D"/>
    <w:rsid w:val="00835ACB"/>
    <w:rsid w:val="008363FA"/>
    <w:rsid w:val="00836ABD"/>
    <w:rsid w:val="008370DB"/>
    <w:rsid w:val="00837323"/>
    <w:rsid w:val="0083761E"/>
    <w:rsid w:val="00837F3E"/>
    <w:rsid w:val="00837F6A"/>
    <w:rsid w:val="00840122"/>
    <w:rsid w:val="00840170"/>
    <w:rsid w:val="008402B2"/>
    <w:rsid w:val="0084039A"/>
    <w:rsid w:val="00840609"/>
    <w:rsid w:val="0084075F"/>
    <w:rsid w:val="00840A0B"/>
    <w:rsid w:val="00840E3B"/>
    <w:rsid w:val="00840E41"/>
    <w:rsid w:val="00840F25"/>
    <w:rsid w:val="0084143F"/>
    <w:rsid w:val="00841651"/>
    <w:rsid w:val="00842435"/>
    <w:rsid w:val="00842680"/>
    <w:rsid w:val="00842AC0"/>
    <w:rsid w:val="0084355D"/>
    <w:rsid w:val="00843724"/>
    <w:rsid w:val="00843891"/>
    <w:rsid w:val="0084424A"/>
    <w:rsid w:val="008443B9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6F1C"/>
    <w:rsid w:val="00847052"/>
    <w:rsid w:val="0084716D"/>
    <w:rsid w:val="008473F2"/>
    <w:rsid w:val="00847789"/>
    <w:rsid w:val="00847F08"/>
    <w:rsid w:val="008501CF"/>
    <w:rsid w:val="008504C5"/>
    <w:rsid w:val="0085081A"/>
    <w:rsid w:val="00850EA3"/>
    <w:rsid w:val="00851521"/>
    <w:rsid w:val="00851A42"/>
    <w:rsid w:val="00851A72"/>
    <w:rsid w:val="00851BA6"/>
    <w:rsid w:val="00851EA4"/>
    <w:rsid w:val="00852076"/>
    <w:rsid w:val="0085209A"/>
    <w:rsid w:val="008527EA"/>
    <w:rsid w:val="00852863"/>
    <w:rsid w:val="0085288A"/>
    <w:rsid w:val="00852A86"/>
    <w:rsid w:val="00853610"/>
    <w:rsid w:val="008539F3"/>
    <w:rsid w:val="00853C39"/>
    <w:rsid w:val="00854543"/>
    <w:rsid w:val="0085460D"/>
    <w:rsid w:val="0085474A"/>
    <w:rsid w:val="008553F5"/>
    <w:rsid w:val="00855A96"/>
    <w:rsid w:val="00856063"/>
    <w:rsid w:val="0085661F"/>
    <w:rsid w:val="00856807"/>
    <w:rsid w:val="00856EE2"/>
    <w:rsid w:val="0085704D"/>
    <w:rsid w:val="0085742D"/>
    <w:rsid w:val="00857784"/>
    <w:rsid w:val="008600A0"/>
    <w:rsid w:val="008600FF"/>
    <w:rsid w:val="00860427"/>
    <w:rsid w:val="00860849"/>
    <w:rsid w:val="008608A2"/>
    <w:rsid w:val="008609D4"/>
    <w:rsid w:val="00860B7F"/>
    <w:rsid w:val="00860C96"/>
    <w:rsid w:val="00860FDC"/>
    <w:rsid w:val="00861553"/>
    <w:rsid w:val="00861DD4"/>
    <w:rsid w:val="00862044"/>
    <w:rsid w:val="00862840"/>
    <w:rsid w:val="00862D14"/>
    <w:rsid w:val="00862DDD"/>
    <w:rsid w:val="008637D4"/>
    <w:rsid w:val="008639CF"/>
    <w:rsid w:val="00864130"/>
    <w:rsid w:val="00864318"/>
    <w:rsid w:val="00864493"/>
    <w:rsid w:val="00864695"/>
    <w:rsid w:val="00864FCC"/>
    <w:rsid w:val="008652E2"/>
    <w:rsid w:val="0086559C"/>
    <w:rsid w:val="00865DF8"/>
    <w:rsid w:val="00866233"/>
    <w:rsid w:val="008664EA"/>
    <w:rsid w:val="00866901"/>
    <w:rsid w:val="00866A0C"/>
    <w:rsid w:val="00866EB1"/>
    <w:rsid w:val="008674FB"/>
    <w:rsid w:val="008678A2"/>
    <w:rsid w:val="00867AE3"/>
    <w:rsid w:val="00867CC8"/>
    <w:rsid w:val="00867CCA"/>
    <w:rsid w:val="00867CFC"/>
    <w:rsid w:val="0087036C"/>
    <w:rsid w:val="0087050D"/>
    <w:rsid w:val="008706D8"/>
    <w:rsid w:val="008707AA"/>
    <w:rsid w:val="008709F0"/>
    <w:rsid w:val="00870DEA"/>
    <w:rsid w:val="00870EF1"/>
    <w:rsid w:val="00870F8C"/>
    <w:rsid w:val="0087116F"/>
    <w:rsid w:val="008712C9"/>
    <w:rsid w:val="008716B4"/>
    <w:rsid w:val="00871AA8"/>
    <w:rsid w:val="00871CB4"/>
    <w:rsid w:val="00871D39"/>
    <w:rsid w:val="00872566"/>
    <w:rsid w:val="00872AD9"/>
    <w:rsid w:val="00872EBE"/>
    <w:rsid w:val="00872F0A"/>
    <w:rsid w:val="00873CED"/>
    <w:rsid w:val="00873FB4"/>
    <w:rsid w:val="008744C0"/>
    <w:rsid w:val="00875229"/>
    <w:rsid w:val="00875250"/>
    <w:rsid w:val="008752F1"/>
    <w:rsid w:val="00875497"/>
    <w:rsid w:val="00875EBE"/>
    <w:rsid w:val="00875ED6"/>
    <w:rsid w:val="008768E1"/>
    <w:rsid w:val="008772C9"/>
    <w:rsid w:val="00877300"/>
    <w:rsid w:val="008777AA"/>
    <w:rsid w:val="00877A4F"/>
    <w:rsid w:val="00877A7D"/>
    <w:rsid w:val="00877AB0"/>
    <w:rsid w:val="00877AD5"/>
    <w:rsid w:val="00877E6E"/>
    <w:rsid w:val="008800A8"/>
    <w:rsid w:val="00880716"/>
    <w:rsid w:val="008813C4"/>
    <w:rsid w:val="00881450"/>
    <w:rsid w:val="00881FC4"/>
    <w:rsid w:val="0088278E"/>
    <w:rsid w:val="00882A72"/>
    <w:rsid w:val="00882F73"/>
    <w:rsid w:val="00883312"/>
    <w:rsid w:val="00883957"/>
    <w:rsid w:val="008839C8"/>
    <w:rsid w:val="00883E5C"/>
    <w:rsid w:val="0088409D"/>
    <w:rsid w:val="0088422F"/>
    <w:rsid w:val="0088431D"/>
    <w:rsid w:val="00884347"/>
    <w:rsid w:val="00884594"/>
    <w:rsid w:val="00884A64"/>
    <w:rsid w:val="00884BB3"/>
    <w:rsid w:val="008854D6"/>
    <w:rsid w:val="008859FF"/>
    <w:rsid w:val="0088615B"/>
    <w:rsid w:val="008861D7"/>
    <w:rsid w:val="008862C2"/>
    <w:rsid w:val="008863F9"/>
    <w:rsid w:val="0088661E"/>
    <w:rsid w:val="008867FC"/>
    <w:rsid w:val="00886B30"/>
    <w:rsid w:val="00886FD4"/>
    <w:rsid w:val="008871D4"/>
    <w:rsid w:val="00887271"/>
    <w:rsid w:val="00887647"/>
    <w:rsid w:val="00887AFD"/>
    <w:rsid w:val="00887B49"/>
    <w:rsid w:val="00887DD0"/>
    <w:rsid w:val="0089006A"/>
    <w:rsid w:val="008909D7"/>
    <w:rsid w:val="0089129A"/>
    <w:rsid w:val="008915B5"/>
    <w:rsid w:val="0089184D"/>
    <w:rsid w:val="00891BA3"/>
    <w:rsid w:val="00892242"/>
    <w:rsid w:val="00892256"/>
    <w:rsid w:val="008925A0"/>
    <w:rsid w:val="00892F6D"/>
    <w:rsid w:val="0089336A"/>
    <w:rsid w:val="0089344E"/>
    <w:rsid w:val="008934C7"/>
    <w:rsid w:val="0089394D"/>
    <w:rsid w:val="00893DAB"/>
    <w:rsid w:val="00894521"/>
    <w:rsid w:val="008947F4"/>
    <w:rsid w:val="00895026"/>
    <w:rsid w:val="008952BD"/>
    <w:rsid w:val="00895401"/>
    <w:rsid w:val="008955D5"/>
    <w:rsid w:val="00895DBA"/>
    <w:rsid w:val="00895FF5"/>
    <w:rsid w:val="008960C0"/>
    <w:rsid w:val="0089634B"/>
    <w:rsid w:val="00896379"/>
    <w:rsid w:val="00896F2F"/>
    <w:rsid w:val="008972D5"/>
    <w:rsid w:val="0089737D"/>
    <w:rsid w:val="008979C6"/>
    <w:rsid w:val="00897EDC"/>
    <w:rsid w:val="008A037B"/>
    <w:rsid w:val="008A06C6"/>
    <w:rsid w:val="008A08D5"/>
    <w:rsid w:val="008A09C2"/>
    <w:rsid w:val="008A0B1C"/>
    <w:rsid w:val="008A12E7"/>
    <w:rsid w:val="008A1344"/>
    <w:rsid w:val="008A14D0"/>
    <w:rsid w:val="008A1674"/>
    <w:rsid w:val="008A1E43"/>
    <w:rsid w:val="008A234E"/>
    <w:rsid w:val="008A2B7D"/>
    <w:rsid w:val="008A2D83"/>
    <w:rsid w:val="008A2E26"/>
    <w:rsid w:val="008A3104"/>
    <w:rsid w:val="008A31D3"/>
    <w:rsid w:val="008A32C3"/>
    <w:rsid w:val="008A35E3"/>
    <w:rsid w:val="008A3BC4"/>
    <w:rsid w:val="008A4345"/>
    <w:rsid w:val="008A44FD"/>
    <w:rsid w:val="008A4807"/>
    <w:rsid w:val="008A49C5"/>
    <w:rsid w:val="008A4A2D"/>
    <w:rsid w:val="008A4EAC"/>
    <w:rsid w:val="008A4F82"/>
    <w:rsid w:val="008A51B6"/>
    <w:rsid w:val="008A600B"/>
    <w:rsid w:val="008A62DD"/>
    <w:rsid w:val="008A6419"/>
    <w:rsid w:val="008A6434"/>
    <w:rsid w:val="008A650A"/>
    <w:rsid w:val="008A6875"/>
    <w:rsid w:val="008A6F6F"/>
    <w:rsid w:val="008A728E"/>
    <w:rsid w:val="008A775E"/>
    <w:rsid w:val="008A792F"/>
    <w:rsid w:val="008B02D2"/>
    <w:rsid w:val="008B0DF7"/>
    <w:rsid w:val="008B107C"/>
    <w:rsid w:val="008B1684"/>
    <w:rsid w:val="008B168F"/>
    <w:rsid w:val="008B1AE7"/>
    <w:rsid w:val="008B1C36"/>
    <w:rsid w:val="008B1F97"/>
    <w:rsid w:val="008B218A"/>
    <w:rsid w:val="008B2B7C"/>
    <w:rsid w:val="008B2E2D"/>
    <w:rsid w:val="008B3332"/>
    <w:rsid w:val="008B376D"/>
    <w:rsid w:val="008B3FA2"/>
    <w:rsid w:val="008B427A"/>
    <w:rsid w:val="008B4488"/>
    <w:rsid w:val="008B4879"/>
    <w:rsid w:val="008B4BED"/>
    <w:rsid w:val="008B4FD8"/>
    <w:rsid w:val="008B51AB"/>
    <w:rsid w:val="008B52B4"/>
    <w:rsid w:val="008B549F"/>
    <w:rsid w:val="008B55FE"/>
    <w:rsid w:val="008B5695"/>
    <w:rsid w:val="008B59AC"/>
    <w:rsid w:val="008B5C85"/>
    <w:rsid w:val="008B5DAD"/>
    <w:rsid w:val="008B6239"/>
    <w:rsid w:val="008B67E5"/>
    <w:rsid w:val="008B6997"/>
    <w:rsid w:val="008B6A75"/>
    <w:rsid w:val="008B6C80"/>
    <w:rsid w:val="008B6D49"/>
    <w:rsid w:val="008B6E98"/>
    <w:rsid w:val="008B7C1F"/>
    <w:rsid w:val="008B7C3F"/>
    <w:rsid w:val="008B7C61"/>
    <w:rsid w:val="008B7CA6"/>
    <w:rsid w:val="008B7FD8"/>
    <w:rsid w:val="008C014D"/>
    <w:rsid w:val="008C0533"/>
    <w:rsid w:val="008C0709"/>
    <w:rsid w:val="008C07FC"/>
    <w:rsid w:val="008C0A64"/>
    <w:rsid w:val="008C1492"/>
    <w:rsid w:val="008C1594"/>
    <w:rsid w:val="008C15B7"/>
    <w:rsid w:val="008C16D6"/>
    <w:rsid w:val="008C2A5D"/>
    <w:rsid w:val="008C31B3"/>
    <w:rsid w:val="008C31C1"/>
    <w:rsid w:val="008C3644"/>
    <w:rsid w:val="008C3973"/>
    <w:rsid w:val="008C3B00"/>
    <w:rsid w:val="008C4231"/>
    <w:rsid w:val="008C4289"/>
    <w:rsid w:val="008C4555"/>
    <w:rsid w:val="008C47B4"/>
    <w:rsid w:val="008C4B41"/>
    <w:rsid w:val="008C4DD2"/>
    <w:rsid w:val="008C501B"/>
    <w:rsid w:val="008C5275"/>
    <w:rsid w:val="008C544E"/>
    <w:rsid w:val="008C5692"/>
    <w:rsid w:val="008C5895"/>
    <w:rsid w:val="008C589E"/>
    <w:rsid w:val="008C5E1C"/>
    <w:rsid w:val="008C5FDC"/>
    <w:rsid w:val="008C60F0"/>
    <w:rsid w:val="008C612C"/>
    <w:rsid w:val="008C6551"/>
    <w:rsid w:val="008C668B"/>
    <w:rsid w:val="008C69C0"/>
    <w:rsid w:val="008C6B48"/>
    <w:rsid w:val="008C700D"/>
    <w:rsid w:val="008C77FD"/>
    <w:rsid w:val="008C7875"/>
    <w:rsid w:val="008C7892"/>
    <w:rsid w:val="008C7CC3"/>
    <w:rsid w:val="008C7FD0"/>
    <w:rsid w:val="008D00F2"/>
    <w:rsid w:val="008D01D6"/>
    <w:rsid w:val="008D0240"/>
    <w:rsid w:val="008D053E"/>
    <w:rsid w:val="008D06BE"/>
    <w:rsid w:val="008D15AF"/>
    <w:rsid w:val="008D1A32"/>
    <w:rsid w:val="008D1B63"/>
    <w:rsid w:val="008D1B6F"/>
    <w:rsid w:val="008D1CCC"/>
    <w:rsid w:val="008D20AA"/>
    <w:rsid w:val="008D2B00"/>
    <w:rsid w:val="008D2DAE"/>
    <w:rsid w:val="008D2E04"/>
    <w:rsid w:val="008D3311"/>
    <w:rsid w:val="008D3692"/>
    <w:rsid w:val="008D4967"/>
    <w:rsid w:val="008D4B14"/>
    <w:rsid w:val="008D4EF0"/>
    <w:rsid w:val="008D538C"/>
    <w:rsid w:val="008D5734"/>
    <w:rsid w:val="008D5C78"/>
    <w:rsid w:val="008D5D03"/>
    <w:rsid w:val="008D64B5"/>
    <w:rsid w:val="008D66E5"/>
    <w:rsid w:val="008D6760"/>
    <w:rsid w:val="008D67FB"/>
    <w:rsid w:val="008D6D99"/>
    <w:rsid w:val="008D7322"/>
    <w:rsid w:val="008D7C5D"/>
    <w:rsid w:val="008E0072"/>
    <w:rsid w:val="008E023C"/>
    <w:rsid w:val="008E2775"/>
    <w:rsid w:val="008E2C95"/>
    <w:rsid w:val="008E2FFE"/>
    <w:rsid w:val="008E353A"/>
    <w:rsid w:val="008E364D"/>
    <w:rsid w:val="008E3932"/>
    <w:rsid w:val="008E3A1F"/>
    <w:rsid w:val="008E3B2A"/>
    <w:rsid w:val="008E3C22"/>
    <w:rsid w:val="008E41B2"/>
    <w:rsid w:val="008E429C"/>
    <w:rsid w:val="008E44A5"/>
    <w:rsid w:val="008E4C73"/>
    <w:rsid w:val="008E4D1D"/>
    <w:rsid w:val="008E5151"/>
    <w:rsid w:val="008E55AA"/>
    <w:rsid w:val="008E57A9"/>
    <w:rsid w:val="008E6945"/>
    <w:rsid w:val="008E7659"/>
    <w:rsid w:val="008E7666"/>
    <w:rsid w:val="008E77D1"/>
    <w:rsid w:val="008E7801"/>
    <w:rsid w:val="008E79C1"/>
    <w:rsid w:val="008E7BF7"/>
    <w:rsid w:val="008E7EA2"/>
    <w:rsid w:val="008F0ACA"/>
    <w:rsid w:val="008F0CA6"/>
    <w:rsid w:val="008F13E6"/>
    <w:rsid w:val="008F1471"/>
    <w:rsid w:val="008F14E0"/>
    <w:rsid w:val="008F1B7A"/>
    <w:rsid w:val="008F1BBB"/>
    <w:rsid w:val="008F1CAE"/>
    <w:rsid w:val="008F1CD9"/>
    <w:rsid w:val="008F294E"/>
    <w:rsid w:val="008F2B8D"/>
    <w:rsid w:val="008F318E"/>
    <w:rsid w:val="008F3335"/>
    <w:rsid w:val="008F3372"/>
    <w:rsid w:val="008F38E6"/>
    <w:rsid w:val="008F3B2B"/>
    <w:rsid w:val="008F3DD0"/>
    <w:rsid w:val="008F4178"/>
    <w:rsid w:val="008F431A"/>
    <w:rsid w:val="008F433D"/>
    <w:rsid w:val="008F48E0"/>
    <w:rsid w:val="008F515B"/>
    <w:rsid w:val="008F53BE"/>
    <w:rsid w:val="008F56FE"/>
    <w:rsid w:val="008F5D66"/>
    <w:rsid w:val="008F616A"/>
    <w:rsid w:val="008F63AF"/>
    <w:rsid w:val="008F6ACB"/>
    <w:rsid w:val="008F6CEA"/>
    <w:rsid w:val="008F731A"/>
    <w:rsid w:val="008F73F8"/>
    <w:rsid w:val="008F749E"/>
    <w:rsid w:val="008F74F5"/>
    <w:rsid w:val="008F7611"/>
    <w:rsid w:val="008F766F"/>
    <w:rsid w:val="008F7FF0"/>
    <w:rsid w:val="00900565"/>
    <w:rsid w:val="00900954"/>
    <w:rsid w:val="00900E3B"/>
    <w:rsid w:val="009010ED"/>
    <w:rsid w:val="00901A50"/>
    <w:rsid w:val="00901CBE"/>
    <w:rsid w:val="00902784"/>
    <w:rsid w:val="00902E6D"/>
    <w:rsid w:val="00902F8D"/>
    <w:rsid w:val="00903082"/>
    <w:rsid w:val="00903678"/>
    <w:rsid w:val="009037E4"/>
    <w:rsid w:val="00903836"/>
    <w:rsid w:val="00903DD1"/>
    <w:rsid w:val="009040B2"/>
    <w:rsid w:val="00904757"/>
    <w:rsid w:val="0090509B"/>
    <w:rsid w:val="00905357"/>
    <w:rsid w:val="00906591"/>
    <w:rsid w:val="00906999"/>
    <w:rsid w:val="00906C70"/>
    <w:rsid w:val="009072AA"/>
    <w:rsid w:val="0090775F"/>
    <w:rsid w:val="009077D9"/>
    <w:rsid w:val="00907A84"/>
    <w:rsid w:val="00907BAE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6CF"/>
    <w:rsid w:val="00912AF7"/>
    <w:rsid w:val="00912E6E"/>
    <w:rsid w:val="009135A6"/>
    <w:rsid w:val="0091386A"/>
    <w:rsid w:val="009139FB"/>
    <w:rsid w:val="00913A62"/>
    <w:rsid w:val="00913B16"/>
    <w:rsid w:val="00913EEE"/>
    <w:rsid w:val="009141D2"/>
    <w:rsid w:val="0091423C"/>
    <w:rsid w:val="0091497F"/>
    <w:rsid w:val="009155C4"/>
    <w:rsid w:val="00915770"/>
    <w:rsid w:val="00915C4E"/>
    <w:rsid w:val="00915C7E"/>
    <w:rsid w:val="00916110"/>
    <w:rsid w:val="00916117"/>
    <w:rsid w:val="009162EC"/>
    <w:rsid w:val="00916761"/>
    <w:rsid w:val="00916771"/>
    <w:rsid w:val="00916A5C"/>
    <w:rsid w:val="00916B35"/>
    <w:rsid w:val="00916D40"/>
    <w:rsid w:val="00916E41"/>
    <w:rsid w:val="009172CA"/>
    <w:rsid w:val="0091741D"/>
    <w:rsid w:val="009174DB"/>
    <w:rsid w:val="00917EAD"/>
    <w:rsid w:val="00917F93"/>
    <w:rsid w:val="00920011"/>
    <w:rsid w:val="009200F5"/>
    <w:rsid w:val="009202AC"/>
    <w:rsid w:val="0092033E"/>
    <w:rsid w:val="009206E1"/>
    <w:rsid w:val="009209D1"/>
    <w:rsid w:val="00920D48"/>
    <w:rsid w:val="00920F68"/>
    <w:rsid w:val="00921C4F"/>
    <w:rsid w:val="00921D17"/>
    <w:rsid w:val="0092258D"/>
    <w:rsid w:val="009226C6"/>
    <w:rsid w:val="0092279C"/>
    <w:rsid w:val="00922A31"/>
    <w:rsid w:val="00922E05"/>
    <w:rsid w:val="00922EB2"/>
    <w:rsid w:val="00923038"/>
    <w:rsid w:val="0092343C"/>
    <w:rsid w:val="00923452"/>
    <w:rsid w:val="0092355C"/>
    <w:rsid w:val="00923C11"/>
    <w:rsid w:val="00923F93"/>
    <w:rsid w:val="00924345"/>
    <w:rsid w:val="00924401"/>
    <w:rsid w:val="0092446F"/>
    <w:rsid w:val="0092453F"/>
    <w:rsid w:val="00924B4B"/>
    <w:rsid w:val="00924D56"/>
    <w:rsid w:val="00925C75"/>
    <w:rsid w:val="00925D7C"/>
    <w:rsid w:val="00925D91"/>
    <w:rsid w:val="00925FDC"/>
    <w:rsid w:val="0092667F"/>
    <w:rsid w:val="00926C99"/>
    <w:rsid w:val="009278B9"/>
    <w:rsid w:val="009279C2"/>
    <w:rsid w:val="00927B81"/>
    <w:rsid w:val="009310AF"/>
    <w:rsid w:val="009310BD"/>
    <w:rsid w:val="009312EE"/>
    <w:rsid w:val="0093167A"/>
    <w:rsid w:val="009317E4"/>
    <w:rsid w:val="00931B9E"/>
    <w:rsid w:val="00932307"/>
    <w:rsid w:val="0093237D"/>
    <w:rsid w:val="009326FE"/>
    <w:rsid w:val="00932A41"/>
    <w:rsid w:val="00932CEF"/>
    <w:rsid w:val="00932D14"/>
    <w:rsid w:val="00932DBB"/>
    <w:rsid w:val="0093313B"/>
    <w:rsid w:val="00933C22"/>
    <w:rsid w:val="00933E25"/>
    <w:rsid w:val="00933FA8"/>
    <w:rsid w:val="009341F5"/>
    <w:rsid w:val="00934484"/>
    <w:rsid w:val="0093491F"/>
    <w:rsid w:val="00934E7C"/>
    <w:rsid w:val="0093519D"/>
    <w:rsid w:val="009354B6"/>
    <w:rsid w:val="009355A4"/>
    <w:rsid w:val="0093599F"/>
    <w:rsid w:val="00935ACB"/>
    <w:rsid w:val="00936458"/>
    <w:rsid w:val="00936B19"/>
    <w:rsid w:val="00936DC2"/>
    <w:rsid w:val="00936F97"/>
    <w:rsid w:val="00937232"/>
    <w:rsid w:val="0093745A"/>
    <w:rsid w:val="00937F93"/>
    <w:rsid w:val="009407BC"/>
    <w:rsid w:val="00940D68"/>
    <w:rsid w:val="00941210"/>
    <w:rsid w:val="00941280"/>
    <w:rsid w:val="00941D34"/>
    <w:rsid w:val="00941F6F"/>
    <w:rsid w:val="00942084"/>
    <w:rsid w:val="0094230F"/>
    <w:rsid w:val="00942717"/>
    <w:rsid w:val="00942725"/>
    <w:rsid w:val="00942DC2"/>
    <w:rsid w:val="0094306B"/>
    <w:rsid w:val="0094367B"/>
    <w:rsid w:val="00943D6E"/>
    <w:rsid w:val="009446A4"/>
    <w:rsid w:val="00944AA5"/>
    <w:rsid w:val="00944D40"/>
    <w:rsid w:val="009451BD"/>
    <w:rsid w:val="00945237"/>
    <w:rsid w:val="009453DD"/>
    <w:rsid w:val="00945427"/>
    <w:rsid w:val="0094559A"/>
    <w:rsid w:val="009458F4"/>
    <w:rsid w:val="00945A97"/>
    <w:rsid w:val="00945F25"/>
    <w:rsid w:val="00945FBB"/>
    <w:rsid w:val="0094613D"/>
    <w:rsid w:val="00946302"/>
    <w:rsid w:val="00946B22"/>
    <w:rsid w:val="00947819"/>
    <w:rsid w:val="00947C06"/>
    <w:rsid w:val="009503F6"/>
    <w:rsid w:val="009506B6"/>
    <w:rsid w:val="00950AF3"/>
    <w:rsid w:val="00950C14"/>
    <w:rsid w:val="00950E8E"/>
    <w:rsid w:val="00951165"/>
    <w:rsid w:val="0095156B"/>
    <w:rsid w:val="00951E66"/>
    <w:rsid w:val="009521C6"/>
    <w:rsid w:val="009524CB"/>
    <w:rsid w:val="00952713"/>
    <w:rsid w:val="009527AE"/>
    <w:rsid w:val="00952933"/>
    <w:rsid w:val="00952D2B"/>
    <w:rsid w:val="009533E4"/>
    <w:rsid w:val="009536A1"/>
    <w:rsid w:val="00953BE1"/>
    <w:rsid w:val="0095439C"/>
    <w:rsid w:val="00954526"/>
    <w:rsid w:val="00954966"/>
    <w:rsid w:val="0095499D"/>
    <w:rsid w:val="00954AB5"/>
    <w:rsid w:val="00954C48"/>
    <w:rsid w:val="00954F42"/>
    <w:rsid w:val="0095592B"/>
    <w:rsid w:val="009559BA"/>
    <w:rsid w:val="00955AA2"/>
    <w:rsid w:val="00956543"/>
    <w:rsid w:val="0095689D"/>
    <w:rsid w:val="00956963"/>
    <w:rsid w:val="00956CF4"/>
    <w:rsid w:val="00956F46"/>
    <w:rsid w:val="009571AA"/>
    <w:rsid w:val="009578AD"/>
    <w:rsid w:val="00957E72"/>
    <w:rsid w:val="0096040A"/>
    <w:rsid w:val="009608F1"/>
    <w:rsid w:val="0096140E"/>
    <w:rsid w:val="009615E3"/>
    <w:rsid w:val="00961654"/>
    <w:rsid w:val="00961D52"/>
    <w:rsid w:val="00961F26"/>
    <w:rsid w:val="00962316"/>
    <w:rsid w:val="009623ED"/>
    <w:rsid w:val="00962ADE"/>
    <w:rsid w:val="00962B1C"/>
    <w:rsid w:val="00962B73"/>
    <w:rsid w:val="00962D2E"/>
    <w:rsid w:val="00962DC7"/>
    <w:rsid w:val="00962F94"/>
    <w:rsid w:val="0096304D"/>
    <w:rsid w:val="0096311D"/>
    <w:rsid w:val="009635C4"/>
    <w:rsid w:val="0096393B"/>
    <w:rsid w:val="00963AE3"/>
    <w:rsid w:val="00963D1B"/>
    <w:rsid w:val="0096406F"/>
    <w:rsid w:val="00964112"/>
    <w:rsid w:val="00964198"/>
    <w:rsid w:val="009644D8"/>
    <w:rsid w:val="00964678"/>
    <w:rsid w:val="009657D1"/>
    <w:rsid w:val="00965F93"/>
    <w:rsid w:val="00965FA7"/>
    <w:rsid w:val="009662B3"/>
    <w:rsid w:val="009663ED"/>
    <w:rsid w:val="009664A6"/>
    <w:rsid w:val="009666DB"/>
    <w:rsid w:val="00966802"/>
    <w:rsid w:val="00966D9C"/>
    <w:rsid w:val="00966E37"/>
    <w:rsid w:val="009672BF"/>
    <w:rsid w:val="00967635"/>
    <w:rsid w:val="00967916"/>
    <w:rsid w:val="00967B14"/>
    <w:rsid w:val="00967DF3"/>
    <w:rsid w:val="009703BA"/>
    <w:rsid w:val="00970539"/>
    <w:rsid w:val="00970839"/>
    <w:rsid w:val="00970B27"/>
    <w:rsid w:val="00970B49"/>
    <w:rsid w:val="00970BCF"/>
    <w:rsid w:val="0097138A"/>
    <w:rsid w:val="0097144B"/>
    <w:rsid w:val="009715AD"/>
    <w:rsid w:val="009721F6"/>
    <w:rsid w:val="009724B3"/>
    <w:rsid w:val="00972BA8"/>
    <w:rsid w:val="00972EA6"/>
    <w:rsid w:val="00972EE6"/>
    <w:rsid w:val="00972FCB"/>
    <w:rsid w:val="0097316B"/>
    <w:rsid w:val="009732FD"/>
    <w:rsid w:val="009736FB"/>
    <w:rsid w:val="0097388C"/>
    <w:rsid w:val="00973BF9"/>
    <w:rsid w:val="00973C5A"/>
    <w:rsid w:val="009740FA"/>
    <w:rsid w:val="00974509"/>
    <w:rsid w:val="00974BC2"/>
    <w:rsid w:val="00974FC5"/>
    <w:rsid w:val="00975FCA"/>
    <w:rsid w:val="0097614B"/>
    <w:rsid w:val="00976BBA"/>
    <w:rsid w:val="0097719A"/>
    <w:rsid w:val="009773F7"/>
    <w:rsid w:val="0097778D"/>
    <w:rsid w:val="00977BC9"/>
    <w:rsid w:val="00977EB1"/>
    <w:rsid w:val="00980278"/>
    <w:rsid w:val="009808A8"/>
    <w:rsid w:val="0098096C"/>
    <w:rsid w:val="00980B38"/>
    <w:rsid w:val="009812D6"/>
    <w:rsid w:val="0098131C"/>
    <w:rsid w:val="00981391"/>
    <w:rsid w:val="00981451"/>
    <w:rsid w:val="009817BA"/>
    <w:rsid w:val="009820F8"/>
    <w:rsid w:val="00982387"/>
    <w:rsid w:val="0098260C"/>
    <w:rsid w:val="00982A0B"/>
    <w:rsid w:val="00983211"/>
    <w:rsid w:val="0098346F"/>
    <w:rsid w:val="0098353E"/>
    <w:rsid w:val="0098364E"/>
    <w:rsid w:val="00983864"/>
    <w:rsid w:val="00983933"/>
    <w:rsid w:val="00983B87"/>
    <w:rsid w:val="00983F6B"/>
    <w:rsid w:val="00984836"/>
    <w:rsid w:val="00984D2E"/>
    <w:rsid w:val="00984DC4"/>
    <w:rsid w:val="00984E96"/>
    <w:rsid w:val="0098507A"/>
    <w:rsid w:val="00985300"/>
    <w:rsid w:val="009859BC"/>
    <w:rsid w:val="00985D0F"/>
    <w:rsid w:val="00985DF6"/>
    <w:rsid w:val="009860BC"/>
    <w:rsid w:val="0098633F"/>
    <w:rsid w:val="009867D6"/>
    <w:rsid w:val="00986ABA"/>
    <w:rsid w:val="00986CF8"/>
    <w:rsid w:val="00987712"/>
    <w:rsid w:val="00987757"/>
    <w:rsid w:val="009879AB"/>
    <w:rsid w:val="00987DF3"/>
    <w:rsid w:val="00990072"/>
    <w:rsid w:val="00990223"/>
    <w:rsid w:val="00990878"/>
    <w:rsid w:val="00990C21"/>
    <w:rsid w:val="00990E8B"/>
    <w:rsid w:val="00991836"/>
    <w:rsid w:val="00991B0A"/>
    <w:rsid w:val="00991B24"/>
    <w:rsid w:val="00991F61"/>
    <w:rsid w:val="00992585"/>
    <w:rsid w:val="0099296E"/>
    <w:rsid w:val="00992BAD"/>
    <w:rsid w:val="00993940"/>
    <w:rsid w:val="00993A02"/>
    <w:rsid w:val="00993A14"/>
    <w:rsid w:val="00993C21"/>
    <w:rsid w:val="009940C0"/>
    <w:rsid w:val="009945D3"/>
    <w:rsid w:val="00994CDC"/>
    <w:rsid w:val="00995235"/>
    <w:rsid w:val="009953B8"/>
    <w:rsid w:val="00995BEB"/>
    <w:rsid w:val="0099634A"/>
    <w:rsid w:val="009964B4"/>
    <w:rsid w:val="009968BF"/>
    <w:rsid w:val="009969B2"/>
    <w:rsid w:val="00997003"/>
    <w:rsid w:val="0099704D"/>
    <w:rsid w:val="00997393"/>
    <w:rsid w:val="009974D6"/>
    <w:rsid w:val="00997626"/>
    <w:rsid w:val="0099783E"/>
    <w:rsid w:val="00997FEA"/>
    <w:rsid w:val="009A0613"/>
    <w:rsid w:val="009A076B"/>
    <w:rsid w:val="009A07E4"/>
    <w:rsid w:val="009A089D"/>
    <w:rsid w:val="009A08EC"/>
    <w:rsid w:val="009A0B1A"/>
    <w:rsid w:val="009A0BAF"/>
    <w:rsid w:val="009A130A"/>
    <w:rsid w:val="009A1323"/>
    <w:rsid w:val="009A13F8"/>
    <w:rsid w:val="009A1550"/>
    <w:rsid w:val="009A1B26"/>
    <w:rsid w:val="009A1B9A"/>
    <w:rsid w:val="009A1B9B"/>
    <w:rsid w:val="009A1ED0"/>
    <w:rsid w:val="009A2323"/>
    <w:rsid w:val="009A2766"/>
    <w:rsid w:val="009A276D"/>
    <w:rsid w:val="009A280B"/>
    <w:rsid w:val="009A2CDB"/>
    <w:rsid w:val="009A2CFE"/>
    <w:rsid w:val="009A31DF"/>
    <w:rsid w:val="009A3596"/>
    <w:rsid w:val="009A3636"/>
    <w:rsid w:val="009A3A68"/>
    <w:rsid w:val="009A3E52"/>
    <w:rsid w:val="009A3E9C"/>
    <w:rsid w:val="009A412C"/>
    <w:rsid w:val="009A478F"/>
    <w:rsid w:val="009A4798"/>
    <w:rsid w:val="009A5CC1"/>
    <w:rsid w:val="009A5E21"/>
    <w:rsid w:val="009A6426"/>
    <w:rsid w:val="009A690A"/>
    <w:rsid w:val="009A6A23"/>
    <w:rsid w:val="009A6A93"/>
    <w:rsid w:val="009A7663"/>
    <w:rsid w:val="009A77B5"/>
    <w:rsid w:val="009B0723"/>
    <w:rsid w:val="009B07A4"/>
    <w:rsid w:val="009B0AA4"/>
    <w:rsid w:val="009B0C30"/>
    <w:rsid w:val="009B1302"/>
    <w:rsid w:val="009B16CA"/>
    <w:rsid w:val="009B1A2B"/>
    <w:rsid w:val="009B1E08"/>
    <w:rsid w:val="009B22CA"/>
    <w:rsid w:val="009B245E"/>
    <w:rsid w:val="009B2822"/>
    <w:rsid w:val="009B2B86"/>
    <w:rsid w:val="009B2D68"/>
    <w:rsid w:val="009B357A"/>
    <w:rsid w:val="009B379E"/>
    <w:rsid w:val="009B38A2"/>
    <w:rsid w:val="009B3CFA"/>
    <w:rsid w:val="009B4155"/>
    <w:rsid w:val="009B43D2"/>
    <w:rsid w:val="009B471B"/>
    <w:rsid w:val="009B4A96"/>
    <w:rsid w:val="009B4B22"/>
    <w:rsid w:val="009B4B24"/>
    <w:rsid w:val="009B4B59"/>
    <w:rsid w:val="009B4CE9"/>
    <w:rsid w:val="009B4DAD"/>
    <w:rsid w:val="009B509A"/>
    <w:rsid w:val="009B53E0"/>
    <w:rsid w:val="009B5711"/>
    <w:rsid w:val="009B59FE"/>
    <w:rsid w:val="009B5C4A"/>
    <w:rsid w:val="009B5DEA"/>
    <w:rsid w:val="009B66E0"/>
    <w:rsid w:val="009B6C06"/>
    <w:rsid w:val="009B7183"/>
    <w:rsid w:val="009B71E1"/>
    <w:rsid w:val="009B7332"/>
    <w:rsid w:val="009B76DC"/>
    <w:rsid w:val="009B7B43"/>
    <w:rsid w:val="009C002F"/>
    <w:rsid w:val="009C01B9"/>
    <w:rsid w:val="009C053E"/>
    <w:rsid w:val="009C07EA"/>
    <w:rsid w:val="009C0880"/>
    <w:rsid w:val="009C0AD0"/>
    <w:rsid w:val="009C0BAB"/>
    <w:rsid w:val="009C0D55"/>
    <w:rsid w:val="009C0D70"/>
    <w:rsid w:val="009C0DC0"/>
    <w:rsid w:val="009C127E"/>
    <w:rsid w:val="009C1621"/>
    <w:rsid w:val="009C1A1E"/>
    <w:rsid w:val="009C1B92"/>
    <w:rsid w:val="009C1EF1"/>
    <w:rsid w:val="009C1F61"/>
    <w:rsid w:val="009C22B1"/>
    <w:rsid w:val="009C2578"/>
    <w:rsid w:val="009C274A"/>
    <w:rsid w:val="009C34AB"/>
    <w:rsid w:val="009C3C11"/>
    <w:rsid w:val="009C3CEA"/>
    <w:rsid w:val="009C4171"/>
    <w:rsid w:val="009C45B0"/>
    <w:rsid w:val="009C4B02"/>
    <w:rsid w:val="009C4EAD"/>
    <w:rsid w:val="009C516D"/>
    <w:rsid w:val="009C5617"/>
    <w:rsid w:val="009C5903"/>
    <w:rsid w:val="009C65AA"/>
    <w:rsid w:val="009C6B6C"/>
    <w:rsid w:val="009C707E"/>
    <w:rsid w:val="009C76EA"/>
    <w:rsid w:val="009C7A6D"/>
    <w:rsid w:val="009C7EEC"/>
    <w:rsid w:val="009C7F07"/>
    <w:rsid w:val="009D0524"/>
    <w:rsid w:val="009D0664"/>
    <w:rsid w:val="009D0B43"/>
    <w:rsid w:val="009D0C49"/>
    <w:rsid w:val="009D12D1"/>
    <w:rsid w:val="009D1806"/>
    <w:rsid w:val="009D19CB"/>
    <w:rsid w:val="009D1B63"/>
    <w:rsid w:val="009D2276"/>
    <w:rsid w:val="009D2465"/>
    <w:rsid w:val="009D264F"/>
    <w:rsid w:val="009D2C6D"/>
    <w:rsid w:val="009D2D54"/>
    <w:rsid w:val="009D2EB7"/>
    <w:rsid w:val="009D344B"/>
    <w:rsid w:val="009D355F"/>
    <w:rsid w:val="009D3663"/>
    <w:rsid w:val="009D37BC"/>
    <w:rsid w:val="009D38F9"/>
    <w:rsid w:val="009D3AFB"/>
    <w:rsid w:val="009D41FD"/>
    <w:rsid w:val="009D449B"/>
    <w:rsid w:val="009D4547"/>
    <w:rsid w:val="009D48B2"/>
    <w:rsid w:val="009D4933"/>
    <w:rsid w:val="009D5B79"/>
    <w:rsid w:val="009D63CF"/>
    <w:rsid w:val="009D65AB"/>
    <w:rsid w:val="009D67CB"/>
    <w:rsid w:val="009D6A97"/>
    <w:rsid w:val="009D7010"/>
    <w:rsid w:val="009D7FA6"/>
    <w:rsid w:val="009E014A"/>
    <w:rsid w:val="009E05E5"/>
    <w:rsid w:val="009E06FF"/>
    <w:rsid w:val="009E0721"/>
    <w:rsid w:val="009E090F"/>
    <w:rsid w:val="009E0D5D"/>
    <w:rsid w:val="009E0E42"/>
    <w:rsid w:val="009E1348"/>
    <w:rsid w:val="009E15F0"/>
    <w:rsid w:val="009E18F6"/>
    <w:rsid w:val="009E1B37"/>
    <w:rsid w:val="009E1F29"/>
    <w:rsid w:val="009E23E1"/>
    <w:rsid w:val="009E29F8"/>
    <w:rsid w:val="009E2F98"/>
    <w:rsid w:val="009E30FA"/>
    <w:rsid w:val="009E3293"/>
    <w:rsid w:val="009E3388"/>
    <w:rsid w:val="009E3B47"/>
    <w:rsid w:val="009E3B8D"/>
    <w:rsid w:val="009E4EF6"/>
    <w:rsid w:val="009E5371"/>
    <w:rsid w:val="009E578E"/>
    <w:rsid w:val="009E57BB"/>
    <w:rsid w:val="009E5AF5"/>
    <w:rsid w:val="009E6228"/>
    <w:rsid w:val="009E698C"/>
    <w:rsid w:val="009E6D6C"/>
    <w:rsid w:val="009E70C2"/>
    <w:rsid w:val="009E7379"/>
    <w:rsid w:val="009E77A5"/>
    <w:rsid w:val="009E77D2"/>
    <w:rsid w:val="009E7817"/>
    <w:rsid w:val="009E79CA"/>
    <w:rsid w:val="009E7A8A"/>
    <w:rsid w:val="009E7AEE"/>
    <w:rsid w:val="009E7D21"/>
    <w:rsid w:val="009F0294"/>
    <w:rsid w:val="009F0797"/>
    <w:rsid w:val="009F0895"/>
    <w:rsid w:val="009F08C6"/>
    <w:rsid w:val="009F0B70"/>
    <w:rsid w:val="009F1183"/>
    <w:rsid w:val="009F1334"/>
    <w:rsid w:val="009F1629"/>
    <w:rsid w:val="009F1805"/>
    <w:rsid w:val="009F2414"/>
    <w:rsid w:val="009F2431"/>
    <w:rsid w:val="009F259D"/>
    <w:rsid w:val="009F25AA"/>
    <w:rsid w:val="009F290E"/>
    <w:rsid w:val="009F2A0B"/>
    <w:rsid w:val="009F2F43"/>
    <w:rsid w:val="009F3363"/>
    <w:rsid w:val="009F373B"/>
    <w:rsid w:val="009F3AF1"/>
    <w:rsid w:val="009F3C1F"/>
    <w:rsid w:val="009F3F8B"/>
    <w:rsid w:val="009F4182"/>
    <w:rsid w:val="009F421F"/>
    <w:rsid w:val="009F454A"/>
    <w:rsid w:val="009F493C"/>
    <w:rsid w:val="009F49BF"/>
    <w:rsid w:val="009F546F"/>
    <w:rsid w:val="009F5977"/>
    <w:rsid w:val="009F5B93"/>
    <w:rsid w:val="009F63E6"/>
    <w:rsid w:val="009F6608"/>
    <w:rsid w:val="009F6F65"/>
    <w:rsid w:val="009F6F89"/>
    <w:rsid w:val="009F70CF"/>
    <w:rsid w:val="009F716E"/>
    <w:rsid w:val="009F717C"/>
    <w:rsid w:val="009F732F"/>
    <w:rsid w:val="009F777F"/>
    <w:rsid w:val="00A002FB"/>
    <w:rsid w:val="00A00C89"/>
    <w:rsid w:val="00A00DD1"/>
    <w:rsid w:val="00A00DF3"/>
    <w:rsid w:val="00A011A5"/>
    <w:rsid w:val="00A01491"/>
    <w:rsid w:val="00A015A1"/>
    <w:rsid w:val="00A015F9"/>
    <w:rsid w:val="00A01C04"/>
    <w:rsid w:val="00A01F1A"/>
    <w:rsid w:val="00A0228B"/>
    <w:rsid w:val="00A022FB"/>
    <w:rsid w:val="00A02570"/>
    <w:rsid w:val="00A029B3"/>
    <w:rsid w:val="00A029F3"/>
    <w:rsid w:val="00A02B46"/>
    <w:rsid w:val="00A03123"/>
    <w:rsid w:val="00A0318B"/>
    <w:rsid w:val="00A032F8"/>
    <w:rsid w:val="00A044F2"/>
    <w:rsid w:val="00A04663"/>
    <w:rsid w:val="00A049C0"/>
    <w:rsid w:val="00A04BC4"/>
    <w:rsid w:val="00A04FF9"/>
    <w:rsid w:val="00A0512F"/>
    <w:rsid w:val="00A05256"/>
    <w:rsid w:val="00A059D2"/>
    <w:rsid w:val="00A06891"/>
    <w:rsid w:val="00A0696A"/>
    <w:rsid w:val="00A07157"/>
    <w:rsid w:val="00A075B7"/>
    <w:rsid w:val="00A0780E"/>
    <w:rsid w:val="00A078B8"/>
    <w:rsid w:val="00A07A1C"/>
    <w:rsid w:val="00A07D0E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7A"/>
    <w:rsid w:val="00A1156B"/>
    <w:rsid w:val="00A12AB4"/>
    <w:rsid w:val="00A12F85"/>
    <w:rsid w:val="00A13531"/>
    <w:rsid w:val="00A138D0"/>
    <w:rsid w:val="00A13AF4"/>
    <w:rsid w:val="00A13B9B"/>
    <w:rsid w:val="00A13FF9"/>
    <w:rsid w:val="00A140A9"/>
    <w:rsid w:val="00A1424F"/>
    <w:rsid w:val="00A14403"/>
    <w:rsid w:val="00A145F4"/>
    <w:rsid w:val="00A147B0"/>
    <w:rsid w:val="00A14FA6"/>
    <w:rsid w:val="00A15066"/>
    <w:rsid w:val="00A156D1"/>
    <w:rsid w:val="00A1570C"/>
    <w:rsid w:val="00A15967"/>
    <w:rsid w:val="00A164EF"/>
    <w:rsid w:val="00A16DDC"/>
    <w:rsid w:val="00A171E2"/>
    <w:rsid w:val="00A17506"/>
    <w:rsid w:val="00A17C03"/>
    <w:rsid w:val="00A17C99"/>
    <w:rsid w:val="00A20026"/>
    <w:rsid w:val="00A205D1"/>
    <w:rsid w:val="00A2074D"/>
    <w:rsid w:val="00A21689"/>
    <w:rsid w:val="00A219A1"/>
    <w:rsid w:val="00A22316"/>
    <w:rsid w:val="00A225D9"/>
    <w:rsid w:val="00A22929"/>
    <w:rsid w:val="00A22D61"/>
    <w:rsid w:val="00A23594"/>
    <w:rsid w:val="00A2383E"/>
    <w:rsid w:val="00A23BB0"/>
    <w:rsid w:val="00A23C2C"/>
    <w:rsid w:val="00A2445C"/>
    <w:rsid w:val="00A24692"/>
    <w:rsid w:val="00A24C54"/>
    <w:rsid w:val="00A253C4"/>
    <w:rsid w:val="00A25472"/>
    <w:rsid w:val="00A25609"/>
    <w:rsid w:val="00A256BD"/>
    <w:rsid w:val="00A25805"/>
    <w:rsid w:val="00A25B96"/>
    <w:rsid w:val="00A25E2C"/>
    <w:rsid w:val="00A261D9"/>
    <w:rsid w:val="00A26458"/>
    <w:rsid w:val="00A2688C"/>
    <w:rsid w:val="00A26AD9"/>
    <w:rsid w:val="00A26F4A"/>
    <w:rsid w:val="00A26FFF"/>
    <w:rsid w:val="00A2713C"/>
    <w:rsid w:val="00A274C9"/>
    <w:rsid w:val="00A27844"/>
    <w:rsid w:val="00A27881"/>
    <w:rsid w:val="00A27F3F"/>
    <w:rsid w:val="00A3004D"/>
    <w:rsid w:val="00A30452"/>
    <w:rsid w:val="00A309B1"/>
    <w:rsid w:val="00A30B6E"/>
    <w:rsid w:val="00A30F54"/>
    <w:rsid w:val="00A311DA"/>
    <w:rsid w:val="00A317B4"/>
    <w:rsid w:val="00A32059"/>
    <w:rsid w:val="00A3231E"/>
    <w:rsid w:val="00A32352"/>
    <w:rsid w:val="00A32433"/>
    <w:rsid w:val="00A32455"/>
    <w:rsid w:val="00A32B5B"/>
    <w:rsid w:val="00A33232"/>
    <w:rsid w:val="00A337F7"/>
    <w:rsid w:val="00A33FC1"/>
    <w:rsid w:val="00A34373"/>
    <w:rsid w:val="00A34BDA"/>
    <w:rsid w:val="00A351B4"/>
    <w:rsid w:val="00A357AF"/>
    <w:rsid w:val="00A35A85"/>
    <w:rsid w:val="00A35B55"/>
    <w:rsid w:val="00A35CCE"/>
    <w:rsid w:val="00A36397"/>
    <w:rsid w:val="00A36907"/>
    <w:rsid w:val="00A36A23"/>
    <w:rsid w:val="00A3714F"/>
    <w:rsid w:val="00A3726E"/>
    <w:rsid w:val="00A37C79"/>
    <w:rsid w:val="00A37DCE"/>
    <w:rsid w:val="00A37FCC"/>
    <w:rsid w:val="00A4071E"/>
    <w:rsid w:val="00A409FE"/>
    <w:rsid w:val="00A40EDA"/>
    <w:rsid w:val="00A41772"/>
    <w:rsid w:val="00A41E30"/>
    <w:rsid w:val="00A42120"/>
    <w:rsid w:val="00A42778"/>
    <w:rsid w:val="00A427B3"/>
    <w:rsid w:val="00A4286C"/>
    <w:rsid w:val="00A42D37"/>
    <w:rsid w:val="00A4301D"/>
    <w:rsid w:val="00A43481"/>
    <w:rsid w:val="00A43504"/>
    <w:rsid w:val="00A4383C"/>
    <w:rsid w:val="00A447F4"/>
    <w:rsid w:val="00A44B04"/>
    <w:rsid w:val="00A44C5C"/>
    <w:rsid w:val="00A44F69"/>
    <w:rsid w:val="00A45195"/>
    <w:rsid w:val="00A4520D"/>
    <w:rsid w:val="00A453B5"/>
    <w:rsid w:val="00A45518"/>
    <w:rsid w:val="00A4674D"/>
    <w:rsid w:val="00A472F1"/>
    <w:rsid w:val="00A473B7"/>
    <w:rsid w:val="00A47865"/>
    <w:rsid w:val="00A47900"/>
    <w:rsid w:val="00A47BD8"/>
    <w:rsid w:val="00A508FC"/>
    <w:rsid w:val="00A50C90"/>
    <w:rsid w:val="00A50CD8"/>
    <w:rsid w:val="00A513D4"/>
    <w:rsid w:val="00A513F0"/>
    <w:rsid w:val="00A517BD"/>
    <w:rsid w:val="00A52172"/>
    <w:rsid w:val="00A52766"/>
    <w:rsid w:val="00A52774"/>
    <w:rsid w:val="00A52B22"/>
    <w:rsid w:val="00A52DFE"/>
    <w:rsid w:val="00A530D2"/>
    <w:rsid w:val="00A531A8"/>
    <w:rsid w:val="00A5322A"/>
    <w:rsid w:val="00A532E2"/>
    <w:rsid w:val="00A53405"/>
    <w:rsid w:val="00A53478"/>
    <w:rsid w:val="00A53627"/>
    <w:rsid w:val="00A53A28"/>
    <w:rsid w:val="00A54515"/>
    <w:rsid w:val="00A54668"/>
    <w:rsid w:val="00A54706"/>
    <w:rsid w:val="00A558A9"/>
    <w:rsid w:val="00A55A61"/>
    <w:rsid w:val="00A55CE2"/>
    <w:rsid w:val="00A55F16"/>
    <w:rsid w:val="00A56477"/>
    <w:rsid w:val="00A56944"/>
    <w:rsid w:val="00A5699A"/>
    <w:rsid w:val="00A57443"/>
    <w:rsid w:val="00A577AB"/>
    <w:rsid w:val="00A57B1D"/>
    <w:rsid w:val="00A57CCD"/>
    <w:rsid w:val="00A602E5"/>
    <w:rsid w:val="00A603C3"/>
    <w:rsid w:val="00A606DB"/>
    <w:rsid w:val="00A60E61"/>
    <w:rsid w:val="00A61546"/>
    <w:rsid w:val="00A6165B"/>
    <w:rsid w:val="00A6177F"/>
    <w:rsid w:val="00A61A39"/>
    <w:rsid w:val="00A61B95"/>
    <w:rsid w:val="00A6232F"/>
    <w:rsid w:val="00A62523"/>
    <w:rsid w:val="00A6267C"/>
    <w:rsid w:val="00A62A33"/>
    <w:rsid w:val="00A62FED"/>
    <w:rsid w:val="00A63542"/>
    <w:rsid w:val="00A63550"/>
    <w:rsid w:val="00A635B6"/>
    <w:rsid w:val="00A63707"/>
    <w:rsid w:val="00A63B60"/>
    <w:rsid w:val="00A64268"/>
    <w:rsid w:val="00A643CA"/>
    <w:rsid w:val="00A6546B"/>
    <w:rsid w:val="00A6594C"/>
    <w:rsid w:val="00A65B00"/>
    <w:rsid w:val="00A65CC9"/>
    <w:rsid w:val="00A65CD8"/>
    <w:rsid w:val="00A65EF6"/>
    <w:rsid w:val="00A65F24"/>
    <w:rsid w:val="00A660B2"/>
    <w:rsid w:val="00A66216"/>
    <w:rsid w:val="00A670E8"/>
    <w:rsid w:val="00A672D1"/>
    <w:rsid w:val="00A67956"/>
    <w:rsid w:val="00A70186"/>
    <w:rsid w:val="00A703B5"/>
    <w:rsid w:val="00A706FA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CBB"/>
    <w:rsid w:val="00A71F46"/>
    <w:rsid w:val="00A7245E"/>
    <w:rsid w:val="00A72A25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21"/>
    <w:rsid w:val="00A746EC"/>
    <w:rsid w:val="00A748E6"/>
    <w:rsid w:val="00A74EB1"/>
    <w:rsid w:val="00A74EC5"/>
    <w:rsid w:val="00A7557E"/>
    <w:rsid w:val="00A75C1D"/>
    <w:rsid w:val="00A76085"/>
    <w:rsid w:val="00A7612F"/>
    <w:rsid w:val="00A76945"/>
    <w:rsid w:val="00A76B4F"/>
    <w:rsid w:val="00A76BC6"/>
    <w:rsid w:val="00A76CC2"/>
    <w:rsid w:val="00A76CE5"/>
    <w:rsid w:val="00A771F6"/>
    <w:rsid w:val="00A7742B"/>
    <w:rsid w:val="00A77515"/>
    <w:rsid w:val="00A803F3"/>
    <w:rsid w:val="00A803F9"/>
    <w:rsid w:val="00A81E15"/>
    <w:rsid w:val="00A82394"/>
    <w:rsid w:val="00A82506"/>
    <w:rsid w:val="00A82A9E"/>
    <w:rsid w:val="00A83054"/>
    <w:rsid w:val="00A837C9"/>
    <w:rsid w:val="00A83B01"/>
    <w:rsid w:val="00A83CAC"/>
    <w:rsid w:val="00A83E1F"/>
    <w:rsid w:val="00A84055"/>
    <w:rsid w:val="00A84282"/>
    <w:rsid w:val="00A8433E"/>
    <w:rsid w:val="00A845AA"/>
    <w:rsid w:val="00A84887"/>
    <w:rsid w:val="00A849FC"/>
    <w:rsid w:val="00A84DAB"/>
    <w:rsid w:val="00A84DBF"/>
    <w:rsid w:val="00A85386"/>
    <w:rsid w:val="00A858A6"/>
    <w:rsid w:val="00A86325"/>
    <w:rsid w:val="00A86526"/>
    <w:rsid w:val="00A86CD6"/>
    <w:rsid w:val="00A86EBF"/>
    <w:rsid w:val="00A87CA1"/>
    <w:rsid w:val="00A90145"/>
    <w:rsid w:val="00A9036F"/>
    <w:rsid w:val="00A908A4"/>
    <w:rsid w:val="00A909C8"/>
    <w:rsid w:val="00A909D2"/>
    <w:rsid w:val="00A90E1B"/>
    <w:rsid w:val="00A913A9"/>
    <w:rsid w:val="00A91505"/>
    <w:rsid w:val="00A91523"/>
    <w:rsid w:val="00A9157E"/>
    <w:rsid w:val="00A9163A"/>
    <w:rsid w:val="00A9164F"/>
    <w:rsid w:val="00A916C6"/>
    <w:rsid w:val="00A9206D"/>
    <w:rsid w:val="00A927C2"/>
    <w:rsid w:val="00A933A5"/>
    <w:rsid w:val="00A93AAC"/>
    <w:rsid w:val="00A93DD4"/>
    <w:rsid w:val="00A9427A"/>
    <w:rsid w:val="00A94640"/>
    <w:rsid w:val="00A9472E"/>
    <w:rsid w:val="00A948A7"/>
    <w:rsid w:val="00A94AF2"/>
    <w:rsid w:val="00A94FC2"/>
    <w:rsid w:val="00A95233"/>
    <w:rsid w:val="00A95745"/>
    <w:rsid w:val="00A95A62"/>
    <w:rsid w:val="00A961D4"/>
    <w:rsid w:val="00A96857"/>
    <w:rsid w:val="00A96B80"/>
    <w:rsid w:val="00A96D11"/>
    <w:rsid w:val="00A96F4C"/>
    <w:rsid w:val="00A96F88"/>
    <w:rsid w:val="00A970F6"/>
    <w:rsid w:val="00A9716A"/>
    <w:rsid w:val="00A971A5"/>
    <w:rsid w:val="00A971F1"/>
    <w:rsid w:val="00A97979"/>
    <w:rsid w:val="00A97FCB"/>
    <w:rsid w:val="00AA036B"/>
    <w:rsid w:val="00AA03E3"/>
    <w:rsid w:val="00AA0B1E"/>
    <w:rsid w:val="00AA0C0E"/>
    <w:rsid w:val="00AA128A"/>
    <w:rsid w:val="00AA17CC"/>
    <w:rsid w:val="00AA1DC3"/>
    <w:rsid w:val="00AA2514"/>
    <w:rsid w:val="00AA285F"/>
    <w:rsid w:val="00AA31A0"/>
    <w:rsid w:val="00AA3B2E"/>
    <w:rsid w:val="00AA4459"/>
    <w:rsid w:val="00AA4A91"/>
    <w:rsid w:val="00AA4E1B"/>
    <w:rsid w:val="00AA56DE"/>
    <w:rsid w:val="00AA60F2"/>
    <w:rsid w:val="00AA6A47"/>
    <w:rsid w:val="00AA6C91"/>
    <w:rsid w:val="00AA6D44"/>
    <w:rsid w:val="00AA7001"/>
    <w:rsid w:val="00AA710D"/>
    <w:rsid w:val="00AA7119"/>
    <w:rsid w:val="00AA7856"/>
    <w:rsid w:val="00AA78D6"/>
    <w:rsid w:val="00AA7D86"/>
    <w:rsid w:val="00AB0236"/>
    <w:rsid w:val="00AB0529"/>
    <w:rsid w:val="00AB078F"/>
    <w:rsid w:val="00AB170D"/>
    <w:rsid w:val="00AB1CC2"/>
    <w:rsid w:val="00AB22C4"/>
    <w:rsid w:val="00AB304C"/>
    <w:rsid w:val="00AB308E"/>
    <w:rsid w:val="00AB3142"/>
    <w:rsid w:val="00AB3CD2"/>
    <w:rsid w:val="00AB42D0"/>
    <w:rsid w:val="00AB4806"/>
    <w:rsid w:val="00AB4B9B"/>
    <w:rsid w:val="00AB513A"/>
    <w:rsid w:val="00AB5430"/>
    <w:rsid w:val="00AB56B2"/>
    <w:rsid w:val="00AB5E53"/>
    <w:rsid w:val="00AB6244"/>
    <w:rsid w:val="00AB62DC"/>
    <w:rsid w:val="00AB6C38"/>
    <w:rsid w:val="00AB6CAE"/>
    <w:rsid w:val="00AB6DB0"/>
    <w:rsid w:val="00AB7060"/>
    <w:rsid w:val="00AB713D"/>
    <w:rsid w:val="00AB7259"/>
    <w:rsid w:val="00AB7516"/>
    <w:rsid w:val="00AB7E41"/>
    <w:rsid w:val="00AB7E44"/>
    <w:rsid w:val="00AC00B1"/>
    <w:rsid w:val="00AC0491"/>
    <w:rsid w:val="00AC05E5"/>
    <w:rsid w:val="00AC0A0A"/>
    <w:rsid w:val="00AC0A4E"/>
    <w:rsid w:val="00AC0D65"/>
    <w:rsid w:val="00AC0DF0"/>
    <w:rsid w:val="00AC0F06"/>
    <w:rsid w:val="00AC1193"/>
    <w:rsid w:val="00AC1423"/>
    <w:rsid w:val="00AC151A"/>
    <w:rsid w:val="00AC1648"/>
    <w:rsid w:val="00AC1751"/>
    <w:rsid w:val="00AC1DD8"/>
    <w:rsid w:val="00AC1FCF"/>
    <w:rsid w:val="00AC207A"/>
    <w:rsid w:val="00AC2516"/>
    <w:rsid w:val="00AC2555"/>
    <w:rsid w:val="00AC278D"/>
    <w:rsid w:val="00AC2BAA"/>
    <w:rsid w:val="00AC2BD2"/>
    <w:rsid w:val="00AC3202"/>
    <w:rsid w:val="00AC350C"/>
    <w:rsid w:val="00AC386D"/>
    <w:rsid w:val="00AC3BA8"/>
    <w:rsid w:val="00AC4090"/>
    <w:rsid w:val="00AC415F"/>
    <w:rsid w:val="00AC422D"/>
    <w:rsid w:val="00AC4670"/>
    <w:rsid w:val="00AC4BBC"/>
    <w:rsid w:val="00AC4CBA"/>
    <w:rsid w:val="00AC4DC4"/>
    <w:rsid w:val="00AC4EC9"/>
    <w:rsid w:val="00AC5092"/>
    <w:rsid w:val="00AC527C"/>
    <w:rsid w:val="00AC55CC"/>
    <w:rsid w:val="00AC55FD"/>
    <w:rsid w:val="00AC5617"/>
    <w:rsid w:val="00AC5A7F"/>
    <w:rsid w:val="00AC5AF9"/>
    <w:rsid w:val="00AC5E83"/>
    <w:rsid w:val="00AC5FD1"/>
    <w:rsid w:val="00AC6326"/>
    <w:rsid w:val="00AC6933"/>
    <w:rsid w:val="00AC6A27"/>
    <w:rsid w:val="00AC6B00"/>
    <w:rsid w:val="00AC6C82"/>
    <w:rsid w:val="00AC7063"/>
    <w:rsid w:val="00AC71E0"/>
    <w:rsid w:val="00AC7445"/>
    <w:rsid w:val="00AC775C"/>
    <w:rsid w:val="00AC7909"/>
    <w:rsid w:val="00AC7A44"/>
    <w:rsid w:val="00AC7AA1"/>
    <w:rsid w:val="00AC7AE9"/>
    <w:rsid w:val="00AD0250"/>
    <w:rsid w:val="00AD03B7"/>
    <w:rsid w:val="00AD0681"/>
    <w:rsid w:val="00AD1AA4"/>
    <w:rsid w:val="00AD1C9C"/>
    <w:rsid w:val="00AD1D41"/>
    <w:rsid w:val="00AD1DC8"/>
    <w:rsid w:val="00AD1F81"/>
    <w:rsid w:val="00AD2332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5057"/>
    <w:rsid w:val="00AD51BE"/>
    <w:rsid w:val="00AD5300"/>
    <w:rsid w:val="00AD53D9"/>
    <w:rsid w:val="00AD564C"/>
    <w:rsid w:val="00AD5704"/>
    <w:rsid w:val="00AD5D7E"/>
    <w:rsid w:val="00AD670B"/>
    <w:rsid w:val="00AD6FFE"/>
    <w:rsid w:val="00AD7114"/>
    <w:rsid w:val="00AD7272"/>
    <w:rsid w:val="00AD72B1"/>
    <w:rsid w:val="00AE0144"/>
    <w:rsid w:val="00AE03E9"/>
    <w:rsid w:val="00AE0941"/>
    <w:rsid w:val="00AE0E7D"/>
    <w:rsid w:val="00AE0FE8"/>
    <w:rsid w:val="00AE130A"/>
    <w:rsid w:val="00AE1752"/>
    <w:rsid w:val="00AE184C"/>
    <w:rsid w:val="00AE1852"/>
    <w:rsid w:val="00AE199A"/>
    <w:rsid w:val="00AE19B6"/>
    <w:rsid w:val="00AE215D"/>
    <w:rsid w:val="00AE2628"/>
    <w:rsid w:val="00AE2998"/>
    <w:rsid w:val="00AE2B39"/>
    <w:rsid w:val="00AE2B96"/>
    <w:rsid w:val="00AE2D80"/>
    <w:rsid w:val="00AE368A"/>
    <w:rsid w:val="00AE38FC"/>
    <w:rsid w:val="00AE39C4"/>
    <w:rsid w:val="00AE4485"/>
    <w:rsid w:val="00AE4561"/>
    <w:rsid w:val="00AE4BB6"/>
    <w:rsid w:val="00AE4C86"/>
    <w:rsid w:val="00AE505A"/>
    <w:rsid w:val="00AE5141"/>
    <w:rsid w:val="00AE5558"/>
    <w:rsid w:val="00AE5631"/>
    <w:rsid w:val="00AE5BC4"/>
    <w:rsid w:val="00AE5CE0"/>
    <w:rsid w:val="00AE5D12"/>
    <w:rsid w:val="00AE60FD"/>
    <w:rsid w:val="00AE6194"/>
    <w:rsid w:val="00AE6ED0"/>
    <w:rsid w:val="00AE6FB8"/>
    <w:rsid w:val="00AE7120"/>
    <w:rsid w:val="00AE75D6"/>
    <w:rsid w:val="00AF022B"/>
    <w:rsid w:val="00AF06BD"/>
    <w:rsid w:val="00AF0803"/>
    <w:rsid w:val="00AF0DB2"/>
    <w:rsid w:val="00AF1176"/>
    <w:rsid w:val="00AF182C"/>
    <w:rsid w:val="00AF1A5D"/>
    <w:rsid w:val="00AF2691"/>
    <w:rsid w:val="00AF27CC"/>
    <w:rsid w:val="00AF28E3"/>
    <w:rsid w:val="00AF2D24"/>
    <w:rsid w:val="00AF2FBD"/>
    <w:rsid w:val="00AF32CA"/>
    <w:rsid w:val="00AF3B93"/>
    <w:rsid w:val="00AF3D8D"/>
    <w:rsid w:val="00AF41A1"/>
    <w:rsid w:val="00AF427D"/>
    <w:rsid w:val="00AF49FD"/>
    <w:rsid w:val="00AF4A6D"/>
    <w:rsid w:val="00AF4EF3"/>
    <w:rsid w:val="00AF4FA6"/>
    <w:rsid w:val="00AF539E"/>
    <w:rsid w:val="00AF55EE"/>
    <w:rsid w:val="00AF61FA"/>
    <w:rsid w:val="00AF6256"/>
    <w:rsid w:val="00AF6713"/>
    <w:rsid w:val="00AF68A6"/>
    <w:rsid w:val="00AF6AD2"/>
    <w:rsid w:val="00AF6AEC"/>
    <w:rsid w:val="00AF6C62"/>
    <w:rsid w:val="00AF74E5"/>
    <w:rsid w:val="00AF7780"/>
    <w:rsid w:val="00AF7CB4"/>
    <w:rsid w:val="00AF7D81"/>
    <w:rsid w:val="00AF7D96"/>
    <w:rsid w:val="00AF7E13"/>
    <w:rsid w:val="00B0035E"/>
    <w:rsid w:val="00B0093F"/>
    <w:rsid w:val="00B00AEB"/>
    <w:rsid w:val="00B00D06"/>
    <w:rsid w:val="00B012B7"/>
    <w:rsid w:val="00B01461"/>
    <w:rsid w:val="00B01620"/>
    <w:rsid w:val="00B01948"/>
    <w:rsid w:val="00B019A5"/>
    <w:rsid w:val="00B01C2D"/>
    <w:rsid w:val="00B01D2D"/>
    <w:rsid w:val="00B01E86"/>
    <w:rsid w:val="00B0215F"/>
    <w:rsid w:val="00B02444"/>
    <w:rsid w:val="00B02518"/>
    <w:rsid w:val="00B02BE0"/>
    <w:rsid w:val="00B03387"/>
    <w:rsid w:val="00B03C82"/>
    <w:rsid w:val="00B0410D"/>
    <w:rsid w:val="00B04B4D"/>
    <w:rsid w:val="00B04FC0"/>
    <w:rsid w:val="00B051FF"/>
    <w:rsid w:val="00B05488"/>
    <w:rsid w:val="00B05772"/>
    <w:rsid w:val="00B059AC"/>
    <w:rsid w:val="00B05C59"/>
    <w:rsid w:val="00B061A5"/>
    <w:rsid w:val="00B0623E"/>
    <w:rsid w:val="00B06463"/>
    <w:rsid w:val="00B0654C"/>
    <w:rsid w:val="00B06E1F"/>
    <w:rsid w:val="00B06F1D"/>
    <w:rsid w:val="00B06F85"/>
    <w:rsid w:val="00B07243"/>
    <w:rsid w:val="00B0776B"/>
    <w:rsid w:val="00B07A75"/>
    <w:rsid w:val="00B07E85"/>
    <w:rsid w:val="00B07F8B"/>
    <w:rsid w:val="00B07F9A"/>
    <w:rsid w:val="00B07FAA"/>
    <w:rsid w:val="00B108AB"/>
    <w:rsid w:val="00B108F5"/>
    <w:rsid w:val="00B10A68"/>
    <w:rsid w:val="00B10BF1"/>
    <w:rsid w:val="00B10E99"/>
    <w:rsid w:val="00B10F95"/>
    <w:rsid w:val="00B11152"/>
    <w:rsid w:val="00B11778"/>
    <w:rsid w:val="00B11AC0"/>
    <w:rsid w:val="00B126A2"/>
    <w:rsid w:val="00B12BBF"/>
    <w:rsid w:val="00B12EC2"/>
    <w:rsid w:val="00B130EA"/>
    <w:rsid w:val="00B13804"/>
    <w:rsid w:val="00B13B24"/>
    <w:rsid w:val="00B14029"/>
    <w:rsid w:val="00B1414B"/>
    <w:rsid w:val="00B1473A"/>
    <w:rsid w:val="00B1480B"/>
    <w:rsid w:val="00B148A0"/>
    <w:rsid w:val="00B14E31"/>
    <w:rsid w:val="00B14F89"/>
    <w:rsid w:val="00B15110"/>
    <w:rsid w:val="00B15825"/>
    <w:rsid w:val="00B159AE"/>
    <w:rsid w:val="00B15E55"/>
    <w:rsid w:val="00B160AA"/>
    <w:rsid w:val="00B16238"/>
    <w:rsid w:val="00B162AC"/>
    <w:rsid w:val="00B16945"/>
    <w:rsid w:val="00B169DA"/>
    <w:rsid w:val="00B170F2"/>
    <w:rsid w:val="00B173DE"/>
    <w:rsid w:val="00B17441"/>
    <w:rsid w:val="00B17650"/>
    <w:rsid w:val="00B17809"/>
    <w:rsid w:val="00B17ACB"/>
    <w:rsid w:val="00B17F85"/>
    <w:rsid w:val="00B2044A"/>
    <w:rsid w:val="00B204E7"/>
    <w:rsid w:val="00B205B2"/>
    <w:rsid w:val="00B20B9F"/>
    <w:rsid w:val="00B20EBC"/>
    <w:rsid w:val="00B2126E"/>
    <w:rsid w:val="00B214E4"/>
    <w:rsid w:val="00B21802"/>
    <w:rsid w:val="00B218F3"/>
    <w:rsid w:val="00B21A4E"/>
    <w:rsid w:val="00B21C94"/>
    <w:rsid w:val="00B21D3E"/>
    <w:rsid w:val="00B21E37"/>
    <w:rsid w:val="00B22D4E"/>
    <w:rsid w:val="00B23595"/>
    <w:rsid w:val="00B23A30"/>
    <w:rsid w:val="00B23B71"/>
    <w:rsid w:val="00B24093"/>
    <w:rsid w:val="00B241AD"/>
    <w:rsid w:val="00B242CF"/>
    <w:rsid w:val="00B242F0"/>
    <w:rsid w:val="00B24D7D"/>
    <w:rsid w:val="00B255C1"/>
    <w:rsid w:val="00B25661"/>
    <w:rsid w:val="00B261C2"/>
    <w:rsid w:val="00B267C3"/>
    <w:rsid w:val="00B267EE"/>
    <w:rsid w:val="00B26835"/>
    <w:rsid w:val="00B26862"/>
    <w:rsid w:val="00B269A8"/>
    <w:rsid w:val="00B26A91"/>
    <w:rsid w:val="00B26E51"/>
    <w:rsid w:val="00B274C7"/>
    <w:rsid w:val="00B27559"/>
    <w:rsid w:val="00B27962"/>
    <w:rsid w:val="00B2796B"/>
    <w:rsid w:val="00B27DC7"/>
    <w:rsid w:val="00B30065"/>
    <w:rsid w:val="00B30369"/>
    <w:rsid w:val="00B3059C"/>
    <w:rsid w:val="00B30688"/>
    <w:rsid w:val="00B3077F"/>
    <w:rsid w:val="00B30809"/>
    <w:rsid w:val="00B308ED"/>
    <w:rsid w:val="00B30B10"/>
    <w:rsid w:val="00B31026"/>
    <w:rsid w:val="00B31235"/>
    <w:rsid w:val="00B31A17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6EA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6586"/>
    <w:rsid w:val="00B36F2A"/>
    <w:rsid w:val="00B37243"/>
    <w:rsid w:val="00B3728F"/>
    <w:rsid w:val="00B373F7"/>
    <w:rsid w:val="00B37F06"/>
    <w:rsid w:val="00B409DF"/>
    <w:rsid w:val="00B40EAF"/>
    <w:rsid w:val="00B417CD"/>
    <w:rsid w:val="00B41C3D"/>
    <w:rsid w:val="00B41C68"/>
    <w:rsid w:val="00B41FB5"/>
    <w:rsid w:val="00B423CE"/>
    <w:rsid w:val="00B42440"/>
    <w:rsid w:val="00B42680"/>
    <w:rsid w:val="00B42AE4"/>
    <w:rsid w:val="00B4340D"/>
    <w:rsid w:val="00B43A60"/>
    <w:rsid w:val="00B43E07"/>
    <w:rsid w:val="00B43E6E"/>
    <w:rsid w:val="00B44A0E"/>
    <w:rsid w:val="00B44F14"/>
    <w:rsid w:val="00B45060"/>
    <w:rsid w:val="00B452DF"/>
    <w:rsid w:val="00B45528"/>
    <w:rsid w:val="00B45601"/>
    <w:rsid w:val="00B45D16"/>
    <w:rsid w:val="00B45E12"/>
    <w:rsid w:val="00B466C4"/>
    <w:rsid w:val="00B468CA"/>
    <w:rsid w:val="00B46BA0"/>
    <w:rsid w:val="00B46D60"/>
    <w:rsid w:val="00B47249"/>
    <w:rsid w:val="00B47546"/>
    <w:rsid w:val="00B475BF"/>
    <w:rsid w:val="00B47906"/>
    <w:rsid w:val="00B47A2A"/>
    <w:rsid w:val="00B47B24"/>
    <w:rsid w:val="00B50457"/>
    <w:rsid w:val="00B5089F"/>
    <w:rsid w:val="00B50CFF"/>
    <w:rsid w:val="00B50D7E"/>
    <w:rsid w:val="00B50E4D"/>
    <w:rsid w:val="00B50EBB"/>
    <w:rsid w:val="00B51649"/>
    <w:rsid w:val="00B52887"/>
    <w:rsid w:val="00B5388F"/>
    <w:rsid w:val="00B53C5F"/>
    <w:rsid w:val="00B53C86"/>
    <w:rsid w:val="00B546A4"/>
    <w:rsid w:val="00B5477A"/>
    <w:rsid w:val="00B54C7F"/>
    <w:rsid w:val="00B5531D"/>
    <w:rsid w:val="00B55401"/>
    <w:rsid w:val="00B557F6"/>
    <w:rsid w:val="00B55D33"/>
    <w:rsid w:val="00B55F8B"/>
    <w:rsid w:val="00B56E87"/>
    <w:rsid w:val="00B56F0F"/>
    <w:rsid w:val="00B57B19"/>
    <w:rsid w:val="00B57BA9"/>
    <w:rsid w:val="00B60640"/>
    <w:rsid w:val="00B60822"/>
    <w:rsid w:val="00B60D9D"/>
    <w:rsid w:val="00B61050"/>
    <w:rsid w:val="00B621C7"/>
    <w:rsid w:val="00B6288A"/>
    <w:rsid w:val="00B62B8A"/>
    <w:rsid w:val="00B63A3C"/>
    <w:rsid w:val="00B63F9F"/>
    <w:rsid w:val="00B640A4"/>
    <w:rsid w:val="00B643A4"/>
    <w:rsid w:val="00B64EE8"/>
    <w:rsid w:val="00B65FCD"/>
    <w:rsid w:val="00B66413"/>
    <w:rsid w:val="00B669A1"/>
    <w:rsid w:val="00B66AF2"/>
    <w:rsid w:val="00B66E2F"/>
    <w:rsid w:val="00B701E8"/>
    <w:rsid w:val="00B7078D"/>
    <w:rsid w:val="00B709D5"/>
    <w:rsid w:val="00B710B7"/>
    <w:rsid w:val="00B7118F"/>
    <w:rsid w:val="00B719A1"/>
    <w:rsid w:val="00B71AB3"/>
    <w:rsid w:val="00B71DCE"/>
    <w:rsid w:val="00B71F6E"/>
    <w:rsid w:val="00B725BA"/>
    <w:rsid w:val="00B72794"/>
    <w:rsid w:val="00B729B5"/>
    <w:rsid w:val="00B72CB4"/>
    <w:rsid w:val="00B72DD2"/>
    <w:rsid w:val="00B73134"/>
    <w:rsid w:val="00B73246"/>
    <w:rsid w:val="00B737B2"/>
    <w:rsid w:val="00B7390E"/>
    <w:rsid w:val="00B7402B"/>
    <w:rsid w:val="00B74903"/>
    <w:rsid w:val="00B7499C"/>
    <w:rsid w:val="00B74B57"/>
    <w:rsid w:val="00B7539F"/>
    <w:rsid w:val="00B753F8"/>
    <w:rsid w:val="00B757D8"/>
    <w:rsid w:val="00B75A45"/>
    <w:rsid w:val="00B75B6F"/>
    <w:rsid w:val="00B75C3A"/>
    <w:rsid w:val="00B75CAF"/>
    <w:rsid w:val="00B75CBC"/>
    <w:rsid w:val="00B75E63"/>
    <w:rsid w:val="00B76143"/>
    <w:rsid w:val="00B767F0"/>
    <w:rsid w:val="00B76BB0"/>
    <w:rsid w:val="00B76C53"/>
    <w:rsid w:val="00B76C59"/>
    <w:rsid w:val="00B77459"/>
    <w:rsid w:val="00B775E5"/>
    <w:rsid w:val="00B7788D"/>
    <w:rsid w:val="00B77C31"/>
    <w:rsid w:val="00B77C3C"/>
    <w:rsid w:val="00B77F6D"/>
    <w:rsid w:val="00B77FD4"/>
    <w:rsid w:val="00B80223"/>
    <w:rsid w:val="00B80389"/>
    <w:rsid w:val="00B80844"/>
    <w:rsid w:val="00B80F6A"/>
    <w:rsid w:val="00B810E6"/>
    <w:rsid w:val="00B811CE"/>
    <w:rsid w:val="00B817A8"/>
    <w:rsid w:val="00B81B5F"/>
    <w:rsid w:val="00B81D38"/>
    <w:rsid w:val="00B82334"/>
    <w:rsid w:val="00B825D7"/>
    <w:rsid w:val="00B82880"/>
    <w:rsid w:val="00B82DDF"/>
    <w:rsid w:val="00B838E7"/>
    <w:rsid w:val="00B83AB2"/>
    <w:rsid w:val="00B83C9A"/>
    <w:rsid w:val="00B84705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C21"/>
    <w:rsid w:val="00B86F57"/>
    <w:rsid w:val="00B873E9"/>
    <w:rsid w:val="00B87839"/>
    <w:rsid w:val="00B87CA9"/>
    <w:rsid w:val="00B87D47"/>
    <w:rsid w:val="00B9066A"/>
    <w:rsid w:val="00B90737"/>
    <w:rsid w:val="00B90DC4"/>
    <w:rsid w:val="00B91126"/>
    <w:rsid w:val="00B9154E"/>
    <w:rsid w:val="00B915F3"/>
    <w:rsid w:val="00B91964"/>
    <w:rsid w:val="00B91A57"/>
    <w:rsid w:val="00B92020"/>
    <w:rsid w:val="00B926C3"/>
    <w:rsid w:val="00B932D8"/>
    <w:rsid w:val="00B935DA"/>
    <w:rsid w:val="00B94029"/>
    <w:rsid w:val="00B9436F"/>
    <w:rsid w:val="00B94F44"/>
    <w:rsid w:val="00B94F91"/>
    <w:rsid w:val="00B9552C"/>
    <w:rsid w:val="00B95AC7"/>
    <w:rsid w:val="00B95B39"/>
    <w:rsid w:val="00B95B96"/>
    <w:rsid w:val="00B96338"/>
    <w:rsid w:val="00B967C1"/>
    <w:rsid w:val="00B96946"/>
    <w:rsid w:val="00BA0788"/>
    <w:rsid w:val="00BA0963"/>
    <w:rsid w:val="00BA0A58"/>
    <w:rsid w:val="00BA0AB5"/>
    <w:rsid w:val="00BA0DB3"/>
    <w:rsid w:val="00BA173D"/>
    <w:rsid w:val="00BA1A55"/>
    <w:rsid w:val="00BA1D70"/>
    <w:rsid w:val="00BA20A9"/>
    <w:rsid w:val="00BA2330"/>
    <w:rsid w:val="00BA24B1"/>
    <w:rsid w:val="00BA2A73"/>
    <w:rsid w:val="00BA2ADE"/>
    <w:rsid w:val="00BA2D58"/>
    <w:rsid w:val="00BA33D5"/>
    <w:rsid w:val="00BA3639"/>
    <w:rsid w:val="00BA38ED"/>
    <w:rsid w:val="00BA3AB4"/>
    <w:rsid w:val="00BA3B2B"/>
    <w:rsid w:val="00BA426B"/>
    <w:rsid w:val="00BA451E"/>
    <w:rsid w:val="00BA4A92"/>
    <w:rsid w:val="00BA4B88"/>
    <w:rsid w:val="00BA4D9B"/>
    <w:rsid w:val="00BA4EA5"/>
    <w:rsid w:val="00BA569B"/>
    <w:rsid w:val="00BA5859"/>
    <w:rsid w:val="00BA59F2"/>
    <w:rsid w:val="00BA5FE8"/>
    <w:rsid w:val="00BA6514"/>
    <w:rsid w:val="00BA6AD7"/>
    <w:rsid w:val="00BA6B06"/>
    <w:rsid w:val="00BA6CBA"/>
    <w:rsid w:val="00BA6E01"/>
    <w:rsid w:val="00BA7813"/>
    <w:rsid w:val="00BA78DD"/>
    <w:rsid w:val="00BA7A8F"/>
    <w:rsid w:val="00BA7D42"/>
    <w:rsid w:val="00BB0288"/>
    <w:rsid w:val="00BB02C1"/>
    <w:rsid w:val="00BB07E0"/>
    <w:rsid w:val="00BB0A3C"/>
    <w:rsid w:val="00BB0AFA"/>
    <w:rsid w:val="00BB0B4C"/>
    <w:rsid w:val="00BB0E66"/>
    <w:rsid w:val="00BB0F66"/>
    <w:rsid w:val="00BB0FB1"/>
    <w:rsid w:val="00BB1287"/>
    <w:rsid w:val="00BB15AC"/>
    <w:rsid w:val="00BB1795"/>
    <w:rsid w:val="00BB1A3A"/>
    <w:rsid w:val="00BB1BB2"/>
    <w:rsid w:val="00BB1C8F"/>
    <w:rsid w:val="00BB1DE2"/>
    <w:rsid w:val="00BB1EB2"/>
    <w:rsid w:val="00BB203E"/>
    <w:rsid w:val="00BB20D7"/>
    <w:rsid w:val="00BB2125"/>
    <w:rsid w:val="00BB237F"/>
    <w:rsid w:val="00BB25B5"/>
    <w:rsid w:val="00BB2766"/>
    <w:rsid w:val="00BB2831"/>
    <w:rsid w:val="00BB378B"/>
    <w:rsid w:val="00BB41BD"/>
    <w:rsid w:val="00BB4278"/>
    <w:rsid w:val="00BB45C9"/>
    <w:rsid w:val="00BB4C4A"/>
    <w:rsid w:val="00BB4D99"/>
    <w:rsid w:val="00BB4DA9"/>
    <w:rsid w:val="00BB4EF1"/>
    <w:rsid w:val="00BB4F91"/>
    <w:rsid w:val="00BB50AF"/>
    <w:rsid w:val="00BB51D0"/>
    <w:rsid w:val="00BB535B"/>
    <w:rsid w:val="00BB54FB"/>
    <w:rsid w:val="00BB5D15"/>
    <w:rsid w:val="00BB6488"/>
    <w:rsid w:val="00BB688B"/>
    <w:rsid w:val="00BB6ABA"/>
    <w:rsid w:val="00BB6CDA"/>
    <w:rsid w:val="00BB6FF8"/>
    <w:rsid w:val="00BB70A6"/>
    <w:rsid w:val="00BB731F"/>
    <w:rsid w:val="00BB790E"/>
    <w:rsid w:val="00BC004B"/>
    <w:rsid w:val="00BC0210"/>
    <w:rsid w:val="00BC0294"/>
    <w:rsid w:val="00BC040C"/>
    <w:rsid w:val="00BC04C4"/>
    <w:rsid w:val="00BC0EF9"/>
    <w:rsid w:val="00BC1120"/>
    <w:rsid w:val="00BC193B"/>
    <w:rsid w:val="00BC1A59"/>
    <w:rsid w:val="00BC1CD9"/>
    <w:rsid w:val="00BC2500"/>
    <w:rsid w:val="00BC2740"/>
    <w:rsid w:val="00BC2AF6"/>
    <w:rsid w:val="00BC2B4B"/>
    <w:rsid w:val="00BC2C7A"/>
    <w:rsid w:val="00BC2E19"/>
    <w:rsid w:val="00BC3160"/>
    <w:rsid w:val="00BC3389"/>
    <w:rsid w:val="00BC3414"/>
    <w:rsid w:val="00BC3944"/>
    <w:rsid w:val="00BC3D6F"/>
    <w:rsid w:val="00BC40CF"/>
    <w:rsid w:val="00BC4195"/>
    <w:rsid w:val="00BC482A"/>
    <w:rsid w:val="00BC499B"/>
    <w:rsid w:val="00BC4FCB"/>
    <w:rsid w:val="00BC503B"/>
    <w:rsid w:val="00BC5128"/>
    <w:rsid w:val="00BC5437"/>
    <w:rsid w:val="00BC56C4"/>
    <w:rsid w:val="00BC5967"/>
    <w:rsid w:val="00BC5B04"/>
    <w:rsid w:val="00BC5C29"/>
    <w:rsid w:val="00BC6240"/>
    <w:rsid w:val="00BC6329"/>
    <w:rsid w:val="00BC67B4"/>
    <w:rsid w:val="00BC6C23"/>
    <w:rsid w:val="00BC6E31"/>
    <w:rsid w:val="00BC708E"/>
    <w:rsid w:val="00BC72A6"/>
    <w:rsid w:val="00BC7330"/>
    <w:rsid w:val="00BC7B55"/>
    <w:rsid w:val="00BC7E8D"/>
    <w:rsid w:val="00BD033B"/>
    <w:rsid w:val="00BD0538"/>
    <w:rsid w:val="00BD075C"/>
    <w:rsid w:val="00BD0819"/>
    <w:rsid w:val="00BD0D0F"/>
    <w:rsid w:val="00BD15AC"/>
    <w:rsid w:val="00BD15E1"/>
    <w:rsid w:val="00BD1999"/>
    <w:rsid w:val="00BD1C11"/>
    <w:rsid w:val="00BD2216"/>
    <w:rsid w:val="00BD23A4"/>
    <w:rsid w:val="00BD2A90"/>
    <w:rsid w:val="00BD2B60"/>
    <w:rsid w:val="00BD34FA"/>
    <w:rsid w:val="00BD3B82"/>
    <w:rsid w:val="00BD3D67"/>
    <w:rsid w:val="00BD3E89"/>
    <w:rsid w:val="00BD429C"/>
    <w:rsid w:val="00BD447E"/>
    <w:rsid w:val="00BD46E1"/>
    <w:rsid w:val="00BD4C79"/>
    <w:rsid w:val="00BD569B"/>
    <w:rsid w:val="00BD5CC8"/>
    <w:rsid w:val="00BD5DD1"/>
    <w:rsid w:val="00BD6306"/>
    <w:rsid w:val="00BD63FC"/>
    <w:rsid w:val="00BD67B2"/>
    <w:rsid w:val="00BD6A40"/>
    <w:rsid w:val="00BD6CD0"/>
    <w:rsid w:val="00BD6D2C"/>
    <w:rsid w:val="00BD6D94"/>
    <w:rsid w:val="00BD71C7"/>
    <w:rsid w:val="00BD759D"/>
    <w:rsid w:val="00BD777C"/>
    <w:rsid w:val="00BD7A4D"/>
    <w:rsid w:val="00BD7AD9"/>
    <w:rsid w:val="00BD7EE3"/>
    <w:rsid w:val="00BD7FFB"/>
    <w:rsid w:val="00BE0384"/>
    <w:rsid w:val="00BE0911"/>
    <w:rsid w:val="00BE0F1D"/>
    <w:rsid w:val="00BE1000"/>
    <w:rsid w:val="00BE135D"/>
    <w:rsid w:val="00BE1573"/>
    <w:rsid w:val="00BE1747"/>
    <w:rsid w:val="00BE18C1"/>
    <w:rsid w:val="00BE1A97"/>
    <w:rsid w:val="00BE1B77"/>
    <w:rsid w:val="00BE1B9B"/>
    <w:rsid w:val="00BE1E1A"/>
    <w:rsid w:val="00BE1E6B"/>
    <w:rsid w:val="00BE21DC"/>
    <w:rsid w:val="00BE27B6"/>
    <w:rsid w:val="00BE30EA"/>
    <w:rsid w:val="00BE321C"/>
    <w:rsid w:val="00BE33AA"/>
    <w:rsid w:val="00BE34CE"/>
    <w:rsid w:val="00BE35D2"/>
    <w:rsid w:val="00BE3A41"/>
    <w:rsid w:val="00BE4927"/>
    <w:rsid w:val="00BE4B8D"/>
    <w:rsid w:val="00BE4CCB"/>
    <w:rsid w:val="00BE5111"/>
    <w:rsid w:val="00BE597B"/>
    <w:rsid w:val="00BE5AC5"/>
    <w:rsid w:val="00BE5BC0"/>
    <w:rsid w:val="00BE5C19"/>
    <w:rsid w:val="00BE5F49"/>
    <w:rsid w:val="00BE6232"/>
    <w:rsid w:val="00BE636E"/>
    <w:rsid w:val="00BE6432"/>
    <w:rsid w:val="00BE6999"/>
    <w:rsid w:val="00BE69FC"/>
    <w:rsid w:val="00BE6A1F"/>
    <w:rsid w:val="00BE6C5E"/>
    <w:rsid w:val="00BE6DC7"/>
    <w:rsid w:val="00BE70F0"/>
    <w:rsid w:val="00BE7582"/>
    <w:rsid w:val="00BE7EC6"/>
    <w:rsid w:val="00BE7FAB"/>
    <w:rsid w:val="00BF02AD"/>
    <w:rsid w:val="00BF030A"/>
    <w:rsid w:val="00BF06D6"/>
    <w:rsid w:val="00BF0CDB"/>
    <w:rsid w:val="00BF129F"/>
    <w:rsid w:val="00BF1E90"/>
    <w:rsid w:val="00BF2217"/>
    <w:rsid w:val="00BF2D55"/>
    <w:rsid w:val="00BF2E9F"/>
    <w:rsid w:val="00BF33A3"/>
    <w:rsid w:val="00BF3413"/>
    <w:rsid w:val="00BF3561"/>
    <w:rsid w:val="00BF397C"/>
    <w:rsid w:val="00BF3CCB"/>
    <w:rsid w:val="00BF41AD"/>
    <w:rsid w:val="00BF461D"/>
    <w:rsid w:val="00BF4747"/>
    <w:rsid w:val="00BF4D06"/>
    <w:rsid w:val="00BF4F1D"/>
    <w:rsid w:val="00BF4F95"/>
    <w:rsid w:val="00BF5143"/>
    <w:rsid w:val="00BF51AB"/>
    <w:rsid w:val="00BF54B0"/>
    <w:rsid w:val="00BF5543"/>
    <w:rsid w:val="00BF5D7C"/>
    <w:rsid w:val="00BF5E85"/>
    <w:rsid w:val="00BF6027"/>
    <w:rsid w:val="00BF6777"/>
    <w:rsid w:val="00BF6B39"/>
    <w:rsid w:val="00BF72BE"/>
    <w:rsid w:val="00BF75F2"/>
    <w:rsid w:val="00BF7793"/>
    <w:rsid w:val="00BF780D"/>
    <w:rsid w:val="00BF7C47"/>
    <w:rsid w:val="00BF7C50"/>
    <w:rsid w:val="00C006CD"/>
    <w:rsid w:val="00C00CD9"/>
    <w:rsid w:val="00C010AF"/>
    <w:rsid w:val="00C0118F"/>
    <w:rsid w:val="00C02756"/>
    <w:rsid w:val="00C02A13"/>
    <w:rsid w:val="00C0305B"/>
    <w:rsid w:val="00C03215"/>
    <w:rsid w:val="00C03347"/>
    <w:rsid w:val="00C03384"/>
    <w:rsid w:val="00C03610"/>
    <w:rsid w:val="00C0363B"/>
    <w:rsid w:val="00C037D0"/>
    <w:rsid w:val="00C03E12"/>
    <w:rsid w:val="00C04491"/>
    <w:rsid w:val="00C04C82"/>
    <w:rsid w:val="00C057EA"/>
    <w:rsid w:val="00C05A89"/>
    <w:rsid w:val="00C05C6D"/>
    <w:rsid w:val="00C05FBC"/>
    <w:rsid w:val="00C065B3"/>
    <w:rsid w:val="00C07174"/>
    <w:rsid w:val="00C07584"/>
    <w:rsid w:val="00C07729"/>
    <w:rsid w:val="00C07842"/>
    <w:rsid w:val="00C07CAC"/>
    <w:rsid w:val="00C07DEE"/>
    <w:rsid w:val="00C10453"/>
    <w:rsid w:val="00C10622"/>
    <w:rsid w:val="00C10870"/>
    <w:rsid w:val="00C10872"/>
    <w:rsid w:val="00C10989"/>
    <w:rsid w:val="00C11431"/>
    <w:rsid w:val="00C11557"/>
    <w:rsid w:val="00C11B10"/>
    <w:rsid w:val="00C11B92"/>
    <w:rsid w:val="00C129D4"/>
    <w:rsid w:val="00C12CAB"/>
    <w:rsid w:val="00C13779"/>
    <w:rsid w:val="00C1395F"/>
    <w:rsid w:val="00C13BC3"/>
    <w:rsid w:val="00C13EDB"/>
    <w:rsid w:val="00C13F4E"/>
    <w:rsid w:val="00C141D8"/>
    <w:rsid w:val="00C148D1"/>
    <w:rsid w:val="00C14CAB"/>
    <w:rsid w:val="00C15315"/>
    <w:rsid w:val="00C15BF9"/>
    <w:rsid w:val="00C15DF3"/>
    <w:rsid w:val="00C160C4"/>
    <w:rsid w:val="00C16208"/>
    <w:rsid w:val="00C1640F"/>
    <w:rsid w:val="00C1698A"/>
    <w:rsid w:val="00C16DB2"/>
    <w:rsid w:val="00C16E53"/>
    <w:rsid w:val="00C16EA3"/>
    <w:rsid w:val="00C174FD"/>
    <w:rsid w:val="00C1771F"/>
    <w:rsid w:val="00C177C3"/>
    <w:rsid w:val="00C17ACD"/>
    <w:rsid w:val="00C21EE4"/>
    <w:rsid w:val="00C21F64"/>
    <w:rsid w:val="00C2200A"/>
    <w:rsid w:val="00C221E1"/>
    <w:rsid w:val="00C222C7"/>
    <w:rsid w:val="00C237C7"/>
    <w:rsid w:val="00C242BF"/>
    <w:rsid w:val="00C24425"/>
    <w:rsid w:val="00C24561"/>
    <w:rsid w:val="00C24609"/>
    <w:rsid w:val="00C24C57"/>
    <w:rsid w:val="00C25D60"/>
    <w:rsid w:val="00C26896"/>
    <w:rsid w:val="00C268B2"/>
    <w:rsid w:val="00C26A59"/>
    <w:rsid w:val="00C26D3C"/>
    <w:rsid w:val="00C27E29"/>
    <w:rsid w:val="00C301D2"/>
    <w:rsid w:val="00C3058E"/>
    <w:rsid w:val="00C30617"/>
    <w:rsid w:val="00C30628"/>
    <w:rsid w:val="00C307CD"/>
    <w:rsid w:val="00C30C05"/>
    <w:rsid w:val="00C30C3A"/>
    <w:rsid w:val="00C30F34"/>
    <w:rsid w:val="00C3129E"/>
    <w:rsid w:val="00C3143B"/>
    <w:rsid w:val="00C31728"/>
    <w:rsid w:val="00C31905"/>
    <w:rsid w:val="00C31BEA"/>
    <w:rsid w:val="00C31D64"/>
    <w:rsid w:val="00C31E57"/>
    <w:rsid w:val="00C31F1F"/>
    <w:rsid w:val="00C3234B"/>
    <w:rsid w:val="00C32824"/>
    <w:rsid w:val="00C32D9E"/>
    <w:rsid w:val="00C33311"/>
    <w:rsid w:val="00C33856"/>
    <w:rsid w:val="00C338C5"/>
    <w:rsid w:val="00C33D17"/>
    <w:rsid w:val="00C33D30"/>
    <w:rsid w:val="00C33FBC"/>
    <w:rsid w:val="00C34008"/>
    <w:rsid w:val="00C345A8"/>
    <w:rsid w:val="00C3464C"/>
    <w:rsid w:val="00C347D3"/>
    <w:rsid w:val="00C34A24"/>
    <w:rsid w:val="00C35439"/>
    <w:rsid w:val="00C35993"/>
    <w:rsid w:val="00C362D8"/>
    <w:rsid w:val="00C363A2"/>
    <w:rsid w:val="00C363ED"/>
    <w:rsid w:val="00C36692"/>
    <w:rsid w:val="00C369C2"/>
    <w:rsid w:val="00C36AB8"/>
    <w:rsid w:val="00C37796"/>
    <w:rsid w:val="00C37813"/>
    <w:rsid w:val="00C37A73"/>
    <w:rsid w:val="00C37ADB"/>
    <w:rsid w:val="00C409AF"/>
    <w:rsid w:val="00C409DB"/>
    <w:rsid w:val="00C40B4F"/>
    <w:rsid w:val="00C40D84"/>
    <w:rsid w:val="00C40FEF"/>
    <w:rsid w:val="00C41155"/>
    <w:rsid w:val="00C4138A"/>
    <w:rsid w:val="00C41769"/>
    <w:rsid w:val="00C41772"/>
    <w:rsid w:val="00C41A58"/>
    <w:rsid w:val="00C41C19"/>
    <w:rsid w:val="00C41E55"/>
    <w:rsid w:val="00C41EBB"/>
    <w:rsid w:val="00C422B7"/>
    <w:rsid w:val="00C423F5"/>
    <w:rsid w:val="00C42C2F"/>
    <w:rsid w:val="00C42F2D"/>
    <w:rsid w:val="00C430D1"/>
    <w:rsid w:val="00C43838"/>
    <w:rsid w:val="00C43CC6"/>
    <w:rsid w:val="00C43CCF"/>
    <w:rsid w:val="00C44260"/>
    <w:rsid w:val="00C4428A"/>
    <w:rsid w:val="00C443DF"/>
    <w:rsid w:val="00C448A5"/>
    <w:rsid w:val="00C449B2"/>
    <w:rsid w:val="00C449DB"/>
    <w:rsid w:val="00C44A7A"/>
    <w:rsid w:val="00C454C3"/>
    <w:rsid w:val="00C454F3"/>
    <w:rsid w:val="00C459B6"/>
    <w:rsid w:val="00C45A49"/>
    <w:rsid w:val="00C45C20"/>
    <w:rsid w:val="00C45C85"/>
    <w:rsid w:val="00C460D1"/>
    <w:rsid w:val="00C46B25"/>
    <w:rsid w:val="00C46E60"/>
    <w:rsid w:val="00C46ECB"/>
    <w:rsid w:val="00C4713B"/>
    <w:rsid w:val="00C47538"/>
    <w:rsid w:val="00C479DD"/>
    <w:rsid w:val="00C50142"/>
    <w:rsid w:val="00C5033A"/>
    <w:rsid w:val="00C50882"/>
    <w:rsid w:val="00C50E4D"/>
    <w:rsid w:val="00C51091"/>
    <w:rsid w:val="00C5127D"/>
    <w:rsid w:val="00C513A6"/>
    <w:rsid w:val="00C515C6"/>
    <w:rsid w:val="00C516A3"/>
    <w:rsid w:val="00C51934"/>
    <w:rsid w:val="00C51C88"/>
    <w:rsid w:val="00C51CB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4DE"/>
    <w:rsid w:val="00C54615"/>
    <w:rsid w:val="00C54DB1"/>
    <w:rsid w:val="00C55083"/>
    <w:rsid w:val="00C55863"/>
    <w:rsid w:val="00C558D0"/>
    <w:rsid w:val="00C55C16"/>
    <w:rsid w:val="00C55E5E"/>
    <w:rsid w:val="00C55F29"/>
    <w:rsid w:val="00C55F91"/>
    <w:rsid w:val="00C56D0B"/>
    <w:rsid w:val="00C572D3"/>
    <w:rsid w:val="00C57515"/>
    <w:rsid w:val="00C57C64"/>
    <w:rsid w:val="00C57CAF"/>
    <w:rsid w:val="00C57CF6"/>
    <w:rsid w:val="00C57ECE"/>
    <w:rsid w:val="00C6000A"/>
    <w:rsid w:val="00C6073B"/>
    <w:rsid w:val="00C607E3"/>
    <w:rsid w:val="00C60986"/>
    <w:rsid w:val="00C6099A"/>
    <w:rsid w:val="00C60B0B"/>
    <w:rsid w:val="00C60D36"/>
    <w:rsid w:val="00C613D3"/>
    <w:rsid w:val="00C619FD"/>
    <w:rsid w:val="00C61B84"/>
    <w:rsid w:val="00C61C39"/>
    <w:rsid w:val="00C61F81"/>
    <w:rsid w:val="00C622E9"/>
    <w:rsid w:val="00C6295B"/>
    <w:rsid w:val="00C62A9B"/>
    <w:rsid w:val="00C633D2"/>
    <w:rsid w:val="00C63457"/>
    <w:rsid w:val="00C6390B"/>
    <w:rsid w:val="00C63C13"/>
    <w:rsid w:val="00C642F7"/>
    <w:rsid w:val="00C643AE"/>
    <w:rsid w:val="00C644E6"/>
    <w:rsid w:val="00C64655"/>
    <w:rsid w:val="00C64900"/>
    <w:rsid w:val="00C64B93"/>
    <w:rsid w:val="00C6512F"/>
    <w:rsid w:val="00C652F5"/>
    <w:rsid w:val="00C65565"/>
    <w:rsid w:val="00C65766"/>
    <w:rsid w:val="00C65907"/>
    <w:rsid w:val="00C65B81"/>
    <w:rsid w:val="00C65F24"/>
    <w:rsid w:val="00C661E8"/>
    <w:rsid w:val="00C66939"/>
    <w:rsid w:val="00C669C9"/>
    <w:rsid w:val="00C66A74"/>
    <w:rsid w:val="00C66BFE"/>
    <w:rsid w:val="00C671BE"/>
    <w:rsid w:val="00C6770E"/>
    <w:rsid w:val="00C677C7"/>
    <w:rsid w:val="00C70343"/>
    <w:rsid w:val="00C70635"/>
    <w:rsid w:val="00C71560"/>
    <w:rsid w:val="00C7189F"/>
    <w:rsid w:val="00C71D70"/>
    <w:rsid w:val="00C71F19"/>
    <w:rsid w:val="00C72431"/>
    <w:rsid w:val="00C7245A"/>
    <w:rsid w:val="00C7260A"/>
    <w:rsid w:val="00C72712"/>
    <w:rsid w:val="00C727FD"/>
    <w:rsid w:val="00C72E60"/>
    <w:rsid w:val="00C72F6C"/>
    <w:rsid w:val="00C72FDE"/>
    <w:rsid w:val="00C7340B"/>
    <w:rsid w:val="00C73468"/>
    <w:rsid w:val="00C73790"/>
    <w:rsid w:val="00C73A8F"/>
    <w:rsid w:val="00C7400D"/>
    <w:rsid w:val="00C742DA"/>
    <w:rsid w:val="00C74900"/>
    <w:rsid w:val="00C74F8F"/>
    <w:rsid w:val="00C7508B"/>
    <w:rsid w:val="00C75F04"/>
    <w:rsid w:val="00C77510"/>
    <w:rsid w:val="00C779DA"/>
    <w:rsid w:val="00C77EED"/>
    <w:rsid w:val="00C80115"/>
    <w:rsid w:val="00C80FEC"/>
    <w:rsid w:val="00C81393"/>
    <w:rsid w:val="00C8173D"/>
    <w:rsid w:val="00C81CBE"/>
    <w:rsid w:val="00C81E24"/>
    <w:rsid w:val="00C82606"/>
    <w:rsid w:val="00C82B86"/>
    <w:rsid w:val="00C82C8A"/>
    <w:rsid w:val="00C82D37"/>
    <w:rsid w:val="00C82E65"/>
    <w:rsid w:val="00C82FA3"/>
    <w:rsid w:val="00C8307A"/>
    <w:rsid w:val="00C832F4"/>
    <w:rsid w:val="00C83855"/>
    <w:rsid w:val="00C83AC6"/>
    <w:rsid w:val="00C83D8B"/>
    <w:rsid w:val="00C83FDD"/>
    <w:rsid w:val="00C8434E"/>
    <w:rsid w:val="00C84B07"/>
    <w:rsid w:val="00C84FB8"/>
    <w:rsid w:val="00C850A7"/>
    <w:rsid w:val="00C850FC"/>
    <w:rsid w:val="00C85299"/>
    <w:rsid w:val="00C854E2"/>
    <w:rsid w:val="00C85518"/>
    <w:rsid w:val="00C8552C"/>
    <w:rsid w:val="00C85AE5"/>
    <w:rsid w:val="00C85B18"/>
    <w:rsid w:val="00C85E9C"/>
    <w:rsid w:val="00C85F28"/>
    <w:rsid w:val="00C8633B"/>
    <w:rsid w:val="00C865AF"/>
    <w:rsid w:val="00C86F06"/>
    <w:rsid w:val="00C86FD7"/>
    <w:rsid w:val="00C8701D"/>
    <w:rsid w:val="00C870D3"/>
    <w:rsid w:val="00C87308"/>
    <w:rsid w:val="00C875DB"/>
    <w:rsid w:val="00C87A2A"/>
    <w:rsid w:val="00C87D7D"/>
    <w:rsid w:val="00C87E53"/>
    <w:rsid w:val="00C87EDF"/>
    <w:rsid w:val="00C90EBE"/>
    <w:rsid w:val="00C91206"/>
    <w:rsid w:val="00C916B2"/>
    <w:rsid w:val="00C91860"/>
    <w:rsid w:val="00C918B3"/>
    <w:rsid w:val="00C91D65"/>
    <w:rsid w:val="00C92231"/>
    <w:rsid w:val="00C923DA"/>
    <w:rsid w:val="00C924F1"/>
    <w:rsid w:val="00C92E98"/>
    <w:rsid w:val="00C92FFD"/>
    <w:rsid w:val="00C931A1"/>
    <w:rsid w:val="00C931E2"/>
    <w:rsid w:val="00C93422"/>
    <w:rsid w:val="00C93586"/>
    <w:rsid w:val="00C9376E"/>
    <w:rsid w:val="00C93A8F"/>
    <w:rsid w:val="00C93E50"/>
    <w:rsid w:val="00C94374"/>
    <w:rsid w:val="00C94645"/>
    <w:rsid w:val="00C94BFA"/>
    <w:rsid w:val="00C950D1"/>
    <w:rsid w:val="00C95D44"/>
    <w:rsid w:val="00C95E17"/>
    <w:rsid w:val="00C95E4A"/>
    <w:rsid w:val="00C96382"/>
    <w:rsid w:val="00C96799"/>
    <w:rsid w:val="00C9690B"/>
    <w:rsid w:val="00C96F7D"/>
    <w:rsid w:val="00C97582"/>
    <w:rsid w:val="00C97766"/>
    <w:rsid w:val="00C97767"/>
    <w:rsid w:val="00CA020D"/>
    <w:rsid w:val="00CA0549"/>
    <w:rsid w:val="00CA05CF"/>
    <w:rsid w:val="00CA0702"/>
    <w:rsid w:val="00CA078D"/>
    <w:rsid w:val="00CA079C"/>
    <w:rsid w:val="00CA07E8"/>
    <w:rsid w:val="00CA1265"/>
    <w:rsid w:val="00CA13CA"/>
    <w:rsid w:val="00CA18EA"/>
    <w:rsid w:val="00CA1DF7"/>
    <w:rsid w:val="00CA1F4E"/>
    <w:rsid w:val="00CA2C83"/>
    <w:rsid w:val="00CA2E55"/>
    <w:rsid w:val="00CA31ED"/>
    <w:rsid w:val="00CA38B1"/>
    <w:rsid w:val="00CA398A"/>
    <w:rsid w:val="00CA3BB4"/>
    <w:rsid w:val="00CA42F8"/>
    <w:rsid w:val="00CA4938"/>
    <w:rsid w:val="00CA5826"/>
    <w:rsid w:val="00CA63B6"/>
    <w:rsid w:val="00CA65BD"/>
    <w:rsid w:val="00CA7068"/>
    <w:rsid w:val="00CA7208"/>
    <w:rsid w:val="00CA7863"/>
    <w:rsid w:val="00CA7AC4"/>
    <w:rsid w:val="00CA7D74"/>
    <w:rsid w:val="00CA7F5B"/>
    <w:rsid w:val="00CB00D4"/>
    <w:rsid w:val="00CB0473"/>
    <w:rsid w:val="00CB0A9D"/>
    <w:rsid w:val="00CB0B03"/>
    <w:rsid w:val="00CB14FD"/>
    <w:rsid w:val="00CB19C7"/>
    <w:rsid w:val="00CB1D34"/>
    <w:rsid w:val="00CB262C"/>
    <w:rsid w:val="00CB2875"/>
    <w:rsid w:val="00CB2A80"/>
    <w:rsid w:val="00CB2CB0"/>
    <w:rsid w:val="00CB2CF4"/>
    <w:rsid w:val="00CB31D8"/>
    <w:rsid w:val="00CB3603"/>
    <w:rsid w:val="00CB3C29"/>
    <w:rsid w:val="00CB3F94"/>
    <w:rsid w:val="00CB40EF"/>
    <w:rsid w:val="00CB419C"/>
    <w:rsid w:val="00CB44AE"/>
    <w:rsid w:val="00CB4B29"/>
    <w:rsid w:val="00CB5040"/>
    <w:rsid w:val="00CB51A6"/>
    <w:rsid w:val="00CB555B"/>
    <w:rsid w:val="00CB5F37"/>
    <w:rsid w:val="00CB646B"/>
    <w:rsid w:val="00CB67A0"/>
    <w:rsid w:val="00CB67E7"/>
    <w:rsid w:val="00CB6BBD"/>
    <w:rsid w:val="00CB6C5C"/>
    <w:rsid w:val="00CB75DE"/>
    <w:rsid w:val="00CB77DD"/>
    <w:rsid w:val="00CB7A72"/>
    <w:rsid w:val="00CC0113"/>
    <w:rsid w:val="00CC0324"/>
    <w:rsid w:val="00CC0431"/>
    <w:rsid w:val="00CC08BD"/>
    <w:rsid w:val="00CC0BE4"/>
    <w:rsid w:val="00CC0E5B"/>
    <w:rsid w:val="00CC0F4A"/>
    <w:rsid w:val="00CC11AE"/>
    <w:rsid w:val="00CC11DB"/>
    <w:rsid w:val="00CC14A5"/>
    <w:rsid w:val="00CC1527"/>
    <w:rsid w:val="00CC1F9C"/>
    <w:rsid w:val="00CC25B2"/>
    <w:rsid w:val="00CC29A4"/>
    <w:rsid w:val="00CC3045"/>
    <w:rsid w:val="00CC3ADC"/>
    <w:rsid w:val="00CC3D0D"/>
    <w:rsid w:val="00CC3F4D"/>
    <w:rsid w:val="00CC44DE"/>
    <w:rsid w:val="00CC4941"/>
    <w:rsid w:val="00CC4CF2"/>
    <w:rsid w:val="00CC4D72"/>
    <w:rsid w:val="00CC500C"/>
    <w:rsid w:val="00CC5D0B"/>
    <w:rsid w:val="00CC5E1A"/>
    <w:rsid w:val="00CC6065"/>
    <w:rsid w:val="00CC6216"/>
    <w:rsid w:val="00CC66FD"/>
    <w:rsid w:val="00CC69D2"/>
    <w:rsid w:val="00CC74FC"/>
    <w:rsid w:val="00CC7970"/>
    <w:rsid w:val="00CC7E5B"/>
    <w:rsid w:val="00CC7FCC"/>
    <w:rsid w:val="00CC7FE3"/>
    <w:rsid w:val="00CD0209"/>
    <w:rsid w:val="00CD04A7"/>
    <w:rsid w:val="00CD05D2"/>
    <w:rsid w:val="00CD05E5"/>
    <w:rsid w:val="00CD06A4"/>
    <w:rsid w:val="00CD0BEE"/>
    <w:rsid w:val="00CD0BF8"/>
    <w:rsid w:val="00CD1676"/>
    <w:rsid w:val="00CD19A8"/>
    <w:rsid w:val="00CD23CA"/>
    <w:rsid w:val="00CD2713"/>
    <w:rsid w:val="00CD2734"/>
    <w:rsid w:val="00CD2819"/>
    <w:rsid w:val="00CD2932"/>
    <w:rsid w:val="00CD2AD4"/>
    <w:rsid w:val="00CD2B51"/>
    <w:rsid w:val="00CD31E6"/>
    <w:rsid w:val="00CD385E"/>
    <w:rsid w:val="00CD3B1A"/>
    <w:rsid w:val="00CD3F09"/>
    <w:rsid w:val="00CD3F4E"/>
    <w:rsid w:val="00CD4AB9"/>
    <w:rsid w:val="00CD5135"/>
    <w:rsid w:val="00CD5A12"/>
    <w:rsid w:val="00CD5FF4"/>
    <w:rsid w:val="00CD63EC"/>
    <w:rsid w:val="00CD6A3A"/>
    <w:rsid w:val="00CD6E80"/>
    <w:rsid w:val="00CD7333"/>
    <w:rsid w:val="00CD7460"/>
    <w:rsid w:val="00CD746B"/>
    <w:rsid w:val="00CD7B4D"/>
    <w:rsid w:val="00CD7C9A"/>
    <w:rsid w:val="00CD7D4B"/>
    <w:rsid w:val="00CD7FBA"/>
    <w:rsid w:val="00CE0223"/>
    <w:rsid w:val="00CE05BF"/>
    <w:rsid w:val="00CE05FA"/>
    <w:rsid w:val="00CE09C0"/>
    <w:rsid w:val="00CE155B"/>
    <w:rsid w:val="00CE1C59"/>
    <w:rsid w:val="00CE1CFF"/>
    <w:rsid w:val="00CE2087"/>
    <w:rsid w:val="00CE2635"/>
    <w:rsid w:val="00CE27C9"/>
    <w:rsid w:val="00CE2BFB"/>
    <w:rsid w:val="00CE2CD1"/>
    <w:rsid w:val="00CE2F95"/>
    <w:rsid w:val="00CE3184"/>
    <w:rsid w:val="00CE33AE"/>
    <w:rsid w:val="00CE3506"/>
    <w:rsid w:val="00CE3589"/>
    <w:rsid w:val="00CE399B"/>
    <w:rsid w:val="00CE3E79"/>
    <w:rsid w:val="00CE4118"/>
    <w:rsid w:val="00CE458C"/>
    <w:rsid w:val="00CE485D"/>
    <w:rsid w:val="00CE4D9B"/>
    <w:rsid w:val="00CE5971"/>
    <w:rsid w:val="00CE628E"/>
    <w:rsid w:val="00CE65C5"/>
    <w:rsid w:val="00CE68FF"/>
    <w:rsid w:val="00CE6A3A"/>
    <w:rsid w:val="00CE6B25"/>
    <w:rsid w:val="00CE6CB4"/>
    <w:rsid w:val="00CE6E70"/>
    <w:rsid w:val="00CE7070"/>
    <w:rsid w:val="00CE72D3"/>
    <w:rsid w:val="00CE7333"/>
    <w:rsid w:val="00CE7B2F"/>
    <w:rsid w:val="00CE7EE7"/>
    <w:rsid w:val="00CF00E9"/>
    <w:rsid w:val="00CF01D6"/>
    <w:rsid w:val="00CF037F"/>
    <w:rsid w:val="00CF050B"/>
    <w:rsid w:val="00CF06AC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29A3"/>
    <w:rsid w:val="00CF2F9D"/>
    <w:rsid w:val="00CF30CE"/>
    <w:rsid w:val="00CF30F8"/>
    <w:rsid w:val="00CF31F8"/>
    <w:rsid w:val="00CF3DBD"/>
    <w:rsid w:val="00CF3E48"/>
    <w:rsid w:val="00CF4894"/>
    <w:rsid w:val="00CF4E99"/>
    <w:rsid w:val="00CF5168"/>
    <w:rsid w:val="00CF5729"/>
    <w:rsid w:val="00CF5883"/>
    <w:rsid w:val="00CF5A64"/>
    <w:rsid w:val="00CF5EC2"/>
    <w:rsid w:val="00CF6254"/>
    <w:rsid w:val="00CF62D6"/>
    <w:rsid w:val="00CF650C"/>
    <w:rsid w:val="00CF6759"/>
    <w:rsid w:val="00CF6977"/>
    <w:rsid w:val="00CF6D67"/>
    <w:rsid w:val="00CF7430"/>
    <w:rsid w:val="00CF799B"/>
    <w:rsid w:val="00CF7BD4"/>
    <w:rsid w:val="00D00268"/>
    <w:rsid w:val="00D0093D"/>
    <w:rsid w:val="00D009EE"/>
    <w:rsid w:val="00D013A9"/>
    <w:rsid w:val="00D014BC"/>
    <w:rsid w:val="00D01783"/>
    <w:rsid w:val="00D026F2"/>
    <w:rsid w:val="00D028E9"/>
    <w:rsid w:val="00D0305F"/>
    <w:rsid w:val="00D032FC"/>
    <w:rsid w:val="00D038CC"/>
    <w:rsid w:val="00D042CC"/>
    <w:rsid w:val="00D046CB"/>
    <w:rsid w:val="00D04BA3"/>
    <w:rsid w:val="00D04C0E"/>
    <w:rsid w:val="00D04EB2"/>
    <w:rsid w:val="00D055AB"/>
    <w:rsid w:val="00D05F4A"/>
    <w:rsid w:val="00D069BE"/>
    <w:rsid w:val="00D06A54"/>
    <w:rsid w:val="00D06BE4"/>
    <w:rsid w:val="00D07010"/>
    <w:rsid w:val="00D07181"/>
    <w:rsid w:val="00D077B8"/>
    <w:rsid w:val="00D07A55"/>
    <w:rsid w:val="00D07AFD"/>
    <w:rsid w:val="00D07BB0"/>
    <w:rsid w:val="00D11050"/>
    <w:rsid w:val="00D113DE"/>
    <w:rsid w:val="00D113F8"/>
    <w:rsid w:val="00D114D5"/>
    <w:rsid w:val="00D11771"/>
    <w:rsid w:val="00D117CC"/>
    <w:rsid w:val="00D11A36"/>
    <w:rsid w:val="00D11E8F"/>
    <w:rsid w:val="00D11F92"/>
    <w:rsid w:val="00D1225A"/>
    <w:rsid w:val="00D125CF"/>
    <w:rsid w:val="00D1261F"/>
    <w:rsid w:val="00D126DC"/>
    <w:rsid w:val="00D128E5"/>
    <w:rsid w:val="00D12B45"/>
    <w:rsid w:val="00D12F91"/>
    <w:rsid w:val="00D13082"/>
    <w:rsid w:val="00D1311D"/>
    <w:rsid w:val="00D134A5"/>
    <w:rsid w:val="00D138DC"/>
    <w:rsid w:val="00D13CE6"/>
    <w:rsid w:val="00D13D70"/>
    <w:rsid w:val="00D144E6"/>
    <w:rsid w:val="00D15644"/>
    <w:rsid w:val="00D1572D"/>
    <w:rsid w:val="00D157DD"/>
    <w:rsid w:val="00D15A1B"/>
    <w:rsid w:val="00D15AB5"/>
    <w:rsid w:val="00D15E3E"/>
    <w:rsid w:val="00D15EB0"/>
    <w:rsid w:val="00D1622F"/>
    <w:rsid w:val="00D16258"/>
    <w:rsid w:val="00D162F3"/>
    <w:rsid w:val="00D163CB"/>
    <w:rsid w:val="00D169EF"/>
    <w:rsid w:val="00D16B2B"/>
    <w:rsid w:val="00D17414"/>
    <w:rsid w:val="00D17468"/>
    <w:rsid w:val="00D176A5"/>
    <w:rsid w:val="00D17903"/>
    <w:rsid w:val="00D17926"/>
    <w:rsid w:val="00D17F4A"/>
    <w:rsid w:val="00D2038C"/>
    <w:rsid w:val="00D203D4"/>
    <w:rsid w:val="00D2090D"/>
    <w:rsid w:val="00D20A57"/>
    <w:rsid w:val="00D21D4F"/>
    <w:rsid w:val="00D220CB"/>
    <w:rsid w:val="00D22A6A"/>
    <w:rsid w:val="00D22D39"/>
    <w:rsid w:val="00D22E1E"/>
    <w:rsid w:val="00D23474"/>
    <w:rsid w:val="00D2393C"/>
    <w:rsid w:val="00D239CC"/>
    <w:rsid w:val="00D23BBB"/>
    <w:rsid w:val="00D23D65"/>
    <w:rsid w:val="00D23D72"/>
    <w:rsid w:val="00D23FA6"/>
    <w:rsid w:val="00D24493"/>
    <w:rsid w:val="00D24D5B"/>
    <w:rsid w:val="00D25013"/>
    <w:rsid w:val="00D25899"/>
    <w:rsid w:val="00D26313"/>
    <w:rsid w:val="00D26738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312"/>
    <w:rsid w:val="00D3164A"/>
    <w:rsid w:val="00D316A1"/>
    <w:rsid w:val="00D316EA"/>
    <w:rsid w:val="00D31DBE"/>
    <w:rsid w:val="00D321D4"/>
    <w:rsid w:val="00D3237D"/>
    <w:rsid w:val="00D3271C"/>
    <w:rsid w:val="00D3283F"/>
    <w:rsid w:val="00D32C22"/>
    <w:rsid w:val="00D32C28"/>
    <w:rsid w:val="00D331D2"/>
    <w:rsid w:val="00D33735"/>
    <w:rsid w:val="00D33778"/>
    <w:rsid w:val="00D338CE"/>
    <w:rsid w:val="00D33978"/>
    <w:rsid w:val="00D33DB3"/>
    <w:rsid w:val="00D34001"/>
    <w:rsid w:val="00D34294"/>
    <w:rsid w:val="00D3440F"/>
    <w:rsid w:val="00D34470"/>
    <w:rsid w:val="00D34851"/>
    <w:rsid w:val="00D35250"/>
    <w:rsid w:val="00D358F8"/>
    <w:rsid w:val="00D35D36"/>
    <w:rsid w:val="00D3735B"/>
    <w:rsid w:val="00D373BE"/>
    <w:rsid w:val="00D377B6"/>
    <w:rsid w:val="00D3790F"/>
    <w:rsid w:val="00D37B41"/>
    <w:rsid w:val="00D37F0B"/>
    <w:rsid w:val="00D400F3"/>
    <w:rsid w:val="00D40C80"/>
    <w:rsid w:val="00D40FAB"/>
    <w:rsid w:val="00D414E3"/>
    <w:rsid w:val="00D418F1"/>
    <w:rsid w:val="00D419A2"/>
    <w:rsid w:val="00D41FF2"/>
    <w:rsid w:val="00D42184"/>
    <w:rsid w:val="00D42254"/>
    <w:rsid w:val="00D4229F"/>
    <w:rsid w:val="00D42470"/>
    <w:rsid w:val="00D42485"/>
    <w:rsid w:val="00D42DFD"/>
    <w:rsid w:val="00D438B2"/>
    <w:rsid w:val="00D43B59"/>
    <w:rsid w:val="00D43B6A"/>
    <w:rsid w:val="00D43D29"/>
    <w:rsid w:val="00D446D5"/>
    <w:rsid w:val="00D45244"/>
    <w:rsid w:val="00D454B3"/>
    <w:rsid w:val="00D4558C"/>
    <w:rsid w:val="00D46147"/>
    <w:rsid w:val="00D466D6"/>
    <w:rsid w:val="00D469C0"/>
    <w:rsid w:val="00D46C9E"/>
    <w:rsid w:val="00D47345"/>
    <w:rsid w:val="00D47834"/>
    <w:rsid w:val="00D47E1B"/>
    <w:rsid w:val="00D506D4"/>
    <w:rsid w:val="00D5095C"/>
    <w:rsid w:val="00D517C7"/>
    <w:rsid w:val="00D51B1A"/>
    <w:rsid w:val="00D5247C"/>
    <w:rsid w:val="00D52606"/>
    <w:rsid w:val="00D5268A"/>
    <w:rsid w:val="00D52C5D"/>
    <w:rsid w:val="00D52D81"/>
    <w:rsid w:val="00D53BF0"/>
    <w:rsid w:val="00D54149"/>
    <w:rsid w:val="00D54558"/>
    <w:rsid w:val="00D54AB4"/>
    <w:rsid w:val="00D54D80"/>
    <w:rsid w:val="00D54DB9"/>
    <w:rsid w:val="00D54DC2"/>
    <w:rsid w:val="00D54F05"/>
    <w:rsid w:val="00D5511A"/>
    <w:rsid w:val="00D55713"/>
    <w:rsid w:val="00D557B4"/>
    <w:rsid w:val="00D5616F"/>
    <w:rsid w:val="00D56661"/>
    <w:rsid w:val="00D56733"/>
    <w:rsid w:val="00D5686A"/>
    <w:rsid w:val="00D56EBF"/>
    <w:rsid w:val="00D57102"/>
    <w:rsid w:val="00D577C2"/>
    <w:rsid w:val="00D57B2A"/>
    <w:rsid w:val="00D57BB3"/>
    <w:rsid w:val="00D602AF"/>
    <w:rsid w:val="00D602F0"/>
    <w:rsid w:val="00D605BE"/>
    <w:rsid w:val="00D60E73"/>
    <w:rsid w:val="00D60EB9"/>
    <w:rsid w:val="00D60F44"/>
    <w:rsid w:val="00D6102C"/>
    <w:rsid w:val="00D6108D"/>
    <w:rsid w:val="00D61109"/>
    <w:rsid w:val="00D61968"/>
    <w:rsid w:val="00D619CF"/>
    <w:rsid w:val="00D61ED4"/>
    <w:rsid w:val="00D621F9"/>
    <w:rsid w:val="00D6270E"/>
    <w:rsid w:val="00D62710"/>
    <w:rsid w:val="00D62730"/>
    <w:rsid w:val="00D627D7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C0C"/>
    <w:rsid w:val="00D65231"/>
    <w:rsid w:val="00D6523B"/>
    <w:rsid w:val="00D65465"/>
    <w:rsid w:val="00D6613F"/>
    <w:rsid w:val="00D66269"/>
    <w:rsid w:val="00D66594"/>
    <w:rsid w:val="00D66770"/>
    <w:rsid w:val="00D66AF1"/>
    <w:rsid w:val="00D66DEB"/>
    <w:rsid w:val="00D6721B"/>
    <w:rsid w:val="00D6733F"/>
    <w:rsid w:val="00D675F2"/>
    <w:rsid w:val="00D67660"/>
    <w:rsid w:val="00D67FD3"/>
    <w:rsid w:val="00D7013A"/>
    <w:rsid w:val="00D70290"/>
    <w:rsid w:val="00D703C7"/>
    <w:rsid w:val="00D708A8"/>
    <w:rsid w:val="00D70BB8"/>
    <w:rsid w:val="00D70CB9"/>
    <w:rsid w:val="00D70D07"/>
    <w:rsid w:val="00D70D7B"/>
    <w:rsid w:val="00D71143"/>
    <w:rsid w:val="00D71539"/>
    <w:rsid w:val="00D71680"/>
    <w:rsid w:val="00D7168C"/>
    <w:rsid w:val="00D716AF"/>
    <w:rsid w:val="00D71C6A"/>
    <w:rsid w:val="00D71FD5"/>
    <w:rsid w:val="00D72029"/>
    <w:rsid w:val="00D72357"/>
    <w:rsid w:val="00D72465"/>
    <w:rsid w:val="00D7265B"/>
    <w:rsid w:val="00D72D3A"/>
    <w:rsid w:val="00D7304E"/>
    <w:rsid w:val="00D730B7"/>
    <w:rsid w:val="00D73785"/>
    <w:rsid w:val="00D73C4C"/>
    <w:rsid w:val="00D74434"/>
    <w:rsid w:val="00D744B6"/>
    <w:rsid w:val="00D7468C"/>
    <w:rsid w:val="00D74794"/>
    <w:rsid w:val="00D74D02"/>
    <w:rsid w:val="00D75511"/>
    <w:rsid w:val="00D7555C"/>
    <w:rsid w:val="00D759AA"/>
    <w:rsid w:val="00D75FBB"/>
    <w:rsid w:val="00D769EA"/>
    <w:rsid w:val="00D76CFE"/>
    <w:rsid w:val="00D76ECE"/>
    <w:rsid w:val="00D76F38"/>
    <w:rsid w:val="00D775B8"/>
    <w:rsid w:val="00D77C35"/>
    <w:rsid w:val="00D80173"/>
    <w:rsid w:val="00D80282"/>
    <w:rsid w:val="00D80AAE"/>
    <w:rsid w:val="00D810C7"/>
    <w:rsid w:val="00D813EC"/>
    <w:rsid w:val="00D81438"/>
    <w:rsid w:val="00D81D40"/>
    <w:rsid w:val="00D81D72"/>
    <w:rsid w:val="00D8218D"/>
    <w:rsid w:val="00D82380"/>
    <w:rsid w:val="00D8240A"/>
    <w:rsid w:val="00D825E9"/>
    <w:rsid w:val="00D82993"/>
    <w:rsid w:val="00D83A62"/>
    <w:rsid w:val="00D83CBA"/>
    <w:rsid w:val="00D83F43"/>
    <w:rsid w:val="00D83FF5"/>
    <w:rsid w:val="00D85C5F"/>
    <w:rsid w:val="00D8602E"/>
    <w:rsid w:val="00D865E6"/>
    <w:rsid w:val="00D86639"/>
    <w:rsid w:val="00D86715"/>
    <w:rsid w:val="00D8672C"/>
    <w:rsid w:val="00D86A84"/>
    <w:rsid w:val="00D86BA6"/>
    <w:rsid w:val="00D86FF3"/>
    <w:rsid w:val="00D87495"/>
    <w:rsid w:val="00D8774E"/>
    <w:rsid w:val="00D8776D"/>
    <w:rsid w:val="00D90055"/>
    <w:rsid w:val="00D906B6"/>
    <w:rsid w:val="00D90D77"/>
    <w:rsid w:val="00D90FC5"/>
    <w:rsid w:val="00D91968"/>
    <w:rsid w:val="00D91CC9"/>
    <w:rsid w:val="00D91D83"/>
    <w:rsid w:val="00D921E4"/>
    <w:rsid w:val="00D92947"/>
    <w:rsid w:val="00D92A78"/>
    <w:rsid w:val="00D92C73"/>
    <w:rsid w:val="00D93255"/>
    <w:rsid w:val="00D932EA"/>
    <w:rsid w:val="00D93503"/>
    <w:rsid w:val="00D93874"/>
    <w:rsid w:val="00D93B21"/>
    <w:rsid w:val="00D944CD"/>
    <w:rsid w:val="00D951A7"/>
    <w:rsid w:val="00D9532E"/>
    <w:rsid w:val="00D9559A"/>
    <w:rsid w:val="00D95C71"/>
    <w:rsid w:val="00D9664B"/>
    <w:rsid w:val="00D969BE"/>
    <w:rsid w:val="00D96F23"/>
    <w:rsid w:val="00D97112"/>
    <w:rsid w:val="00D974DA"/>
    <w:rsid w:val="00D9786B"/>
    <w:rsid w:val="00D9787D"/>
    <w:rsid w:val="00D97DE2"/>
    <w:rsid w:val="00DA0235"/>
    <w:rsid w:val="00DA02C8"/>
    <w:rsid w:val="00DA03CC"/>
    <w:rsid w:val="00DA0724"/>
    <w:rsid w:val="00DA1385"/>
    <w:rsid w:val="00DA1692"/>
    <w:rsid w:val="00DA16DF"/>
    <w:rsid w:val="00DA1958"/>
    <w:rsid w:val="00DA1B2C"/>
    <w:rsid w:val="00DA1C58"/>
    <w:rsid w:val="00DA1EC6"/>
    <w:rsid w:val="00DA24BD"/>
    <w:rsid w:val="00DA2D47"/>
    <w:rsid w:val="00DA2E8E"/>
    <w:rsid w:val="00DA2FA4"/>
    <w:rsid w:val="00DA31BE"/>
    <w:rsid w:val="00DA3462"/>
    <w:rsid w:val="00DA34C3"/>
    <w:rsid w:val="00DA35E2"/>
    <w:rsid w:val="00DA3993"/>
    <w:rsid w:val="00DA3F5B"/>
    <w:rsid w:val="00DA3F74"/>
    <w:rsid w:val="00DA466E"/>
    <w:rsid w:val="00DA46AB"/>
    <w:rsid w:val="00DA553D"/>
    <w:rsid w:val="00DA55FC"/>
    <w:rsid w:val="00DA576D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F0F"/>
    <w:rsid w:val="00DA70C2"/>
    <w:rsid w:val="00DA71FA"/>
    <w:rsid w:val="00DA728C"/>
    <w:rsid w:val="00DA7BBF"/>
    <w:rsid w:val="00DA7EDA"/>
    <w:rsid w:val="00DB048B"/>
    <w:rsid w:val="00DB0A56"/>
    <w:rsid w:val="00DB0C4A"/>
    <w:rsid w:val="00DB16D5"/>
    <w:rsid w:val="00DB1790"/>
    <w:rsid w:val="00DB1DAD"/>
    <w:rsid w:val="00DB1DE5"/>
    <w:rsid w:val="00DB22AE"/>
    <w:rsid w:val="00DB22B4"/>
    <w:rsid w:val="00DB2926"/>
    <w:rsid w:val="00DB2F7D"/>
    <w:rsid w:val="00DB37EB"/>
    <w:rsid w:val="00DB3A4A"/>
    <w:rsid w:val="00DB41F5"/>
    <w:rsid w:val="00DB49DA"/>
    <w:rsid w:val="00DB4B1B"/>
    <w:rsid w:val="00DB530C"/>
    <w:rsid w:val="00DB54A2"/>
    <w:rsid w:val="00DB5943"/>
    <w:rsid w:val="00DB5993"/>
    <w:rsid w:val="00DB63CE"/>
    <w:rsid w:val="00DB642D"/>
    <w:rsid w:val="00DB66EF"/>
    <w:rsid w:val="00DB6B27"/>
    <w:rsid w:val="00DB6ED3"/>
    <w:rsid w:val="00DB7D33"/>
    <w:rsid w:val="00DB7D3E"/>
    <w:rsid w:val="00DB7D99"/>
    <w:rsid w:val="00DC04E3"/>
    <w:rsid w:val="00DC05B4"/>
    <w:rsid w:val="00DC0AF6"/>
    <w:rsid w:val="00DC15B8"/>
    <w:rsid w:val="00DC1747"/>
    <w:rsid w:val="00DC19A0"/>
    <w:rsid w:val="00DC19B2"/>
    <w:rsid w:val="00DC1FFB"/>
    <w:rsid w:val="00DC20DD"/>
    <w:rsid w:val="00DC2270"/>
    <w:rsid w:val="00DC2959"/>
    <w:rsid w:val="00DC2A3C"/>
    <w:rsid w:val="00DC2AC3"/>
    <w:rsid w:val="00DC2E21"/>
    <w:rsid w:val="00DC31D4"/>
    <w:rsid w:val="00DC3467"/>
    <w:rsid w:val="00DC34E2"/>
    <w:rsid w:val="00DC36EA"/>
    <w:rsid w:val="00DC3880"/>
    <w:rsid w:val="00DC3A8E"/>
    <w:rsid w:val="00DC3BEE"/>
    <w:rsid w:val="00DC3D79"/>
    <w:rsid w:val="00DC3DD6"/>
    <w:rsid w:val="00DC4791"/>
    <w:rsid w:val="00DC4C0D"/>
    <w:rsid w:val="00DC5459"/>
    <w:rsid w:val="00DC57B6"/>
    <w:rsid w:val="00DC5893"/>
    <w:rsid w:val="00DC5FFD"/>
    <w:rsid w:val="00DC6E91"/>
    <w:rsid w:val="00DC6F7F"/>
    <w:rsid w:val="00DC7661"/>
    <w:rsid w:val="00DC76A5"/>
    <w:rsid w:val="00DC7749"/>
    <w:rsid w:val="00DC781E"/>
    <w:rsid w:val="00DC78C4"/>
    <w:rsid w:val="00DC7B82"/>
    <w:rsid w:val="00DC7C35"/>
    <w:rsid w:val="00DC7EBD"/>
    <w:rsid w:val="00DD022E"/>
    <w:rsid w:val="00DD039D"/>
    <w:rsid w:val="00DD06D0"/>
    <w:rsid w:val="00DD0D78"/>
    <w:rsid w:val="00DD113D"/>
    <w:rsid w:val="00DD115A"/>
    <w:rsid w:val="00DD1251"/>
    <w:rsid w:val="00DD16ED"/>
    <w:rsid w:val="00DD1887"/>
    <w:rsid w:val="00DD224A"/>
    <w:rsid w:val="00DD248D"/>
    <w:rsid w:val="00DD32FB"/>
    <w:rsid w:val="00DD35AC"/>
    <w:rsid w:val="00DD3619"/>
    <w:rsid w:val="00DD388E"/>
    <w:rsid w:val="00DD3901"/>
    <w:rsid w:val="00DD3917"/>
    <w:rsid w:val="00DD3B5D"/>
    <w:rsid w:val="00DD3BFB"/>
    <w:rsid w:val="00DD3D23"/>
    <w:rsid w:val="00DD3FEA"/>
    <w:rsid w:val="00DD4418"/>
    <w:rsid w:val="00DD4471"/>
    <w:rsid w:val="00DD448B"/>
    <w:rsid w:val="00DD48B0"/>
    <w:rsid w:val="00DD499E"/>
    <w:rsid w:val="00DD4F27"/>
    <w:rsid w:val="00DD51AD"/>
    <w:rsid w:val="00DD54B0"/>
    <w:rsid w:val="00DD558F"/>
    <w:rsid w:val="00DD58B9"/>
    <w:rsid w:val="00DD58E3"/>
    <w:rsid w:val="00DD5ADE"/>
    <w:rsid w:val="00DD5F54"/>
    <w:rsid w:val="00DD6217"/>
    <w:rsid w:val="00DD6D33"/>
    <w:rsid w:val="00DD7093"/>
    <w:rsid w:val="00DD71CC"/>
    <w:rsid w:val="00DD7981"/>
    <w:rsid w:val="00DE175F"/>
    <w:rsid w:val="00DE1BA4"/>
    <w:rsid w:val="00DE1FDE"/>
    <w:rsid w:val="00DE2087"/>
    <w:rsid w:val="00DE296A"/>
    <w:rsid w:val="00DE2977"/>
    <w:rsid w:val="00DE2E61"/>
    <w:rsid w:val="00DE3575"/>
    <w:rsid w:val="00DE3616"/>
    <w:rsid w:val="00DE36AB"/>
    <w:rsid w:val="00DE3726"/>
    <w:rsid w:val="00DE3C81"/>
    <w:rsid w:val="00DE3D02"/>
    <w:rsid w:val="00DE447C"/>
    <w:rsid w:val="00DE4868"/>
    <w:rsid w:val="00DE4A27"/>
    <w:rsid w:val="00DE4B70"/>
    <w:rsid w:val="00DE4C04"/>
    <w:rsid w:val="00DE5130"/>
    <w:rsid w:val="00DE552C"/>
    <w:rsid w:val="00DE55E6"/>
    <w:rsid w:val="00DE5D0C"/>
    <w:rsid w:val="00DE5D70"/>
    <w:rsid w:val="00DE6110"/>
    <w:rsid w:val="00DE62D7"/>
    <w:rsid w:val="00DE6786"/>
    <w:rsid w:val="00DE6A26"/>
    <w:rsid w:val="00DE6F11"/>
    <w:rsid w:val="00DE6FA3"/>
    <w:rsid w:val="00DE7625"/>
    <w:rsid w:val="00DE7C65"/>
    <w:rsid w:val="00DE7E62"/>
    <w:rsid w:val="00DF041F"/>
    <w:rsid w:val="00DF0939"/>
    <w:rsid w:val="00DF0A88"/>
    <w:rsid w:val="00DF0AFE"/>
    <w:rsid w:val="00DF103A"/>
    <w:rsid w:val="00DF118E"/>
    <w:rsid w:val="00DF120A"/>
    <w:rsid w:val="00DF1414"/>
    <w:rsid w:val="00DF156E"/>
    <w:rsid w:val="00DF1C7D"/>
    <w:rsid w:val="00DF247F"/>
    <w:rsid w:val="00DF2872"/>
    <w:rsid w:val="00DF2C3D"/>
    <w:rsid w:val="00DF3147"/>
    <w:rsid w:val="00DF347C"/>
    <w:rsid w:val="00DF3684"/>
    <w:rsid w:val="00DF38C9"/>
    <w:rsid w:val="00DF414F"/>
    <w:rsid w:val="00DF48E6"/>
    <w:rsid w:val="00DF4AD7"/>
    <w:rsid w:val="00DF4D7A"/>
    <w:rsid w:val="00DF4EF9"/>
    <w:rsid w:val="00DF4F2C"/>
    <w:rsid w:val="00DF4F55"/>
    <w:rsid w:val="00DF5090"/>
    <w:rsid w:val="00DF547E"/>
    <w:rsid w:val="00DF5CD9"/>
    <w:rsid w:val="00DF67E7"/>
    <w:rsid w:val="00DF6942"/>
    <w:rsid w:val="00DF6CB9"/>
    <w:rsid w:val="00DF6D5F"/>
    <w:rsid w:val="00DF6E18"/>
    <w:rsid w:val="00DF6FE3"/>
    <w:rsid w:val="00DF71CD"/>
    <w:rsid w:val="00DF72CE"/>
    <w:rsid w:val="00DF7374"/>
    <w:rsid w:val="00DF7546"/>
    <w:rsid w:val="00DF7688"/>
    <w:rsid w:val="00DF77ED"/>
    <w:rsid w:val="00DF783E"/>
    <w:rsid w:val="00DF7B69"/>
    <w:rsid w:val="00E0045C"/>
    <w:rsid w:val="00E006B1"/>
    <w:rsid w:val="00E0085B"/>
    <w:rsid w:val="00E00926"/>
    <w:rsid w:val="00E00B92"/>
    <w:rsid w:val="00E00F53"/>
    <w:rsid w:val="00E012BD"/>
    <w:rsid w:val="00E01482"/>
    <w:rsid w:val="00E01694"/>
    <w:rsid w:val="00E01A42"/>
    <w:rsid w:val="00E01CBB"/>
    <w:rsid w:val="00E01CFC"/>
    <w:rsid w:val="00E01D9D"/>
    <w:rsid w:val="00E01F36"/>
    <w:rsid w:val="00E021C3"/>
    <w:rsid w:val="00E02508"/>
    <w:rsid w:val="00E0257F"/>
    <w:rsid w:val="00E03010"/>
    <w:rsid w:val="00E031C4"/>
    <w:rsid w:val="00E03348"/>
    <w:rsid w:val="00E0338A"/>
    <w:rsid w:val="00E035A7"/>
    <w:rsid w:val="00E037E4"/>
    <w:rsid w:val="00E03D2F"/>
    <w:rsid w:val="00E03F2C"/>
    <w:rsid w:val="00E0453A"/>
    <w:rsid w:val="00E049FA"/>
    <w:rsid w:val="00E04AA0"/>
    <w:rsid w:val="00E05037"/>
    <w:rsid w:val="00E0532C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05A"/>
    <w:rsid w:val="00E065A8"/>
    <w:rsid w:val="00E066E5"/>
    <w:rsid w:val="00E07121"/>
    <w:rsid w:val="00E079D9"/>
    <w:rsid w:val="00E07A45"/>
    <w:rsid w:val="00E07F41"/>
    <w:rsid w:val="00E1015A"/>
    <w:rsid w:val="00E105A8"/>
    <w:rsid w:val="00E108AE"/>
    <w:rsid w:val="00E10D32"/>
    <w:rsid w:val="00E112F2"/>
    <w:rsid w:val="00E11A3F"/>
    <w:rsid w:val="00E11E35"/>
    <w:rsid w:val="00E11FCA"/>
    <w:rsid w:val="00E12594"/>
    <w:rsid w:val="00E12CF2"/>
    <w:rsid w:val="00E12FB1"/>
    <w:rsid w:val="00E12FD2"/>
    <w:rsid w:val="00E13041"/>
    <w:rsid w:val="00E133D5"/>
    <w:rsid w:val="00E1354F"/>
    <w:rsid w:val="00E1372C"/>
    <w:rsid w:val="00E1403E"/>
    <w:rsid w:val="00E144B1"/>
    <w:rsid w:val="00E14825"/>
    <w:rsid w:val="00E14BE2"/>
    <w:rsid w:val="00E14D2C"/>
    <w:rsid w:val="00E150C5"/>
    <w:rsid w:val="00E151E6"/>
    <w:rsid w:val="00E15423"/>
    <w:rsid w:val="00E15893"/>
    <w:rsid w:val="00E15D71"/>
    <w:rsid w:val="00E164C8"/>
    <w:rsid w:val="00E164F7"/>
    <w:rsid w:val="00E16ABF"/>
    <w:rsid w:val="00E16E03"/>
    <w:rsid w:val="00E204BE"/>
    <w:rsid w:val="00E2053B"/>
    <w:rsid w:val="00E2109F"/>
    <w:rsid w:val="00E214E7"/>
    <w:rsid w:val="00E2175C"/>
    <w:rsid w:val="00E21C42"/>
    <w:rsid w:val="00E21CD1"/>
    <w:rsid w:val="00E222AA"/>
    <w:rsid w:val="00E2273B"/>
    <w:rsid w:val="00E22E07"/>
    <w:rsid w:val="00E23584"/>
    <w:rsid w:val="00E235BE"/>
    <w:rsid w:val="00E237A3"/>
    <w:rsid w:val="00E23CFF"/>
    <w:rsid w:val="00E23D85"/>
    <w:rsid w:val="00E248DE"/>
    <w:rsid w:val="00E24B6D"/>
    <w:rsid w:val="00E24D19"/>
    <w:rsid w:val="00E25327"/>
    <w:rsid w:val="00E2567B"/>
    <w:rsid w:val="00E256D8"/>
    <w:rsid w:val="00E2571D"/>
    <w:rsid w:val="00E258F7"/>
    <w:rsid w:val="00E25CBE"/>
    <w:rsid w:val="00E25D9C"/>
    <w:rsid w:val="00E26429"/>
    <w:rsid w:val="00E26452"/>
    <w:rsid w:val="00E26D5E"/>
    <w:rsid w:val="00E27296"/>
    <w:rsid w:val="00E274E4"/>
    <w:rsid w:val="00E27999"/>
    <w:rsid w:val="00E27E0D"/>
    <w:rsid w:val="00E30119"/>
    <w:rsid w:val="00E307B9"/>
    <w:rsid w:val="00E307E4"/>
    <w:rsid w:val="00E30A15"/>
    <w:rsid w:val="00E30D08"/>
    <w:rsid w:val="00E30E5D"/>
    <w:rsid w:val="00E31334"/>
    <w:rsid w:val="00E31909"/>
    <w:rsid w:val="00E31AF5"/>
    <w:rsid w:val="00E31FEA"/>
    <w:rsid w:val="00E320AC"/>
    <w:rsid w:val="00E322DE"/>
    <w:rsid w:val="00E322ED"/>
    <w:rsid w:val="00E327F3"/>
    <w:rsid w:val="00E32AAF"/>
    <w:rsid w:val="00E335EC"/>
    <w:rsid w:val="00E3367E"/>
    <w:rsid w:val="00E33A63"/>
    <w:rsid w:val="00E342F2"/>
    <w:rsid w:val="00E34615"/>
    <w:rsid w:val="00E34BC7"/>
    <w:rsid w:val="00E34CFA"/>
    <w:rsid w:val="00E35060"/>
    <w:rsid w:val="00E355AE"/>
    <w:rsid w:val="00E3567F"/>
    <w:rsid w:val="00E35AA4"/>
    <w:rsid w:val="00E35C8F"/>
    <w:rsid w:val="00E360F3"/>
    <w:rsid w:val="00E361D3"/>
    <w:rsid w:val="00E36A9D"/>
    <w:rsid w:val="00E37071"/>
    <w:rsid w:val="00E372C2"/>
    <w:rsid w:val="00E375FF"/>
    <w:rsid w:val="00E37653"/>
    <w:rsid w:val="00E3797F"/>
    <w:rsid w:val="00E37A17"/>
    <w:rsid w:val="00E37D7C"/>
    <w:rsid w:val="00E37DB0"/>
    <w:rsid w:val="00E37EBA"/>
    <w:rsid w:val="00E400DE"/>
    <w:rsid w:val="00E4023A"/>
    <w:rsid w:val="00E40F8A"/>
    <w:rsid w:val="00E40FE3"/>
    <w:rsid w:val="00E411E3"/>
    <w:rsid w:val="00E41970"/>
    <w:rsid w:val="00E41B1B"/>
    <w:rsid w:val="00E41BC3"/>
    <w:rsid w:val="00E41BF5"/>
    <w:rsid w:val="00E41D61"/>
    <w:rsid w:val="00E42053"/>
    <w:rsid w:val="00E42D94"/>
    <w:rsid w:val="00E43000"/>
    <w:rsid w:val="00E433A8"/>
    <w:rsid w:val="00E43506"/>
    <w:rsid w:val="00E43607"/>
    <w:rsid w:val="00E438CC"/>
    <w:rsid w:val="00E43A20"/>
    <w:rsid w:val="00E44248"/>
    <w:rsid w:val="00E443CE"/>
    <w:rsid w:val="00E44687"/>
    <w:rsid w:val="00E44713"/>
    <w:rsid w:val="00E44779"/>
    <w:rsid w:val="00E4479D"/>
    <w:rsid w:val="00E452BB"/>
    <w:rsid w:val="00E458E3"/>
    <w:rsid w:val="00E45C2D"/>
    <w:rsid w:val="00E45DAD"/>
    <w:rsid w:val="00E46F75"/>
    <w:rsid w:val="00E47673"/>
    <w:rsid w:val="00E47759"/>
    <w:rsid w:val="00E47D91"/>
    <w:rsid w:val="00E47F13"/>
    <w:rsid w:val="00E50D7C"/>
    <w:rsid w:val="00E50E6F"/>
    <w:rsid w:val="00E50EF8"/>
    <w:rsid w:val="00E514E6"/>
    <w:rsid w:val="00E51525"/>
    <w:rsid w:val="00E517B9"/>
    <w:rsid w:val="00E517D5"/>
    <w:rsid w:val="00E5180A"/>
    <w:rsid w:val="00E5199B"/>
    <w:rsid w:val="00E51EB7"/>
    <w:rsid w:val="00E52392"/>
    <w:rsid w:val="00E5289B"/>
    <w:rsid w:val="00E53379"/>
    <w:rsid w:val="00E537B3"/>
    <w:rsid w:val="00E53A3E"/>
    <w:rsid w:val="00E54D2E"/>
    <w:rsid w:val="00E54E11"/>
    <w:rsid w:val="00E55149"/>
    <w:rsid w:val="00E5555D"/>
    <w:rsid w:val="00E5583A"/>
    <w:rsid w:val="00E5612A"/>
    <w:rsid w:val="00E56364"/>
    <w:rsid w:val="00E5663C"/>
    <w:rsid w:val="00E567C0"/>
    <w:rsid w:val="00E56B34"/>
    <w:rsid w:val="00E57053"/>
    <w:rsid w:val="00E5728A"/>
    <w:rsid w:val="00E578A7"/>
    <w:rsid w:val="00E57A2B"/>
    <w:rsid w:val="00E57AD6"/>
    <w:rsid w:val="00E57BE3"/>
    <w:rsid w:val="00E57DE8"/>
    <w:rsid w:val="00E6019C"/>
    <w:rsid w:val="00E60C9B"/>
    <w:rsid w:val="00E611B3"/>
    <w:rsid w:val="00E6190A"/>
    <w:rsid w:val="00E61BAD"/>
    <w:rsid w:val="00E6231B"/>
    <w:rsid w:val="00E6243F"/>
    <w:rsid w:val="00E62638"/>
    <w:rsid w:val="00E62C62"/>
    <w:rsid w:val="00E63216"/>
    <w:rsid w:val="00E633D5"/>
    <w:rsid w:val="00E635BC"/>
    <w:rsid w:val="00E6377E"/>
    <w:rsid w:val="00E63A39"/>
    <w:rsid w:val="00E63FEC"/>
    <w:rsid w:val="00E646B8"/>
    <w:rsid w:val="00E64C4E"/>
    <w:rsid w:val="00E65205"/>
    <w:rsid w:val="00E6566B"/>
    <w:rsid w:val="00E656E0"/>
    <w:rsid w:val="00E65E99"/>
    <w:rsid w:val="00E65ED4"/>
    <w:rsid w:val="00E6640F"/>
    <w:rsid w:val="00E66505"/>
    <w:rsid w:val="00E66724"/>
    <w:rsid w:val="00E66892"/>
    <w:rsid w:val="00E66A75"/>
    <w:rsid w:val="00E66D34"/>
    <w:rsid w:val="00E67117"/>
    <w:rsid w:val="00E6741A"/>
    <w:rsid w:val="00E674D2"/>
    <w:rsid w:val="00E67716"/>
    <w:rsid w:val="00E67E17"/>
    <w:rsid w:val="00E70351"/>
    <w:rsid w:val="00E70682"/>
    <w:rsid w:val="00E707D2"/>
    <w:rsid w:val="00E70802"/>
    <w:rsid w:val="00E70D8D"/>
    <w:rsid w:val="00E70E6E"/>
    <w:rsid w:val="00E71172"/>
    <w:rsid w:val="00E711EA"/>
    <w:rsid w:val="00E71A36"/>
    <w:rsid w:val="00E71AB7"/>
    <w:rsid w:val="00E71B38"/>
    <w:rsid w:val="00E71B72"/>
    <w:rsid w:val="00E71DF7"/>
    <w:rsid w:val="00E71E3C"/>
    <w:rsid w:val="00E72415"/>
    <w:rsid w:val="00E72597"/>
    <w:rsid w:val="00E7284C"/>
    <w:rsid w:val="00E72F1E"/>
    <w:rsid w:val="00E72FF8"/>
    <w:rsid w:val="00E73EF4"/>
    <w:rsid w:val="00E74297"/>
    <w:rsid w:val="00E74A41"/>
    <w:rsid w:val="00E74E98"/>
    <w:rsid w:val="00E751E4"/>
    <w:rsid w:val="00E75715"/>
    <w:rsid w:val="00E75777"/>
    <w:rsid w:val="00E75B64"/>
    <w:rsid w:val="00E75C82"/>
    <w:rsid w:val="00E75D09"/>
    <w:rsid w:val="00E75DE8"/>
    <w:rsid w:val="00E75E2B"/>
    <w:rsid w:val="00E76A09"/>
    <w:rsid w:val="00E76A41"/>
    <w:rsid w:val="00E76BB4"/>
    <w:rsid w:val="00E76C67"/>
    <w:rsid w:val="00E76D6F"/>
    <w:rsid w:val="00E80170"/>
    <w:rsid w:val="00E80AED"/>
    <w:rsid w:val="00E80E37"/>
    <w:rsid w:val="00E81203"/>
    <w:rsid w:val="00E81221"/>
    <w:rsid w:val="00E812D3"/>
    <w:rsid w:val="00E81534"/>
    <w:rsid w:val="00E8176A"/>
    <w:rsid w:val="00E81949"/>
    <w:rsid w:val="00E819B2"/>
    <w:rsid w:val="00E81ADF"/>
    <w:rsid w:val="00E81DB8"/>
    <w:rsid w:val="00E82F2C"/>
    <w:rsid w:val="00E82FB1"/>
    <w:rsid w:val="00E839BA"/>
    <w:rsid w:val="00E83BCC"/>
    <w:rsid w:val="00E83C42"/>
    <w:rsid w:val="00E83F3B"/>
    <w:rsid w:val="00E8400C"/>
    <w:rsid w:val="00E8421D"/>
    <w:rsid w:val="00E842CD"/>
    <w:rsid w:val="00E85B65"/>
    <w:rsid w:val="00E85F7C"/>
    <w:rsid w:val="00E86119"/>
    <w:rsid w:val="00E8622A"/>
    <w:rsid w:val="00E8651C"/>
    <w:rsid w:val="00E86535"/>
    <w:rsid w:val="00E86D53"/>
    <w:rsid w:val="00E86E8D"/>
    <w:rsid w:val="00E86EC3"/>
    <w:rsid w:val="00E86FB9"/>
    <w:rsid w:val="00E8746A"/>
    <w:rsid w:val="00E87F96"/>
    <w:rsid w:val="00E90083"/>
    <w:rsid w:val="00E90153"/>
    <w:rsid w:val="00E90329"/>
    <w:rsid w:val="00E904EA"/>
    <w:rsid w:val="00E90520"/>
    <w:rsid w:val="00E90903"/>
    <w:rsid w:val="00E90990"/>
    <w:rsid w:val="00E90DB8"/>
    <w:rsid w:val="00E90F34"/>
    <w:rsid w:val="00E91197"/>
    <w:rsid w:val="00E911D0"/>
    <w:rsid w:val="00E912E8"/>
    <w:rsid w:val="00E91462"/>
    <w:rsid w:val="00E91690"/>
    <w:rsid w:val="00E9184E"/>
    <w:rsid w:val="00E91D55"/>
    <w:rsid w:val="00E91EC4"/>
    <w:rsid w:val="00E92192"/>
    <w:rsid w:val="00E92457"/>
    <w:rsid w:val="00E92552"/>
    <w:rsid w:val="00E9265F"/>
    <w:rsid w:val="00E9288C"/>
    <w:rsid w:val="00E934E0"/>
    <w:rsid w:val="00E935ED"/>
    <w:rsid w:val="00E93771"/>
    <w:rsid w:val="00E93999"/>
    <w:rsid w:val="00E94153"/>
    <w:rsid w:val="00E94270"/>
    <w:rsid w:val="00E95160"/>
    <w:rsid w:val="00E95196"/>
    <w:rsid w:val="00E95A64"/>
    <w:rsid w:val="00E95E00"/>
    <w:rsid w:val="00E95F85"/>
    <w:rsid w:val="00E96083"/>
    <w:rsid w:val="00E96955"/>
    <w:rsid w:val="00E96A06"/>
    <w:rsid w:val="00E96E5B"/>
    <w:rsid w:val="00E96F4E"/>
    <w:rsid w:val="00E96F9B"/>
    <w:rsid w:val="00E97CC6"/>
    <w:rsid w:val="00E97CD2"/>
    <w:rsid w:val="00EA01F4"/>
    <w:rsid w:val="00EA07FF"/>
    <w:rsid w:val="00EA096E"/>
    <w:rsid w:val="00EA0BE7"/>
    <w:rsid w:val="00EA1159"/>
    <w:rsid w:val="00EA123B"/>
    <w:rsid w:val="00EA1682"/>
    <w:rsid w:val="00EA1D50"/>
    <w:rsid w:val="00EA1D76"/>
    <w:rsid w:val="00EA1DAA"/>
    <w:rsid w:val="00EA2548"/>
    <w:rsid w:val="00EA2707"/>
    <w:rsid w:val="00EA2758"/>
    <w:rsid w:val="00EA305A"/>
    <w:rsid w:val="00EA306B"/>
    <w:rsid w:val="00EA3458"/>
    <w:rsid w:val="00EA3823"/>
    <w:rsid w:val="00EA3971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7E1"/>
    <w:rsid w:val="00EB0A35"/>
    <w:rsid w:val="00EB0D7D"/>
    <w:rsid w:val="00EB0F5C"/>
    <w:rsid w:val="00EB0FDB"/>
    <w:rsid w:val="00EB108D"/>
    <w:rsid w:val="00EB1478"/>
    <w:rsid w:val="00EB14F5"/>
    <w:rsid w:val="00EB16B8"/>
    <w:rsid w:val="00EB1AF5"/>
    <w:rsid w:val="00EB20B6"/>
    <w:rsid w:val="00EB2138"/>
    <w:rsid w:val="00EB233B"/>
    <w:rsid w:val="00EB2580"/>
    <w:rsid w:val="00EB2A6D"/>
    <w:rsid w:val="00EB2AAF"/>
    <w:rsid w:val="00EB2DA6"/>
    <w:rsid w:val="00EB2EDA"/>
    <w:rsid w:val="00EB3480"/>
    <w:rsid w:val="00EB36F1"/>
    <w:rsid w:val="00EB3A49"/>
    <w:rsid w:val="00EB3F02"/>
    <w:rsid w:val="00EB458A"/>
    <w:rsid w:val="00EB479D"/>
    <w:rsid w:val="00EB5197"/>
    <w:rsid w:val="00EB53DB"/>
    <w:rsid w:val="00EB5DBD"/>
    <w:rsid w:val="00EB5DC5"/>
    <w:rsid w:val="00EB5FCE"/>
    <w:rsid w:val="00EB6401"/>
    <w:rsid w:val="00EB6591"/>
    <w:rsid w:val="00EB6C05"/>
    <w:rsid w:val="00EB7277"/>
    <w:rsid w:val="00EB74E9"/>
    <w:rsid w:val="00EB7527"/>
    <w:rsid w:val="00EB7C96"/>
    <w:rsid w:val="00EC00CC"/>
    <w:rsid w:val="00EC066B"/>
    <w:rsid w:val="00EC0734"/>
    <w:rsid w:val="00EC10A8"/>
    <w:rsid w:val="00EC1112"/>
    <w:rsid w:val="00EC1F2A"/>
    <w:rsid w:val="00EC1F92"/>
    <w:rsid w:val="00EC2B57"/>
    <w:rsid w:val="00EC2DD1"/>
    <w:rsid w:val="00EC2F15"/>
    <w:rsid w:val="00EC312B"/>
    <w:rsid w:val="00EC3256"/>
    <w:rsid w:val="00EC3D98"/>
    <w:rsid w:val="00EC4128"/>
    <w:rsid w:val="00EC42D0"/>
    <w:rsid w:val="00EC4B95"/>
    <w:rsid w:val="00EC4D59"/>
    <w:rsid w:val="00EC534A"/>
    <w:rsid w:val="00EC53F0"/>
    <w:rsid w:val="00EC5C51"/>
    <w:rsid w:val="00EC5CE4"/>
    <w:rsid w:val="00EC5E82"/>
    <w:rsid w:val="00EC66B2"/>
    <w:rsid w:val="00EC6AF1"/>
    <w:rsid w:val="00EC6C8A"/>
    <w:rsid w:val="00EC6E0E"/>
    <w:rsid w:val="00EC7344"/>
    <w:rsid w:val="00EC7478"/>
    <w:rsid w:val="00EC7506"/>
    <w:rsid w:val="00EC7F3F"/>
    <w:rsid w:val="00ED00C9"/>
    <w:rsid w:val="00ED0249"/>
    <w:rsid w:val="00ED0385"/>
    <w:rsid w:val="00ED0407"/>
    <w:rsid w:val="00ED0847"/>
    <w:rsid w:val="00ED092D"/>
    <w:rsid w:val="00ED0CD1"/>
    <w:rsid w:val="00ED0F7C"/>
    <w:rsid w:val="00ED1303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1C9"/>
    <w:rsid w:val="00ED382C"/>
    <w:rsid w:val="00ED3F9E"/>
    <w:rsid w:val="00ED4101"/>
    <w:rsid w:val="00ED415E"/>
    <w:rsid w:val="00ED4276"/>
    <w:rsid w:val="00ED4ED4"/>
    <w:rsid w:val="00ED51CD"/>
    <w:rsid w:val="00ED59A9"/>
    <w:rsid w:val="00ED5A6C"/>
    <w:rsid w:val="00ED5BAC"/>
    <w:rsid w:val="00ED641E"/>
    <w:rsid w:val="00ED6462"/>
    <w:rsid w:val="00ED6B98"/>
    <w:rsid w:val="00ED6FB8"/>
    <w:rsid w:val="00ED73FA"/>
    <w:rsid w:val="00ED74C5"/>
    <w:rsid w:val="00ED7F67"/>
    <w:rsid w:val="00EE02AE"/>
    <w:rsid w:val="00EE03E6"/>
    <w:rsid w:val="00EE0515"/>
    <w:rsid w:val="00EE07F2"/>
    <w:rsid w:val="00EE0AB4"/>
    <w:rsid w:val="00EE0DC2"/>
    <w:rsid w:val="00EE104D"/>
    <w:rsid w:val="00EE1067"/>
    <w:rsid w:val="00EE1904"/>
    <w:rsid w:val="00EE1912"/>
    <w:rsid w:val="00EE20D9"/>
    <w:rsid w:val="00EE233C"/>
    <w:rsid w:val="00EE260B"/>
    <w:rsid w:val="00EE27F0"/>
    <w:rsid w:val="00EE2965"/>
    <w:rsid w:val="00EE2B83"/>
    <w:rsid w:val="00EE2E1D"/>
    <w:rsid w:val="00EE3061"/>
    <w:rsid w:val="00EE36BA"/>
    <w:rsid w:val="00EE3A22"/>
    <w:rsid w:val="00EE3C32"/>
    <w:rsid w:val="00EE3E62"/>
    <w:rsid w:val="00EE4235"/>
    <w:rsid w:val="00EE4297"/>
    <w:rsid w:val="00EE43BE"/>
    <w:rsid w:val="00EE43C8"/>
    <w:rsid w:val="00EE4AC7"/>
    <w:rsid w:val="00EE5089"/>
    <w:rsid w:val="00EE53BB"/>
    <w:rsid w:val="00EE53DC"/>
    <w:rsid w:val="00EE5621"/>
    <w:rsid w:val="00EE5D99"/>
    <w:rsid w:val="00EE5F9E"/>
    <w:rsid w:val="00EE608A"/>
    <w:rsid w:val="00EE615F"/>
    <w:rsid w:val="00EE625C"/>
    <w:rsid w:val="00EE6444"/>
    <w:rsid w:val="00EE6868"/>
    <w:rsid w:val="00EE72B5"/>
    <w:rsid w:val="00EE745D"/>
    <w:rsid w:val="00EE74C7"/>
    <w:rsid w:val="00EE7657"/>
    <w:rsid w:val="00EE777D"/>
    <w:rsid w:val="00EE7B03"/>
    <w:rsid w:val="00EE7BDC"/>
    <w:rsid w:val="00EE7DE0"/>
    <w:rsid w:val="00EE7E72"/>
    <w:rsid w:val="00EF00D2"/>
    <w:rsid w:val="00EF0543"/>
    <w:rsid w:val="00EF05F9"/>
    <w:rsid w:val="00EF060D"/>
    <w:rsid w:val="00EF06FB"/>
    <w:rsid w:val="00EF11A0"/>
    <w:rsid w:val="00EF12DA"/>
    <w:rsid w:val="00EF13A3"/>
    <w:rsid w:val="00EF14EC"/>
    <w:rsid w:val="00EF17F9"/>
    <w:rsid w:val="00EF1C3C"/>
    <w:rsid w:val="00EF204A"/>
    <w:rsid w:val="00EF27A8"/>
    <w:rsid w:val="00EF2866"/>
    <w:rsid w:val="00EF29E8"/>
    <w:rsid w:val="00EF2CF7"/>
    <w:rsid w:val="00EF2DB9"/>
    <w:rsid w:val="00EF3A63"/>
    <w:rsid w:val="00EF3CAA"/>
    <w:rsid w:val="00EF3D9D"/>
    <w:rsid w:val="00EF413C"/>
    <w:rsid w:val="00EF417E"/>
    <w:rsid w:val="00EF41E2"/>
    <w:rsid w:val="00EF42EA"/>
    <w:rsid w:val="00EF4596"/>
    <w:rsid w:val="00EF48D4"/>
    <w:rsid w:val="00EF4A94"/>
    <w:rsid w:val="00EF4FAC"/>
    <w:rsid w:val="00EF5282"/>
    <w:rsid w:val="00EF592D"/>
    <w:rsid w:val="00EF5C3B"/>
    <w:rsid w:val="00EF5CF0"/>
    <w:rsid w:val="00EF5E64"/>
    <w:rsid w:val="00EF6040"/>
    <w:rsid w:val="00EF66C3"/>
    <w:rsid w:val="00EF6795"/>
    <w:rsid w:val="00EF6E3E"/>
    <w:rsid w:val="00EF7135"/>
    <w:rsid w:val="00EF7353"/>
    <w:rsid w:val="00EF7BB4"/>
    <w:rsid w:val="00EF7C03"/>
    <w:rsid w:val="00EF7ECF"/>
    <w:rsid w:val="00F0030D"/>
    <w:rsid w:val="00F005B8"/>
    <w:rsid w:val="00F00C93"/>
    <w:rsid w:val="00F0220E"/>
    <w:rsid w:val="00F022B0"/>
    <w:rsid w:val="00F028BC"/>
    <w:rsid w:val="00F02ECF"/>
    <w:rsid w:val="00F02F88"/>
    <w:rsid w:val="00F02FD2"/>
    <w:rsid w:val="00F036A1"/>
    <w:rsid w:val="00F03C56"/>
    <w:rsid w:val="00F03FA2"/>
    <w:rsid w:val="00F045D7"/>
    <w:rsid w:val="00F04E92"/>
    <w:rsid w:val="00F04F5E"/>
    <w:rsid w:val="00F04F6F"/>
    <w:rsid w:val="00F058D9"/>
    <w:rsid w:val="00F05AE0"/>
    <w:rsid w:val="00F05DDB"/>
    <w:rsid w:val="00F05E55"/>
    <w:rsid w:val="00F065CD"/>
    <w:rsid w:val="00F067E2"/>
    <w:rsid w:val="00F06F2E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A9F"/>
    <w:rsid w:val="00F10BB4"/>
    <w:rsid w:val="00F113A4"/>
    <w:rsid w:val="00F11837"/>
    <w:rsid w:val="00F119EE"/>
    <w:rsid w:val="00F11BB2"/>
    <w:rsid w:val="00F11C21"/>
    <w:rsid w:val="00F1211F"/>
    <w:rsid w:val="00F1215C"/>
    <w:rsid w:val="00F121AD"/>
    <w:rsid w:val="00F1250D"/>
    <w:rsid w:val="00F131EB"/>
    <w:rsid w:val="00F13C44"/>
    <w:rsid w:val="00F13F7D"/>
    <w:rsid w:val="00F13FED"/>
    <w:rsid w:val="00F14A5C"/>
    <w:rsid w:val="00F14CEC"/>
    <w:rsid w:val="00F14ECB"/>
    <w:rsid w:val="00F156C6"/>
    <w:rsid w:val="00F15C16"/>
    <w:rsid w:val="00F15C94"/>
    <w:rsid w:val="00F161C4"/>
    <w:rsid w:val="00F161EC"/>
    <w:rsid w:val="00F16258"/>
    <w:rsid w:val="00F1646A"/>
    <w:rsid w:val="00F170EC"/>
    <w:rsid w:val="00F171CF"/>
    <w:rsid w:val="00F17309"/>
    <w:rsid w:val="00F178DF"/>
    <w:rsid w:val="00F17C85"/>
    <w:rsid w:val="00F17DB5"/>
    <w:rsid w:val="00F17F60"/>
    <w:rsid w:val="00F2022B"/>
    <w:rsid w:val="00F2026E"/>
    <w:rsid w:val="00F20AFF"/>
    <w:rsid w:val="00F20E27"/>
    <w:rsid w:val="00F20E54"/>
    <w:rsid w:val="00F20E99"/>
    <w:rsid w:val="00F21167"/>
    <w:rsid w:val="00F21248"/>
    <w:rsid w:val="00F212D5"/>
    <w:rsid w:val="00F216D9"/>
    <w:rsid w:val="00F2172B"/>
    <w:rsid w:val="00F217F4"/>
    <w:rsid w:val="00F21C80"/>
    <w:rsid w:val="00F21F46"/>
    <w:rsid w:val="00F2203E"/>
    <w:rsid w:val="00F227E0"/>
    <w:rsid w:val="00F22B14"/>
    <w:rsid w:val="00F231F9"/>
    <w:rsid w:val="00F235A0"/>
    <w:rsid w:val="00F235C7"/>
    <w:rsid w:val="00F23D2A"/>
    <w:rsid w:val="00F248AA"/>
    <w:rsid w:val="00F24E5D"/>
    <w:rsid w:val="00F24F74"/>
    <w:rsid w:val="00F24F7E"/>
    <w:rsid w:val="00F251F7"/>
    <w:rsid w:val="00F25291"/>
    <w:rsid w:val="00F25341"/>
    <w:rsid w:val="00F2561E"/>
    <w:rsid w:val="00F25D91"/>
    <w:rsid w:val="00F260DF"/>
    <w:rsid w:val="00F261C3"/>
    <w:rsid w:val="00F26739"/>
    <w:rsid w:val="00F2693D"/>
    <w:rsid w:val="00F26A32"/>
    <w:rsid w:val="00F27638"/>
    <w:rsid w:val="00F27AFA"/>
    <w:rsid w:val="00F27E01"/>
    <w:rsid w:val="00F27ECF"/>
    <w:rsid w:val="00F309AB"/>
    <w:rsid w:val="00F317BB"/>
    <w:rsid w:val="00F31A3A"/>
    <w:rsid w:val="00F31F97"/>
    <w:rsid w:val="00F31FA2"/>
    <w:rsid w:val="00F3247B"/>
    <w:rsid w:val="00F32618"/>
    <w:rsid w:val="00F3269E"/>
    <w:rsid w:val="00F3292B"/>
    <w:rsid w:val="00F33020"/>
    <w:rsid w:val="00F33483"/>
    <w:rsid w:val="00F33583"/>
    <w:rsid w:val="00F33C0E"/>
    <w:rsid w:val="00F34422"/>
    <w:rsid w:val="00F34536"/>
    <w:rsid w:val="00F346E4"/>
    <w:rsid w:val="00F3471F"/>
    <w:rsid w:val="00F3478A"/>
    <w:rsid w:val="00F347B3"/>
    <w:rsid w:val="00F34BAD"/>
    <w:rsid w:val="00F34BE7"/>
    <w:rsid w:val="00F351DE"/>
    <w:rsid w:val="00F353C4"/>
    <w:rsid w:val="00F3584C"/>
    <w:rsid w:val="00F35B32"/>
    <w:rsid w:val="00F36BD8"/>
    <w:rsid w:val="00F37023"/>
    <w:rsid w:val="00F37FB3"/>
    <w:rsid w:val="00F40D47"/>
    <w:rsid w:val="00F40DD7"/>
    <w:rsid w:val="00F41084"/>
    <w:rsid w:val="00F412C4"/>
    <w:rsid w:val="00F412F7"/>
    <w:rsid w:val="00F4134A"/>
    <w:rsid w:val="00F417E2"/>
    <w:rsid w:val="00F41840"/>
    <w:rsid w:val="00F41AE9"/>
    <w:rsid w:val="00F41C8B"/>
    <w:rsid w:val="00F42084"/>
    <w:rsid w:val="00F424FA"/>
    <w:rsid w:val="00F43334"/>
    <w:rsid w:val="00F4333D"/>
    <w:rsid w:val="00F4356D"/>
    <w:rsid w:val="00F438D6"/>
    <w:rsid w:val="00F439C7"/>
    <w:rsid w:val="00F43C65"/>
    <w:rsid w:val="00F44FBF"/>
    <w:rsid w:val="00F45380"/>
    <w:rsid w:val="00F453CA"/>
    <w:rsid w:val="00F454C1"/>
    <w:rsid w:val="00F45CE1"/>
    <w:rsid w:val="00F45E55"/>
    <w:rsid w:val="00F46695"/>
    <w:rsid w:val="00F46CAB"/>
    <w:rsid w:val="00F47472"/>
    <w:rsid w:val="00F47A37"/>
    <w:rsid w:val="00F47B09"/>
    <w:rsid w:val="00F47E20"/>
    <w:rsid w:val="00F47E7A"/>
    <w:rsid w:val="00F47EC1"/>
    <w:rsid w:val="00F47F70"/>
    <w:rsid w:val="00F50A8A"/>
    <w:rsid w:val="00F50E4A"/>
    <w:rsid w:val="00F5103B"/>
    <w:rsid w:val="00F51468"/>
    <w:rsid w:val="00F5173F"/>
    <w:rsid w:val="00F5202B"/>
    <w:rsid w:val="00F53081"/>
    <w:rsid w:val="00F53182"/>
    <w:rsid w:val="00F5320C"/>
    <w:rsid w:val="00F53229"/>
    <w:rsid w:val="00F53578"/>
    <w:rsid w:val="00F535A6"/>
    <w:rsid w:val="00F53B25"/>
    <w:rsid w:val="00F5440C"/>
    <w:rsid w:val="00F54BDD"/>
    <w:rsid w:val="00F54C16"/>
    <w:rsid w:val="00F54F0D"/>
    <w:rsid w:val="00F553CA"/>
    <w:rsid w:val="00F553EC"/>
    <w:rsid w:val="00F555F8"/>
    <w:rsid w:val="00F55A74"/>
    <w:rsid w:val="00F55DB0"/>
    <w:rsid w:val="00F56469"/>
    <w:rsid w:val="00F56B71"/>
    <w:rsid w:val="00F571A8"/>
    <w:rsid w:val="00F57816"/>
    <w:rsid w:val="00F57B83"/>
    <w:rsid w:val="00F601F4"/>
    <w:rsid w:val="00F60388"/>
    <w:rsid w:val="00F60A3E"/>
    <w:rsid w:val="00F60BFA"/>
    <w:rsid w:val="00F60C13"/>
    <w:rsid w:val="00F60CF3"/>
    <w:rsid w:val="00F61191"/>
    <w:rsid w:val="00F611AA"/>
    <w:rsid w:val="00F61286"/>
    <w:rsid w:val="00F6188A"/>
    <w:rsid w:val="00F61983"/>
    <w:rsid w:val="00F61A7F"/>
    <w:rsid w:val="00F61B40"/>
    <w:rsid w:val="00F61C2F"/>
    <w:rsid w:val="00F62090"/>
    <w:rsid w:val="00F6242D"/>
    <w:rsid w:val="00F62610"/>
    <w:rsid w:val="00F630B9"/>
    <w:rsid w:val="00F637CA"/>
    <w:rsid w:val="00F63B54"/>
    <w:rsid w:val="00F63CB1"/>
    <w:rsid w:val="00F63D23"/>
    <w:rsid w:val="00F63F26"/>
    <w:rsid w:val="00F641B2"/>
    <w:rsid w:val="00F64514"/>
    <w:rsid w:val="00F64B89"/>
    <w:rsid w:val="00F651FA"/>
    <w:rsid w:val="00F65892"/>
    <w:rsid w:val="00F66045"/>
    <w:rsid w:val="00F664CB"/>
    <w:rsid w:val="00F66587"/>
    <w:rsid w:val="00F66A33"/>
    <w:rsid w:val="00F66E0F"/>
    <w:rsid w:val="00F66ED3"/>
    <w:rsid w:val="00F6729A"/>
    <w:rsid w:val="00F6780E"/>
    <w:rsid w:val="00F70E6F"/>
    <w:rsid w:val="00F7107C"/>
    <w:rsid w:val="00F71449"/>
    <w:rsid w:val="00F714D5"/>
    <w:rsid w:val="00F715A0"/>
    <w:rsid w:val="00F718AC"/>
    <w:rsid w:val="00F71C9C"/>
    <w:rsid w:val="00F71CC2"/>
    <w:rsid w:val="00F71D08"/>
    <w:rsid w:val="00F72834"/>
    <w:rsid w:val="00F7334A"/>
    <w:rsid w:val="00F7334D"/>
    <w:rsid w:val="00F73D01"/>
    <w:rsid w:val="00F73E34"/>
    <w:rsid w:val="00F74195"/>
    <w:rsid w:val="00F741C3"/>
    <w:rsid w:val="00F74480"/>
    <w:rsid w:val="00F7457E"/>
    <w:rsid w:val="00F74A2D"/>
    <w:rsid w:val="00F74A3A"/>
    <w:rsid w:val="00F74B40"/>
    <w:rsid w:val="00F75306"/>
    <w:rsid w:val="00F75394"/>
    <w:rsid w:val="00F753FF"/>
    <w:rsid w:val="00F75B81"/>
    <w:rsid w:val="00F75C7D"/>
    <w:rsid w:val="00F762AC"/>
    <w:rsid w:val="00F76425"/>
    <w:rsid w:val="00F765A8"/>
    <w:rsid w:val="00F76B45"/>
    <w:rsid w:val="00F76F9E"/>
    <w:rsid w:val="00F77581"/>
    <w:rsid w:val="00F77586"/>
    <w:rsid w:val="00F77A7B"/>
    <w:rsid w:val="00F77DDB"/>
    <w:rsid w:val="00F77ECF"/>
    <w:rsid w:val="00F80134"/>
    <w:rsid w:val="00F804C9"/>
    <w:rsid w:val="00F80A62"/>
    <w:rsid w:val="00F80DF0"/>
    <w:rsid w:val="00F80F36"/>
    <w:rsid w:val="00F81374"/>
    <w:rsid w:val="00F819B9"/>
    <w:rsid w:val="00F81B3B"/>
    <w:rsid w:val="00F81EE7"/>
    <w:rsid w:val="00F827F9"/>
    <w:rsid w:val="00F82D86"/>
    <w:rsid w:val="00F831AC"/>
    <w:rsid w:val="00F8351E"/>
    <w:rsid w:val="00F83C6E"/>
    <w:rsid w:val="00F83F2F"/>
    <w:rsid w:val="00F83F3C"/>
    <w:rsid w:val="00F8434D"/>
    <w:rsid w:val="00F8490C"/>
    <w:rsid w:val="00F84E90"/>
    <w:rsid w:val="00F84EDB"/>
    <w:rsid w:val="00F852F8"/>
    <w:rsid w:val="00F8548C"/>
    <w:rsid w:val="00F85704"/>
    <w:rsid w:val="00F85CC7"/>
    <w:rsid w:val="00F85FAA"/>
    <w:rsid w:val="00F86228"/>
    <w:rsid w:val="00F86407"/>
    <w:rsid w:val="00F868DE"/>
    <w:rsid w:val="00F86F1B"/>
    <w:rsid w:val="00F87125"/>
    <w:rsid w:val="00F87422"/>
    <w:rsid w:val="00F87870"/>
    <w:rsid w:val="00F87C8C"/>
    <w:rsid w:val="00F87DA3"/>
    <w:rsid w:val="00F87FCB"/>
    <w:rsid w:val="00F87FFB"/>
    <w:rsid w:val="00F9020A"/>
    <w:rsid w:val="00F905D9"/>
    <w:rsid w:val="00F905DB"/>
    <w:rsid w:val="00F90B5F"/>
    <w:rsid w:val="00F90D3E"/>
    <w:rsid w:val="00F9195A"/>
    <w:rsid w:val="00F91B0C"/>
    <w:rsid w:val="00F91F65"/>
    <w:rsid w:val="00F92537"/>
    <w:rsid w:val="00F92FD7"/>
    <w:rsid w:val="00F932CF"/>
    <w:rsid w:val="00F93528"/>
    <w:rsid w:val="00F9356D"/>
    <w:rsid w:val="00F936F8"/>
    <w:rsid w:val="00F9377E"/>
    <w:rsid w:val="00F937AD"/>
    <w:rsid w:val="00F937FA"/>
    <w:rsid w:val="00F93F44"/>
    <w:rsid w:val="00F9431B"/>
    <w:rsid w:val="00F944FB"/>
    <w:rsid w:val="00F95D8B"/>
    <w:rsid w:val="00F960DF"/>
    <w:rsid w:val="00F965F1"/>
    <w:rsid w:val="00F966E4"/>
    <w:rsid w:val="00F96E3C"/>
    <w:rsid w:val="00F97034"/>
    <w:rsid w:val="00F977D0"/>
    <w:rsid w:val="00F97A3D"/>
    <w:rsid w:val="00F97AA0"/>
    <w:rsid w:val="00F97F0A"/>
    <w:rsid w:val="00FA004C"/>
    <w:rsid w:val="00FA0969"/>
    <w:rsid w:val="00FA09AA"/>
    <w:rsid w:val="00FA1106"/>
    <w:rsid w:val="00FA12FB"/>
    <w:rsid w:val="00FA1D89"/>
    <w:rsid w:val="00FA1EB4"/>
    <w:rsid w:val="00FA2C1C"/>
    <w:rsid w:val="00FA2D42"/>
    <w:rsid w:val="00FA2EF8"/>
    <w:rsid w:val="00FA3960"/>
    <w:rsid w:val="00FA4034"/>
    <w:rsid w:val="00FA429C"/>
    <w:rsid w:val="00FA43BE"/>
    <w:rsid w:val="00FA45DA"/>
    <w:rsid w:val="00FA473A"/>
    <w:rsid w:val="00FA482B"/>
    <w:rsid w:val="00FA4855"/>
    <w:rsid w:val="00FA4BB4"/>
    <w:rsid w:val="00FA4F11"/>
    <w:rsid w:val="00FA5387"/>
    <w:rsid w:val="00FA589D"/>
    <w:rsid w:val="00FA5A28"/>
    <w:rsid w:val="00FA63CB"/>
    <w:rsid w:val="00FA6470"/>
    <w:rsid w:val="00FA6474"/>
    <w:rsid w:val="00FA653D"/>
    <w:rsid w:val="00FA667D"/>
    <w:rsid w:val="00FA6DFE"/>
    <w:rsid w:val="00FA7C9E"/>
    <w:rsid w:val="00FB05FB"/>
    <w:rsid w:val="00FB07E2"/>
    <w:rsid w:val="00FB0B75"/>
    <w:rsid w:val="00FB0F05"/>
    <w:rsid w:val="00FB0F63"/>
    <w:rsid w:val="00FB100F"/>
    <w:rsid w:val="00FB10EC"/>
    <w:rsid w:val="00FB20B3"/>
    <w:rsid w:val="00FB2661"/>
    <w:rsid w:val="00FB2BA7"/>
    <w:rsid w:val="00FB2ECD"/>
    <w:rsid w:val="00FB3114"/>
    <w:rsid w:val="00FB33CD"/>
    <w:rsid w:val="00FB342E"/>
    <w:rsid w:val="00FB346C"/>
    <w:rsid w:val="00FB3555"/>
    <w:rsid w:val="00FB361C"/>
    <w:rsid w:val="00FB3B44"/>
    <w:rsid w:val="00FB3CA2"/>
    <w:rsid w:val="00FB3D2F"/>
    <w:rsid w:val="00FB3EDA"/>
    <w:rsid w:val="00FB3F40"/>
    <w:rsid w:val="00FB424B"/>
    <w:rsid w:val="00FB4926"/>
    <w:rsid w:val="00FB4E99"/>
    <w:rsid w:val="00FB4ED4"/>
    <w:rsid w:val="00FB4F1E"/>
    <w:rsid w:val="00FB55E2"/>
    <w:rsid w:val="00FB5B09"/>
    <w:rsid w:val="00FB5FB6"/>
    <w:rsid w:val="00FB6145"/>
    <w:rsid w:val="00FB65D3"/>
    <w:rsid w:val="00FB68D8"/>
    <w:rsid w:val="00FB698E"/>
    <w:rsid w:val="00FB729D"/>
    <w:rsid w:val="00FB737D"/>
    <w:rsid w:val="00FB75EB"/>
    <w:rsid w:val="00FB764C"/>
    <w:rsid w:val="00FB78A7"/>
    <w:rsid w:val="00FB790F"/>
    <w:rsid w:val="00FB79C3"/>
    <w:rsid w:val="00FB7E00"/>
    <w:rsid w:val="00FC00E6"/>
    <w:rsid w:val="00FC02A1"/>
    <w:rsid w:val="00FC0955"/>
    <w:rsid w:val="00FC13F4"/>
    <w:rsid w:val="00FC196E"/>
    <w:rsid w:val="00FC1E21"/>
    <w:rsid w:val="00FC1F67"/>
    <w:rsid w:val="00FC237B"/>
    <w:rsid w:val="00FC2393"/>
    <w:rsid w:val="00FC25AF"/>
    <w:rsid w:val="00FC2784"/>
    <w:rsid w:val="00FC2DB5"/>
    <w:rsid w:val="00FC3440"/>
    <w:rsid w:val="00FC3AA5"/>
    <w:rsid w:val="00FC3D7D"/>
    <w:rsid w:val="00FC3DFA"/>
    <w:rsid w:val="00FC405B"/>
    <w:rsid w:val="00FC4342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828"/>
    <w:rsid w:val="00FC6D86"/>
    <w:rsid w:val="00FC6DC0"/>
    <w:rsid w:val="00FC6FC9"/>
    <w:rsid w:val="00FC7780"/>
    <w:rsid w:val="00FC7831"/>
    <w:rsid w:val="00FC7D3C"/>
    <w:rsid w:val="00FC7E7B"/>
    <w:rsid w:val="00FD013F"/>
    <w:rsid w:val="00FD0226"/>
    <w:rsid w:val="00FD056C"/>
    <w:rsid w:val="00FD05BE"/>
    <w:rsid w:val="00FD05FF"/>
    <w:rsid w:val="00FD0909"/>
    <w:rsid w:val="00FD0A23"/>
    <w:rsid w:val="00FD0B46"/>
    <w:rsid w:val="00FD0E2D"/>
    <w:rsid w:val="00FD13E6"/>
    <w:rsid w:val="00FD1400"/>
    <w:rsid w:val="00FD1596"/>
    <w:rsid w:val="00FD15E4"/>
    <w:rsid w:val="00FD1799"/>
    <w:rsid w:val="00FD1B70"/>
    <w:rsid w:val="00FD2290"/>
    <w:rsid w:val="00FD31D4"/>
    <w:rsid w:val="00FD31EA"/>
    <w:rsid w:val="00FD326C"/>
    <w:rsid w:val="00FD3461"/>
    <w:rsid w:val="00FD367A"/>
    <w:rsid w:val="00FD3998"/>
    <w:rsid w:val="00FD3D7B"/>
    <w:rsid w:val="00FD4002"/>
    <w:rsid w:val="00FD4335"/>
    <w:rsid w:val="00FD4429"/>
    <w:rsid w:val="00FD467A"/>
    <w:rsid w:val="00FD4817"/>
    <w:rsid w:val="00FD4B7F"/>
    <w:rsid w:val="00FD4DB1"/>
    <w:rsid w:val="00FD5491"/>
    <w:rsid w:val="00FD67A7"/>
    <w:rsid w:val="00FD6C87"/>
    <w:rsid w:val="00FD776C"/>
    <w:rsid w:val="00FD7C08"/>
    <w:rsid w:val="00FD7C42"/>
    <w:rsid w:val="00FD7C7F"/>
    <w:rsid w:val="00FE0341"/>
    <w:rsid w:val="00FE05AC"/>
    <w:rsid w:val="00FE05C3"/>
    <w:rsid w:val="00FE0A60"/>
    <w:rsid w:val="00FE0AF7"/>
    <w:rsid w:val="00FE0BDD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515B"/>
    <w:rsid w:val="00FE5185"/>
    <w:rsid w:val="00FE5929"/>
    <w:rsid w:val="00FE6040"/>
    <w:rsid w:val="00FE606D"/>
    <w:rsid w:val="00FE622C"/>
    <w:rsid w:val="00FE6805"/>
    <w:rsid w:val="00FE697A"/>
    <w:rsid w:val="00FE6A80"/>
    <w:rsid w:val="00FE709D"/>
    <w:rsid w:val="00FE717F"/>
    <w:rsid w:val="00FE7500"/>
    <w:rsid w:val="00FE7681"/>
    <w:rsid w:val="00FE76A9"/>
    <w:rsid w:val="00FE76BA"/>
    <w:rsid w:val="00FE7729"/>
    <w:rsid w:val="00FE7832"/>
    <w:rsid w:val="00FE795E"/>
    <w:rsid w:val="00FE7B6F"/>
    <w:rsid w:val="00FE7F8E"/>
    <w:rsid w:val="00FF05D0"/>
    <w:rsid w:val="00FF069F"/>
    <w:rsid w:val="00FF0A32"/>
    <w:rsid w:val="00FF0F86"/>
    <w:rsid w:val="00FF0F90"/>
    <w:rsid w:val="00FF13B2"/>
    <w:rsid w:val="00FF1A9B"/>
    <w:rsid w:val="00FF1CFB"/>
    <w:rsid w:val="00FF1DAA"/>
    <w:rsid w:val="00FF269A"/>
    <w:rsid w:val="00FF26E4"/>
    <w:rsid w:val="00FF2767"/>
    <w:rsid w:val="00FF28BF"/>
    <w:rsid w:val="00FF2972"/>
    <w:rsid w:val="00FF299C"/>
    <w:rsid w:val="00FF29AE"/>
    <w:rsid w:val="00FF29E7"/>
    <w:rsid w:val="00FF2B9F"/>
    <w:rsid w:val="00FF302B"/>
    <w:rsid w:val="00FF32C5"/>
    <w:rsid w:val="00FF37E9"/>
    <w:rsid w:val="00FF3803"/>
    <w:rsid w:val="00FF3B28"/>
    <w:rsid w:val="00FF3D09"/>
    <w:rsid w:val="00FF3D83"/>
    <w:rsid w:val="00FF4261"/>
    <w:rsid w:val="00FF5097"/>
    <w:rsid w:val="00FF5286"/>
    <w:rsid w:val="00FF5325"/>
    <w:rsid w:val="00FF5BC9"/>
    <w:rsid w:val="00FF5CD4"/>
    <w:rsid w:val="00FF60CC"/>
    <w:rsid w:val="00FF61D2"/>
    <w:rsid w:val="00FF6339"/>
    <w:rsid w:val="00FF6511"/>
    <w:rsid w:val="00FF6789"/>
    <w:rsid w:val="00FF6A77"/>
    <w:rsid w:val="00FF6C8F"/>
    <w:rsid w:val="00FF6C9F"/>
    <w:rsid w:val="00FF7188"/>
    <w:rsid w:val="00FF72D7"/>
    <w:rsid w:val="00FF753D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574320"/>
  <w15:chartTrackingRefBased/>
  <w15:docId w15:val="{7C2BC27B-6D37-4195-80E2-9F6FAB13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62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A430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53AB5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53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57CF3CB2-61F0-4E60-80DE-CD0492D55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55055A-FB36-4F2A-9EE5-5E6AF31B0A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EAFAB1-E29E-4FEC-B026-90DEA39A20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59B858-E5E1-429B-ADBF-F3777109AAC7}">
  <ds:schemaRefs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4243d5be-521d-4052-81ca-f0f31ea6f2da"/>
    <ds:schemaRef ds:uri="http://schemas.openxmlformats.org/package/2006/metadata/core-properties"/>
    <ds:schemaRef ds:uri="http://schemas.microsoft.com/sharepoint/v3"/>
    <ds:schemaRef ds:uri="f6ba49b0-bcda-4796-8236-5b5cc1493ace"/>
    <ds:schemaRef ds:uri="http://schemas.microsoft.com/office/infopath/2007/PartnerControls"/>
    <ds:schemaRef ds:uri="05716746-add9-412a-97a9-1b5167d151a3"/>
    <ds:schemaRef ds:uri="http://schemas.microsoft.com/office/2006/metadata/propertie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398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อิชิตัน กรุ๊ป จำกัด (มหาชน)</vt:lpstr>
    </vt:vector>
  </TitlesOfParts>
  <Company>KPMG</Company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อิชิตัน กรุ๊ป จำกัด (มหาชน)</dc:title>
  <dc:subject/>
  <dc:creator>tadsong_h22</dc:creator>
  <cp:keywords/>
  <dc:description/>
  <cp:lastModifiedBy>Somjai, Nigonyanont</cp:lastModifiedBy>
  <cp:revision>3</cp:revision>
  <cp:lastPrinted>2025-04-30T12:02:00Z</cp:lastPrinted>
  <dcterms:created xsi:type="dcterms:W3CDTF">2025-05-09T10:22:00Z</dcterms:created>
  <dcterms:modified xsi:type="dcterms:W3CDTF">2025-05-09T10:29:00Z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