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8AFCA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35E564B8" w14:textId="77777777" w:rsidR="005B63F2" w:rsidRDefault="005B63F2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70F13801" w14:textId="719097E8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717BA412" w14:textId="4D747180" w:rsidR="009C002F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38EFD7A" w14:textId="42F24563" w:rsidR="00D0178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48A1060A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0CBDF7E6" w:rsidR="00991836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26F55DD" w14:textId="4074F7BD" w:rsidR="00533631" w:rsidRPr="00533631" w:rsidRDefault="00533631" w:rsidP="00533631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F4B9C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924D56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624482" w14:textId="0664B7DD" w:rsidR="0083298D" w:rsidRPr="00E45C2D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581F53">
        <w:rPr>
          <w:rFonts w:asciiTheme="majorBidi" w:hAnsiTheme="majorBidi" w:cstheme="majorBidi"/>
          <w:sz w:val="30"/>
          <w:szCs w:val="30"/>
        </w:rPr>
        <w:t xml:space="preserve"> </w:t>
      </w:r>
      <w:r w:rsidR="0057329F">
        <w:rPr>
          <w:rFonts w:asciiTheme="majorBidi" w:hAnsiTheme="majorBidi" w:cstheme="majorBidi"/>
          <w:sz w:val="30"/>
          <w:szCs w:val="30"/>
        </w:rPr>
        <w:t>13</w:t>
      </w:r>
      <w:r w:rsidR="00FB790F">
        <w:rPr>
          <w:rFonts w:asciiTheme="majorBidi" w:hAnsiTheme="majorBidi" w:cstheme="majorBidi"/>
          <w:sz w:val="30"/>
          <w:szCs w:val="30"/>
        </w:rPr>
        <w:t xml:space="preserve"> </w:t>
      </w:r>
      <w:r w:rsidR="00FB790F" w:rsidRPr="00C479DD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FB790F" w:rsidRPr="00C479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E5" w:rsidRPr="00C6295B">
        <w:rPr>
          <w:rFonts w:asciiTheme="majorBidi" w:hAnsiTheme="majorBidi" w:cstheme="majorBidi"/>
          <w:sz w:val="30"/>
          <w:szCs w:val="30"/>
        </w:rPr>
        <w:t>256</w:t>
      </w:r>
      <w:r w:rsidR="00FB790F">
        <w:rPr>
          <w:rFonts w:asciiTheme="majorBidi" w:hAnsiTheme="majorBidi" w:cstheme="majorBidi"/>
          <w:sz w:val="30"/>
          <w:szCs w:val="30"/>
        </w:rPr>
        <w:t>8</w:t>
      </w:r>
    </w:p>
    <w:p w14:paraId="49EB3460" w14:textId="77777777" w:rsidR="0083298D" w:rsidRPr="00924D56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24D56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2081708D" w14:textId="7A3869BD" w:rsidR="000B42D5" w:rsidRPr="00C6295B" w:rsidRDefault="00695D83" w:rsidP="00C13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ประกอบงบการเงินระหว่างกาลในรูปแบบย่อ (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“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งบการเงินระหว่างกาล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”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) ตามมาตรฐานการบัญชีฉบับที่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 xml:space="preserve"> 34 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เรื่อง</w:t>
      </w:r>
      <w:r w:rsidR="00C1395F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B42D5" w:rsidRPr="0074471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="000B42D5" w:rsidRPr="000C4CF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="000B42D5" w:rsidRPr="000C4CF7">
        <w:rPr>
          <w:rFonts w:asciiTheme="majorBidi" w:hAnsiTheme="majorBidi" w:cstheme="majorBidi"/>
          <w:spacing w:val="-1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C81CBE">
        <w:rPr>
          <w:rFonts w:asciiTheme="majorBidi" w:hAnsiTheme="majorBidi" w:cstheme="majorBidi"/>
          <w:sz w:val="30"/>
          <w:szCs w:val="30"/>
        </w:rPr>
        <w:br/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ไปแล้วในงบการเงิน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C6295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FB790F">
        <w:rPr>
          <w:rFonts w:asciiTheme="majorBidi" w:hAnsiTheme="majorBidi" w:cstheme="majorBidi"/>
          <w:sz w:val="30"/>
          <w:szCs w:val="30"/>
        </w:rPr>
        <w:t>7</w:t>
      </w:r>
    </w:p>
    <w:p w14:paraId="654BCD25" w14:textId="042C073F" w:rsidR="00595C3D" w:rsidRPr="00924D56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A3BEF6B" w14:textId="0E7F8736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295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07DE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FB790F">
        <w:rPr>
          <w:rFonts w:asciiTheme="majorBidi" w:hAnsiTheme="majorBidi" w:cstheme="majorBidi"/>
          <w:sz w:val="30"/>
          <w:szCs w:val="30"/>
        </w:rPr>
        <w:t>7</w:t>
      </w:r>
    </w:p>
    <w:p w14:paraId="602D0032" w14:textId="144E652A" w:rsidR="00325AC0" w:rsidRPr="00924D56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14:paraId="396D79DF" w14:textId="77777777" w:rsidR="001C7DF8" w:rsidRPr="00C81CBE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924D56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8334654" w14:textId="4BB635CA" w:rsidR="001025B4" w:rsidRDefault="003936E3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C6295B">
        <w:rPr>
          <w:rFonts w:asciiTheme="majorBidi" w:hAnsiTheme="majorBidi" w:cstheme="majorBidi" w:hint="cs"/>
          <w:b/>
          <w:sz w:val="30"/>
          <w:szCs w:val="30"/>
          <w:cs/>
        </w:rPr>
        <w:t>ในระหว่าง</w:t>
      </w:r>
      <w:r w:rsidR="00B967C1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C619FD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="00FB790F" w:rsidRPr="00C6295B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สาม</w:t>
      </w:r>
      <w:r w:rsidR="00FB790F" w:rsidRPr="00C6295B">
        <w:rPr>
          <w:rFonts w:asciiTheme="majorBidi" w:hAnsiTheme="majorBidi" w:cstheme="majorBidi" w:hint="cs"/>
          <w:b/>
          <w:sz w:val="30"/>
          <w:szCs w:val="30"/>
          <w:cs/>
        </w:rPr>
        <w:t xml:space="preserve">เดือนสิ้นสุดวันที่ </w:t>
      </w:r>
      <w:r w:rsidR="00FB790F" w:rsidRPr="00C6295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FB790F" w:rsidRPr="00C629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B967C1" w:rsidRPr="00DE1444">
        <w:rPr>
          <w:rFonts w:asciiTheme="majorBidi" w:hAnsiTheme="majorBidi" w:cstheme="majorBidi"/>
          <w:bCs/>
          <w:sz w:val="30"/>
          <w:szCs w:val="30"/>
          <w:lang w:val="en-US"/>
        </w:rPr>
        <w:t>256</w:t>
      </w:r>
      <w:r w:rsidR="00FB790F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="00D932EA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</w:t>
      </w:r>
    </w:p>
    <w:p w14:paraId="337A063F" w14:textId="77777777" w:rsidR="001025B4" w:rsidRPr="00924D56" w:rsidRDefault="001025B4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48608F1" w14:textId="094C4618" w:rsidR="00A706FA" w:rsidRPr="00290882" w:rsidRDefault="0005519D" w:rsidP="00021EB2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B967C1" w:rsidRPr="00C81CBE">
        <w:rPr>
          <w:rFonts w:asciiTheme="majorBidi" w:hAnsiTheme="majorBidi" w:cstheme="majorBidi"/>
          <w:sz w:val="30"/>
          <w:szCs w:val="30"/>
          <w:cs/>
        </w:rPr>
        <w:t>งวด</w:t>
      </w:r>
      <w:r w:rsidR="00FB790F" w:rsidRPr="00C6295B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สาม</w:t>
      </w:r>
      <w:r w:rsidR="00FB790F" w:rsidRPr="00C6295B">
        <w:rPr>
          <w:rFonts w:asciiTheme="majorBidi" w:hAnsiTheme="majorBidi" w:cstheme="majorBidi" w:hint="cs"/>
          <w:b/>
          <w:sz w:val="30"/>
          <w:szCs w:val="30"/>
          <w:cs/>
        </w:rPr>
        <w:t xml:space="preserve">เดือนสิ้นสุดวันที่ </w:t>
      </w:r>
      <w:r w:rsidR="00FB790F" w:rsidRPr="00C6295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FB790F" w:rsidRPr="00C629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B967C1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B790F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021EB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B790F">
        <w:rPr>
          <w:rFonts w:asciiTheme="majorBidi" w:hAnsiTheme="majorBidi" w:cstheme="majorBidi"/>
          <w:sz w:val="30"/>
          <w:szCs w:val="30"/>
          <w:lang w:val="en-US"/>
        </w:rPr>
        <w:t>7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08AAE28E" w14:textId="77777777" w:rsidR="00924D56" w:rsidRPr="00924D56" w:rsidRDefault="00924D56" w:rsidP="00C65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9A2323" w:rsidRPr="00C81CBE" w14:paraId="50EA1E3D" w14:textId="77777777" w:rsidTr="004F4D8F">
        <w:trPr>
          <w:tblHeader/>
        </w:trPr>
        <w:tc>
          <w:tcPr>
            <w:tcW w:w="5580" w:type="dxa"/>
          </w:tcPr>
          <w:p w14:paraId="3F161BB1" w14:textId="77777777" w:rsidR="009A2323" w:rsidRPr="00C81CBE" w:rsidRDefault="009A232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4E3135CF" w14:textId="77777777" w:rsidR="009A2323" w:rsidRDefault="009A232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824" w:rsidRPr="00C81CBE" w14:paraId="528FAE12" w14:textId="77777777" w:rsidTr="004F4D8F">
        <w:trPr>
          <w:tblHeader/>
        </w:trPr>
        <w:tc>
          <w:tcPr>
            <w:tcW w:w="5580" w:type="dxa"/>
          </w:tcPr>
          <w:p w14:paraId="4096F469" w14:textId="034ABEAF" w:rsidR="005D1824" w:rsidRPr="00C81CBE" w:rsidRDefault="00FB790F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</w:tcPr>
          <w:p w14:paraId="7A2B2959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DE26ED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39884C02" w14:textId="334BB12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90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3CD8B082" w14:textId="7777777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5FF84583" w14:textId="6F1F58BB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90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A2323" w:rsidRPr="00C81CBE" w14:paraId="7010CB7B" w14:textId="77777777" w:rsidTr="004F4D8F">
        <w:trPr>
          <w:tblHeader/>
        </w:trPr>
        <w:tc>
          <w:tcPr>
            <w:tcW w:w="5580" w:type="dxa"/>
          </w:tcPr>
          <w:p w14:paraId="6D15CF90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8C8BE25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83394F1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7DE5B2FF" w14:textId="77777777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2323" w:rsidRPr="00C81CBE" w14:paraId="4FE9D894" w14:textId="77777777" w:rsidTr="00086FB6">
        <w:tc>
          <w:tcPr>
            <w:tcW w:w="5580" w:type="dxa"/>
          </w:tcPr>
          <w:p w14:paraId="4F5B2EC9" w14:textId="01765142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4" w:type="dxa"/>
          </w:tcPr>
          <w:p w14:paraId="781EADA8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F901AA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2AC1A582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1F74264" w14:textId="77777777" w:rsidR="009A2323" w:rsidRPr="00C81CBE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5BAF22F" w14:textId="77777777" w:rsidR="009A2323" w:rsidRPr="00C81CBE" w:rsidRDefault="009A2323" w:rsidP="009A23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90F" w:rsidRPr="00C81CBE" w14:paraId="50DE7FAE" w14:textId="77777777" w:rsidTr="00086FB6">
        <w:tc>
          <w:tcPr>
            <w:tcW w:w="5580" w:type="dxa"/>
          </w:tcPr>
          <w:p w14:paraId="592687FF" w14:textId="394200E7" w:rsidR="00FB790F" w:rsidRPr="00C81CBE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4" w:type="dxa"/>
          </w:tcPr>
          <w:p w14:paraId="363C207F" w14:textId="77777777" w:rsidR="00FB790F" w:rsidRPr="00601444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B78054" w14:textId="77777777" w:rsidR="00FB790F" w:rsidRPr="00601444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9C2E857" w14:textId="7190B5B8" w:rsidR="00FB790F" w:rsidRPr="00C81CBE" w:rsidRDefault="007F5E36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149,012</w:t>
            </w:r>
          </w:p>
        </w:tc>
        <w:tc>
          <w:tcPr>
            <w:tcW w:w="274" w:type="dxa"/>
          </w:tcPr>
          <w:p w14:paraId="15581292" w14:textId="77777777" w:rsidR="00FB790F" w:rsidRPr="00C81CBE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6ECD3105" w14:textId="02DF1B7C" w:rsidR="00FB790F" w:rsidRPr="00C81CBE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183,032</w:t>
            </w:r>
          </w:p>
        </w:tc>
      </w:tr>
      <w:tr w:rsidR="00FB790F" w:rsidRPr="00C81CBE" w14:paraId="37E8FBFC" w14:textId="77777777" w:rsidTr="00086FB6">
        <w:tc>
          <w:tcPr>
            <w:tcW w:w="5580" w:type="dxa"/>
          </w:tcPr>
          <w:p w14:paraId="02D52196" w14:textId="36A066B7" w:rsidR="00FB790F" w:rsidRPr="00C81CBE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4" w:type="dxa"/>
          </w:tcPr>
          <w:p w14:paraId="45763622" w14:textId="77777777" w:rsidR="00FB790F" w:rsidRPr="00601444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3078A7F" w14:textId="77777777" w:rsidR="00FB790F" w:rsidRPr="00601444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33591A4E" w14:textId="198A5CEA" w:rsidR="00FB790F" w:rsidRPr="007F5E36" w:rsidRDefault="007F5E36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5E36">
              <w:rPr>
                <w:rFonts w:asciiTheme="majorBidi" w:hAnsiTheme="majorBidi" w:cstheme="majorBidi"/>
                <w:sz w:val="30"/>
                <w:szCs w:val="30"/>
              </w:rPr>
              <w:t>5,999</w:t>
            </w:r>
          </w:p>
        </w:tc>
        <w:tc>
          <w:tcPr>
            <w:tcW w:w="274" w:type="dxa"/>
          </w:tcPr>
          <w:p w14:paraId="7C52F8F3" w14:textId="77777777" w:rsidR="00FB790F" w:rsidRPr="00290882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1" w:type="dxa"/>
          </w:tcPr>
          <w:p w14:paraId="16258195" w14:textId="442E1654" w:rsidR="00FB790F" w:rsidRPr="00C81CBE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5,414</w:t>
            </w:r>
          </w:p>
        </w:tc>
      </w:tr>
      <w:tr w:rsidR="00FB790F" w:rsidRPr="00BA1D70" w14:paraId="774E3610" w14:textId="77777777" w:rsidTr="00086FB6">
        <w:tc>
          <w:tcPr>
            <w:tcW w:w="5580" w:type="dxa"/>
          </w:tcPr>
          <w:p w14:paraId="3ED97FFC" w14:textId="5C9BDC9D" w:rsidR="00FB790F" w:rsidRPr="00BA1D70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274" w:type="dxa"/>
          </w:tcPr>
          <w:p w14:paraId="390FC1A9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C854571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FC5B9C0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F73A8FB" w14:textId="77777777" w:rsidR="00FB790F" w:rsidRPr="00BA1D70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32681CD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90F" w:rsidRPr="00BA1D70" w14:paraId="67F96CE6" w14:textId="77777777" w:rsidTr="00086FB6">
        <w:tc>
          <w:tcPr>
            <w:tcW w:w="5580" w:type="dxa"/>
          </w:tcPr>
          <w:p w14:paraId="0E7D048C" w14:textId="4D08D5A9" w:rsidR="00FB790F" w:rsidRPr="00BA1D70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4" w:type="dxa"/>
          </w:tcPr>
          <w:p w14:paraId="6D24154C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C51E56B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CDB076D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9B89400" w14:textId="77777777" w:rsidR="00FB790F" w:rsidRPr="00BA1D70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49128EB4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790F" w:rsidRPr="00BA1D70" w14:paraId="4761FD59" w14:textId="77777777" w:rsidTr="00086FB6">
        <w:tc>
          <w:tcPr>
            <w:tcW w:w="5580" w:type="dxa"/>
          </w:tcPr>
          <w:p w14:paraId="66D3A7C4" w14:textId="1258FCDD" w:rsidR="00FB790F" w:rsidRPr="00BA1D70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274" w:type="dxa"/>
          </w:tcPr>
          <w:p w14:paraId="60D7FFD7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97EBBB0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6DF32DF2" w14:textId="5C949ABA" w:rsidR="00FB790F" w:rsidRPr="008F48E0" w:rsidRDefault="007F5E36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48E0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F48E0" w:rsidRPr="008F48E0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274" w:type="dxa"/>
          </w:tcPr>
          <w:p w14:paraId="2536830B" w14:textId="77777777" w:rsidR="00FB790F" w:rsidRPr="00BA1D70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374E06A7" w14:textId="12284A46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7,459</w:t>
            </w:r>
          </w:p>
        </w:tc>
      </w:tr>
      <w:tr w:rsidR="00FB790F" w:rsidRPr="00BA1D70" w14:paraId="570286C6" w14:textId="77777777" w:rsidTr="00086FB6">
        <w:tc>
          <w:tcPr>
            <w:tcW w:w="5580" w:type="dxa"/>
          </w:tcPr>
          <w:p w14:paraId="15412084" w14:textId="673A4270" w:rsidR="00FB790F" w:rsidRPr="00BA1D70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D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274" w:type="dxa"/>
          </w:tcPr>
          <w:p w14:paraId="7E8931FB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04F55B4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E97CD68" w14:textId="55681ECA" w:rsidR="00FB790F" w:rsidRPr="008F48E0" w:rsidRDefault="007F5E36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48E0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4" w:type="dxa"/>
          </w:tcPr>
          <w:p w14:paraId="10AFE1BB" w14:textId="77777777" w:rsidR="00FB790F" w:rsidRPr="00BA1D70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6737955" w14:textId="2EB62411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53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531</w:t>
            </w:r>
          </w:p>
        </w:tc>
      </w:tr>
      <w:tr w:rsidR="00FB790F" w:rsidRPr="00BA1D70" w14:paraId="3517E0DF" w14:textId="77777777" w:rsidTr="00086FB6">
        <w:tc>
          <w:tcPr>
            <w:tcW w:w="5580" w:type="dxa"/>
          </w:tcPr>
          <w:p w14:paraId="16F92C0E" w14:textId="2D1482EB" w:rsidR="00FB790F" w:rsidRPr="00BA1D70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4" w:type="dxa"/>
          </w:tcPr>
          <w:p w14:paraId="701BCB8E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55D08CF" w14:textId="7777777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D27E1B7" w14:textId="3A3C8715" w:rsidR="00FB790F" w:rsidRPr="008F48E0" w:rsidRDefault="008F48E0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8,369</w:t>
            </w:r>
          </w:p>
        </w:tc>
        <w:tc>
          <w:tcPr>
            <w:tcW w:w="274" w:type="dxa"/>
          </w:tcPr>
          <w:p w14:paraId="4E0AEE57" w14:textId="77777777" w:rsidR="00FB790F" w:rsidRPr="00BA1D70" w:rsidRDefault="00FB790F" w:rsidP="00FB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46656AD" w14:textId="1C926257" w:rsidR="00FB790F" w:rsidRPr="00BA1D70" w:rsidRDefault="00FB790F" w:rsidP="00FB79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left" w:pos="1084"/>
              </w:tabs>
              <w:spacing w:line="240" w:lineRule="auto"/>
              <w:ind w:left="-81"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7,990</w:t>
            </w:r>
          </w:p>
        </w:tc>
      </w:tr>
    </w:tbl>
    <w:p w14:paraId="7C6A690D" w14:textId="6551BFE8" w:rsidR="00581F53" w:rsidRPr="00924D56" w:rsidRDefault="00581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3DBF1003" w14:textId="0E733133" w:rsidR="00AA0B1E" w:rsidRPr="00C81CBE" w:rsidRDefault="00086213" w:rsidP="00A32059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FB790F" w:rsidRPr="00C81CB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B790F" w:rsidRPr="00C81CB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B790F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FB790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6D05D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B790F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6D05D5"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</w:t>
      </w:r>
      <w:r w:rsidR="0064345F"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B790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D61835" w14:textId="4133CB0D" w:rsidR="00086213" w:rsidRDefault="00086213" w:rsidP="00A706FA">
      <w:pPr>
        <w:pStyle w:val="BodyText2"/>
        <w:tabs>
          <w:tab w:val="left" w:pos="540"/>
        </w:tabs>
        <w:ind w:firstLine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4"/>
        <w:gridCol w:w="274"/>
        <w:gridCol w:w="1411"/>
        <w:gridCol w:w="274"/>
        <w:gridCol w:w="1411"/>
      </w:tblGrid>
      <w:tr w:rsidR="009A2323" w:rsidRPr="00C81CBE" w14:paraId="0EE1BD4A" w14:textId="77777777" w:rsidTr="009A2323">
        <w:tc>
          <w:tcPr>
            <w:tcW w:w="5580" w:type="dxa"/>
          </w:tcPr>
          <w:p w14:paraId="7791AE09" w14:textId="260E65AF" w:rsidR="009A2323" w:rsidRPr="00C81CBE" w:rsidRDefault="009A2323" w:rsidP="0083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5"/>
          </w:tcPr>
          <w:p w14:paraId="05865E71" w14:textId="75743BF1" w:rsidR="009A2323" w:rsidRDefault="009A2323" w:rsidP="009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824" w:rsidRPr="00C81CBE" w14:paraId="61A754BE" w14:textId="77777777" w:rsidTr="009A2323">
        <w:tc>
          <w:tcPr>
            <w:tcW w:w="5580" w:type="dxa"/>
          </w:tcPr>
          <w:p w14:paraId="461C0012" w14:textId="7777777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B3B8D0E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69F15BE" w14:textId="77777777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0121B0D" w14:textId="58B208BF" w:rsidR="005D1824" w:rsidRDefault="00FB790F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</w:tcPr>
          <w:p w14:paraId="61A49378" w14:textId="77777777" w:rsidR="005D1824" w:rsidRPr="00C81CBE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1BA42F5" w14:textId="17AC72DF" w:rsidR="005D1824" w:rsidRDefault="005D1824" w:rsidP="005D1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077B8" w:rsidRPr="00C81CBE" w14:paraId="6273016D" w14:textId="77777777" w:rsidTr="009A2323">
        <w:tc>
          <w:tcPr>
            <w:tcW w:w="5580" w:type="dxa"/>
          </w:tcPr>
          <w:p w14:paraId="745D1FE0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39CC19F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FBCC44F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27C3D27B" w14:textId="52F1B5EA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90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1E6E92F9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13092F94" w14:textId="3945CCA3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90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077B8" w:rsidRPr="00C81CBE" w14:paraId="10E01430" w14:textId="77777777" w:rsidTr="00434D86">
        <w:tc>
          <w:tcPr>
            <w:tcW w:w="5580" w:type="dxa"/>
          </w:tcPr>
          <w:p w14:paraId="61093119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8AD6865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8ABC23" w14:textId="77777777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3"/>
          </w:tcPr>
          <w:p w14:paraId="5827FB49" w14:textId="4EFF7996" w:rsidR="00D077B8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77B8" w:rsidRPr="00C81CBE" w14:paraId="14BC23A8" w14:textId="77777777" w:rsidTr="009A2323">
        <w:tc>
          <w:tcPr>
            <w:tcW w:w="5580" w:type="dxa"/>
          </w:tcPr>
          <w:p w14:paraId="38792490" w14:textId="1CF86024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4" w:type="dxa"/>
          </w:tcPr>
          <w:p w14:paraId="6F3B6559" w14:textId="77777777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ACE54C7" w14:textId="7508D760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1" w:type="dxa"/>
          </w:tcPr>
          <w:p w14:paraId="1A7C8A06" w14:textId="75CA3E8B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6C7B643" w14:textId="77777777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26A7F704" w14:textId="77777777" w:rsidR="00D077B8" w:rsidRPr="00C81CBE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7B8" w:rsidRPr="00C81CBE" w14:paraId="1AD2C7BA" w14:textId="77777777" w:rsidTr="00BD033B">
        <w:tc>
          <w:tcPr>
            <w:tcW w:w="5580" w:type="dxa"/>
          </w:tcPr>
          <w:p w14:paraId="10B09749" w14:textId="2B98F301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65C9AE9A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DA23D21" w14:textId="54AC01B0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auto"/>
          </w:tcPr>
          <w:p w14:paraId="61A88849" w14:textId="53F42CA3" w:rsidR="00D077B8" w:rsidRPr="00062ED2" w:rsidRDefault="007F5E36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94,043</w:t>
            </w:r>
          </w:p>
        </w:tc>
        <w:tc>
          <w:tcPr>
            <w:tcW w:w="274" w:type="dxa"/>
          </w:tcPr>
          <w:p w14:paraId="19813E46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0E3ED089" w14:textId="7EEE9802" w:rsidR="00D077B8" w:rsidRPr="00062ED2" w:rsidRDefault="00FB790F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5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113,841</w:t>
            </w:r>
          </w:p>
        </w:tc>
      </w:tr>
      <w:tr w:rsidR="00D077B8" w:rsidRPr="00C81CBE" w14:paraId="58D019BA" w14:textId="77777777" w:rsidTr="009A2323">
        <w:tc>
          <w:tcPr>
            <w:tcW w:w="5580" w:type="dxa"/>
          </w:tcPr>
          <w:p w14:paraId="2344E7A4" w14:textId="25AF3585" w:rsidR="00D077B8" w:rsidRPr="00C81CBE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25D6359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3CE5393" w14:textId="053C38D8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2577337B" w14:textId="440FF8F3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8FEB24C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0E0B0BCB" w14:textId="66C9154D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C81CBE" w14:paraId="78001D76" w14:textId="77777777" w:rsidTr="009A2323">
        <w:tc>
          <w:tcPr>
            <w:tcW w:w="5580" w:type="dxa"/>
          </w:tcPr>
          <w:p w14:paraId="4277CA23" w14:textId="0BACB907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4" w:type="dxa"/>
          </w:tcPr>
          <w:p w14:paraId="75BDFFA6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1E3DEE5" w14:textId="03B945F8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8928B31" w14:textId="0D690B51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8F28E8B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C537019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268391E7" w14:textId="77777777" w:rsidTr="009A2323">
        <w:tc>
          <w:tcPr>
            <w:tcW w:w="5580" w:type="dxa"/>
          </w:tcPr>
          <w:p w14:paraId="3777226B" w14:textId="17BC4FC4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10BAF6BB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FDAD1F" w14:textId="15058B3A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707021BC" w14:textId="77BAAC1F" w:rsidR="00D077B8" w:rsidRPr="00062ED2" w:rsidRDefault="007F5E36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6,239</w:t>
            </w:r>
          </w:p>
        </w:tc>
        <w:tc>
          <w:tcPr>
            <w:tcW w:w="274" w:type="dxa"/>
          </w:tcPr>
          <w:p w14:paraId="18CB1259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418BAD49" w14:textId="2C940411" w:rsidR="00D077B8" w:rsidRPr="00062ED2" w:rsidRDefault="00FB790F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4,058</w:t>
            </w:r>
          </w:p>
        </w:tc>
      </w:tr>
      <w:tr w:rsidR="00D077B8" w:rsidRPr="00BA1D70" w14:paraId="30A6DBFA" w14:textId="77777777" w:rsidTr="009A2323">
        <w:tc>
          <w:tcPr>
            <w:tcW w:w="5580" w:type="dxa"/>
          </w:tcPr>
          <w:p w14:paraId="2081103B" w14:textId="7C43025A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6D75CE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A2DB570" w14:textId="6F98226C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12585B96" w14:textId="5BE77984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2BE4D27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39A2ABD5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31959D37" w14:textId="77777777" w:rsidTr="009A2323">
        <w:tc>
          <w:tcPr>
            <w:tcW w:w="5580" w:type="dxa"/>
          </w:tcPr>
          <w:p w14:paraId="0C51D83F" w14:textId="5E6B28B8" w:rsidR="00D077B8" w:rsidRPr="005826F3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6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4" w:type="dxa"/>
          </w:tcPr>
          <w:p w14:paraId="72CFA653" w14:textId="7777777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2E7FE8A" w14:textId="144D4152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3AE194DF" w14:textId="2696668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B18FA63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</w:tcPr>
          <w:p w14:paraId="084A9DD5" w14:textId="1C58F2E7" w:rsidR="00D077B8" w:rsidRPr="00062ED2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7B8" w:rsidRPr="00BA1D70" w14:paraId="354E120A" w14:textId="77777777" w:rsidTr="009A2323">
        <w:tc>
          <w:tcPr>
            <w:tcW w:w="5580" w:type="dxa"/>
          </w:tcPr>
          <w:p w14:paraId="53BD2098" w14:textId="0C6C2967" w:rsidR="00D077B8" w:rsidRPr="00BA1D70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4" w:type="dxa"/>
          </w:tcPr>
          <w:p w14:paraId="06BD78BD" w14:textId="77777777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5102D6B" w14:textId="232CBF8E" w:rsidR="00D077B8" w:rsidRDefault="00D077B8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9984A5A" w14:textId="4146AB6D" w:rsidR="00D077B8" w:rsidRPr="00062ED2" w:rsidRDefault="007F5E36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46,251</w:t>
            </w:r>
          </w:p>
        </w:tc>
        <w:tc>
          <w:tcPr>
            <w:tcW w:w="274" w:type="dxa"/>
          </w:tcPr>
          <w:p w14:paraId="02691E17" w14:textId="77777777" w:rsidR="00D077B8" w:rsidRPr="00062ED2" w:rsidRDefault="00D077B8" w:rsidP="00D0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</w:tcPr>
          <w:p w14:paraId="15B3FF19" w14:textId="43C43E8E" w:rsidR="00D077B8" w:rsidRPr="00062ED2" w:rsidRDefault="00FB790F" w:rsidP="00D077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B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49,577</w:t>
            </w:r>
          </w:p>
        </w:tc>
      </w:tr>
    </w:tbl>
    <w:p w14:paraId="2B04A676" w14:textId="77777777" w:rsidR="00924D56" w:rsidRDefault="00924D56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ACDBE1" w14:textId="77777777" w:rsidR="004F4D8F" w:rsidRDefault="004F4D8F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573B106" w14:textId="77777777" w:rsidR="004F4D8F" w:rsidRDefault="004F4D8F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D7EE2FE" w14:textId="77777777" w:rsidR="004F4D8F" w:rsidRDefault="004F4D8F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AC08C82" w14:textId="77777777" w:rsidR="004F4D8F" w:rsidRDefault="004F4D8F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BC5CF93" w14:textId="77777777" w:rsidR="004F4D8F" w:rsidRDefault="004F4D8F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0247F59" w14:textId="77777777" w:rsidR="004F4D8F" w:rsidRDefault="004F4D8F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46CA450" w14:textId="77777777" w:rsidR="004F4D8F" w:rsidRDefault="004F4D8F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45A6A61" w14:textId="0367F06A" w:rsidR="00BB1C8F" w:rsidRPr="00C46ECB" w:rsidRDefault="00BB1C8F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46EC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457EC708" w14:textId="2BA66469" w:rsidR="00C924F1" w:rsidRDefault="00C924F1" w:rsidP="00C9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52"/>
        <w:gridCol w:w="245"/>
        <w:gridCol w:w="1440"/>
        <w:gridCol w:w="274"/>
        <w:gridCol w:w="1440"/>
      </w:tblGrid>
      <w:tr w:rsidR="00437E56" w:rsidRPr="007B5DE2" w14:paraId="5672AB0C" w14:textId="77777777" w:rsidTr="00924D56">
        <w:trPr>
          <w:tblHeader/>
        </w:trPr>
        <w:tc>
          <w:tcPr>
            <w:tcW w:w="4590" w:type="dxa"/>
          </w:tcPr>
          <w:p w14:paraId="235E7AAB" w14:textId="77777777" w:rsidR="00437E56" w:rsidRPr="007B5DE2" w:rsidRDefault="00437E56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51" w:type="dxa"/>
            <w:gridSpan w:val="5"/>
          </w:tcPr>
          <w:p w14:paraId="53509BB7" w14:textId="6DFD0132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B5D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7B5D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D93" w:rsidRPr="007B5DE2" w14:paraId="5A563ECB" w14:textId="77777777" w:rsidTr="00924D56">
        <w:trPr>
          <w:tblHeader/>
        </w:trPr>
        <w:tc>
          <w:tcPr>
            <w:tcW w:w="4590" w:type="dxa"/>
          </w:tcPr>
          <w:p w14:paraId="0BEB1DB8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5DFD038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0643CCEA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18D4F1" w14:textId="2C9BBC3B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</w:tcPr>
          <w:p w14:paraId="3DAE1AA3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40A712" w14:textId="358D6CC6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5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84D93" w:rsidRPr="007B5DE2" w14:paraId="7592C0BF" w14:textId="77777777" w:rsidTr="00924D56">
        <w:trPr>
          <w:tblHeader/>
        </w:trPr>
        <w:tc>
          <w:tcPr>
            <w:tcW w:w="4590" w:type="dxa"/>
          </w:tcPr>
          <w:p w14:paraId="06DB657B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9D0D9FB" w14:textId="193665AE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</w:tcPr>
          <w:p w14:paraId="155FCD0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4731CC" w14:textId="1B34CBA6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624E411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24E5DA" w14:textId="33F38EA4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37E56" w:rsidRPr="007B5DE2" w14:paraId="5965F91B" w14:textId="77777777" w:rsidTr="00924D56">
        <w:trPr>
          <w:tblHeader/>
        </w:trPr>
        <w:tc>
          <w:tcPr>
            <w:tcW w:w="4590" w:type="dxa"/>
          </w:tcPr>
          <w:p w14:paraId="75A0D3B7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E7169B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4E5F34F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4" w:type="dxa"/>
            <w:gridSpan w:val="3"/>
          </w:tcPr>
          <w:p w14:paraId="357B61DC" w14:textId="174A3528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5D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B5D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7E56" w:rsidRPr="007B5DE2" w14:paraId="5B36CF22" w14:textId="77777777" w:rsidTr="00783C27">
        <w:tc>
          <w:tcPr>
            <w:tcW w:w="4590" w:type="dxa"/>
          </w:tcPr>
          <w:p w14:paraId="4E359234" w14:textId="41A635ED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6886DFAE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4607B03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36C129" w14:textId="54B3E4E1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79D2DCA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F28DCE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7B5DE2" w14:paraId="7924424B" w14:textId="77777777" w:rsidTr="00783C27">
        <w:tc>
          <w:tcPr>
            <w:tcW w:w="4590" w:type="dxa"/>
          </w:tcPr>
          <w:p w14:paraId="60B52723" w14:textId="73B5BFED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473919C1" w14:textId="4121479B" w:rsidR="00437E56" w:rsidRPr="007B5DE2" w:rsidRDefault="00924D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6098DECE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AB571D" w14:textId="447C751F" w:rsidR="00437E56" w:rsidRPr="00783C27" w:rsidRDefault="00C46ECB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3C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94,043</w:t>
            </w:r>
          </w:p>
        </w:tc>
        <w:tc>
          <w:tcPr>
            <w:tcW w:w="274" w:type="dxa"/>
          </w:tcPr>
          <w:p w14:paraId="6839AE80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862D5" w14:textId="4192E929" w:rsidR="00437E56" w:rsidRPr="00783C27" w:rsidRDefault="00684D93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3C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113,841</w:t>
            </w:r>
          </w:p>
        </w:tc>
      </w:tr>
      <w:tr w:rsidR="00437E56" w:rsidRPr="007B5DE2" w14:paraId="6E1AC3DA" w14:textId="77777777" w:rsidTr="00783C27">
        <w:tc>
          <w:tcPr>
            <w:tcW w:w="4590" w:type="dxa"/>
          </w:tcPr>
          <w:p w14:paraId="7F102AEF" w14:textId="1E90EDBF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6169D9F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016640F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4BFE0C" w14:textId="63A8717B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05DE980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D3B6DA" w14:textId="529B7E8E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7E56" w:rsidRPr="007B5DE2" w14:paraId="5DC120EE" w14:textId="77777777" w:rsidTr="00437E56">
        <w:tc>
          <w:tcPr>
            <w:tcW w:w="4590" w:type="dxa"/>
          </w:tcPr>
          <w:p w14:paraId="13D86960" w14:textId="38FD7B99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52" w:type="dxa"/>
          </w:tcPr>
          <w:p w14:paraId="69FC5381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2D7DFE0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4F3FFE" w14:textId="06096E44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56F55A" w14:textId="77777777" w:rsidR="00437E56" w:rsidRPr="007B5DE2" w:rsidRDefault="00437E56" w:rsidP="0043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0F3DC2" w14:textId="77777777" w:rsidR="00437E56" w:rsidRPr="007B5DE2" w:rsidRDefault="00437E56" w:rsidP="00437E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D93" w:rsidRPr="007B5DE2" w14:paraId="58BCAF7D" w14:textId="77777777" w:rsidTr="00437E56">
        <w:tc>
          <w:tcPr>
            <w:tcW w:w="4590" w:type="dxa"/>
          </w:tcPr>
          <w:p w14:paraId="5519220D" w14:textId="6E16436E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52" w:type="dxa"/>
          </w:tcPr>
          <w:p w14:paraId="2FF8A80A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89C40AF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C3386" w14:textId="7C50C2A3" w:rsidR="00684D93" w:rsidRPr="007B5DE2" w:rsidRDefault="00C46ECB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 w:rsidR="008B218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218A">
              <w:rPr>
                <w:rFonts w:asciiTheme="majorBidi" w:hAnsiTheme="majorBidi" w:cstheme="majorBidi" w:hint="cs"/>
                <w:sz w:val="30"/>
                <w:szCs w:val="30"/>
                <w:cs/>
              </w:rPr>
              <w:t>341</w:t>
            </w:r>
          </w:p>
        </w:tc>
        <w:tc>
          <w:tcPr>
            <w:tcW w:w="274" w:type="dxa"/>
          </w:tcPr>
          <w:p w14:paraId="60917D9C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8CB305" w14:textId="2C85E390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1,376,320</w:t>
            </w:r>
          </w:p>
        </w:tc>
      </w:tr>
      <w:tr w:rsidR="00684D93" w:rsidRPr="007B5DE2" w14:paraId="633FD002" w14:textId="77777777" w:rsidTr="00783C27">
        <w:tc>
          <w:tcPr>
            <w:tcW w:w="4590" w:type="dxa"/>
          </w:tcPr>
          <w:p w14:paraId="59A54518" w14:textId="2FB2D48F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52" w:type="dxa"/>
          </w:tcPr>
          <w:p w14:paraId="23D852C6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FD5E04C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589F22" w14:textId="6D6A3DE8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6DDA707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5DA2EA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D93" w:rsidRPr="007B5DE2" w14:paraId="1BF77EF6" w14:textId="77777777" w:rsidTr="00783C27">
        <w:tc>
          <w:tcPr>
            <w:tcW w:w="4590" w:type="dxa"/>
          </w:tcPr>
          <w:p w14:paraId="221BD73D" w14:textId="329F7B5C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52" w:type="dxa"/>
          </w:tcPr>
          <w:p w14:paraId="4D02B52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03EA25A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1CF1F7" w14:textId="36586C28" w:rsidR="00684D93" w:rsidRPr="007B5DE2" w:rsidRDefault="008B218A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803</w:t>
            </w:r>
          </w:p>
        </w:tc>
        <w:tc>
          <w:tcPr>
            <w:tcW w:w="274" w:type="dxa"/>
          </w:tcPr>
          <w:p w14:paraId="6E7B4A0C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4ACD8" w14:textId="3C9666BD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1,527</w:t>
            </w:r>
          </w:p>
        </w:tc>
      </w:tr>
      <w:tr w:rsidR="00684D93" w:rsidRPr="007B5DE2" w14:paraId="08EC111B" w14:textId="77777777" w:rsidTr="00783C27">
        <w:tc>
          <w:tcPr>
            <w:tcW w:w="4590" w:type="dxa"/>
          </w:tcPr>
          <w:p w14:paraId="149903B1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2F4FF4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AD2C17B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B1564" w14:textId="14EBE1E8" w:rsidR="00684D93" w:rsidRPr="00021EB2" w:rsidRDefault="00C46ECB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1,346,144</w:t>
            </w:r>
          </w:p>
        </w:tc>
        <w:tc>
          <w:tcPr>
            <w:tcW w:w="274" w:type="dxa"/>
          </w:tcPr>
          <w:p w14:paraId="49105753" w14:textId="77777777" w:rsidR="00684D93" w:rsidRPr="00021EB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F2D542" w14:textId="1665B2B8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1,377,847</w:t>
            </w:r>
          </w:p>
        </w:tc>
      </w:tr>
      <w:tr w:rsidR="00684D93" w:rsidRPr="00BA1D70" w14:paraId="46B51C4C" w14:textId="77777777" w:rsidTr="00437E56">
        <w:tc>
          <w:tcPr>
            <w:tcW w:w="4590" w:type="dxa"/>
          </w:tcPr>
          <w:p w14:paraId="1810E42B" w14:textId="6C720BA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14:paraId="26FDB572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40FF5CE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0E0EF9" w14:textId="5F727102" w:rsidR="00684D93" w:rsidRPr="007B5DE2" w:rsidRDefault="00C46ECB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1,440,187</w:t>
            </w:r>
          </w:p>
        </w:tc>
        <w:tc>
          <w:tcPr>
            <w:tcW w:w="274" w:type="dxa"/>
          </w:tcPr>
          <w:p w14:paraId="45615FFE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AC5E94" w14:textId="6F5ADDAD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1,491,688</w:t>
            </w:r>
          </w:p>
        </w:tc>
      </w:tr>
    </w:tbl>
    <w:p w14:paraId="62699CFF" w14:textId="77777777" w:rsidR="004F4D8F" w:rsidRDefault="004F4D8F" w:rsidP="0036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694816" w14:textId="16EA96C4" w:rsidR="005A1C4E" w:rsidRPr="008862C2" w:rsidRDefault="000B7744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8EC4CE4" w14:textId="77777777" w:rsidR="00BB237F" w:rsidRPr="00924D56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F62DE41" w14:textId="0A7BA546" w:rsidR="00D7265B" w:rsidRPr="008862C2" w:rsidRDefault="00D7265B" w:rsidP="00D7265B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684D93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="00684D93"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84D93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684D9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4D93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4D9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5771DBD" w14:textId="45D76FBB" w:rsidR="00F21248" w:rsidRPr="00924D56" w:rsidRDefault="00F21248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C03384" w:rsidRPr="00DB7D99" w14:paraId="3AAD4877" w14:textId="77777777" w:rsidTr="00084BC0">
        <w:tc>
          <w:tcPr>
            <w:tcW w:w="3780" w:type="dxa"/>
          </w:tcPr>
          <w:p w14:paraId="5953F4DC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4E57551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D257C0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D7D4ADA" w14:textId="77777777" w:rsidR="00C03384" w:rsidRPr="00197D6A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197D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D93" w:rsidRPr="007B5DE2" w14:paraId="4DAB2466" w14:textId="77777777" w:rsidTr="00084BC0">
        <w:tc>
          <w:tcPr>
            <w:tcW w:w="3780" w:type="dxa"/>
          </w:tcPr>
          <w:p w14:paraId="24C1CAB5" w14:textId="77777777" w:rsidR="00684D93" w:rsidRPr="00197D6A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8A548D" w14:textId="01DB3BE1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DA740D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A2CD7E" w14:textId="35D18725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B25282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5142941" w14:textId="7B29E152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7F8F57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5AA9F3A" w14:textId="30EF5EC4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03384" w:rsidRPr="007B5DE2" w14:paraId="4E804719" w14:textId="77777777" w:rsidTr="00084BC0">
        <w:tc>
          <w:tcPr>
            <w:tcW w:w="3780" w:type="dxa"/>
          </w:tcPr>
          <w:p w14:paraId="39A04877" w14:textId="77777777" w:rsidR="00C03384" w:rsidRPr="007B5DE2" w:rsidRDefault="00C03384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0" w:type="dxa"/>
            <w:gridSpan w:val="7"/>
          </w:tcPr>
          <w:p w14:paraId="5508D27F" w14:textId="77777777" w:rsidR="00C03384" w:rsidRPr="007B5DE2" w:rsidRDefault="00C03384" w:rsidP="00084B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7B5D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7B5D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84D93" w:rsidRPr="007B5DE2" w14:paraId="5ADD61D9" w14:textId="77777777" w:rsidTr="00084BC0">
        <w:tc>
          <w:tcPr>
            <w:tcW w:w="3780" w:type="dxa"/>
          </w:tcPr>
          <w:p w14:paraId="2A3478AE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B5DE2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A066295" w14:textId="491E85F2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4D93">
              <w:rPr>
                <w:rFonts w:ascii="Angsana New" w:hAnsi="Angsana New" w:cs="Angsana New"/>
                <w:sz w:val="30"/>
                <w:szCs w:val="30"/>
              </w:rPr>
              <w:t>150,701</w:t>
            </w:r>
          </w:p>
        </w:tc>
        <w:tc>
          <w:tcPr>
            <w:tcW w:w="270" w:type="dxa"/>
          </w:tcPr>
          <w:p w14:paraId="2200D0E3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A5761" w14:textId="455AD553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7D6A">
              <w:rPr>
                <w:rFonts w:ascii="Angsana New" w:hAnsi="Angsana New" w:cs="Angsana New"/>
                <w:sz w:val="30"/>
                <w:szCs w:val="30"/>
              </w:rPr>
              <w:t>225,396</w:t>
            </w:r>
          </w:p>
        </w:tc>
        <w:tc>
          <w:tcPr>
            <w:tcW w:w="270" w:type="dxa"/>
          </w:tcPr>
          <w:p w14:paraId="68D6DF94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C2B93" w14:textId="519BF889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4D93">
              <w:rPr>
                <w:rFonts w:ascii="Angsana New" w:hAnsi="Angsana New" w:cs="Angsana New"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03307515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5084F76" w14:textId="31DF6060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243,634</w:t>
            </w:r>
          </w:p>
        </w:tc>
      </w:tr>
      <w:tr w:rsidR="00684D93" w:rsidRPr="007B5DE2" w14:paraId="1F127C15" w14:textId="77777777" w:rsidTr="00084BC0">
        <w:tc>
          <w:tcPr>
            <w:tcW w:w="3780" w:type="dxa"/>
          </w:tcPr>
          <w:p w14:paraId="79FF95AC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170" w:type="dxa"/>
          </w:tcPr>
          <w:p w14:paraId="5D1DF180" w14:textId="55F0E5C7" w:rsidR="00684D93" w:rsidRPr="007B5DE2" w:rsidRDefault="00BD2B60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C6ABD1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A557B" w14:textId="21B3D07E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  <w:tc>
          <w:tcPr>
            <w:tcW w:w="270" w:type="dxa"/>
          </w:tcPr>
          <w:p w14:paraId="476E2062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6DD1B21" w14:textId="15ABE7ED" w:rsidR="00684D93" w:rsidRPr="007B5DE2" w:rsidRDefault="00BD2B60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669E6C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AD8827B" w14:textId="2CF5FB2B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(77,343)</w:t>
            </w:r>
          </w:p>
        </w:tc>
      </w:tr>
      <w:tr w:rsidR="00684D93" w:rsidRPr="007B5DE2" w14:paraId="2218AEF7" w14:textId="77777777" w:rsidTr="00084BC0">
        <w:tc>
          <w:tcPr>
            <w:tcW w:w="3780" w:type="dxa"/>
          </w:tcPr>
          <w:p w14:paraId="232EEB7A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กำไรของการร่วมค้า</w:t>
            </w:r>
          </w:p>
        </w:tc>
        <w:tc>
          <w:tcPr>
            <w:tcW w:w="1170" w:type="dxa"/>
          </w:tcPr>
          <w:p w14:paraId="5A0C637D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186C8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AC6E5C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2B91C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541A0B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82503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230B83D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4D93" w:rsidRPr="007B5DE2" w14:paraId="4EC80E61" w14:textId="77777777" w:rsidTr="00084BC0">
        <w:tc>
          <w:tcPr>
            <w:tcW w:w="3780" w:type="dxa"/>
          </w:tcPr>
          <w:p w14:paraId="27FCF30E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2E0528D8" w14:textId="78C9C6B5" w:rsidR="00684D93" w:rsidRPr="007B5DE2" w:rsidRDefault="00BD2B60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6,347</w:t>
            </w:r>
          </w:p>
        </w:tc>
        <w:tc>
          <w:tcPr>
            <w:tcW w:w="270" w:type="dxa"/>
          </w:tcPr>
          <w:p w14:paraId="16FCA842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FB1E2" w14:textId="0EC49EE5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11,520</w:t>
            </w:r>
          </w:p>
        </w:tc>
        <w:tc>
          <w:tcPr>
            <w:tcW w:w="270" w:type="dxa"/>
          </w:tcPr>
          <w:p w14:paraId="3BE81700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1C7240E" w14:textId="7EED2066" w:rsidR="00684D93" w:rsidRPr="007B5DE2" w:rsidRDefault="00BD2B60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F0ABF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F0C1D2D" w14:textId="78FC0653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84D93" w:rsidRPr="007B5DE2" w14:paraId="06C5E2BB" w14:textId="77777777" w:rsidTr="00084BC0">
        <w:tc>
          <w:tcPr>
            <w:tcW w:w="3780" w:type="dxa"/>
          </w:tcPr>
          <w:p w14:paraId="4F808CD4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11A78041" w14:textId="55055095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FEBEB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A79F3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54879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A9A4B10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E5717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E9FE29F" w14:textId="7777777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4D93" w:rsidRPr="007B5DE2" w14:paraId="497E44C4" w14:textId="77777777" w:rsidTr="00084BC0">
        <w:tc>
          <w:tcPr>
            <w:tcW w:w="3780" w:type="dxa"/>
          </w:tcPr>
          <w:p w14:paraId="7097C1E0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F59315" w14:textId="6FC38E23" w:rsidR="00684D93" w:rsidRPr="007B5DE2" w:rsidRDefault="00BD2B60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(2,68</w:t>
            </w:r>
            <w:r w:rsidR="008B7CA6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1844E6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81534" w14:textId="6BC010B3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3,248</w:t>
            </w:r>
          </w:p>
        </w:tc>
        <w:tc>
          <w:tcPr>
            <w:tcW w:w="270" w:type="dxa"/>
          </w:tcPr>
          <w:p w14:paraId="0CF24A14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610A11B" w14:textId="3D3E3A8A" w:rsidR="00684D93" w:rsidRPr="007B5DE2" w:rsidRDefault="00BD2B60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1595C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CDDC03" w14:textId="2D449987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84D93" w:rsidRPr="007B5DE2" w14:paraId="4D907B5F" w14:textId="77777777" w:rsidTr="00084BC0">
        <w:tc>
          <w:tcPr>
            <w:tcW w:w="3780" w:type="dxa"/>
          </w:tcPr>
          <w:p w14:paraId="0C20FFB4" w14:textId="32144A7B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5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97D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FE5077" w14:textId="361207D0" w:rsidR="00684D93" w:rsidRPr="008F48E0" w:rsidRDefault="00BD2B60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48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154,36</w:t>
            </w:r>
            <w:r w:rsidR="008B7CA6" w:rsidRPr="008F48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F61C848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4D774D" w14:textId="33F828BC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162,821</w:t>
            </w:r>
          </w:p>
        </w:tc>
        <w:tc>
          <w:tcPr>
            <w:tcW w:w="270" w:type="dxa"/>
          </w:tcPr>
          <w:p w14:paraId="67E6BCA2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9DF6FC4" w14:textId="552A0197" w:rsidR="00684D93" w:rsidRPr="007B5DE2" w:rsidRDefault="00BD2B60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166,291</w:t>
            </w:r>
          </w:p>
        </w:tc>
        <w:tc>
          <w:tcPr>
            <w:tcW w:w="270" w:type="dxa"/>
          </w:tcPr>
          <w:p w14:paraId="2BCF6EAC" w14:textId="77777777" w:rsidR="00684D93" w:rsidRPr="007B5DE2" w:rsidRDefault="00684D93" w:rsidP="0068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FD5865D" w14:textId="333EB454" w:rsidR="00684D93" w:rsidRPr="007B5DE2" w:rsidRDefault="00684D93" w:rsidP="00684D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166,291</w:t>
            </w:r>
          </w:p>
        </w:tc>
      </w:tr>
    </w:tbl>
    <w:p w14:paraId="4B26AAA7" w14:textId="77777777" w:rsidR="00D7265B" w:rsidRPr="007B5DE2" w:rsidRDefault="00D7265B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AD7C85F" w14:textId="19853857" w:rsidR="00F21248" w:rsidRDefault="00F21248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21248" w:rsidSect="0091677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695729F9" w14:textId="0A1DBF9E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เงินลงทุนในการร่วมค้า ณ วันที่ </w:t>
      </w:r>
      <w:r w:rsidR="00684D93">
        <w:rPr>
          <w:rFonts w:asciiTheme="majorBidi" w:hAnsiTheme="majorBidi" w:cstheme="majorBidi"/>
          <w:sz w:val="30"/>
          <w:szCs w:val="30"/>
        </w:rPr>
        <w:t xml:space="preserve">31 </w:t>
      </w:r>
      <w:r w:rsidR="00684D9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84D93">
        <w:rPr>
          <w:rFonts w:asciiTheme="majorBidi" w:hAnsiTheme="majorBidi" w:cstheme="majorBidi"/>
          <w:sz w:val="30"/>
          <w:szCs w:val="30"/>
        </w:rPr>
        <w:t xml:space="preserve">2568 </w:t>
      </w:r>
      <w:r w:rsidR="00684D93"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684D93"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="00684D93"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>256</w:t>
      </w:r>
      <w:r w:rsidR="00684D93">
        <w:rPr>
          <w:rFonts w:asciiTheme="majorBidi" w:hAnsiTheme="majorBidi" w:cstheme="majorBidi"/>
          <w:sz w:val="30"/>
          <w:szCs w:val="30"/>
        </w:rPr>
        <w:t>7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74C6A6" w14:textId="0DE7BD77" w:rsidR="00264181" w:rsidRDefault="00264181" w:rsidP="0026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180"/>
        <w:gridCol w:w="900"/>
        <w:gridCol w:w="181"/>
        <w:gridCol w:w="899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BB1BB2" w:rsidRPr="000C656D" w14:paraId="0B641C8B" w14:textId="77777777" w:rsidTr="00E400DE">
        <w:trPr>
          <w:cantSplit/>
          <w:tblHeader/>
        </w:trPr>
        <w:tc>
          <w:tcPr>
            <w:tcW w:w="2430" w:type="dxa"/>
          </w:tcPr>
          <w:p w14:paraId="2D3D7C99" w14:textId="77777777" w:rsidR="00BB1BB2" w:rsidRPr="00C81CBE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2AE1C7A9" w14:textId="77777777" w:rsidR="00BB1BB2" w:rsidRPr="00BE74AA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2B55C36" w14:textId="77777777" w:rsidR="00BB1BB2" w:rsidRPr="00C81CBE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29F57D5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65F98CE0" w14:textId="77777777" w:rsidR="00BB1BB2" w:rsidRPr="00C81CBE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319E4903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2063D78D" w14:textId="77777777" w:rsidR="00BB1BB2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150FF6F" w14:textId="77777777" w:rsidR="00BB1BB2" w:rsidRPr="000C656D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1BB2" w14:paraId="74A624C0" w14:textId="77777777" w:rsidTr="00E400DE">
        <w:trPr>
          <w:cantSplit/>
          <w:tblHeader/>
        </w:trPr>
        <w:tc>
          <w:tcPr>
            <w:tcW w:w="2430" w:type="dxa"/>
          </w:tcPr>
          <w:p w14:paraId="1AA7C475" w14:textId="77777777" w:rsidR="00BB1BB2" w:rsidRPr="00DF5CD9" w:rsidRDefault="00BB1BB2" w:rsidP="00084BC0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1288CAE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DF5CD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7BA9B052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7DE3413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08129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DF5C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76E7EDF0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3AA00D8B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3462F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9C6676A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B7A2FBE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864486" w14:textId="77777777" w:rsidR="00BB1BB2" w:rsidRPr="00DF5CD9" w:rsidRDefault="00BB1BB2" w:rsidP="00084BC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EFF7A81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A0B9F0D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E176B0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569303EB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610A413C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1758618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684D93" w:rsidRPr="00C81CBE" w14:paraId="1390E10D" w14:textId="77777777" w:rsidTr="00E400DE">
        <w:trPr>
          <w:cantSplit/>
          <w:tblHeader/>
        </w:trPr>
        <w:tc>
          <w:tcPr>
            <w:tcW w:w="2430" w:type="dxa"/>
          </w:tcPr>
          <w:p w14:paraId="24DCD861" w14:textId="77777777" w:rsidR="00684D93" w:rsidRPr="00DF5CD9" w:rsidRDefault="00684D93" w:rsidP="00684D9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0454025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296FE17E" w14:textId="29878B1C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42A5CE4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3A608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2971D99" w14:textId="77777777" w:rsidR="00684D93" w:rsidRPr="00DF5CD9" w:rsidRDefault="00684D93" w:rsidP="00684D9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15FECB4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6330AB58" w14:textId="0808A33D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D2A36F8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4509FD" w14:textId="77777777" w:rsidR="002E3DA4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037C97BE" w14:textId="04825D61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5DD5F5F7" w14:textId="77777777" w:rsidR="00684D93" w:rsidRPr="00DF5CD9" w:rsidRDefault="00684D93" w:rsidP="00684D9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02E58A5B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528D25F5" w14:textId="3AF97430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BF611BB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12F1B8" w14:textId="70F46EC8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3D0284A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902A60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431EF224" w14:textId="1DB655BB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153C1C08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B9536BA" w14:textId="77777777" w:rsidR="00684D93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734C0730" w14:textId="774BA210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6BCBD50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DD6B877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0A1F76A9" w14:textId="416F874B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417DCA0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277DEE9" w14:textId="785F21AD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BAF62FD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190EEFA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1F2F572B" w14:textId="402CD2F3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62FDBD1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510E0E8" w14:textId="71DA22A2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684D93" w:rsidRPr="00C81CBE" w14:paraId="0D654182" w14:textId="77777777" w:rsidTr="00E400DE">
        <w:trPr>
          <w:cantSplit/>
          <w:tblHeader/>
        </w:trPr>
        <w:tc>
          <w:tcPr>
            <w:tcW w:w="2430" w:type="dxa"/>
          </w:tcPr>
          <w:p w14:paraId="38166F1D" w14:textId="77777777" w:rsidR="00684D93" w:rsidRPr="00DF5CD9" w:rsidRDefault="00684D93" w:rsidP="00684D93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B178A3" w14:textId="56E1687D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66DDB88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8BD3D7" w14:textId="614A5112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24A9401" w14:textId="77777777" w:rsidR="00684D93" w:rsidRPr="00DF5CD9" w:rsidRDefault="00684D93" w:rsidP="00684D9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CCD59" w14:textId="1E2B3ADF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5FE80C8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9F745D" w14:textId="34674DF4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633FE96D" w14:textId="77777777" w:rsidR="00684D93" w:rsidRPr="00DF5CD9" w:rsidRDefault="00684D93" w:rsidP="00684D9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25EAEC0A" w14:textId="111F06A8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06E159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40545E" w14:textId="69C424B5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0F191A8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6DCF5E" w14:textId="0006F401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55B9345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1AF7A7" w14:textId="0BF4E3C8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E9BA506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416AB79" w14:textId="1ADC5894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4BD280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7B69EE4" w14:textId="1157633B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3FA69B2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B5957A" w14:textId="497A762F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9342B8F" w14:textId="77777777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177D64E" w14:textId="0CB3D815" w:rsidR="00684D93" w:rsidRPr="00DF5CD9" w:rsidRDefault="00684D93" w:rsidP="00684D93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BB1BB2" w:rsidRPr="000C656D" w14:paraId="76E29E22" w14:textId="77777777" w:rsidTr="00E400DE">
        <w:trPr>
          <w:cantSplit/>
          <w:trHeight w:val="270"/>
        </w:trPr>
        <w:tc>
          <w:tcPr>
            <w:tcW w:w="2430" w:type="dxa"/>
          </w:tcPr>
          <w:p w14:paraId="008EE389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04BBA0F1" w14:textId="77777777" w:rsidR="00BB1BB2" w:rsidRPr="00DF5CD9" w:rsidRDefault="00BB1BB2" w:rsidP="00084BC0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2D19EA6F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56438217" w14:textId="77777777" w:rsidR="00BB1BB2" w:rsidRPr="00DF5CD9" w:rsidRDefault="00BB1BB2" w:rsidP="00084BC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F5C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B1BB2" w:rsidRPr="00546371" w14:paraId="00FCCBE5" w14:textId="77777777" w:rsidTr="00E400DE">
        <w:trPr>
          <w:cantSplit/>
        </w:trPr>
        <w:tc>
          <w:tcPr>
            <w:tcW w:w="2430" w:type="dxa"/>
          </w:tcPr>
          <w:p w14:paraId="6ED9648D" w14:textId="77777777" w:rsidR="00BB1BB2" w:rsidRPr="00DF5CD9" w:rsidRDefault="00BB1BB2" w:rsidP="00084B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4F36C23" w14:textId="77777777" w:rsidR="00BB1BB2" w:rsidRPr="00DF5CD9" w:rsidRDefault="00BB1BB2" w:rsidP="0008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9883862" w14:textId="77777777" w:rsidR="00BB1BB2" w:rsidRPr="00DF5CD9" w:rsidRDefault="00BB1BB2" w:rsidP="00084BC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9E7CDE2" w14:textId="77777777" w:rsidR="00BB1BB2" w:rsidRPr="00DF5CD9" w:rsidRDefault="00BB1BB2" w:rsidP="00084BC0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D23F79" w14:textId="77777777" w:rsidR="00BB1BB2" w:rsidRPr="00DF5CD9" w:rsidRDefault="00BB1BB2" w:rsidP="00084BC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8DA062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F2A25E2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FC3FA5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E227009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1A30F3F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0C3DBE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A99B41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B608C4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27B4696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E4F93E1" w14:textId="77777777" w:rsidR="00BB1BB2" w:rsidRPr="00DF5CD9" w:rsidRDefault="00BB1BB2" w:rsidP="00084BC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E8D8BB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CF6E67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8CB319E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3B702F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14BA998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B602FD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79D646C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226C22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F9B3993" w14:textId="77777777" w:rsidR="00BB1BB2" w:rsidRPr="00DF5CD9" w:rsidRDefault="00BB1BB2" w:rsidP="00084BC0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41E55" w:rsidRPr="00546371" w14:paraId="4C15C118" w14:textId="77777777" w:rsidTr="00E400DE">
        <w:trPr>
          <w:cantSplit/>
        </w:trPr>
        <w:tc>
          <w:tcPr>
            <w:tcW w:w="2430" w:type="dxa"/>
          </w:tcPr>
          <w:p w14:paraId="7D26BDAB" w14:textId="77777777" w:rsidR="00C41E55" w:rsidRPr="00DF5CD9" w:rsidRDefault="00C41E55" w:rsidP="00C41E5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 w:rsidRPr="00DF5C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DF5CD9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52475324" w14:textId="3330F75E" w:rsidR="00C41E55" w:rsidRPr="00DF5CD9" w:rsidRDefault="00BD2B60" w:rsidP="00C41E5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54D616D" w14:textId="77777777" w:rsidR="00C41E55" w:rsidRPr="00DF5CD9" w:rsidRDefault="00C41E55" w:rsidP="00C41E55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9F41CD" w14:textId="77777777" w:rsidR="00C41E55" w:rsidRPr="00DF5CD9" w:rsidRDefault="00C41E55" w:rsidP="00C41E55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CAC3FF1" w14:textId="77777777" w:rsidR="00C41E55" w:rsidRPr="00DF5CD9" w:rsidRDefault="00C41E55" w:rsidP="00C41E5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71E0505" w14:textId="2605B014" w:rsidR="00C41E55" w:rsidRPr="00DF5CD9" w:rsidRDefault="00BD2B60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921,268</w:t>
            </w:r>
          </w:p>
        </w:tc>
        <w:tc>
          <w:tcPr>
            <w:tcW w:w="180" w:type="dxa"/>
          </w:tcPr>
          <w:p w14:paraId="55B3966A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9E3540" w14:textId="4948E173" w:rsidR="00C41E55" w:rsidRPr="00DF5CD9" w:rsidRDefault="00C41E55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921,268</w:t>
            </w:r>
          </w:p>
        </w:tc>
        <w:tc>
          <w:tcPr>
            <w:tcW w:w="181" w:type="dxa"/>
          </w:tcPr>
          <w:p w14:paraId="016DC2CD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AD6F12F" w14:textId="103D6622" w:rsidR="00C41E55" w:rsidRPr="00DF5CD9" w:rsidRDefault="00BD2B60" w:rsidP="00C41E55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460,634</w:t>
            </w:r>
          </w:p>
        </w:tc>
        <w:tc>
          <w:tcPr>
            <w:tcW w:w="180" w:type="dxa"/>
          </w:tcPr>
          <w:p w14:paraId="52EF998D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E296CE" w14:textId="13422AEA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460,634</w:t>
            </w:r>
          </w:p>
        </w:tc>
        <w:tc>
          <w:tcPr>
            <w:tcW w:w="180" w:type="dxa"/>
          </w:tcPr>
          <w:p w14:paraId="2BC03BD9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C4B39A" w14:textId="7D6127E6" w:rsidR="00C41E55" w:rsidRPr="00DF5CD9" w:rsidRDefault="00BD2B60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7D2ABE29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BCE12F8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5C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0" w:type="dxa"/>
          </w:tcPr>
          <w:p w14:paraId="5BBA9978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9E87A8" w14:textId="5633E83E" w:rsidR="00C41E55" w:rsidRPr="00DF5CD9" w:rsidRDefault="00EB53DB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7CC7038E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E06262" w14:textId="5B5AB92D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302B36EC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6D62D" w14:textId="3D74B853" w:rsidR="00C41E55" w:rsidRPr="00DF5CD9" w:rsidRDefault="00EB53DB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154,36</w:t>
            </w:r>
            <w:r w:rsidR="002E3D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26B3390B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A0136B" w14:textId="78C0081B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150,701</w:t>
            </w:r>
          </w:p>
        </w:tc>
      </w:tr>
      <w:tr w:rsidR="00C41E55" w:rsidRPr="00546371" w14:paraId="1CA5D6AF" w14:textId="77777777" w:rsidTr="00E400DE">
        <w:trPr>
          <w:cantSplit/>
          <w:trHeight w:val="91"/>
        </w:trPr>
        <w:tc>
          <w:tcPr>
            <w:tcW w:w="2430" w:type="dxa"/>
          </w:tcPr>
          <w:p w14:paraId="799D8BA9" w14:textId="77777777" w:rsidR="00C41E55" w:rsidRPr="00DF5CD9" w:rsidRDefault="00C41E55" w:rsidP="00C41E5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C03B959" w14:textId="77777777" w:rsidR="00C41E55" w:rsidRPr="00DF5CD9" w:rsidRDefault="00C41E55" w:rsidP="00C4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EA54FD" w14:textId="77777777" w:rsidR="00C41E55" w:rsidRPr="00DF5CD9" w:rsidRDefault="00C41E55" w:rsidP="00C41E5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9CB3698" w14:textId="77777777" w:rsidR="00C41E55" w:rsidRPr="00DF5CD9" w:rsidRDefault="00C41E55" w:rsidP="00C4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FA2009" w14:textId="77777777" w:rsidR="00C41E55" w:rsidRPr="00DF5CD9" w:rsidRDefault="00C41E55" w:rsidP="00C41E5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ABE9A9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2FE3EB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3477AF2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844882F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82926B4" w14:textId="4552EEBF" w:rsidR="00C41E55" w:rsidRPr="00DF5CD9" w:rsidRDefault="00BD2B60" w:rsidP="00C41E55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460,634</w:t>
            </w:r>
          </w:p>
        </w:tc>
        <w:tc>
          <w:tcPr>
            <w:tcW w:w="180" w:type="dxa"/>
          </w:tcPr>
          <w:p w14:paraId="7DBE80A2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59BE5E" w14:textId="620AA342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460,634</w:t>
            </w:r>
          </w:p>
        </w:tc>
        <w:tc>
          <w:tcPr>
            <w:tcW w:w="180" w:type="dxa"/>
          </w:tcPr>
          <w:p w14:paraId="5DE8C4D5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D4116B" w14:textId="08F331C9" w:rsidR="00C41E55" w:rsidRPr="00E400DE" w:rsidRDefault="00EB53DB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73AD213E" w14:textId="77777777" w:rsidR="00C41E55" w:rsidRPr="00DF5CD9" w:rsidRDefault="00C41E55" w:rsidP="00C41E55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3E12C87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5C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0" w:type="dxa"/>
          </w:tcPr>
          <w:p w14:paraId="00760B31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98099A" w14:textId="495E5A6E" w:rsidR="00C41E55" w:rsidRPr="00AD0250" w:rsidRDefault="00EB53DB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22B538A2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4A5C12" w14:textId="1505A273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48BAE160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464FA9D" w14:textId="6A2A8E21" w:rsidR="00C41E55" w:rsidRPr="00DF5CD9" w:rsidRDefault="00EB53DB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154,36</w:t>
            </w:r>
            <w:r w:rsidR="002E3DA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</w:tcPr>
          <w:p w14:paraId="70EF3199" w14:textId="77777777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4EAF3F" w14:textId="05899F45" w:rsidR="00C41E55" w:rsidRPr="00DF5CD9" w:rsidRDefault="00C41E55" w:rsidP="00C41E55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150,701</w:t>
            </w:r>
          </w:p>
        </w:tc>
      </w:tr>
    </w:tbl>
    <w:p w14:paraId="30DF3716" w14:textId="7E51070D" w:rsidR="00264181" w:rsidRDefault="00264181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B86CF" w14:textId="43F8B7D2" w:rsidR="00D60EB9" w:rsidRDefault="00560711" w:rsidP="0018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5D71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96EF29C" w14:textId="5D359F42" w:rsidR="0030574F" w:rsidRPr="00C81CBE" w:rsidRDefault="0030574F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  <w:sectPr w:rsidR="0030574F" w:rsidRPr="00C81CBE" w:rsidSect="00860B7F">
          <w:headerReference w:type="default" r:id="rId13"/>
          <w:footerReference w:type="default" r:id="rId14"/>
          <w:pgSz w:w="16834" w:h="11909" w:orient="landscape" w:code="9"/>
          <w:pgMar w:top="691" w:right="724" w:bottom="576" w:left="1152" w:header="720" w:footer="720" w:gutter="0"/>
          <w:cols w:space="720"/>
          <w:docGrid w:linePitch="245"/>
        </w:sectPr>
      </w:pPr>
    </w:p>
    <w:p w14:paraId="6B7D9E00" w14:textId="77777777" w:rsidR="00460BCC" w:rsidRPr="00D07181" w:rsidRDefault="00E322DE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0718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D07181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49D9" w14:textId="5114B738" w:rsidR="00AC7AE9" w:rsidRDefault="003F3086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รายการเคลื่อนไหวใน</w:t>
      </w:r>
      <w:r w:rsidR="00AC7AE9" w:rsidRPr="00D23D65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DD16E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D16ED" w:rsidRPr="00D23D6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DD16ED" w:rsidRPr="00D23D65">
        <w:rPr>
          <w:rFonts w:asciiTheme="majorBidi" w:hAnsiTheme="majorBidi" w:cstheme="majorBidi"/>
          <w:sz w:val="30"/>
          <w:szCs w:val="30"/>
          <w:lang w:val="en-US"/>
        </w:rPr>
        <w:t xml:space="preserve"> 3</w:t>
      </w:r>
      <w:r w:rsidR="00DD16ED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DD16ED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E578A7" w:rsidRPr="00E578A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D16ED">
        <w:rPr>
          <w:rFonts w:asciiTheme="majorBidi" w:hAnsiTheme="majorBidi" w:cstheme="majorBidi"/>
          <w:sz w:val="30"/>
          <w:szCs w:val="30"/>
          <w:lang w:val="en-US"/>
        </w:rPr>
        <w:t>8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 </w:t>
      </w:r>
      <w:r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D16ED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578A7" w:rsidRPr="00E578A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C7AE9" w:rsidRPr="00D23D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5727A7" w14:textId="77777777" w:rsidR="0027626D" w:rsidRDefault="0027626D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0"/>
        <w:gridCol w:w="1440"/>
        <w:gridCol w:w="270"/>
        <w:gridCol w:w="1440"/>
      </w:tblGrid>
      <w:tr w:rsidR="003052A3" w:rsidRPr="00491924" w14:paraId="2AFD099C" w14:textId="77777777" w:rsidTr="00C87EDF">
        <w:tc>
          <w:tcPr>
            <w:tcW w:w="5760" w:type="dxa"/>
          </w:tcPr>
          <w:p w14:paraId="794BD788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4"/>
          </w:tcPr>
          <w:p w14:paraId="1B947FF1" w14:textId="620510C6" w:rsidR="003052A3" w:rsidRDefault="003052A3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BB8" w:rsidRPr="00491924" w14:paraId="6DEFB8BB" w14:textId="77777777" w:rsidTr="003052A3">
        <w:tc>
          <w:tcPr>
            <w:tcW w:w="5760" w:type="dxa"/>
          </w:tcPr>
          <w:p w14:paraId="6A2082BA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3FAC0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F78824" w14:textId="533CCC81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16E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12EB89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6CB886" w14:textId="2F15C0C7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16E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052A3" w:rsidRPr="00491924" w14:paraId="2DAC91F7" w14:textId="77777777" w:rsidTr="003052A3">
        <w:tc>
          <w:tcPr>
            <w:tcW w:w="5760" w:type="dxa"/>
          </w:tcPr>
          <w:p w14:paraId="36B2DBC8" w14:textId="77777777" w:rsidR="003052A3" w:rsidRPr="00491924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A65403" w14:textId="77777777" w:rsidR="003052A3" w:rsidRPr="00491924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19CF694" w14:textId="23D98D86" w:rsidR="003052A3" w:rsidRDefault="003052A3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70BB8" w:rsidRPr="00491924" w14:paraId="064815BB" w14:textId="77777777" w:rsidTr="003052A3">
        <w:tc>
          <w:tcPr>
            <w:tcW w:w="5760" w:type="dxa"/>
          </w:tcPr>
          <w:p w14:paraId="531CF0A6" w14:textId="714E8F0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="005826F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92762F3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0BE54F" w14:textId="47032986" w:rsidR="00670BB8" w:rsidRPr="00491924" w:rsidRDefault="007F5E36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3,308,191</w:t>
            </w:r>
          </w:p>
        </w:tc>
        <w:tc>
          <w:tcPr>
            <w:tcW w:w="270" w:type="dxa"/>
          </w:tcPr>
          <w:p w14:paraId="7E68EA27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EBCDEF" w14:textId="6C275BD3" w:rsidR="00670BB8" w:rsidRPr="00491924" w:rsidRDefault="007F5E36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3,545,591</w:t>
            </w:r>
          </w:p>
        </w:tc>
      </w:tr>
      <w:tr w:rsidR="00670BB8" w:rsidRPr="00491924" w14:paraId="16E96805" w14:textId="77777777" w:rsidTr="003052A3">
        <w:tc>
          <w:tcPr>
            <w:tcW w:w="5760" w:type="dxa"/>
          </w:tcPr>
          <w:p w14:paraId="16765A7D" w14:textId="1050E430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59534C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17071D" w14:textId="6D4F61B3" w:rsidR="00670BB8" w:rsidRPr="00491924" w:rsidRDefault="007F5E36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</w:t>
            </w:r>
            <w:r w:rsidR="00E438C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30BD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678ECBB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1E8BE4" w14:textId="70C7F109" w:rsidR="00670BB8" w:rsidRPr="000A2594" w:rsidRDefault="007F5E36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23,83</w:t>
            </w:r>
            <w:r w:rsidR="00D04C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70BB8" w:rsidRPr="00491924" w14:paraId="448655B1" w14:textId="77777777" w:rsidTr="003052A3">
        <w:tc>
          <w:tcPr>
            <w:tcW w:w="5760" w:type="dxa"/>
          </w:tcPr>
          <w:p w14:paraId="033144D8" w14:textId="4299F476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1D36B1C6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4EB89F" w14:textId="0F09F4BA" w:rsidR="00670BB8" w:rsidRDefault="007F5E36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38C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0D7CC3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7805E1" w14:textId="6111E46B" w:rsidR="00670BB8" w:rsidRPr="000A2594" w:rsidRDefault="007F5E36" w:rsidP="00924D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BB8" w:rsidRPr="00491924" w14:paraId="6F3D13C0" w14:textId="77777777" w:rsidTr="003052A3">
        <w:tc>
          <w:tcPr>
            <w:tcW w:w="5760" w:type="dxa"/>
          </w:tcPr>
          <w:p w14:paraId="6F9396B1" w14:textId="5B7E8BCD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5A948DAB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0BBC54" w14:textId="2380EFC9" w:rsidR="00670BB8" w:rsidRDefault="007F5E36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(140,394)</w:t>
            </w:r>
          </w:p>
        </w:tc>
        <w:tc>
          <w:tcPr>
            <w:tcW w:w="270" w:type="dxa"/>
          </w:tcPr>
          <w:p w14:paraId="2D44A8E0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0F625B" w14:textId="2793C01A" w:rsidR="00670BB8" w:rsidRPr="000A2594" w:rsidRDefault="007F5E36" w:rsidP="00924D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(138,023)</w:t>
            </w:r>
          </w:p>
        </w:tc>
      </w:tr>
      <w:tr w:rsidR="00670BB8" w:rsidRPr="00491924" w14:paraId="48A57271" w14:textId="77777777" w:rsidTr="003052A3">
        <w:tc>
          <w:tcPr>
            <w:tcW w:w="5760" w:type="dxa"/>
          </w:tcPr>
          <w:p w14:paraId="5BB6A572" w14:textId="7420296A" w:rsidR="00670BB8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270" w:type="dxa"/>
          </w:tcPr>
          <w:p w14:paraId="7DCC4541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89C35B" w14:textId="3DF25B3F" w:rsidR="00670BB8" w:rsidRDefault="007F5E36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14:paraId="60182D88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97B272" w14:textId="5CCFEEFB" w:rsidR="00670BB8" w:rsidRPr="000A2594" w:rsidRDefault="007F5E36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D04C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70BB8" w:rsidRPr="00491924" w14:paraId="0A5BF2CF" w14:textId="77777777" w:rsidTr="003052A3">
        <w:tc>
          <w:tcPr>
            <w:tcW w:w="5760" w:type="dxa"/>
          </w:tcPr>
          <w:p w14:paraId="13485884" w14:textId="4F80A490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="005826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DD1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DD16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E0FFDD7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89E673" w14:textId="775B0615" w:rsidR="00670BB8" w:rsidRPr="00030BD8" w:rsidRDefault="007F5E36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0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3,368,687</w:t>
            </w:r>
          </w:p>
        </w:tc>
        <w:tc>
          <w:tcPr>
            <w:tcW w:w="270" w:type="dxa"/>
          </w:tcPr>
          <w:p w14:paraId="535ABAF5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C31DD2" w14:textId="2B03571E" w:rsidR="00670BB8" w:rsidRPr="000A2594" w:rsidRDefault="007F5E36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3,432,041</w:t>
            </w:r>
          </w:p>
        </w:tc>
      </w:tr>
      <w:tr w:rsidR="00670BB8" w:rsidRPr="00491924" w14:paraId="6287D76E" w14:textId="77777777" w:rsidTr="003052A3">
        <w:trPr>
          <w:trHeight w:val="181"/>
        </w:trPr>
        <w:tc>
          <w:tcPr>
            <w:tcW w:w="5760" w:type="dxa"/>
          </w:tcPr>
          <w:p w14:paraId="1407244D" w14:textId="1760AB66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="005826F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109B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31</w:t>
            </w:r>
            <w:r w:rsidRPr="000109B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9354128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B114963" w14:textId="77777777" w:rsidR="00670BB8" w:rsidRPr="000109BD" w:rsidRDefault="00670BB8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93B19" w14:textId="77777777" w:rsidR="00670BB8" w:rsidRPr="00491924" w:rsidRDefault="00670BB8" w:rsidP="006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B9D09A5" w14:textId="6AD03760" w:rsidR="00670BB8" w:rsidRPr="000A2594" w:rsidRDefault="00DD16ED" w:rsidP="00670BB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1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3,308,191</w:t>
            </w:r>
          </w:p>
        </w:tc>
      </w:tr>
    </w:tbl>
    <w:p w14:paraId="7E220102" w14:textId="77777777" w:rsidR="005D6A90" w:rsidRDefault="005D6A90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EA9630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825666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6675EE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931C17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D957CD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907DB8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F095BC4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CCA403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866B31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CE9AD0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17F3616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E06FB9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656B71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F4291C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8742B4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7253E19" w14:textId="77777777" w:rsidR="00F9195A" w:rsidRDefault="00F9195A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E50530" w14:textId="544BE1CB" w:rsidR="00EE7657" w:rsidRPr="000109BD" w:rsidRDefault="00EE7657" w:rsidP="000109BD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09B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</w:t>
      </w:r>
      <w:r w:rsidR="00E15423" w:rsidRPr="000109BD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0109BD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360F90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360F90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AD0C74" w14:textId="16791475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D23D6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D23D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360F90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360F90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5D268B6E" w14:textId="0ACC11D0" w:rsidR="00D23D65" w:rsidRPr="00360F90" w:rsidRDefault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7DE260A" w14:textId="733A7BF1" w:rsidR="00120366" w:rsidRPr="00C02A13" w:rsidRDefault="00120366" w:rsidP="00C0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C3CB4">
        <w:rPr>
          <w:rFonts w:asciiTheme="majorBidi" w:hAnsiTheme="majorBidi" w:cstheme="majorBidi"/>
          <w:spacing w:val="4"/>
          <w:sz w:val="30"/>
          <w:szCs w:val="30"/>
          <w:cs/>
        </w:rPr>
        <w:t>รายได้จำแนกตามเขตภูมิศาสตร์หลักและจังหวะเวลาในการรับรู้รายได้ของกลุ่มบริษัท</w:t>
      </w:r>
      <w:r w:rsidR="00493C71" w:rsidRPr="00493C71">
        <w:rPr>
          <w:rFonts w:asciiTheme="majorBidi" w:hAnsiTheme="majorBidi" w:cs="Angsana New" w:hint="cs"/>
          <w:spacing w:val="4"/>
          <w:sz w:val="30"/>
          <w:szCs w:val="30"/>
          <w:cs/>
        </w:rPr>
        <w:t>สำหรับงวด</w:t>
      </w:r>
      <w:bookmarkStart w:id="0" w:name="_Hlk167308152"/>
      <w:r w:rsidR="00DD16ED" w:rsidRPr="001C3CB4">
        <w:rPr>
          <w:rFonts w:asciiTheme="majorBidi" w:hAnsiTheme="majorBidi" w:cstheme="majorBidi" w:hint="cs"/>
          <w:spacing w:val="4"/>
          <w:sz w:val="30"/>
          <w:szCs w:val="30"/>
          <w:cs/>
        </w:rPr>
        <w:t>สามเดือน</w:t>
      </w:r>
      <w:r w:rsidR="00DD16ED" w:rsidRPr="00D23D6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16ED">
        <w:rPr>
          <w:rFonts w:asciiTheme="majorBidi" w:hAnsiTheme="majorBidi" w:cstheme="majorBidi"/>
          <w:sz w:val="30"/>
          <w:szCs w:val="30"/>
        </w:rPr>
        <w:t xml:space="preserve">31 </w:t>
      </w:r>
      <w:r w:rsidR="00DD16E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93C71"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="00493C71">
        <w:rPr>
          <w:rFonts w:asciiTheme="majorBidi" w:hAnsiTheme="majorBidi" w:cstheme="majorBidi"/>
          <w:sz w:val="30"/>
          <w:szCs w:val="30"/>
        </w:rPr>
        <w:t>256</w:t>
      </w:r>
      <w:r w:rsidR="00DD16ED">
        <w:rPr>
          <w:rFonts w:asciiTheme="majorBidi" w:hAnsiTheme="majorBidi" w:cstheme="majorBidi"/>
          <w:sz w:val="30"/>
          <w:szCs w:val="30"/>
        </w:rPr>
        <w:t>8</w:t>
      </w:r>
      <w:r w:rsidRPr="00D23D65">
        <w:rPr>
          <w:rFonts w:asciiTheme="majorBidi" w:hAnsiTheme="majorBidi" w:cstheme="majorBidi"/>
          <w:sz w:val="30"/>
          <w:szCs w:val="30"/>
        </w:rPr>
        <w:t xml:space="preserve"> 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3D65">
        <w:rPr>
          <w:rFonts w:asciiTheme="majorBidi" w:hAnsiTheme="majorBidi" w:cstheme="majorBidi"/>
          <w:sz w:val="30"/>
          <w:szCs w:val="30"/>
        </w:rPr>
        <w:t>256</w:t>
      </w:r>
      <w:r w:rsidR="00DD16ED">
        <w:rPr>
          <w:rFonts w:asciiTheme="majorBidi" w:hAnsiTheme="majorBidi" w:cstheme="majorBidi"/>
          <w:sz w:val="30"/>
          <w:szCs w:val="30"/>
        </w:rPr>
        <w:t>7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321D3B" w14:textId="169F8974" w:rsidR="001343C6" w:rsidRPr="00360F90" w:rsidRDefault="001343C6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74"/>
        <w:gridCol w:w="274"/>
        <w:gridCol w:w="1440"/>
        <w:gridCol w:w="270"/>
        <w:gridCol w:w="1440"/>
      </w:tblGrid>
      <w:tr w:rsidR="003052A3" w14:paraId="04C10A00" w14:textId="77777777" w:rsidTr="003052A3">
        <w:tc>
          <w:tcPr>
            <w:tcW w:w="5400" w:type="dxa"/>
          </w:tcPr>
          <w:p w14:paraId="1B5F9BC9" w14:textId="75ABB25F" w:rsidR="003052A3" w:rsidRPr="00491924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8" w:type="dxa"/>
            <w:gridSpan w:val="5"/>
          </w:tcPr>
          <w:p w14:paraId="2C7AF977" w14:textId="5A048AB3" w:rsidR="003052A3" w:rsidRDefault="003052A3" w:rsidP="00C8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A26F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3761" w:rsidRPr="00491924" w14:paraId="036BB62E" w14:textId="77777777" w:rsidTr="003052A3">
        <w:tc>
          <w:tcPr>
            <w:tcW w:w="5400" w:type="dxa"/>
          </w:tcPr>
          <w:p w14:paraId="5F9EE521" w14:textId="5200CD4F" w:rsidR="00533761" w:rsidRPr="00491924" w:rsidRDefault="00581F53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72898294"/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D16ED" w:rsidRPr="008655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สามเดือนสิ้นสุดวันที่</w:t>
            </w:r>
            <w:r w:rsidR="00DD16ED" w:rsidRPr="008655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="00DD16ED" w:rsidRPr="008655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4" w:type="dxa"/>
          </w:tcPr>
          <w:p w14:paraId="77474433" w14:textId="77777777" w:rsidR="00533761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CF91BB5" w14:textId="0CC83288" w:rsidR="00533761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C906A4" w14:textId="2F25EF97" w:rsidR="00533761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16E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410B1BF" w14:textId="77777777" w:rsidR="00533761" w:rsidRPr="00491924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7FC315" w14:textId="0DE1CB33" w:rsidR="00533761" w:rsidRDefault="00533761" w:rsidP="0053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16E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052A3" w:rsidRPr="00491924" w14:paraId="49F64D0B" w14:textId="77777777" w:rsidTr="003052A3">
        <w:tc>
          <w:tcPr>
            <w:tcW w:w="5400" w:type="dxa"/>
          </w:tcPr>
          <w:p w14:paraId="496E4419" w14:textId="77777777" w:rsidR="003052A3" w:rsidRPr="00491924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6374F3F" w14:textId="77777777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2E7F2DD" w14:textId="77777777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D0312D6" w14:textId="6290C950" w:rsidR="003052A3" w:rsidRDefault="003052A3" w:rsidP="003F3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6F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A26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bookmarkEnd w:id="1"/>
      <w:tr w:rsidR="003052A3" w:rsidRPr="00491924" w14:paraId="62DF3F6B" w14:textId="77777777" w:rsidTr="00086FB6">
        <w:tc>
          <w:tcPr>
            <w:tcW w:w="5400" w:type="dxa"/>
          </w:tcPr>
          <w:p w14:paraId="022DC672" w14:textId="77777777" w:rsidR="003052A3" w:rsidRPr="00491924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122A881" w14:textId="77777777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A73356" w14:textId="77777777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E6925E3" w14:textId="6505083F" w:rsidR="003052A3" w:rsidRDefault="003052A3" w:rsidP="0008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6ED" w:rsidRPr="00491924" w14:paraId="5BBF8D1B" w14:textId="77777777" w:rsidTr="00086FB6">
        <w:tc>
          <w:tcPr>
            <w:tcW w:w="5400" w:type="dxa"/>
          </w:tcPr>
          <w:p w14:paraId="2990D06D" w14:textId="77777777" w:rsidR="00DD16ED" w:rsidRPr="00491924" w:rsidRDefault="00DD16ED" w:rsidP="00DD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4" w:type="dxa"/>
          </w:tcPr>
          <w:p w14:paraId="3398B64C" w14:textId="77777777" w:rsidR="00DD16ED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4964D24" w14:textId="77777777" w:rsidR="00DD16ED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1A1527" w14:textId="581077B8" w:rsidR="00DD16ED" w:rsidRPr="00491924" w:rsidRDefault="00D07181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1,630,300</w:t>
            </w:r>
          </w:p>
        </w:tc>
        <w:tc>
          <w:tcPr>
            <w:tcW w:w="270" w:type="dxa"/>
          </w:tcPr>
          <w:p w14:paraId="24AA400D" w14:textId="77777777" w:rsidR="00DD16ED" w:rsidRPr="00491924" w:rsidRDefault="00DD16ED" w:rsidP="00DD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68061E" w14:textId="71252DE5" w:rsidR="00DD16ED" w:rsidRPr="00491924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FB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FB1">
              <w:rPr>
                <w:rFonts w:ascii="Angsana New" w:hAnsi="Angsana New" w:cs="Angsana New"/>
                <w:sz w:val="30"/>
                <w:szCs w:val="30"/>
              </w:rPr>
              <w:t>991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FB1"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D16ED" w:rsidRPr="00491924" w14:paraId="0AEEF861" w14:textId="77777777" w:rsidTr="00086FB6">
        <w:tc>
          <w:tcPr>
            <w:tcW w:w="5400" w:type="dxa"/>
          </w:tcPr>
          <w:p w14:paraId="5E952756" w14:textId="77777777" w:rsidR="00DD16ED" w:rsidRPr="00491924" w:rsidRDefault="00DD16ED" w:rsidP="00DD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4" w:type="dxa"/>
          </w:tcPr>
          <w:p w14:paraId="1B1308FA" w14:textId="77777777" w:rsidR="00DD16ED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44C2687" w14:textId="77777777" w:rsidR="00DD16ED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6EDC5D" w14:textId="42ED099B" w:rsidR="00DD16ED" w:rsidRPr="00491924" w:rsidRDefault="00D07181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115,376</w:t>
            </w:r>
          </w:p>
        </w:tc>
        <w:tc>
          <w:tcPr>
            <w:tcW w:w="270" w:type="dxa"/>
          </w:tcPr>
          <w:p w14:paraId="1008B507" w14:textId="77777777" w:rsidR="00DD16ED" w:rsidRPr="00491924" w:rsidRDefault="00DD16ED" w:rsidP="00DD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158DD5" w14:textId="3A5E974A" w:rsidR="00DD16ED" w:rsidRPr="00491924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FB1">
              <w:rPr>
                <w:rFonts w:ascii="Angsana New" w:hAnsi="Angsana New" w:cs="Angsana New"/>
                <w:sz w:val="30"/>
                <w:szCs w:val="30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7FB1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DD16ED" w:rsidRPr="00491924" w14:paraId="3537A013" w14:textId="77777777" w:rsidTr="00086FB6">
        <w:tc>
          <w:tcPr>
            <w:tcW w:w="5400" w:type="dxa"/>
          </w:tcPr>
          <w:p w14:paraId="0CBB461B" w14:textId="77777777" w:rsidR="00DD16ED" w:rsidRPr="00491924" w:rsidRDefault="00DD16ED" w:rsidP="00DD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077D3B60" w14:textId="77777777" w:rsidR="00DD16ED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A5B82E0" w14:textId="77777777" w:rsidR="00DD16ED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B8C3A2" w14:textId="07121C9C" w:rsidR="00DD16ED" w:rsidRPr="00491924" w:rsidRDefault="00D07181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1,745,676</w:t>
            </w:r>
          </w:p>
        </w:tc>
        <w:tc>
          <w:tcPr>
            <w:tcW w:w="270" w:type="dxa"/>
          </w:tcPr>
          <w:p w14:paraId="72360C25" w14:textId="77777777" w:rsidR="00DD16ED" w:rsidRPr="00491924" w:rsidRDefault="00DD16ED" w:rsidP="00DD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7CCFAB" w14:textId="59DEB757" w:rsidR="00DD16ED" w:rsidRPr="00491924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2,140,275</w:t>
            </w:r>
          </w:p>
        </w:tc>
      </w:tr>
      <w:tr w:rsidR="00DD16ED" w:rsidRPr="005F473C" w14:paraId="585918D0" w14:textId="77777777" w:rsidTr="00086FB6">
        <w:tc>
          <w:tcPr>
            <w:tcW w:w="5400" w:type="dxa"/>
          </w:tcPr>
          <w:p w14:paraId="3204C149" w14:textId="77777777" w:rsidR="00DD16ED" w:rsidRPr="005F473C" w:rsidRDefault="00DD16ED" w:rsidP="00DD16E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4" w:type="dxa"/>
          </w:tcPr>
          <w:p w14:paraId="7B77D2D3" w14:textId="77777777" w:rsidR="00DD16ED" w:rsidRPr="005F473C" w:rsidRDefault="00DD16ED" w:rsidP="00DD16E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</w:tcPr>
          <w:p w14:paraId="3EDFE988" w14:textId="77777777" w:rsidR="00DD16ED" w:rsidRPr="005F473C" w:rsidRDefault="00DD16ED" w:rsidP="00DD16E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0ECA11" w14:textId="77777777" w:rsidR="00DD16ED" w:rsidRPr="005F473C" w:rsidRDefault="00DD16ED" w:rsidP="00DD16ED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56AC8D6" w14:textId="77777777" w:rsidR="00DD16ED" w:rsidRPr="005F473C" w:rsidRDefault="00DD16ED" w:rsidP="00DD16E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7B1B4" w14:textId="77777777" w:rsidR="00DD16ED" w:rsidRPr="005F473C" w:rsidRDefault="00DD16ED" w:rsidP="00DD16ED">
            <w:pPr>
              <w:pStyle w:val="BodyText2"/>
              <w:tabs>
                <w:tab w:val="left" w:pos="540"/>
              </w:tabs>
              <w:spacing w:line="260" w:lineRule="atLeast"/>
              <w:ind w:left="547" w:right="80" w:firstLine="0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D16ED" w:rsidRPr="00491924" w14:paraId="30E3D699" w14:textId="77777777" w:rsidTr="00086FB6">
        <w:tc>
          <w:tcPr>
            <w:tcW w:w="5400" w:type="dxa"/>
          </w:tcPr>
          <w:p w14:paraId="6D19B5E8" w14:textId="77777777" w:rsidR="00DD16ED" w:rsidRPr="00491924" w:rsidRDefault="00DD16ED" w:rsidP="00DD16ED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4" w:type="dxa"/>
          </w:tcPr>
          <w:p w14:paraId="0E647707" w14:textId="77777777" w:rsidR="00DD16ED" w:rsidRPr="00491924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F36F0D4" w14:textId="77777777" w:rsidR="00DD16ED" w:rsidRPr="00491924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C1D214" w14:textId="77777777" w:rsidR="00DD16ED" w:rsidRPr="00491924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513AB" w14:textId="77777777" w:rsidR="00DD16ED" w:rsidRPr="00491924" w:rsidRDefault="00DD16ED" w:rsidP="00DD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F06F1F" w14:textId="77777777" w:rsidR="00DD16ED" w:rsidRPr="00491924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16ED" w:rsidRPr="00491924" w14:paraId="676977D1" w14:textId="77777777" w:rsidTr="00086FB6">
        <w:tc>
          <w:tcPr>
            <w:tcW w:w="5400" w:type="dxa"/>
          </w:tcPr>
          <w:p w14:paraId="2FAC795C" w14:textId="77777777" w:rsidR="00DD16ED" w:rsidRPr="00491924" w:rsidRDefault="00DD16ED" w:rsidP="00DD16ED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4" w:type="dxa"/>
          </w:tcPr>
          <w:p w14:paraId="06B886BB" w14:textId="77777777" w:rsidR="00DD16ED" w:rsidRPr="009817BA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0157245" w14:textId="77777777" w:rsidR="00DD16ED" w:rsidRPr="009817BA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CDC611" w14:textId="674AB9AE" w:rsidR="00DD16ED" w:rsidRPr="00601613" w:rsidRDefault="00D07181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1,745,676</w:t>
            </w:r>
          </w:p>
        </w:tc>
        <w:tc>
          <w:tcPr>
            <w:tcW w:w="270" w:type="dxa"/>
          </w:tcPr>
          <w:p w14:paraId="4E343D89" w14:textId="77777777" w:rsidR="00DD16ED" w:rsidRPr="00491924" w:rsidRDefault="00DD16ED" w:rsidP="00DD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995ED" w14:textId="116190EB" w:rsidR="00DD16ED" w:rsidRPr="00491924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739">
              <w:rPr>
                <w:rFonts w:ascii="Angsana New" w:hAnsi="Angsana New" w:cs="Angsana New"/>
                <w:sz w:val="30"/>
                <w:szCs w:val="30"/>
              </w:rPr>
              <w:t>2,140,275</w:t>
            </w:r>
          </w:p>
        </w:tc>
      </w:tr>
      <w:tr w:rsidR="00DD16ED" w:rsidRPr="00491924" w14:paraId="70F27B8C" w14:textId="77777777" w:rsidTr="00086FB6">
        <w:tc>
          <w:tcPr>
            <w:tcW w:w="5400" w:type="dxa"/>
          </w:tcPr>
          <w:p w14:paraId="54267B25" w14:textId="77777777" w:rsidR="00DD16ED" w:rsidRPr="00491924" w:rsidRDefault="00DD16ED" w:rsidP="00DD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4" w:type="dxa"/>
          </w:tcPr>
          <w:p w14:paraId="634F1BB2" w14:textId="77777777" w:rsidR="00DD16ED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CE67306" w14:textId="77777777" w:rsidR="00DD16ED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D79494" w14:textId="3C1F8193" w:rsidR="00DD16ED" w:rsidRPr="00491924" w:rsidRDefault="00D07181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1,745,676</w:t>
            </w:r>
          </w:p>
        </w:tc>
        <w:tc>
          <w:tcPr>
            <w:tcW w:w="270" w:type="dxa"/>
          </w:tcPr>
          <w:p w14:paraId="6C6BE514" w14:textId="77777777" w:rsidR="00DD16ED" w:rsidRPr="00491924" w:rsidRDefault="00DD16ED" w:rsidP="00DD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401F04" w14:textId="67015392" w:rsidR="00DD16ED" w:rsidRPr="00491924" w:rsidRDefault="00DD16ED" w:rsidP="00DD16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2,140,275</w:t>
            </w:r>
          </w:p>
        </w:tc>
      </w:tr>
    </w:tbl>
    <w:p w14:paraId="0168F4B2" w14:textId="32800411" w:rsidR="00352F93" w:rsidRPr="00360F90" w:rsidRDefault="00352F93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50AF9" w14:textId="3E90D4C6" w:rsidR="00396A2A" w:rsidRPr="00C02A13" w:rsidRDefault="00396A2A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A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C7AA59D" w14:textId="77777777" w:rsidR="00352F93" w:rsidRPr="00360F90" w:rsidRDefault="00352F93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28"/>
          <w:szCs w:val="28"/>
          <w:lang w:val="x-none"/>
        </w:rPr>
      </w:pPr>
    </w:p>
    <w:p w14:paraId="426C54C8" w14:textId="45906C39" w:rsidR="00352F93" w:rsidRDefault="005F473C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กลุ่มบริษัทมีรายได้จากลูกค้ารายหนึ่งของกลุ่มบริษัทและบริษัท</w:t>
      </w:r>
      <w:r w:rsidR="00576B86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สำหรับงวด</w:t>
      </w:r>
      <w:r w:rsidR="00DD16ED" w:rsidRPr="00E86535">
        <w:rPr>
          <w:rFonts w:asciiTheme="majorBidi" w:hAnsiTheme="majorBidi" w:cs="Angsana New" w:hint="cs"/>
          <w:sz w:val="30"/>
          <w:szCs w:val="30"/>
          <w:cs/>
          <w:lang w:val="x-none"/>
        </w:rPr>
        <w:t>สามเดือนสิ้นสุดวันที่</w:t>
      </w:r>
      <w:r w:rsidR="00DD16ED" w:rsidRPr="00E86535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="00DD16ED" w:rsidRPr="00E86535">
        <w:rPr>
          <w:rFonts w:asciiTheme="majorBidi" w:hAnsiTheme="majorBidi" w:cs="Angsana New"/>
          <w:sz w:val="30"/>
          <w:szCs w:val="30"/>
        </w:rPr>
        <w:t xml:space="preserve">31 </w:t>
      </w:r>
      <w:r w:rsidR="00DD16ED" w:rsidRPr="00E86535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Pr="00C02A1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16ED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C02A13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เป็นจำนวนเงินประมาณ</w:t>
      </w:r>
      <w:r w:rsidR="00655B3F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07181">
        <w:rPr>
          <w:rFonts w:asciiTheme="majorBidi" w:hAnsiTheme="majorBidi" w:cs="Angsana New"/>
          <w:spacing w:val="-2"/>
          <w:sz w:val="30"/>
          <w:szCs w:val="30"/>
        </w:rPr>
        <w:t>1,520.0</w:t>
      </w:r>
      <w:r w:rsidR="00533761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BA6AD7" w:rsidRPr="00C02A13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C02A13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สำหรับงบการเงินรว</w:t>
      </w:r>
      <w:r w:rsidR="001C2F8F"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มและงบการเงินเฉพาะกิจการ</w:t>
      </w:r>
      <w:r w:rsidR="001C2F8F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(</w:t>
      </w:r>
      <w:r w:rsidR="00576B86" w:rsidRPr="00C02A13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</w:t>
      </w:r>
      <w:r w:rsidR="00DD16ED" w:rsidRPr="00E86535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งวดสามเดือ</w:t>
      </w:r>
      <w:r w:rsidR="00DD16ED" w:rsidRPr="00E86535">
        <w:rPr>
          <w:rFonts w:asciiTheme="majorBidi" w:hAnsiTheme="majorBidi" w:cs="Angsana New" w:hint="cs"/>
          <w:i/>
          <w:iCs/>
          <w:sz w:val="30"/>
          <w:szCs w:val="30"/>
          <w:cs/>
        </w:rPr>
        <w:t>น</w:t>
      </w:r>
      <w:r w:rsidR="00DD16ED" w:rsidRPr="00E86535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สิ้นสุดวันที่</w:t>
      </w:r>
      <w:r w:rsidR="00DD16ED" w:rsidRPr="00E86535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DD16ED" w:rsidRPr="00E8653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D16ED" w:rsidRPr="00E86535">
        <w:rPr>
          <w:rFonts w:asciiTheme="majorBidi" w:hAnsiTheme="majorBidi" w:cstheme="majorBidi" w:hint="cs"/>
          <w:i/>
          <w:iCs/>
          <w:sz w:val="30"/>
          <w:szCs w:val="30"/>
          <w:cs/>
        </w:rPr>
        <w:t>มีนาคม</w:t>
      </w:r>
      <w:r w:rsidR="00DD16ED">
        <w:rPr>
          <w:rFonts w:asciiTheme="majorBidi" w:hAnsiTheme="majorBidi" w:cstheme="majorBidi"/>
          <w:i/>
          <w:iCs/>
          <w:sz w:val="30"/>
          <w:szCs w:val="30"/>
        </w:rPr>
        <w:t xml:space="preserve"> 2567</w:t>
      </w:r>
      <w:r w:rsidR="00576B86" w:rsidRPr="00C02A13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="Angsana New" w:hint="cs"/>
          <w:i/>
          <w:iCs/>
          <w:spacing w:val="-10"/>
          <w:sz w:val="30"/>
          <w:szCs w:val="30"/>
          <w:cs/>
          <w:lang w:val="x-none"/>
        </w:rPr>
        <w:t>เป็นจำนวนเงิน</w:t>
      </w:r>
      <w:r w:rsidR="00576B86" w:rsidRPr="00C02A13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ประมาณ</w:t>
      </w:r>
      <w:r w:rsidR="00576B86" w:rsidRPr="00C02A13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DD16ED" w:rsidRPr="00DD16ED">
        <w:rPr>
          <w:rFonts w:asciiTheme="majorBidi" w:hAnsiTheme="majorBidi" w:cs="Angsana New"/>
          <w:i/>
          <w:iCs/>
          <w:spacing w:val="-2"/>
          <w:sz w:val="30"/>
          <w:szCs w:val="30"/>
        </w:rPr>
        <w:t>1,832.7</w:t>
      </w:r>
      <w:r w:rsidR="00DD16ED" w:rsidRPr="00E8653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576B86" w:rsidRPr="00C02A13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ล้านบาท</w:t>
      </w:r>
      <w:r w:rsidR="00576B86" w:rsidRPr="00C02A13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สำหรับงบการเงินรวมและงบการเงินเฉพาะกิจการ</w:t>
      </w:r>
      <w:r w:rsidR="00576B86" w:rsidRPr="00C02A13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>)</w:t>
      </w:r>
      <w:r w:rsidR="00576B86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จากรายได้รวมของกลุ่มบริษัทและบริษัท</w:t>
      </w:r>
    </w:p>
    <w:p w14:paraId="54D50A7A" w14:textId="78BC6FB6" w:rsidR="00F24F74" w:rsidRPr="003E5C70" w:rsidRDefault="0036747C" w:rsidP="00273B8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591D29C2" w14:textId="06751A99" w:rsidR="00453AB5" w:rsidRPr="00360F90" w:rsidRDefault="00453AB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58A02DF" w14:textId="46609339" w:rsidR="007F14C5" w:rsidRPr="003E5C70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360F90" w:rsidRDefault="007F14C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74F77" w14:textId="328779F2" w:rsidR="00C6000A" w:rsidRPr="003E5C70" w:rsidRDefault="008E7801" w:rsidP="008F14E0">
      <w:pPr>
        <w:pStyle w:val="BodyText2"/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5C7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E5555D" w:rsidRPr="003E5C70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="00E5555D" w:rsidRPr="003E5C70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E5C70">
        <w:rPr>
          <w:rFonts w:asciiTheme="majorBidi" w:hAnsiTheme="majorBidi" w:cstheme="majorBidi"/>
          <w:spacing w:val="-4"/>
          <w:sz w:val="30"/>
          <w:szCs w:val="30"/>
          <w:cs/>
        </w:rPr>
        <w:t>ลำดับชั้นมูลค่ายุติธรรมแต่ไม่รวมถึงการแสดงข้อมูลมูลค่ายุติธรรมสำหรับสินทรัพย์ทางการเงิน</w:t>
      </w:r>
      <w:r w:rsidR="00884BB3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และหนี้สินทางกา</w:t>
      </w:r>
      <w:r w:rsidR="00BA6AD7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="00884BB3" w:rsidRPr="003E5C70">
        <w:rPr>
          <w:rFonts w:asciiTheme="majorBidi" w:hAnsiTheme="majorBidi" w:cstheme="majorBidi" w:hint="cs"/>
          <w:spacing w:val="-4"/>
          <w:sz w:val="30"/>
          <w:szCs w:val="30"/>
          <w:cs/>
        </w:rPr>
        <w:t>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01C52C16" w:rsidR="0051386F" w:rsidRPr="00360F90" w:rsidRDefault="0051386F" w:rsidP="00AC0DF0">
      <w:pPr>
        <w:pStyle w:val="BodyText2"/>
        <w:tabs>
          <w:tab w:val="left" w:pos="540"/>
        </w:tabs>
        <w:ind w:left="547" w:right="-29" w:firstLine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800"/>
        <w:gridCol w:w="270"/>
        <w:gridCol w:w="1260"/>
        <w:gridCol w:w="270"/>
        <w:gridCol w:w="1260"/>
        <w:gridCol w:w="270"/>
        <w:gridCol w:w="1260"/>
      </w:tblGrid>
      <w:tr w:rsidR="00B73246" w:rsidRPr="003E5C70" w14:paraId="27612E19" w14:textId="77777777" w:rsidTr="00D56698">
        <w:trPr>
          <w:trHeight w:val="261"/>
          <w:tblHeader/>
        </w:trPr>
        <w:tc>
          <w:tcPr>
            <w:tcW w:w="2790" w:type="dxa"/>
            <w:vAlign w:val="bottom"/>
          </w:tcPr>
          <w:p w14:paraId="1F8E0DDE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7"/>
          </w:tcPr>
          <w:p w14:paraId="75F3DC8E" w14:textId="14E2F990" w:rsidR="00B73246" w:rsidRPr="003E5C70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3E5C70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73246" w:rsidRPr="003E5C70" w14:paraId="5899E7EC" w14:textId="77777777" w:rsidTr="00CC0A86">
        <w:trPr>
          <w:trHeight w:val="261"/>
          <w:tblHeader/>
        </w:trPr>
        <w:tc>
          <w:tcPr>
            <w:tcW w:w="2790" w:type="dxa"/>
            <w:vAlign w:val="bottom"/>
          </w:tcPr>
          <w:p w14:paraId="64D5615D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9051BAD" w14:textId="2EA50264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5C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403B576" w14:textId="77777777" w:rsidR="00B73246" w:rsidRPr="00224625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D999947" w14:textId="3EF1BC02" w:rsidR="00B73246" w:rsidRPr="003E5C70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73246" w:rsidRPr="003E5C70" w14:paraId="6971AD99" w14:textId="77777777" w:rsidTr="00B73246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040F4182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5850BF6A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2CCC1F46" w14:textId="77777777" w:rsidR="00B73246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การเงินที่วัดมูลค่าด้วยมูลค่ายุติธรรมผ่าน</w:t>
            </w:r>
          </w:p>
          <w:p w14:paraId="2DD88B22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75E74DC" w14:textId="77777777" w:rsidR="00B73246" w:rsidRPr="00224625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B61023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5C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5C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3C95DDFD" w14:textId="77777777" w:rsidR="00B73246" w:rsidRPr="003E5C70" w:rsidRDefault="00B73246" w:rsidP="00B732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C72137E" w14:textId="77777777" w:rsidR="00B73246" w:rsidRPr="003E5C70" w:rsidRDefault="00B73246" w:rsidP="00B73246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5C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5C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F62A7C9" w14:textId="77777777" w:rsidR="00B73246" w:rsidRPr="003E5C70" w:rsidRDefault="00B73246" w:rsidP="00B7324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26CB89C9" w14:textId="77777777" w:rsidR="00B73246" w:rsidRPr="003E5C70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E5C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73246" w:rsidRPr="003E5C70" w14:paraId="2F242847" w14:textId="77777777" w:rsidTr="009536AC">
        <w:trPr>
          <w:trHeight w:val="261"/>
          <w:tblHeader/>
        </w:trPr>
        <w:tc>
          <w:tcPr>
            <w:tcW w:w="2790" w:type="dxa"/>
            <w:vAlign w:val="bottom"/>
          </w:tcPr>
          <w:p w14:paraId="5F7F2C7D" w14:textId="77777777" w:rsidR="00B73246" w:rsidRPr="003E5C70" w:rsidRDefault="00B73246" w:rsidP="00B732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01979462" w14:textId="781D163C" w:rsidR="00B73246" w:rsidRPr="00B73246" w:rsidRDefault="00B73246" w:rsidP="00B73246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7324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B7324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B7324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73246" w:rsidRPr="003E5C70" w14:paraId="451E9730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383A7BFF" w14:textId="7AB5FB92" w:rsidR="00B73246" w:rsidRPr="003E5C70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638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6381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6638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800" w:type="dxa"/>
            <w:vAlign w:val="bottom"/>
          </w:tcPr>
          <w:p w14:paraId="36B3C878" w14:textId="77777777" w:rsidR="00B73246" w:rsidRPr="003E5C70" w:rsidRDefault="00B73246" w:rsidP="00B73246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A9AE150" w14:textId="77777777" w:rsidR="00B73246" w:rsidRPr="003E5C70" w:rsidRDefault="00B73246" w:rsidP="00B732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2AB94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D2DBA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0FEDB1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73246" w:rsidRPr="003E5C70" w14:paraId="0D2A68CE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419AD7E4" w14:textId="77777777" w:rsidR="00B73246" w:rsidRPr="003E5C70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E5C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6C591C4B" w14:textId="77777777" w:rsidR="00B73246" w:rsidRPr="003E5C70" w:rsidRDefault="00B73246" w:rsidP="00B73246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E3238B0" w14:textId="77777777" w:rsidR="00B73246" w:rsidRPr="003E5C70" w:rsidRDefault="00B73246" w:rsidP="00B732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B58498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AC67BA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614205D" w14:textId="77777777" w:rsidR="00B73246" w:rsidRPr="003E5C70" w:rsidRDefault="00B73246" w:rsidP="00B73246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73246" w:rsidRPr="00A52766" w14:paraId="4C88089F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2F035239" w14:textId="77777777" w:rsidR="00B73246" w:rsidRPr="00A52766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276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800" w:type="dxa"/>
            <w:vAlign w:val="bottom"/>
          </w:tcPr>
          <w:p w14:paraId="2D760EB4" w14:textId="539CD179" w:rsidR="00B73246" w:rsidRPr="00A52766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770,032</w:t>
            </w:r>
          </w:p>
        </w:tc>
        <w:tc>
          <w:tcPr>
            <w:tcW w:w="270" w:type="dxa"/>
          </w:tcPr>
          <w:p w14:paraId="018C5E2A" w14:textId="77777777" w:rsidR="00B73246" w:rsidRPr="00A52766" w:rsidRDefault="00B73246" w:rsidP="00B73246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05172D" w14:textId="34B087DF" w:rsidR="00B73246" w:rsidRPr="00A52766" w:rsidRDefault="00B73246" w:rsidP="00B73246">
            <w:pPr>
              <w:tabs>
                <w:tab w:val="clear" w:pos="907"/>
                <w:tab w:val="left" w:pos="59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770,032</w:t>
            </w:r>
          </w:p>
        </w:tc>
        <w:tc>
          <w:tcPr>
            <w:tcW w:w="270" w:type="dxa"/>
          </w:tcPr>
          <w:p w14:paraId="3B56C961" w14:textId="77777777" w:rsidR="00B73246" w:rsidRPr="00A52766" w:rsidRDefault="00B73246" w:rsidP="00B73246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785DC7" w14:textId="73595159" w:rsidR="00B73246" w:rsidRPr="00A52766" w:rsidRDefault="00B73246" w:rsidP="00B73246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B243C2" w14:textId="77777777" w:rsidR="00B73246" w:rsidRPr="00A52766" w:rsidRDefault="00B73246" w:rsidP="00B73246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DE2041" w14:textId="474D157A" w:rsidR="00B73246" w:rsidRPr="00A52766" w:rsidRDefault="00B73246" w:rsidP="00B73246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770,032</w:t>
            </w:r>
          </w:p>
        </w:tc>
      </w:tr>
      <w:tr w:rsidR="00B73246" w:rsidRPr="000F669C" w14:paraId="078B37F9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0556B308" w14:textId="26CF7C89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A1EF9BE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321FF8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015998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D6D04B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01B04D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D558C1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BADBB3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246" w:rsidRPr="000F669C" w14:paraId="40079AE7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5997D1CF" w14:textId="68F7BC43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B2E2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800" w:type="dxa"/>
            <w:vAlign w:val="bottom"/>
          </w:tcPr>
          <w:p w14:paraId="3058DD46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F166F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AC67BB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144EBF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1DB8C0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455C8A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FBFC37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246" w:rsidRPr="000F669C" w14:paraId="65290A82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0E29481F" w14:textId="2ECA6D4A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2E2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60C07319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96263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1056D8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E05F01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A98E98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D01FE7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64D416" w14:textId="77777777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246" w:rsidRPr="000F669C" w14:paraId="1000A67C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19345994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800" w:type="dxa"/>
            <w:vAlign w:val="bottom"/>
          </w:tcPr>
          <w:p w14:paraId="085D320D" w14:textId="3546FD80" w:rsidR="00B73246" w:rsidRPr="008B2E2D" w:rsidRDefault="00B73246" w:rsidP="00B73246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  <w:tc>
          <w:tcPr>
            <w:tcW w:w="270" w:type="dxa"/>
          </w:tcPr>
          <w:p w14:paraId="36C82F88" w14:textId="77777777" w:rsidR="00B73246" w:rsidRPr="008B2E2D" w:rsidRDefault="00B73246" w:rsidP="00B7324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D44C86" w14:textId="30EA5505" w:rsidR="00B73246" w:rsidRPr="008B2E2D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  <w:tc>
          <w:tcPr>
            <w:tcW w:w="270" w:type="dxa"/>
          </w:tcPr>
          <w:p w14:paraId="43887B88" w14:textId="77777777" w:rsidR="00B73246" w:rsidRPr="008B2E2D" w:rsidRDefault="00B73246" w:rsidP="00B7324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F7FBDA" w14:textId="69FBEFCA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B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85C62A" w14:textId="77777777" w:rsidR="00B73246" w:rsidRPr="008B2E2D" w:rsidRDefault="00B73246" w:rsidP="00B73246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02FA5" w14:textId="11EC1DA8" w:rsidR="00B73246" w:rsidRPr="008B2E2D" w:rsidRDefault="00B73246" w:rsidP="006117E4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487,551</w:t>
            </w:r>
          </w:p>
        </w:tc>
      </w:tr>
      <w:tr w:rsidR="00B73246" w:rsidRPr="00697627" w14:paraId="28D1F645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293F6C7A" w14:textId="2FCE2526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E2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01315B78" w14:textId="336D5694" w:rsidR="00B73246" w:rsidRPr="008B2E2D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  <w:tc>
          <w:tcPr>
            <w:tcW w:w="270" w:type="dxa"/>
          </w:tcPr>
          <w:p w14:paraId="33934993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7A5708" w14:textId="44FDCE0F" w:rsidR="00B73246" w:rsidRPr="008B2E2D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  <w:tc>
          <w:tcPr>
            <w:tcW w:w="270" w:type="dxa"/>
            <w:vAlign w:val="bottom"/>
          </w:tcPr>
          <w:p w14:paraId="5469A473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D6A1BF" w14:textId="6622A434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0811A7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99F17C" w14:textId="1CCC1EF6" w:rsidR="00B73246" w:rsidRPr="008B2E2D" w:rsidRDefault="00B73246" w:rsidP="006117E4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5,453</w:t>
            </w:r>
          </w:p>
        </w:tc>
      </w:tr>
      <w:tr w:rsidR="00B73246" w:rsidRPr="00697627" w14:paraId="59134FFE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39608A1B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79F0E77" w14:textId="77777777" w:rsidR="00B73246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34944B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829E5CD" w14:textId="77777777" w:rsidR="00B73246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A61BA2D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22FF583" w14:textId="77777777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EA8006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3E536E" w14:textId="77777777" w:rsidR="00B73246" w:rsidRDefault="00B73246" w:rsidP="00B732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  <w:tr w:rsidR="00B73246" w:rsidRPr="00697627" w14:paraId="03D8D3C1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64EA9C64" w14:textId="38859C4A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1241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8124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0" w:type="dxa"/>
            <w:vAlign w:val="bottom"/>
          </w:tcPr>
          <w:p w14:paraId="177E8E4F" w14:textId="77777777" w:rsidR="00B73246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131F5E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9A70A87" w14:textId="77777777" w:rsidR="00B73246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84BAB6B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FC018F" w14:textId="77777777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D4B50C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326EFE" w14:textId="77777777" w:rsidR="00B73246" w:rsidRDefault="00B73246" w:rsidP="00B732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  <w:tr w:rsidR="00B73246" w:rsidRPr="00697627" w14:paraId="55667545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2056ACEA" w14:textId="56ADCA8E" w:rsidR="00B73246" w:rsidRPr="00812411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12411">
              <w:rPr>
                <w:rFonts w:asciiTheme="majorBidi" w:hAnsiTheme="majorBidi" w:cs="Angsana New" w:hint="cs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</w:p>
        </w:tc>
        <w:tc>
          <w:tcPr>
            <w:tcW w:w="1800" w:type="dxa"/>
            <w:vAlign w:val="bottom"/>
          </w:tcPr>
          <w:p w14:paraId="38345730" w14:textId="1E42C790" w:rsidR="00B73246" w:rsidRDefault="00B73246" w:rsidP="00B73246">
            <w:pPr>
              <w:tabs>
                <w:tab w:val="clear" w:pos="5613"/>
                <w:tab w:val="left" w:pos="124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  <w:tc>
          <w:tcPr>
            <w:tcW w:w="270" w:type="dxa"/>
          </w:tcPr>
          <w:p w14:paraId="1F1A4B76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ECDC0BD" w14:textId="5DB53CA0" w:rsidR="00B73246" w:rsidRDefault="00B73246" w:rsidP="00B73246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  <w:tc>
          <w:tcPr>
            <w:tcW w:w="270" w:type="dxa"/>
            <w:vAlign w:val="bottom"/>
          </w:tcPr>
          <w:p w14:paraId="4667E874" w14:textId="77777777" w:rsidR="00B73246" w:rsidRPr="008B2E2D" w:rsidRDefault="00B73246" w:rsidP="00B7324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4D8328" w14:textId="3C6BAD81" w:rsidR="00B73246" w:rsidRPr="008B2E2D" w:rsidRDefault="00B73246" w:rsidP="00B73246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24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AD6748" w14:textId="77777777" w:rsidR="00B73246" w:rsidRPr="008B2E2D" w:rsidRDefault="00B73246" w:rsidP="00B7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5FEF27" w14:textId="5B104F94" w:rsidR="00B73246" w:rsidRDefault="00B73246" w:rsidP="006117E4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0948">
              <w:rPr>
                <w:rFonts w:asciiTheme="majorBidi" w:hAnsiTheme="majorBidi" w:cstheme="majorBidi"/>
                <w:sz w:val="26"/>
                <w:szCs w:val="26"/>
              </w:rPr>
              <w:t>3,302</w:t>
            </w:r>
          </w:p>
        </w:tc>
      </w:tr>
    </w:tbl>
    <w:p w14:paraId="5C52DF28" w14:textId="77777777" w:rsidR="006841D3" w:rsidRPr="006819DC" w:rsidRDefault="006841D3" w:rsidP="00830698">
      <w:pPr>
        <w:pStyle w:val="BodyText2"/>
        <w:tabs>
          <w:tab w:val="left" w:pos="540"/>
        </w:tabs>
        <w:spacing w:line="240" w:lineRule="exact"/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</w:p>
    <w:p w14:paraId="21BCED90" w14:textId="78FAE4FF" w:rsidR="00B255C1" w:rsidRDefault="00BA6AD7" w:rsidP="00BA6AD7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60" w:lineRule="atLeast"/>
        <w:ind w:left="540" w:hanging="9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pacing w:val="-2"/>
          <w:sz w:val="30"/>
          <w:szCs w:val="30"/>
          <w:cs/>
        </w:rPr>
        <w:t xml:space="preserve">  </w:t>
      </w:r>
      <w:r w:rsidR="00A53A28" w:rsidRPr="00A14D76">
        <w:rPr>
          <w:rFonts w:asciiTheme="majorBidi" w:hAnsiTheme="majorBidi" w:hint="cs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="00A53A28" w:rsidRPr="006D55BF">
        <w:rPr>
          <w:rFonts w:asciiTheme="majorBidi" w:hAnsiTheme="majorBidi" w:hint="cs"/>
          <w:sz w:val="30"/>
          <w:szCs w:val="30"/>
          <w:cs/>
        </w:rPr>
        <w:t>ฐานะการเงิน</w:t>
      </w:r>
    </w:p>
    <w:p w14:paraId="2FD936F5" w14:textId="77777777" w:rsidR="00B255C1" w:rsidRPr="00A53A28" w:rsidRDefault="00B255C1" w:rsidP="00830698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spacing w:line="240" w:lineRule="exact"/>
        <w:ind w:left="547" w:hanging="187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120"/>
      </w:tblGrid>
      <w:tr w:rsidR="00453AB5" w:rsidRPr="00C81CBE" w14:paraId="2C5D06D4" w14:textId="77777777" w:rsidTr="0030574F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27380D25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BA6AD7">
        <w:trPr>
          <w:trHeight w:val="1298"/>
        </w:trPr>
        <w:tc>
          <w:tcPr>
            <w:tcW w:w="2790" w:type="dxa"/>
            <w:hideMark/>
          </w:tcPr>
          <w:p w14:paraId="6C24CA3B" w14:textId="77777777" w:rsidR="005959AB" w:rsidRDefault="0051483C" w:rsidP="00D61109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5423184F" w14:textId="77777777" w:rsidR="00BA6AD7" w:rsidRDefault="005959AB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  <w:p w14:paraId="07DBCA50" w14:textId="12F51C4F" w:rsidR="00C87EDF" w:rsidRPr="00C81CBE" w:rsidRDefault="00C87EDF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ED03A1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11BB4193" w14:textId="77777777" w:rsidR="0051483C" w:rsidRDefault="0051483C" w:rsidP="00387B30">
            <w:pPr>
              <w:pStyle w:val="block"/>
              <w:tabs>
                <w:tab w:val="left" w:pos="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7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40B1038A" w14:textId="57CF5016" w:rsidR="0051483C" w:rsidRPr="00C81CBE" w:rsidRDefault="0051483C" w:rsidP="00BB41B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C87EDF" w:rsidRPr="00C81CBE" w14:paraId="5828BDB9" w14:textId="77777777" w:rsidTr="003052A3">
        <w:trPr>
          <w:trHeight w:val="1296"/>
        </w:trPr>
        <w:tc>
          <w:tcPr>
            <w:tcW w:w="2790" w:type="dxa"/>
          </w:tcPr>
          <w:p w14:paraId="3BD133E1" w14:textId="782EEC88" w:rsidR="00C87EDF" w:rsidRPr="00C81CBE" w:rsidRDefault="00C87EDF" w:rsidP="00B46D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lastRenderedPageBreak/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3C004F2" w14:textId="77777777" w:rsidR="00C87EDF" w:rsidRPr="00C81CBE" w:rsidRDefault="00C87EDF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588A9952" w14:textId="46FACA58" w:rsidR="00C87EDF" w:rsidRPr="00C81CBE" w:rsidRDefault="00C87EDF" w:rsidP="00BF34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558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ขายเงินตราต่างประเทศล่วงหน้า ณ วันที่รายงาน และมูลค่าปัจจุบันคำนวณ</w:t>
            </w:r>
            <w:r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</w:t>
            </w:r>
            <w:r w:rsidRPr="00C87ED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ในสกุลเงิน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3B83437A" w14:textId="77777777" w:rsidR="00360F90" w:rsidRDefault="00360F90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F0E536F" w14:textId="5D0C4A17" w:rsidR="00453AB5" w:rsidRPr="000D63E3" w:rsidRDefault="00453AB5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D63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รายการเคลื่อนไหวของหน่วยลงทุนในตราสารหนี้</w:t>
      </w:r>
      <w:r w:rsidR="00EE1067" w:rsidRPr="000D63E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2C65CE9" w14:textId="1C20943D" w:rsidR="00715056" w:rsidRPr="00F9195A" w:rsidRDefault="00715056" w:rsidP="009E3B8D">
      <w:pPr>
        <w:pStyle w:val="BodyText2"/>
        <w:ind w:firstLine="5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Style w:val="TableGrid"/>
        <w:tblW w:w="938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94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BF3413" w:rsidRPr="000D63E3" w14:paraId="529F432E" w14:textId="77777777" w:rsidTr="005548C5">
        <w:trPr>
          <w:tblHeader/>
        </w:trPr>
        <w:tc>
          <w:tcPr>
            <w:tcW w:w="2880" w:type="dxa"/>
            <w:vAlign w:val="bottom"/>
          </w:tcPr>
          <w:p w14:paraId="7E921C0E" w14:textId="77777777" w:rsidR="00BF3413" w:rsidRPr="000D63E3" w:rsidRDefault="00BF3413" w:rsidP="005548C5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  <w:vAlign w:val="bottom"/>
          </w:tcPr>
          <w:p w14:paraId="464B5240" w14:textId="77777777" w:rsidR="00BF3413" w:rsidRPr="000D63E3" w:rsidRDefault="00BF3413" w:rsidP="005548C5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0D63E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945D3" w:rsidRPr="000D63E3" w14:paraId="639312DD" w14:textId="77777777" w:rsidTr="005548C5">
        <w:trPr>
          <w:tblHeader/>
        </w:trPr>
        <w:tc>
          <w:tcPr>
            <w:tcW w:w="2880" w:type="dxa"/>
            <w:vAlign w:val="bottom"/>
          </w:tcPr>
          <w:p w14:paraId="42E1250F" w14:textId="77777777" w:rsidR="009945D3" w:rsidRPr="000D63E3" w:rsidRDefault="009945D3" w:rsidP="009945D3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63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40" w:type="dxa"/>
            <w:vAlign w:val="bottom"/>
          </w:tcPr>
          <w:p w14:paraId="52579920" w14:textId="77777777" w:rsidR="009945D3" w:rsidRPr="000D63E3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59A30F4" w14:textId="77777777" w:rsidR="009945D3" w:rsidRPr="000D63E3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754A955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F0C731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1168E2D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295912FD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93A480E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2BEB1A41" w14:textId="77777777" w:rsidR="009945D3" w:rsidRPr="000D63E3" w:rsidRDefault="009945D3" w:rsidP="009945D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E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755AE8EE" w14:textId="77777777" w:rsidR="009945D3" w:rsidRPr="000D63E3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6924DCB0" w14:textId="77777777" w:rsidR="009945D3" w:rsidRPr="0038275E" w:rsidRDefault="009945D3" w:rsidP="009945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E761868" w14:textId="599F41C3" w:rsidR="009945D3" w:rsidRPr="000D63E3" w:rsidRDefault="00092511" w:rsidP="009945D3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F3413" w:rsidRPr="000D63E3" w14:paraId="497B718A" w14:textId="77777777" w:rsidTr="005548C5">
        <w:tc>
          <w:tcPr>
            <w:tcW w:w="2880" w:type="dxa"/>
            <w:hideMark/>
          </w:tcPr>
          <w:p w14:paraId="1C479442" w14:textId="77777777" w:rsidR="00BF3413" w:rsidRPr="000D63E3" w:rsidRDefault="00BF3413" w:rsidP="005548C5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9" w:type="dxa"/>
            <w:gridSpan w:val="9"/>
          </w:tcPr>
          <w:p w14:paraId="010F7801" w14:textId="77777777" w:rsidR="00BF3413" w:rsidRPr="000D63E3" w:rsidRDefault="00BF3413" w:rsidP="005548C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D63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3413" w:rsidRPr="000D63E3" w14:paraId="5D0CBBE4" w14:textId="77777777" w:rsidTr="005548C5">
        <w:tc>
          <w:tcPr>
            <w:tcW w:w="2880" w:type="dxa"/>
          </w:tcPr>
          <w:p w14:paraId="1FBF974C" w14:textId="1CBD1748" w:rsidR="00BF3413" w:rsidRPr="000D63E3" w:rsidRDefault="00BF3413" w:rsidP="00455844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925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40" w:type="dxa"/>
          </w:tcPr>
          <w:p w14:paraId="141C0D9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1F834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BAC0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32072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7E08D1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C91260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176D0515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68B9FD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8B40410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214AE76B" w14:textId="77777777" w:rsidTr="005548C5">
        <w:tc>
          <w:tcPr>
            <w:tcW w:w="2880" w:type="dxa"/>
            <w:hideMark/>
          </w:tcPr>
          <w:p w14:paraId="4C91111D" w14:textId="0B23A112" w:rsidR="00BF3413" w:rsidRPr="000D63E3" w:rsidRDefault="00BF3413" w:rsidP="00455844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744A65F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6536AC2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B5C6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56A0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D42A87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14620DE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A67C89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7A1A0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0503D4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3413" w:rsidRPr="000D63E3" w14:paraId="0253A138" w14:textId="77777777" w:rsidTr="005548C5">
        <w:tc>
          <w:tcPr>
            <w:tcW w:w="2880" w:type="dxa"/>
            <w:shd w:val="clear" w:color="auto" w:fill="auto"/>
          </w:tcPr>
          <w:p w14:paraId="62D9B68F" w14:textId="77777777" w:rsidR="00BF3413" w:rsidRPr="000D63E3" w:rsidRDefault="00BF3413" w:rsidP="00BF3413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032E717D" w14:textId="5C128039" w:rsidR="00BF3413" w:rsidRPr="000D63E3" w:rsidRDefault="0075024F" w:rsidP="00BF341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F3413"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940" w:type="dxa"/>
            <w:shd w:val="clear" w:color="auto" w:fill="auto"/>
          </w:tcPr>
          <w:p w14:paraId="27C46E7A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5CEFC4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B175AD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C630A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77702D67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58AC028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56FA7C32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27B76CF" w14:textId="77777777" w:rsidR="00BF3413" w:rsidRPr="000D63E3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589CB93" w14:textId="77777777" w:rsidR="00BF3413" w:rsidRPr="000D63E3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63865F6E" w14:textId="77777777" w:rsidTr="005548C5">
        <w:tc>
          <w:tcPr>
            <w:tcW w:w="2880" w:type="dxa"/>
            <w:shd w:val="clear" w:color="auto" w:fill="auto"/>
            <w:hideMark/>
          </w:tcPr>
          <w:p w14:paraId="5D5C9A83" w14:textId="0B94A243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4A08422" w14:textId="5F80A656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sz w:val="30"/>
                <w:szCs w:val="30"/>
              </w:rPr>
              <w:t>487,551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9F673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07B68" w14:textId="599D8503" w:rsidR="00092511" w:rsidRPr="000D63E3" w:rsidRDefault="00D0718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3B38A0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4F7FEB5" w14:textId="6429B7B2" w:rsidR="00092511" w:rsidRPr="000D63E3" w:rsidRDefault="00D0718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(1,118,045)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F34285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74BADDA" w14:textId="11C06E05" w:rsidR="00092511" w:rsidRPr="000D63E3" w:rsidRDefault="00D0718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594D40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5F56DE8" w14:textId="22231055" w:rsidR="00092511" w:rsidRPr="000D63E3" w:rsidRDefault="00D07181" w:rsidP="00092511">
            <w:pPr>
              <w:tabs>
                <w:tab w:val="clear" w:pos="907"/>
                <w:tab w:val="left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770,032</w:t>
            </w:r>
          </w:p>
        </w:tc>
      </w:tr>
      <w:tr w:rsidR="00092511" w:rsidRPr="000D63E3" w14:paraId="72EAE586" w14:textId="77777777" w:rsidTr="005548C5">
        <w:tc>
          <w:tcPr>
            <w:tcW w:w="2880" w:type="dxa"/>
            <w:hideMark/>
          </w:tcPr>
          <w:p w14:paraId="3507EC6F" w14:textId="02D6A6F1" w:rsidR="00092511" w:rsidRPr="000D63E3" w:rsidRDefault="00092511" w:rsidP="0009251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62044" w14:textId="657A2814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4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487,551</w:t>
            </w:r>
          </w:p>
        </w:tc>
        <w:tc>
          <w:tcPr>
            <w:tcW w:w="236" w:type="dxa"/>
            <w:vAlign w:val="bottom"/>
          </w:tcPr>
          <w:p w14:paraId="62107E2F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5B4BB" w14:textId="0EC001F5" w:rsidR="00092511" w:rsidRPr="000D63E3" w:rsidRDefault="00D0718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1,400,000</w:t>
            </w:r>
          </w:p>
        </w:tc>
        <w:tc>
          <w:tcPr>
            <w:tcW w:w="236" w:type="dxa"/>
            <w:vAlign w:val="bottom"/>
          </w:tcPr>
          <w:p w14:paraId="14B333BE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4B047" w14:textId="54016F15" w:rsidR="00092511" w:rsidRPr="000D63E3" w:rsidRDefault="00D0718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(1,118,045)</w:t>
            </w:r>
          </w:p>
        </w:tc>
        <w:tc>
          <w:tcPr>
            <w:tcW w:w="231" w:type="dxa"/>
            <w:vAlign w:val="bottom"/>
          </w:tcPr>
          <w:p w14:paraId="2F7B6CBC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73314" w14:textId="67479C55" w:rsidR="00092511" w:rsidRPr="000D63E3" w:rsidRDefault="00D0718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31" w:type="dxa"/>
            <w:vAlign w:val="bottom"/>
          </w:tcPr>
          <w:p w14:paraId="083F4463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F2D54" w14:textId="097E651F" w:rsidR="00092511" w:rsidRPr="000D63E3" w:rsidRDefault="00D0718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770,032</w:t>
            </w:r>
          </w:p>
        </w:tc>
      </w:tr>
      <w:tr w:rsidR="00092511" w:rsidRPr="000D63E3" w14:paraId="6E038AC1" w14:textId="77777777" w:rsidTr="005548C5">
        <w:tc>
          <w:tcPr>
            <w:tcW w:w="2880" w:type="dxa"/>
          </w:tcPr>
          <w:p w14:paraId="3874492E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0" w:type="dxa"/>
          </w:tcPr>
          <w:p w14:paraId="60283B28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25862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B55BD3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09EA7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230D8F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1CC1D31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88860B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68B120A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03FE366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6FD3EDBA" w14:textId="77777777" w:rsidTr="005548C5">
        <w:tc>
          <w:tcPr>
            <w:tcW w:w="2880" w:type="dxa"/>
            <w:hideMark/>
          </w:tcPr>
          <w:p w14:paraId="18EF11FD" w14:textId="46148956" w:rsidR="00092511" w:rsidRPr="000D63E3" w:rsidRDefault="00092511" w:rsidP="0009251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40" w:type="dxa"/>
          </w:tcPr>
          <w:p w14:paraId="2691E4C3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1DC1D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6251E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ACEE8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8D08069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1DB05CC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2A7A5228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1AE835A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EF1DDBA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161D5199" w14:textId="77777777" w:rsidTr="005548C5">
        <w:tc>
          <w:tcPr>
            <w:tcW w:w="2880" w:type="dxa"/>
            <w:hideMark/>
          </w:tcPr>
          <w:p w14:paraId="3053EB83" w14:textId="4D5CCE35" w:rsidR="00092511" w:rsidRPr="000D63E3" w:rsidRDefault="00092511" w:rsidP="0009251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40" w:type="dxa"/>
          </w:tcPr>
          <w:p w14:paraId="1E7ECCA5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7D976F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7275C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DCA70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0EC2413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E30AA45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C00E9D7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A17AF9A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9B88042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0224C0D9" w14:textId="77777777" w:rsidTr="005548C5">
        <w:tc>
          <w:tcPr>
            <w:tcW w:w="2880" w:type="dxa"/>
          </w:tcPr>
          <w:p w14:paraId="7BD385F7" w14:textId="77777777" w:rsidR="00092511" w:rsidRPr="000D63E3" w:rsidRDefault="00092511" w:rsidP="00092511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0D63E3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35F9961C" w14:textId="6A8C8AE7" w:rsidR="00092511" w:rsidRPr="000D63E3" w:rsidRDefault="00092511" w:rsidP="00092511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940" w:type="dxa"/>
          </w:tcPr>
          <w:p w14:paraId="43006E4A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3D69E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D14AE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F5AA4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0B500B3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E89291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074B9FB8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B3B0904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D5E0FB" w14:textId="7777777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11" w:rsidRPr="000D63E3" w14:paraId="76A469C0" w14:textId="77777777" w:rsidTr="005548C5">
        <w:tc>
          <w:tcPr>
            <w:tcW w:w="2880" w:type="dxa"/>
            <w:hideMark/>
          </w:tcPr>
          <w:p w14:paraId="5706F922" w14:textId="11F5EAB4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D63E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940" w:type="dxa"/>
            <w:vAlign w:val="bottom"/>
          </w:tcPr>
          <w:p w14:paraId="41905EF3" w14:textId="009C0E72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sz w:val="30"/>
                <w:szCs w:val="30"/>
              </w:rPr>
              <w:t>364,770</w:t>
            </w:r>
          </w:p>
        </w:tc>
        <w:tc>
          <w:tcPr>
            <w:tcW w:w="236" w:type="dxa"/>
            <w:vAlign w:val="bottom"/>
          </w:tcPr>
          <w:p w14:paraId="5A9779B3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24B7AD" w14:textId="7DE2ECAC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sz w:val="30"/>
                <w:szCs w:val="30"/>
              </w:rPr>
              <w:t>1,950,000</w:t>
            </w:r>
          </w:p>
        </w:tc>
        <w:tc>
          <w:tcPr>
            <w:tcW w:w="236" w:type="dxa"/>
            <w:vAlign w:val="bottom"/>
          </w:tcPr>
          <w:p w14:paraId="1BA70DB0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2C4E85C" w14:textId="059E8AB6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sz w:val="30"/>
                <w:szCs w:val="30"/>
              </w:rPr>
              <w:t>(1,347,077)</w:t>
            </w:r>
          </w:p>
        </w:tc>
        <w:tc>
          <w:tcPr>
            <w:tcW w:w="231" w:type="dxa"/>
            <w:vAlign w:val="bottom"/>
          </w:tcPr>
          <w:p w14:paraId="07130E55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01197E91" w14:textId="2E3C0950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sz w:val="30"/>
                <w:szCs w:val="30"/>
              </w:rPr>
              <w:t>1,205</w:t>
            </w:r>
          </w:p>
        </w:tc>
        <w:tc>
          <w:tcPr>
            <w:tcW w:w="231" w:type="dxa"/>
            <w:vAlign w:val="bottom"/>
          </w:tcPr>
          <w:p w14:paraId="4A19302E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35A34B2" w14:textId="503E0772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sz w:val="30"/>
                <w:szCs w:val="30"/>
              </w:rPr>
              <w:t>968,898</w:t>
            </w:r>
          </w:p>
        </w:tc>
      </w:tr>
      <w:tr w:rsidR="00092511" w:rsidRPr="009E3BC3" w14:paraId="65880DD3" w14:textId="77777777" w:rsidTr="005548C5">
        <w:tc>
          <w:tcPr>
            <w:tcW w:w="2880" w:type="dxa"/>
            <w:hideMark/>
          </w:tcPr>
          <w:p w14:paraId="1C79E9D5" w14:textId="72E889E1" w:rsidR="00092511" w:rsidRPr="00455844" w:rsidRDefault="00092511" w:rsidP="00092511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8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C4641" w14:textId="76B081E5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364,770</w:t>
            </w:r>
          </w:p>
        </w:tc>
        <w:tc>
          <w:tcPr>
            <w:tcW w:w="236" w:type="dxa"/>
            <w:vAlign w:val="bottom"/>
          </w:tcPr>
          <w:p w14:paraId="4DEFF617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0BF54" w14:textId="6C741417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1,950,000</w:t>
            </w:r>
          </w:p>
        </w:tc>
        <w:tc>
          <w:tcPr>
            <w:tcW w:w="236" w:type="dxa"/>
            <w:vAlign w:val="bottom"/>
          </w:tcPr>
          <w:p w14:paraId="4278AD5E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FBD4D" w14:textId="3C33B7C2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347,077)</w:t>
            </w:r>
          </w:p>
        </w:tc>
        <w:tc>
          <w:tcPr>
            <w:tcW w:w="231" w:type="dxa"/>
            <w:vAlign w:val="bottom"/>
          </w:tcPr>
          <w:p w14:paraId="4D2DF7C2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69D92" w14:textId="271D5BA1" w:rsidR="00092511" w:rsidRPr="000D63E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1,205</w:t>
            </w:r>
          </w:p>
        </w:tc>
        <w:tc>
          <w:tcPr>
            <w:tcW w:w="231" w:type="dxa"/>
            <w:vAlign w:val="bottom"/>
          </w:tcPr>
          <w:p w14:paraId="0257F0EA" w14:textId="77777777" w:rsidR="00092511" w:rsidRPr="000D63E3" w:rsidRDefault="00092511" w:rsidP="0009251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1F2B0" w14:textId="2C50F446" w:rsidR="00092511" w:rsidRPr="009E3BC3" w:rsidRDefault="00092511" w:rsidP="000925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968,898</w:t>
            </w:r>
          </w:p>
        </w:tc>
      </w:tr>
    </w:tbl>
    <w:p w14:paraId="601E1ED8" w14:textId="77777777" w:rsidR="00BF3413" w:rsidRDefault="00BF3413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lang w:val="en-US"/>
        </w:rPr>
      </w:pPr>
    </w:p>
    <w:p w14:paraId="305A3515" w14:textId="77777777" w:rsidR="00360F90" w:rsidRDefault="00360F90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lang w:val="en-US"/>
        </w:rPr>
      </w:pPr>
    </w:p>
    <w:p w14:paraId="67B21050" w14:textId="77777777" w:rsidR="00360F90" w:rsidRDefault="00360F90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lang w:val="en-US"/>
        </w:rPr>
      </w:pPr>
    </w:p>
    <w:p w14:paraId="742A56FE" w14:textId="77777777" w:rsidR="00360F90" w:rsidRDefault="00360F90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lang w:val="en-US"/>
        </w:rPr>
      </w:pPr>
    </w:p>
    <w:p w14:paraId="0914551D" w14:textId="77777777" w:rsidR="00972EA6" w:rsidRDefault="00972EA6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lang w:val="en-US"/>
        </w:rPr>
      </w:pPr>
    </w:p>
    <w:p w14:paraId="0895C88E" w14:textId="77777777" w:rsidR="00972EA6" w:rsidRDefault="00972EA6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lang w:val="en-US"/>
        </w:rPr>
      </w:pPr>
    </w:p>
    <w:p w14:paraId="0E1355A8" w14:textId="77777777" w:rsidR="00972EA6" w:rsidRDefault="00972EA6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lang w:val="en-US"/>
        </w:rPr>
      </w:pPr>
    </w:p>
    <w:p w14:paraId="572DD196" w14:textId="77777777" w:rsidR="00972EA6" w:rsidRDefault="00972EA6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lang w:val="en-US"/>
        </w:rPr>
      </w:pPr>
    </w:p>
    <w:p w14:paraId="2EF5F074" w14:textId="77777777" w:rsidR="00360F90" w:rsidRDefault="00360F90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lang w:val="en-US"/>
        </w:rPr>
      </w:pPr>
    </w:p>
    <w:p w14:paraId="72F17116" w14:textId="77777777" w:rsidR="00360F90" w:rsidRPr="00F9195A" w:rsidRDefault="00360F90" w:rsidP="00BF3413">
      <w:pPr>
        <w:pStyle w:val="BodyText2"/>
        <w:ind w:left="0" w:firstLine="0"/>
        <w:jc w:val="thaiDistribute"/>
        <w:rPr>
          <w:rFonts w:asciiTheme="majorBidi" w:hAnsiTheme="majorBidi" w:cstheme="majorBidi"/>
          <w:lang w:val="en-US"/>
        </w:rPr>
      </w:pPr>
    </w:p>
    <w:p w14:paraId="71184D2E" w14:textId="00A76C40" w:rsidR="00273916" w:rsidRDefault="00A22316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5166EF6" w14:textId="7929E993" w:rsidR="008B107C" w:rsidRPr="00F9195A" w:rsidRDefault="008B107C" w:rsidP="00E86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9945D3" w:rsidRPr="009736FB" w14:paraId="13307FC7" w14:textId="77777777" w:rsidTr="0054195A">
        <w:trPr>
          <w:trHeight w:val="465"/>
        </w:trPr>
        <w:tc>
          <w:tcPr>
            <w:tcW w:w="7020" w:type="dxa"/>
          </w:tcPr>
          <w:p w14:paraId="4416979A" w14:textId="77777777" w:rsidR="009945D3" w:rsidRPr="009736FB" w:rsidRDefault="009945D3" w:rsidP="0099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5E1ABBB8" w14:textId="4E83BBCF" w:rsidR="009945D3" w:rsidRPr="009736FB" w:rsidRDefault="009945D3" w:rsidP="0099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925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925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0925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42A05949" w14:textId="77777777" w:rsidR="009945D3" w:rsidRPr="009736FB" w:rsidRDefault="009945D3" w:rsidP="0099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1C8E1E63" w14:textId="77777777" w:rsidR="009945D3" w:rsidRPr="009736FB" w:rsidRDefault="009945D3" w:rsidP="0099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535" w:rsidRPr="00F905DB" w14:paraId="024EFD04" w14:textId="77777777" w:rsidTr="0054195A">
        <w:trPr>
          <w:trHeight w:val="409"/>
        </w:trPr>
        <w:tc>
          <w:tcPr>
            <w:tcW w:w="7020" w:type="dxa"/>
          </w:tcPr>
          <w:p w14:paraId="46A2B788" w14:textId="77777777" w:rsidR="00E86535" w:rsidRPr="00C85299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6B67A5C2" w14:textId="77777777" w:rsidR="00E86535" w:rsidRPr="009736FB" w:rsidRDefault="00E86535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57E72" w:rsidRPr="00A971A5" w14:paraId="7979846D" w14:textId="77777777" w:rsidTr="00957E72">
        <w:trPr>
          <w:trHeight w:val="409"/>
        </w:trPr>
        <w:tc>
          <w:tcPr>
            <w:tcW w:w="7020" w:type="dxa"/>
          </w:tcPr>
          <w:p w14:paraId="7BFFDCE8" w14:textId="6069573D" w:rsidR="00957E72" w:rsidRPr="00A971A5" w:rsidRDefault="00957E72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971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60" w:type="dxa"/>
          </w:tcPr>
          <w:p w14:paraId="21CABB20" w14:textId="77777777" w:rsidR="00957E72" w:rsidRPr="00A971A5" w:rsidRDefault="00957E72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957E72" w:rsidRPr="00A971A5" w14:paraId="3D42EB39" w14:textId="77777777" w:rsidTr="00957E72">
        <w:trPr>
          <w:trHeight w:val="409"/>
        </w:trPr>
        <w:tc>
          <w:tcPr>
            <w:tcW w:w="7020" w:type="dxa"/>
          </w:tcPr>
          <w:p w14:paraId="0A04401E" w14:textId="2087CDE7" w:rsidR="00957E72" w:rsidRPr="00A971A5" w:rsidRDefault="00957E72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601C6B08" w14:textId="31AFE5C0" w:rsidR="00957E72" w:rsidRPr="00A971A5" w:rsidRDefault="00022F1D" w:rsidP="0095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41,659</w:t>
            </w:r>
          </w:p>
        </w:tc>
      </w:tr>
      <w:tr w:rsidR="00E86535" w:rsidRPr="00A971A5" w14:paraId="040746BE" w14:textId="77777777" w:rsidTr="0054195A">
        <w:trPr>
          <w:trHeight w:val="409"/>
        </w:trPr>
        <w:tc>
          <w:tcPr>
            <w:tcW w:w="7020" w:type="dxa"/>
          </w:tcPr>
          <w:p w14:paraId="2B4D278B" w14:textId="665DA3F1" w:rsidR="00E86535" w:rsidRPr="00A971A5" w:rsidRDefault="00E86535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9F2D5F7" w14:textId="77777777" w:rsidR="00E86535" w:rsidRPr="00A971A5" w:rsidRDefault="00E86535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957" w:rsidRPr="00A971A5" w14:paraId="68B655AE" w14:textId="77777777" w:rsidTr="0054195A">
        <w:trPr>
          <w:trHeight w:val="409"/>
        </w:trPr>
        <w:tc>
          <w:tcPr>
            <w:tcW w:w="7020" w:type="dxa"/>
          </w:tcPr>
          <w:p w14:paraId="6E24529F" w14:textId="0344181C" w:rsidR="00883957" w:rsidRPr="00A971A5" w:rsidRDefault="00883957" w:rsidP="0054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0" w:type="dxa"/>
          </w:tcPr>
          <w:p w14:paraId="0282A310" w14:textId="77777777" w:rsidR="00883957" w:rsidRPr="00A971A5" w:rsidRDefault="00883957" w:rsidP="005419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F1D" w:rsidRPr="00A971A5" w14:paraId="54F2444A" w14:textId="77777777" w:rsidTr="0054195A">
        <w:trPr>
          <w:trHeight w:val="409"/>
        </w:trPr>
        <w:tc>
          <w:tcPr>
            <w:tcW w:w="7020" w:type="dxa"/>
          </w:tcPr>
          <w:p w14:paraId="45814516" w14:textId="0983FEEC" w:rsidR="00022F1D" w:rsidRPr="00A971A5" w:rsidRDefault="00022F1D" w:rsidP="00022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160" w:type="dxa"/>
          </w:tcPr>
          <w:p w14:paraId="0B444406" w14:textId="2C0B14DD" w:rsidR="00022F1D" w:rsidRPr="00A971A5" w:rsidRDefault="00022F1D" w:rsidP="00022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89,304</w:t>
            </w:r>
          </w:p>
        </w:tc>
      </w:tr>
      <w:tr w:rsidR="00022F1D" w:rsidRPr="00A971A5" w14:paraId="350E956A" w14:textId="77777777" w:rsidTr="0054195A">
        <w:trPr>
          <w:trHeight w:val="371"/>
        </w:trPr>
        <w:tc>
          <w:tcPr>
            <w:tcW w:w="7020" w:type="dxa"/>
          </w:tcPr>
          <w:p w14:paraId="7226D51C" w14:textId="77777777" w:rsidR="00022F1D" w:rsidRPr="00A971A5" w:rsidRDefault="00022F1D" w:rsidP="00022F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56CA96F8" w14:textId="04A14A37" w:rsidR="00022F1D" w:rsidRPr="00A971A5" w:rsidRDefault="00022F1D" w:rsidP="00022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61,240</w:t>
            </w:r>
          </w:p>
        </w:tc>
      </w:tr>
      <w:tr w:rsidR="00022F1D" w:rsidRPr="00A971A5" w14:paraId="5A76F1FC" w14:textId="77777777" w:rsidTr="0054195A">
        <w:trPr>
          <w:trHeight w:val="371"/>
        </w:trPr>
        <w:tc>
          <w:tcPr>
            <w:tcW w:w="7020" w:type="dxa"/>
          </w:tcPr>
          <w:p w14:paraId="0B86DDE0" w14:textId="77777777" w:rsidR="00022F1D" w:rsidRPr="00A971A5" w:rsidRDefault="00022F1D" w:rsidP="00022F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</w:tcPr>
          <w:p w14:paraId="4FFA9019" w14:textId="5250ED82" w:rsidR="00022F1D" w:rsidRPr="00A971A5" w:rsidRDefault="00022F1D" w:rsidP="00022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022F1D" w:rsidRPr="009736FB" w14:paraId="5E1A59FB" w14:textId="77777777" w:rsidTr="0054195A">
        <w:trPr>
          <w:trHeight w:val="208"/>
        </w:trPr>
        <w:tc>
          <w:tcPr>
            <w:tcW w:w="7020" w:type="dxa"/>
          </w:tcPr>
          <w:p w14:paraId="28A53705" w14:textId="77777777" w:rsidR="00022F1D" w:rsidRPr="009736FB" w:rsidRDefault="00022F1D" w:rsidP="00022F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53C872B" w14:textId="32520313" w:rsidR="00022F1D" w:rsidRPr="009736FB" w:rsidRDefault="00022F1D" w:rsidP="00022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163,994</w:t>
            </w:r>
          </w:p>
        </w:tc>
      </w:tr>
    </w:tbl>
    <w:p w14:paraId="6B9B2B8A" w14:textId="7CD03DDD" w:rsidR="008B107C" w:rsidRDefault="008B107C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564036E7" w14:textId="77777777" w:rsidR="001B7F03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0602055D" w14:textId="0031ED21" w:rsidR="001B7F03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28669A6F" w14:textId="77777777" w:rsidR="00360F90" w:rsidRPr="00360F90" w:rsidRDefault="00360F90" w:rsidP="0036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6F64F6F1" w14:textId="77777777" w:rsidR="00BE7FAB" w:rsidRDefault="00F61A7F" w:rsidP="00BE7FA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0F90">
        <w:rPr>
          <w:rFonts w:asciiTheme="majorBidi" w:hAnsiTheme="majorBidi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C21DBAD" w14:textId="77777777" w:rsidR="00BE7FAB" w:rsidRDefault="00BE7FAB" w:rsidP="00B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A2D0AA2" w14:textId="64386EDB" w:rsidR="00F9195A" w:rsidRPr="00BE7FAB" w:rsidRDefault="00F9195A" w:rsidP="00BE7FAB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E7FAB">
        <w:rPr>
          <w:rFonts w:ascii="Angsana New" w:hAnsi="Angsana New" w:hint="cs"/>
          <w:spacing w:val="-2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BE7FAB">
        <w:rPr>
          <w:rFonts w:ascii="Angsana New" w:hAnsi="Angsana New"/>
          <w:spacing w:val="-2"/>
          <w:sz w:val="30"/>
          <w:szCs w:val="30"/>
        </w:rPr>
        <w:t xml:space="preserve">22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 xml:space="preserve">เมษายน </w:t>
      </w:r>
      <w:r w:rsidRPr="00BE7FAB">
        <w:rPr>
          <w:rFonts w:ascii="Angsana New" w:hAnsi="Angsana New"/>
          <w:spacing w:val="-2"/>
          <w:sz w:val="30"/>
          <w:szCs w:val="30"/>
        </w:rPr>
        <w:t xml:space="preserve">2568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ที่ประชุมได้มีมติอนุมัติการจัดสรรกำไรเป็นเงินปันผลประจำปี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/>
          <w:spacing w:val="-2"/>
          <w:sz w:val="30"/>
          <w:szCs w:val="30"/>
        </w:rPr>
        <w:t xml:space="preserve">2567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สำหรับงวดวันที่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/>
          <w:spacing w:val="-2"/>
          <w:sz w:val="30"/>
          <w:szCs w:val="30"/>
        </w:rPr>
        <w:t>1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ตุลาคม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/>
          <w:spacing w:val="-2"/>
          <w:sz w:val="30"/>
          <w:szCs w:val="30"/>
        </w:rPr>
        <w:t>31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/>
          <w:spacing w:val="-2"/>
          <w:sz w:val="30"/>
          <w:szCs w:val="30"/>
        </w:rPr>
        <w:t>2567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ในอัตราหุ้นละ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/>
          <w:spacing w:val="-2"/>
          <w:sz w:val="30"/>
          <w:szCs w:val="30"/>
        </w:rPr>
        <w:t>0.50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เป็นจำนวนเงินทั้งสิ้น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/>
          <w:spacing w:val="-2"/>
          <w:sz w:val="30"/>
          <w:szCs w:val="30"/>
        </w:rPr>
        <w:t>650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มีกำหนดจ่ายในวันที่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/>
          <w:spacing w:val="-2"/>
          <w:sz w:val="30"/>
          <w:szCs w:val="30"/>
        </w:rPr>
        <w:t>21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BE7F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7FAB">
        <w:rPr>
          <w:rFonts w:ascii="Angsana New" w:hAnsi="Angsana New"/>
          <w:spacing w:val="-2"/>
          <w:sz w:val="30"/>
          <w:szCs w:val="30"/>
        </w:rPr>
        <w:t>2568</w:t>
      </w:r>
    </w:p>
    <w:p w14:paraId="7BC734EA" w14:textId="77777777" w:rsidR="00BE7FAB" w:rsidRPr="00BE7FAB" w:rsidRDefault="00BE7FAB" w:rsidP="00BE7F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166109" w14:textId="2B8F448C" w:rsidR="00BE7FAB" w:rsidRPr="00BE7FAB" w:rsidRDefault="00BE7FAB" w:rsidP="00BE7FAB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E7FA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BE7FAB">
        <w:rPr>
          <w:rFonts w:asciiTheme="majorBidi" w:hAnsiTheme="majorBidi"/>
          <w:sz w:val="30"/>
          <w:szCs w:val="30"/>
          <w:cs/>
        </w:rPr>
        <w:t xml:space="preserve"> </w:t>
      </w:r>
      <w:r w:rsidRPr="00BE7FAB">
        <w:rPr>
          <w:rFonts w:asciiTheme="majorBidi" w:hAnsiTheme="majorBidi" w:cstheme="majorBidi"/>
          <w:sz w:val="30"/>
          <w:szCs w:val="30"/>
        </w:rPr>
        <w:t xml:space="preserve">28 </w:t>
      </w:r>
      <w:r w:rsidRPr="00BE7FAB">
        <w:rPr>
          <w:rFonts w:asciiTheme="majorBidi" w:hAnsiTheme="majorBidi" w:hint="cs"/>
          <w:sz w:val="30"/>
          <w:szCs w:val="30"/>
          <w:cs/>
        </w:rPr>
        <w:t>เมษายน</w:t>
      </w:r>
      <w:r w:rsidRPr="00BE7FAB">
        <w:rPr>
          <w:rFonts w:asciiTheme="majorBidi" w:hAnsiTheme="majorBidi"/>
          <w:sz w:val="30"/>
          <w:szCs w:val="30"/>
          <w:cs/>
        </w:rPr>
        <w:t xml:space="preserve"> </w:t>
      </w:r>
      <w:r w:rsidRPr="00BE7FAB">
        <w:rPr>
          <w:rFonts w:asciiTheme="majorBidi" w:hAnsiTheme="majorBidi" w:cstheme="majorBidi"/>
          <w:sz w:val="30"/>
          <w:szCs w:val="30"/>
        </w:rPr>
        <w:t xml:space="preserve">2568 </w:t>
      </w:r>
      <w:r w:rsidRPr="00BE7FAB">
        <w:rPr>
          <w:rFonts w:asciiTheme="majorBidi" w:hAnsiTheme="majorBidi" w:hint="cs"/>
          <w:sz w:val="30"/>
          <w:szCs w:val="30"/>
          <w:cs/>
        </w:rPr>
        <w:t>บริษัทได้รับชำระเงินจากการขายที่ดินเนื้อที่</w:t>
      </w:r>
      <w:r w:rsidRPr="00BE7FAB">
        <w:rPr>
          <w:rFonts w:asciiTheme="majorBidi" w:hAnsiTheme="majorBidi"/>
          <w:sz w:val="30"/>
          <w:szCs w:val="30"/>
          <w:cs/>
        </w:rPr>
        <w:t xml:space="preserve"> </w:t>
      </w:r>
      <w:r w:rsidRPr="00BE7FAB">
        <w:rPr>
          <w:rFonts w:asciiTheme="majorBidi" w:hAnsiTheme="majorBidi" w:cstheme="majorBidi"/>
          <w:sz w:val="30"/>
          <w:szCs w:val="30"/>
        </w:rPr>
        <w:t xml:space="preserve">72 </w:t>
      </w:r>
      <w:r w:rsidRPr="00BE7FAB">
        <w:rPr>
          <w:rFonts w:asciiTheme="majorBidi" w:hAnsiTheme="majorBidi" w:hint="cs"/>
          <w:sz w:val="30"/>
          <w:szCs w:val="30"/>
          <w:cs/>
        </w:rPr>
        <w:t>ไร่</w:t>
      </w:r>
      <w:r w:rsidRPr="00BE7FAB">
        <w:rPr>
          <w:rFonts w:asciiTheme="majorBidi" w:hAnsiTheme="majorBidi"/>
          <w:sz w:val="30"/>
          <w:szCs w:val="30"/>
          <w:cs/>
        </w:rPr>
        <w:t xml:space="preserve"> </w:t>
      </w:r>
      <w:r w:rsidRPr="00BE7FAB">
        <w:rPr>
          <w:rFonts w:asciiTheme="majorBidi" w:hAnsiTheme="majorBidi" w:cstheme="majorBidi"/>
          <w:sz w:val="30"/>
          <w:szCs w:val="30"/>
        </w:rPr>
        <w:t xml:space="preserve">14 </w:t>
      </w:r>
      <w:r w:rsidRPr="00BE7FAB">
        <w:rPr>
          <w:rFonts w:asciiTheme="majorBidi" w:hAnsiTheme="majorBidi" w:hint="cs"/>
          <w:sz w:val="30"/>
          <w:szCs w:val="30"/>
          <w:cs/>
        </w:rPr>
        <w:t>ตารางวา</w:t>
      </w:r>
      <w:r w:rsidRPr="00BE7FAB">
        <w:rPr>
          <w:rFonts w:asciiTheme="majorBidi" w:hAnsiTheme="majorBidi"/>
          <w:sz w:val="30"/>
          <w:szCs w:val="30"/>
          <w:cs/>
        </w:rPr>
        <w:t xml:space="preserve"> (</w:t>
      </w:r>
      <w:r w:rsidRPr="00BE7FAB">
        <w:rPr>
          <w:rFonts w:asciiTheme="majorBidi" w:hAnsiTheme="majorBidi" w:cstheme="majorBidi"/>
          <w:sz w:val="30"/>
          <w:szCs w:val="30"/>
        </w:rPr>
        <w:t xml:space="preserve">28,814 </w:t>
      </w:r>
      <w:r w:rsidRPr="00BE7FAB">
        <w:rPr>
          <w:rFonts w:asciiTheme="majorBidi" w:hAnsiTheme="majorBidi" w:hint="cs"/>
          <w:sz w:val="30"/>
          <w:szCs w:val="30"/>
          <w:cs/>
        </w:rPr>
        <w:t>ตารางวา</w:t>
      </w:r>
      <w:r w:rsidRPr="00BE7FAB">
        <w:rPr>
          <w:rFonts w:asciiTheme="majorBidi" w:hAnsiTheme="majorBidi"/>
          <w:sz w:val="30"/>
          <w:szCs w:val="30"/>
          <w:cs/>
        </w:rPr>
        <w:t xml:space="preserve">) </w:t>
      </w:r>
      <w:r>
        <w:rPr>
          <w:rFonts w:asciiTheme="majorBidi" w:hAnsiTheme="majorBidi"/>
          <w:sz w:val="30"/>
          <w:szCs w:val="30"/>
        </w:rPr>
        <w:t xml:space="preserve">  </w:t>
      </w:r>
      <w:r w:rsidRPr="00BE7FAB">
        <w:rPr>
          <w:rFonts w:asciiTheme="majorBidi" w:hAnsiTheme="majorBidi" w:hint="cs"/>
          <w:sz w:val="30"/>
          <w:szCs w:val="30"/>
          <w:cs/>
        </w:rPr>
        <w:t>ที่นิคมอุตสาหกรรมโรจนะ</w:t>
      </w:r>
      <w:r w:rsidRPr="00BE7FAB">
        <w:rPr>
          <w:rFonts w:asciiTheme="majorBidi" w:hAnsiTheme="majorBidi"/>
          <w:sz w:val="30"/>
          <w:szCs w:val="30"/>
          <w:cs/>
        </w:rPr>
        <w:t xml:space="preserve"> </w:t>
      </w:r>
      <w:r w:rsidRPr="00BE7FAB">
        <w:rPr>
          <w:rFonts w:asciiTheme="majorBidi" w:hAnsiTheme="majorBidi" w:hint="cs"/>
          <w:sz w:val="30"/>
          <w:szCs w:val="30"/>
          <w:cs/>
        </w:rPr>
        <w:t>จังหวัดพระนครศรีอยุธยา</w:t>
      </w:r>
      <w:r w:rsidRPr="00BE7FAB">
        <w:rPr>
          <w:rFonts w:asciiTheme="majorBidi" w:hAnsiTheme="majorBidi"/>
          <w:sz w:val="30"/>
          <w:szCs w:val="30"/>
          <w:cs/>
        </w:rPr>
        <w:t xml:space="preserve"> </w:t>
      </w:r>
      <w:r w:rsidRPr="00BE7FAB">
        <w:rPr>
          <w:rFonts w:asciiTheme="majorBidi" w:hAnsiTheme="majorBidi" w:hint="cs"/>
          <w:sz w:val="30"/>
          <w:szCs w:val="30"/>
          <w:cs/>
        </w:rPr>
        <w:t>จากบริษัทแห่งหนึ่งตามเงื่อนไขที่กำหนดไว้ในสัญญา</w:t>
      </w:r>
      <w:r w:rsidRPr="00BE7FAB">
        <w:rPr>
          <w:rFonts w:asciiTheme="majorBidi" w:hAnsiTheme="majorBidi"/>
          <w:sz w:val="30"/>
          <w:szCs w:val="30"/>
          <w:cs/>
        </w:rPr>
        <w:t xml:space="preserve"> </w:t>
      </w:r>
      <w:r w:rsidRPr="00BE7FAB">
        <w:rPr>
          <w:rFonts w:asciiTheme="majorBidi" w:hAnsiTheme="majorBidi" w:hint="cs"/>
          <w:sz w:val="30"/>
          <w:szCs w:val="30"/>
          <w:cs/>
        </w:rPr>
        <w:t>และได้ดำเนินการจดทะเบียนโอนที่ดินแล้วเสร็จในวันที่</w:t>
      </w:r>
      <w:r w:rsidRPr="00BE7FAB">
        <w:rPr>
          <w:rFonts w:asciiTheme="majorBidi" w:hAnsiTheme="majorBidi"/>
          <w:sz w:val="30"/>
          <w:szCs w:val="30"/>
          <w:cs/>
        </w:rPr>
        <w:t xml:space="preserve"> </w:t>
      </w:r>
      <w:r w:rsidRPr="00BE7FAB">
        <w:rPr>
          <w:rFonts w:asciiTheme="majorBidi" w:hAnsiTheme="majorBidi" w:cstheme="majorBidi"/>
          <w:sz w:val="30"/>
          <w:szCs w:val="30"/>
        </w:rPr>
        <w:t xml:space="preserve">29 </w:t>
      </w:r>
      <w:r w:rsidRPr="00BE7FAB">
        <w:rPr>
          <w:rFonts w:asciiTheme="majorBidi" w:hAnsiTheme="majorBidi" w:hint="cs"/>
          <w:sz w:val="30"/>
          <w:szCs w:val="30"/>
          <w:cs/>
        </w:rPr>
        <w:t>เมษายน</w:t>
      </w:r>
      <w:r w:rsidRPr="00BE7FAB">
        <w:rPr>
          <w:rFonts w:asciiTheme="majorBidi" w:hAnsiTheme="majorBidi"/>
          <w:sz w:val="30"/>
          <w:szCs w:val="30"/>
          <w:cs/>
        </w:rPr>
        <w:t xml:space="preserve"> </w:t>
      </w:r>
      <w:r w:rsidRPr="00BE7FAB">
        <w:rPr>
          <w:rFonts w:asciiTheme="majorBidi" w:hAnsiTheme="majorBidi" w:cstheme="majorBidi"/>
          <w:sz w:val="30"/>
          <w:szCs w:val="30"/>
        </w:rPr>
        <w:t>2568</w:t>
      </w:r>
    </w:p>
    <w:p w14:paraId="405BA79F" w14:textId="77777777" w:rsidR="001476BC" w:rsidRPr="00FB698E" w:rsidRDefault="001476BC" w:rsidP="00592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F09E708" w14:textId="77777777" w:rsidR="006E2E44" w:rsidRPr="006E2E44" w:rsidRDefault="006E2E44" w:rsidP="006E2E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B5D2B" w14:textId="77777777" w:rsidR="001B7F03" w:rsidRPr="002F2911" w:rsidRDefault="001B7F03" w:rsidP="008B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sectPr w:rsidR="001B7F03" w:rsidRPr="002F2911" w:rsidSect="00FB55E2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2AA5B" w14:textId="77777777" w:rsidR="007C2E18" w:rsidRDefault="007C2E18" w:rsidP="004956B4">
      <w:r>
        <w:separator/>
      </w:r>
    </w:p>
  </w:endnote>
  <w:endnote w:type="continuationSeparator" w:id="0">
    <w:p w14:paraId="70D4F17B" w14:textId="77777777" w:rsidR="007C2E18" w:rsidRDefault="007C2E1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8584281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9121E52" w14:textId="77777777" w:rsidR="004C200E" w:rsidRPr="00570C48" w:rsidRDefault="004C200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9E378" w14:textId="77777777" w:rsidR="007C2E18" w:rsidRDefault="007C2E18" w:rsidP="004956B4">
      <w:r>
        <w:separator/>
      </w:r>
    </w:p>
  </w:footnote>
  <w:footnote w:type="continuationSeparator" w:id="0">
    <w:p w14:paraId="3D9F11F4" w14:textId="77777777" w:rsidR="007C2E18" w:rsidRDefault="007C2E1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09F7" w14:textId="77777777" w:rsidR="004C200E" w:rsidRDefault="004C200E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03B159B" w14:textId="77777777" w:rsidR="004C200E" w:rsidRDefault="004C200E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B2A42B0" w14:textId="2AE4A8F1" w:rsidR="006D05D5" w:rsidRPr="00B755EC" w:rsidRDefault="006D05D5" w:rsidP="0068037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FB790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FB790F" w:rsidRPr="00302C38">
      <w:rPr>
        <w:rFonts w:ascii="Angsana New" w:hAnsi="Angsana New" w:cs="Angsana New"/>
        <w:b/>
        <w:bCs/>
        <w:sz w:val="32"/>
        <w:szCs w:val="32"/>
      </w:rPr>
      <w:t>3</w:t>
    </w:r>
    <w:r w:rsidR="00FB790F">
      <w:rPr>
        <w:rFonts w:ascii="Angsana New" w:hAnsi="Angsana New" w:cs="Angsana New"/>
        <w:b/>
        <w:bCs/>
        <w:sz w:val="32"/>
        <w:szCs w:val="32"/>
      </w:rPr>
      <w:t xml:space="preserve">1 </w:t>
    </w:r>
    <w:r w:rsidR="00FB790F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FB790F">
      <w:rPr>
        <w:rFonts w:ascii="Angsana New" w:hAnsi="Angsana New" w:cs="Angsana New"/>
        <w:b/>
        <w:bCs/>
        <w:sz w:val="32"/>
        <w:szCs w:val="32"/>
      </w:rPr>
      <w:t>2</w:t>
    </w:r>
    <w:r w:rsidR="00FB790F" w:rsidRPr="00332885">
      <w:rPr>
        <w:rFonts w:ascii="Angsana New" w:hAnsi="Angsana New" w:cs="Angsana New"/>
        <w:b/>
        <w:bCs/>
        <w:sz w:val="32"/>
        <w:szCs w:val="32"/>
      </w:rPr>
      <w:t>56</w:t>
    </w:r>
    <w:r w:rsidR="00FB790F">
      <w:rPr>
        <w:rFonts w:ascii="Angsana New" w:hAnsi="Angsana New" w:cs="Angsana New"/>
        <w:b/>
        <w:bCs/>
        <w:sz w:val="32"/>
        <w:szCs w:val="32"/>
      </w:rPr>
      <w:t xml:space="preserve">8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C20EC6D" w14:textId="77777777" w:rsidR="004C200E" w:rsidRPr="00A65EF6" w:rsidRDefault="004C200E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270AD" w14:textId="77777777" w:rsidR="00EB7527" w:rsidRDefault="00EB7527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6598380" w14:textId="77777777" w:rsidR="00EB7527" w:rsidRDefault="00EB7527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DE2822E" w14:textId="12036056" w:rsidR="00E578A7" w:rsidRPr="00B755EC" w:rsidRDefault="00E578A7" w:rsidP="0068037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FB790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FB790F" w:rsidRPr="00302C38">
      <w:rPr>
        <w:rFonts w:ascii="Angsana New" w:hAnsi="Angsana New" w:cs="Angsana New"/>
        <w:b/>
        <w:bCs/>
        <w:sz w:val="32"/>
        <w:szCs w:val="32"/>
      </w:rPr>
      <w:t>3</w:t>
    </w:r>
    <w:r w:rsidR="00FB790F">
      <w:rPr>
        <w:rFonts w:ascii="Angsana New" w:hAnsi="Angsana New" w:cs="Angsana New"/>
        <w:b/>
        <w:bCs/>
        <w:sz w:val="32"/>
        <w:szCs w:val="32"/>
      </w:rPr>
      <w:t xml:space="preserve">1 </w:t>
    </w:r>
    <w:r w:rsidR="00FB790F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FB790F">
      <w:rPr>
        <w:rFonts w:ascii="Angsana New" w:hAnsi="Angsana New" w:cs="Angsana New"/>
        <w:b/>
        <w:bCs/>
        <w:sz w:val="32"/>
        <w:szCs w:val="32"/>
      </w:rPr>
      <w:t>2</w:t>
    </w:r>
    <w:r w:rsidR="00FB790F" w:rsidRPr="00332885">
      <w:rPr>
        <w:rFonts w:ascii="Angsana New" w:hAnsi="Angsana New" w:cs="Angsana New"/>
        <w:b/>
        <w:bCs/>
        <w:sz w:val="32"/>
        <w:szCs w:val="32"/>
      </w:rPr>
      <w:t>56</w:t>
    </w:r>
    <w:r w:rsidR="00FB790F">
      <w:rPr>
        <w:rFonts w:ascii="Angsana New" w:hAnsi="Angsana New" w:cs="Angsana New"/>
        <w:b/>
        <w:bCs/>
        <w:sz w:val="32"/>
        <w:szCs w:val="32"/>
      </w:rPr>
      <w:t xml:space="preserve">8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3AC5AF4" w14:textId="77777777" w:rsidR="00F34536" w:rsidRPr="00A65EF6" w:rsidRDefault="00F34536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39DBA" w14:textId="77777777" w:rsidR="00EB7527" w:rsidRDefault="00EB7527" w:rsidP="006803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286A065" w14:textId="77777777" w:rsidR="00EB7527" w:rsidRDefault="00EB7527" w:rsidP="0068037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BEA48D9" w14:textId="03FEAE58" w:rsidR="00E578A7" w:rsidRPr="00B755EC" w:rsidRDefault="00E578A7" w:rsidP="0068037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FB790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FB790F" w:rsidRPr="00302C38">
      <w:rPr>
        <w:rFonts w:ascii="Angsana New" w:hAnsi="Angsana New" w:cs="Angsana New"/>
        <w:b/>
        <w:bCs/>
        <w:sz w:val="32"/>
        <w:szCs w:val="32"/>
      </w:rPr>
      <w:t>3</w:t>
    </w:r>
    <w:r w:rsidR="00FB790F">
      <w:rPr>
        <w:rFonts w:ascii="Angsana New" w:hAnsi="Angsana New" w:cs="Angsana New"/>
        <w:b/>
        <w:bCs/>
        <w:sz w:val="32"/>
        <w:szCs w:val="32"/>
      </w:rPr>
      <w:t xml:space="preserve">1 </w:t>
    </w:r>
    <w:r w:rsidR="00FB790F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FB790F">
      <w:rPr>
        <w:rFonts w:ascii="Angsana New" w:hAnsi="Angsana New" w:cs="Angsana New"/>
        <w:b/>
        <w:bCs/>
        <w:sz w:val="32"/>
        <w:szCs w:val="32"/>
      </w:rPr>
      <w:t>2</w:t>
    </w:r>
    <w:r w:rsidR="00FB790F" w:rsidRPr="00332885">
      <w:rPr>
        <w:rFonts w:ascii="Angsana New" w:hAnsi="Angsana New" w:cs="Angsana New"/>
        <w:b/>
        <w:bCs/>
        <w:sz w:val="32"/>
        <w:szCs w:val="32"/>
      </w:rPr>
      <w:t>56</w:t>
    </w:r>
    <w:r w:rsidR="00FB790F">
      <w:rPr>
        <w:rFonts w:ascii="Angsana New" w:hAnsi="Angsana New" w:cs="Angsana New"/>
        <w:b/>
        <w:bCs/>
        <w:sz w:val="32"/>
        <w:szCs w:val="32"/>
      </w:rPr>
      <w:t xml:space="preserve">8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45F26C9" w14:textId="77777777" w:rsidR="00715056" w:rsidRPr="00A65EF6" w:rsidRDefault="00715056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E22E06"/>
    <w:multiLevelType w:val="multilevel"/>
    <w:tmpl w:val="0576CEF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13"/>
  </w:num>
  <w:num w:numId="12" w16cid:durableId="736395051">
    <w:abstractNumId w:val="11"/>
  </w:num>
  <w:num w:numId="13" w16cid:durableId="29189926">
    <w:abstractNumId w:val="16"/>
  </w:num>
  <w:num w:numId="14" w16cid:durableId="260529232">
    <w:abstractNumId w:val="12"/>
  </w:num>
  <w:num w:numId="15" w16cid:durableId="529610153">
    <w:abstractNumId w:val="14"/>
  </w:num>
  <w:num w:numId="16" w16cid:durableId="392234781">
    <w:abstractNumId w:val="18"/>
  </w:num>
  <w:num w:numId="17" w16cid:durableId="924654048">
    <w:abstractNumId w:val="19"/>
  </w:num>
  <w:num w:numId="18" w16cid:durableId="298658120">
    <w:abstractNumId w:val="15"/>
  </w:num>
  <w:num w:numId="19" w16cid:durableId="814033687">
    <w:abstractNumId w:val="17"/>
  </w:num>
  <w:num w:numId="20" w16cid:durableId="613564597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9BD"/>
    <w:rsid w:val="00010EA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2F1D"/>
    <w:rsid w:val="0002317C"/>
    <w:rsid w:val="00023951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BD8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5EB8"/>
    <w:rsid w:val="0005634A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511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3E3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3EF3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6BC"/>
    <w:rsid w:val="001478A7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225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625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477E"/>
    <w:rsid w:val="002C5664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DA4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978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752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2F93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603F0"/>
    <w:rsid w:val="00360A7E"/>
    <w:rsid w:val="00360EF8"/>
    <w:rsid w:val="00360F90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6986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106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0FFD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C7986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D33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0E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812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4D8F"/>
    <w:rsid w:val="004F514A"/>
    <w:rsid w:val="004F5C51"/>
    <w:rsid w:val="004F63D5"/>
    <w:rsid w:val="004F705E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613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034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29F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53"/>
    <w:rsid w:val="00581F7E"/>
    <w:rsid w:val="00582551"/>
    <w:rsid w:val="00582580"/>
    <w:rsid w:val="005826F3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779"/>
    <w:rsid w:val="00592BAC"/>
    <w:rsid w:val="00592D54"/>
    <w:rsid w:val="00593059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3F2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0AFC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17E4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7C5"/>
    <w:rsid w:val="00684C56"/>
    <w:rsid w:val="00684CB1"/>
    <w:rsid w:val="00684D93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93D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24F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27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5DE2"/>
    <w:rsid w:val="007B6258"/>
    <w:rsid w:val="007B62E1"/>
    <w:rsid w:val="007B63E5"/>
    <w:rsid w:val="007B6496"/>
    <w:rsid w:val="007B7308"/>
    <w:rsid w:val="007B760A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2E1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3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0716"/>
    <w:rsid w:val="008813C4"/>
    <w:rsid w:val="00881450"/>
    <w:rsid w:val="00881FC4"/>
    <w:rsid w:val="0088278E"/>
    <w:rsid w:val="00882A72"/>
    <w:rsid w:val="00882F73"/>
    <w:rsid w:val="00883312"/>
    <w:rsid w:val="00883957"/>
    <w:rsid w:val="008839C8"/>
    <w:rsid w:val="00883E5C"/>
    <w:rsid w:val="0088409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07C"/>
    <w:rsid w:val="008B1684"/>
    <w:rsid w:val="008B168F"/>
    <w:rsid w:val="008B1AE7"/>
    <w:rsid w:val="008B1C36"/>
    <w:rsid w:val="008B1F97"/>
    <w:rsid w:val="008B218A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CA6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A1F"/>
    <w:rsid w:val="008E3B2A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48E0"/>
    <w:rsid w:val="008F515B"/>
    <w:rsid w:val="008F53BE"/>
    <w:rsid w:val="008F56FE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07BA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77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4D56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AF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3FA8"/>
    <w:rsid w:val="009341F5"/>
    <w:rsid w:val="00934484"/>
    <w:rsid w:val="0093491F"/>
    <w:rsid w:val="00934E7C"/>
    <w:rsid w:val="0093519D"/>
    <w:rsid w:val="009354B6"/>
    <w:rsid w:val="009355A4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656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A6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5B0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844"/>
    <w:rsid w:val="00A27881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1A0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5C1"/>
    <w:rsid w:val="00B25661"/>
    <w:rsid w:val="00B261C2"/>
    <w:rsid w:val="00B267C3"/>
    <w:rsid w:val="00B267EE"/>
    <w:rsid w:val="00B26835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6D60"/>
    <w:rsid w:val="00B47249"/>
    <w:rsid w:val="00B47546"/>
    <w:rsid w:val="00B475BF"/>
    <w:rsid w:val="00B47906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401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246"/>
    <w:rsid w:val="00B737B2"/>
    <w:rsid w:val="00B7390E"/>
    <w:rsid w:val="00B7402B"/>
    <w:rsid w:val="00B74903"/>
    <w:rsid w:val="00B7499C"/>
    <w:rsid w:val="00B74B57"/>
    <w:rsid w:val="00B7539F"/>
    <w:rsid w:val="00B753F8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26C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73D"/>
    <w:rsid w:val="00BA1A55"/>
    <w:rsid w:val="00BA1D70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33B"/>
    <w:rsid w:val="00BD0538"/>
    <w:rsid w:val="00BD075C"/>
    <w:rsid w:val="00BD0819"/>
    <w:rsid w:val="00BD0D0F"/>
    <w:rsid w:val="00BD15AC"/>
    <w:rsid w:val="00BD15E1"/>
    <w:rsid w:val="00BD1999"/>
    <w:rsid w:val="00BD1C11"/>
    <w:rsid w:val="00BD2216"/>
    <w:rsid w:val="00BD23A4"/>
    <w:rsid w:val="00BD2A90"/>
    <w:rsid w:val="00BD2B6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E7FAB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2A13"/>
    <w:rsid w:val="00C0305B"/>
    <w:rsid w:val="00C03215"/>
    <w:rsid w:val="00C03347"/>
    <w:rsid w:val="00C03384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2D9E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55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C20"/>
    <w:rsid w:val="00C45C85"/>
    <w:rsid w:val="00C460D1"/>
    <w:rsid w:val="00C46B25"/>
    <w:rsid w:val="00C46E60"/>
    <w:rsid w:val="00C46ECB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9FD"/>
    <w:rsid w:val="00C61B84"/>
    <w:rsid w:val="00C61C39"/>
    <w:rsid w:val="00C61F81"/>
    <w:rsid w:val="00C622E9"/>
    <w:rsid w:val="00C6295B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D9B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09EE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C0E"/>
    <w:rsid w:val="00D04EB2"/>
    <w:rsid w:val="00D055AB"/>
    <w:rsid w:val="00D05F4A"/>
    <w:rsid w:val="00D069BE"/>
    <w:rsid w:val="00D06A54"/>
    <w:rsid w:val="00D06BE4"/>
    <w:rsid w:val="00D07010"/>
    <w:rsid w:val="00D07181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70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D78"/>
    <w:rsid w:val="00DD113D"/>
    <w:rsid w:val="00DD115A"/>
    <w:rsid w:val="00DD1251"/>
    <w:rsid w:val="00DD16ED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5D71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8CC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2EDA"/>
    <w:rsid w:val="00EB3480"/>
    <w:rsid w:val="00EB36F1"/>
    <w:rsid w:val="00EB3A49"/>
    <w:rsid w:val="00EB3F02"/>
    <w:rsid w:val="00EB458A"/>
    <w:rsid w:val="00EB479D"/>
    <w:rsid w:val="00EB5197"/>
    <w:rsid w:val="00EB53DB"/>
    <w:rsid w:val="00EB5DBD"/>
    <w:rsid w:val="00EB5DC5"/>
    <w:rsid w:val="00EB5FCE"/>
    <w:rsid w:val="00EB6401"/>
    <w:rsid w:val="00EB6591"/>
    <w:rsid w:val="00EB6C05"/>
    <w:rsid w:val="00EB7277"/>
    <w:rsid w:val="00EB74E9"/>
    <w:rsid w:val="00EB7527"/>
    <w:rsid w:val="00EB7C96"/>
    <w:rsid w:val="00EC00CC"/>
    <w:rsid w:val="00EC066B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95A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698E"/>
    <w:rsid w:val="00FB729D"/>
    <w:rsid w:val="00FB737D"/>
    <w:rsid w:val="00FB75EB"/>
    <w:rsid w:val="00FB764C"/>
    <w:rsid w:val="00FB78A7"/>
    <w:rsid w:val="00FB790F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CF3CB2-61F0-4E60-80DE-CD0492D55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59B858-E5E1-429B-ADBF-F3777109AAC7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4243d5be-521d-4052-81ca-f0f31ea6f2da"/>
    <ds:schemaRef ds:uri="http://schemas.openxmlformats.org/package/2006/metadata/core-properties"/>
    <ds:schemaRef ds:uri="http://schemas.microsoft.com/sharepoint/v3"/>
    <ds:schemaRef ds:uri="f6ba49b0-bcda-4796-8236-5b5cc1493ace"/>
    <ds:schemaRef ds:uri="http://schemas.microsoft.com/office/infopath/2007/PartnerControls"/>
    <ds:schemaRef ds:uri="05716746-add9-412a-97a9-1b5167d151a3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10</Pages>
  <Words>1692</Words>
  <Characters>7568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tadsong_h22</dc:creator>
  <cp:keywords/>
  <dc:description/>
  <cp:lastModifiedBy>Somjai, Nigonyanont</cp:lastModifiedBy>
  <cp:revision>3</cp:revision>
  <cp:lastPrinted>2025-04-30T12:02:00Z</cp:lastPrinted>
  <dcterms:created xsi:type="dcterms:W3CDTF">2025-05-09T10:22:00Z</dcterms:created>
  <dcterms:modified xsi:type="dcterms:W3CDTF">2025-05-09T10:27:00Z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