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270"/>
        <w:gridCol w:w="7920"/>
      </w:tblGrid>
      <w:tr w:rsidR="00F16933" w:rsidRPr="00C075DE" w14:paraId="1C84BD4D" w14:textId="77777777" w:rsidTr="004A0852">
        <w:trPr>
          <w:trHeight w:hRule="exact" w:val="389"/>
          <w:tblHeader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4D1199" w14:textId="404E11CA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8F76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7289FB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235F0" w:rsidRPr="00C075DE" w14:paraId="3C44AD1F" w14:textId="77777777" w:rsidTr="004A0852">
        <w:trPr>
          <w:trHeight w:hRule="exact" w:val="389"/>
          <w:tblHeader/>
        </w:trPr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5EE9D2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CF5A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A8014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62320" w:rsidRPr="00C075DE" w14:paraId="7287D1D7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2B46A577" w14:textId="77777777" w:rsidR="00362320" w:rsidRPr="00C075DE" w:rsidRDefault="00362320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6948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BCF821" w14:textId="344593E2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62320" w:rsidRPr="00C075DE" w14:paraId="054B7722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5F8A2CB9" w14:textId="77777777" w:rsidR="00362320" w:rsidRPr="00C075DE" w:rsidRDefault="00362320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2ACB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328600" w14:textId="7B4205D9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3758A" w:rsidRPr="00C075DE" w14:paraId="161852EA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3B26119E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EB211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A1AF1" w14:textId="08303C59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C3758A" w:rsidRPr="00C075DE" w14:paraId="3D3D19D5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725EDB69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143338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FDD0B8" w14:textId="221915BB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3758A" w:rsidRPr="00C075DE" w14:paraId="08B7F454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4E4490F0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923CD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5F366E" w14:textId="7D2DD62C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C3758A" w:rsidRPr="00C075DE" w14:paraId="081FB7A6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1424F03E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13710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4A5806" w14:textId="2047E905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0D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C3758A" w:rsidRPr="00C075DE" w14:paraId="5CBA6DA2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126E7F6D" w14:textId="77777777" w:rsidR="00C3758A" w:rsidRPr="00DC0DF6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B2A20" w14:textId="77777777" w:rsidR="00C3758A" w:rsidRPr="00DC0DF6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2BE9F1" w14:textId="360055FA" w:rsidR="00C3758A" w:rsidRPr="00DC0DF6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C3758A" w:rsidRPr="00C075DE" w14:paraId="0B89396B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773F28FA" w14:textId="77777777" w:rsidR="00C3758A" w:rsidRPr="00DC0DF6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3EF4A" w14:textId="77777777" w:rsidR="00C3758A" w:rsidRPr="00DC0DF6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CFB617" w14:textId="03D56EA2" w:rsidR="00C3758A" w:rsidRPr="00DC0DF6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3599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  <w:r w:rsidRPr="0063599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C3758A" w:rsidRPr="00C075DE" w14:paraId="4C79F3F4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508D089C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30BF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AAF4B1" w14:textId="1D8FBF9E" w:rsidR="00C3758A" w:rsidRPr="00635998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C3758A" w:rsidRPr="00C075DE" w14:paraId="1FADB0B5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54A8751C" w14:textId="77777777" w:rsidR="00C3758A" w:rsidRPr="00C075DE" w:rsidRDefault="00C3758A" w:rsidP="004A0852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338" w:right="-16" w:hanging="33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A19C72" w14:textId="77777777" w:rsidR="00C3758A" w:rsidRPr="00C075DE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FBA320" w14:textId="37D813C4" w:rsidR="00C3758A" w:rsidRPr="00C3758A" w:rsidRDefault="00C3758A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3758A">
              <w:rPr>
                <w:rFonts w:asciiTheme="majorBidi" w:hAnsi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35998" w:rsidRPr="00C075DE" w14:paraId="06695443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7D90C6AE" w14:textId="77777777" w:rsidR="00635998" w:rsidRPr="00C075DE" w:rsidRDefault="00635998" w:rsidP="00C375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308C2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13C494" w14:textId="777B2762" w:rsidR="00635998" w:rsidRPr="00C075DE" w:rsidRDefault="00635998" w:rsidP="0063599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35998" w:rsidRPr="00C075DE" w14:paraId="00CE1DA5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11D2306F" w14:textId="77777777" w:rsidR="00635998" w:rsidRPr="00C075DE" w:rsidRDefault="00635998" w:rsidP="003C588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8DE9A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09056" w14:textId="12CB6EC8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35998" w:rsidRPr="00C075DE" w14:paraId="01A13EDC" w14:textId="77777777" w:rsidTr="004A08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990" w:type="dxa"/>
          </w:tcPr>
          <w:p w14:paraId="7DA5D2E0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7CA6B" w14:textId="77777777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3D4C34" w14:textId="249CCF4D" w:rsidR="00635998" w:rsidRPr="00C075DE" w:rsidRDefault="00635998" w:rsidP="006359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6B23E6C3" w14:textId="77777777" w:rsidR="00F16933" w:rsidRPr="00C075DE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br w:type="page"/>
      </w:r>
      <w:r w:rsidRPr="00C075D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6DBC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B58B150" w14:textId="77777777" w:rsidR="00F16933" w:rsidRPr="00C075DE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FDF16" w14:textId="7F1D5840" w:rsidR="006D186F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168C6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</w:t>
      </w:r>
      <w:r w:rsidR="005367D0" w:rsidRPr="00C075DE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1514D9" w:rsidRPr="00C075DE">
        <w:rPr>
          <w:rFonts w:asciiTheme="majorBidi" w:hAnsiTheme="majorBidi" w:cstheme="majorBidi"/>
          <w:sz w:val="30"/>
          <w:szCs w:val="30"/>
          <w:cs/>
        </w:rPr>
        <w:t>่</w:t>
      </w:r>
      <w:r w:rsidR="00346A09">
        <w:rPr>
          <w:rFonts w:asciiTheme="majorBidi" w:hAnsiTheme="majorBidi" w:cstheme="majorBidi"/>
          <w:sz w:val="30"/>
          <w:szCs w:val="30"/>
        </w:rPr>
        <w:t xml:space="preserve"> </w:t>
      </w:r>
      <w:r w:rsidR="00EE3F51">
        <w:rPr>
          <w:rFonts w:asciiTheme="majorBidi" w:hAnsiTheme="majorBidi" w:cstheme="majorBidi"/>
          <w:sz w:val="30"/>
          <w:szCs w:val="30"/>
        </w:rPr>
        <w:t>13</w:t>
      </w:r>
      <w:r w:rsidR="00697C38">
        <w:rPr>
          <w:rFonts w:asciiTheme="majorBidi" w:hAnsiTheme="majorBidi" w:cstheme="majorBidi"/>
          <w:sz w:val="30"/>
          <w:szCs w:val="30"/>
        </w:rPr>
        <w:t xml:space="preserve"> </w:t>
      </w:r>
      <w:r w:rsidR="009B565E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="00A4728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47281" w:rsidRPr="00FB1C5B">
        <w:rPr>
          <w:rFonts w:asciiTheme="majorBidi" w:hAnsiTheme="majorBidi" w:cstheme="majorBidi"/>
          <w:sz w:val="30"/>
          <w:szCs w:val="30"/>
        </w:rPr>
        <w:t>256</w:t>
      </w:r>
      <w:r w:rsidR="009B565E">
        <w:rPr>
          <w:rFonts w:asciiTheme="majorBidi" w:hAnsiTheme="majorBidi" w:cstheme="majorBidi"/>
          <w:sz w:val="30"/>
          <w:szCs w:val="30"/>
        </w:rPr>
        <w:t>8</w:t>
      </w:r>
    </w:p>
    <w:p w14:paraId="22740F28" w14:textId="77777777" w:rsidR="00724D74" w:rsidRPr="00C075DE" w:rsidRDefault="00724D74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925CA" w14:textId="77777777" w:rsidR="00F16933" w:rsidRPr="00C075DE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="00F426CF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ระหว่างกาล</w:t>
      </w:r>
    </w:p>
    <w:p w14:paraId="7F2C0D48" w14:textId="77777777" w:rsidR="00FD2436" w:rsidRPr="00C075DE" w:rsidRDefault="00FD243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F7414A" w14:textId="6E6DB137" w:rsidR="00E57920" w:rsidRPr="00C075DE" w:rsidRDefault="00E57920" w:rsidP="00D34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</w:t>
      </w:r>
      <w:r w:rsidRPr="00C075DE">
        <w:rPr>
          <w:rFonts w:asciiTheme="majorBidi" w:hAnsiTheme="majorBidi" w:cstheme="majorBidi"/>
          <w:sz w:val="30"/>
          <w:szCs w:val="30"/>
        </w:rPr>
        <w:t>“</w:t>
      </w: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>”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) ตามมาตรฐานการบัญชี ฉบับที่ </w:t>
      </w:r>
      <w:r w:rsidR="00270230" w:rsidRPr="00270230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D72423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</w:t>
      </w:r>
      <w:r w:rsidR="00D72423">
        <w:rPr>
          <w:rFonts w:asciiTheme="majorBidi" w:hAnsiTheme="majorBidi" w:cstheme="majorBidi"/>
          <w:sz w:val="30"/>
          <w:szCs w:val="30"/>
        </w:rPr>
        <w:br/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270230" w:rsidRPr="00270230">
        <w:rPr>
          <w:rFonts w:asciiTheme="majorBidi" w:hAnsiTheme="majorBidi" w:cstheme="majorBidi"/>
          <w:sz w:val="30"/>
          <w:szCs w:val="30"/>
        </w:rPr>
        <w:t>31</w:t>
      </w:r>
      <w:r w:rsidR="00DA323D"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70230" w:rsidRPr="00270230">
        <w:rPr>
          <w:rFonts w:asciiTheme="majorBidi" w:hAnsiTheme="majorBidi" w:cstheme="majorBidi"/>
          <w:sz w:val="30"/>
          <w:szCs w:val="30"/>
        </w:rPr>
        <w:t>256</w:t>
      </w:r>
      <w:r w:rsidR="009B565E">
        <w:rPr>
          <w:rFonts w:asciiTheme="majorBidi" w:hAnsiTheme="majorBidi" w:cstheme="majorBidi"/>
          <w:sz w:val="30"/>
          <w:szCs w:val="30"/>
        </w:rPr>
        <w:t>7</w:t>
      </w:r>
    </w:p>
    <w:p w14:paraId="526AAE1F" w14:textId="77777777" w:rsidR="00F45B8D" w:rsidRPr="00C075DE" w:rsidRDefault="00F45B8D" w:rsidP="00D773ED">
      <w:pPr>
        <w:rPr>
          <w:rFonts w:asciiTheme="majorBidi" w:hAnsiTheme="majorBidi" w:cstheme="majorBidi"/>
          <w:sz w:val="30"/>
          <w:szCs w:val="30"/>
        </w:rPr>
      </w:pPr>
    </w:p>
    <w:p w14:paraId="5A1DD8F1" w14:textId="5622EEF6" w:rsidR="00E57920" w:rsidRPr="00C075DE" w:rsidRDefault="00E57920" w:rsidP="00E579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3F63C8" w:rsidRPr="00C075DE">
        <w:rPr>
          <w:rFonts w:asciiTheme="majorBidi" w:hAnsiTheme="majorBidi" w:cstheme="majorBidi"/>
          <w:sz w:val="30"/>
          <w:szCs w:val="30"/>
          <w:cs/>
        </w:rPr>
        <w:t>ที่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270230" w:rsidRPr="00270230">
        <w:rPr>
          <w:rFonts w:asciiTheme="majorBidi" w:hAnsiTheme="majorBidi" w:cstheme="majorBidi"/>
          <w:sz w:val="30"/>
          <w:szCs w:val="30"/>
        </w:rPr>
        <w:t>31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70230" w:rsidRPr="00270230">
        <w:rPr>
          <w:rFonts w:asciiTheme="majorBidi" w:hAnsiTheme="majorBidi" w:cstheme="majorBidi"/>
          <w:sz w:val="30"/>
          <w:szCs w:val="30"/>
        </w:rPr>
        <w:t>256</w:t>
      </w:r>
      <w:r w:rsidR="009B565E">
        <w:rPr>
          <w:rFonts w:asciiTheme="majorBidi" w:hAnsiTheme="majorBidi" w:cstheme="majorBidi"/>
          <w:sz w:val="30"/>
          <w:szCs w:val="30"/>
        </w:rPr>
        <w:t>7</w:t>
      </w:r>
    </w:p>
    <w:p w14:paraId="336651FD" w14:textId="20C45FFD" w:rsidR="009C2C92" w:rsidRDefault="009C2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28A339B7" w14:textId="744378F8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B84C25F" w14:textId="0F218F28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57DA070" w14:textId="0F80B74A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8045A1D" w14:textId="3A01E845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63881D2" w14:textId="70D93E90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941FC18" w14:textId="53710035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121C2C7" w14:textId="778C5E13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F01F404" w14:textId="4DBE3244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49B373E" w14:textId="21A30584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6175114" w14:textId="53072CB3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54AB29B" w14:textId="6236920F" w:rsidR="007602EF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28E2D2D" w14:textId="77777777" w:rsidR="007602EF" w:rsidRPr="00C075DE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C1247C8" w14:textId="4326E1E1" w:rsidR="00F16933" w:rsidRPr="00C075DE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1458BDA4" w14:textId="77777777" w:rsidR="001D78A3" w:rsidRPr="00C075DE" w:rsidRDefault="001D78A3" w:rsidP="0025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5C2DD" w14:textId="2245704A" w:rsidR="009B565E" w:rsidRPr="00F57B94" w:rsidRDefault="009B565E" w:rsidP="009B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ที่มีสาระสำคัญสำหรับความสัมพันธ์กับบุคคลหรือกิจการที่เกี่ยวข้องกันและนโยบาย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การกำหนดราคาในระหว่างงวดสามเดือนสิ้นสุดวันที่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 xml:space="preserve">2568 </w:t>
      </w:r>
    </w:p>
    <w:p w14:paraId="7836DD7C" w14:textId="76146A85" w:rsidR="00FF7CE0" w:rsidRPr="002360DC" w:rsidRDefault="00FF7CE0" w:rsidP="00236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1"/>
        <w:gridCol w:w="1176"/>
        <w:gridCol w:w="308"/>
        <w:gridCol w:w="1180"/>
        <w:gridCol w:w="274"/>
        <w:gridCol w:w="7"/>
        <w:gridCol w:w="1181"/>
        <w:gridCol w:w="270"/>
        <w:gridCol w:w="1185"/>
      </w:tblGrid>
      <w:tr w:rsidR="00613194" w:rsidRPr="00C075DE" w14:paraId="2943E48E" w14:textId="77777777" w:rsidTr="002E6FC8">
        <w:trPr>
          <w:tblHeader/>
        </w:trPr>
        <w:tc>
          <w:tcPr>
            <w:tcW w:w="3681" w:type="dxa"/>
          </w:tcPr>
          <w:p w14:paraId="4F94D727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2664" w:type="dxa"/>
            <w:gridSpan w:val="3"/>
          </w:tcPr>
          <w:p w14:paraId="1C0ECC43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EBED8B0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7A8BDA89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9" w:type="dxa"/>
            <w:gridSpan w:val="4"/>
          </w:tcPr>
          <w:p w14:paraId="624BAAAF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DFF197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FC8" w:rsidRPr="00C075DE" w14:paraId="50A1DA5C" w14:textId="77777777" w:rsidTr="002E6FC8">
        <w:trPr>
          <w:tblHeader/>
        </w:trPr>
        <w:tc>
          <w:tcPr>
            <w:tcW w:w="3681" w:type="dxa"/>
          </w:tcPr>
          <w:p w14:paraId="2CA3E5FE" w14:textId="28DF1457" w:rsidR="00613194" w:rsidRPr="00C075DE" w:rsidRDefault="009B56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6" w:type="dxa"/>
          </w:tcPr>
          <w:p w14:paraId="26BB02EA" w14:textId="6FD3790A" w:rsidR="00613194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565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08" w:type="dxa"/>
          </w:tcPr>
          <w:p w14:paraId="6F6B82FA" w14:textId="30D0C229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A8CA4F6" w14:textId="483763AF" w:rsidR="00613194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565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50A139D2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14:paraId="54341FEE" w14:textId="3755D178" w:rsidR="00613194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565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EB9C3DA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79B6C97" w14:textId="43A024E3" w:rsidR="00613194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565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13194" w:rsidRPr="00C075DE" w14:paraId="4EABFDAB" w14:textId="77777777" w:rsidTr="002E6FC8">
        <w:trPr>
          <w:tblHeader/>
        </w:trPr>
        <w:tc>
          <w:tcPr>
            <w:tcW w:w="3681" w:type="dxa"/>
          </w:tcPr>
          <w:p w14:paraId="6C42DEC6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77" w:type="dxa"/>
            <w:gridSpan w:val="8"/>
          </w:tcPr>
          <w:p w14:paraId="5C694C96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6FC8" w:rsidRPr="00C075DE" w14:paraId="1E0052CE" w14:textId="77777777" w:rsidTr="002E6FC8">
        <w:tc>
          <w:tcPr>
            <w:tcW w:w="3681" w:type="dxa"/>
          </w:tcPr>
          <w:p w14:paraId="372F6788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</w:tcPr>
          <w:p w14:paraId="30A3A127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</w:tcPr>
          <w:p w14:paraId="106A195B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</w:tcPr>
          <w:p w14:paraId="515B76C6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3CE8650B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14:paraId="3A792C0A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9B5BB1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441969E5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6FC8" w:rsidRPr="00F83795" w14:paraId="433A20BA" w14:textId="77777777" w:rsidTr="002E6FC8">
        <w:tc>
          <w:tcPr>
            <w:tcW w:w="3681" w:type="dxa"/>
          </w:tcPr>
          <w:p w14:paraId="0D756FCC" w14:textId="77777777" w:rsidR="008879B7" w:rsidRPr="00852FC8" w:rsidRDefault="008879B7" w:rsidP="0088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2FC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6" w:type="dxa"/>
            <w:shd w:val="clear" w:color="auto" w:fill="auto"/>
          </w:tcPr>
          <w:p w14:paraId="6D4E991B" w14:textId="59B48861" w:rsidR="008879B7" w:rsidRPr="00FD65CF" w:rsidRDefault="008879B7" w:rsidP="00A33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2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  <w:shd w:val="clear" w:color="auto" w:fill="auto"/>
          </w:tcPr>
          <w:p w14:paraId="7B54A341" w14:textId="77777777" w:rsidR="008879B7" w:rsidRPr="00FD65CF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907FDF4" w14:textId="0600EE3E" w:rsidR="008879B7" w:rsidRPr="00FD65CF" w:rsidRDefault="008879B7" w:rsidP="00A33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2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42A677E5" w14:textId="77777777" w:rsidR="008879B7" w:rsidRPr="00852FC8" w:rsidRDefault="008879B7" w:rsidP="008879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07526895" w14:textId="12F0E532" w:rsidR="008879B7" w:rsidRPr="00852FC8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7F82CE2D" w14:textId="77777777" w:rsidR="008879B7" w:rsidRPr="00852FC8" w:rsidRDefault="008879B7" w:rsidP="008879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582CA170" w14:textId="7248D064" w:rsidR="008879B7" w:rsidRPr="00F83795" w:rsidRDefault="008879B7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2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  <w:tr w:rsidR="002E6FC8" w:rsidRPr="00F83795" w14:paraId="5101A933" w14:textId="77777777" w:rsidTr="002E6FC8">
        <w:tc>
          <w:tcPr>
            <w:tcW w:w="3681" w:type="dxa"/>
          </w:tcPr>
          <w:p w14:paraId="28064DA6" w14:textId="77777777" w:rsidR="008879B7" w:rsidRPr="00053164" w:rsidRDefault="008879B7" w:rsidP="0088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316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6" w:type="dxa"/>
            <w:shd w:val="clear" w:color="auto" w:fill="auto"/>
          </w:tcPr>
          <w:p w14:paraId="14DD9720" w14:textId="7DE0E539" w:rsidR="008879B7" w:rsidRPr="00053164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  <w:shd w:val="clear" w:color="auto" w:fill="auto"/>
          </w:tcPr>
          <w:p w14:paraId="13FB547C" w14:textId="77777777" w:rsidR="008879B7" w:rsidRPr="00053164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BE4D2D1" w14:textId="2CD60531" w:rsidR="008879B7" w:rsidRPr="00053164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0478777E" w14:textId="77777777" w:rsidR="008879B7" w:rsidRPr="00053164" w:rsidRDefault="008879B7" w:rsidP="008879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1C8CCEE7" w14:textId="3E957645" w:rsidR="008879B7" w:rsidRPr="00053164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32,181</w:t>
            </w:r>
          </w:p>
        </w:tc>
        <w:tc>
          <w:tcPr>
            <w:tcW w:w="270" w:type="dxa"/>
            <w:shd w:val="clear" w:color="auto" w:fill="auto"/>
          </w:tcPr>
          <w:p w14:paraId="60EA3B3F" w14:textId="77777777" w:rsidR="008879B7" w:rsidRPr="00F83795" w:rsidRDefault="008879B7" w:rsidP="008879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14EFDD18" w14:textId="6E6F7094" w:rsidR="008879B7" w:rsidRPr="00F83795" w:rsidRDefault="008879B7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23,453</w:t>
            </w:r>
          </w:p>
        </w:tc>
      </w:tr>
      <w:tr w:rsidR="002E6FC8" w:rsidRPr="00F83795" w14:paraId="44433FC1" w14:textId="77777777" w:rsidTr="002E6FC8">
        <w:tc>
          <w:tcPr>
            <w:tcW w:w="3681" w:type="dxa"/>
          </w:tcPr>
          <w:p w14:paraId="4D25C6FC" w14:textId="77777777" w:rsidR="008879B7" w:rsidRPr="00F83795" w:rsidRDefault="008879B7" w:rsidP="0088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6" w:type="dxa"/>
            <w:shd w:val="clear" w:color="auto" w:fill="auto"/>
          </w:tcPr>
          <w:p w14:paraId="3D4F894A" w14:textId="5F2C1F7E" w:rsidR="008879B7" w:rsidRPr="00FD65CF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  <w:shd w:val="clear" w:color="auto" w:fill="auto"/>
          </w:tcPr>
          <w:p w14:paraId="2F52AA42" w14:textId="77777777" w:rsidR="008879B7" w:rsidRPr="00FD65CF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15A7FAB" w14:textId="4F609CA3" w:rsidR="008879B7" w:rsidRPr="00FD65CF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57E086DB" w14:textId="77777777" w:rsidR="008879B7" w:rsidRPr="00F83795" w:rsidRDefault="008879B7" w:rsidP="008879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5BA26130" w14:textId="6B5E72FE" w:rsidR="008879B7" w:rsidRPr="00F83795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7F776246" w14:textId="77777777" w:rsidR="008879B7" w:rsidRPr="00F83795" w:rsidRDefault="008879B7" w:rsidP="008879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22021097" w14:textId="3B0FC241" w:rsidR="008879B7" w:rsidRPr="00F83795" w:rsidRDefault="008879B7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</w:t>
            </w:r>
          </w:p>
        </w:tc>
      </w:tr>
      <w:tr w:rsidR="002E6FC8" w:rsidRPr="00F83795" w14:paraId="4A84E58E" w14:textId="77777777" w:rsidTr="002E6FC8">
        <w:tc>
          <w:tcPr>
            <w:tcW w:w="3681" w:type="dxa"/>
          </w:tcPr>
          <w:p w14:paraId="62F1B337" w14:textId="77777777" w:rsidR="008879B7" w:rsidRPr="00F83795" w:rsidRDefault="008879B7" w:rsidP="0088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76" w:type="dxa"/>
            <w:shd w:val="clear" w:color="auto" w:fill="auto"/>
          </w:tcPr>
          <w:p w14:paraId="3AC109A1" w14:textId="77777777" w:rsidR="008879B7" w:rsidRPr="00F83795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5090379" w14:textId="1A9B2BB3" w:rsidR="008879B7" w:rsidRPr="00FD65CF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  <w:shd w:val="clear" w:color="auto" w:fill="auto"/>
          </w:tcPr>
          <w:p w14:paraId="05D7144C" w14:textId="77777777" w:rsidR="008879B7" w:rsidRPr="00FD65CF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AF92873" w14:textId="77777777" w:rsidR="008879B7" w:rsidRPr="00F83795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44730DC" w14:textId="139180FF" w:rsidR="008879B7" w:rsidRPr="00FD65CF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4A2A3DA4" w14:textId="77777777" w:rsidR="008879B7" w:rsidRPr="00F83795" w:rsidRDefault="008879B7" w:rsidP="008879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216E5DEE" w14:textId="77777777" w:rsidR="008879B7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1EB65FD" w14:textId="22163D6B" w:rsidR="008879B7" w:rsidRPr="00F83795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6EB4A141" w14:textId="77777777" w:rsidR="008879B7" w:rsidRPr="00F83795" w:rsidRDefault="008879B7" w:rsidP="008879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669C1246" w14:textId="77777777" w:rsidR="008879B7" w:rsidRDefault="008879B7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65A8AA0" w14:textId="0C75FF65" w:rsidR="008879B7" w:rsidRPr="00F83795" w:rsidRDefault="008879B7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</w:t>
            </w:r>
          </w:p>
        </w:tc>
      </w:tr>
      <w:tr w:rsidR="002E6FC8" w:rsidRPr="00F83795" w14:paraId="48EAA1F7" w14:textId="77777777" w:rsidTr="002E6FC8">
        <w:tc>
          <w:tcPr>
            <w:tcW w:w="3681" w:type="dxa"/>
          </w:tcPr>
          <w:p w14:paraId="34C9EBAD" w14:textId="77777777" w:rsidR="008879B7" w:rsidRPr="00F83795" w:rsidRDefault="008879B7" w:rsidP="0088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41631820" w14:textId="77777777" w:rsidR="008879B7" w:rsidRPr="00FD65CF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  <w:shd w:val="clear" w:color="auto" w:fill="auto"/>
          </w:tcPr>
          <w:p w14:paraId="11A15A05" w14:textId="77777777" w:rsidR="008879B7" w:rsidRPr="00F83795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60735D9" w14:textId="77777777" w:rsidR="008879B7" w:rsidRPr="00F83795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0DA9C357" w14:textId="77777777" w:rsidR="008879B7" w:rsidRPr="00F83795" w:rsidRDefault="008879B7" w:rsidP="008879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44B79DAC" w14:textId="77777777" w:rsidR="008879B7" w:rsidRPr="00F83795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28AABF" w14:textId="77777777" w:rsidR="008879B7" w:rsidRPr="00F83795" w:rsidRDefault="008879B7" w:rsidP="008879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5A2B445E" w14:textId="77777777" w:rsidR="008879B7" w:rsidRPr="00F83795" w:rsidRDefault="008879B7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E6FC8" w:rsidRPr="00F83795" w14:paraId="79243C44" w14:textId="77777777" w:rsidTr="002E6FC8">
        <w:tc>
          <w:tcPr>
            <w:tcW w:w="3681" w:type="dxa"/>
          </w:tcPr>
          <w:p w14:paraId="2B7B7540" w14:textId="3D3D77B1" w:rsidR="008879B7" w:rsidRPr="00F83795" w:rsidRDefault="008879B7" w:rsidP="0088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6" w:type="dxa"/>
            <w:shd w:val="clear" w:color="auto" w:fill="auto"/>
          </w:tcPr>
          <w:p w14:paraId="3A4DE4D4" w14:textId="77777777" w:rsidR="008879B7" w:rsidRPr="00FD65CF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  <w:shd w:val="clear" w:color="auto" w:fill="auto"/>
          </w:tcPr>
          <w:p w14:paraId="5950706B" w14:textId="77777777" w:rsidR="008879B7" w:rsidRPr="00F83795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DF5A178" w14:textId="77777777" w:rsidR="008879B7" w:rsidRPr="00F83795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53406850" w14:textId="77777777" w:rsidR="008879B7" w:rsidRPr="00F83795" w:rsidRDefault="008879B7" w:rsidP="008879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68EE984E" w14:textId="77777777" w:rsidR="008879B7" w:rsidRPr="00F83795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455E0F9" w14:textId="77777777" w:rsidR="008879B7" w:rsidRPr="00F83795" w:rsidRDefault="008879B7" w:rsidP="008879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0DA474DF" w14:textId="77777777" w:rsidR="008879B7" w:rsidRPr="00F83795" w:rsidRDefault="008879B7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E6FC8" w:rsidRPr="00F83795" w14:paraId="10F951D6" w14:textId="77777777" w:rsidTr="002E6FC8">
        <w:tc>
          <w:tcPr>
            <w:tcW w:w="3681" w:type="dxa"/>
          </w:tcPr>
          <w:p w14:paraId="7A9DEE50" w14:textId="3079ABB4" w:rsidR="008879B7" w:rsidRPr="00F83795" w:rsidRDefault="008879B7" w:rsidP="0088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6" w:type="dxa"/>
            <w:shd w:val="clear" w:color="auto" w:fill="auto"/>
          </w:tcPr>
          <w:p w14:paraId="17CC7B5C" w14:textId="23ACEA2D" w:rsidR="008879B7" w:rsidRPr="00F83795" w:rsidRDefault="008879B7" w:rsidP="005D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  <w:shd w:val="clear" w:color="auto" w:fill="auto"/>
          </w:tcPr>
          <w:p w14:paraId="1AA53B7C" w14:textId="77777777" w:rsidR="008879B7" w:rsidRPr="00F83795" w:rsidRDefault="008879B7" w:rsidP="005D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FE7CD53" w14:textId="1F5F2FBC" w:rsidR="008879B7" w:rsidRPr="00F83795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5,150</w:t>
            </w:r>
          </w:p>
        </w:tc>
        <w:tc>
          <w:tcPr>
            <w:tcW w:w="274" w:type="dxa"/>
            <w:shd w:val="clear" w:color="auto" w:fill="auto"/>
          </w:tcPr>
          <w:p w14:paraId="0ABCDBB9" w14:textId="77777777" w:rsidR="008879B7" w:rsidRPr="00F83795" w:rsidRDefault="008879B7" w:rsidP="008879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0A45F145" w14:textId="0DD64558" w:rsidR="008879B7" w:rsidRPr="00F83795" w:rsidRDefault="008879B7" w:rsidP="00A33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45AC39" w14:textId="77777777" w:rsidR="008879B7" w:rsidRPr="00F83795" w:rsidRDefault="008879B7" w:rsidP="008879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63ECDD79" w14:textId="3BBFA519" w:rsidR="008879B7" w:rsidRPr="00F83795" w:rsidRDefault="008879B7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5,150</w:t>
            </w:r>
          </w:p>
        </w:tc>
      </w:tr>
      <w:tr w:rsidR="002E6FC8" w:rsidRPr="00F83795" w14:paraId="20464D01" w14:textId="77777777" w:rsidTr="002E6FC8">
        <w:tc>
          <w:tcPr>
            <w:tcW w:w="3681" w:type="dxa"/>
          </w:tcPr>
          <w:p w14:paraId="73403FC8" w14:textId="77777777" w:rsidR="008879B7" w:rsidRPr="00F83795" w:rsidRDefault="008879B7" w:rsidP="0088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02DBC04A" w14:textId="77777777" w:rsidR="008879B7" w:rsidRPr="00F83795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  <w:shd w:val="clear" w:color="auto" w:fill="auto"/>
          </w:tcPr>
          <w:p w14:paraId="436C8843" w14:textId="77777777" w:rsidR="008879B7" w:rsidRPr="00F83795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5B440B8" w14:textId="77777777" w:rsidR="008879B7" w:rsidRPr="00F83795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5F239D2C" w14:textId="77777777" w:rsidR="008879B7" w:rsidRPr="00F83795" w:rsidRDefault="008879B7" w:rsidP="008879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74518203" w14:textId="77777777" w:rsidR="008879B7" w:rsidRPr="00F83795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F5B5E8" w14:textId="77777777" w:rsidR="008879B7" w:rsidRPr="00F83795" w:rsidRDefault="008879B7" w:rsidP="008879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6E507931" w14:textId="77777777" w:rsidR="008879B7" w:rsidRPr="00F83795" w:rsidRDefault="008879B7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E6FC8" w:rsidRPr="00F83795" w14:paraId="6F0ED196" w14:textId="77777777" w:rsidTr="002E6FC8">
        <w:tc>
          <w:tcPr>
            <w:tcW w:w="3681" w:type="dxa"/>
          </w:tcPr>
          <w:p w14:paraId="6C545612" w14:textId="2C5ED416" w:rsidR="008879B7" w:rsidRPr="00F83795" w:rsidRDefault="008879B7" w:rsidP="00887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6" w:type="dxa"/>
            <w:shd w:val="clear" w:color="auto" w:fill="auto"/>
          </w:tcPr>
          <w:p w14:paraId="7A76EC78" w14:textId="77777777" w:rsidR="008879B7" w:rsidRPr="00F83795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  <w:shd w:val="clear" w:color="auto" w:fill="auto"/>
          </w:tcPr>
          <w:p w14:paraId="3F5AA238" w14:textId="77777777" w:rsidR="008879B7" w:rsidRPr="00F83795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30E041B" w14:textId="77777777" w:rsidR="008879B7" w:rsidRPr="00F83795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1BC03768" w14:textId="77777777" w:rsidR="008879B7" w:rsidRPr="00F83795" w:rsidRDefault="008879B7" w:rsidP="008879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381A6214" w14:textId="77777777" w:rsidR="008879B7" w:rsidRPr="00F83795" w:rsidRDefault="008879B7" w:rsidP="008879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31762D" w14:textId="77777777" w:rsidR="008879B7" w:rsidRPr="00F83795" w:rsidRDefault="008879B7" w:rsidP="008879B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6F8F7F2D" w14:textId="77777777" w:rsidR="008879B7" w:rsidRPr="00F83795" w:rsidRDefault="008879B7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E6FC8" w:rsidRPr="00F83795" w14:paraId="41319C8B" w14:textId="77777777" w:rsidTr="002E6FC8">
        <w:tc>
          <w:tcPr>
            <w:tcW w:w="3681" w:type="dxa"/>
          </w:tcPr>
          <w:p w14:paraId="7AF0ADED" w14:textId="77777777" w:rsidR="005D571C" w:rsidRPr="00053164" w:rsidRDefault="005D571C" w:rsidP="005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5316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6" w:type="dxa"/>
            <w:shd w:val="clear" w:color="auto" w:fill="auto"/>
          </w:tcPr>
          <w:p w14:paraId="7E4D4FE2" w14:textId="6BF0C2BC" w:rsidR="005D571C" w:rsidRPr="00053164" w:rsidRDefault="005D571C" w:rsidP="005D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  <w:shd w:val="clear" w:color="auto" w:fill="auto"/>
          </w:tcPr>
          <w:p w14:paraId="76FE9BCA" w14:textId="77777777" w:rsidR="005D571C" w:rsidRPr="00053164" w:rsidRDefault="005D571C" w:rsidP="005D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0AB9CFB" w14:textId="2CEB4E06" w:rsidR="005D571C" w:rsidRPr="00053164" w:rsidRDefault="005D571C" w:rsidP="005D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4" w:type="dxa"/>
            <w:shd w:val="clear" w:color="auto" w:fill="auto"/>
          </w:tcPr>
          <w:p w14:paraId="72B201C0" w14:textId="77777777" w:rsidR="005D571C" w:rsidRPr="00053164" w:rsidRDefault="005D571C" w:rsidP="005D571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31FA2846" w14:textId="3CF8337D" w:rsidR="005D571C" w:rsidRPr="00053164" w:rsidRDefault="005D571C" w:rsidP="005D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E7D347" w14:textId="77777777" w:rsidR="005D571C" w:rsidRPr="00053164" w:rsidRDefault="005D571C" w:rsidP="005D571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2CA1406F" w14:textId="65E62D5D" w:rsidR="005D571C" w:rsidRPr="002E6FC8" w:rsidRDefault="005D571C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2E6FC8">
              <w:rPr>
                <w:rFonts w:asciiTheme="majorBidi" w:hAnsiTheme="majorBidi" w:cstheme="majorBidi"/>
                <w:color w:val="000000"/>
                <w:sz w:val="30"/>
                <w:szCs w:val="30"/>
                <w:lang w:val="en-GB" w:bidi="ar-SA"/>
              </w:rPr>
              <w:t>5</w:t>
            </w:r>
          </w:p>
        </w:tc>
      </w:tr>
      <w:tr w:rsidR="002E6FC8" w:rsidRPr="00F83795" w14:paraId="5DDEA4E3" w14:textId="77777777" w:rsidTr="002E6FC8">
        <w:tc>
          <w:tcPr>
            <w:tcW w:w="3681" w:type="dxa"/>
          </w:tcPr>
          <w:p w14:paraId="25D95AA1" w14:textId="6F0CF393" w:rsidR="005D571C" w:rsidRPr="00F83795" w:rsidRDefault="005D571C" w:rsidP="005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76" w:type="dxa"/>
            <w:shd w:val="clear" w:color="auto" w:fill="auto"/>
          </w:tcPr>
          <w:p w14:paraId="1E768884" w14:textId="0E6B9D10" w:rsidR="005D571C" w:rsidRPr="00F83795" w:rsidRDefault="005D571C" w:rsidP="005D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55,790</w:t>
            </w:r>
          </w:p>
        </w:tc>
        <w:tc>
          <w:tcPr>
            <w:tcW w:w="308" w:type="dxa"/>
            <w:shd w:val="clear" w:color="auto" w:fill="auto"/>
          </w:tcPr>
          <w:p w14:paraId="445FE201" w14:textId="77777777" w:rsidR="005D571C" w:rsidRPr="00F83795" w:rsidRDefault="005D571C" w:rsidP="005D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D6E2717" w14:textId="252B28AF" w:rsidR="005D571C" w:rsidRPr="00F83795" w:rsidRDefault="005D571C" w:rsidP="005D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46,069</w:t>
            </w:r>
          </w:p>
        </w:tc>
        <w:tc>
          <w:tcPr>
            <w:tcW w:w="274" w:type="dxa"/>
            <w:shd w:val="clear" w:color="auto" w:fill="auto"/>
          </w:tcPr>
          <w:p w14:paraId="75DE7851" w14:textId="77777777" w:rsidR="005D571C" w:rsidRPr="00F83795" w:rsidRDefault="005D571C" w:rsidP="005D571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72BAA8E5" w14:textId="18DC2398" w:rsidR="005D571C" w:rsidRPr="00F83795" w:rsidRDefault="005D571C" w:rsidP="005D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55,790</w:t>
            </w:r>
          </w:p>
        </w:tc>
        <w:tc>
          <w:tcPr>
            <w:tcW w:w="270" w:type="dxa"/>
            <w:shd w:val="clear" w:color="auto" w:fill="auto"/>
          </w:tcPr>
          <w:p w14:paraId="7DEE4190" w14:textId="77777777" w:rsidR="005D571C" w:rsidRPr="00F83795" w:rsidRDefault="005D571C" w:rsidP="005D571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38563291" w14:textId="4A673E46" w:rsidR="005D571C" w:rsidRPr="00F83795" w:rsidRDefault="005D571C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46,069</w:t>
            </w:r>
          </w:p>
        </w:tc>
      </w:tr>
      <w:tr w:rsidR="002E6FC8" w:rsidRPr="00F83795" w14:paraId="3B4EA3A6" w14:textId="77777777" w:rsidTr="002E6FC8">
        <w:tc>
          <w:tcPr>
            <w:tcW w:w="3681" w:type="dxa"/>
          </w:tcPr>
          <w:p w14:paraId="1FAB43D8" w14:textId="5EE93414" w:rsidR="005D571C" w:rsidRPr="00F83795" w:rsidRDefault="005D571C" w:rsidP="005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6" w:type="dxa"/>
            <w:shd w:val="clear" w:color="auto" w:fill="auto"/>
          </w:tcPr>
          <w:p w14:paraId="08568113" w14:textId="51751E8B" w:rsidR="005D571C" w:rsidRPr="00F83795" w:rsidRDefault="005D571C" w:rsidP="005D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231</w:t>
            </w:r>
          </w:p>
        </w:tc>
        <w:tc>
          <w:tcPr>
            <w:tcW w:w="308" w:type="dxa"/>
            <w:shd w:val="clear" w:color="auto" w:fill="auto"/>
          </w:tcPr>
          <w:p w14:paraId="79A273F1" w14:textId="77777777" w:rsidR="005D571C" w:rsidRPr="00F83795" w:rsidRDefault="005D571C" w:rsidP="005D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846CDAC" w14:textId="25354997" w:rsidR="005D571C" w:rsidRPr="00F83795" w:rsidRDefault="005D571C" w:rsidP="005D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245</w:t>
            </w:r>
          </w:p>
        </w:tc>
        <w:tc>
          <w:tcPr>
            <w:tcW w:w="274" w:type="dxa"/>
            <w:shd w:val="clear" w:color="auto" w:fill="auto"/>
          </w:tcPr>
          <w:p w14:paraId="7F4D39B0" w14:textId="77777777" w:rsidR="005D571C" w:rsidRPr="00F83795" w:rsidRDefault="005D571C" w:rsidP="005D571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50AB1EF4" w14:textId="504E483F" w:rsidR="005D571C" w:rsidRPr="00F83795" w:rsidRDefault="005D571C" w:rsidP="005D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231</w:t>
            </w:r>
          </w:p>
        </w:tc>
        <w:tc>
          <w:tcPr>
            <w:tcW w:w="270" w:type="dxa"/>
            <w:shd w:val="clear" w:color="auto" w:fill="auto"/>
          </w:tcPr>
          <w:p w14:paraId="4FCF66F5" w14:textId="77777777" w:rsidR="005D571C" w:rsidRPr="00F83795" w:rsidRDefault="005D571C" w:rsidP="005D571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62ADA98E" w14:textId="75CCD613" w:rsidR="005D571C" w:rsidRPr="00F83795" w:rsidRDefault="005D571C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245</w:t>
            </w:r>
          </w:p>
        </w:tc>
      </w:tr>
      <w:tr w:rsidR="002E6FC8" w:rsidRPr="00F83795" w14:paraId="165B2278" w14:textId="77777777" w:rsidTr="002E6FC8">
        <w:tc>
          <w:tcPr>
            <w:tcW w:w="3681" w:type="dxa"/>
          </w:tcPr>
          <w:p w14:paraId="02EA151D" w14:textId="77777777" w:rsidR="005D571C" w:rsidRPr="00F83795" w:rsidRDefault="005D571C" w:rsidP="005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938A9A3" w14:textId="77777777" w:rsidR="005D571C" w:rsidRPr="00F83795" w:rsidRDefault="005D571C" w:rsidP="005D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  <w:shd w:val="clear" w:color="auto" w:fill="auto"/>
          </w:tcPr>
          <w:p w14:paraId="3DD0C396" w14:textId="77777777" w:rsidR="005D571C" w:rsidRPr="00F83795" w:rsidRDefault="005D571C" w:rsidP="005D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CEC1528" w14:textId="77777777" w:rsidR="005D571C" w:rsidRPr="00F83795" w:rsidRDefault="005D571C" w:rsidP="005D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57F453D4" w14:textId="77777777" w:rsidR="005D571C" w:rsidRPr="00F83795" w:rsidRDefault="005D571C" w:rsidP="005D571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5340E3FA" w14:textId="77777777" w:rsidR="005D571C" w:rsidRPr="00F83795" w:rsidRDefault="005D571C" w:rsidP="005D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76C03D" w14:textId="77777777" w:rsidR="005D571C" w:rsidRPr="00F83795" w:rsidRDefault="005D571C" w:rsidP="005D571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5B9DCDF" w14:textId="77777777" w:rsidR="005D571C" w:rsidRPr="00F83795" w:rsidRDefault="005D571C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E6FC8" w:rsidRPr="00F83795" w14:paraId="503DA16A" w14:textId="77777777" w:rsidTr="002E6FC8">
        <w:tc>
          <w:tcPr>
            <w:tcW w:w="3681" w:type="dxa"/>
          </w:tcPr>
          <w:p w14:paraId="523002DD" w14:textId="77777777" w:rsidR="005D571C" w:rsidRPr="00F83795" w:rsidRDefault="005D571C" w:rsidP="005D5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6" w:type="dxa"/>
          </w:tcPr>
          <w:p w14:paraId="16EAB4AD" w14:textId="77777777" w:rsidR="005D571C" w:rsidRPr="00F83795" w:rsidRDefault="005D571C" w:rsidP="005D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</w:tcPr>
          <w:p w14:paraId="452202E6" w14:textId="77777777" w:rsidR="005D571C" w:rsidRPr="00F83795" w:rsidRDefault="005D571C" w:rsidP="005D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4D61848" w14:textId="77777777" w:rsidR="005D571C" w:rsidRPr="00F83795" w:rsidRDefault="005D571C" w:rsidP="005D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646E5D1E" w14:textId="77777777" w:rsidR="005D571C" w:rsidRPr="00F83795" w:rsidRDefault="005D571C" w:rsidP="005D571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gridSpan w:val="2"/>
          </w:tcPr>
          <w:p w14:paraId="78F7355E" w14:textId="77777777" w:rsidR="005D571C" w:rsidRPr="00F83795" w:rsidRDefault="005D571C" w:rsidP="005D57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73F73" w14:textId="77777777" w:rsidR="005D571C" w:rsidRPr="00F83795" w:rsidRDefault="005D571C" w:rsidP="005D571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CD9F29E" w14:textId="77777777" w:rsidR="005D571C" w:rsidRPr="00F83795" w:rsidRDefault="005D571C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E6FC8" w:rsidRPr="00F83795" w14:paraId="6CCD5B39" w14:textId="77777777" w:rsidTr="002E6FC8">
        <w:tc>
          <w:tcPr>
            <w:tcW w:w="3681" w:type="dxa"/>
          </w:tcPr>
          <w:p w14:paraId="19573364" w14:textId="4503F3A3" w:rsidR="005569A9" w:rsidRPr="00F83795" w:rsidRDefault="005569A9" w:rsidP="0055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6" w:type="dxa"/>
            <w:shd w:val="clear" w:color="auto" w:fill="auto"/>
          </w:tcPr>
          <w:p w14:paraId="415B34EE" w14:textId="1486E975" w:rsidR="005569A9" w:rsidRPr="00F83795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</w:t>
            </w:r>
          </w:p>
        </w:tc>
        <w:tc>
          <w:tcPr>
            <w:tcW w:w="308" w:type="dxa"/>
            <w:shd w:val="clear" w:color="auto" w:fill="auto"/>
          </w:tcPr>
          <w:p w14:paraId="630A71BD" w14:textId="77777777" w:rsidR="005569A9" w:rsidRPr="00F83795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2BA535A" w14:textId="5CA0ACD9" w:rsidR="005569A9" w:rsidRPr="00F83795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</w:t>
            </w:r>
          </w:p>
        </w:tc>
        <w:tc>
          <w:tcPr>
            <w:tcW w:w="274" w:type="dxa"/>
            <w:shd w:val="clear" w:color="auto" w:fill="auto"/>
          </w:tcPr>
          <w:p w14:paraId="611C688D" w14:textId="77777777" w:rsidR="005569A9" w:rsidRPr="00F83795" w:rsidRDefault="005569A9" w:rsidP="00556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19E3E6A8" w14:textId="77DC1ABD" w:rsidR="005569A9" w:rsidRPr="00F83795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5714710E" w14:textId="77777777" w:rsidR="005569A9" w:rsidRPr="00F83795" w:rsidRDefault="005569A9" w:rsidP="00556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4641FE80" w14:textId="5CA8879A" w:rsidR="005569A9" w:rsidRPr="00AE68C7" w:rsidRDefault="005569A9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</w:t>
            </w:r>
          </w:p>
        </w:tc>
      </w:tr>
      <w:tr w:rsidR="002E6FC8" w:rsidRPr="00F83795" w14:paraId="2F6B2354" w14:textId="77777777" w:rsidTr="002E6FC8">
        <w:tc>
          <w:tcPr>
            <w:tcW w:w="3681" w:type="dxa"/>
          </w:tcPr>
          <w:p w14:paraId="4D7B6254" w14:textId="43A68882" w:rsidR="005569A9" w:rsidRPr="00F83795" w:rsidRDefault="005569A9" w:rsidP="0055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6" w:type="dxa"/>
            <w:shd w:val="clear" w:color="auto" w:fill="auto"/>
          </w:tcPr>
          <w:p w14:paraId="1177FF45" w14:textId="16B6ED6C" w:rsidR="005569A9" w:rsidRPr="00F83795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281</w:t>
            </w:r>
          </w:p>
        </w:tc>
        <w:tc>
          <w:tcPr>
            <w:tcW w:w="308" w:type="dxa"/>
            <w:shd w:val="clear" w:color="auto" w:fill="auto"/>
          </w:tcPr>
          <w:p w14:paraId="4388A9DF" w14:textId="77777777" w:rsidR="005569A9" w:rsidRPr="00F83795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CE9A581" w14:textId="1B13F280" w:rsidR="005569A9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436</w:t>
            </w:r>
          </w:p>
        </w:tc>
        <w:tc>
          <w:tcPr>
            <w:tcW w:w="274" w:type="dxa"/>
            <w:shd w:val="clear" w:color="auto" w:fill="auto"/>
          </w:tcPr>
          <w:p w14:paraId="5A7F295E" w14:textId="77777777" w:rsidR="005569A9" w:rsidRPr="00F83795" w:rsidRDefault="005569A9" w:rsidP="00556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5B62DD61" w14:textId="51FACEAD" w:rsidR="005569A9" w:rsidRPr="00F83795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281</w:t>
            </w:r>
          </w:p>
        </w:tc>
        <w:tc>
          <w:tcPr>
            <w:tcW w:w="270" w:type="dxa"/>
            <w:shd w:val="clear" w:color="auto" w:fill="auto"/>
          </w:tcPr>
          <w:p w14:paraId="7AD3B118" w14:textId="77777777" w:rsidR="005569A9" w:rsidRPr="00F83795" w:rsidRDefault="005569A9" w:rsidP="00556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263DE446" w14:textId="486716C1" w:rsidR="005569A9" w:rsidRPr="00AE68C7" w:rsidRDefault="005569A9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436</w:t>
            </w:r>
          </w:p>
        </w:tc>
      </w:tr>
      <w:tr w:rsidR="002E6FC8" w:rsidRPr="00183D2F" w14:paraId="56DA6201" w14:textId="77777777" w:rsidTr="002E6FC8">
        <w:tc>
          <w:tcPr>
            <w:tcW w:w="3681" w:type="dxa"/>
            <w:shd w:val="clear" w:color="auto" w:fill="auto"/>
          </w:tcPr>
          <w:p w14:paraId="1A169A2D" w14:textId="4C91CFF5" w:rsidR="005569A9" w:rsidRPr="00183D2F" w:rsidRDefault="005569A9" w:rsidP="005569A9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83D2F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176" w:type="dxa"/>
            <w:shd w:val="clear" w:color="auto" w:fill="auto"/>
          </w:tcPr>
          <w:p w14:paraId="70256671" w14:textId="02BEF964" w:rsidR="005569A9" w:rsidRPr="00183D2F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308" w:type="dxa"/>
            <w:shd w:val="clear" w:color="auto" w:fill="auto"/>
          </w:tcPr>
          <w:p w14:paraId="65D802CC" w14:textId="77777777" w:rsidR="005569A9" w:rsidRPr="00183D2F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AF02ECB" w14:textId="3EA7C327" w:rsidR="005569A9" w:rsidRPr="00183D2F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3D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74" w:type="dxa"/>
            <w:shd w:val="clear" w:color="auto" w:fill="auto"/>
          </w:tcPr>
          <w:p w14:paraId="5B3FDDB0" w14:textId="77777777" w:rsidR="005569A9" w:rsidRPr="00183D2F" w:rsidRDefault="005569A9" w:rsidP="00556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3C288EC4" w14:textId="1DD7B32B" w:rsidR="005569A9" w:rsidRPr="00183D2F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70" w:type="dxa"/>
            <w:shd w:val="clear" w:color="auto" w:fill="auto"/>
          </w:tcPr>
          <w:p w14:paraId="7AF9C945" w14:textId="77777777" w:rsidR="005569A9" w:rsidRPr="00183D2F" w:rsidRDefault="005569A9" w:rsidP="00556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5BAB54A0" w14:textId="35E0D4F6" w:rsidR="005569A9" w:rsidRPr="00183D2F" w:rsidRDefault="005569A9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83D2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300</w:t>
            </w:r>
          </w:p>
        </w:tc>
      </w:tr>
      <w:tr w:rsidR="002E6FC8" w:rsidRPr="00F83795" w14:paraId="3BFF4FCD" w14:textId="77777777" w:rsidTr="002E6FC8">
        <w:tc>
          <w:tcPr>
            <w:tcW w:w="3681" w:type="dxa"/>
          </w:tcPr>
          <w:p w14:paraId="56E1B5F4" w14:textId="77777777" w:rsidR="005569A9" w:rsidRPr="00852FC8" w:rsidRDefault="005569A9" w:rsidP="0055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2FC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6" w:type="dxa"/>
            <w:shd w:val="clear" w:color="auto" w:fill="auto"/>
          </w:tcPr>
          <w:p w14:paraId="2C0E2556" w14:textId="027DE22C" w:rsidR="005569A9" w:rsidRPr="00852FC8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</w:p>
        </w:tc>
        <w:tc>
          <w:tcPr>
            <w:tcW w:w="308" w:type="dxa"/>
            <w:shd w:val="clear" w:color="auto" w:fill="auto"/>
          </w:tcPr>
          <w:p w14:paraId="35BB29F6" w14:textId="77777777" w:rsidR="005569A9" w:rsidRPr="00852FC8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68459469" w14:textId="0191D42A" w:rsidR="005569A9" w:rsidRPr="00852FC8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2FC8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33</w:t>
            </w:r>
          </w:p>
        </w:tc>
        <w:tc>
          <w:tcPr>
            <w:tcW w:w="274" w:type="dxa"/>
            <w:shd w:val="clear" w:color="auto" w:fill="auto"/>
          </w:tcPr>
          <w:p w14:paraId="505B7C60" w14:textId="77777777" w:rsidR="005569A9" w:rsidRPr="00852FC8" w:rsidRDefault="005569A9" w:rsidP="00556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60BF4EDB" w14:textId="325A5534" w:rsidR="005569A9" w:rsidRPr="00852FC8" w:rsidRDefault="005569A9" w:rsidP="00A33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411B8D" w14:textId="77777777" w:rsidR="005569A9" w:rsidRPr="00852FC8" w:rsidRDefault="005569A9" w:rsidP="00556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2ACAAA98" w14:textId="537570A2" w:rsidR="005569A9" w:rsidRPr="00F83795" w:rsidRDefault="005569A9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2FC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E6FC8" w:rsidRPr="00F83795" w14:paraId="211EB685" w14:textId="77777777" w:rsidTr="002E6FC8">
        <w:tc>
          <w:tcPr>
            <w:tcW w:w="3681" w:type="dxa"/>
          </w:tcPr>
          <w:p w14:paraId="17C8F2EB" w14:textId="723DECD9" w:rsidR="005569A9" w:rsidRPr="00F83795" w:rsidRDefault="005569A9" w:rsidP="0055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131BDE4A" w14:textId="77777777" w:rsidR="005569A9" w:rsidRPr="00F83795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  <w:shd w:val="clear" w:color="auto" w:fill="auto"/>
          </w:tcPr>
          <w:p w14:paraId="2F2B8A36" w14:textId="77777777" w:rsidR="005569A9" w:rsidRPr="00F83795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461FE7A" w14:textId="5284FF10" w:rsidR="005569A9" w:rsidRPr="00F83795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2E6C6563" w14:textId="77777777" w:rsidR="005569A9" w:rsidRPr="00F83795" w:rsidRDefault="005569A9" w:rsidP="00556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0F7A635B" w14:textId="77777777" w:rsidR="005569A9" w:rsidRPr="00F83795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424C1C" w14:textId="77777777" w:rsidR="005569A9" w:rsidRPr="00F83795" w:rsidRDefault="005569A9" w:rsidP="00556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3B6EB4E6" w14:textId="77777777" w:rsidR="005569A9" w:rsidRPr="00F83795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E6FC8" w:rsidRPr="00F83795" w14:paraId="0C0C5803" w14:textId="77777777" w:rsidTr="002E6FC8">
        <w:tc>
          <w:tcPr>
            <w:tcW w:w="3681" w:type="dxa"/>
          </w:tcPr>
          <w:p w14:paraId="1792ED52" w14:textId="77777777" w:rsidR="001617CE" w:rsidRPr="00F83795" w:rsidRDefault="001617CE" w:rsidP="0055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AA72C5E" w14:textId="77777777" w:rsidR="001617CE" w:rsidRPr="00F83795" w:rsidRDefault="001617CE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  <w:shd w:val="clear" w:color="auto" w:fill="auto"/>
          </w:tcPr>
          <w:p w14:paraId="7A5DFA38" w14:textId="77777777" w:rsidR="001617CE" w:rsidRPr="00F83795" w:rsidRDefault="001617CE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2554217" w14:textId="77777777" w:rsidR="001617CE" w:rsidRPr="00F83795" w:rsidRDefault="001617CE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1BD516B1" w14:textId="77777777" w:rsidR="001617CE" w:rsidRPr="00F83795" w:rsidRDefault="001617CE" w:rsidP="00556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58D44FD4" w14:textId="77777777" w:rsidR="001617CE" w:rsidRPr="00F83795" w:rsidRDefault="001617CE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4076C74" w14:textId="77777777" w:rsidR="001617CE" w:rsidRPr="00F83795" w:rsidRDefault="001617CE" w:rsidP="00556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0BD88253" w14:textId="77777777" w:rsidR="001617CE" w:rsidRPr="00F83795" w:rsidRDefault="001617CE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E6FC8" w:rsidRPr="00F83795" w14:paraId="29B8FDB4" w14:textId="77777777" w:rsidTr="002E6FC8">
        <w:tc>
          <w:tcPr>
            <w:tcW w:w="3681" w:type="dxa"/>
          </w:tcPr>
          <w:p w14:paraId="1125582C" w14:textId="77777777" w:rsidR="001617CE" w:rsidRPr="00F83795" w:rsidRDefault="001617CE" w:rsidP="0055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0B44ACD" w14:textId="77777777" w:rsidR="001617CE" w:rsidRPr="00F83795" w:rsidRDefault="001617CE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  <w:shd w:val="clear" w:color="auto" w:fill="auto"/>
          </w:tcPr>
          <w:p w14:paraId="7FA68ADD" w14:textId="77777777" w:rsidR="001617CE" w:rsidRPr="00F83795" w:rsidRDefault="001617CE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32A2BCF" w14:textId="77777777" w:rsidR="001617CE" w:rsidRPr="00F83795" w:rsidRDefault="001617CE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73DF70D9" w14:textId="77777777" w:rsidR="001617CE" w:rsidRPr="00F83795" w:rsidRDefault="001617CE" w:rsidP="00556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shd w:val="clear" w:color="auto" w:fill="auto"/>
          </w:tcPr>
          <w:p w14:paraId="5DF92E11" w14:textId="77777777" w:rsidR="001617CE" w:rsidRPr="00F83795" w:rsidRDefault="001617CE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69181E" w14:textId="77777777" w:rsidR="001617CE" w:rsidRPr="00F83795" w:rsidRDefault="001617CE" w:rsidP="00556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49CF1DDA" w14:textId="77777777" w:rsidR="001617CE" w:rsidRPr="00F83795" w:rsidRDefault="001617CE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E6FC8" w:rsidRPr="00F83795" w14:paraId="6FF7248B" w14:textId="77777777" w:rsidTr="002E6FC8">
        <w:tc>
          <w:tcPr>
            <w:tcW w:w="3681" w:type="dxa"/>
          </w:tcPr>
          <w:p w14:paraId="24F96FD1" w14:textId="2022789D" w:rsidR="005569A9" w:rsidRPr="00F83795" w:rsidRDefault="002E6FC8" w:rsidP="0055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1176" w:type="dxa"/>
            <w:shd w:val="clear" w:color="auto" w:fill="auto"/>
          </w:tcPr>
          <w:p w14:paraId="10436870" w14:textId="3B7ECD00" w:rsidR="005569A9" w:rsidRPr="00F83795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  <w:shd w:val="clear" w:color="auto" w:fill="auto"/>
          </w:tcPr>
          <w:p w14:paraId="050A5D6B" w14:textId="77777777" w:rsidR="005569A9" w:rsidRPr="00F83795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9AE8558" w14:textId="12860BC9" w:rsidR="005569A9" w:rsidRPr="00F83795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1" w:type="dxa"/>
            <w:gridSpan w:val="2"/>
            <w:shd w:val="clear" w:color="auto" w:fill="auto"/>
          </w:tcPr>
          <w:p w14:paraId="373E7901" w14:textId="77777777" w:rsidR="005569A9" w:rsidRPr="00F83795" w:rsidRDefault="005569A9" w:rsidP="00556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2B4F4E6" w14:textId="739E1484" w:rsidR="005569A9" w:rsidRPr="00F83795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3241E15" w14:textId="77777777" w:rsidR="005569A9" w:rsidRPr="00F83795" w:rsidRDefault="005569A9" w:rsidP="005569A9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3BA2CF4A" w14:textId="689D3F9B" w:rsidR="005569A9" w:rsidRPr="00F83795" w:rsidRDefault="005569A9" w:rsidP="005569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6FC8" w:rsidRPr="00F83795" w14:paraId="315446F5" w14:textId="77777777" w:rsidTr="002E6FC8">
        <w:tc>
          <w:tcPr>
            <w:tcW w:w="3681" w:type="dxa"/>
          </w:tcPr>
          <w:p w14:paraId="604580C4" w14:textId="60AF99EC" w:rsidR="002E6FC8" w:rsidRPr="00F83795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ผลประโยชน์ระยะสั้นและอื่น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176" w:type="dxa"/>
            <w:shd w:val="clear" w:color="auto" w:fill="auto"/>
          </w:tcPr>
          <w:p w14:paraId="6569CCBF" w14:textId="4BB0EEF7" w:rsidR="002E6FC8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36,239</w:t>
            </w:r>
          </w:p>
        </w:tc>
        <w:tc>
          <w:tcPr>
            <w:tcW w:w="308" w:type="dxa"/>
            <w:shd w:val="clear" w:color="auto" w:fill="auto"/>
          </w:tcPr>
          <w:p w14:paraId="26E0AAA8" w14:textId="77777777" w:rsidR="002E6FC8" w:rsidRPr="00F83795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3FFBEC2" w14:textId="5DCC59B6" w:rsidR="002E6FC8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51,442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5545D624" w14:textId="77777777" w:rsidR="002E6FC8" w:rsidRPr="00F83795" w:rsidRDefault="002E6FC8" w:rsidP="002E6F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73350FB9" w14:textId="039A8F1C" w:rsidR="002E6FC8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36,239</w:t>
            </w:r>
          </w:p>
        </w:tc>
        <w:tc>
          <w:tcPr>
            <w:tcW w:w="270" w:type="dxa"/>
            <w:shd w:val="clear" w:color="auto" w:fill="auto"/>
          </w:tcPr>
          <w:p w14:paraId="55A91495" w14:textId="77777777" w:rsidR="002E6FC8" w:rsidRPr="00F83795" w:rsidRDefault="002E6FC8" w:rsidP="002E6F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52877304" w14:textId="5B70DF8A" w:rsidR="002E6FC8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51,442</w:t>
            </w:r>
          </w:p>
        </w:tc>
      </w:tr>
      <w:tr w:rsidR="002E6FC8" w:rsidRPr="00F83795" w14:paraId="6C49D450" w14:textId="77777777" w:rsidTr="002E6FC8">
        <w:tc>
          <w:tcPr>
            <w:tcW w:w="3681" w:type="dxa"/>
          </w:tcPr>
          <w:p w14:paraId="7741E074" w14:textId="77777777" w:rsidR="002E6FC8" w:rsidRPr="00F83795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76" w:type="dxa"/>
            <w:shd w:val="clear" w:color="auto" w:fill="auto"/>
          </w:tcPr>
          <w:p w14:paraId="354CBB00" w14:textId="7427680C" w:rsidR="002E6FC8" w:rsidRPr="00F83795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1,494</w:t>
            </w:r>
          </w:p>
        </w:tc>
        <w:tc>
          <w:tcPr>
            <w:tcW w:w="308" w:type="dxa"/>
            <w:shd w:val="clear" w:color="auto" w:fill="auto"/>
          </w:tcPr>
          <w:p w14:paraId="5BAEC863" w14:textId="77777777" w:rsidR="002E6FC8" w:rsidRPr="00F83795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B4A728D" w14:textId="4DF99B8D" w:rsidR="002E6FC8" w:rsidRPr="00F83795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3,656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52197D56" w14:textId="77777777" w:rsidR="002E6FC8" w:rsidRPr="00F83795" w:rsidRDefault="002E6FC8" w:rsidP="002E6F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6EA3E95" w14:textId="5B23D5C7" w:rsidR="002E6FC8" w:rsidRPr="00F83795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1,494</w:t>
            </w:r>
          </w:p>
        </w:tc>
        <w:tc>
          <w:tcPr>
            <w:tcW w:w="270" w:type="dxa"/>
            <w:shd w:val="clear" w:color="auto" w:fill="auto"/>
          </w:tcPr>
          <w:p w14:paraId="536FBB03" w14:textId="77777777" w:rsidR="002E6FC8" w:rsidRPr="00F83795" w:rsidRDefault="002E6FC8" w:rsidP="002E6F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0066369D" w14:textId="44CA6DAA" w:rsidR="002E6FC8" w:rsidRPr="00F83795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3,656</w:t>
            </w:r>
          </w:p>
        </w:tc>
      </w:tr>
      <w:tr w:rsidR="002E6FC8" w:rsidRPr="00F83795" w14:paraId="3548CB41" w14:textId="77777777" w:rsidTr="002E6FC8">
        <w:tc>
          <w:tcPr>
            <w:tcW w:w="3681" w:type="dxa"/>
          </w:tcPr>
          <w:p w14:paraId="6762F281" w14:textId="782F98B0" w:rsidR="002E6FC8" w:rsidRPr="00F83795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176" w:type="dxa"/>
            <w:shd w:val="clear" w:color="auto" w:fill="auto"/>
          </w:tcPr>
          <w:p w14:paraId="59FE273D" w14:textId="26CF7757" w:rsidR="002E6FC8" w:rsidRPr="00F83795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2,393</w:t>
            </w:r>
          </w:p>
        </w:tc>
        <w:tc>
          <w:tcPr>
            <w:tcW w:w="308" w:type="dxa"/>
            <w:shd w:val="clear" w:color="auto" w:fill="auto"/>
          </w:tcPr>
          <w:p w14:paraId="063429FA" w14:textId="77777777" w:rsidR="002E6FC8" w:rsidRPr="00F83795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A3B14FE" w14:textId="2552ADA9" w:rsidR="002E6FC8" w:rsidRPr="00DC3E8C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1,243</w:t>
            </w:r>
          </w:p>
        </w:tc>
        <w:tc>
          <w:tcPr>
            <w:tcW w:w="281" w:type="dxa"/>
            <w:gridSpan w:val="2"/>
            <w:shd w:val="clear" w:color="auto" w:fill="auto"/>
          </w:tcPr>
          <w:p w14:paraId="67A11E73" w14:textId="77777777" w:rsidR="002E6FC8" w:rsidRPr="00DC3E8C" w:rsidRDefault="002E6FC8" w:rsidP="002E6FC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1" w:type="dxa"/>
            <w:shd w:val="clear" w:color="auto" w:fill="auto"/>
          </w:tcPr>
          <w:p w14:paraId="2B1A1B3D" w14:textId="5B6A8915" w:rsidR="002E6FC8" w:rsidRPr="00DC3E8C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2,393</w:t>
            </w:r>
          </w:p>
        </w:tc>
        <w:tc>
          <w:tcPr>
            <w:tcW w:w="270" w:type="dxa"/>
            <w:shd w:val="clear" w:color="auto" w:fill="auto"/>
          </w:tcPr>
          <w:p w14:paraId="2393B77F" w14:textId="77777777" w:rsidR="002E6FC8" w:rsidRPr="00DC3E8C" w:rsidRDefault="002E6FC8" w:rsidP="002E6FC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74F34FC9" w14:textId="24DDE1A9" w:rsidR="002E6FC8" w:rsidRPr="00DC3E8C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1,243</w:t>
            </w:r>
          </w:p>
        </w:tc>
      </w:tr>
    </w:tbl>
    <w:p w14:paraId="6012DF39" w14:textId="77777777" w:rsidR="002C0FEE" w:rsidRPr="002360DC" w:rsidRDefault="002C0FEE" w:rsidP="002C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FF0000"/>
          <w:spacing w:val="-2"/>
          <w:sz w:val="28"/>
          <w:szCs w:val="28"/>
        </w:rPr>
      </w:pPr>
    </w:p>
    <w:p w14:paraId="03C7F505" w14:textId="1DCC7B0F" w:rsidR="009B565E" w:rsidRPr="00F83795" w:rsidRDefault="009B565E" w:rsidP="009B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รายการซื้อและขายระหว่างกันกับบริษัทร่วม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และการร่วมค้า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ที่แสดงไว้ข้างต้น ไม่รวมรายการที่บริษัทเป็นผู้รับจ้างผลิต และเป็นผู้จัดจำหน่ายสินค้า</w:t>
      </w:r>
      <w:r w:rsidRPr="000C1CB1">
        <w:rPr>
          <w:rFonts w:asciiTheme="majorBidi" w:hAnsiTheme="majorBidi" w:cstheme="majorBidi"/>
          <w:spacing w:val="-2"/>
          <w:sz w:val="30"/>
          <w:szCs w:val="30"/>
          <w:cs/>
        </w:rPr>
        <w:t>ให้กับบริษัทร่วมทางอ้อม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และการร่วมค้า</w:t>
      </w:r>
      <w:r w:rsidRPr="000C1CB1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                  31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มีนาคม </w:t>
      </w:r>
      <w:r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เป็นจำนวนเงิน</w:t>
      </w:r>
      <w:r w:rsidR="005569A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569A9" w:rsidRPr="478BBE16">
        <w:rPr>
          <w:rFonts w:asciiTheme="majorBidi" w:hAnsiTheme="majorBidi" w:cstheme="majorBidi"/>
          <w:spacing w:val="-2"/>
          <w:sz w:val="30"/>
          <w:szCs w:val="30"/>
        </w:rPr>
        <w:t>53.13</w:t>
      </w:r>
      <w:r w:rsidR="1AE66A2B" w:rsidRPr="1AE66A2B">
        <w:rPr>
          <w:rFonts w:asciiTheme="majorBidi" w:hAnsiTheme="majorBidi" w:cstheme="majorBidi"/>
          <w:sz w:val="30"/>
          <w:szCs w:val="30"/>
        </w:rPr>
        <w:t xml:space="preserve"> </w:t>
      </w:r>
      <w:r w:rsidRPr="0D4FD386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D4FD386">
        <w:rPr>
          <w:rFonts w:asciiTheme="majorBidi" w:hAnsiTheme="majorBidi" w:cstheme="majorBidi"/>
          <w:i/>
          <w:iCs/>
          <w:sz w:val="30"/>
          <w:szCs w:val="30"/>
        </w:rPr>
        <w:t>(2567: 43.</w:t>
      </w:r>
      <w:r w:rsidRPr="00430A30">
        <w:rPr>
          <w:rFonts w:asciiTheme="majorBidi" w:hAnsiTheme="majorBidi" w:cstheme="majorBidi"/>
          <w:i/>
          <w:iCs/>
          <w:sz w:val="30"/>
          <w:szCs w:val="30"/>
        </w:rPr>
        <w:t xml:space="preserve">87 </w:t>
      </w:r>
      <w:r w:rsidR="00430A30" w:rsidRPr="00430A30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</w:t>
      </w:r>
      <w:r w:rsidRPr="00430A30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บาท</w:t>
      </w:r>
      <w:r w:rsidRPr="00F83795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72B7B0B8" w14:textId="7C24B446" w:rsidR="007602EF" w:rsidRPr="002360DC" w:rsidRDefault="007602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25AB748" w14:textId="35B5733E" w:rsidR="009B565E" w:rsidRPr="00F83795" w:rsidRDefault="009B565E" w:rsidP="009B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F83795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F83795">
        <w:rPr>
          <w:rFonts w:asciiTheme="majorBidi" w:hAnsiTheme="majorBidi" w:cstheme="majorBidi"/>
          <w:sz w:val="30"/>
          <w:szCs w:val="30"/>
        </w:rPr>
        <w:t xml:space="preserve"> </w:t>
      </w:r>
      <w:r w:rsidRPr="00270230">
        <w:rPr>
          <w:rFonts w:asciiTheme="majorBidi" w:hAnsiTheme="majorBidi" w:cstheme="majorBidi"/>
          <w:spacing w:val="-2"/>
          <w:sz w:val="30"/>
          <w:szCs w:val="30"/>
        </w:rPr>
        <w:t>3</w:t>
      </w:r>
      <w:r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F8379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F8379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270230">
        <w:rPr>
          <w:rFonts w:asciiTheme="majorBidi" w:hAnsiTheme="majorBidi" w:cstheme="majorBidi"/>
          <w:sz w:val="30"/>
          <w:szCs w:val="30"/>
        </w:rPr>
        <w:t>31</w:t>
      </w:r>
      <w:r w:rsidRPr="00F8379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270230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F8379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0D4BE66" w14:textId="13EB466B" w:rsidR="0043229B" w:rsidRPr="002360DC" w:rsidRDefault="0043229B" w:rsidP="00A20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2"/>
        <w:gridCol w:w="1176"/>
        <w:gridCol w:w="308"/>
        <w:gridCol w:w="1181"/>
        <w:gridCol w:w="274"/>
        <w:gridCol w:w="1185"/>
        <w:gridCol w:w="270"/>
        <w:gridCol w:w="1186"/>
      </w:tblGrid>
      <w:tr w:rsidR="002E6FC8" w:rsidRPr="00C075DE" w14:paraId="42C5514F" w14:textId="77777777" w:rsidTr="002102E6">
        <w:tc>
          <w:tcPr>
            <w:tcW w:w="3682" w:type="dxa"/>
          </w:tcPr>
          <w:p w14:paraId="678EED1D" w14:textId="0198D3C4" w:rsidR="002E6FC8" w:rsidRPr="00C075DE" w:rsidRDefault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</w:tcPr>
          <w:p w14:paraId="266762FF" w14:textId="77777777" w:rsidR="002E6FC8" w:rsidRPr="00C075DE" w:rsidRDefault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674D8D67" w14:textId="77777777" w:rsidR="002E6FC8" w:rsidRPr="00C075DE" w:rsidRDefault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38F8FB16" w14:textId="77777777" w:rsidR="002E6FC8" w:rsidRPr="00C075DE" w:rsidRDefault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FC8" w:rsidRPr="00C075DE" w14:paraId="0F63AE57" w14:textId="77777777" w:rsidTr="002102E6">
        <w:tc>
          <w:tcPr>
            <w:tcW w:w="3682" w:type="dxa"/>
          </w:tcPr>
          <w:p w14:paraId="26CD2722" w14:textId="6E11B686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2762F841" w14:textId="06FB1DBF" w:rsidR="002E6FC8" w:rsidRPr="00C075DE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08" w:type="dxa"/>
          </w:tcPr>
          <w:p w14:paraId="1ADA923C" w14:textId="77777777" w:rsidR="002E6FC8" w:rsidRPr="00C075DE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E28B940" w14:textId="2098C04F" w:rsidR="002E6FC8" w:rsidRPr="00C075DE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0B57A199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3BDF19CA" w14:textId="38336EF9" w:rsidR="002E6FC8" w:rsidRPr="00C075DE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8ED1E7D" w14:textId="77777777" w:rsidR="002E6FC8" w:rsidRPr="00C075DE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3BB7A5E2" w14:textId="186FBD6E" w:rsidR="002E6FC8" w:rsidRPr="00C075DE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E6FC8" w:rsidRPr="00C075DE" w14:paraId="3BB3CFBB" w14:textId="77777777" w:rsidTr="002102E6">
        <w:tc>
          <w:tcPr>
            <w:tcW w:w="3682" w:type="dxa"/>
          </w:tcPr>
          <w:p w14:paraId="5A9F8DC1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360E028D" w14:textId="11C2F570" w:rsidR="002E6FC8" w:rsidRPr="00270230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08" w:type="dxa"/>
          </w:tcPr>
          <w:p w14:paraId="5284A21B" w14:textId="77777777" w:rsidR="002E6FC8" w:rsidRPr="00C075DE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54BB934" w14:textId="7F4E804F" w:rsidR="002E6FC8" w:rsidRPr="00270230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050CE01A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59FE019D" w14:textId="019D4081" w:rsidR="002E6FC8" w:rsidRPr="00270230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090B869" w14:textId="77777777" w:rsidR="002E6FC8" w:rsidRPr="00C075DE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4AFF357D" w14:textId="08C03443" w:rsidR="002E6FC8" w:rsidRPr="00270230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E6FC8" w:rsidRPr="00C075DE" w14:paraId="77355EFA" w14:textId="77777777" w:rsidTr="002102E6">
        <w:tc>
          <w:tcPr>
            <w:tcW w:w="3682" w:type="dxa"/>
          </w:tcPr>
          <w:p w14:paraId="7E23EDE8" w14:textId="77777777" w:rsidR="002E6FC8" w:rsidRPr="00C075DE" w:rsidRDefault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436AE739" w14:textId="77777777" w:rsidR="002E6FC8" w:rsidRPr="00C075DE" w:rsidRDefault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6FC8" w:rsidRPr="00C075DE" w14:paraId="2543D5F9" w14:textId="77777777" w:rsidTr="002102E6">
        <w:tc>
          <w:tcPr>
            <w:tcW w:w="3682" w:type="dxa"/>
          </w:tcPr>
          <w:p w14:paraId="5589A4E4" w14:textId="60CDF7A4" w:rsidR="002E6FC8" w:rsidRPr="00C075DE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6" w:type="dxa"/>
          </w:tcPr>
          <w:p w14:paraId="1C879346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</w:tcPr>
          <w:p w14:paraId="1829B31B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12C8E203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3F934057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F182CBD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790E0D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81CD5D4" w14:textId="77777777" w:rsidR="002E6FC8" w:rsidRPr="00C075DE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E6FC8" w:rsidRPr="00F83795" w14:paraId="18F1CCDC" w14:textId="77777777" w:rsidTr="002102E6">
        <w:tc>
          <w:tcPr>
            <w:tcW w:w="3682" w:type="dxa"/>
          </w:tcPr>
          <w:p w14:paraId="36746E86" w14:textId="61BB8E1C" w:rsidR="002E6FC8" w:rsidRPr="00852FC8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  <w:shd w:val="clear" w:color="auto" w:fill="auto"/>
          </w:tcPr>
          <w:p w14:paraId="2BC0E5F2" w14:textId="1E361DBB" w:rsidR="002E6FC8" w:rsidRPr="00FD65CF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  <w:shd w:val="clear" w:color="auto" w:fill="auto"/>
          </w:tcPr>
          <w:p w14:paraId="22423188" w14:textId="77777777" w:rsidR="002E6FC8" w:rsidRPr="00FD65CF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60730638" w14:textId="5406FF05" w:rsidR="002E6FC8" w:rsidRPr="00FD65CF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7C28E0D" w14:textId="77777777" w:rsidR="002E6FC8" w:rsidRPr="00852FC8" w:rsidRDefault="002E6FC8" w:rsidP="002E6F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3DD05E4B" w14:textId="5C7BDD70" w:rsidR="002E6FC8" w:rsidRPr="00852FC8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D38A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7DBE275A" w14:textId="77777777" w:rsidR="002E6FC8" w:rsidRPr="00852FC8" w:rsidRDefault="002E6FC8" w:rsidP="002E6F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02F8AC2C" w14:textId="4F9951D9" w:rsidR="002E6FC8" w:rsidRPr="00F83795" w:rsidRDefault="002E6FC8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E6FC8" w:rsidRPr="00F83795" w14:paraId="74CAAAEA" w14:textId="77777777" w:rsidTr="002102E6">
        <w:tc>
          <w:tcPr>
            <w:tcW w:w="3682" w:type="dxa"/>
          </w:tcPr>
          <w:p w14:paraId="0F4CC23C" w14:textId="58A8F5CA" w:rsidR="002E6FC8" w:rsidRPr="00053164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6" w:type="dxa"/>
            <w:shd w:val="clear" w:color="auto" w:fill="auto"/>
          </w:tcPr>
          <w:p w14:paraId="0EC425A8" w14:textId="06756A47" w:rsidR="002E6FC8" w:rsidRPr="00053164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5C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26</w:t>
            </w:r>
            <w:r w:rsidRPr="00675C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,59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308" w:type="dxa"/>
            <w:shd w:val="clear" w:color="auto" w:fill="auto"/>
          </w:tcPr>
          <w:p w14:paraId="15E557CE" w14:textId="77777777" w:rsidR="002E6FC8" w:rsidRPr="00053164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1A662F0A" w14:textId="40A3411A" w:rsidR="002E6FC8" w:rsidRPr="00053164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5C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</w:t>
            </w:r>
          </w:p>
        </w:tc>
        <w:tc>
          <w:tcPr>
            <w:tcW w:w="274" w:type="dxa"/>
            <w:shd w:val="clear" w:color="auto" w:fill="auto"/>
          </w:tcPr>
          <w:p w14:paraId="5D2744C2" w14:textId="77777777" w:rsidR="002E6FC8" w:rsidRPr="002E6FC8" w:rsidRDefault="002E6FC8" w:rsidP="002E6F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4685B42C" w14:textId="31703CAD" w:rsidR="002E6FC8" w:rsidRPr="00053164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5C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26</w:t>
            </w:r>
            <w:r w:rsidRPr="00675C8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,59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25DD2D4" w14:textId="77777777" w:rsidR="002E6FC8" w:rsidRPr="00B1535D" w:rsidRDefault="002E6FC8" w:rsidP="00B153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346DD680" w14:textId="2B28FA51" w:rsidR="002E6FC8" w:rsidRPr="00B1535D" w:rsidRDefault="002E6FC8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153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</w:t>
            </w:r>
          </w:p>
        </w:tc>
      </w:tr>
      <w:tr w:rsidR="002E6FC8" w:rsidRPr="00F83795" w14:paraId="07FABDAE" w14:textId="77777777" w:rsidTr="002102E6">
        <w:tc>
          <w:tcPr>
            <w:tcW w:w="3682" w:type="dxa"/>
          </w:tcPr>
          <w:p w14:paraId="2E88EE95" w14:textId="7DB18D74" w:rsidR="002E6FC8" w:rsidRPr="00F83795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35A8EA" w14:textId="1F8C9A39" w:rsidR="002E6FC8" w:rsidRPr="00F83795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5C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26,59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308" w:type="dxa"/>
            <w:shd w:val="clear" w:color="auto" w:fill="auto"/>
          </w:tcPr>
          <w:p w14:paraId="639DEA3A" w14:textId="77777777" w:rsidR="002E6FC8" w:rsidRPr="00FD65CF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2FAF60" w14:textId="70053294" w:rsidR="002E6FC8" w:rsidRPr="00F83795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5C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</w:t>
            </w:r>
          </w:p>
        </w:tc>
        <w:tc>
          <w:tcPr>
            <w:tcW w:w="274" w:type="dxa"/>
            <w:shd w:val="clear" w:color="auto" w:fill="auto"/>
          </w:tcPr>
          <w:p w14:paraId="0C67DCD4" w14:textId="77777777" w:rsidR="002E6FC8" w:rsidRPr="00F83795" w:rsidRDefault="002E6FC8" w:rsidP="002E6F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8F7A86" w14:textId="1272489C" w:rsidR="002E6FC8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5C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26,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609</w:t>
            </w:r>
          </w:p>
        </w:tc>
        <w:tc>
          <w:tcPr>
            <w:tcW w:w="270" w:type="dxa"/>
            <w:shd w:val="clear" w:color="auto" w:fill="auto"/>
          </w:tcPr>
          <w:p w14:paraId="265C216D" w14:textId="77777777" w:rsidR="002E6FC8" w:rsidRPr="00F83795" w:rsidRDefault="002E6FC8" w:rsidP="002E6F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7B15A9" w14:textId="4558516D" w:rsidR="002E6FC8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75C8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71</w:t>
            </w:r>
          </w:p>
        </w:tc>
      </w:tr>
      <w:tr w:rsidR="002E6FC8" w:rsidRPr="00F83795" w14:paraId="7F22518B" w14:textId="77777777" w:rsidTr="002102E6">
        <w:tc>
          <w:tcPr>
            <w:tcW w:w="3682" w:type="dxa"/>
          </w:tcPr>
          <w:p w14:paraId="420B5A96" w14:textId="38340885" w:rsidR="002E6FC8" w:rsidRPr="00C3758A" w:rsidRDefault="002E6FC8" w:rsidP="002E6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14:paraId="489EF8FE" w14:textId="77777777" w:rsidR="002E6FC8" w:rsidRPr="00C3758A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308" w:type="dxa"/>
            <w:shd w:val="clear" w:color="auto" w:fill="auto"/>
          </w:tcPr>
          <w:p w14:paraId="15C31393" w14:textId="77777777" w:rsidR="002E6FC8" w:rsidRPr="00C3758A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77D2A612" w14:textId="77777777" w:rsidR="002E6FC8" w:rsidRPr="00C3758A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4" w:type="dxa"/>
            <w:shd w:val="clear" w:color="auto" w:fill="auto"/>
          </w:tcPr>
          <w:p w14:paraId="6739FF2A" w14:textId="77777777" w:rsidR="002E6FC8" w:rsidRPr="00C3758A" w:rsidRDefault="002E6FC8" w:rsidP="002E6F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</w:tcPr>
          <w:p w14:paraId="36FEED90" w14:textId="77777777" w:rsidR="002E6FC8" w:rsidRPr="00C3758A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CEC7817" w14:textId="77777777" w:rsidR="002E6FC8" w:rsidRPr="00C3758A" w:rsidRDefault="002E6FC8" w:rsidP="002E6FC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14:paraId="46C7EED6" w14:textId="77777777" w:rsidR="002E6FC8" w:rsidRPr="00C3758A" w:rsidRDefault="002E6FC8" w:rsidP="002E6F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B1535D" w:rsidRPr="00F83795" w14:paraId="1CDB9C02" w14:textId="77777777" w:rsidTr="002102E6">
        <w:tc>
          <w:tcPr>
            <w:tcW w:w="3682" w:type="dxa"/>
          </w:tcPr>
          <w:p w14:paraId="615777C6" w14:textId="6C074FA9" w:rsidR="00B1535D" w:rsidRPr="00F83795" w:rsidRDefault="00B1535D" w:rsidP="00B15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6" w:type="dxa"/>
            <w:shd w:val="clear" w:color="auto" w:fill="auto"/>
          </w:tcPr>
          <w:p w14:paraId="739AC8C9" w14:textId="55B36784" w:rsidR="00B1535D" w:rsidRPr="00F83795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  <w:shd w:val="clear" w:color="auto" w:fill="auto"/>
          </w:tcPr>
          <w:p w14:paraId="1415A967" w14:textId="77777777" w:rsidR="00B1535D" w:rsidRPr="00FD65CF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1E109AEE" w14:textId="74D976E7" w:rsidR="00B1535D" w:rsidRPr="00F83795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7E144D03" w14:textId="77777777" w:rsidR="00B1535D" w:rsidRPr="00F83795" w:rsidRDefault="00B1535D" w:rsidP="00B153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BDB60E7" w14:textId="5628C34E" w:rsidR="00B1535D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A215EA6" w14:textId="77777777" w:rsidR="00B1535D" w:rsidRPr="00F83795" w:rsidRDefault="00B1535D" w:rsidP="00B153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D38F353" w14:textId="3F37AE5C" w:rsidR="00B1535D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1535D" w:rsidRPr="00F83795" w14:paraId="48183397" w14:textId="77777777" w:rsidTr="002102E6">
        <w:tc>
          <w:tcPr>
            <w:tcW w:w="3682" w:type="dxa"/>
          </w:tcPr>
          <w:p w14:paraId="0431E15D" w14:textId="6F880864" w:rsidR="00B1535D" w:rsidRPr="00F83795" w:rsidRDefault="00B1535D" w:rsidP="00B15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  <w:shd w:val="clear" w:color="auto" w:fill="auto"/>
          </w:tcPr>
          <w:p w14:paraId="089F58C6" w14:textId="50B6EA39" w:rsidR="00B1535D" w:rsidRPr="00F83795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  <w:shd w:val="clear" w:color="auto" w:fill="auto"/>
          </w:tcPr>
          <w:p w14:paraId="641D48F1" w14:textId="77777777" w:rsidR="00B1535D" w:rsidRPr="00FD65CF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52843B6A" w14:textId="14447D54" w:rsidR="00B1535D" w:rsidRPr="00F83795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5E820A2" w14:textId="77777777" w:rsidR="00B1535D" w:rsidRPr="00B1535D" w:rsidRDefault="00B1535D" w:rsidP="00B153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538B980" w14:textId="2288B338" w:rsidR="00B1535D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13,515</w:t>
            </w:r>
          </w:p>
        </w:tc>
        <w:tc>
          <w:tcPr>
            <w:tcW w:w="270" w:type="dxa"/>
            <w:shd w:val="clear" w:color="auto" w:fill="auto"/>
          </w:tcPr>
          <w:p w14:paraId="0C312464" w14:textId="77777777" w:rsidR="00B1535D" w:rsidRPr="00B1535D" w:rsidRDefault="00B1535D" w:rsidP="00B153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544DCF58" w14:textId="71502B8E" w:rsidR="00B1535D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13,427</w:t>
            </w:r>
          </w:p>
        </w:tc>
      </w:tr>
      <w:tr w:rsidR="00B1535D" w:rsidRPr="00F83795" w14:paraId="07000676" w14:textId="77777777" w:rsidTr="002102E6">
        <w:tc>
          <w:tcPr>
            <w:tcW w:w="3682" w:type="dxa"/>
          </w:tcPr>
          <w:p w14:paraId="214FA39E" w14:textId="2BA3D9FA" w:rsidR="00B1535D" w:rsidRPr="00F83795" w:rsidRDefault="00B1535D" w:rsidP="00B15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7449B79" w14:textId="47EE1B2B" w:rsidR="00B1535D" w:rsidRPr="00F83795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1,887</w:t>
            </w:r>
          </w:p>
        </w:tc>
        <w:tc>
          <w:tcPr>
            <w:tcW w:w="308" w:type="dxa"/>
            <w:shd w:val="clear" w:color="auto" w:fill="auto"/>
          </w:tcPr>
          <w:p w14:paraId="6E0D37D6" w14:textId="77777777" w:rsidR="00B1535D" w:rsidRPr="00FD65CF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0C240681" w14:textId="1495282D" w:rsidR="00B1535D" w:rsidRPr="00F83795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</w:t>
            </w:r>
          </w:p>
        </w:tc>
        <w:tc>
          <w:tcPr>
            <w:tcW w:w="274" w:type="dxa"/>
            <w:shd w:val="clear" w:color="auto" w:fill="auto"/>
          </w:tcPr>
          <w:p w14:paraId="5D1A3CC8" w14:textId="77777777" w:rsidR="00B1535D" w:rsidRPr="00B1535D" w:rsidRDefault="00B1535D" w:rsidP="00B153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29AAE28" w14:textId="3932FAE0" w:rsidR="00B1535D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1</w:t>
            </w: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,887</w:t>
            </w:r>
          </w:p>
        </w:tc>
        <w:tc>
          <w:tcPr>
            <w:tcW w:w="270" w:type="dxa"/>
            <w:shd w:val="clear" w:color="auto" w:fill="auto"/>
          </w:tcPr>
          <w:p w14:paraId="131804C8" w14:textId="77777777" w:rsidR="00B1535D" w:rsidRPr="00B1535D" w:rsidRDefault="00B1535D" w:rsidP="00B153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B7C34BD" w14:textId="73CF2383" w:rsidR="00B1535D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</w:t>
            </w:r>
          </w:p>
        </w:tc>
      </w:tr>
      <w:tr w:rsidR="00B1535D" w:rsidRPr="00F83795" w14:paraId="1EFF7EDF" w14:textId="77777777" w:rsidTr="002102E6">
        <w:tc>
          <w:tcPr>
            <w:tcW w:w="3682" w:type="dxa"/>
          </w:tcPr>
          <w:p w14:paraId="4E63F123" w14:textId="6C924502" w:rsidR="00B1535D" w:rsidRPr="00F83795" w:rsidRDefault="00B1535D" w:rsidP="00B15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6B26B43D" w14:textId="426E57A3" w:rsidR="00B1535D" w:rsidRPr="00F83795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</w:p>
        </w:tc>
        <w:tc>
          <w:tcPr>
            <w:tcW w:w="308" w:type="dxa"/>
            <w:shd w:val="clear" w:color="auto" w:fill="auto"/>
          </w:tcPr>
          <w:p w14:paraId="46DD70E9" w14:textId="77777777" w:rsidR="00B1535D" w:rsidRPr="00FD65CF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38417216" w14:textId="1E24D013" w:rsidR="00B1535D" w:rsidRPr="00F83795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4" w:type="dxa"/>
            <w:shd w:val="clear" w:color="auto" w:fill="auto"/>
          </w:tcPr>
          <w:p w14:paraId="41C28EDB" w14:textId="77777777" w:rsidR="00B1535D" w:rsidRPr="00B1535D" w:rsidRDefault="00B1535D" w:rsidP="00B153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5FEF51BB" w14:textId="054F23CD" w:rsidR="00B1535D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B1F5B88" w14:textId="77777777" w:rsidR="00B1535D" w:rsidRPr="00B1535D" w:rsidRDefault="00B1535D" w:rsidP="00B153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7D07601F" w14:textId="481D1A1B" w:rsidR="00B1535D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</w:t>
            </w:r>
          </w:p>
        </w:tc>
      </w:tr>
      <w:tr w:rsidR="00B1535D" w:rsidRPr="00F83795" w14:paraId="4E121D14" w14:textId="77777777" w:rsidTr="002102E6">
        <w:tc>
          <w:tcPr>
            <w:tcW w:w="3682" w:type="dxa"/>
          </w:tcPr>
          <w:p w14:paraId="394C9CA2" w14:textId="77777777" w:rsidR="00B1535D" w:rsidRPr="00F83795" w:rsidRDefault="00B1535D" w:rsidP="00B153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4B21C8A5" w14:textId="1F7F6536" w:rsidR="00B1535D" w:rsidRPr="00F83795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1,898</w:t>
            </w:r>
          </w:p>
        </w:tc>
        <w:tc>
          <w:tcPr>
            <w:tcW w:w="308" w:type="dxa"/>
            <w:shd w:val="clear" w:color="auto" w:fill="auto"/>
          </w:tcPr>
          <w:p w14:paraId="6A1B3AF4" w14:textId="77777777" w:rsidR="00B1535D" w:rsidRPr="00FD65CF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shd w:val="clear" w:color="auto" w:fill="auto"/>
          </w:tcPr>
          <w:p w14:paraId="31B19AC0" w14:textId="755A9591" w:rsidR="00B1535D" w:rsidRPr="00F83795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</w:t>
            </w:r>
          </w:p>
        </w:tc>
        <w:tc>
          <w:tcPr>
            <w:tcW w:w="274" w:type="dxa"/>
            <w:shd w:val="clear" w:color="auto" w:fill="auto"/>
          </w:tcPr>
          <w:p w14:paraId="058A981D" w14:textId="77777777" w:rsidR="00B1535D" w:rsidRPr="00B1535D" w:rsidRDefault="00B1535D" w:rsidP="00B153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30FA3447" w14:textId="2F28CA6C" w:rsidR="00B1535D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20F8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5</w:t>
            </w: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,413</w:t>
            </w:r>
          </w:p>
        </w:tc>
        <w:tc>
          <w:tcPr>
            <w:tcW w:w="270" w:type="dxa"/>
            <w:shd w:val="clear" w:color="auto" w:fill="auto"/>
          </w:tcPr>
          <w:p w14:paraId="09B453EC" w14:textId="77777777" w:rsidR="00B1535D" w:rsidRPr="00B1535D" w:rsidRDefault="00B1535D" w:rsidP="00B1535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66044D30" w14:textId="4AEA56B1" w:rsidR="00B1535D" w:rsidRDefault="00B1535D" w:rsidP="00B15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13,518</w:t>
            </w:r>
          </w:p>
        </w:tc>
      </w:tr>
      <w:tr w:rsidR="00DB62C6" w:rsidRPr="00F83795" w14:paraId="1B99EDD7" w14:textId="77777777" w:rsidTr="002102E6">
        <w:tc>
          <w:tcPr>
            <w:tcW w:w="3682" w:type="dxa"/>
          </w:tcPr>
          <w:p w14:paraId="150FEF59" w14:textId="5AB63322" w:rsidR="00DB62C6" w:rsidRPr="00F83795" w:rsidRDefault="00DB62C6" w:rsidP="00DB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6" w:type="dxa"/>
            <w:shd w:val="clear" w:color="auto" w:fill="auto"/>
          </w:tcPr>
          <w:p w14:paraId="1F5DE773" w14:textId="77777777" w:rsidR="00DB62C6" w:rsidRPr="00F83795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  <w:shd w:val="clear" w:color="auto" w:fill="auto"/>
          </w:tcPr>
          <w:p w14:paraId="7084F081" w14:textId="77777777" w:rsidR="00DB62C6" w:rsidRPr="00FD65CF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70B7AE0" w14:textId="77777777" w:rsidR="00DB62C6" w:rsidRPr="00F83795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4E75C083" w14:textId="77777777" w:rsidR="00DB62C6" w:rsidRPr="00F83795" w:rsidRDefault="00DB62C6" w:rsidP="00DB62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shd w:val="clear" w:color="auto" w:fill="auto"/>
          </w:tcPr>
          <w:p w14:paraId="166732F7" w14:textId="77777777" w:rsidR="00DB62C6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1AEB40" w14:textId="77777777" w:rsidR="00DB62C6" w:rsidRPr="00F83795" w:rsidRDefault="00DB62C6" w:rsidP="00DB62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73BFAE98" w14:textId="77777777" w:rsidR="00DB62C6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B62C6" w:rsidRPr="00F83795" w14:paraId="1073E366" w14:textId="77777777" w:rsidTr="002102E6">
        <w:tc>
          <w:tcPr>
            <w:tcW w:w="3682" w:type="dxa"/>
          </w:tcPr>
          <w:p w14:paraId="1390E25F" w14:textId="1AD48C4D" w:rsidR="00DB62C6" w:rsidRPr="00F83795" w:rsidRDefault="00DB62C6" w:rsidP="00DB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38491C45" w14:textId="67171D7E" w:rsidR="00DB62C6" w:rsidRPr="00F83795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308" w:type="dxa"/>
            <w:shd w:val="clear" w:color="auto" w:fill="auto"/>
          </w:tcPr>
          <w:p w14:paraId="67CE6106" w14:textId="77777777" w:rsidR="00DB62C6" w:rsidRPr="00FD65CF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736D1AD6" w14:textId="7CD35B76" w:rsidR="00DB62C6" w:rsidRPr="00F83795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BAB8704" w14:textId="77777777" w:rsidR="00DB62C6" w:rsidRPr="00F83795" w:rsidRDefault="00DB62C6" w:rsidP="00DB62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3E678749" w14:textId="5368C543" w:rsidR="00DB62C6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(12,615)</w:t>
            </w:r>
          </w:p>
        </w:tc>
        <w:tc>
          <w:tcPr>
            <w:tcW w:w="270" w:type="dxa"/>
            <w:shd w:val="clear" w:color="auto" w:fill="auto"/>
          </w:tcPr>
          <w:p w14:paraId="24BDC567" w14:textId="77777777" w:rsidR="00DB62C6" w:rsidRPr="00F83795" w:rsidRDefault="00DB62C6" w:rsidP="00DB62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1F4AB7A4" w14:textId="75647DDE" w:rsidR="00DB62C6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20F8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(11,846)</w:t>
            </w:r>
          </w:p>
        </w:tc>
      </w:tr>
      <w:tr w:rsidR="00DB62C6" w:rsidRPr="00F83795" w14:paraId="686E9A90" w14:textId="77777777" w:rsidTr="002102E6">
        <w:tc>
          <w:tcPr>
            <w:tcW w:w="3682" w:type="dxa"/>
          </w:tcPr>
          <w:p w14:paraId="02F74392" w14:textId="2B3DA862" w:rsidR="00DB62C6" w:rsidRPr="00F83795" w:rsidRDefault="00DB62C6" w:rsidP="00DB6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7D75B" w14:textId="77717F74" w:rsidR="00DB62C6" w:rsidRPr="00F83795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1,898</w:t>
            </w:r>
          </w:p>
        </w:tc>
        <w:tc>
          <w:tcPr>
            <w:tcW w:w="308" w:type="dxa"/>
            <w:shd w:val="clear" w:color="auto" w:fill="auto"/>
          </w:tcPr>
          <w:p w14:paraId="733DBB6A" w14:textId="77777777" w:rsidR="00DB62C6" w:rsidRPr="00FD65CF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BBDEE" w14:textId="58338CC2" w:rsidR="00DB62C6" w:rsidRPr="00F83795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74" w:type="dxa"/>
            <w:shd w:val="clear" w:color="auto" w:fill="auto"/>
          </w:tcPr>
          <w:p w14:paraId="4EC22701" w14:textId="77777777" w:rsidR="00DB62C6" w:rsidRPr="00F83795" w:rsidRDefault="00DB62C6" w:rsidP="00DB62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5F3F83" w14:textId="4CABE5FD" w:rsidR="00DB62C6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2,798</w:t>
            </w:r>
          </w:p>
        </w:tc>
        <w:tc>
          <w:tcPr>
            <w:tcW w:w="270" w:type="dxa"/>
            <w:shd w:val="clear" w:color="auto" w:fill="auto"/>
          </w:tcPr>
          <w:p w14:paraId="26143884" w14:textId="77777777" w:rsidR="00DB62C6" w:rsidRPr="00F83795" w:rsidRDefault="00DB62C6" w:rsidP="00DB62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C8F512" w14:textId="79A2E9E2" w:rsidR="00DB62C6" w:rsidRDefault="00DB62C6" w:rsidP="00DB62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842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1,672</w:t>
            </w:r>
          </w:p>
        </w:tc>
      </w:tr>
      <w:tr w:rsidR="008F3838" w:rsidRPr="00C075DE" w14:paraId="32A34416" w14:textId="77777777" w:rsidTr="002102E6">
        <w:tc>
          <w:tcPr>
            <w:tcW w:w="3682" w:type="dxa"/>
          </w:tcPr>
          <w:p w14:paraId="5C93521C" w14:textId="4B3D2E40" w:rsidR="008F3838" w:rsidRPr="00C075DE" w:rsidRDefault="008F3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</w:tcPr>
          <w:p w14:paraId="18B7C8B7" w14:textId="77777777" w:rsidR="008F3838" w:rsidRPr="00C075DE" w:rsidRDefault="008F3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5D9BC542" w14:textId="77777777" w:rsidR="008F3838" w:rsidRPr="00C075DE" w:rsidRDefault="008F3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4EA8892C" w14:textId="77777777" w:rsidR="008F3838" w:rsidRPr="00C075DE" w:rsidRDefault="008F3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3838" w:rsidRPr="00C075DE" w14:paraId="6C367593" w14:textId="77777777" w:rsidTr="002102E6">
        <w:tc>
          <w:tcPr>
            <w:tcW w:w="3682" w:type="dxa"/>
          </w:tcPr>
          <w:p w14:paraId="3C77D76F" w14:textId="4BC2DFDE" w:rsidR="008F3838" w:rsidRPr="00C075DE" w:rsidRDefault="008F3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5C909630" w14:textId="77777777" w:rsidR="008F3838" w:rsidRPr="00C075DE" w:rsidRDefault="008F3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08" w:type="dxa"/>
          </w:tcPr>
          <w:p w14:paraId="31DE999D" w14:textId="77777777" w:rsidR="008F3838" w:rsidRPr="00C075DE" w:rsidRDefault="008F3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43B7DE46" w14:textId="77777777" w:rsidR="008F3838" w:rsidRPr="00C075DE" w:rsidRDefault="008F3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7FD6ECC8" w14:textId="77777777" w:rsidR="008F3838" w:rsidRPr="00C075DE" w:rsidRDefault="008F3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7346AE30" w14:textId="77777777" w:rsidR="008F3838" w:rsidRPr="00C075DE" w:rsidRDefault="008F3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9955940" w14:textId="77777777" w:rsidR="008F3838" w:rsidRPr="00C075DE" w:rsidRDefault="008F3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718DE927" w14:textId="77777777" w:rsidR="008F3838" w:rsidRPr="00C075DE" w:rsidRDefault="008F3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F3838" w:rsidRPr="00C075DE" w14:paraId="65C59B21" w14:textId="77777777" w:rsidTr="002102E6">
        <w:tc>
          <w:tcPr>
            <w:tcW w:w="3682" w:type="dxa"/>
          </w:tcPr>
          <w:p w14:paraId="004984B6" w14:textId="77777777" w:rsidR="008F3838" w:rsidRPr="00C075DE" w:rsidRDefault="008F3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1F74FAC8" w14:textId="77777777" w:rsidR="008F3838" w:rsidRPr="00C075DE" w:rsidRDefault="008F3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F3838" w:rsidRPr="00C075DE" w14:paraId="34599098" w14:textId="77777777" w:rsidTr="002102E6">
        <w:tc>
          <w:tcPr>
            <w:tcW w:w="3682" w:type="dxa"/>
          </w:tcPr>
          <w:p w14:paraId="487D0214" w14:textId="77777777" w:rsidR="008F3838" w:rsidRDefault="008F3838" w:rsidP="008F3838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</w:t>
            </w:r>
          </w:p>
          <w:p w14:paraId="68DD2C5C" w14:textId="7EC58E61" w:rsidR="008F3838" w:rsidRPr="00C075DE" w:rsidRDefault="008F3838" w:rsidP="008F3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สำหรับงว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6" w:type="dxa"/>
          </w:tcPr>
          <w:p w14:paraId="07FBAA6E" w14:textId="77777777" w:rsidR="008F3838" w:rsidRPr="00C075DE" w:rsidRDefault="008F3838" w:rsidP="008F3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</w:tcPr>
          <w:p w14:paraId="5CC5EBBE" w14:textId="77777777" w:rsidR="008F3838" w:rsidRPr="00C075DE" w:rsidRDefault="008F3838" w:rsidP="008F3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FF1B130" w14:textId="77777777" w:rsidR="008F3838" w:rsidRPr="00C075DE" w:rsidRDefault="008F3838" w:rsidP="008F3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66275E1E" w14:textId="77777777" w:rsidR="008F3838" w:rsidRPr="00C075DE" w:rsidRDefault="008F3838" w:rsidP="008F3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F52A361" w14:textId="77777777" w:rsidR="008F3838" w:rsidRPr="00C075DE" w:rsidRDefault="008F3838" w:rsidP="008F3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528B17" w14:textId="77777777" w:rsidR="008F3838" w:rsidRPr="00C075DE" w:rsidRDefault="008F3838" w:rsidP="008F3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9AEDCCE" w14:textId="77777777" w:rsidR="008F3838" w:rsidRPr="00C075DE" w:rsidRDefault="008F3838" w:rsidP="008F3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3838" w:rsidRPr="00F83795" w14:paraId="4B3A68CD" w14:textId="77777777" w:rsidTr="002102E6">
        <w:tc>
          <w:tcPr>
            <w:tcW w:w="3682" w:type="dxa"/>
          </w:tcPr>
          <w:p w14:paraId="6B0CF52D" w14:textId="6160ED09" w:rsidR="008F3838" w:rsidRPr="00852FC8" w:rsidRDefault="008F3838" w:rsidP="008F38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สิ้นสุด</w:t>
            </w:r>
            <w:r w:rsidRPr="004D5E1A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Pr="004D5E1A">
              <w:rPr>
                <w:rFonts w:ascii="Angsana New" w:hAnsi="Angsana New"/>
                <w:sz w:val="30"/>
                <w:szCs w:val="30"/>
              </w:rPr>
              <w:t>31</w:t>
            </w:r>
            <w:r w:rsidRPr="004D5E1A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14:paraId="6B26B701" w14:textId="7A91317F" w:rsidR="008F3838" w:rsidRPr="00FD65CF" w:rsidRDefault="008F3838" w:rsidP="008F3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8" w:type="dxa"/>
            <w:shd w:val="clear" w:color="auto" w:fill="auto"/>
          </w:tcPr>
          <w:p w14:paraId="4747A4B6" w14:textId="77777777" w:rsidR="008F3838" w:rsidRPr="00FD65CF" w:rsidRDefault="008F3838" w:rsidP="008F3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14:paraId="2286C3FE" w14:textId="302AFE2F" w:rsidR="008F3838" w:rsidRPr="00FD65CF" w:rsidRDefault="008F3838" w:rsidP="008F3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D5E1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2719B400" w14:textId="77777777" w:rsidR="008F3838" w:rsidRPr="00852FC8" w:rsidRDefault="008F3838" w:rsidP="008F383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1B3DD7" w14:textId="73056D28" w:rsidR="008F3838" w:rsidRPr="00005A01" w:rsidRDefault="008F3838" w:rsidP="008F3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05A01">
              <w:rPr>
                <w:rFonts w:ascii="Angsana New" w:hAnsi="Angsana New"/>
                <w:sz w:val="30"/>
                <w:szCs w:val="30"/>
              </w:rPr>
              <w:t>769</w:t>
            </w:r>
          </w:p>
        </w:tc>
        <w:tc>
          <w:tcPr>
            <w:tcW w:w="270" w:type="dxa"/>
            <w:shd w:val="clear" w:color="auto" w:fill="auto"/>
          </w:tcPr>
          <w:p w14:paraId="502032C7" w14:textId="77777777" w:rsidR="008F3838" w:rsidRPr="00005A01" w:rsidRDefault="008F3838" w:rsidP="008F383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48D5AE" w14:textId="6445B2A6" w:rsidR="008F3838" w:rsidRPr="00F83795" w:rsidRDefault="008F3838" w:rsidP="008F38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</w:tbl>
    <w:p w14:paraId="456F90A8" w14:textId="2251E6E0" w:rsidR="007602EF" w:rsidRPr="00A5589F" w:rsidRDefault="007602EF" w:rsidP="00807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2"/>
        <w:gridCol w:w="1176"/>
        <w:gridCol w:w="308"/>
        <w:gridCol w:w="1181"/>
        <w:gridCol w:w="274"/>
        <w:gridCol w:w="1185"/>
        <w:gridCol w:w="270"/>
        <w:gridCol w:w="1186"/>
      </w:tblGrid>
      <w:tr w:rsidR="00287A26" w:rsidRPr="00C075DE" w14:paraId="76346E80" w14:textId="77777777">
        <w:trPr>
          <w:tblHeader/>
        </w:trPr>
        <w:tc>
          <w:tcPr>
            <w:tcW w:w="3682" w:type="dxa"/>
          </w:tcPr>
          <w:p w14:paraId="2A7B4167" w14:textId="77777777" w:rsidR="00287A26" w:rsidRPr="00C075DE" w:rsidRDefault="00287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</w:tcPr>
          <w:p w14:paraId="5588C417" w14:textId="77777777" w:rsidR="00287A26" w:rsidRPr="00C075DE" w:rsidRDefault="00287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7AD77E9E" w14:textId="77777777" w:rsidR="00287A26" w:rsidRPr="00C075DE" w:rsidRDefault="00287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1" w:type="dxa"/>
            <w:gridSpan w:val="3"/>
          </w:tcPr>
          <w:p w14:paraId="3821728D" w14:textId="77777777" w:rsidR="00287A26" w:rsidRPr="00C075DE" w:rsidRDefault="00287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7A26" w:rsidRPr="00C075DE" w14:paraId="5B93D163" w14:textId="77777777">
        <w:trPr>
          <w:tblHeader/>
        </w:trPr>
        <w:tc>
          <w:tcPr>
            <w:tcW w:w="3682" w:type="dxa"/>
          </w:tcPr>
          <w:p w14:paraId="54801830" w14:textId="38942C24" w:rsidR="00287A26" w:rsidRPr="00C075DE" w:rsidRDefault="00287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512CD4A9" w14:textId="77777777" w:rsidR="00287A26" w:rsidRPr="00C075DE" w:rsidRDefault="00287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08" w:type="dxa"/>
          </w:tcPr>
          <w:p w14:paraId="3FE72E76" w14:textId="77777777" w:rsidR="00287A26" w:rsidRPr="00C075DE" w:rsidRDefault="00287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2EE4142" w14:textId="77777777" w:rsidR="00287A26" w:rsidRPr="00C075DE" w:rsidRDefault="00287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294A3308" w14:textId="77777777" w:rsidR="00287A26" w:rsidRPr="00C075DE" w:rsidRDefault="00287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1E947A46" w14:textId="77777777" w:rsidR="00287A26" w:rsidRPr="00C075DE" w:rsidRDefault="00287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1238408" w14:textId="77777777" w:rsidR="00287A26" w:rsidRPr="00C075DE" w:rsidRDefault="00287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0A8CEE04" w14:textId="77777777" w:rsidR="00287A26" w:rsidRPr="00C075DE" w:rsidRDefault="00287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87A26" w:rsidRPr="00C075DE" w14:paraId="3DBD4AD8" w14:textId="77777777">
        <w:trPr>
          <w:tblHeader/>
        </w:trPr>
        <w:tc>
          <w:tcPr>
            <w:tcW w:w="3682" w:type="dxa"/>
          </w:tcPr>
          <w:p w14:paraId="50D4BD2C" w14:textId="77777777" w:rsidR="00287A26" w:rsidRPr="00C075DE" w:rsidRDefault="00287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dxa"/>
          </w:tcPr>
          <w:p w14:paraId="0C6A24A4" w14:textId="77777777" w:rsidR="00287A26" w:rsidRPr="00270230" w:rsidRDefault="00287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08" w:type="dxa"/>
          </w:tcPr>
          <w:p w14:paraId="5F0C7162" w14:textId="77777777" w:rsidR="00287A26" w:rsidRPr="00C075DE" w:rsidRDefault="00287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B669337" w14:textId="77777777" w:rsidR="00287A26" w:rsidRPr="00270230" w:rsidRDefault="00287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292AA449" w14:textId="77777777" w:rsidR="00287A26" w:rsidRPr="00C075DE" w:rsidRDefault="00287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3ED4F5F" w14:textId="77777777" w:rsidR="00287A26" w:rsidRPr="00270230" w:rsidRDefault="00287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20ADAF6" w14:textId="77777777" w:rsidR="00287A26" w:rsidRPr="00C075DE" w:rsidRDefault="00287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157ED4FA" w14:textId="77777777" w:rsidR="00287A26" w:rsidRPr="00270230" w:rsidRDefault="00287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87A26" w:rsidRPr="00C075DE" w14:paraId="7841E056" w14:textId="77777777">
        <w:trPr>
          <w:tblHeader/>
        </w:trPr>
        <w:tc>
          <w:tcPr>
            <w:tcW w:w="3682" w:type="dxa"/>
          </w:tcPr>
          <w:p w14:paraId="21ED1A03" w14:textId="77777777" w:rsidR="00287A26" w:rsidRPr="00C075DE" w:rsidRDefault="00287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200B9AE4" w14:textId="77777777" w:rsidR="00287A26" w:rsidRPr="00C075DE" w:rsidRDefault="00287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31D0" w:rsidRPr="00C075DE" w14:paraId="7E993833" w14:textId="77777777">
        <w:tc>
          <w:tcPr>
            <w:tcW w:w="3682" w:type="dxa"/>
          </w:tcPr>
          <w:p w14:paraId="12483656" w14:textId="7BBC6079" w:rsidR="007531D0" w:rsidRPr="00C075DE" w:rsidRDefault="007531D0" w:rsidP="0075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176" w:type="dxa"/>
          </w:tcPr>
          <w:p w14:paraId="775934B7" w14:textId="77777777" w:rsidR="007531D0" w:rsidRPr="00C075DE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08" w:type="dxa"/>
          </w:tcPr>
          <w:p w14:paraId="34484884" w14:textId="77777777" w:rsidR="007531D0" w:rsidRPr="00C075DE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412C97E" w14:textId="77777777" w:rsidR="007531D0" w:rsidRPr="00C075DE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74" w:type="dxa"/>
          </w:tcPr>
          <w:p w14:paraId="6FC8C2EF" w14:textId="77777777" w:rsidR="007531D0" w:rsidRPr="00C075DE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5" w:type="dxa"/>
          </w:tcPr>
          <w:p w14:paraId="03EB34B4" w14:textId="77777777" w:rsidR="007531D0" w:rsidRPr="00C075DE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5183D3" w14:textId="77777777" w:rsidR="007531D0" w:rsidRPr="00C075DE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F3B3CD2" w14:textId="77777777" w:rsidR="007531D0" w:rsidRPr="00C075DE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31D0" w:rsidRPr="00F83795" w14:paraId="7AD9F226" w14:textId="77777777">
        <w:tc>
          <w:tcPr>
            <w:tcW w:w="3682" w:type="dxa"/>
          </w:tcPr>
          <w:p w14:paraId="570DFCA7" w14:textId="6F46C46D" w:rsidR="007531D0" w:rsidRPr="00852FC8" w:rsidRDefault="007531D0" w:rsidP="0075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  <w:shd w:val="clear" w:color="auto" w:fill="auto"/>
          </w:tcPr>
          <w:p w14:paraId="4EA283E2" w14:textId="298CE599" w:rsidR="007531D0" w:rsidRPr="00FD65CF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9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8" w:type="dxa"/>
            <w:shd w:val="clear" w:color="auto" w:fill="auto"/>
          </w:tcPr>
          <w:p w14:paraId="4BAA608C" w14:textId="77777777" w:rsidR="007531D0" w:rsidRPr="00FD65CF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6246C6D4" w14:textId="42496798" w:rsidR="007531D0" w:rsidRPr="00FD65CF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94B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5046A967" w14:textId="77777777" w:rsidR="007531D0" w:rsidRPr="00852FC8" w:rsidRDefault="007531D0" w:rsidP="007531D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41DDADF5" w14:textId="553D5C83" w:rsidR="007531D0" w:rsidRPr="00852FC8" w:rsidRDefault="007531D0" w:rsidP="00286D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676C2A" w14:textId="77777777" w:rsidR="007531D0" w:rsidRPr="00852FC8" w:rsidRDefault="007531D0" w:rsidP="007531D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</w:tcPr>
          <w:p w14:paraId="4AAD7122" w14:textId="24F4E7C4" w:rsidR="007531D0" w:rsidRPr="00F83795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473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  <w:tr w:rsidR="007531D0" w:rsidRPr="00F83795" w14:paraId="3B80EE4B" w14:textId="77777777">
        <w:tc>
          <w:tcPr>
            <w:tcW w:w="3682" w:type="dxa"/>
          </w:tcPr>
          <w:p w14:paraId="6921E3EA" w14:textId="5DE4CFA3" w:rsidR="007531D0" w:rsidRPr="00F83795" w:rsidRDefault="007531D0" w:rsidP="0075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17EFE" w14:textId="1BA7E2B1" w:rsidR="007531D0" w:rsidRPr="00F83795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94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08" w:type="dxa"/>
            <w:shd w:val="clear" w:color="auto" w:fill="auto"/>
          </w:tcPr>
          <w:p w14:paraId="09E1C133" w14:textId="77777777" w:rsidR="007531D0" w:rsidRPr="00FD65CF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D7CB9" w14:textId="15E338EB" w:rsidR="007531D0" w:rsidRPr="00F83795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979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4668BB6" w14:textId="77777777" w:rsidR="007531D0" w:rsidRPr="00F83795" w:rsidRDefault="007531D0" w:rsidP="007531D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AC266" w14:textId="527494F5" w:rsidR="007531D0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D09182" w14:textId="77777777" w:rsidR="007531D0" w:rsidRPr="00F83795" w:rsidRDefault="007531D0" w:rsidP="007531D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6AE285" w14:textId="12F8CD08" w:rsidR="007531D0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</w:t>
            </w:r>
          </w:p>
        </w:tc>
      </w:tr>
      <w:tr w:rsidR="00287A26" w:rsidRPr="00F83795" w14:paraId="68F1C222" w14:textId="77777777">
        <w:tc>
          <w:tcPr>
            <w:tcW w:w="3682" w:type="dxa"/>
          </w:tcPr>
          <w:p w14:paraId="5C429540" w14:textId="77777777" w:rsidR="00287A26" w:rsidRPr="00A5589F" w:rsidRDefault="00287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14:paraId="0164A892" w14:textId="77777777" w:rsidR="00287A26" w:rsidRPr="00A5589F" w:rsidRDefault="00287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</w:tcPr>
          <w:p w14:paraId="0DA3A73C" w14:textId="77777777" w:rsidR="00287A26" w:rsidRPr="00A5589F" w:rsidRDefault="00287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5A535322" w14:textId="77777777" w:rsidR="00287A26" w:rsidRPr="00A5589F" w:rsidRDefault="00287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shd w:val="clear" w:color="auto" w:fill="auto"/>
          </w:tcPr>
          <w:p w14:paraId="49A91661" w14:textId="77777777" w:rsidR="00287A26" w:rsidRPr="00A5589F" w:rsidRDefault="00287A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</w:tcPr>
          <w:p w14:paraId="76CC7348" w14:textId="77777777" w:rsidR="00287A26" w:rsidRPr="00A5589F" w:rsidRDefault="00287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C6F8E84" w14:textId="77777777" w:rsidR="00287A26" w:rsidRPr="00A5589F" w:rsidRDefault="00287A2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14:paraId="7EBB0D14" w14:textId="77777777" w:rsidR="00287A26" w:rsidRPr="00A5589F" w:rsidRDefault="00287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7531D0" w:rsidRPr="00F83795" w14:paraId="05E300CE" w14:textId="77777777" w:rsidTr="00DF408F">
        <w:tc>
          <w:tcPr>
            <w:tcW w:w="3682" w:type="dxa"/>
          </w:tcPr>
          <w:p w14:paraId="1DB17496" w14:textId="7C17E01F" w:rsidR="007531D0" w:rsidRPr="007531D0" w:rsidRDefault="007531D0" w:rsidP="0075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3BD256FD" w14:textId="77777777" w:rsidR="007531D0" w:rsidRPr="007531D0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  <w:shd w:val="clear" w:color="auto" w:fill="auto"/>
          </w:tcPr>
          <w:p w14:paraId="0F60001B" w14:textId="77777777" w:rsidR="007531D0" w:rsidRPr="007531D0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70F0B744" w14:textId="77777777" w:rsidR="007531D0" w:rsidRPr="007531D0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5DB39307" w14:textId="77777777" w:rsidR="007531D0" w:rsidRPr="007531D0" w:rsidRDefault="007531D0" w:rsidP="007531D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D1C5FF7" w14:textId="77777777" w:rsidR="007531D0" w:rsidRPr="007531D0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49A5A33" w14:textId="77777777" w:rsidR="007531D0" w:rsidRPr="007531D0" w:rsidRDefault="007531D0" w:rsidP="007531D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40833DB4" w14:textId="77777777" w:rsidR="007531D0" w:rsidRPr="007531D0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31D0" w:rsidRPr="00F83795" w14:paraId="03C178E0" w14:textId="77777777" w:rsidTr="00DF408F">
        <w:tc>
          <w:tcPr>
            <w:tcW w:w="3682" w:type="dxa"/>
          </w:tcPr>
          <w:p w14:paraId="2F20C80A" w14:textId="3AFDF009" w:rsidR="007531D0" w:rsidRPr="007531D0" w:rsidRDefault="007531D0" w:rsidP="0075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A702E6" w14:textId="3AEE5CF7" w:rsidR="007531D0" w:rsidRPr="007531D0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308" w:type="dxa"/>
            <w:shd w:val="clear" w:color="auto" w:fill="auto"/>
          </w:tcPr>
          <w:p w14:paraId="7D26EE2B" w14:textId="77777777" w:rsidR="007531D0" w:rsidRPr="007531D0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8BE5CD" w14:textId="65714572" w:rsidR="007531D0" w:rsidRPr="007531D0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74" w:type="dxa"/>
            <w:shd w:val="clear" w:color="auto" w:fill="auto"/>
          </w:tcPr>
          <w:p w14:paraId="66FBBED0" w14:textId="77777777" w:rsidR="007531D0" w:rsidRPr="007531D0" w:rsidRDefault="007531D0" w:rsidP="007531D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D42D7E" w14:textId="45821ED3" w:rsidR="007531D0" w:rsidRPr="007531D0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00E22540" w14:textId="77777777" w:rsidR="007531D0" w:rsidRPr="007531D0" w:rsidRDefault="007531D0" w:rsidP="007531D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BBBFFE" w14:textId="2BE55A86" w:rsidR="007531D0" w:rsidRPr="007531D0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</w:tr>
      <w:tr w:rsidR="007531D0" w:rsidRPr="00F83795" w14:paraId="7B08BECA" w14:textId="77777777" w:rsidTr="00DF408F">
        <w:tc>
          <w:tcPr>
            <w:tcW w:w="3682" w:type="dxa"/>
          </w:tcPr>
          <w:p w14:paraId="70A28D37" w14:textId="31B2D88E" w:rsidR="007531D0" w:rsidRPr="00A5589F" w:rsidRDefault="007531D0" w:rsidP="00753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14:paraId="27106188" w14:textId="0FF128B1" w:rsidR="007531D0" w:rsidRPr="00A5589F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</w:tcPr>
          <w:p w14:paraId="3A7A5D46" w14:textId="77777777" w:rsidR="007531D0" w:rsidRPr="00A5589F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0359091F" w14:textId="58F37C37" w:rsidR="007531D0" w:rsidRPr="00A5589F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4" w:type="dxa"/>
            <w:shd w:val="clear" w:color="auto" w:fill="auto"/>
          </w:tcPr>
          <w:p w14:paraId="09BF90B4" w14:textId="77777777" w:rsidR="007531D0" w:rsidRPr="00A5589F" w:rsidRDefault="007531D0" w:rsidP="007531D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1F03D6" w14:textId="14C8084F" w:rsidR="007531D0" w:rsidRPr="00A5589F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1E2F64B" w14:textId="77777777" w:rsidR="007531D0" w:rsidRPr="00A5589F" w:rsidRDefault="007531D0" w:rsidP="007531D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0F7502" w14:textId="63A6E5BA" w:rsidR="007531D0" w:rsidRPr="00A5589F" w:rsidRDefault="007531D0" w:rsidP="00753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F408F" w:rsidRPr="00F83795" w14:paraId="3D1D1600" w14:textId="77777777">
        <w:tc>
          <w:tcPr>
            <w:tcW w:w="3682" w:type="dxa"/>
          </w:tcPr>
          <w:p w14:paraId="0A22F8D7" w14:textId="3961C413" w:rsidR="00DF408F" w:rsidRPr="007531D0" w:rsidRDefault="00DF408F" w:rsidP="00DF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76" w:type="dxa"/>
            <w:shd w:val="clear" w:color="auto" w:fill="auto"/>
          </w:tcPr>
          <w:p w14:paraId="7AB117BC" w14:textId="77777777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  <w:shd w:val="clear" w:color="auto" w:fill="auto"/>
          </w:tcPr>
          <w:p w14:paraId="76E87A02" w14:textId="77777777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F9DA286" w14:textId="77777777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6D70DBFF" w14:textId="77777777" w:rsidR="00DF408F" w:rsidRPr="007531D0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1DB4C65E" w14:textId="77777777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2ABA06" w14:textId="77777777" w:rsidR="00DF408F" w:rsidRPr="007531D0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712F42A8" w14:textId="77777777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408F" w:rsidRPr="00F83795" w14:paraId="4D7F53FC" w14:textId="77777777">
        <w:tc>
          <w:tcPr>
            <w:tcW w:w="3682" w:type="dxa"/>
          </w:tcPr>
          <w:p w14:paraId="5ED79A01" w14:textId="76ABE756" w:rsidR="00DF408F" w:rsidRPr="007531D0" w:rsidRDefault="00DF408F" w:rsidP="00DF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  <w:shd w:val="clear" w:color="auto" w:fill="auto"/>
          </w:tcPr>
          <w:p w14:paraId="103BFF8B" w14:textId="3BD6D7A9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8" w:type="dxa"/>
            <w:shd w:val="clear" w:color="auto" w:fill="auto"/>
          </w:tcPr>
          <w:p w14:paraId="68C72F8A" w14:textId="77777777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C77BC3E" w14:textId="3C1C4D54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587D5AB5" w14:textId="77777777" w:rsidR="00DF408F" w:rsidRPr="007531D0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5C0DB6D5" w14:textId="24CF6EAD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23,619</w:t>
            </w:r>
          </w:p>
        </w:tc>
        <w:tc>
          <w:tcPr>
            <w:tcW w:w="270" w:type="dxa"/>
            <w:shd w:val="clear" w:color="auto" w:fill="auto"/>
          </w:tcPr>
          <w:p w14:paraId="152BE47F" w14:textId="77777777" w:rsidR="00DF408F" w:rsidRPr="007531D0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4FE98AD1" w14:textId="44D5B08C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1D0B1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</w:tr>
      <w:tr w:rsidR="00DF408F" w:rsidRPr="00F83795" w14:paraId="41F3F61B" w14:textId="77777777" w:rsidTr="00DF408F">
        <w:tc>
          <w:tcPr>
            <w:tcW w:w="3682" w:type="dxa"/>
          </w:tcPr>
          <w:p w14:paraId="3C4A2C88" w14:textId="724FDC69" w:rsidR="00DF408F" w:rsidRPr="007531D0" w:rsidRDefault="00DF408F" w:rsidP="00DF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049B2D22" w14:textId="7CC78A4C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27,920</w:t>
            </w:r>
          </w:p>
        </w:tc>
        <w:tc>
          <w:tcPr>
            <w:tcW w:w="308" w:type="dxa"/>
            <w:shd w:val="clear" w:color="auto" w:fill="auto"/>
          </w:tcPr>
          <w:p w14:paraId="501F2F04" w14:textId="77777777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575B9919" w14:textId="0E118404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E4E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  <w:tc>
          <w:tcPr>
            <w:tcW w:w="274" w:type="dxa"/>
            <w:shd w:val="clear" w:color="auto" w:fill="auto"/>
          </w:tcPr>
          <w:p w14:paraId="700D3C74" w14:textId="77777777" w:rsidR="00DF408F" w:rsidRPr="007531D0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46D52F51" w14:textId="5102516A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27,920</w:t>
            </w:r>
          </w:p>
        </w:tc>
        <w:tc>
          <w:tcPr>
            <w:tcW w:w="270" w:type="dxa"/>
            <w:shd w:val="clear" w:color="auto" w:fill="auto"/>
          </w:tcPr>
          <w:p w14:paraId="7B8515F5" w14:textId="77777777" w:rsidR="00DF408F" w:rsidRPr="007531D0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3BA8488C" w14:textId="60FA1FAE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DB5C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003</w:t>
            </w:r>
          </w:p>
        </w:tc>
      </w:tr>
      <w:tr w:rsidR="00DF408F" w:rsidRPr="00F83795" w14:paraId="17F70002" w14:textId="77777777" w:rsidTr="00DF408F">
        <w:tc>
          <w:tcPr>
            <w:tcW w:w="3682" w:type="dxa"/>
          </w:tcPr>
          <w:p w14:paraId="47353C14" w14:textId="769E3DAF" w:rsidR="00DF408F" w:rsidRPr="007531D0" w:rsidRDefault="00DF408F" w:rsidP="00DF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4EB609" w14:textId="2FB15CDC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27,920</w:t>
            </w:r>
          </w:p>
        </w:tc>
        <w:tc>
          <w:tcPr>
            <w:tcW w:w="308" w:type="dxa"/>
            <w:shd w:val="clear" w:color="auto" w:fill="auto"/>
          </w:tcPr>
          <w:p w14:paraId="46AA7141" w14:textId="77777777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C7995E" w14:textId="4244282F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AE4E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003</w:t>
            </w:r>
          </w:p>
        </w:tc>
        <w:tc>
          <w:tcPr>
            <w:tcW w:w="274" w:type="dxa"/>
            <w:shd w:val="clear" w:color="auto" w:fill="auto"/>
          </w:tcPr>
          <w:p w14:paraId="6B535AF3" w14:textId="77777777" w:rsidR="00DF408F" w:rsidRPr="007531D0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51821" w14:textId="4BC658C2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51,539</w:t>
            </w:r>
          </w:p>
        </w:tc>
        <w:tc>
          <w:tcPr>
            <w:tcW w:w="270" w:type="dxa"/>
            <w:shd w:val="clear" w:color="auto" w:fill="auto"/>
          </w:tcPr>
          <w:p w14:paraId="450BB3EE" w14:textId="77777777" w:rsidR="00DF408F" w:rsidRPr="007531D0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29ABC" w14:textId="1347E179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042</w:t>
            </w:r>
          </w:p>
        </w:tc>
      </w:tr>
      <w:tr w:rsidR="00DF408F" w:rsidRPr="00F83795" w14:paraId="1FD00AD5" w14:textId="77777777" w:rsidTr="00DF408F">
        <w:tc>
          <w:tcPr>
            <w:tcW w:w="3682" w:type="dxa"/>
          </w:tcPr>
          <w:p w14:paraId="5112757D" w14:textId="77777777" w:rsidR="00DF408F" w:rsidRPr="00A5589F" w:rsidRDefault="00DF408F" w:rsidP="00DF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14:paraId="4C322396" w14:textId="77777777" w:rsidR="00DF408F" w:rsidRPr="00A5589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</w:tcPr>
          <w:p w14:paraId="3A8C0FE7" w14:textId="77777777" w:rsidR="00DF408F" w:rsidRPr="00A5589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2A4AE5AA" w14:textId="77777777" w:rsidR="00DF408F" w:rsidRPr="00A5589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  <w:shd w:val="clear" w:color="auto" w:fill="auto"/>
          </w:tcPr>
          <w:p w14:paraId="16596EF2" w14:textId="77777777" w:rsidR="00DF408F" w:rsidRPr="00A5589F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</w:tcPr>
          <w:p w14:paraId="0001F8A2" w14:textId="77777777" w:rsidR="00DF408F" w:rsidRPr="00A5589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6AC1399" w14:textId="77777777" w:rsidR="00DF408F" w:rsidRPr="00A5589F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14:paraId="7278CFFD" w14:textId="77777777" w:rsidR="00DF408F" w:rsidRPr="00A5589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F408F" w:rsidRPr="00F83795" w14:paraId="5F66B4EB" w14:textId="77777777">
        <w:tc>
          <w:tcPr>
            <w:tcW w:w="3682" w:type="dxa"/>
          </w:tcPr>
          <w:p w14:paraId="68555624" w14:textId="2323A560" w:rsidR="00DF408F" w:rsidRPr="00645E39" w:rsidRDefault="00DF408F" w:rsidP="00DF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176" w:type="dxa"/>
            <w:shd w:val="clear" w:color="auto" w:fill="auto"/>
          </w:tcPr>
          <w:p w14:paraId="2CD69A11" w14:textId="77777777" w:rsidR="00DF408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  <w:shd w:val="clear" w:color="auto" w:fill="auto"/>
          </w:tcPr>
          <w:p w14:paraId="3FE142BC" w14:textId="77777777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FCA07DB" w14:textId="77777777" w:rsidR="00DF408F" w:rsidRPr="00242D2C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449C2311" w14:textId="77777777" w:rsidR="00DF408F" w:rsidRPr="007531D0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34FA1A18" w14:textId="77777777" w:rsidR="00DF408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9C7D92A" w14:textId="77777777" w:rsidR="00DF408F" w:rsidRPr="007531D0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02E32748" w14:textId="77777777" w:rsidR="00DF408F" w:rsidRPr="00242D2C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08F" w:rsidRPr="00F83795" w14:paraId="7ED27C3F" w14:textId="77777777" w:rsidTr="00DF408F">
        <w:tc>
          <w:tcPr>
            <w:tcW w:w="3682" w:type="dxa"/>
          </w:tcPr>
          <w:p w14:paraId="2CC01127" w14:textId="298C2207" w:rsidR="00DF408F" w:rsidRPr="00645E39" w:rsidRDefault="00DF408F" w:rsidP="00DF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6" w:type="dxa"/>
            <w:shd w:val="clear" w:color="auto" w:fill="auto"/>
          </w:tcPr>
          <w:p w14:paraId="5F5EC335" w14:textId="00022B55" w:rsidR="00DF408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08" w:type="dxa"/>
            <w:shd w:val="clear" w:color="auto" w:fill="auto"/>
          </w:tcPr>
          <w:p w14:paraId="5173B161" w14:textId="77777777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5E68AA02" w14:textId="6E45059D" w:rsidR="00DF408F" w:rsidRPr="00242D2C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04EEB69" w14:textId="77777777" w:rsidR="00DF408F" w:rsidRPr="007531D0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1EAA0F70" w14:textId="68F5388B" w:rsidR="00DF408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7D1EEB90" w14:textId="77777777" w:rsidR="00DF408F" w:rsidRPr="007531D0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263FF624" w14:textId="2287127A" w:rsidR="00DF408F" w:rsidRPr="00242D2C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sz w:val="30"/>
                <w:szCs w:val="30"/>
              </w:rPr>
              <w:t>7,041</w:t>
            </w:r>
          </w:p>
        </w:tc>
      </w:tr>
      <w:tr w:rsidR="00DF408F" w:rsidRPr="00F83795" w14:paraId="3938E9F5" w14:textId="77777777" w:rsidTr="00DF408F">
        <w:tc>
          <w:tcPr>
            <w:tcW w:w="3682" w:type="dxa"/>
          </w:tcPr>
          <w:p w14:paraId="2473ADDE" w14:textId="32DC8DF7" w:rsidR="00DF408F" w:rsidRPr="00645E39" w:rsidRDefault="00DF408F" w:rsidP="00DF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  <w:t>บุคคลหรือกิจการอื่นที่เกี่ยวข้องกัน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04E1D9F8" w14:textId="523F06AF" w:rsidR="00DF408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308" w:type="dxa"/>
            <w:shd w:val="clear" w:color="auto" w:fill="auto"/>
          </w:tcPr>
          <w:p w14:paraId="6773BB09" w14:textId="77777777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14:paraId="5DDB2E18" w14:textId="5BC3CF36" w:rsidR="00DF408F" w:rsidRPr="000C2E23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2E23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0C2E23" w:rsidRPr="000C2E2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  <w:shd w:val="clear" w:color="auto" w:fill="auto"/>
          </w:tcPr>
          <w:p w14:paraId="3C844927" w14:textId="77777777" w:rsidR="00DF408F" w:rsidRPr="007531D0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39F72F5D" w14:textId="5BA55EAF" w:rsidR="00DF408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5AE0E697" w14:textId="77777777" w:rsidR="00DF408F" w:rsidRPr="007531D0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00FB069A" w14:textId="722E5176" w:rsidR="00DF408F" w:rsidRPr="00242D2C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73A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</w:tr>
      <w:tr w:rsidR="00DF408F" w:rsidRPr="00F83795" w14:paraId="70C1CCF9" w14:textId="77777777" w:rsidTr="00DF408F">
        <w:tc>
          <w:tcPr>
            <w:tcW w:w="3682" w:type="dxa"/>
          </w:tcPr>
          <w:p w14:paraId="68943717" w14:textId="75F81FAA" w:rsidR="00DF408F" w:rsidRPr="00645E39" w:rsidRDefault="00DF408F" w:rsidP="00DF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125B34" w14:textId="4AE3AA14" w:rsidR="00DF408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308" w:type="dxa"/>
            <w:shd w:val="clear" w:color="auto" w:fill="auto"/>
          </w:tcPr>
          <w:p w14:paraId="7041984E" w14:textId="77777777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7CCDF1" w14:textId="1B2D2CE3" w:rsidR="00DF408F" w:rsidRPr="000C2E23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2E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  <w:r w:rsidR="000C2E23" w:rsidRPr="000C2E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4" w:type="dxa"/>
            <w:shd w:val="clear" w:color="auto" w:fill="auto"/>
          </w:tcPr>
          <w:p w14:paraId="11F555B8" w14:textId="77777777" w:rsidR="00DF408F" w:rsidRPr="007531D0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E62C0B" w14:textId="01622B73" w:rsidR="00DF408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18345E51" w14:textId="77777777" w:rsidR="00DF408F" w:rsidRPr="007531D0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13055F" w14:textId="2E299333" w:rsidR="00DF408F" w:rsidRPr="00242D2C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7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7,151</w:t>
            </w:r>
          </w:p>
        </w:tc>
      </w:tr>
      <w:tr w:rsidR="00DF408F" w:rsidRPr="00F83795" w14:paraId="402B8370" w14:textId="77777777" w:rsidTr="00DF408F">
        <w:tc>
          <w:tcPr>
            <w:tcW w:w="3682" w:type="dxa"/>
          </w:tcPr>
          <w:p w14:paraId="67F434DE" w14:textId="77777777" w:rsidR="00DF408F" w:rsidRPr="00A5589F" w:rsidRDefault="00DF408F" w:rsidP="00DF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14:paraId="1E9D1B11" w14:textId="77777777" w:rsidR="00DF408F" w:rsidRPr="00A5589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</w:tcPr>
          <w:p w14:paraId="0C241CAB" w14:textId="77777777" w:rsidR="00DF408F" w:rsidRPr="00A5589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606C7627" w14:textId="77777777" w:rsidR="00DF408F" w:rsidRPr="00A5589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  <w:shd w:val="clear" w:color="auto" w:fill="auto"/>
          </w:tcPr>
          <w:p w14:paraId="3BFDB28D" w14:textId="77777777" w:rsidR="00DF408F" w:rsidRPr="00A5589F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</w:tcPr>
          <w:p w14:paraId="0EB792C8" w14:textId="77777777" w:rsidR="00DF408F" w:rsidRPr="00A5589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386C80A" w14:textId="77777777" w:rsidR="00DF408F" w:rsidRPr="00A5589F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14:paraId="54B5091D" w14:textId="77777777" w:rsidR="00DF408F" w:rsidRPr="00A5589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F408F" w:rsidRPr="00F83795" w14:paraId="7EE604F3" w14:textId="77777777" w:rsidTr="00425B78">
        <w:tc>
          <w:tcPr>
            <w:tcW w:w="3682" w:type="dxa"/>
          </w:tcPr>
          <w:p w14:paraId="5C08D433" w14:textId="144733D6" w:rsidR="00DF408F" w:rsidRPr="00645E39" w:rsidRDefault="00DF408F" w:rsidP="00DF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1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6" w:type="dxa"/>
            <w:shd w:val="clear" w:color="auto" w:fill="auto"/>
          </w:tcPr>
          <w:p w14:paraId="59C1A13C" w14:textId="77777777" w:rsidR="00DF408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  <w:shd w:val="clear" w:color="auto" w:fill="auto"/>
          </w:tcPr>
          <w:p w14:paraId="74536C89" w14:textId="77777777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3F77B9A2" w14:textId="77777777" w:rsidR="00DF408F" w:rsidRPr="00242D2C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6F194B0C" w14:textId="77777777" w:rsidR="00DF408F" w:rsidRPr="007531D0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38610B56" w14:textId="77777777" w:rsidR="00DF408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FCC55E" w14:textId="77777777" w:rsidR="00DF408F" w:rsidRPr="007531D0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652CB343" w14:textId="77777777" w:rsidR="00DF408F" w:rsidRPr="00242D2C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F408F" w:rsidRPr="00F83795" w14:paraId="08C8C524" w14:textId="77777777" w:rsidTr="00425B78">
        <w:tc>
          <w:tcPr>
            <w:tcW w:w="3682" w:type="dxa"/>
          </w:tcPr>
          <w:p w14:paraId="235FFBD6" w14:textId="0A9C6506" w:rsidR="00DF408F" w:rsidRPr="00645E39" w:rsidRDefault="00DF408F" w:rsidP="00DF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14:paraId="344D17E3" w14:textId="2CDC4736" w:rsidR="00DF408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28,096</w:t>
            </w:r>
          </w:p>
        </w:tc>
        <w:tc>
          <w:tcPr>
            <w:tcW w:w="308" w:type="dxa"/>
            <w:shd w:val="clear" w:color="auto" w:fill="auto"/>
          </w:tcPr>
          <w:p w14:paraId="0C9A1C76" w14:textId="77777777" w:rsidR="00DF408F" w:rsidRPr="007531D0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14:paraId="0F4288CD" w14:textId="19A4A6A8" w:rsidR="00DF408F" w:rsidRPr="00242D2C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347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4" w:type="dxa"/>
            <w:shd w:val="clear" w:color="auto" w:fill="auto"/>
          </w:tcPr>
          <w:p w14:paraId="0686E137" w14:textId="77777777" w:rsidR="00DF408F" w:rsidRPr="007531D0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auto"/>
          </w:tcPr>
          <w:p w14:paraId="7F7AAC0E" w14:textId="5C9A2BCF" w:rsidR="00DF408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21,421</w:t>
            </w:r>
          </w:p>
        </w:tc>
        <w:tc>
          <w:tcPr>
            <w:tcW w:w="270" w:type="dxa"/>
            <w:shd w:val="clear" w:color="auto" w:fill="auto"/>
          </w:tcPr>
          <w:p w14:paraId="20279451" w14:textId="77777777" w:rsidR="00DF408F" w:rsidRPr="007531D0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14:paraId="2971AB63" w14:textId="218F878E" w:rsidR="00DF408F" w:rsidRPr="00242D2C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Pr="00347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418</w:t>
            </w:r>
          </w:p>
        </w:tc>
      </w:tr>
      <w:tr w:rsidR="00DF408F" w:rsidRPr="00F83795" w14:paraId="10A07D37" w14:textId="77777777" w:rsidTr="006F00C6">
        <w:tc>
          <w:tcPr>
            <w:tcW w:w="3682" w:type="dxa"/>
          </w:tcPr>
          <w:p w14:paraId="106F56BD" w14:textId="77777777" w:rsidR="00DF408F" w:rsidRPr="00A5589F" w:rsidRDefault="00DF408F" w:rsidP="00DF4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14:paraId="1A5F37A0" w14:textId="77777777" w:rsidR="00DF408F" w:rsidRPr="00A5589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08" w:type="dxa"/>
            <w:shd w:val="clear" w:color="auto" w:fill="auto"/>
          </w:tcPr>
          <w:p w14:paraId="51E5B9FC" w14:textId="77777777" w:rsidR="00DF408F" w:rsidRPr="00A5589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shd w:val="clear" w:color="auto" w:fill="auto"/>
          </w:tcPr>
          <w:p w14:paraId="751CCF9C" w14:textId="77777777" w:rsidR="00DF408F" w:rsidRPr="00A5589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4" w:type="dxa"/>
            <w:shd w:val="clear" w:color="auto" w:fill="auto"/>
          </w:tcPr>
          <w:p w14:paraId="6D55966B" w14:textId="77777777" w:rsidR="00DF408F" w:rsidRPr="00A5589F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shd w:val="clear" w:color="auto" w:fill="auto"/>
          </w:tcPr>
          <w:p w14:paraId="077885BA" w14:textId="77777777" w:rsidR="00DF408F" w:rsidRPr="00A5589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5AEF7FA" w14:textId="77777777" w:rsidR="00DF408F" w:rsidRPr="00A5589F" w:rsidRDefault="00DF408F" w:rsidP="00DF408F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shd w:val="clear" w:color="auto" w:fill="auto"/>
          </w:tcPr>
          <w:p w14:paraId="146C0FA2" w14:textId="77777777" w:rsidR="00DF408F" w:rsidRPr="00A5589F" w:rsidRDefault="00DF408F" w:rsidP="00DF4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25B78" w:rsidRPr="00F83795" w14:paraId="5FD978B2" w14:textId="77777777" w:rsidTr="006F00C6">
        <w:tc>
          <w:tcPr>
            <w:tcW w:w="3682" w:type="dxa"/>
          </w:tcPr>
          <w:p w14:paraId="4C9719F2" w14:textId="1119DCF1" w:rsidR="00425B78" w:rsidRPr="00645E39" w:rsidRDefault="00425B78" w:rsidP="0042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76" w:type="dxa"/>
            <w:shd w:val="clear" w:color="auto" w:fill="auto"/>
          </w:tcPr>
          <w:p w14:paraId="5BCB269D" w14:textId="77777777" w:rsidR="00425B78" w:rsidRDefault="00425B78" w:rsidP="0042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8" w:type="dxa"/>
            <w:shd w:val="clear" w:color="auto" w:fill="auto"/>
          </w:tcPr>
          <w:p w14:paraId="1B953CBD" w14:textId="77777777" w:rsidR="00425B78" w:rsidRPr="007531D0" w:rsidRDefault="00425B78" w:rsidP="0042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14:paraId="4747E11F" w14:textId="77777777" w:rsidR="00425B78" w:rsidRPr="00242D2C" w:rsidRDefault="00425B78" w:rsidP="0042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2B944086" w14:textId="77777777" w:rsidR="00425B78" w:rsidRPr="007531D0" w:rsidRDefault="00425B78" w:rsidP="00425B7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717C1B7C" w14:textId="77777777" w:rsidR="00425B78" w:rsidRDefault="00425B78" w:rsidP="0042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3756D6" w14:textId="77777777" w:rsidR="00425B78" w:rsidRPr="007531D0" w:rsidRDefault="00425B78" w:rsidP="00425B7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030B3413" w14:textId="77777777" w:rsidR="00425B78" w:rsidRPr="00242D2C" w:rsidRDefault="00425B78" w:rsidP="0042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25B78" w:rsidRPr="00F83795" w14:paraId="12A13106" w14:textId="77777777" w:rsidTr="006F00C6">
        <w:tc>
          <w:tcPr>
            <w:tcW w:w="3682" w:type="dxa"/>
          </w:tcPr>
          <w:p w14:paraId="73A0925A" w14:textId="283DC7AB" w:rsidR="00425B78" w:rsidRPr="00645E39" w:rsidRDefault="00425B78" w:rsidP="00425B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5E39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1B74D6" w14:textId="6521B4D9" w:rsidR="00425B78" w:rsidRDefault="00425B78" w:rsidP="0042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08" w:type="dxa"/>
            <w:shd w:val="clear" w:color="auto" w:fill="auto"/>
          </w:tcPr>
          <w:p w14:paraId="225E368C" w14:textId="77777777" w:rsidR="00425B78" w:rsidRPr="007531D0" w:rsidRDefault="00425B78" w:rsidP="0042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shd w:val="clear" w:color="auto" w:fill="auto"/>
          </w:tcPr>
          <w:p w14:paraId="135F55A1" w14:textId="5923DED8" w:rsidR="00425B78" w:rsidRPr="00242D2C" w:rsidRDefault="00425B78" w:rsidP="00425B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3473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274" w:type="dxa"/>
            <w:shd w:val="clear" w:color="auto" w:fill="auto"/>
          </w:tcPr>
          <w:p w14:paraId="4B64C0E1" w14:textId="77777777" w:rsidR="00425B78" w:rsidRPr="007531D0" w:rsidRDefault="00425B78" w:rsidP="00425B7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4844D6" w14:textId="5028E187" w:rsidR="00425B78" w:rsidRDefault="00425B78" w:rsidP="006F0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85C26C" w14:textId="77777777" w:rsidR="00425B78" w:rsidRPr="007531D0" w:rsidRDefault="00425B78" w:rsidP="00425B7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shd w:val="clear" w:color="auto" w:fill="auto"/>
          </w:tcPr>
          <w:p w14:paraId="44808CAA" w14:textId="4B60E8CF" w:rsidR="00425B78" w:rsidRPr="00242D2C" w:rsidRDefault="00425B78" w:rsidP="006F0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373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14A1A66" w14:textId="77777777" w:rsidR="003C3641" w:rsidRPr="00C075DE" w:rsidRDefault="003C3641" w:rsidP="003C3641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12E36060" w14:textId="77777777" w:rsidR="003C3641" w:rsidRPr="005117E4" w:rsidRDefault="003C3641" w:rsidP="0051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3C3641" w:rsidRPr="00C075DE" w14:paraId="200244C7" w14:textId="77777777" w:rsidTr="0043457D">
        <w:trPr>
          <w:cantSplit/>
          <w:tblHeader/>
        </w:trPr>
        <w:tc>
          <w:tcPr>
            <w:tcW w:w="3960" w:type="dxa"/>
            <w:vAlign w:val="bottom"/>
          </w:tcPr>
          <w:p w14:paraId="37F4F885" w14:textId="77777777" w:rsidR="003C3641" w:rsidRPr="00C075DE" w:rsidRDefault="003C3641" w:rsidP="0043457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4BEECF21" w14:textId="77777777" w:rsidR="003C3641" w:rsidRPr="00C075DE" w:rsidRDefault="003C3641" w:rsidP="0043457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38CF59D" w14:textId="77777777" w:rsidR="003C3641" w:rsidRPr="00C075DE" w:rsidRDefault="003C3641" w:rsidP="004345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71B74C98" w14:textId="77777777" w:rsidR="003C3641" w:rsidRPr="00C075DE" w:rsidRDefault="003C3641" w:rsidP="004345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7209C" w:rsidRPr="00C075DE" w14:paraId="06D16DC5" w14:textId="77777777" w:rsidTr="0043457D">
        <w:trPr>
          <w:cantSplit/>
          <w:tblHeader/>
        </w:trPr>
        <w:tc>
          <w:tcPr>
            <w:tcW w:w="3960" w:type="dxa"/>
            <w:vAlign w:val="bottom"/>
          </w:tcPr>
          <w:p w14:paraId="12154CF4" w14:textId="77777777" w:rsidR="0067209C" w:rsidRPr="00C075DE" w:rsidRDefault="0067209C" w:rsidP="0067209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635EB21" w14:textId="1302AAB6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6D8A3D8F" w14:textId="77777777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B68785B" w14:textId="77777777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21DE19FF" w14:textId="77777777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60980481" w14:textId="1A6718FD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42F1C3E5" w14:textId="77777777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F50BC5" w14:textId="432B1DF6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7209C" w:rsidRPr="00C075DE" w14:paraId="7F7784F4" w14:textId="77777777" w:rsidTr="0043457D">
        <w:trPr>
          <w:cantSplit/>
          <w:tblHeader/>
        </w:trPr>
        <w:tc>
          <w:tcPr>
            <w:tcW w:w="3960" w:type="dxa"/>
            <w:vAlign w:val="bottom"/>
          </w:tcPr>
          <w:p w14:paraId="2B6CD2F1" w14:textId="77777777" w:rsidR="0067209C" w:rsidRPr="00C075DE" w:rsidRDefault="0067209C" w:rsidP="0067209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5401F" w14:textId="23693A2F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DD98D32" w14:textId="77777777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E0AB03F" w14:textId="2667DB10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78" w:type="dxa"/>
          </w:tcPr>
          <w:p w14:paraId="7B184F1A" w14:textId="77777777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6E9FA023" w14:textId="0EEAAFD6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7CCF5D1E" w14:textId="77777777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A343239" w14:textId="2B495FCB" w:rsidR="0067209C" w:rsidRPr="00C075DE" w:rsidRDefault="0067209C" w:rsidP="0067209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C3641" w:rsidRPr="00C075DE" w14:paraId="22220A20" w14:textId="77777777" w:rsidTr="0043457D">
        <w:trPr>
          <w:cantSplit/>
          <w:tblHeader/>
        </w:trPr>
        <w:tc>
          <w:tcPr>
            <w:tcW w:w="3960" w:type="dxa"/>
            <w:vAlign w:val="bottom"/>
            <w:hideMark/>
          </w:tcPr>
          <w:p w14:paraId="27347316" w14:textId="77777777" w:rsidR="003C3641" w:rsidRPr="00C075DE" w:rsidRDefault="003C3641" w:rsidP="0043457D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222FE2F1" w14:textId="77777777" w:rsidR="003C3641" w:rsidRPr="00C075DE" w:rsidRDefault="003C3641" w:rsidP="0043457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D1B7D" w:rsidRPr="00C075DE" w14:paraId="5A169BC6" w14:textId="77777777" w:rsidTr="0043457D">
        <w:trPr>
          <w:cantSplit/>
        </w:trPr>
        <w:tc>
          <w:tcPr>
            <w:tcW w:w="3960" w:type="dxa"/>
            <w:hideMark/>
          </w:tcPr>
          <w:p w14:paraId="0EEB278C" w14:textId="77777777" w:rsidR="006D1B7D" w:rsidRPr="00C075DE" w:rsidRDefault="006D1B7D" w:rsidP="006D1B7D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6E58E8FE" w14:textId="779691C3" w:rsidR="006D1B7D" w:rsidRPr="00C075DE" w:rsidRDefault="006D1B7D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279,354</w:t>
            </w:r>
          </w:p>
        </w:tc>
        <w:tc>
          <w:tcPr>
            <w:tcW w:w="180" w:type="dxa"/>
          </w:tcPr>
          <w:p w14:paraId="63EF4EE2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B2229E" w14:textId="68F8B526" w:rsidR="006D1B7D" w:rsidRPr="00C075DE" w:rsidRDefault="006D1B7D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685</w:t>
            </w:r>
          </w:p>
        </w:tc>
        <w:tc>
          <w:tcPr>
            <w:tcW w:w="178" w:type="dxa"/>
          </w:tcPr>
          <w:p w14:paraId="42E70487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3A59612" w14:textId="40B6FB66" w:rsidR="006D1B7D" w:rsidRPr="00C075DE" w:rsidRDefault="006D1B7D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,511</w:t>
            </w:r>
          </w:p>
        </w:tc>
        <w:tc>
          <w:tcPr>
            <w:tcW w:w="180" w:type="dxa"/>
          </w:tcPr>
          <w:p w14:paraId="727B0102" w14:textId="77777777" w:rsidR="006D1B7D" w:rsidRPr="00C075DE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E2AD13" w14:textId="7B5CABDE" w:rsidR="006D1B7D" w:rsidRPr="00C075DE" w:rsidRDefault="006D1B7D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6D1B7D" w:rsidRPr="00C075DE" w14:paraId="4E70F2AB" w14:textId="77777777" w:rsidTr="0043457D">
        <w:trPr>
          <w:cantSplit/>
        </w:trPr>
        <w:tc>
          <w:tcPr>
            <w:tcW w:w="3960" w:type="dxa"/>
            <w:hideMark/>
          </w:tcPr>
          <w:p w14:paraId="3062EE19" w14:textId="77777777" w:rsidR="006D1B7D" w:rsidRPr="00C075DE" w:rsidRDefault="006D1B7D" w:rsidP="006D1B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E54EF86" w14:textId="77777777" w:rsidR="006D1B7D" w:rsidRPr="00C075DE" w:rsidRDefault="006D1B7D" w:rsidP="006D1B7D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75DB97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762FFB" w14:textId="77777777" w:rsidR="006D1B7D" w:rsidRPr="00C075DE" w:rsidRDefault="006D1B7D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81BA167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70BB193" w14:textId="77777777" w:rsidR="006D1B7D" w:rsidRPr="00C075DE" w:rsidRDefault="006D1B7D" w:rsidP="006D1B7D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6A84758" w14:textId="77777777" w:rsidR="006D1B7D" w:rsidRPr="00C075DE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C5C705" w14:textId="77777777" w:rsidR="006D1B7D" w:rsidRPr="00C075DE" w:rsidRDefault="006D1B7D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1B7D" w:rsidRPr="00C075DE" w14:paraId="6DC8179B" w14:textId="77777777" w:rsidTr="0043457D">
        <w:trPr>
          <w:cantSplit/>
        </w:trPr>
        <w:tc>
          <w:tcPr>
            <w:tcW w:w="3960" w:type="dxa"/>
            <w:hideMark/>
          </w:tcPr>
          <w:p w14:paraId="5E1A5A85" w14:textId="77777777" w:rsidR="006D1B7D" w:rsidRPr="00C075DE" w:rsidRDefault="006D1B7D" w:rsidP="006D1B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40F7656" w14:textId="6662EA3C" w:rsidR="006D1B7D" w:rsidRPr="00C075DE" w:rsidRDefault="006D1B7D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117,057</w:t>
            </w:r>
          </w:p>
        </w:tc>
        <w:tc>
          <w:tcPr>
            <w:tcW w:w="180" w:type="dxa"/>
          </w:tcPr>
          <w:p w14:paraId="503B88CC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FBE5DC" w14:textId="284A57E2" w:rsidR="006D1B7D" w:rsidRPr="00C075DE" w:rsidRDefault="006D1B7D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178" w:type="dxa"/>
          </w:tcPr>
          <w:p w14:paraId="58ADE40A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212398A" w14:textId="46D74E26" w:rsidR="006D1B7D" w:rsidRPr="00C075DE" w:rsidRDefault="006D1B7D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99,789</w:t>
            </w:r>
          </w:p>
        </w:tc>
        <w:tc>
          <w:tcPr>
            <w:tcW w:w="180" w:type="dxa"/>
          </w:tcPr>
          <w:p w14:paraId="303617CF" w14:textId="77777777" w:rsidR="006D1B7D" w:rsidRPr="00C075DE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3C2E47" w14:textId="2D3A5877" w:rsidR="006D1B7D" w:rsidRPr="00C075DE" w:rsidRDefault="006D1B7D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</w:tr>
      <w:tr w:rsidR="006D1B7D" w:rsidRPr="00C075DE" w14:paraId="46F3F0AD" w14:textId="77777777" w:rsidTr="0043457D">
        <w:trPr>
          <w:cantSplit/>
        </w:trPr>
        <w:tc>
          <w:tcPr>
            <w:tcW w:w="3960" w:type="dxa"/>
            <w:hideMark/>
          </w:tcPr>
          <w:p w14:paraId="303E8FE4" w14:textId="77777777" w:rsidR="006D1B7D" w:rsidRPr="00C075DE" w:rsidRDefault="006D1B7D" w:rsidP="006D1B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B22FDF5" w14:textId="7BC0FE7F" w:rsidR="006D1B7D" w:rsidRPr="00C075DE" w:rsidRDefault="006D1B7D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180" w:type="dxa"/>
          </w:tcPr>
          <w:p w14:paraId="3875A1EE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13D2001B" w14:textId="471A5437" w:rsidR="006D1B7D" w:rsidRPr="00C075DE" w:rsidRDefault="006D1B7D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  <w:tc>
          <w:tcPr>
            <w:tcW w:w="178" w:type="dxa"/>
          </w:tcPr>
          <w:p w14:paraId="7A5ABAB6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5B9CD16" w14:textId="4CDDD654" w:rsidR="006D1B7D" w:rsidRPr="00C075DE" w:rsidRDefault="006D1B7D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180" w:type="dxa"/>
          </w:tcPr>
          <w:p w14:paraId="43FD66EF" w14:textId="77777777" w:rsidR="006D1B7D" w:rsidRPr="00C075DE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62C387" w14:textId="3260879A" w:rsidR="006D1B7D" w:rsidRPr="00C075DE" w:rsidRDefault="006D1B7D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378</w:t>
            </w:r>
          </w:p>
        </w:tc>
      </w:tr>
      <w:tr w:rsidR="006D1B7D" w:rsidRPr="00C075DE" w14:paraId="181EC633" w14:textId="77777777" w:rsidTr="0043457D">
        <w:trPr>
          <w:cantSplit/>
        </w:trPr>
        <w:tc>
          <w:tcPr>
            <w:tcW w:w="3960" w:type="dxa"/>
            <w:hideMark/>
          </w:tcPr>
          <w:p w14:paraId="17650693" w14:textId="77777777" w:rsidR="006D1B7D" w:rsidRPr="00C075DE" w:rsidRDefault="006D1B7D" w:rsidP="006D1B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19B9F432" w14:textId="35F05442" w:rsidR="006D1B7D" w:rsidRPr="00C075DE" w:rsidRDefault="006D1B7D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D9DDE3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21F805" w14:textId="581D9706" w:rsidR="006D1B7D" w:rsidRPr="00C075DE" w:rsidRDefault="006D1B7D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78" w:type="dxa"/>
          </w:tcPr>
          <w:p w14:paraId="0434DE9E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B4CFE2E" w14:textId="75743C23" w:rsidR="006D1B7D" w:rsidRPr="00710198" w:rsidRDefault="006D1B7D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3C0200C" w14:textId="77777777" w:rsidR="006D1B7D" w:rsidRPr="00710198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9A5796" w14:textId="3C3EE587" w:rsidR="006D1B7D" w:rsidRPr="00710198" w:rsidRDefault="006D1B7D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6D1B7D" w:rsidRPr="00C075DE" w14:paraId="225D282E" w14:textId="77777777" w:rsidTr="0043457D">
        <w:trPr>
          <w:cantSplit/>
        </w:trPr>
        <w:tc>
          <w:tcPr>
            <w:tcW w:w="3960" w:type="dxa"/>
            <w:hideMark/>
          </w:tcPr>
          <w:p w14:paraId="6FA6488C" w14:textId="77777777" w:rsidR="006D1B7D" w:rsidRPr="00C075DE" w:rsidRDefault="006D1B7D" w:rsidP="006D1B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A21A3" w14:textId="5FDD4735" w:rsidR="006D1B7D" w:rsidRPr="00C075DE" w:rsidRDefault="006D1B7D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22,546</w:t>
            </w:r>
          </w:p>
        </w:tc>
        <w:tc>
          <w:tcPr>
            <w:tcW w:w="180" w:type="dxa"/>
          </w:tcPr>
          <w:p w14:paraId="262950F2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30884" w14:textId="0237A13E" w:rsidR="006D1B7D" w:rsidRPr="00C075DE" w:rsidRDefault="006D1B7D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050</w:t>
            </w:r>
          </w:p>
        </w:tc>
        <w:tc>
          <w:tcPr>
            <w:tcW w:w="178" w:type="dxa"/>
          </w:tcPr>
          <w:p w14:paraId="673A770F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662C0" w14:textId="073412F0" w:rsidR="006D1B7D" w:rsidRPr="00163A58" w:rsidRDefault="006D1B7D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2,699</w:t>
            </w:r>
          </w:p>
        </w:tc>
        <w:tc>
          <w:tcPr>
            <w:tcW w:w="180" w:type="dxa"/>
          </w:tcPr>
          <w:p w14:paraId="2F373399" w14:textId="77777777" w:rsidR="006D1B7D" w:rsidRPr="00C075DE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331DF" w14:textId="53F849ED" w:rsidR="006D1B7D" w:rsidRPr="00C075DE" w:rsidRDefault="006D1B7D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6D1B7D" w:rsidRPr="00C075DE" w14:paraId="1293D213" w14:textId="77777777" w:rsidTr="0043457D">
        <w:trPr>
          <w:cantSplit/>
        </w:trPr>
        <w:tc>
          <w:tcPr>
            <w:tcW w:w="3960" w:type="dxa"/>
            <w:hideMark/>
          </w:tcPr>
          <w:p w14:paraId="6ADB4367" w14:textId="77777777" w:rsidR="006D1B7D" w:rsidRPr="00C075DE" w:rsidRDefault="006D1B7D" w:rsidP="006D1B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B5A653" w14:textId="4701B749" w:rsidR="006D1B7D" w:rsidRPr="00C075DE" w:rsidRDefault="006D1B7D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419,596</w:t>
            </w:r>
          </w:p>
        </w:tc>
        <w:tc>
          <w:tcPr>
            <w:tcW w:w="180" w:type="dxa"/>
          </w:tcPr>
          <w:p w14:paraId="6BBAAB2C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59BE9" w14:textId="2B3175C1" w:rsidR="006D1B7D" w:rsidRPr="00C075DE" w:rsidRDefault="006D1B7D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</w:t>
            </w:r>
            <w:r w:rsidRPr="004B7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410</w:t>
            </w:r>
          </w:p>
        </w:tc>
        <w:tc>
          <w:tcPr>
            <w:tcW w:w="178" w:type="dxa"/>
          </w:tcPr>
          <w:p w14:paraId="507B2D42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4214F" w14:textId="73C73D5A" w:rsidR="006D1B7D" w:rsidRPr="00C75D7F" w:rsidRDefault="006D1B7D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370,626</w:t>
            </w:r>
          </w:p>
        </w:tc>
        <w:tc>
          <w:tcPr>
            <w:tcW w:w="180" w:type="dxa"/>
          </w:tcPr>
          <w:p w14:paraId="07FE8F7F" w14:textId="77777777" w:rsidR="006D1B7D" w:rsidRPr="00C075DE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D3ACAA" w14:textId="7738F9C9" w:rsidR="006D1B7D" w:rsidRPr="00C075DE" w:rsidRDefault="006D1B7D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</w:tr>
      <w:tr w:rsidR="006D1B7D" w:rsidRPr="00C075DE" w14:paraId="5235E612" w14:textId="77777777" w:rsidTr="0043457D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4BEECDFC" w14:textId="77777777" w:rsidR="006D1B7D" w:rsidRPr="00C075DE" w:rsidRDefault="006D1B7D" w:rsidP="006D1B7D">
            <w:pPr>
              <w:tabs>
                <w:tab w:val="clear" w:pos="227"/>
              </w:tabs>
              <w:spacing w:line="240" w:lineRule="auto"/>
              <w:ind w:left="368" w:hanging="36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612766" w14:textId="27E14F1A" w:rsidR="006D1B7D" w:rsidRPr="00C075DE" w:rsidRDefault="006D1B7D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(23,352)</w:t>
            </w:r>
          </w:p>
        </w:tc>
        <w:tc>
          <w:tcPr>
            <w:tcW w:w="180" w:type="dxa"/>
            <w:vAlign w:val="bottom"/>
          </w:tcPr>
          <w:p w14:paraId="61312847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31CC9" w14:textId="237F49BB" w:rsidR="006D1B7D" w:rsidRPr="00C075DE" w:rsidRDefault="006D1B7D" w:rsidP="00BE120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B73D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4B73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395</w:t>
            </w:r>
            <w:r w:rsidRPr="004B73D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64D4218F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186349" w14:textId="3D89A06E" w:rsidR="006D1B7D" w:rsidRPr="00C75D7F" w:rsidRDefault="006D1B7D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(2,494)</w:t>
            </w:r>
          </w:p>
        </w:tc>
        <w:tc>
          <w:tcPr>
            <w:tcW w:w="180" w:type="dxa"/>
            <w:vAlign w:val="bottom"/>
          </w:tcPr>
          <w:p w14:paraId="77A5B66A" w14:textId="77777777" w:rsidR="006D1B7D" w:rsidRPr="00C075DE" w:rsidRDefault="006D1B7D" w:rsidP="006D1B7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B540AFA" w14:textId="5FD39B6A" w:rsidR="006D1B7D" w:rsidRPr="00C075DE" w:rsidRDefault="006D1B7D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242D2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42D2C">
              <w:rPr>
                <w:rFonts w:ascii="Angsana New" w:hAnsi="Angsana New"/>
                <w:sz w:val="30"/>
                <w:szCs w:val="30"/>
              </w:rPr>
              <w:t>500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D1B7D" w:rsidRPr="00C075DE" w14:paraId="5A63B97B" w14:textId="77777777" w:rsidTr="0043457D">
        <w:trPr>
          <w:cantSplit/>
        </w:trPr>
        <w:tc>
          <w:tcPr>
            <w:tcW w:w="3960" w:type="dxa"/>
            <w:hideMark/>
          </w:tcPr>
          <w:p w14:paraId="78C824CA" w14:textId="77777777" w:rsidR="006D1B7D" w:rsidRPr="00C075DE" w:rsidRDefault="006D1B7D" w:rsidP="006D1B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85AEF" w14:textId="09A45B49" w:rsidR="006D1B7D" w:rsidRPr="00C075DE" w:rsidRDefault="006D1B7D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396,244</w:t>
            </w:r>
          </w:p>
        </w:tc>
        <w:tc>
          <w:tcPr>
            <w:tcW w:w="180" w:type="dxa"/>
          </w:tcPr>
          <w:p w14:paraId="5A055EE9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16F38D" w14:textId="653C4287" w:rsidR="006D1B7D" w:rsidRPr="00C075DE" w:rsidRDefault="006D1B7D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</w:t>
            </w:r>
            <w:r w:rsidRPr="004B7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015</w:t>
            </w:r>
          </w:p>
        </w:tc>
        <w:tc>
          <w:tcPr>
            <w:tcW w:w="178" w:type="dxa"/>
          </w:tcPr>
          <w:p w14:paraId="5A8A3912" w14:textId="77777777" w:rsidR="006D1B7D" w:rsidRPr="00C075DE" w:rsidRDefault="006D1B7D" w:rsidP="006D1B7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BC4102" w14:textId="63DC63D1" w:rsidR="006D1B7D" w:rsidRPr="00C75D7F" w:rsidRDefault="006D1B7D" w:rsidP="006D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368,132</w:t>
            </w:r>
          </w:p>
        </w:tc>
        <w:tc>
          <w:tcPr>
            <w:tcW w:w="180" w:type="dxa"/>
          </w:tcPr>
          <w:p w14:paraId="6816988E" w14:textId="77777777" w:rsidR="006D1B7D" w:rsidRPr="00C075DE" w:rsidRDefault="006D1B7D" w:rsidP="006D1B7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5E76D95" w14:textId="53FE140A" w:rsidR="006D1B7D" w:rsidRPr="00C075DE" w:rsidRDefault="006D1B7D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301</w:t>
            </w:r>
          </w:p>
        </w:tc>
      </w:tr>
    </w:tbl>
    <w:p w14:paraId="58EA1C3E" w14:textId="77777777" w:rsidR="007507C4" w:rsidRPr="004858D2" w:rsidRDefault="007507C4" w:rsidP="00511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highlight w:val="yellow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78"/>
        <w:gridCol w:w="1172"/>
        <w:gridCol w:w="178"/>
        <w:gridCol w:w="1172"/>
        <w:gridCol w:w="178"/>
        <w:gridCol w:w="1172"/>
      </w:tblGrid>
      <w:tr w:rsidR="003C3641" w:rsidRPr="00B060DE" w14:paraId="057BDAAB" w14:textId="77777777" w:rsidTr="0043457D">
        <w:trPr>
          <w:cantSplit/>
          <w:trHeight w:val="20"/>
          <w:tblHeader/>
        </w:trPr>
        <w:tc>
          <w:tcPr>
            <w:tcW w:w="3960" w:type="dxa"/>
          </w:tcPr>
          <w:p w14:paraId="39966946" w14:textId="77777777" w:rsidR="003C3641" w:rsidRPr="007212DA" w:rsidRDefault="003C3641" w:rsidP="0043457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212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5A5179F2" w14:textId="77777777" w:rsidR="003C3641" w:rsidRPr="00B060DE" w:rsidRDefault="003C3641" w:rsidP="004345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2C018C0" w14:textId="77777777" w:rsidR="003C3641" w:rsidRPr="00B060DE" w:rsidRDefault="003C3641" w:rsidP="004345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1E823D71" w14:textId="77777777" w:rsidR="003C3641" w:rsidRPr="00B060DE" w:rsidRDefault="003C3641" w:rsidP="004345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C3641" w:rsidRPr="00B060DE" w14:paraId="4BC29A12" w14:textId="77777777" w:rsidTr="0043457D">
        <w:trPr>
          <w:cantSplit/>
          <w:trHeight w:val="20"/>
          <w:tblHeader/>
        </w:trPr>
        <w:tc>
          <w:tcPr>
            <w:tcW w:w="3960" w:type="dxa"/>
          </w:tcPr>
          <w:p w14:paraId="7B808897" w14:textId="77777777" w:rsidR="003C3641" w:rsidRPr="00B060DE" w:rsidRDefault="003C3641" w:rsidP="0043457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D050B16" w14:textId="0C28F013" w:rsidR="003C3641" w:rsidRPr="00B060DE" w:rsidRDefault="003C3641" w:rsidP="004345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7023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7209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1586F2C8" w14:textId="77777777" w:rsidR="003C3641" w:rsidRPr="00B060DE" w:rsidRDefault="003C3641" w:rsidP="004345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51CA770" w14:textId="1502D9B9" w:rsidR="003C3641" w:rsidRPr="00B060DE" w:rsidRDefault="003C3641" w:rsidP="004345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7209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78" w:type="dxa"/>
          </w:tcPr>
          <w:p w14:paraId="67506A26" w14:textId="77777777" w:rsidR="003C3641" w:rsidRPr="00B060DE" w:rsidRDefault="003C3641" w:rsidP="004345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3051464" w14:textId="5C843F56" w:rsidR="003C3641" w:rsidRPr="00B060DE" w:rsidRDefault="003C3641" w:rsidP="004345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7209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44EBF8F9" w14:textId="77777777" w:rsidR="003C3641" w:rsidRPr="00B060DE" w:rsidRDefault="003C3641" w:rsidP="004345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BBB4E96" w14:textId="32C937E7" w:rsidR="003C3641" w:rsidRPr="00B060DE" w:rsidRDefault="003C3641" w:rsidP="0043457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67209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3C3641" w:rsidRPr="00B060DE" w14:paraId="7A6BFB42" w14:textId="77777777" w:rsidTr="0043457D">
        <w:trPr>
          <w:cantSplit/>
          <w:trHeight w:val="20"/>
          <w:tblHeader/>
        </w:trPr>
        <w:tc>
          <w:tcPr>
            <w:tcW w:w="3960" w:type="dxa"/>
          </w:tcPr>
          <w:p w14:paraId="039D8C9E" w14:textId="77777777" w:rsidR="003C3641" w:rsidRPr="00B060DE" w:rsidRDefault="003C3641" w:rsidP="0043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4E284856" w14:textId="4DE737AF" w:rsidR="003C3641" w:rsidRPr="00B060DE" w:rsidRDefault="003C3641" w:rsidP="0043457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060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4445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060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7209C" w:rsidRPr="00B060DE" w14:paraId="7688F462" w14:textId="77777777" w:rsidTr="0043457D">
        <w:trPr>
          <w:cantSplit/>
          <w:trHeight w:val="20"/>
        </w:trPr>
        <w:tc>
          <w:tcPr>
            <w:tcW w:w="3960" w:type="dxa"/>
          </w:tcPr>
          <w:p w14:paraId="1B930206" w14:textId="77777777" w:rsidR="0067209C" w:rsidRPr="00B060DE" w:rsidRDefault="0067209C" w:rsidP="00672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71C15B25" w14:textId="0A827847" w:rsidR="0067209C" w:rsidRPr="0067209C" w:rsidRDefault="0067209C" w:rsidP="00672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7209C">
              <w:rPr>
                <w:rFonts w:asciiTheme="majorBidi" w:hAnsiTheme="majorBidi" w:cstheme="majorBidi"/>
                <w:sz w:val="30"/>
                <w:szCs w:val="30"/>
              </w:rPr>
              <w:t>22,395</w:t>
            </w:r>
          </w:p>
        </w:tc>
        <w:tc>
          <w:tcPr>
            <w:tcW w:w="178" w:type="dxa"/>
            <w:vAlign w:val="bottom"/>
          </w:tcPr>
          <w:p w14:paraId="21D298C6" w14:textId="77777777" w:rsidR="0067209C" w:rsidRPr="0067209C" w:rsidRDefault="0067209C" w:rsidP="006720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73BA100" w14:textId="1AC5145C" w:rsidR="0067209C" w:rsidRPr="0067209C" w:rsidRDefault="0067209C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20C7E">
              <w:rPr>
                <w:rFonts w:asciiTheme="majorBidi" w:hAnsiTheme="majorBidi" w:cstheme="majorBidi"/>
                <w:sz w:val="30"/>
                <w:szCs w:val="30"/>
              </w:rPr>
              <w:t>26,007</w:t>
            </w:r>
          </w:p>
        </w:tc>
        <w:tc>
          <w:tcPr>
            <w:tcW w:w="178" w:type="dxa"/>
            <w:vAlign w:val="bottom"/>
          </w:tcPr>
          <w:p w14:paraId="359C31E6" w14:textId="77777777" w:rsidR="0067209C" w:rsidRPr="0067209C" w:rsidRDefault="0067209C" w:rsidP="006720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44332789" w14:textId="72C46E8A" w:rsidR="0067209C" w:rsidRPr="0067209C" w:rsidRDefault="0067209C" w:rsidP="00672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67209C"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  <w:tc>
          <w:tcPr>
            <w:tcW w:w="178" w:type="dxa"/>
            <w:vAlign w:val="bottom"/>
          </w:tcPr>
          <w:p w14:paraId="79808A95" w14:textId="77777777" w:rsidR="0067209C" w:rsidRPr="00B060DE" w:rsidRDefault="0067209C" w:rsidP="0067209C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35171D6" w14:textId="45649C36" w:rsidR="0067209C" w:rsidRPr="007328F6" w:rsidRDefault="0067209C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820C7E">
              <w:rPr>
                <w:rFonts w:asciiTheme="majorBidi" w:hAnsiTheme="majorBidi" w:cstheme="majorBidi"/>
                <w:sz w:val="30"/>
                <w:szCs w:val="30"/>
              </w:rPr>
              <w:t>2,889</w:t>
            </w:r>
          </w:p>
        </w:tc>
      </w:tr>
      <w:tr w:rsidR="00A82BEB" w:rsidRPr="001C25FC" w14:paraId="66DE8CCE" w14:textId="77777777" w:rsidTr="0043457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7F14450A" w14:textId="77777777" w:rsidR="00A82BEB" w:rsidRPr="001C25FC" w:rsidRDefault="00A82BEB" w:rsidP="00A8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47A99122" w14:textId="0EE85DE8" w:rsidR="00A82BEB" w:rsidRPr="001C25FC" w:rsidRDefault="00A82BEB" w:rsidP="00A8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178" w:type="dxa"/>
            <w:shd w:val="clear" w:color="auto" w:fill="auto"/>
          </w:tcPr>
          <w:p w14:paraId="4F31B2F9" w14:textId="77777777" w:rsidR="00A82BEB" w:rsidRPr="001C25FC" w:rsidRDefault="00A82BEB" w:rsidP="00A82BE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0ABCA55" w14:textId="15AADEA6" w:rsidR="00A82BEB" w:rsidRPr="001C25FC" w:rsidRDefault="00A82BEB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78" w:type="dxa"/>
            <w:shd w:val="clear" w:color="auto" w:fill="auto"/>
          </w:tcPr>
          <w:p w14:paraId="197DEA7C" w14:textId="77777777" w:rsidR="00A82BEB" w:rsidRPr="001C25FC" w:rsidRDefault="00A82BEB" w:rsidP="00A82BE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E995517" w14:textId="7BFD0A47" w:rsidR="00A82BEB" w:rsidRPr="001C25FC" w:rsidRDefault="00A82BEB" w:rsidP="004A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B62161E" w14:textId="77777777" w:rsidR="00A82BEB" w:rsidRPr="001C25FC" w:rsidRDefault="00A82BEB" w:rsidP="00A82BE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CF750AA" w14:textId="3FC997FD" w:rsidR="00A82BEB" w:rsidRPr="001C25FC" w:rsidRDefault="00A82BEB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2BEB" w:rsidRPr="00B060DE" w14:paraId="1BCA4A1F" w14:textId="77777777" w:rsidTr="0043457D">
        <w:trPr>
          <w:cantSplit/>
          <w:trHeight w:val="20"/>
        </w:trPr>
        <w:tc>
          <w:tcPr>
            <w:tcW w:w="3960" w:type="dxa"/>
            <w:shd w:val="clear" w:color="auto" w:fill="auto"/>
          </w:tcPr>
          <w:p w14:paraId="02CCAF34" w14:textId="77777777" w:rsidR="00A82BEB" w:rsidRPr="001C25FC" w:rsidRDefault="00A82BEB" w:rsidP="00A8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shd w:val="clear" w:color="auto" w:fill="auto"/>
          </w:tcPr>
          <w:p w14:paraId="016A14BE" w14:textId="03674568" w:rsidR="00A82BEB" w:rsidRPr="001C25FC" w:rsidRDefault="00A82BEB" w:rsidP="004A0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DAA6F00" w14:textId="77777777" w:rsidR="00A82BEB" w:rsidRPr="001C25FC" w:rsidRDefault="00A82BEB" w:rsidP="00A8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E7149C1" w14:textId="572C4162" w:rsidR="00A82BEB" w:rsidRPr="001C25FC" w:rsidRDefault="00A82BEB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B275A64" w14:textId="77777777" w:rsidR="00A82BEB" w:rsidRPr="001C25FC" w:rsidRDefault="00A82BEB" w:rsidP="00A82BE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FC369BE" w14:textId="35804639" w:rsidR="00A82BEB" w:rsidRPr="001C25FC" w:rsidRDefault="00A82BEB" w:rsidP="00A82BEB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78" w:type="dxa"/>
            <w:shd w:val="clear" w:color="auto" w:fill="auto"/>
          </w:tcPr>
          <w:p w14:paraId="06BC9FCE" w14:textId="77777777" w:rsidR="00A82BEB" w:rsidRPr="001C25FC" w:rsidRDefault="00A82BEB" w:rsidP="00A82BE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D4B4608" w14:textId="33D88C9E" w:rsidR="00A82BEB" w:rsidRPr="007328F6" w:rsidRDefault="00A82BEB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1C25FC">
              <w:rPr>
                <w:rFonts w:asciiTheme="majorBidi" w:hAnsiTheme="majorBidi" w:cstheme="majorBidi"/>
                <w:sz w:val="30"/>
                <w:szCs w:val="30"/>
              </w:rPr>
              <w:t>(300)</w:t>
            </w:r>
          </w:p>
        </w:tc>
      </w:tr>
      <w:tr w:rsidR="00A82BEB" w:rsidRPr="00B060DE" w14:paraId="6D194B65" w14:textId="77777777" w:rsidTr="0043457D">
        <w:trPr>
          <w:cantSplit/>
          <w:trHeight w:val="20"/>
        </w:trPr>
        <w:tc>
          <w:tcPr>
            <w:tcW w:w="3960" w:type="dxa"/>
          </w:tcPr>
          <w:p w14:paraId="3A8A36FE" w14:textId="6659FE54" w:rsidR="00A82BEB" w:rsidRPr="00B060DE" w:rsidRDefault="00A82BEB" w:rsidP="00A8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0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C7CCC" w14:textId="2BDE5C22" w:rsidR="00A82BEB" w:rsidRPr="00B060DE" w:rsidRDefault="00A82BEB" w:rsidP="00A8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23,352</w:t>
            </w:r>
          </w:p>
        </w:tc>
        <w:tc>
          <w:tcPr>
            <w:tcW w:w="178" w:type="dxa"/>
            <w:vAlign w:val="bottom"/>
          </w:tcPr>
          <w:p w14:paraId="53FC85BC" w14:textId="77777777" w:rsidR="00A82BEB" w:rsidRPr="00B060DE" w:rsidRDefault="00A82BEB" w:rsidP="00A82BE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35F28" w14:textId="57D54233" w:rsidR="00A82BEB" w:rsidRPr="007328F6" w:rsidRDefault="00A82BEB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26,053</w:t>
            </w:r>
          </w:p>
        </w:tc>
        <w:tc>
          <w:tcPr>
            <w:tcW w:w="178" w:type="dxa"/>
            <w:vAlign w:val="bottom"/>
          </w:tcPr>
          <w:p w14:paraId="2B863D8D" w14:textId="77777777" w:rsidR="00A82BEB" w:rsidRPr="00B060DE" w:rsidRDefault="00A82BEB" w:rsidP="00A82BE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F410A7" w14:textId="1512B913" w:rsidR="00A82BEB" w:rsidRPr="00B060DE" w:rsidRDefault="00A82BEB" w:rsidP="00A82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2,494</w:t>
            </w:r>
          </w:p>
        </w:tc>
        <w:tc>
          <w:tcPr>
            <w:tcW w:w="178" w:type="dxa"/>
            <w:vAlign w:val="bottom"/>
          </w:tcPr>
          <w:p w14:paraId="492FCCFB" w14:textId="77777777" w:rsidR="00A82BEB" w:rsidRPr="00B060DE" w:rsidRDefault="00A82BEB" w:rsidP="00A82BE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78BC1" w14:textId="15975CB9" w:rsidR="00A82BEB" w:rsidRPr="007328F6" w:rsidRDefault="00A82BEB" w:rsidP="00BE1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2,589</w:t>
            </w:r>
          </w:p>
        </w:tc>
      </w:tr>
    </w:tbl>
    <w:p w14:paraId="473C172C" w14:textId="77777777" w:rsidR="00C3758A" w:rsidRDefault="00C3758A" w:rsidP="00C3758A">
      <w:pPr>
        <w:pStyle w:val="Heading1"/>
        <w:ind w:left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</w:p>
    <w:p w14:paraId="45C46800" w14:textId="77777777" w:rsidR="00C3758A" w:rsidRDefault="00C37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76A49BB2" w14:textId="6751BCC9" w:rsidR="00D7771D" w:rsidRPr="00610566" w:rsidRDefault="00D7771D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61056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ที่ดิน อาคารและอุปกรณ์ </w:t>
      </w:r>
    </w:p>
    <w:p w14:paraId="464BC5CE" w14:textId="77777777" w:rsidR="00610566" w:rsidRPr="00C3758A" w:rsidRDefault="00610566" w:rsidP="00BA3A9B">
      <w:pPr>
        <w:tabs>
          <w:tab w:val="clear" w:pos="6549"/>
          <w:tab w:val="left" w:pos="6390"/>
        </w:tabs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5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70"/>
        <w:gridCol w:w="236"/>
        <w:gridCol w:w="1568"/>
        <w:gridCol w:w="236"/>
        <w:gridCol w:w="1108"/>
        <w:gridCol w:w="236"/>
        <w:gridCol w:w="1572"/>
      </w:tblGrid>
      <w:tr w:rsidR="005826F4" w:rsidRPr="00C075DE" w14:paraId="2627D519" w14:textId="77777777" w:rsidTr="43CAC5C8">
        <w:trPr>
          <w:tblHeader/>
        </w:trPr>
        <w:tc>
          <w:tcPr>
            <w:tcW w:w="1840" w:type="pct"/>
          </w:tcPr>
          <w:p w14:paraId="6414955F" w14:textId="77777777" w:rsidR="005826F4" w:rsidRPr="00C075DE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pct"/>
            <w:gridSpan w:val="3"/>
            <w:vAlign w:val="bottom"/>
          </w:tcPr>
          <w:p w14:paraId="04B350C1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  <w:vAlign w:val="bottom"/>
          </w:tcPr>
          <w:p w14:paraId="6E2DBD86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pct"/>
            <w:gridSpan w:val="3"/>
            <w:vAlign w:val="bottom"/>
          </w:tcPr>
          <w:p w14:paraId="6BCCAD78" w14:textId="3FA41C5D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A87DD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2C6226" w:rsidRPr="00FA1220" w14:paraId="02A78A71" w14:textId="77777777" w:rsidTr="43CAC5C8">
        <w:trPr>
          <w:tblHeader/>
        </w:trPr>
        <w:tc>
          <w:tcPr>
            <w:tcW w:w="1840" w:type="pct"/>
          </w:tcPr>
          <w:p w14:paraId="47861375" w14:textId="77777777" w:rsidR="002C6226" w:rsidRPr="00C075DE" w:rsidRDefault="002C6226" w:rsidP="002C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85C47B" w14:textId="6CD235AE" w:rsidR="002C6226" w:rsidRPr="00C075DE" w:rsidRDefault="0067209C" w:rsidP="002C6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779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45E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45E3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61" w:type="pct"/>
            <w:vAlign w:val="bottom"/>
          </w:tcPr>
          <w:p w14:paraId="22CF6E4A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0AC6CAED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0763A8DD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vAlign w:val="bottom"/>
          </w:tcPr>
          <w:p w14:paraId="22A699C6" w14:textId="77777777" w:rsidR="00FA1220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  <w:r w:rsidR="00FA12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F3309FC" w14:textId="47F26555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4" w:type="pct"/>
            <w:vAlign w:val="bottom"/>
          </w:tcPr>
          <w:p w14:paraId="6412FCD5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77A73FC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FC06702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533C971C" w14:textId="77777777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24" w:type="pct"/>
            <w:vAlign w:val="bottom"/>
          </w:tcPr>
          <w:p w14:paraId="219F049F" w14:textId="77777777" w:rsidR="00FA1220" w:rsidRDefault="00FA1220" w:rsidP="00FA1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86480A2" w14:textId="39264F36" w:rsidR="002C6226" w:rsidRPr="00C075DE" w:rsidRDefault="002C6226" w:rsidP="002C6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826F4" w:rsidRPr="00C075DE" w14:paraId="4357B1EA" w14:textId="77777777" w:rsidTr="43CAC5C8">
        <w:trPr>
          <w:tblHeader/>
        </w:trPr>
        <w:tc>
          <w:tcPr>
            <w:tcW w:w="1840" w:type="pct"/>
          </w:tcPr>
          <w:p w14:paraId="7076BE61" w14:textId="77777777" w:rsidR="005826F4" w:rsidRPr="00C075DE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60" w:type="pct"/>
            <w:gridSpan w:val="7"/>
            <w:vAlign w:val="bottom"/>
          </w:tcPr>
          <w:p w14:paraId="16728B53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700F" w:rsidRPr="000402FB" w14:paraId="40F83A87" w14:textId="77777777" w:rsidTr="43CAC5C8">
        <w:trPr>
          <w:tblHeader/>
        </w:trPr>
        <w:tc>
          <w:tcPr>
            <w:tcW w:w="1840" w:type="pct"/>
          </w:tcPr>
          <w:p w14:paraId="747D6D45" w14:textId="77777777" w:rsidR="003F700F" w:rsidRPr="000402FB" w:rsidRDefault="003F700F" w:rsidP="003F7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02FB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61" w:type="pct"/>
          </w:tcPr>
          <w:p w14:paraId="0AD5EFF9" w14:textId="1632E346" w:rsidR="003F700F" w:rsidRPr="00531534" w:rsidRDefault="003F700F" w:rsidP="006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31534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124" w:type="pct"/>
            <w:shd w:val="clear" w:color="auto" w:fill="auto"/>
          </w:tcPr>
          <w:p w14:paraId="4C63D954" w14:textId="77777777" w:rsidR="003F700F" w:rsidRPr="00531534" w:rsidRDefault="003F700F" w:rsidP="003F7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2D955C5C" w14:textId="519BAAA2" w:rsidR="003F700F" w:rsidRPr="00531534" w:rsidRDefault="003F700F" w:rsidP="003F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31534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124" w:type="pct"/>
          </w:tcPr>
          <w:p w14:paraId="5604FE07" w14:textId="77777777" w:rsidR="003F700F" w:rsidRPr="00531534" w:rsidRDefault="003F700F" w:rsidP="003F7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8922CC2" w14:textId="3F258C8B" w:rsidR="003F700F" w:rsidRPr="00531534" w:rsidRDefault="003F700F" w:rsidP="003F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1534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4" w:type="pct"/>
          </w:tcPr>
          <w:p w14:paraId="3ACBDCA1" w14:textId="77777777" w:rsidR="003F700F" w:rsidRPr="00531534" w:rsidRDefault="003F700F" w:rsidP="003F7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39DBD146" w14:textId="27264DDC" w:rsidR="003F700F" w:rsidRPr="00531534" w:rsidRDefault="003F700F" w:rsidP="003F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31534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</w:tr>
      <w:tr w:rsidR="003F700F" w:rsidRPr="000402FB" w14:paraId="2A7A1E52" w14:textId="77777777" w:rsidTr="43CAC5C8">
        <w:trPr>
          <w:tblHeader/>
        </w:trPr>
        <w:tc>
          <w:tcPr>
            <w:tcW w:w="1840" w:type="pct"/>
          </w:tcPr>
          <w:p w14:paraId="0E76BF21" w14:textId="1B1050F5" w:rsidR="003F700F" w:rsidRPr="006524B8" w:rsidRDefault="003F700F" w:rsidP="003F7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524B8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61" w:type="pct"/>
          </w:tcPr>
          <w:p w14:paraId="7C8F046A" w14:textId="603F1595" w:rsidR="003F700F" w:rsidRPr="00531534" w:rsidRDefault="003F700F" w:rsidP="006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31534">
              <w:rPr>
                <w:rFonts w:asciiTheme="majorBidi" w:hAnsiTheme="majorBidi" w:cstheme="majorBidi"/>
                <w:sz w:val="30"/>
                <w:szCs w:val="30"/>
              </w:rPr>
              <w:t>2,596</w:t>
            </w:r>
          </w:p>
        </w:tc>
        <w:tc>
          <w:tcPr>
            <w:tcW w:w="124" w:type="pct"/>
            <w:shd w:val="clear" w:color="auto" w:fill="auto"/>
          </w:tcPr>
          <w:p w14:paraId="15A955E4" w14:textId="77777777" w:rsidR="003F700F" w:rsidRPr="00531534" w:rsidRDefault="003F700F" w:rsidP="003F7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1C50B737" w14:textId="4ED3EC4F" w:rsidR="003F700F" w:rsidRPr="00531534" w:rsidRDefault="003F700F" w:rsidP="003F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31534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124" w:type="pct"/>
          </w:tcPr>
          <w:p w14:paraId="5F9172F9" w14:textId="77777777" w:rsidR="003F700F" w:rsidRPr="00531534" w:rsidRDefault="003F700F" w:rsidP="003F7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9F4AAEC" w14:textId="26440B54" w:rsidR="003F700F" w:rsidRPr="00531534" w:rsidRDefault="003F700F" w:rsidP="003F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31534">
              <w:rPr>
                <w:rFonts w:asciiTheme="majorBidi" w:hAnsiTheme="majorBidi" w:cstheme="majorBidi"/>
                <w:sz w:val="30"/>
                <w:szCs w:val="30"/>
              </w:rPr>
              <w:t>2,083</w:t>
            </w:r>
          </w:p>
        </w:tc>
        <w:tc>
          <w:tcPr>
            <w:tcW w:w="124" w:type="pct"/>
          </w:tcPr>
          <w:p w14:paraId="6A4E1239" w14:textId="77777777" w:rsidR="003F700F" w:rsidRPr="00531534" w:rsidRDefault="003F700F" w:rsidP="003F7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501E0386" w14:textId="294B565A" w:rsidR="003F700F" w:rsidRPr="00531534" w:rsidRDefault="003F700F" w:rsidP="003F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1534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</w:tr>
      <w:tr w:rsidR="003F700F" w:rsidRPr="000402FB" w14:paraId="286060D4" w14:textId="77777777" w:rsidTr="43CAC5C8">
        <w:trPr>
          <w:tblHeader/>
        </w:trPr>
        <w:tc>
          <w:tcPr>
            <w:tcW w:w="1840" w:type="pct"/>
          </w:tcPr>
          <w:p w14:paraId="29EA062F" w14:textId="74FA6A2A" w:rsidR="003F700F" w:rsidRPr="006524B8" w:rsidRDefault="003F700F" w:rsidP="003F7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524B8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61" w:type="pct"/>
          </w:tcPr>
          <w:p w14:paraId="0B29F251" w14:textId="0A5E51A2" w:rsidR="003F700F" w:rsidRPr="00531534" w:rsidRDefault="003F700F" w:rsidP="006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31534">
              <w:rPr>
                <w:rFonts w:asciiTheme="majorBidi" w:hAnsiTheme="majorBidi" w:cstheme="majorBidi"/>
                <w:sz w:val="30"/>
                <w:szCs w:val="30"/>
              </w:rPr>
              <w:t>9,408</w:t>
            </w:r>
          </w:p>
        </w:tc>
        <w:tc>
          <w:tcPr>
            <w:tcW w:w="124" w:type="pct"/>
            <w:shd w:val="clear" w:color="auto" w:fill="auto"/>
          </w:tcPr>
          <w:p w14:paraId="6341CA6A" w14:textId="5363D3F2" w:rsidR="003F700F" w:rsidRPr="00531534" w:rsidRDefault="003F700F" w:rsidP="003F7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7427155B" w14:textId="0B9D3304" w:rsidR="003F700F" w:rsidRPr="00531534" w:rsidRDefault="003F700F" w:rsidP="003F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1534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124" w:type="pct"/>
          </w:tcPr>
          <w:p w14:paraId="1A6B41DE" w14:textId="77777777" w:rsidR="003F700F" w:rsidRPr="00531534" w:rsidRDefault="003F700F" w:rsidP="003F7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A53FD9" w14:textId="1A095299" w:rsidR="003F700F" w:rsidRPr="00531534" w:rsidRDefault="003F700F" w:rsidP="003F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31534">
              <w:rPr>
                <w:rFonts w:asciiTheme="majorBidi" w:hAnsiTheme="majorBidi" w:cstheme="majorBidi"/>
                <w:sz w:val="30"/>
                <w:szCs w:val="30"/>
              </w:rPr>
              <w:t>8,832</w:t>
            </w:r>
          </w:p>
        </w:tc>
        <w:tc>
          <w:tcPr>
            <w:tcW w:w="124" w:type="pct"/>
          </w:tcPr>
          <w:p w14:paraId="138F4C50" w14:textId="77777777" w:rsidR="003F700F" w:rsidRPr="00531534" w:rsidRDefault="003F700F" w:rsidP="003F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pct"/>
          </w:tcPr>
          <w:p w14:paraId="7B2DD564" w14:textId="0D85D59B" w:rsidR="003F700F" w:rsidRPr="00531534" w:rsidRDefault="003F700F" w:rsidP="003F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31534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</w:tr>
      <w:tr w:rsidR="00447077" w:rsidRPr="000402FB" w14:paraId="314A56CE" w14:textId="77777777" w:rsidTr="00175B6C">
        <w:trPr>
          <w:tblHeader/>
        </w:trPr>
        <w:tc>
          <w:tcPr>
            <w:tcW w:w="1840" w:type="pct"/>
          </w:tcPr>
          <w:p w14:paraId="58020E99" w14:textId="7767AE2B" w:rsidR="00447077" w:rsidRPr="000402FB" w:rsidRDefault="00447077" w:rsidP="00447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402FB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61" w:type="pct"/>
          </w:tcPr>
          <w:p w14:paraId="61F6F971" w14:textId="2BCEF88C" w:rsidR="00447077" w:rsidRPr="00531534" w:rsidRDefault="00C6792A" w:rsidP="006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31534">
              <w:rPr>
                <w:rFonts w:asciiTheme="majorBidi" w:hAnsiTheme="majorBidi" w:cstheme="majorBidi"/>
                <w:sz w:val="30"/>
                <w:szCs w:val="30"/>
              </w:rPr>
              <w:t>4,16</w:t>
            </w:r>
            <w:r w:rsidR="003F700F" w:rsidRPr="0053153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4" w:type="pct"/>
            <w:shd w:val="clear" w:color="auto" w:fill="auto"/>
          </w:tcPr>
          <w:p w14:paraId="5ACC5989" w14:textId="77777777" w:rsidR="00447077" w:rsidRPr="00531534" w:rsidRDefault="00447077" w:rsidP="00447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6C93D5C7" w14:textId="68415CA7" w:rsidR="00447077" w:rsidRPr="00531534" w:rsidRDefault="003F700F" w:rsidP="003F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15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E7D1A8A" w14:textId="77777777" w:rsidR="00447077" w:rsidRPr="00531534" w:rsidRDefault="00447077" w:rsidP="00447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0702C07" w14:textId="751EB4E4" w:rsidR="00447077" w:rsidRPr="00531534" w:rsidRDefault="00447077" w:rsidP="00447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31534">
              <w:rPr>
                <w:rFonts w:asciiTheme="majorBidi" w:hAnsiTheme="majorBidi" w:cstheme="majorBidi"/>
                <w:sz w:val="30"/>
                <w:szCs w:val="30"/>
              </w:rPr>
              <w:t>4,161</w:t>
            </w:r>
          </w:p>
        </w:tc>
        <w:tc>
          <w:tcPr>
            <w:tcW w:w="124" w:type="pct"/>
          </w:tcPr>
          <w:p w14:paraId="0A55C0D1" w14:textId="77777777" w:rsidR="00447077" w:rsidRPr="00531534" w:rsidRDefault="00447077" w:rsidP="00447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pct"/>
          </w:tcPr>
          <w:p w14:paraId="16D2D537" w14:textId="7D5174AA" w:rsidR="00447077" w:rsidRPr="00531534" w:rsidRDefault="00781AAF" w:rsidP="0078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315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7077" w:rsidRPr="00C075DE" w14:paraId="5F9D1825" w14:textId="77777777" w:rsidTr="00175B6C">
        <w:trPr>
          <w:tblHeader/>
        </w:trPr>
        <w:tc>
          <w:tcPr>
            <w:tcW w:w="1840" w:type="pct"/>
          </w:tcPr>
          <w:p w14:paraId="0660D85E" w14:textId="231316D8" w:rsidR="00447077" w:rsidRPr="000402FB" w:rsidRDefault="00447077" w:rsidP="00447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0402FB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61" w:type="pct"/>
          </w:tcPr>
          <w:p w14:paraId="4C5942F9" w14:textId="3C82C1FF" w:rsidR="00447077" w:rsidRPr="00531534" w:rsidRDefault="00C6792A" w:rsidP="006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3153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D1B0A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31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D1B0A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124" w:type="pct"/>
            <w:shd w:val="clear" w:color="auto" w:fill="auto"/>
          </w:tcPr>
          <w:p w14:paraId="176B2679" w14:textId="77777777" w:rsidR="00447077" w:rsidRPr="00531534" w:rsidRDefault="00447077" w:rsidP="00447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04AFA589" w14:textId="014BF962" w:rsidR="00447077" w:rsidRPr="00531534" w:rsidRDefault="003F700F" w:rsidP="003F70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31534"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  <w:tc>
          <w:tcPr>
            <w:tcW w:w="124" w:type="pct"/>
          </w:tcPr>
          <w:p w14:paraId="616E2760" w14:textId="77777777" w:rsidR="00447077" w:rsidRPr="00531534" w:rsidRDefault="00447077" w:rsidP="00447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9E966F7" w14:textId="1AC61DEC" w:rsidR="00447077" w:rsidRPr="00531534" w:rsidRDefault="00F71A76" w:rsidP="00447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3153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D1B0A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5315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D1B0A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124" w:type="pct"/>
          </w:tcPr>
          <w:p w14:paraId="6A1FEA71" w14:textId="77777777" w:rsidR="00447077" w:rsidRPr="00531534" w:rsidRDefault="00447077" w:rsidP="00447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6571F3A6" w14:textId="1CC73513" w:rsidR="00447077" w:rsidRPr="00531534" w:rsidRDefault="00781AAF" w:rsidP="0078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315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7077" w:rsidRPr="00C075DE" w14:paraId="4CF110A2" w14:textId="77777777" w:rsidTr="43CAC5C8">
        <w:trPr>
          <w:tblHeader/>
        </w:trPr>
        <w:tc>
          <w:tcPr>
            <w:tcW w:w="1840" w:type="pct"/>
          </w:tcPr>
          <w:p w14:paraId="28B43269" w14:textId="38C60C44" w:rsidR="00447077" w:rsidRPr="0070741A" w:rsidRDefault="00447077" w:rsidP="00447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741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23FEC05C" w14:textId="2F9C5CE4" w:rsidR="00447077" w:rsidRPr="00531534" w:rsidRDefault="00FA1220" w:rsidP="00664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1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D1B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B34A7B" w:rsidRPr="00531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D1B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423</w:t>
            </w:r>
          </w:p>
        </w:tc>
        <w:tc>
          <w:tcPr>
            <w:tcW w:w="124" w:type="pct"/>
            <w:shd w:val="clear" w:color="auto" w:fill="auto"/>
          </w:tcPr>
          <w:p w14:paraId="7F265792" w14:textId="77777777" w:rsidR="00447077" w:rsidRPr="00531534" w:rsidRDefault="00447077" w:rsidP="00447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A672F" w14:textId="2EFA4612" w:rsidR="00447077" w:rsidRPr="00531534" w:rsidRDefault="00664216" w:rsidP="00447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1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3758A" w:rsidRPr="00531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FA1220" w:rsidRPr="00531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531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2D556CB0" w14:textId="77777777" w:rsidR="00447077" w:rsidRPr="00531534" w:rsidRDefault="00447077" w:rsidP="00447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1376418" w14:textId="63507EFB" w:rsidR="00447077" w:rsidRPr="00531534" w:rsidRDefault="00FA1220" w:rsidP="00447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1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D1B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  <w:r w:rsidRPr="00531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D1B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615</w:t>
            </w:r>
          </w:p>
        </w:tc>
        <w:tc>
          <w:tcPr>
            <w:tcW w:w="124" w:type="pct"/>
          </w:tcPr>
          <w:p w14:paraId="0507C37D" w14:textId="77777777" w:rsidR="00447077" w:rsidRPr="00531534" w:rsidRDefault="00447077" w:rsidP="00447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14:paraId="15E352ED" w14:textId="07930C1A" w:rsidR="00447077" w:rsidRPr="00531534" w:rsidRDefault="00EE0848" w:rsidP="00447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1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4C6F8B" w:rsidRPr="00531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 w:rsidRPr="00531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9FBC6AB" w14:textId="77777777" w:rsidR="007507C4" w:rsidRPr="008764A9" w:rsidRDefault="007507C4" w:rsidP="007507C4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BA96B81" w14:textId="5C1ADB0F" w:rsidR="00AB51B2" w:rsidRPr="00C075DE" w:rsidRDefault="00AB51B2" w:rsidP="007507C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เจ้าหนี้</w:t>
      </w:r>
      <w:r w:rsidR="00197BAA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หมุนเวียน</w:t>
      </w: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</w:p>
    <w:p w14:paraId="04F04AEC" w14:textId="1BC94278" w:rsidR="000B65BB" w:rsidRPr="00A74C29" w:rsidRDefault="000B65BB" w:rsidP="000B65BB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5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49"/>
        <w:gridCol w:w="842"/>
        <w:gridCol w:w="1029"/>
        <w:gridCol w:w="278"/>
        <w:gridCol w:w="1032"/>
        <w:gridCol w:w="278"/>
        <w:gridCol w:w="1031"/>
        <w:gridCol w:w="275"/>
        <w:gridCol w:w="1131"/>
      </w:tblGrid>
      <w:tr w:rsidR="00AB6DF7" w:rsidRPr="00C075DE" w14:paraId="2540ED87" w14:textId="77777777" w:rsidTr="007D309F">
        <w:trPr>
          <w:trHeight w:val="433"/>
        </w:trPr>
        <w:tc>
          <w:tcPr>
            <w:tcW w:w="3649" w:type="dxa"/>
          </w:tcPr>
          <w:p w14:paraId="6EAB75B0" w14:textId="77777777" w:rsidR="00AB6DF7" w:rsidRPr="00C075DE" w:rsidRDefault="00AB6DF7" w:rsidP="00D3314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42CEE470" w14:textId="77777777" w:rsidR="00AB6DF7" w:rsidRPr="00C075DE" w:rsidRDefault="00AB6DF7" w:rsidP="00D3314A">
            <w:pPr>
              <w:ind w:left="-11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vAlign w:val="center"/>
          </w:tcPr>
          <w:p w14:paraId="161E6E23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" w:type="dxa"/>
            <w:vAlign w:val="center"/>
          </w:tcPr>
          <w:p w14:paraId="2873F933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7" w:type="dxa"/>
            <w:gridSpan w:val="3"/>
          </w:tcPr>
          <w:p w14:paraId="042BF41F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209C" w:rsidRPr="00C075DE" w14:paraId="1C2CB6A0" w14:textId="77777777" w:rsidTr="007D309F">
        <w:trPr>
          <w:trHeight w:val="433"/>
        </w:trPr>
        <w:tc>
          <w:tcPr>
            <w:tcW w:w="3649" w:type="dxa"/>
          </w:tcPr>
          <w:p w14:paraId="15F22B04" w14:textId="77777777" w:rsidR="0067209C" w:rsidRPr="00C075DE" w:rsidRDefault="0067209C" w:rsidP="0067209C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0668E9C3" w14:textId="77777777" w:rsidR="0067209C" w:rsidRPr="00C075DE" w:rsidRDefault="0067209C" w:rsidP="00672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01DC7EE3" w14:textId="63ED4E37" w:rsidR="0067209C" w:rsidRPr="00C075DE" w:rsidRDefault="0067209C" w:rsidP="0067209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8" w:type="dxa"/>
          </w:tcPr>
          <w:p w14:paraId="02FC81EA" w14:textId="77777777" w:rsidR="0067209C" w:rsidRPr="00C075DE" w:rsidRDefault="0067209C" w:rsidP="0067209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2" w:type="dxa"/>
          </w:tcPr>
          <w:p w14:paraId="2C10B15F" w14:textId="150F642E" w:rsidR="0067209C" w:rsidRPr="00C075DE" w:rsidRDefault="0067209C" w:rsidP="0067209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8" w:type="dxa"/>
          </w:tcPr>
          <w:p w14:paraId="17715F4D" w14:textId="77777777" w:rsidR="0067209C" w:rsidRPr="00C075DE" w:rsidRDefault="0067209C" w:rsidP="0067209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</w:tcPr>
          <w:p w14:paraId="7361DE58" w14:textId="4ACE4268" w:rsidR="0067209C" w:rsidRPr="00C075DE" w:rsidRDefault="0067209C" w:rsidP="0067209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275" w:type="dxa"/>
          </w:tcPr>
          <w:p w14:paraId="0C9BB9DA" w14:textId="77777777" w:rsidR="0067209C" w:rsidRPr="00C075DE" w:rsidRDefault="0067209C" w:rsidP="0067209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4D35989E" w14:textId="70B996A3" w:rsidR="0067209C" w:rsidRPr="00C075DE" w:rsidRDefault="0067209C" w:rsidP="0067209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7209C" w:rsidRPr="00C075DE" w14:paraId="5E91D167" w14:textId="77777777" w:rsidTr="007D309F">
        <w:trPr>
          <w:trHeight w:val="421"/>
        </w:trPr>
        <w:tc>
          <w:tcPr>
            <w:tcW w:w="3649" w:type="dxa"/>
          </w:tcPr>
          <w:p w14:paraId="46E52A96" w14:textId="77777777" w:rsidR="0067209C" w:rsidRPr="00C075DE" w:rsidRDefault="0067209C" w:rsidP="0067209C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609F8E76" w14:textId="77777777" w:rsidR="0067209C" w:rsidRPr="00C075DE" w:rsidRDefault="0067209C" w:rsidP="00672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9" w:type="dxa"/>
          </w:tcPr>
          <w:p w14:paraId="64293A21" w14:textId="72B3E312" w:rsidR="0067209C" w:rsidRPr="00C075DE" w:rsidRDefault="0067209C" w:rsidP="0067209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8" w:type="dxa"/>
          </w:tcPr>
          <w:p w14:paraId="1CA7E818" w14:textId="77777777" w:rsidR="0067209C" w:rsidRPr="00C075DE" w:rsidRDefault="0067209C" w:rsidP="0067209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2" w:type="dxa"/>
          </w:tcPr>
          <w:p w14:paraId="707FADF8" w14:textId="7EAA34F1" w:rsidR="0067209C" w:rsidRPr="00C075DE" w:rsidRDefault="0067209C" w:rsidP="0067209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8" w:type="dxa"/>
          </w:tcPr>
          <w:p w14:paraId="6D41E758" w14:textId="77777777" w:rsidR="0067209C" w:rsidRPr="00C075DE" w:rsidRDefault="0067209C" w:rsidP="0067209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</w:tcPr>
          <w:p w14:paraId="14551CAC" w14:textId="70B7EEE6" w:rsidR="0067209C" w:rsidRPr="00C075DE" w:rsidRDefault="0067209C" w:rsidP="0067209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45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5" w:type="dxa"/>
          </w:tcPr>
          <w:p w14:paraId="2039B626" w14:textId="77777777" w:rsidR="0067209C" w:rsidRPr="00C075DE" w:rsidRDefault="0067209C" w:rsidP="0067209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</w:tcPr>
          <w:p w14:paraId="610D841A" w14:textId="60E7C330" w:rsidR="0067209C" w:rsidRPr="00C075DE" w:rsidRDefault="0067209C" w:rsidP="0067209C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103BC3" w:rsidRPr="00C075DE" w14:paraId="429C3EA2" w14:textId="77777777" w:rsidTr="006E2DF8">
        <w:trPr>
          <w:trHeight w:val="421"/>
        </w:trPr>
        <w:tc>
          <w:tcPr>
            <w:tcW w:w="3649" w:type="dxa"/>
          </w:tcPr>
          <w:p w14:paraId="1B1B5534" w14:textId="77777777" w:rsidR="00103BC3" w:rsidRPr="00C075DE" w:rsidRDefault="00103BC3" w:rsidP="00103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2" w:type="dxa"/>
          </w:tcPr>
          <w:p w14:paraId="02A07E3E" w14:textId="77777777" w:rsidR="00103BC3" w:rsidRPr="00C075DE" w:rsidRDefault="00103BC3" w:rsidP="00103BC3">
            <w:pPr>
              <w:tabs>
                <w:tab w:val="clear" w:pos="227"/>
                <w:tab w:val="clear" w:pos="454"/>
                <w:tab w:val="clear" w:pos="680"/>
              </w:tabs>
              <w:ind w:left="-73" w:right="-15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54" w:type="dxa"/>
            <w:gridSpan w:val="7"/>
            <w:shd w:val="clear" w:color="auto" w:fill="auto"/>
          </w:tcPr>
          <w:p w14:paraId="6217B589" w14:textId="77777777" w:rsidR="00103BC3" w:rsidRPr="00C075DE" w:rsidRDefault="00103BC3" w:rsidP="00103BC3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00E7E" w:rsidRPr="00C075DE" w14:paraId="3E2792CE" w14:textId="77777777" w:rsidTr="007D309F">
        <w:trPr>
          <w:trHeight w:val="421"/>
        </w:trPr>
        <w:tc>
          <w:tcPr>
            <w:tcW w:w="3649" w:type="dxa"/>
          </w:tcPr>
          <w:p w14:paraId="7F1BB2FA" w14:textId="6649538C" w:rsidR="00700E7E" w:rsidRPr="00C075DE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842" w:type="dxa"/>
          </w:tcPr>
          <w:p w14:paraId="64AE10C3" w14:textId="25CEB561" w:rsidR="00700E7E" w:rsidRPr="00C075DE" w:rsidRDefault="00700E7E" w:rsidP="00A629A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29" w:type="dxa"/>
            <w:shd w:val="clear" w:color="auto" w:fill="auto"/>
          </w:tcPr>
          <w:p w14:paraId="04C5F112" w14:textId="64AAC4CC" w:rsidR="00700E7E" w:rsidRPr="00C10574" w:rsidRDefault="00700E7E" w:rsidP="006C5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8" w:type="dxa"/>
          </w:tcPr>
          <w:p w14:paraId="38BDE60E" w14:textId="77777777" w:rsidR="00700E7E" w:rsidRPr="00C075DE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682F687F" w14:textId="3D1EB265" w:rsidR="00700E7E" w:rsidRPr="00C075DE" w:rsidRDefault="00700E7E" w:rsidP="006C5F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110</w:t>
            </w:r>
          </w:p>
        </w:tc>
        <w:tc>
          <w:tcPr>
            <w:tcW w:w="278" w:type="dxa"/>
          </w:tcPr>
          <w:p w14:paraId="7DC8BFED" w14:textId="77777777" w:rsidR="00700E7E" w:rsidRPr="00C075DE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977E79A" w14:textId="7F796E16" w:rsidR="00700E7E" w:rsidRPr="00C075DE" w:rsidRDefault="00700E7E" w:rsidP="006C5F9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F460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75" w:type="dxa"/>
          </w:tcPr>
          <w:p w14:paraId="27FCC634" w14:textId="77777777" w:rsidR="00700E7E" w:rsidRPr="00C075DE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274C88C4" w14:textId="3604F1C6" w:rsidR="00700E7E" w:rsidRPr="00C075DE" w:rsidRDefault="00700E7E" w:rsidP="006C5F99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5DA3E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151</w:t>
            </w:r>
          </w:p>
        </w:tc>
      </w:tr>
      <w:tr w:rsidR="00700E7E" w:rsidRPr="00C075DE" w14:paraId="1BFF835D" w14:textId="77777777">
        <w:trPr>
          <w:trHeight w:val="433"/>
        </w:trPr>
        <w:tc>
          <w:tcPr>
            <w:tcW w:w="3649" w:type="dxa"/>
          </w:tcPr>
          <w:p w14:paraId="0AF0F38A" w14:textId="5FBF1A47" w:rsidR="00700E7E" w:rsidRPr="00C075DE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842" w:type="dxa"/>
          </w:tcPr>
          <w:p w14:paraId="58BBBC50" w14:textId="66D30E8F" w:rsidR="00700E7E" w:rsidRPr="00C075DE" w:rsidRDefault="00AB32CC" w:rsidP="00AB32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29" w:type="dxa"/>
            <w:shd w:val="clear" w:color="auto" w:fill="auto"/>
          </w:tcPr>
          <w:p w14:paraId="35343855" w14:textId="064CA45F" w:rsidR="00700E7E" w:rsidRPr="00FB012B" w:rsidRDefault="00700E7E" w:rsidP="00700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</w:tcPr>
          <w:p w14:paraId="2F61E49B" w14:textId="77777777" w:rsidR="00700E7E" w:rsidRPr="00FB012B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598BCBF9" w14:textId="5DAE9FEF" w:rsidR="00700E7E" w:rsidRPr="00FB012B" w:rsidRDefault="00700E7E" w:rsidP="00700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278" w:type="dxa"/>
          </w:tcPr>
          <w:p w14:paraId="631CFC1A" w14:textId="77777777" w:rsidR="00700E7E" w:rsidRPr="00FB012B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6A0059D1" w14:textId="70813767" w:rsidR="00700E7E" w:rsidRPr="00FB012B" w:rsidRDefault="00700E7E" w:rsidP="00700E7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2A82A81B" w14:textId="77777777" w:rsidR="00700E7E" w:rsidRPr="00FB012B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1" w:type="dxa"/>
          </w:tcPr>
          <w:p w14:paraId="7177CCFA" w14:textId="76BC019B" w:rsidR="00700E7E" w:rsidRPr="00FB012B" w:rsidRDefault="00700E7E" w:rsidP="00700E7E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5DA3E6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00E7E" w:rsidRPr="00C075DE" w14:paraId="08BFD4CB" w14:textId="77777777" w:rsidTr="007D309F">
        <w:trPr>
          <w:trHeight w:val="421"/>
        </w:trPr>
        <w:tc>
          <w:tcPr>
            <w:tcW w:w="3649" w:type="dxa"/>
          </w:tcPr>
          <w:p w14:paraId="7078B172" w14:textId="1A281821" w:rsidR="00700E7E" w:rsidRPr="00C075DE" w:rsidRDefault="00700E7E" w:rsidP="00700E7E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842" w:type="dxa"/>
          </w:tcPr>
          <w:p w14:paraId="613C54E7" w14:textId="77777777" w:rsidR="00700E7E" w:rsidRPr="00C075DE" w:rsidRDefault="00700E7E" w:rsidP="00700E7E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629210BC" w14:textId="536170AF" w:rsidR="00700E7E" w:rsidRPr="00C075DE" w:rsidRDefault="00700E7E" w:rsidP="00700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AD1B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D1B0A">
              <w:rPr>
                <w:rFonts w:asciiTheme="majorBidi" w:hAnsiTheme="majorBidi" w:cstheme="majorBidi"/>
                <w:sz w:val="30"/>
                <w:szCs w:val="30"/>
              </w:rPr>
              <w:t>274</w:t>
            </w:r>
          </w:p>
        </w:tc>
        <w:tc>
          <w:tcPr>
            <w:tcW w:w="278" w:type="dxa"/>
          </w:tcPr>
          <w:p w14:paraId="1898EEF1" w14:textId="77777777" w:rsidR="00700E7E" w:rsidRPr="00C075DE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3E134395" w14:textId="0F3A8C76" w:rsidR="00700E7E" w:rsidRPr="00C075DE" w:rsidRDefault="00700E7E" w:rsidP="00700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345</w:t>
            </w:r>
            <w:r w:rsidRPr="402CC1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278" w:type="dxa"/>
          </w:tcPr>
          <w:p w14:paraId="04146F2B" w14:textId="77777777" w:rsidR="00700E7E" w:rsidRPr="00C075DE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EF97567" w14:textId="2D901105" w:rsidR="00700E7E" w:rsidRPr="00613410" w:rsidRDefault="00700E7E" w:rsidP="00700E7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  <w:r w:rsidR="00AE1F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E1F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75" w:type="dxa"/>
          </w:tcPr>
          <w:p w14:paraId="6319AD68" w14:textId="77777777" w:rsidR="00700E7E" w:rsidRPr="00C075DE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6B1E6970" w14:textId="25969EDB" w:rsidR="00700E7E" w:rsidRPr="00C075DE" w:rsidRDefault="00700E7E" w:rsidP="00700E7E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  <w:r w:rsidRPr="48766F7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475</w:t>
            </w:r>
          </w:p>
        </w:tc>
      </w:tr>
      <w:tr w:rsidR="00700E7E" w:rsidRPr="00C075DE" w14:paraId="2626C035" w14:textId="77777777" w:rsidTr="007D309F">
        <w:trPr>
          <w:trHeight w:val="421"/>
        </w:trPr>
        <w:tc>
          <w:tcPr>
            <w:tcW w:w="3649" w:type="dxa"/>
          </w:tcPr>
          <w:p w14:paraId="3ABD9D57" w14:textId="0F3258AC" w:rsidR="00700E7E" w:rsidRPr="0087049C" w:rsidRDefault="00700E7E" w:rsidP="00700E7E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42" w:type="dxa"/>
          </w:tcPr>
          <w:p w14:paraId="1749E973" w14:textId="77777777" w:rsidR="00700E7E" w:rsidRPr="00C075DE" w:rsidRDefault="00700E7E" w:rsidP="00700E7E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098DA843" w14:textId="599BF137" w:rsidR="00700E7E" w:rsidRPr="00C075DE" w:rsidRDefault="00700E7E" w:rsidP="00700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147,330</w:t>
            </w:r>
          </w:p>
        </w:tc>
        <w:tc>
          <w:tcPr>
            <w:tcW w:w="278" w:type="dxa"/>
          </w:tcPr>
          <w:p w14:paraId="1A7CD0C2" w14:textId="77777777" w:rsidR="00700E7E" w:rsidRPr="00C075DE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416161B7" w14:textId="542B4F47" w:rsidR="00700E7E" w:rsidRPr="00C075DE" w:rsidRDefault="00700E7E" w:rsidP="00700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267</w:t>
            </w:r>
            <w:r w:rsidRPr="3EF704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278" w:type="dxa"/>
          </w:tcPr>
          <w:p w14:paraId="4FEE8F02" w14:textId="77777777" w:rsidR="00700E7E" w:rsidRPr="00C075DE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0DF11E4A" w14:textId="6EE5BFD2" w:rsidR="00700E7E" w:rsidRPr="00613410" w:rsidRDefault="00700E7E" w:rsidP="00700E7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128,206</w:t>
            </w:r>
          </w:p>
        </w:tc>
        <w:tc>
          <w:tcPr>
            <w:tcW w:w="275" w:type="dxa"/>
          </w:tcPr>
          <w:p w14:paraId="7623B932" w14:textId="77777777" w:rsidR="00700E7E" w:rsidRPr="00C075DE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5384BBD5" w14:textId="1E5901AA" w:rsidR="00700E7E" w:rsidRPr="00C075DE" w:rsidRDefault="00700E7E" w:rsidP="00700E7E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255</w:t>
            </w:r>
            <w:r w:rsidRPr="3B6977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</w:t>
            </w:r>
          </w:p>
        </w:tc>
      </w:tr>
      <w:tr w:rsidR="00700E7E" w:rsidRPr="00C075DE" w14:paraId="1BCB60ED" w14:textId="77777777" w:rsidTr="007D309F">
        <w:trPr>
          <w:trHeight w:val="433"/>
        </w:trPr>
        <w:tc>
          <w:tcPr>
            <w:tcW w:w="3649" w:type="dxa"/>
          </w:tcPr>
          <w:p w14:paraId="776BBA81" w14:textId="708F514D" w:rsidR="00700E7E" w:rsidRPr="00C075DE" w:rsidRDefault="00700E7E" w:rsidP="00700E7E">
            <w:pPr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842" w:type="dxa"/>
          </w:tcPr>
          <w:p w14:paraId="7ADED2AF" w14:textId="77777777" w:rsidR="00700E7E" w:rsidRPr="00C075DE" w:rsidRDefault="00700E7E" w:rsidP="00700E7E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51456C19" w14:textId="6E505721" w:rsidR="00700E7E" w:rsidRPr="00C075DE" w:rsidRDefault="00AD1B0A" w:rsidP="00700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</w:t>
            </w:r>
            <w:r w:rsidR="00700E7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024</w:t>
            </w:r>
          </w:p>
        </w:tc>
        <w:tc>
          <w:tcPr>
            <w:tcW w:w="278" w:type="dxa"/>
          </w:tcPr>
          <w:p w14:paraId="6F50E3E7" w14:textId="77777777" w:rsidR="00700E7E" w:rsidRPr="00C075DE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0D44198B" w14:textId="1C8D2A6A" w:rsidR="00700E7E" w:rsidRPr="00C075DE" w:rsidRDefault="00700E7E" w:rsidP="00700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 w:rsidRPr="3EF704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8" w:type="dxa"/>
          </w:tcPr>
          <w:p w14:paraId="0894B075" w14:textId="77777777" w:rsidR="00700E7E" w:rsidRPr="00C075DE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4B422C81" w14:textId="7434E58F" w:rsidR="00700E7E" w:rsidRPr="005570A2" w:rsidRDefault="00AD1B0A" w:rsidP="00700E7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176</w:t>
            </w:r>
            <w:r w:rsidR="00700E7E" w:rsidRPr="006277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790</w:t>
            </w:r>
          </w:p>
        </w:tc>
        <w:tc>
          <w:tcPr>
            <w:tcW w:w="275" w:type="dxa"/>
          </w:tcPr>
          <w:p w14:paraId="44B22CF3" w14:textId="77777777" w:rsidR="00700E7E" w:rsidRPr="00C075DE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02734930" w14:textId="57A1A2E2" w:rsidR="00700E7E" w:rsidRPr="00C075DE" w:rsidRDefault="00700E7E" w:rsidP="00700E7E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</w:t>
            </w:r>
            <w:r w:rsidRPr="3B69773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</w:p>
        </w:tc>
      </w:tr>
      <w:tr w:rsidR="00700E7E" w:rsidRPr="00C075DE" w14:paraId="534813EE" w14:textId="77777777" w:rsidTr="007D309F">
        <w:trPr>
          <w:trHeight w:val="421"/>
        </w:trPr>
        <w:tc>
          <w:tcPr>
            <w:tcW w:w="3649" w:type="dxa"/>
          </w:tcPr>
          <w:p w14:paraId="2D9E8E69" w14:textId="3637A63C" w:rsidR="00700E7E" w:rsidRDefault="00700E7E" w:rsidP="00700E7E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842" w:type="dxa"/>
          </w:tcPr>
          <w:p w14:paraId="36CA2B3C" w14:textId="77777777" w:rsidR="00700E7E" w:rsidRPr="00C075DE" w:rsidRDefault="00700E7E" w:rsidP="00700E7E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04E97584" w14:textId="602F4BDB" w:rsidR="00700E7E" w:rsidRPr="00FB012B" w:rsidRDefault="00700E7E" w:rsidP="00700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55,393</w:t>
            </w:r>
          </w:p>
        </w:tc>
        <w:tc>
          <w:tcPr>
            <w:tcW w:w="278" w:type="dxa"/>
          </w:tcPr>
          <w:p w14:paraId="0B4DFED5" w14:textId="77777777" w:rsidR="00700E7E" w:rsidRPr="00FB012B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</w:tcPr>
          <w:p w14:paraId="4A35D57E" w14:textId="6EA0F341" w:rsidR="00700E7E" w:rsidRPr="00FB012B" w:rsidRDefault="00700E7E" w:rsidP="00700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50EDA66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278" w:type="dxa"/>
          </w:tcPr>
          <w:p w14:paraId="0E4C31BF" w14:textId="77777777" w:rsidR="00700E7E" w:rsidRPr="00FB012B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C1D203D" w14:textId="41D70CA0" w:rsidR="00700E7E" w:rsidRPr="00FB012B" w:rsidRDefault="00700E7E" w:rsidP="00700E7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55,393</w:t>
            </w:r>
          </w:p>
        </w:tc>
        <w:tc>
          <w:tcPr>
            <w:tcW w:w="275" w:type="dxa"/>
          </w:tcPr>
          <w:p w14:paraId="246A9250" w14:textId="77777777" w:rsidR="00700E7E" w:rsidRPr="00FB012B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77BCBD9" w14:textId="6EF2A6EB" w:rsidR="00700E7E" w:rsidRPr="00FB012B" w:rsidRDefault="00700E7E" w:rsidP="00700E7E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3B6977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866</w:t>
            </w:r>
          </w:p>
        </w:tc>
      </w:tr>
      <w:tr w:rsidR="00700E7E" w:rsidRPr="00C075DE" w14:paraId="22DBFF8A" w14:textId="77777777" w:rsidTr="007D309F">
        <w:trPr>
          <w:trHeight w:val="421"/>
        </w:trPr>
        <w:tc>
          <w:tcPr>
            <w:tcW w:w="3649" w:type="dxa"/>
          </w:tcPr>
          <w:p w14:paraId="249EEDDF" w14:textId="3151CEFC" w:rsidR="00700E7E" w:rsidRPr="00C075DE" w:rsidRDefault="00700E7E" w:rsidP="00700E7E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42" w:type="dxa"/>
          </w:tcPr>
          <w:p w14:paraId="00184D72" w14:textId="77777777" w:rsidR="00700E7E" w:rsidRPr="00C075DE" w:rsidRDefault="00700E7E" w:rsidP="00700E7E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3F5FC231" w14:textId="0EE052FA" w:rsidR="00700E7E" w:rsidRPr="00FB012B" w:rsidRDefault="00700E7E" w:rsidP="00700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60,45</w:t>
            </w:r>
            <w:r w:rsidR="00AD1B0A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8" w:type="dxa"/>
          </w:tcPr>
          <w:p w14:paraId="57A998FC" w14:textId="77777777" w:rsidR="00700E7E" w:rsidRPr="00FB012B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14:paraId="205ED217" w14:textId="2FA10125" w:rsidR="00700E7E" w:rsidRPr="00FB012B" w:rsidRDefault="00700E7E" w:rsidP="00700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Pr="5635ED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8" w:type="dxa"/>
          </w:tcPr>
          <w:p w14:paraId="70AE8E53" w14:textId="77777777" w:rsidR="00700E7E" w:rsidRPr="00FB012B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7396FB6A" w14:textId="354B51E7" w:rsidR="00700E7E" w:rsidRPr="00FB012B" w:rsidRDefault="00700E7E" w:rsidP="00700E7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57,29</w:t>
            </w:r>
            <w:r w:rsidR="00AD1B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5" w:type="dxa"/>
          </w:tcPr>
          <w:p w14:paraId="0237F5B1" w14:textId="77777777" w:rsidR="00700E7E" w:rsidRPr="00FB012B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37D9353C" w14:textId="6DFA7802" w:rsidR="00700E7E" w:rsidRPr="00FB012B" w:rsidRDefault="00700E7E" w:rsidP="00700E7E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Pr="46EE8F5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</w:p>
        </w:tc>
      </w:tr>
      <w:tr w:rsidR="00700E7E" w:rsidRPr="00C075DE" w14:paraId="34A02889" w14:textId="77777777" w:rsidTr="007D309F">
        <w:trPr>
          <w:trHeight w:val="433"/>
        </w:trPr>
        <w:tc>
          <w:tcPr>
            <w:tcW w:w="3649" w:type="dxa"/>
          </w:tcPr>
          <w:p w14:paraId="6CE71936" w14:textId="3EF5BE92" w:rsidR="00700E7E" w:rsidRPr="00C075DE" w:rsidRDefault="00700E7E" w:rsidP="00700E7E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dxa"/>
          </w:tcPr>
          <w:p w14:paraId="78BF22C7" w14:textId="77777777" w:rsidR="00700E7E" w:rsidRPr="00C075DE" w:rsidRDefault="00700E7E" w:rsidP="00700E7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A6175D" w14:textId="3AEF385A" w:rsidR="00700E7E" w:rsidRPr="00FB012B" w:rsidRDefault="00700E7E" w:rsidP="00700E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AD1B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AD1B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</w:t>
            </w:r>
          </w:p>
        </w:tc>
        <w:tc>
          <w:tcPr>
            <w:tcW w:w="278" w:type="dxa"/>
          </w:tcPr>
          <w:p w14:paraId="19DB3A5B" w14:textId="77777777" w:rsidR="00700E7E" w:rsidRPr="00FB012B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14:paraId="0A5A7A4C" w14:textId="4EB5BE15" w:rsidR="00700E7E" w:rsidRPr="00FB012B" w:rsidRDefault="00700E7E" w:rsidP="00700E7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900</w:t>
            </w:r>
            <w:r w:rsidRPr="525C448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007</w:t>
            </w:r>
          </w:p>
        </w:tc>
        <w:tc>
          <w:tcPr>
            <w:tcW w:w="278" w:type="dxa"/>
          </w:tcPr>
          <w:p w14:paraId="4C1262CA" w14:textId="77777777" w:rsidR="00700E7E" w:rsidRPr="00FB012B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4CD86" w14:textId="66581D09" w:rsidR="00700E7E" w:rsidRPr="005570A2" w:rsidRDefault="00700E7E" w:rsidP="00700E7E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  <w:lang w:val="en-US" w:bidi="th-TH"/>
              </w:rPr>
            </w:pPr>
            <w:r w:rsidRPr="00067F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  <w:r w:rsidR="00AD1B0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05</w:t>
            </w:r>
            <w:r w:rsidRPr="00067FA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AD1B0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942</w:t>
            </w:r>
          </w:p>
        </w:tc>
        <w:tc>
          <w:tcPr>
            <w:tcW w:w="275" w:type="dxa"/>
          </w:tcPr>
          <w:p w14:paraId="4E2D8E55" w14:textId="77777777" w:rsidR="00700E7E" w:rsidRPr="00FB012B" w:rsidRDefault="00700E7E" w:rsidP="00700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44BA2813" w14:textId="3CDAE1A2" w:rsidR="00700E7E" w:rsidRPr="00FB012B" w:rsidRDefault="00700E7E" w:rsidP="00700E7E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42D2C">
              <w:rPr>
                <w:rFonts w:ascii="Angsana New" w:eastAsia="Angsana New" w:hAnsi="Angsana New"/>
                <w:b/>
                <w:bCs/>
                <w:sz w:val="30"/>
                <w:szCs w:val="30"/>
                <w:lang w:val="en-US"/>
              </w:rPr>
              <w:t>868</w:t>
            </w:r>
            <w:r w:rsidRPr="2763A714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962</w:t>
            </w:r>
          </w:p>
        </w:tc>
      </w:tr>
    </w:tbl>
    <w:p w14:paraId="098D97F6" w14:textId="4248CC8E" w:rsidR="00B163FC" w:rsidRDefault="00B163FC" w:rsidP="00A74C29">
      <w:pPr>
        <w:rPr>
          <w:rFonts w:asciiTheme="majorBidi" w:hAnsiTheme="majorBidi" w:cstheme="majorBidi"/>
          <w:sz w:val="30"/>
          <w:szCs w:val="30"/>
        </w:rPr>
      </w:pPr>
    </w:p>
    <w:p w14:paraId="7DDC3AF3" w14:textId="0F1155FE" w:rsidR="007507C4" w:rsidRDefault="007507C4" w:rsidP="00A74C29">
      <w:pPr>
        <w:rPr>
          <w:rFonts w:asciiTheme="majorBidi" w:hAnsiTheme="majorBidi" w:cstheme="majorBidi"/>
          <w:sz w:val="30"/>
          <w:szCs w:val="30"/>
        </w:rPr>
      </w:pPr>
    </w:p>
    <w:p w14:paraId="655AB88F" w14:textId="77777777" w:rsidR="00EC3A9E" w:rsidRDefault="00EC3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2541544" w14:textId="01EFBE0D" w:rsidR="007310BF" w:rsidRDefault="007310BF" w:rsidP="007310BF">
      <w:pPr>
        <w:pStyle w:val="Heading1"/>
        <w:numPr>
          <w:ilvl w:val="0"/>
          <w:numId w:val="19"/>
        </w:numPr>
        <w:tabs>
          <w:tab w:val="num" w:pos="926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การจ่ายโดยใช้หุ้นเป็นเกณฑ์</w:t>
      </w:r>
    </w:p>
    <w:p w14:paraId="7EC0BEDF" w14:textId="77A991BE" w:rsidR="007310BF" w:rsidRDefault="007310BF" w:rsidP="007310BF">
      <w:pPr>
        <w:rPr>
          <w:rFonts w:asciiTheme="majorBidi" w:hAnsiTheme="majorBidi" w:cstheme="majorBidi"/>
          <w:sz w:val="24"/>
          <w:szCs w:val="24"/>
        </w:rPr>
      </w:pPr>
    </w:p>
    <w:p w14:paraId="3F491DC2" w14:textId="47081254" w:rsidR="000136FE" w:rsidRPr="002C56F1" w:rsidRDefault="000136FE" w:rsidP="002C56F1">
      <w:pPr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2C56F1">
        <w:rPr>
          <w:rFonts w:asciiTheme="majorBidi" w:hAnsiTheme="majorBidi" w:cstheme="majorBidi"/>
          <w:i/>
          <w:iCs/>
          <w:sz w:val="30"/>
          <w:szCs w:val="30"/>
          <w:cs/>
        </w:rPr>
        <w:t>โครงการ</w:t>
      </w:r>
      <w:r w:rsidRPr="002C56F1">
        <w:rPr>
          <w:rFonts w:asciiTheme="majorBidi" w:hAnsiTheme="majorBidi"/>
          <w:i/>
          <w:iCs/>
          <w:sz w:val="30"/>
          <w:szCs w:val="30"/>
          <w:cs/>
        </w:rPr>
        <w:t>สะสมหุ้นสำหรับพนักงาน (</w:t>
      </w:r>
      <w:r w:rsidRPr="002C56F1">
        <w:rPr>
          <w:rFonts w:asciiTheme="majorBidi" w:hAnsiTheme="majorBidi" w:cstheme="majorBidi"/>
          <w:i/>
          <w:iCs/>
          <w:sz w:val="30"/>
          <w:szCs w:val="30"/>
        </w:rPr>
        <w:t>EJIP)</w:t>
      </w:r>
    </w:p>
    <w:p w14:paraId="408782B8" w14:textId="77777777" w:rsidR="000136FE" w:rsidRPr="00A12EA4" w:rsidRDefault="000136FE" w:rsidP="007310BF">
      <w:pPr>
        <w:rPr>
          <w:rFonts w:asciiTheme="majorBidi" w:hAnsiTheme="majorBidi" w:cstheme="majorBidi"/>
          <w:sz w:val="24"/>
          <w:szCs w:val="24"/>
          <w:cs/>
        </w:rPr>
      </w:pPr>
    </w:p>
    <w:p w14:paraId="436763CD" w14:textId="758A16CD" w:rsidR="007310BF" w:rsidRDefault="007310BF" w:rsidP="007310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ในการ</w:t>
      </w:r>
      <w:r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270230" w:rsidRPr="00270230">
        <w:rPr>
          <w:rFonts w:ascii="Angsana New" w:hAnsi="Angsana New"/>
          <w:spacing w:val="-4"/>
          <w:sz w:val="30"/>
          <w:szCs w:val="30"/>
        </w:rPr>
        <w:t>27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="00270230" w:rsidRPr="00270230">
        <w:rPr>
          <w:rFonts w:ascii="Angsana New" w:hAnsi="Angsana New"/>
          <w:spacing w:val="-4"/>
          <w:sz w:val="30"/>
          <w:szCs w:val="30"/>
        </w:rPr>
        <w:t>2566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ที่ประชุมมีมติ</w:t>
      </w:r>
      <w:r>
        <w:rPr>
          <w:rFonts w:asciiTheme="majorBidi" w:hAnsiTheme="majorBidi"/>
          <w:sz w:val="30"/>
          <w:szCs w:val="30"/>
          <w:cs/>
        </w:rPr>
        <w:t xml:space="preserve">อนุมัติโครงการสะสมหุ้นสำหรับพนักงาน </w:t>
      </w:r>
      <w:r>
        <w:rPr>
          <w:rFonts w:asciiTheme="majorBidi" w:hAnsiTheme="majorBidi"/>
          <w:sz w:val="30"/>
          <w:szCs w:val="30"/>
        </w:rPr>
        <w:t xml:space="preserve">(EJIP) </w:t>
      </w:r>
      <w:r>
        <w:rPr>
          <w:rFonts w:asciiTheme="majorBidi" w:hAnsiTheme="majorBidi" w:hint="cs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="00270230" w:rsidRPr="00270230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 w:hint="cs"/>
          <w:sz w:val="30"/>
          <w:szCs w:val="30"/>
          <w:cs/>
        </w:rPr>
        <w:t xml:space="preserve"> ปี โดยมีระยะเวลาจ่ายเงินสมทบ </w:t>
      </w:r>
      <w:r w:rsidR="00270230" w:rsidRPr="00270230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="00270230" w:rsidRPr="00270230">
        <w:rPr>
          <w:rFonts w:asciiTheme="majorBidi" w:hAnsiTheme="majorBidi"/>
          <w:sz w:val="30"/>
          <w:szCs w:val="30"/>
        </w:rPr>
        <w:t>10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="00270230" w:rsidRPr="00270230">
        <w:rPr>
          <w:rFonts w:asciiTheme="majorBidi" w:hAnsiTheme="majorBidi"/>
          <w:sz w:val="30"/>
          <w:szCs w:val="30"/>
        </w:rPr>
        <w:t>15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="00270230" w:rsidRPr="00270230">
        <w:rPr>
          <w:rFonts w:asciiTheme="majorBidi" w:hAnsiTheme="majorBidi"/>
          <w:sz w:val="30"/>
          <w:szCs w:val="30"/>
        </w:rPr>
        <w:t>85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ของเงินสมทบของโครงการในทุกเดือน</w:t>
      </w:r>
    </w:p>
    <w:p w14:paraId="706C93CD" w14:textId="31F6CD50" w:rsidR="007310BF" w:rsidRDefault="007310BF" w:rsidP="00A12EA4">
      <w:pPr>
        <w:rPr>
          <w:rFonts w:asciiTheme="majorBidi" w:hAnsiTheme="majorBidi" w:cstheme="majorBidi"/>
          <w:sz w:val="24"/>
          <w:szCs w:val="24"/>
        </w:rPr>
      </w:pPr>
    </w:p>
    <w:p w14:paraId="69BF1400" w14:textId="0EE46928" w:rsidR="006B3B70" w:rsidRDefault="006B3B70" w:rsidP="006B3B7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6B3B70">
        <w:rPr>
          <w:rFonts w:ascii="Angsana New" w:hAnsi="Angsana New"/>
          <w:spacing w:val="-4"/>
          <w:sz w:val="30"/>
          <w:szCs w:val="30"/>
          <w:cs/>
        </w:rPr>
        <w:t>ในการ</w:t>
      </w:r>
      <w:r w:rsidRPr="006B3B70"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 w:rsidRPr="006B3B70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Pr="002C56F1">
        <w:rPr>
          <w:rFonts w:ascii="Angsana New" w:hAnsi="Angsana New"/>
          <w:spacing w:val="-4"/>
          <w:sz w:val="30"/>
          <w:szCs w:val="30"/>
        </w:rPr>
        <w:t xml:space="preserve">1 </w:t>
      </w:r>
      <w:r w:rsidRPr="002C56F1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Pr="002C56F1">
        <w:rPr>
          <w:rFonts w:ascii="Angsana New" w:hAnsi="Angsana New"/>
          <w:spacing w:val="-4"/>
          <w:sz w:val="30"/>
          <w:szCs w:val="30"/>
        </w:rPr>
        <w:t>2567</w:t>
      </w:r>
      <w:r w:rsidRPr="006B3B70"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ที่ประชุมมีมติ</w:t>
      </w:r>
      <w:r w:rsidRPr="006B3B70">
        <w:rPr>
          <w:rFonts w:asciiTheme="majorBidi" w:hAnsiTheme="majorBidi"/>
          <w:sz w:val="30"/>
          <w:szCs w:val="30"/>
          <w:cs/>
        </w:rPr>
        <w:t xml:space="preserve">อนุมัติโครงการสะสมหุ้นสำหรับพนักงาน </w:t>
      </w:r>
      <w:r w:rsidRPr="006B3B70">
        <w:rPr>
          <w:rFonts w:asciiTheme="majorBidi" w:hAnsiTheme="majorBidi"/>
          <w:sz w:val="30"/>
          <w:szCs w:val="30"/>
        </w:rPr>
        <w:t xml:space="preserve">(EJIP)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Pr="006B3B70">
        <w:rPr>
          <w:rFonts w:asciiTheme="majorBidi" w:hAnsiTheme="majorBidi"/>
          <w:sz w:val="30"/>
          <w:szCs w:val="30"/>
        </w:rPr>
        <w:t>3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 ปี โดยมีระยะเวลาจ่ายเงินสมทบ </w:t>
      </w:r>
      <w:r w:rsidRPr="006B3B70">
        <w:rPr>
          <w:rFonts w:asciiTheme="majorBidi" w:hAnsiTheme="majorBidi"/>
          <w:sz w:val="30"/>
          <w:szCs w:val="30"/>
        </w:rPr>
        <w:t xml:space="preserve">1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Pr="006B3B70">
        <w:rPr>
          <w:rFonts w:asciiTheme="majorBidi" w:hAnsiTheme="majorBidi"/>
          <w:sz w:val="30"/>
          <w:szCs w:val="30"/>
        </w:rPr>
        <w:t xml:space="preserve">10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Pr="006B3B70">
        <w:rPr>
          <w:rFonts w:asciiTheme="majorBidi" w:hAnsiTheme="majorBidi"/>
          <w:sz w:val="30"/>
          <w:szCs w:val="30"/>
        </w:rPr>
        <w:t xml:space="preserve">15 </w:t>
      </w:r>
      <w:r w:rsidRPr="006B3B70">
        <w:rPr>
          <w:rFonts w:asciiTheme="majorBidi" w:hAnsiTheme="majorBidi" w:hint="cs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Pr="006B3B70">
        <w:rPr>
          <w:rFonts w:asciiTheme="majorBidi" w:hAnsiTheme="majorBidi"/>
          <w:sz w:val="30"/>
          <w:szCs w:val="30"/>
        </w:rPr>
        <w:t xml:space="preserve">85 </w:t>
      </w:r>
      <w:r w:rsidRPr="006B3B70">
        <w:rPr>
          <w:rFonts w:asciiTheme="majorBidi" w:hAnsiTheme="majorBidi" w:hint="cs"/>
          <w:sz w:val="30"/>
          <w:szCs w:val="30"/>
          <w:cs/>
        </w:rPr>
        <w:t>ของเงินสมทบของโครงการในทุกเดือน</w:t>
      </w:r>
    </w:p>
    <w:p w14:paraId="642F31C7" w14:textId="5CA6BE44" w:rsidR="006B3B70" w:rsidRDefault="006B3B70" w:rsidP="00A12EA4">
      <w:pPr>
        <w:rPr>
          <w:rFonts w:asciiTheme="majorBidi" w:hAnsiTheme="majorBidi" w:cstheme="majorBidi"/>
          <w:sz w:val="24"/>
          <w:szCs w:val="24"/>
        </w:rPr>
      </w:pPr>
    </w:p>
    <w:p w14:paraId="106F01A2" w14:textId="6EA9BB14" w:rsidR="007310BF" w:rsidRPr="00D76CA2" w:rsidRDefault="007310BF" w:rsidP="00731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D76CA2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ค่าใช้จ่ายที่เกิดจากรายการจ่ายโดยใช้หุ้นเป็นเกณฑ์ตาม</w:t>
      </w:r>
      <w:r w:rsidRPr="00D76CA2">
        <w:rPr>
          <w:rFonts w:asciiTheme="majorBidi" w:hAnsiTheme="majorBidi"/>
          <w:sz w:val="30"/>
          <w:szCs w:val="30"/>
          <w:cs/>
        </w:rPr>
        <w:t xml:space="preserve">โครงการสะสมหุ้นสำหรับพนักงาน </w:t>
      </w:r>
      <w:r w:rsidRPr="00D76CA2">
        <w:rPr>
          <w:rFonts w:asciiTheme="majorBidi" w:hAnsiTheme="majorBidi"/>
          <w:sz w:val="30"/>
          <w:szCs w:val="30"/>
        </w:rPr>
        <w:t xml:space="preserve">(EJIP) </w:t>
      </w:r>
      <w:r w:rsidRPr="00D76CA2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ในงบการเงินรวมและงบการเงินเฉพาะกิจการสำหรับงวด</w:t>
      </w:r>
      <w:r w:rsidR="00CD7C92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D76CA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D7C92">
        <w:rPr>
          <w:rFonts w:asciiTheme="majorBidi" w:hAnsiTheme="majorBidi" w:cstheme="majorBidi"/>
          <w:sz w:val="30"/>
          <w:szCs w:val="30"/>
        </w:rPr>
        <w:t xml:space="preserve">31 </w:t>
      </w:r>
      <w:r w:rsidR="00CD7C92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CD7C92">
        <w:rPr>
          <w:rFonts w:asciiTheme="majorBidi" w:hAnsiTheme="majorBidi" w:cstheme="majorBidi"/>
          <w:sz w:val="30"/>
          <w:szCs w:val="30"/>
        </w:rPr>
        <w:t>2568</w:t>
      </w:r>
      <w:r w:rsidRPr="00D76CA2">
        <w:rPr>
          <w:rFonts w:asciiTheme="majorBidi" w:hAnsiTheme="majorBidi" w:cstheme="majorBidi" w:hint="cs"/>
          <w:sz w:val="30"/>
          <w:szCs w:val="30"/>
          <w:cs/>
        </w:rPr>
        <w:t xml:space="preserve"> มีจำนว</w:t>
      </w:r>
      <w:r w:rsidR="00DC251B" w:rsidRPr="00D76CA2">
        <w:rPr>
          <w:rFonts w:asciiTheme="majorBidi" w:hAnsiTheme="majorBidi" w:cstheme="majorBidi" w:hint="cs"/>
          <w:sz w:val="30"/>
          <w:szCs w:val="30"/>
          <w:cs/>
        </w:rPr>
        <w:t>น</w:t>
      </w:r>
      <w:r w:rsidR="008B0FCE">
        <w:rPr>
          <w:rFonts w:asciiTheme="majorBidi" w:hAnsiTheme="majorBidi" w:cstheme="majorBidi"/>
          <w:sz w:val="30"/>
          <w:szCs w:val="30"/>
        </w:rPr>
        <w:t xml:space="preserve"> 4.34</w:t>
      </w:r>
      <w:r w:rsidRPr="00D76CA2">
        <w:rPr>
          <w:rFonts w:asciiTheme="majorBidi" w:hAnsiTheme="majorBidi" w:cstheme="majorBidi"/>
          <w:sz w:val="30"/>
          <w:szCs w:val="30"/>
        </w:rPr>
        <w:t xml:space="preserve"> </w:t>
      </w:r>
      <w:r w:rsidRPr="00D76CA2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D76CA2">
        <w:rPr>
          <w:rFonts w:asciiTheme="majorBidi" w:hAnsiTheme="majorBidi" w:cstheme="majorBidi"/>
          <w:sz w:val="30"/>
          <w:szCs w:val="30"/>
        </w:rPr>
        <w:br/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CD7C92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20EDB">
        <w:rPr>
          <w:rFonts w:asciiTheme="majorBidi" w:hAnsiTheme="majorBidi" w:cstheme="majorBidi"/>
          <w:i/>
          <w:iCs/>
          <w:sz w:val="30"/>
          <w:szCs w:val="30"/>
        </w:rPr>
        <w:t>2.52</w:t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7602DC" w:rsidRPr="00D76CA2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94EF4CA" w14:textId="6511DD98" w:rsidR="000E50E5" w:rsidRPr="00D76CA2" w:rsidRDefault="000E50E5" w:rsidP="00A12EA4">
      <w:pPr>
        <w:rPr>
          <w:rFonts w:asciiTheme="majorBidi" w:hAnsiTheme="majorBidi" w:cstheme="majorBidi"/>
          <w:sz w:val="24"/>
          <w:szCs w:val="24"/>
        </w:rPr>
      </w:pPr>
    </w:p>
    <w:p w14:paraId="6D83CE6D" w14:textId="0958AE33" w:rsidR="002B5E4A" w:rsidRPr="00885863" w:rsidRDefault="00652642" w:rsidP="002C5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2B5E4A" w:rsidRPr="00885863" w:rsidSect="00FA1220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245"/>
        </w:sectPr>
      </w:pPr>
      <w:r w:rsidRPr="00885863">
        <w:rPr>
          <w:rFonts w:asciiTheme="majorBidi" w:hAnsiTheme="majorBidi" w:hint="cs"/>
          <w:sz w:val="30"/>
          <w:szCs w:val="30"/>
          <w:cs/>
        </w:rPr>
        <w:t>ในระหว่างงวด</w:t>
      </w:r>
      <w:r w:rsidR="005B4370" w:rsidRPr="00885863">
        <w:rPr>
          <w:rFonts w:asciiTheme="majorBidi" w:hAnsiTheme="majorBidi" w:hint="cs"/>
          <w:sz w:val="30"/>
          <w:szCs w:val="30"/>
          <w:cs/>
        </w:rPr>
        <w:t>สาม</w:t>
      </w:r>
      <w:r w:rsidRPr="00885863"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3D68E1" w:rsidRPr="00885863">
        <w:rPr>
          <w:rFonts w:asciiTheme="majorBidi" w:hAnsiTheme="majorBidi"/>
          <w:sz w:val="30"/>
          <w:szCs w:val="30"/>
        </w:rPr>
        <w:t>3</w:t>
      </w:r>
      <w:r w:rsidR="005B4370" w:rsidRPr="00885863">
        <w:rPr>
          <w:rFonts w:asciiTheme="majorBidi" w:hAnsiTheme="majorBidi"/>
          <w:sz w:val="30"/>
          <w:szCs w:val="30"/>
        </w:rPr>
        <w:t>1</w:t>
      </w:r>
      <w:r w:rsidR="003D68E1" w:rsidRPr="00885863">
        <w:rPr>
          <w:rFonts w:asciiTheme="majorBidi" w:hAnsiTheme="majorBidi"/>
          <w:sz w:val="30"/>
          <w:szCs w:val="30"/>
        </w:rPr>
        <w:t xml:space="preserve"> </w:t>
      </w:r>
      <w:r w:rsidR="005B4370" w:rsidRPr="00885863">
        <w:rPr>
          <w:rFonts w:asciiTheme="majorBidi" w:hAnsiTheme="majorBidi" w:hint="cs"/>
          <w:sz w:val="30"/>
          <w:szCs w:val="30"/>
          <w:cs/>
        </w:rPr>
        <w:t>มีนาคม</w:t>
      </w:r>
      <w:r w:rsidRPr="00885863">
        <w:rPr>
          <w:rFonts w:asciiTheme="majorBidi" w:hAnsiTheme="majorBidi" w:hint="cs"/>
          <w:sz w:val="30"/>
          <w:szCs w:val="30"/>
          <w:cs/>
        </w:rPr>
        <w:t xml:space="preserve"> </w:t>
      </w:r>
      <w:r w:rsidRPr="00885863">
        <w:rPr>
          <w:rFonts w:asciiTheme="majorBidi" w:hAnsiTheme="majorBidi"/>
          <w:sz w:val="30"/>
          <w:szCs w:val="30"/>
        </w:rPr>
        <w:t>256</w:t>
      </w:r>
      <w:r w:rsidR="005B4370" w:rsidRPr="00885863">
        <w:rPr>
          <w:rFonts w:asciiTheme="majorBidi" w:hAnsiTheme="majorBidi"/>
          <w:sz w:val="30"/>
          <w:szCs w:val="30"/>
        </w:rPr>
        <w:t>8</w:t>
      </w:r>
      <w:r w:rsidRPr="00885863">
        <w:rPr>
          <w:rFonts w:asciiTheme="majorBidi" w:hAnsiTheme="majorBidi" w:hint="cs"/>
          <w:sz w:val="30"/>
          <w:szCs w:val="30"/>
          <w:cs/>
        </w:rPr>
        <w:t xml:space="preserve"> บริษัทรับรู้หุ้นทุนซื้อ</w:t>
      </w:r>
      <w:r w:rsidRPr="00531534">
        <w:rPr>
          <w:rFonts w:asciiTheme="majorBidi" w:hAnsiTheme="majorBidi" w:hint="cs"/>
          <w:sz w:val="30"/>
          <w:szCs w:val="30"/>
          <w:cs/>
        </w:rPr>
        <w:t>คืนเพิ่มขึ้นจำนวน</w:t>
      </w:r>
      <w:r w:rsidR="00C63B43" w:rsidRPr="00531534">
        <w:rPr>
          <w:rFonts w:asciiTheme="majorBidi" w:hAnsiTheme="majorBidi"/>
          <w:sz w:val="30"/>
          <w:szCs w:val="30"/>
        </w:rPr>
        <w:t xml:space="preserve"> </w:t>
      </w:r>
      <w:r w:rsidR="005D73D6" w:rsidRPr="00531534">
        <w:rPr>
          <w:rFonts w:asciiTheme="majorBidi" w:hAnsiTheme="majorBidi"/>
          <w:sz w:val="30"/>
          <w:szCs w:val="30"/>
        </w:rPr>
        <w:t>114</w:t>
      </w:r>
      <w:r w:rsidR="00074377" w:rsidRPr="00531534">
        <w:rPr>
          <w:rFonts w:asciiTheme="majorBidi" w:hAnsiTheme="majorBidi"/>
          <w:sz w:val="30"/>
          <w:szCs w:val="30"/>
        </w:rPr>
        <w:t>,</w:t>
      </w:r>
      <w:r w:rsidR="005D73D6" w:rsidRPr="00531534">
        <w:rPr>
          <w:rFonts w:asciiTheme="majorBidi" w:hAnsiTheme="majorBidi"/>
          <w:sz w:val="30"/>
          <w:szCs w:val="30"/>
        </w:rPr>
        <w:t>299</w:t>
      </w:r>
      <w:r w:rsidRPr="00531534">
        <w:rPr>
          <w:rFonts w:asciiTheme="majorBidi" w:hAnsiTheme="majorBidi" w:hint="cs"/>
          <w:sz w:val="30"/>
          <w:szCs w:val="30"/>
          <w:cs/>
        </w:rPr>
        <w:t xml:space="preserve"> หุ้น เป็นจำนวนเงิน</w:t>
      </w:r>
      <w:r w:rsidR="00074377" w:rsidRPr="00531534">
        <w:rPr>
          <w:rFonts w:asciiTheme="majorBidi" w:hAnsiTheme="majorBidi"/>
          <w:sz w:val="30"/>
          <w:szCs w:val="30"/>
        </w:rPr>
        <w:t xml:space="preserve"> 7.06</w:t>
      </w:r>
      <w:r w:rsidR="00CC4000" w:rsidRPr="00531534">
        <w:rPr>
          <w:rFonts w:asciiTheme="majorBidi" w:hAnsiTheme="majorBidi" w:hint="cs"/>
          <w:sz w:val="30"/>
          <w:szCs w:val="30"/>
          <w:cs/>
        </w:rPr>
        <w:t xml:space="preserve"> </w:t>
      </w:r>
      <w:r w:rsidRPr="00531534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0E50E5" w:rsidRPr="00531534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3D68E1" w:rsidRPr="00531534">
        <w:rPr>
          <w:rFonts w:asciiTheme="majorBidi" w:hAnsiTheme="majorBidi"/>
          <w:sz w:val="30"/>
          <w:szCs w:val="30"/>
        </w:rPr>
        <w:t>3</w:t>
      </w:r>
      <w:r w:rsidR="005B4370" w:rsidRPr="00531534">
        <w:rPr>
          <w:rFonts w:asciiTheme="majorBidi" w:hAnsiTheme="majorBidi"/>
          <w:sz w:val="30"/>
          <w:szCs w:val="30"/>
        </w:rPr>
        <w:t>1</w:t>
      </w:r>
      <w:r w:rsidR="003D68E1" w:rsidRPr="00531534">
        <w:rPr>
          <w:rFonts w:asciiTheme="majorBidi" w:hAnsiTheme="majorBidi"/>
          <w:sz w:val="30"/>
          <w:szCs w:val="30"/>
        </w:rPr>
        <w:t xml:space="preserve"> </w:t>
      </w:r>
      <w:r w:rsidR="005B4370" w:rsidRPr="00531534">
        <w:rPr>
          <w:rFonts w:asciiTheme="majorBidi" w:hAnsiTheme="majorBidi" w:hint="cs"/>
          <w:sz w:val="30"/>
          <w:szCs w:val="30"/>
          <w:cs/>
        </w:rPr>
        <w:t>มีนาคม</w:t>
      </w:r>
      <w:r w:rsidR="00D53E70" w:rsidRPr="00531534">
        <w:rPr>
          <w:rFonts w:asciiTheme="majorBidi" w:hAnsiTheme="majorBidi" w:hint="cs"/>
          <w:sz w:val="30"/>
          <w:szCs w:val="30"/>
          <w:cs/>
        </w:rPr>
        <w:t xml:space="preserve"> </w:t>
      </w:r>
      <w:r w:rsidR="00D53E70" w:rsidRPr="00531534">
        <w:rPr>
          <w:rFonts w:asciiTheme="majorBidi" w:hAnsiTheme="majorBidi"/>
          <w:sz w:val="30"/>
          <w:szCs w:val="30"/>
        </w:rPr>
        <w:t>256</w:t>
      </w:r>
      <w:r w:rsidR="005B4370" w:rsidRPr="00531534">
        <w:rPr>
          <w:rFonts w:asciiTheme="majorBidi" w:hAnsiTheme="majorBidi"/>
          <w:sz w:val="30"/>
          <w:szCs w:val="30"/>
        </w:rPr>
        <w:t>8</w:t>
      </w:r>
      <w:r w:rsidR="000E50E5" w:rsidRPr="00531534">
        <w:rPr>
          <w:rFonts w:asciiTheme="majorBidi" w:hAnsiTheme="majorBidi"/>
          <w:sz w:val="30"/>
          <w:szCs w:val="30"/>
          <w:cs/>
        </w:rPr>
        <w:t xml:space="preserve"> บริษัทถือหุ้นบริษัทตามโครงการสะสม</w:t>
      </w:r>
      <w:r w:rsidR="000E50E5" w:rsidRPr="00531534">
        <w:rPr>
          <w:rFonts w:asciiTheme="majorBidi" w:hAnsiTheme="majorBidi" w:hint="cs"/>
          <w:sz w:val="30"/>
          <w:szCs w:val="30"/>
          <w:cs/>
        </w:rPr>
        <w:t xml:space="preserve">หุ้นสำหรับพนักงาน </w:t>
      </w:r>
      <w:r w:rsidR="000E50E5" w:rsidRPr="00531534">
        <w:rPr>
          <w:rFonts w:asciiTheme="majorBidi" w:hAnsiTheme="majorBidi"/>
          <w:sz w:val="30"/>
          <w:szCs w:val="30"/>
          <w:cs/>
        </w:rPr>
        <w:t>(</w:t>
      </w:r>
      <w:r w:rsidR="000E50E5" w:rsidRPr="00531534">
        <w:rPr>
          <w:rFonts w:asciiTheme="majorBidi" w:hAnsiTheme="majorBidi" w:cstheme="majorBidi"/>
          <w:sz w:val="30"/>
          <w:szCs w:val="30"/>
        </w:rPr>
        <w:t xml:space="preserve">EJIP) </w:t>
      </w:r>
      <w:r w:rsidR="000E50E5" w:rsidRPr="00531534">
        <w:rPr>
          <w:rFonts w:asciiTheme="majorBidi" w:hAnsiTheme="majorBidi"/>
          <w:sz w:val="30"/>
          <w:szCs w:val="30"/>
          <w:cs/>
        </w:rPr>
        <w:t>จำนวน</w:t>
      </w:r>
      <w:r w:rsidR="00405BEF" w:rsidRPr="00531534">
        <w:rPr>
          <w:rFonts w:asciiTheme="majorBidi" w:hAnsiTheme="majorBidi"/>
          <w:sz w:val="30"/>
          <w:szCs w:val="30"/>
        </w:rPr>
        <w:t xml:space="preserve"> 511,808</w:t>
      </w:r>
      <w:r w:rsidR="000E50E5" w:rsidRPr="00531534">
        <w:rPr>
          <w:rFonts w:asciiTheme="majorBidi" w:hAnsiTheme="majorBidi"/>
          <w:sz w:val="30"/>
          <w:szCs w:val="30"/>
        </w:rPr>
        <w:t xml:space="preserve"> </w:t>
      </w:r>
      <w:r w:rsidR="000E50E5" w:rsidRPr="00531534">
        <w:rPr>
          <w:rFonts w:asciiTheme="majorBidi" w:hAnsiTheme="majorBidi"/>
          <w:sz w:val="30"/>
          <w:szCs w:val="30"/>
          <w:cs/>
        </w:rPr>
        <w:t>หุ้น ซึ่งคิดเป็นร้อยละ</w:t>
      </w:r>
      <w:r w:rsidR="001D400F" w:rsidRPr="00531534">
        <w:rPr>
          <w:rFonts w:asciiTheme="majorBidi" w:hAnsiTheme="majorBidi"/>
          <w:sz w:val="30"/>
          <w:szCs w:val="30"/>
        </w:rPr>
        <w:t xml:space="preserve"> </w:t>
      </w:r>
      <w:r w:rsidR="00405BEF" w:rsidRPr="00531534">
        <w:rPr>
          <w:rFonts w:asciiTheme="majorBidi" w:hAnsiTheme="majorBidi"/>
          <w:sz w:val="30"/>
          <w:szCs w:val="30"/>
        </w:rPr>
        <w:t>0.17</w:t>
      </w:r>
      <w:r w:rsidR="000E50E5" w:rsidRPr="00531534">
        <w:rPr>
          <w:rFonts w:asciiTheme="majorBidi" w:hAnsiTheme="majorBidi"/>
          <w:sz w:val="30"/>
          <w:szCs w:val="30"/>
          <w:cs/>
        </w:rPr>
        <w:t xml:space="preserve"> ของจำนวนหุ้นที่ชำระแล้ว</w:t>
      </w:r>
      <w:r w:rsidR="000E50E5" w:rsidRPr="00885863">
        <w:rPr>
          <w:rFonts w:asciiTheme="majorBidi" w:hAnsiTheme="majorBidi"/>
          <w:sz w:val="30"/>
          <w:szCs w:val="30"/>
          <w:cs/>
        </w:rPr>
        <w:t xml:space="preserve"> รวมเป็นจำนวนเงินทั้งสิ้น </w:t>
      </w:r>
      <w:r w:rsidR="00244AA1" w:rsidRPr="00885863">
        <w:rPr>
          <w:rFonts w:asciiTheme="majorBidi" w:hAnsiTheme="majorBidi"/>
          <w:sz w:val="30"/>
          <w:szCs w:val="30"/>
        </w:rPr>
        <w:t>46.03</w:t>
      </w:r>
      <w:r w:rsidR="008130A3" w:rsidRPr="00885863">
        <w:rPr>
          <w:rFonts w:asciiTheme="majorBidi" w:hAnsiTheme="majorBidi"/>
          <w:sz w:val="30"/>
          <w:szCs w:val="30"/>
        </w:rPr>
        <w:br/>
      </w:r>
      <w:r w:rsidR="000E50E5" w:rsidRPr="00885863">
        <w:rPr>
          <w:rFonts w:asciiTheme="majorBidi" w:hAnsiTheme="majorBidi"/>
          <w:sz w:val="30"/>
          <w:szCs w:val="30"/>
          <w:cs/>
        </w:rPr>
        <w:t>ล้านบาท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</w:rPr>
        <w:t xml:space="preserve"> (31 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B4370" w:rsidRPr="00885863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B4370" w:rsidRPr="00885863">
        <w:rPr>
          <w:rFonts w:asciiTheme="majorBidi" w:hAnsiTheme="majorBidi" w:cstheme="majorBidi"/>
          <w:i/>
          <w:iCs/>
          <w:sz w:val="30"/>
          <w:szCs w:val="30"/>
        </w:rPr>
        <w:t>38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5B4370" w:rsidRPr="00885863">
        <w:rPr>
          <w:rFonts w:asciiTheme="majorBidi" w:hAnsiTheme="majorBidi" w:cstheme="majorBidi"/>
          <w:i/>
          <w:iCs/>
          <w:sz w:val="30"/>
          <w:szCs w:val="30"/>
        </w:rPr>
        <w:t>98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1E7392" w:rsidRPr="0088586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49327C0" w14:textId="77777777" w:rsidR="002354D1" w:rsidRPr="00885863" w:rsidRDefault="002354D1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8586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C264DC" w:rsidRPr="00885863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0CABAB17" w14:textId="223119D4" w:rsidR="003B1347" w:rsidRDefault="003B1347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1522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6"/>
        <w:gridCol w:w="885"/>
        <w:gridCol w:w="236"/>
        <w:gridCol w:w="791"/>
        <w:gridCol w:w="236"/>
        <w:gridCol w:w="803"/>
        <w:gridCol w:w="236"/>
        <w:gridCol w:w="664"/>
        <w:gridCol w:w="270"/>
        <w:gridCol w:w="675"/>
        <w:gridCol w:w="270"/>
        <w:gridCol w:w="931"/>
        <w:gridCol w:w="236"/>
        <w:gridCol w:w="941"/>
        <w:gridCol w:w="236"/>
        <w:gridCol w:w="818"/>
        <w:gridCol w:w="236"/>
        <w:gridCol w:w="878"/>
        <w:gridCol w:w="239"/>
        <w:gridCol w:w="928"/>
        <w:gridCol w:w="237"/>
        <w:gridCol w:w="999"/>
      </w:tblGrid>
      <w:tr w:rsidR="001D1A59" w:rsidRPr="00C075DE" w14:paraId="237312DB" w14:textId="77777777" w:rsidTr="002C56F1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33A8B549" w14:textId="77777777" w:rsidR="001D1A59" w:rsidRPr="00C075DE" w:rsidRDefault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81" w:type="dxa"/>
            <w:gridSpan w:val="23"/>
          </w:tcPr>
          <w:p w14:paraId="6A3F8F8D" w14:textId="77777777" w:rsidR="001D1A59" w:rsidRPr="00C075DE" w:rsidRDefault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B4370" w:rsidRPr="00C075DE" w14:paraId="2C7C39CB" w14:textId="77777777" w:rsidTr="002C56F1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10A70DFD" w14:textId="0E94AA6C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</w:t>
            </w: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ดือน</w:t>
            </w:r>
          </w:p>
        </w:tc>
        <w:tc>
          <w:tcPr>
            <w:tcW w:w="2021" w:type="dxa"/>
            <w:gridSpan w:val="3"/>
          </w:tcPr>
          <w:p w14:paraId="73D05FC0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1BF63579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gridSpan w:val="3"/>
          </w:tcPr>
          <w:p w14:paraId="4F6E2C03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509B4CC0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70DC3D89" w14:textId="338A8204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ส่วนงานอื่น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4C319E2A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  <w:gridSpan w:val="3"/>
            <w:shd w:val="clear" w:color="auto" w:fill="auto"/>
          </w:tcPr>
          <w:p w14:paraId="268D9297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03D82D3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2" w:type="dxa"/>
            <w:gridSpan w:val="3"/>
          </w:tcPr>
          <w:p w14:paraId="72D09591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9" w:type="dxa"/>
          </w:tcPr>
          <w:p w14:paraId="4706CF5D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3"/>
            <w:shd w:val="clear" w:color="auto" w:fill="auto"/>
          </w:tcPr>
          <w:p w14:paraId="6B4E0E01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5B4370" w:rsidRPr="00C075DE" w14:paraId="6777A0DA" w14:textId="77777777" w:rsidTr="00822CFC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53B83542" w14:textId="4A1FB843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1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สิ้นสุดวันที่ </w:t>
            </w:r>
            <w:r w:rsidRPr="00270230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00" w:type="dxa"/>
            <w:vAlign w:val="bottom"/>
          </w:tcPr>
          <w:p w14:paraId="5CDFFC31" w14:textId="3CA8D1A5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17DACE20" w14:textId="77777777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402271CC" w14:textId="3B8DE093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04748697" w14:textId="77777777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055BFC6A" w14:textId="38BBA396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34EF32C5" w14:textId="77777777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577B7540" w14:textId="6153D89D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364DEF3E" w14:textId="77777777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66DFF2F1" w14:textId="79301E19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77E417" w14:textId="77777777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A760658" w14:textId="7A1BC2C8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CDE3C74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4C209DB" w14:textId="3ABA5F19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00D6A0" w14:textId="77777777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2367736" w14:textId="7DFC8A5B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2E885093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E87D7EB" w14:textId="3036B289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 w:firstLine="2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7C7314E7" w14:textId="77777777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65F5ED82" w14:textId="7345C584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9" w:type="dxa"/>
          </w:tcPr>
          <w:p w14:paraId="26A57D5A" w14:textId="77777777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35C6B977" w14:textId="3B006DFF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3C5E6EB" w14:textId="77777777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A38934B" w14:textId="05CC76AA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</w:tr>
      <w:tr w:rsidR="00822CFC" w:rsidRPr="00C075DE" w14:paraId="12BDAA28" w14:textId="77777777" w:rsidTr="002C56F1">
        <w:trPr>
          <w:tblHeader/>
        </w:trPr>
        <w:tc>
          <w:tcPr>
            <w:tcW w:w="2340" w:type="dxa"/>
            <w:shd w:val="clear" w:color="auto" w:fill="auto"/>
          </w:tcPr>
          <w:p w14:paraId="7362A7BB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881" w:type="dxa"/>
            <w:gridSpan w:val="23"/>
          </w:tcPr>
          <w:p w14:paraId="2AC9974A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2CFC" w:rsidRPr="00C075DE" w14:paraId="4D0EC71C" w14:textId="77777777" w:rsidTr="002C56F1">
        <w:tc>
          <w:tcPr>
            <w:tcW w:w="15221" w:type="dxa"/>
            <w:gridSpan w:val="24"/>
          </w:tcPr>
          <w:p w14:paraId="113583D2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</w:tr>
      <w:tr w:rsidR="008D1A6D" w:rsidRPr="00C075DE" w14:paraId="0453579F" w14:textId="77777777" w:rsidTr="001014B9">
        <w:tc>
          <w:tcPr>
            <w:tcW w:w="2340" w:type="dxa"/>
            <w:shd w:val="clear" w:color="auto" w:fill="auto"/>
            <w:vAlign w:val="bottom"/>
          </w:tcPr>
          <w:p w14:paraId="2D2F318F" w14:textId="77777777" w:rsidR="008D1A6D" w:rsidRPr="00C075DE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</w:tcPr>
          <w:p w14:paraId="068CF9D1" w14:textId="705E80F0" w:rsidR="008D1A6D" w:rsidRPr="000016D7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85863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1,032,844</w:t>
            </w:r>
          </w:p>
        </w:tc>
        <w:tc>
          <w:tcPr>
            <w:tcW w:w="236" w:type="dxa"/>
            <w:vAlign w:val="bottom"/>
          </w:tcPr>
          <w:p w14:paraId="6958899C" w14:textId="77777777" w:rsidR="008D1A6D" w:rsidRPr="000016D7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04A418D7" w14:textId="31F251CE" w:rsidR="008D1A6D" w:rsidRPr="000016D7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1,767,909</w:t>
            </w:r>
          </w:p>
        </w:tc>
        <w:tc>
          <w:tcPr>
            <w:tcW w:w="236" w:type="dxa"/>
            <w:vAlign w:val="bottom"/>
          </w:tcPr>
          <w:p w14:paraId="2659AA8D" w14:textId="77777777" w:rsidR="008D1A6D" w:rsidRPr="000016D7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</w:tcPr>
          <w:p w14:paraId="58F0B0C6" w14:textId="705CABA1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109,57</w:t>
            </w:r>
            <w:r w:rsidR="00885863"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24BA75B2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2041F85F" w14:textId="23D258E8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64,526</w:t>
            </w:r>
          </w:p>
        </w:tc>
        <w:tc>
          <w:tcPr>
            <w:tcW w:w="236" w:type="dxa"/>
            <w:vAlign w:val="bottom"/>
          </w:tcPr>
          <w:p w14:paraId="1DE20BA9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03E62040" w14:textId="07832E09" w:rsidR="008D1A6D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E6FE02A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4F7657B" w14:textId="4B2C2DEC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FCD854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0C03F4A5" w14:textId="5F0FDF35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1,142,42</w:t>
            </w:r>
            <w:r w:rsidR="00885863"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CD2799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F74E143" w14:textId="79B16FD8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1,836,004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F2A885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537E6CA" w14:textId="1103EF01" w:rsidR="008D1A6D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C9D7939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0404F21" w14:textId="5ECC74C6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4E289382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</w:tcPr>
          <w:p w14:paraId="05AFB8FF" w14:textId="46991E4C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1,142,42</w:t>
            </w:r>
            <w:r w:rsidR="00885863"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7" w:type="dxa"/>
            <w:vAlign w:val="bottom"/>
          </w:tcPr>
          <w:p w14:paraId="4158CF26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70FCDB5" w14:textId="6710C1E0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1,836,004</w:t>
            </w:r>
          </w:p>
        </w:tc>
      </w:tr>
      <w:tr w:rsidR="008D1A6D" w:rsidRPr="00C075DE" w14:paraId="2695CE1E" w14:textId="77777777" w:rsidTr="001014B9">
        <w:tc>
          <w:tcPr>
            <w:tcW w:w="2340" w:type="dxa"/>
            <w:shd w:val="clear" w:color="auto" w:fill="auto"/>
            <w:vAlign w:val="bottom"/>
          </w:tcPr>
          <w:p w14:paraId="0C553174" w14:textId="77777777" w:rsidR="008D1A6D" w:rsidRPr="00C075DE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B56D594" w14:textId="74856C73" w:rsidR="008D1A6D" w:rsidRPr="000016D7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85863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36" w:type="dxa"/>
            <w:vAlign w:val="bottom"/>
          </w:tcPr>
          <w:p w14:paraId="0D4C6F94" w14:textId="77777777" w:rsidR="008D1A6D" w:rsidRPr="000016D7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vAlign w:val="bottom"/>
          </w:tcPr>
          <w:p w14:paraId="486127F4" w14:textId="38390E60" w:rsidR="008D1A6D" w:rsidRPr="000016D7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52469567" w14:textId="77777777" w:rsidR="008D1A6D" w:rsidRPr="000016D7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78DE817B" w14:textId="3481F14C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32,225</w:t>
            </w:r>
          </w:p>
        </w:tc>
        <w:tc>
          <w:tcPr>
            <w:tcW w:w="236" w:type="dxa"/>
            <w:vAlign w:val="bottom"/>
          </w:tcPr>
          <w:p w14:paraId="0B1A4F90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0B6AEECE" w14:textId="57A982F0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23,611</w:t>
            </w:r>
          </w:p>
        </w:tc>
        <w:tc>
          <w:tcPr>
            <w:tcW w:w="236" w:type="dxa"/>
            <w:vAlign w:val="bottom"/>
          </w:tcPr>
          <w:p w14:paraId="2057FDC0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6AAE68F8" w14:textId="4E89B76E" w:rsidR="008D1A6D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FDD11A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BB894" w14:textId="78EA9A89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F4A8FA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0B038D43" w14:textId="4CD422A9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32,242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F025B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A2DAE" w14:textId="271CB113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sz w:val="28"/>
                <w:szCs w:val="28"/>
              </w:rPr>
              <w:t>23,612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575723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68B694E8" w14:textId="081BE79A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(32,242)</w:t>
            </w:r>
          </w:p>
        </w:tc>
        <w:tc>
          <w:tcPr>
            <w:tcW w:w="236" w:type="dxa"/>
            <w:vAlign w:val="bottom"/>
          </w:tcPr>
          <w:p w14:paraId="3F7B7527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A3015" w14:textId="64A8AA9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(23,612)</w:t>
            </w:r>
          </w:p>
        </w:tc>
        <w:tc>
          <w:tcPr>
            <w:tcW w:w="239" w:type="dxa"/>
            <w:vAlign w:val="bottom"/>
          </w:tcPr>
          <w:p w14:paraId="7F238A70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1182F1C9" w14:textId="00C4430A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678272AD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63BB4" w14:textId="08EAA65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8D1A6D" w:rsidRPr="00C075DE" w14:paraId="154C625A" w14:textId="77777777" w:rsidTr="001014B9">
        <w:trPr>
          <w:trHeight w:val="355"/>
        </w:trPr>
        <w:tc>
          <w:tcPr>
            <w:tcW w:w="2340" w:type="dxa"/>
            <w:shd w:val="clear" w:color="auto" w:fill="auto"/>
            <w:vAlign w:val="bottom"/>
          </w:tcPr>
          <w:p w14:paraId="2C5184FE" w14:textId="77777777" w:rsidR="008D1A6D" w:rsidRPr="00C075DE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67BCD8" w14:textId="3D9E5BF5" w:rsidR="008D1A6D" w:rsidRPr="00885863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8586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1,032,861</w:t>
            </w:r>
          </w:p>
        </w:tc>
        <w:tc>
          <w:tcPr>
            <w:tcW w:w="236" w:type="dxa"/>
            <w:vAlign w:val="bottom"/>
          </w:tcPr>
          <w:p w14:paraId="7CC489A0" w14:textId="77777777" w:rsidR="008D1A6D" w:rsidRPr="00885863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vAlign w:val="bottom"/>
          </w:tcPr>
          <w:p w14:paraId="1AE0B331" w14:textId="7FE937BC" w:rsidR="008D1A6D" w:rsidRPr="000016D7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1,767,910</w:t>
            </w:r>
          </w:p>
        </w:tc>
        <w:tc>
          <w:tcPr>
            <w:tcW w:w="236" w:type="dxa"/>
            <w:vAlign w:val="bottom"/>
          </w:tcPr>
          <w:p w14:paraId="39472037" w14:textId="77777777" w:rsidR="008D1A6D" w:rsidRPr="000016D7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78ABA768" w14:textId="32EC550C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141,80</w:t>
            </w:r>
            <w:r w:rsidR="00885863"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6C424148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44CF54C7" w14:textId="1D11160B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Pr="00531534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88,137</w:t>
            </w: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60F4263D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vAlign w:val="bottom"/>
          </w:tcPr>
          <w:p w14:paraId="116BEB19" w14:textId="144EDE97" w:rsidR="008D1A6D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26D800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96181" w14:textId="5B3777DF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5E3BBF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</w:tcPr>
          <w:p w14:paraId="7726FCD4" w14:textId="462C459F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1,174,66</w:t>
            </w:r>
            <w:r w:rsidR="00885863"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BE472E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BD746B" w14:textId="12C1E645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Pr="00531534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1,859,616</w:t>
            </w: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281C5D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</w:tcPr>
          <w:p w14:paraId="2FD5006A" w14:textId="3190B56B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(32,242)</w:t>
            </w:r>
          </w:p>
        </w:tc>
        <w:tc>
          <w:tcPr>
            <w:tcW w:w="236" w:type="dxa"/>
            <w:vAlign w:val="bottom"/>
          </w:tcPr>
          <w:p w14:paraId="197DBA2D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C17C2" w14:textId="35A55AD1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(23,612)</w:t>
            </w:r>
          </w:p>
        </w:tc>
        <w:tc>
          <w:tcPr>
            <w:tcW w:w="239" w:type="dxa"/>
            <w:vAlign w:val="bottom"/>
          </w:tcPr>
          <w:p w14:paraId="730824EC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14:paraId="1A7D5B76" w14:textId="2FA937F8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1,142,42</w:t>
            </w:r>
            <w:r w:rsidR="00885863"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7" w:type="dxa"/>
            <w:vAlign w:val="bottom"/>
          </w:tcPr>
          <w:p w14:paraId="562A7CBB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FFAFC" w14:textId="2CFC03AA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1,836,004</w:t>
            </w:r>
          </w:p>
        </w:tc>
      </w:tr>
      <w:tr w:rsidR="008D1A6D" w:rsidRPr="00C075DE" w14:paraId="7BB22B4A" w14:textId="77777777" w:rsidTr="001014B9">
        <w:tc>
          <w:tcPr>
            <w:tcW w:w="2340" w:type="dxa"/>
            <w:shd w:val="clear" w:color="auto" w:fill="auto"/>
            <w:vAlign w:val="bottom"/>
          </w:tcPr>
          <w:p w14:paraId="574CD0EC" w14:textId="77777777" w:rsidR="008D1A6D" w:rsidRPr="00C075DE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38F7D74F" w14:textId="77777777" w:rsidR="008D1A6D" w:rsidRPr="000016D7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0BC8EB" w14:textId="77777777" w:rsidR="008D1A6D" w:rsidRPr="000016D7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27A355" w14:textId="77777777" w:rsidR="008D1A6D" w:rsidRPr="000016D7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B1C40E" w14:textId="77777777" w:rsidR="008D1A6D" w:rsidRPr="000016D7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</w:tcPr>
          <w:p w14:paraId="47BB0E33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1C8E72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919609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35C364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D95B149" w14:textId="77777777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50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BF352D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6802B3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3C508A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</w:tcPr>
          <w:p w14:paraId="7DEA8ADB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DDF3C3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DD5196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8FC7DA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shd w:val="clear" w:color="auto" w:fill="auto"/>
          </w:tcPr>
          <w:p w14:paraId="09F2C04E" w14:textId="77777777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C8161A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  <w:vAlign w:val="bottom"/>
          </w:tcPr>
          <w:p w14:paraId="5704ABE6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9438931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shd w:val="clear" w:color="auto" w:fill="auto"/>
          </w:tcPr>
          <w:p w14:paraId="5EF3198E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F2846FC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3808B0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D1A6D" w:rsidRPr="00C075DE" w14:paraId="01A5010E" w14:textId="77777777" w:rsidTr="001014B9">
        <w:trPr>
          <w:trHeight w:val="68"/>
        </w:trPr>
        <w:tc>
          <w:tcPr>
            <w:tcW w:w="2340" w:type="dxa"/>
            <w:shd w:val="clear" w:color="auto" w:fill="auto"/>
            <w:vAlign w:val="bottom"/>
          </w:tcPr>
          <w:p w14:paraId="7D33B089" w14:textId="77777777" w:rsidR="008D1A6D" w:rsidRPr="00C075DE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00" w:type="dxa"/>
            <w:shd w:val="clear" w:color="auto" w:fill="auto"/>
          </w:tcPr>
          <w:p w14:paraId="4308854F" w14:textId="77777777" w:rsidR="008D1A6D" w:rsidRPr="000016D7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EF062F" w14:textId="77777777" w:rsidR="008D1A6D" w:rsidRPr="000016D7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4CD14C9" w14:textId="77777777" w:rsidR="008D1A6D" w:rsidRPr="000016D7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A34973" w14:textId="77777777" w:rsidR="008D1A6D" w:rsidRPr="000016D7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</w:tcPr>
          <w:p w14:paraId="35457FDE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473F3D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651EDF6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22D84D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3D0C4F5" w14:textId="77777777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50"/>
                <w:tab w:val="decimal" w:pos="690"/>
              </w:tabs>
              <w:spacing w:after="0" w:line="240" w:lineRule="auto"/>
              <w:ind w:left="-122" w:right="-2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20D3AF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56598ED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90"/>
              </w:tabs>
              <w:spacing w:after="0"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A85FFE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477746F9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EAA509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5CA174B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EC8DF5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420ED78E" w14:textId="77777777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703D79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42F33176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  <w:tab w:val="decimal" w:pos="690"/>
              </w:tabs>
              <w:spacing w:after="0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6BD41EE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</w:tcPr>
          <w:p w14:paraId="2596F492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20"/>
              </w:tabs>
              <w:spacing w:after="0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B3145DB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C519A9C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  <w:tab w:val="decimal" w:pos="780"/>
              </w:tabs>
              <w:spacing w:after="0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D1A6D" w:rsidRPr="00C075DE" w14:paraId="01E8D280" w14:textId="77777777" w:rsidTr="001014B9">
        <w:trPr>
          <w:trHeight w:val="60"/>
        </w:trPr>
        <w:tc>
          <w:tcPr>
            <w:tcW w:w="2340" w:type="dxa"/>
            <w:shd w:val="clear" w:color="auto" w:fill="auto"/>
            <w:vAlign w:val="bottom"/>
          </w:tcPr>
          <w:p w14:paraId="32263A46" w14:textId="77777777" w:rsidR="008D1A6D" w:rsidRPr="00C075DE" w:rsidRDefault="008D1A6D" w:rsidP="008D1A6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  <w:r w:rsidRPr="00C075D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900" w:type="dxa"/>
          </w:tcPr>
          <w:p w14:paraId="7F964E24" w14:textId="77777777" w:rsidR="008D1A6D" w:rsidRPr="000016D7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40C80E" w14:textId="77777777" w:rsidR="008D1A6D" w:rsidRPr="000016D7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0447A4D2" w14:textId="77777777" w:rsidR="008D1A6D" w:rsidRPr="000016D7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8AB6B3" w14:textId="77777777" w:rsidR="008D1A6D" w:rsidRPr="000016D7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</w:tcPr>
          <w:p w14:paraId="238FC387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4CC4FE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52E31E4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3CEE11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485CDC8" w14:textId="77777777" w:rsidR="008D1A6D" w:rsidRPr="00531534" w:rsidRDefault="008D1A6D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  <w:tab w:val="decimal" w:pos="450"/>
              </w:tabs>
              <w:spacing w:line="240" w:lineRule="auto"/>
              <w:ind w:right="63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342FB2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2916A8CA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56213A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344591BA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F4565F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7A2777F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CEF5B6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74B53842" w14:textId="77777777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3C2074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08B5F250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71D9751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</w:tcPr>
          <w:p w14:paraId="5542D75D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04CFBEE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4699794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85863" w:rsidRPr="00E9555A" w14:paraId="1BAF24A5" w14:textId="77777777" w:rsidTr="00CB360C">
        <w:tc>
          <w:tcPr>
            <w:tcW w:w="2340" w:type="dxa"/>
            <w:shd w:val="clear" w:color="auto" w:fill="auto"/>
            <w:vAlign w:val="bottom"/>
          </w:tcPr>
          <w:p w14:paraId="43D53971" w14:textId="77777777" w:rsidR="00885863" w:rsidRPr="001C6B90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900" w:type="dxa"/>
            <w:vAlign w:val="bottom"/>
          </w:tcPr>
          <w:p w14:paraId="66097B1E" w14:textId="1DE62A7D" w:rsidR="00885863" w:rsidRPr="002C56F1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310,744</w:t>
            </w:r>
          </w:p>
        </w:tc>
        <w:tc>
          <w:tcPr>
            <w:tcW w:w="236" w:type="dxa"/>
            <w:vAlign w:val="bottom"/>
          </w:tcPr>
          <w:p w14:paraId="14C50A4A" w14:textId="77777777" w:rsidR="00885863" w:rsidRPr="002C56F1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66286AEF" w14:textId="310C36B6" w:rsidR="00885863" w:rsidRPr="002C56F1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C56F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260,288</w:t>
            </w:r>
          </w:p>
        </w:tc>
        <w:tc>
          <w:tcPr>
            <w:tcW w:w="236" w:type="dxa"/>
            <w:vAlign w:val="bottom"/>
          </w:tcPr>
          <w:p w14:paraId="379B398D" w14:textId="77777777" w:rsidR="00885863" w:rsidRPr="002C56F1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58FBB12F" w14:textId="57337F9E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109,524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C9458B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67DCDCC" w14:textId="33876A34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68,858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4CDEF4" w14:textId="77777777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7121A4B" w14:textId="427C434A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879F6B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9FB7C33" w14:textId="79FE9AD2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D8906F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229DF58" w14:textId="3CDD0A0E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420,268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6A17D2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020BFDD" w14:textId="33AB99AB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329,146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6D3C54" w14:textId="77777777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20B04174" w14:textId="178CA5BC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(24,906)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CBB7F0" w14:textId="77777777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365C3FE4" w14:textId="2399D659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16</w:t>
            </w:r>
            <w:r w:rsidRPr="00531534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,725)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C0BCF2B" w14:textId="77777777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3C176715" w14:textId="71FCAA71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395,362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8DA6EE3" w14:textId="77777777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EDCE7A3" w14:textId="5B25631A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312,421</w:t>
            </w:r>
          </w:p>
        </w:tc>
      </w:tr>
      <w:tr w:rsidR="00885863" w:rsidRPr="008771A7" w14:paraId="5315C160" w14:textId="77777777" w:rsidTr="00CB360C">
        <w:tc>
          <w:tcPr>
            <w:tcW w:w="2340" w:type="dxa"/>
            <w:shd w:val="clear" w:color="auto" w:fill="auto"/>
            <w:vAlign w:val="bottom"/>
          </w:tcPr>
          <w:p w14:paraId="291D8BE9" w14:textId="77777777" w:rsidR="00885863" w:rsidRPr="008771A7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8771A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เอเชีย</w:t>
            </w:r>
          </w:p>
        </w:tc>
        <w:tc>
          <w:tcPr>
            <w:tcW w:w="900" w:type="dxa"/>
            <w:shd w:val="clear" w:color="auto" w:fill="auto"/>
          </w:tcPr>
          <w:p w14:paraId="6D8D256F" w14:textId="5E4D5320" w:rsidR="00885863" w:rsidRPr="002C56F1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509,784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E21194" w14:textId="77777777" w:rsidR="00885863" w:rsidRPr="002C56F1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2DC93727" w14:textId="3C9BB112" w:rsidR="00885863" w:rsidRPr="002C56F1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C56F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1,009,811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55AB96" w14:textId="77777777" w:rsidR="00885863" w:rsidRPr="002C56F1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0A459DB" w14:textId="79584F5E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31,585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180185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FFF38C9" w14:textId="6D022E4C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17,356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325F65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0828081" w14:textId="342E5655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88B466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C7D773C" w14:textId="37867150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40BE5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7591487" w14:textId="2A6DBBEA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541,369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754BB2" w14:textId="77777777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1E5BE88" w14:textId="5932FC3A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1,027,167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CB6391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36B76467" w14:textId="09BEEB4D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(7,336)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939C22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DD9A097" w14:textId="5FC0E6AD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</w:rPr>
              <w:t>(6,887)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F28B56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33D82AD9" w14:textId="1081379A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534,03</w:t>
            </w:r>
            <w:r w:rsidR="005D73D6"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6F0A10D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585F1782" w14:textId="4457CE30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1,020,280</w:t>
            </w:r>
          </w:p>
        </w:tc>
      </w:tr>
      <w:tr w:rsidR="00885863" w:rsidRPr="008771A7" w14:paraId="35FD8B3C" w14:textId="77777777" w:rsidTr="00CB360C">
        <w:tc>
          <w:tcPr>
            <w:tcW w:w="2340" w:type="dxa"/>
            <w:shd w:val="clear" w:color="auto" w:fill="auto"/>
            <w:vAlign w:val="bottom"/>
          </w:tcPr>
          <w:p w14:paraId="04A84FFA" w14:textId="77777777" w:rsidR="00885863" w:rsidRPr="008771A7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8771A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ยุโรป</w:t>
            </w:r>
          </w:p>
        </w:tc>
        <w:tc>
          <w:tcPr>
            <w:tcW w:w="900" w:type="dxa"/>
            <w:shd w:val="clear" w:color="auto" w:fill="auto"/>
          </w:tcPr>
          <w:p w14:paraId="4810E3F7" w14:textId="1E2515D8" w:rsidR="00885863" w:rsidRPr="002C56F1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112,545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0652C5" w14:textId="77777777" w:rsidR="00885863" w:rsidRPr="002C56F1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4CA239D0" w14:textId="3BE4C7EC" w:rsidR="00885863" w:rsidRPr="002C56F1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C56F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363,459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90D022" w14:textId="77777777" w:rsidR="00885863" w:rsidRPr="002C56F1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7C8D6D95" w14:textId="6CB7AC94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B1E709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BF9327D" w14:textId="07B6F88C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12C6AA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55C5F1F" w14:textId="70B2DCA8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B9E94D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E37FBEC" w14:textId="3BB5C9D4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C87B7A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A35E2FE" w14:textId="43FFD45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112,545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5204C9" w14:textId="77777777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58E7D0C" w14:textId="14032560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367,028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5FE9BD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896A9DC" w14:textId="4D71343D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FF5196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4BE9BA4A" w14:textId="065E6C98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09C77B5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6DA937E3" w14:textId="2B718BFA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112,545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FD1F734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505438F" w14:textId="778DD6EF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367,028</w:t>
            </w:r>
          </w:p>
        </w:tc>
      </w:tr>
      <w:tr w:rsidR="00885863" w:rsidRPr="008771A7" w14:paraId="4C5C9D68" w14:textId="77777777" w:rsidTr="00CB360C">
        <w:tc>
          <w:tcPr>
            <w:tcW w:w="2340" w:type="dxa"/>
            <w:shd w:val="clear" w:color="auto" w:fill="auto"/>
            <w:vAlign w:val="bottom"/>
          </w:tcPr>
          <w:p w14:paraId="5AD33ECF" w14:textId="77777777" w:rsidR="00885863" w:rsidRPr="008771A7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8771A7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อเมริกา</w:t>
            </w:r>
          </w:p>
        </w:tc>
        <w:tc>
          <w:tcPr>
            <w:tcW w:w="900" w:type="dxa"/>
            <w:shd w:val="clear" w:color="auto" w:fill="auto"/>
          </w:tcPr>
          <w:p w14:paraId="751D6602" w14:textId="6280D667" w:rsidR="00885863" w:rsidRPr="002C56F1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57,255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DF60A1" w14:textId="77777777" w:rsidR="00885863" w:rsidRPr="002C56F1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shd w:val="clear" w:color="auto" w:fill="auto"/>
          </w:tcPr>
          <w:p w14:paraId="2B8AA461" w14:textId="52D66E0B" w:rsidR="00885863" w:rsidRPr="002C56F1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C56F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88,264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0F74E" w14:textId="77777777" w:rsidR="00885863" w:rsidRPr="002C56F1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6BAC2B8C" w14:textId="762A8B42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0F8D40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AAAAB23" w14:textId="1169CBBC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1,923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744438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769DE67" w14:textId="18C81ACF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85E8E3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34433A5" w14:textId="480C9398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7DF8FC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DC5D6A7" w14:textId="3A5F54AC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57,948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C8C638" w14:textId="77777777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6692E6F" w14:textId="57BD815B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90,187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2714DD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6258597F" w14:textId="0AEDF94E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6E3699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09318724" w14:textId="6F78AC5A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1A37C9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24DAED57" w14:textId="142470D8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57,948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DCFFBD7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EFD741F" w14:textId="177B8451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90,187</w:t>
            </w:r>
          </w:p>
        </w:tc>
      </w:tr>
      <w:tr w:rsidR="00885863" w:rsidRPr="008771A7" w14:paraId="0BD85495" w14:textId="77777777" w:rsidTr="00CB360C">
        <w:tc>
          <w:tcPr>
            <w:tcW w:w="2340" w:type="dxa"/>
            <w:shd w:val="clear" w:color="auto" w:fill="auto"/>
            <w:vAlign w:val="bottom"/>
          </w:tcPr>
          <w:p w14:paraId="180F77F3" w14:textId="77777777" w:rsidR="00885863" w:rsidRPr="008771A7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8771A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อื่น</w:t>
            </w:r>
            <w:r w:rsidRPr="008771A7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8771A7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4795E99" w14:textId="486D08B9" w:rsidR="00885863" w:rsidRPr="002C56F1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42,533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2EEBB2" w14:textId="77777777" w:rsidR="00885863" w:rsidRPr="002C56F1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</w:tcPr>
          <w:p w14:paraId="2614FCE2" w14:textId="07487683" w:rsidR="00885863" w:rsidRPr="002C56F1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C56F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46,088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362F30" w14:textId="77777777" w:rsidR="00885863" w:rsidRPr="002C56F1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D0A0C" w14:textId="73347D7E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373E63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10F24" w14:textId="22B9999B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8EB43D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57208" w14:textId="4FB941C1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149012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7E359" w14:textId="2587164C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  <w:r w:rsidRPr="00531534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099AE3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7A9DE" w14:textId="16878CC6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531534">
              <w:rPr>
                <w:rFonts w:asciiTheme="majorBidi" w:hAnsiTheme="majorBidi" w:cstheme="majorBidi"/>
                <w:sz w:val="28"/>
                <w:szCs w:val="28"/>
              </w:rPr>
              <w:t>42,533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8C7459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87E35" w14:textId="1C1863B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6" w:right="-10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31534">
              <w:rPr>
                <w:rFonts w:asciiTheme="majorBidi" w:hAnsiTheme="majorBidi" w:cstheme="majorBidi"/>
                <w:sz w:val="28"/>
                <w:szCs w:val="28"/>
              </w:rPr>
              <w:t>46,088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EE851B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52C15" w14:textId="6681E373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290236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6B0A0" w14:textId="0378EE30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F2D040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C1745" w14:textId="7339C8E2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42,533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2857AC0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2D291" w14:textId="788FC3B5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46,088</w:t>
            </w:r>
          </w:p>
        </w:tc>
      </w:tr>
      <w:tr w:rsidR="00885863" w:rsidRPr="00C075DE" w14:paraId="62E16C9D" w14:textId="77777777" w:rsidTr="00D51673">
        <w:tc>
          <w:tcPr>
            <w:tcW w:w="2340" w:type="dxa"/>
            <w:shd w:val="clear" w:color="auto" w:fill="auto"/>
            <w:vAlign w:val="bottom"/>
          </w:tcPr>
          <w:p w14:paraId="750A8FB3" w14:textId="77777777" w:rsidR="00885863" w:rsidRPr="008771A7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8771A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7AFE7" w14:textId="1E90C6D2" w:rsidR="00885863" w:rsidRPr="002A0707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885863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1,032,861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63FDB8" w14:textId="77777777" w:rsidR="00885863" w:rsidRPr="002C56F1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95CA6" w14:textId="445A7BE5" w:rsidR="00885863" w:rsidRPr="002C56F1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016D7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1,767,910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344039" w14:textId="77777777" w:rsidR="00885863" w:rsidRPr="002C56F1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07E1B" w14:textId="554CD048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141,802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42C2E0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AE8F6" w14:textId="0BB3E49E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Pr="00531534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88,137</w:t>
            </w: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07FA30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5CE97" w14:textId="111C58B1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A357D1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CA20C" w14:textId="4A6F208D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919E3E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0A258" w14:textId="5F3011B1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1,174,663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10BA27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215C6" w14:textId="60B7E985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6" w:right="-105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Pr="00531534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1,859,616</w:t>
            </w: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CA4231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A35FA" w14:textId="2E2FC4CC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(32,242)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D5B266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9F98E" w14:textId="515653B8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(23,612)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5771DC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auto"/>
          </w:tcPr>
          <w:p w14:paraId="09B7E462" w14:textId="1D6046FD" w:rsidR="00885863" w:rsidRPr="00531534" w:rsidRDefault="00885863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1,142,421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EC146CF" w14:textId="77777777" w:rsidR="00885863" w:rsidRPr="00531534" w:rsidRDefault="00885863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670C8" w14:textId="3C4DAD51" w:rsidR="00885863" w:rsidRPr="00531534" w:rsidRDefault="005D73D6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1,836,004</w:t>
            </w:r>
          </w:p>
        </w:tc>
      </w:tr>
      <w:tr w:rsidR="005B7F9A" w:rsidRPr="00C075DE" w14:paraId="329ABA55" w14:textId="77777777" w:rsidTr="00822CFC">
        <w:tc>
          <w:tcPr>
            <w:tcW w:w="2340" w:type="dxa"/>
            <w:shd w:val="clear" w:color="auto" w:fill="auto"/>
            <w:vAlign w:val="bottom"/>
          </w:tcPr>
          <w:p w14:paraId="36F04319" w14:textId="77777777" w:rsidR="00241B73" w:rsidRPr="00C075DE" w:rsidRDefault="00241B73" w:rsidP="00241B73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A4AD9BE" w14:textId="77777777" w:rsidR="00241B73" w:rsidRPr="00F347F2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9028AF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  <w:vAlign w:val="bottom"/>
          </w:tcPr>
          <w:p w14:paraId="0975B98A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45B8F32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911D26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18062F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B20893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FFBE87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3D13B1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292E2F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DDCCD1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073EA0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FA4BA6" w14:textId="77777777" w:rsidR="00241B73" w:rsidRPr="00C075DE" w:rsidRDefault="00241B73" w:rsidP="00241B73">
            <w:pPr>
              <w:tabs>
                <w:tab w:val="clear" w:pos="680"/>
                <w:tab w:val="left" w:pos="540"/>
              </w:tabs>
              <w:ind w:left="-121" w:right="-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35231A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9089C4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1D01FE92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8FDCC3" w14:textId="77777777" w:rsidR="00241B73" w:rsidRPr="00C075DE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5A1507BE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  <w:vAlign w:val="bottom"/>
          </w:tcPr>
          <w:p w14:paraId="73D6FB3B" w14:textId="77777777" w:rsidR="00241B73" w:rsidRPr="00C075DE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vAlign w:val="bottom"/>
          </w:tcPr>
          <w:p w14:paraId="19710644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0A0DAF" w14:textId="77777777" w:rsidR="00241B73" w:rsidRPr="00C075DE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CBBC825" w14:textId="77777777" w:rsidR="00241B73" w:rsidRPr="00C075DE" w:rsidRDefault="00241B73" w:rsidP="00241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F9F78E" w14:textId="77777777" w:rsidR="00241B73" w:rsidRPr="00C075DE" w:rsidRDefault="00241B73" w:rsidP="00241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</w:tr>
    </w:tbl>
    <w:p w14:paraId="7A874EFD" w14:textId="3EB931AA" w:rsidR="00B62E57" w:rsidRPr="002C56F1" w:rsidRDefault="00B62E57">
      <w:pPr>
        <w:rPr>
          <w:sz w:val="10"/>
          <w:szCs w:val="10"/>
        </w:rPr>
      </w:pPr>
    </w:p>
    <w:tbl>
      <w:tblPr>
        <w:tblW w:w="152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6"/>
        <w:gridCol w:w="883"/>
        <w:gridCol w:w="236"/>
        <w:gridCol w:w="791"/>
        <w:gridCol w:w="236"/>
        <w:gridCol w:w="803"/>
        <w:gridCol w:w="236"/>
        <w:gridCol w:w="719"/>
        <w:gridCol w:w="236"/>
        <w:gridCol w:w="709"/>
        <w:gridCol w:w="270"/>
        <w:gridCol w:w="931"/>
        <w:gridCol w:w="236"/>
        <w:gridCol w:w="941"/>
        <w:gridCol w:w="236"/>
        <w:gridCol w:w="818"/>
        <w:gridCol w:w="236"/>
        <w:gridCol w:w="878"/>
        <w:gridCol w:w="239"/>
        <w:gridCol w:w="928"/>
        <w:gridCol w:w="237"/>
        <w:gridCol w:w="935"/>
      </w:tblGrid>
      <w:tr w:rsidR="008E388F" w:rsidRPr="00C075DE" w14:paraId="2DF6176B" w14:textId="77777777" w:rsidTr="00885863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126A2FDC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70" w:type="dxa"/>
            <w:gridSpan w:val="23"/>
          </w:tcPr>
          <w:p w14:paraId="0EBAC3CC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B4370" w:rsidRPr="00C075DE" w14:paraId="1059990D" w14:textId="77777777" w:rsidTr="00885863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54ED2116" w14:textId="1AAAD9BB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สามเ</w:t>
            </w: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ดือน</w:t>
            </w:r>
          </w:p>
        </w:tc>
        <w:tc>
          <w:tcPr>
            <w:tcW w:w="2019" w:type="dxa"/>
            <w:gridSpan w:val="3"/>
          </w:tcPr>
          <w:p w14:paraId="281B3231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36615C8A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gridSpan w:val="3"/>
          </w:tcPr>
          <w:p w14:paraId="5027F2B3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27968B54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64" w:type="dxa"/>
            <w:gridSpan w:val="3"/>
            <w:shd w:val="clear" w:color="auto" w:fill="auto"/>
          </w:tcPr>
          <w:p w14:paraId="556BE83C" w14:textId="25E9665E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ส่วนงานอื่น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27B93405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  <w:gridSpan w:val="3"/>
            <w:shd w:val="clear" w:color="auto" w:fill="auto"/>
          </w:tcPr>
          <w:p w14:paraId="070D5EB7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6F73D1E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2" w:type="dxa"/>
            <w:gridSpan w:val="3"/>
          </w:tcPr>
          <w:p w14:paraId="75F068EF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9" w:type="dxa"/>
          </w:tcPr>
          <w:p w14:paraId="22F68C24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00" w:type="dxa"/>
            <w:gridSpan w:val="3"/>
            <w:shd w:val="clear" w:color="auto" w:fill="auto"/>
          </w:tcPr>
          <w:p w14:paraId="676B0988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5B4370" w:rsidRPr="00C075DE" w14:paraId="23305BFD" w14:textId="77777777" w:rsidTr="00885863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585137C0" w14:textId="018B57B8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1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สิ้นสุดวันที่ </w:t>
            </w:r>
            <w:r w:rsidRPr="00270230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900" w:type="dxa"/>
            <w:vAlign w:val="bottom"/>
          </w:tcPr>
          <w:p w14:paraId="3ED4AB26" w14:textId="73CEE0CB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7FB6A7F1" w14:textId="77777777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1D55D245" w14:textId="3284D399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00707584" w14:textId="77777777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7558F143" w14:textId="152A1965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702C8CE7" w14:textId="77777777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78265F25" w14:textId="72CF3BC0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731CF790" w14:textId="77777777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9524985" w14:textId="58D1EA77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DB570C" w14:textId="77777777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DA73823" w14:textId="5276920B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32142D9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E0E5826" w14:textId="45FED87F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58710F" w14:textId="77777777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6F642AF" w14:textId="720D70E3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6069258A" w14:textId="77777777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CD2039D" w14:textId="5B8CF09D" w:rsidR="005B4370" w:rsidRPr="00C075DE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 w:firstLine="2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5FE167C3" w14:textId="77777777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655699DA" w14:textId="5DE22302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9" w:type="dxa"/>
          </w:tcPr>
          <w:p w14:paraId="46591D42" w14:textId="77777777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63C43761" w14:textId="46FC6A10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98D6C3C" w14:textId="77777777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17E3E7F" w14:textId="5E334415" w:rsidR="005B4370" w:rsidRPr="00C075DE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</w:tr>
      <w:tr w:rsidR="00822CFC" w:rsidRPr="00C075DE" w14:paraId="32B6730B" w14:textId="77777777" w:rsidTr="00885863">
        <w:trPr>
          <w:tblHeader/>
        </w:trPr>
        <w:tc>
          <w:tcPr>
            <w:tcW w:w="2340" w:type="dxa"/>
            <w:shd w:val="clear" w:color="auto" w:fill="auto"/>
          </w:tcPr>
          <w:p w14:paraId="1145C830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870" w:type="dxa"/>
            <w:gridSpan w:val="23"/>
          </w:tcPr>
          <w:p w14:paraId="3D1D93A8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22CFC" w:rsidRPr="00C075DE" w14:paraId="7A31708D" w14:textId="77777777" w:rsidTr="00885863">
        <w:tc>
          <w:tcPr>
            <w:tcW w:w="2340" w:type="dxa"/>
            <w:shd w:val="clear" w:color="auto" w:fill="auto"/>
            <w:vAlign w:val="bottom"/>
          </w:tcPr>
          <w:p w14:paraId="296ABBED" w14:textId="77777777" w:rsidR="00822CFC" w:rsidRPr="001C6B90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900" w:type="dxa"/>
            <w:vAlign w:val="bottom"/>
          </w:tcPr>
          <w:p w14:paraId="7EB84417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7E19341E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3" w:type="dxa"/>
            <w:vAlign w:val="bottom"/>
          </w:tcPr>
          <w:p w14:paraId="27F15637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7085446F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39F48F7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BF0246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AC70967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C08351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47A9E89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2094A8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FF3D549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4A2CDB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0A7B782" w14:textId="77777777" w:rsidR="00822CFC" w:rsidRPr="00C075DE" w:rsidRDefault="00822CFC" w:rsidP="00822CFC">
            <w:pPr>
              <w:tabs>
                <w:tab w:val="clear" w:pos="680"/>
                <w:tab w:val="left" w:pos="540"/>
              </w:tabs>
              <w:ind w:left="-121" w:right="-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37C9EC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04A3874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4A648C30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E62E34F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2B70753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vAlign w:val="bottom"/>
          </w:tcPr>
          <w:p w14:paraId="42A0A26A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vAlign w:val="bottom"/>
          </w:tcPr>
          <w:p w14:paraId="27839D3F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7F34311B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04CD3FE" w14:textId="77777777" w:rsidR="00822CFC" w:rsidRPr="00C075DE" w:rsidRDefault="00822CFC" w:rsidP="00822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E6D826D" w14:textId="77777777" w:rsidR="00822CFC" w:rsidRPr="00C075DE" w:rsidRDefault="00822CFC" w:rsidP="00822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8D1A6D" w:rsidRPr="00C075DE" w14:paraId="2CC0B28E" w14:textId="77777777" w:rsidTr="00885863">
        <w:tc>
          <w:tcPr>
            <w:tcW w:w="2340" w:type="dxa"/>
            <w:shd w:val="clear" w:color="auto" w:fill="auto"/>
            <w:vAlign w:val="bottom"/>
          </w:tcPr>
          <w:p w14:paraId="6B04F2B6" w14:textId="77777777" w:rsidR="008D1A6D" w:rsidRPr="001C6B90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ผลิตภัณฑ์น้ำ</w:t>
            </w:r>
          </w:p>
        </w:tc>
        <w:tc>
          <w:tcPr>
            <w:tcW w:w="900" w:type="dxa"/>
          </w:tcPr>
          <w:p w14:paraId="37E014F9" w14:textId="4EF40C1D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10" w:lineRule="atLeast"/>
              <w:ind w:left="-11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922,822</w:t>
            </w:r>
          </w:p>
        </w:tc>
        <w:tc>
          <w:tcPr>
            <w:tcW w:w="236" w:type="dxa"/>
            <w:vAlign w:val="bottom"/>
          </w:tcPr>
          <w:p w14:paraId="2A915AD1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2555CCE8" w14:textId="2AE10E32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1,630,605</w:t>
            </w:r>
          </w:p>
        </w:tc>
        <w:tc>
          <w:tcPr>
            <w:tcW w:w="236" w:type="dxa"/>
            <w:vAlign w:val="bottom"/>
          </w:tcPr>
          <w:p w14:paraId="67A2B6F9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</w:tcPr>
          <w:p w14:paraId="68524E5D" w14:textId="03165C32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124,08</w:t>
            </w:r>
            <w:r w:rsidR="00885863"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389532CE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ECAEDB0" w14:textId="4363A115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66,431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0D6582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EFC0DA2" w14:textId="0F62681A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A3DEC9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A6A42E" w14:textId="44DD10F5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F54669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029B11D9" w14:textId="161DB44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1,046,90</w:t>
            </w:r>
            <w:r w:rsidR="00885863"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08744C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9623F82" w14:textId="7E088C61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531534">
              <w:rPr>
                <w:rFonts w:asciiTheme="majorBidi" w:hAnsiTheme="majorBidi" w:cstheme="majorBidi"/>
                <w:sz w:val="28"/>
                <w:szCs w:val="28"/>
              </w:rPr>
              <w:t>1,700,605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2B3C09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0AAB0EFF" w14:textId="5B8C2BD6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(16,039)</w:t>
            </w:r>
          </w:p>
        </w:tc>
        <w:tc>
          <w:tcPr>
            <w:tcW w:w="236" w:type="dxa"/>
            <w:vAlign w:val="bottom"/>
          </w:tcPr>
          <w:p w14:paraId="5F6B0B80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28A5168D" w14:textId="0629096E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(7,610)</w:t>
            </w:r>
          </w:p>
        </w:tc>
        <w:tc>
          <w:tcPr>
            <w:tcW w:w="239" w:type="dxa"/>
            <w:vAlign w:val="bottom"/>
          </w:tcPr>
          <w:p w14:paraId="605EEC06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</w:tcPr>
          <w:p w14:paraId="349182FD" w14:textId="71DEA661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1,030,8</w:t>
            </w:r>
            <w:r w:rsidR="00885863"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37" w:type="dxa"/>
            <w:vAlign w:val="bottom"/>
          </w:tcPr>
          <w:p w14:paraId="4D5AF176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4EE15A2" w14:textId="745D2ACC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1,692,995</w:t>
            </w:r>
          </w:p>
        </w:tc>
      </w:tr>
      <w:tr w:rsidR="008D1A6D" w:rsidRPr="0064004A" w14:paraId="4A7031F1" w14:textId="77777777" w:rsidTr="00885863">
        <w:tc>
          <w:tcPr>
            <w:tcW w:w="2340" w:type="dxa"/>
            <w:shd w:val="clear" w:color="auto" w:fill="auto"/>
            <w:vAlign w:val="bottom"/>
          </w:tcPr>
          <w:p w14:paraId="778ECF18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อาหารเพื่อสุขภาพ</w:t>
            </w:r>
          </w:p>
        </w:tc>
        <w:tc>
          <w:tcPr>
            <w:tcW w:w="900" w:type="dxa"/>
          </w:tcPr>
          <w:p w14:paraId="3CABBFEF" w14:textId="50068FEA" w:rsidR="008D1A6D" w:rsidRPr="0064004A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10" w:lineRule="atLeast"/>
              <w:ind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 w:rsidR="00476A49"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</w:t>
            </w: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,651</w:t>
            </w:r>
          </w:p>
        </w:tc>
        <w:tc>
          <w:tcPr>
            <w:tcW w:w="236" w:type="dxa"/>
            <w:vAlign w:val="bottom"/>
          </w:tcPr>
          <w:p w14:paraId="23EF032D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2359968A" w14:textId="16EA5B80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58,475</w:t>
            </w:r>
          </w:p>
        </w:tc>
        <w:tc>
          <w:tcPr>
            <w:tcW w:w="236" w:type="dxa"/>
            <w:vAlign w:val="bottom"/>
          </w:tcPr>
          <w:p w14:paraId="3EF0E0A8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</w:tcPr>
          <w:p w14:paraId="39E77389" w14:textId="7A69E8D6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F4814D3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B53DC7D" w14:textId="602770B4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3E6860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436F0DC" w14:textId="61BEB692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C2F46D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427BE88" w14:textId="6FE06C74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C54571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0205D852" w14:textId="4B7376EC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 w:rsidR="00476A49"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</w:t>
            </w: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,651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487437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79F4530" w14:textId="28FE4F90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64004A">
              <w:rPr>
                <w:rFonts w:asciiTheme="majorBidi" w:hAnsiTheme="majorBidi" w:cstheme="majorBidi"/>
                <w:sz w:val="28"/>
                <w:szCs w:val="28"/>
              </w:rPr>
              <w:t>58,475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2E1FCC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2886BB63" w14:textId="2B7A9D9D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3CF9C8E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EB5DA63" w14:textId="6F5B7825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0187E9E6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</w:tcPr>
          <w:p w14:paraId="5624DF8A" w14:textId="0B502733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</w:t>
            </w:r>
            <w:r w:rsidR="00476A49"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</w:t>
            </w: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,651</w:t>
            </w:r>
          </w:p>
        </w:tc>
        <w:tc>
          <w:tcPr>
            <w:tcW w:w="237" w:type="dxa"/>
            <w:vAlign w:val="bottom"/>
          </w:tcPr>
          <w:p w14:paraId="5FA099CF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F3975FD" w14:textId="353FB9F0" w:rsidR="008D1A6D" w:rsidRPr="0064004A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58,475</w:t>
            </w:r>
          </w:p>
        </w:tc>
      </w:tr>
      <w:tr w:rsidR="008D1A6D" w:rsidRPr="0064004A" w14:paraId="7E08FDFA" w14:textId="77777777" w:rsidTr="00885863">
        <w:tc>
          <w:tcPr>
            <w:tcW w:w="2340" w:type="dxa"/>
            <w:shd w:val="clear" w:color="auto" w:fill="auto"/>
            <w:vAlign w:val="bottom"/>
          </w:tcPr>
          <w:p w14:paraId="4D38CBE2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F27512" w14:textId="1DE097CC" w:rsidR="008D1A6D" w:rsidRPr="0064004A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10" w:lineRule="atLeast"/>
              <w:ind w:left="-11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84,388</w:t>
            </w:r>
          </w:p>
        </w:tc>
        <w:tc>
          <w:tcPr>
            <w:tcW w:w="236" w:type="dxa"/>
            <w:vAlign w:val="bottom"/>
          </w:tcPr>
          <w:p w14:paraId="6E81F074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09F285D5" w14:textId="37C4EDFB" w:rsidR="008D1A6D" w:rsidRPr="0064004A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78,830</w:t>
            </w:r>
          </w:p>
        </w:tc>
        <w:tc>
          <w:tcPr>
            <w:tcW w:w="236" w:type="dxa"/>
            <w:vAlign w:val="bottom"/>
          </w:tcPr>
          <w:p w14:paraId="3805013D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330D583A" w14:textId="4C1656DF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17,715</w:t>
            </w:r>
          </w:p>
        </w:tc>
        <w:tc>
          <w:tcPr>
            <w:tcW w:w="236" w:type="dxa"/>
            <w:vAlign w:val="bottom"/>
          </w:tcPr>
          <w:p w14:paraId="21FE8576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2B1EB" w14:textId="641B8D91" w:rsidR="008D1A6D" w:rsidRPr="0064004A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21,706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806B19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9790C" w14:textId="6C6EE431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C58877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12587" w14:textId="0FAD9C19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D9A640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</w:tcPr>
          <w:p w14:paraId="6BCBC8FA" w14:textId="4EBD0261" w:rsidR="008D1A6D" w:rsidRPr="0064004A" w:rsidRDefault="008D1A6D" w:rsidP="00885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102,103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EA15F6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92AA6" w14:textId="3F3F1790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100,536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C6098E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</w:tcPr>
          <w:p w14:paraId="796971F6" w14:textId="19FD66F4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(16,203)</w:t>
            </w:r>
          </w:p>
        </w:tc>
        <w:tc>
          <w:tcPr>
            <w:tcW w:w="236" w:type="dxa"/>
            <w:vAlign w:val="bottom"/>
          </w:tcPr>
          <w:p w14:paraId="5D45E15A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3249E" w14:textId="231D07F6" w:rsidR="008D1A6D" w:rsidRPr="0064004A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(16,002)</w:t>
            </w:r>
          </w:p>
        </w:tc>
        <w:tc>
          <w:tcPr>
            <w:tcW w:w="239" w:type="dxa"/>
            <w:vAlign w:val="bottom"/>
          </w:tcPr>
          <w:p w14:paraId="1100A2F5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14:paraId="60785783" w14:textId="3A4BC22D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85,900</w:t>
            </w:r>
          </w:p>
        </w:tc>
        <w:tc>
          <w:tcPr>
            <w:tcW w:w="237" w:type="dxa"/>
            <w:vAlign w:val="bottom"/>
          </w:tcPr>
          <w:p w14:paraId="03C21383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330AD" w14:textId="68CD0054" w:rsidR="008D1A6D" w:rsidRPr="0064004A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84,534</w:t>
            </w:r>
          </w:p>
        </w:tc>
      </w:tr>
      <w:tr w:rsidR="008D1A6D" w:rsidRPr="00C075DE" w14:paraId="116B57E1" w14:textId="77777777" w:rsidTr="00885863">
        <w:tc>
          <w:tcPr>
            <w:tcW w:w="2340" w:type="dxa"/>
            <w:shd w:val="clear" w:color="auto" w:fill="auto"/>
            <w:vAlign w:val="bottom"/>
          </w:tcPr>
          <w:p w14:paraId="2E8763D8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B0E111D" w14:textId="77B40C5C" w:rsidR="008D1A6D" w:rsidRPr="0064004A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10" w:lineRule="atLeast"/>
              <w:ind w:left="-110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1,03</w:t>
            </w:r>
            <w:r w:rsidR="00476A49"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,861</w:t>
            </w:r>
          </w:p>
        </w:tc>
        <w:tc>
          <w:tcPr>
            <w:tcW w:w="236" w:type="dxa"/>
            <w:vAlign w:val="bottom"/>
          </w:tcPr>
          <w:p w14:paraId="05B34F7E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D52F7" w14:textId="18EA7DAB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Pr="0064004A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1,767,910</w:t>
            </w: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vAlign w:val="bottom"/>
          </w:tcPr>
          <w:p w14:paraId="73649E6D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</w:tcPr>
          <w:p w14:paraId="761EAD7C" w14:textId="03D98725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141,80</w:t>
            </w:r>
            <w:r w:rsidR="00885863"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vAlign w:val="bottom"/>
          </w:tcPr>
          <w:p w14:paraId="11F271D9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0658CB" w14:textId="1012EE43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88,137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8917C0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60D67A" w14:textId="75350DE1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10C2DC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06922" w14:textId="124A2B99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3,569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9E226F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BB114" w14:textId="2AE6CAF2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1,17</w:t>
            </w:r>
            <w:r w:rsidR="00476A49"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,66</w:t>
            </w:r>
            <w:r w:rsidR="00885863"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E4FAF1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7BF5F8" w14:textId="7277B764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6400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 w:rsidRPr="006400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 w:rsidRPr="006400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Pr="0064004A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1,859,616</w:t>
            </w:r>
            <w:r w:rsidRPr="006400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982634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FE5D12" w14:textId="29636D18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(32,242)</w:t>
            </w:r>
          </w:p>
        </w:tc>
        <w:tc>
          <w:tcPr>
            <w:tcW w:w="236" w:type="dxa"/>
            <w:vAlign w:val="bottom"/>
          </w:tcPr>
          <w:p w14:paraId="224586FC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8265F" w14:textId="2BC72270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(23,612)</w:t>
            </w:r>
          </w:p>
        </w:tc>
        <w:tc>
          <w:tcPr>
            <w:tcW w:w="239" w:type="dxa"/>
            <w:vAlign w:val="bottom"/>
          </w:tcPr>
          <w:p w14:paraId="30C4E686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0CCC7E9F" w14:textId="1D9F5605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1,14</w:t>
            </w:r>
            <w:r w:rsidR="00476A49"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,42</w:t>
            </w:r>
            <w:r w:rsidR="00885863"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37" w:type="dxa"/>
            <w:vAlign w:val="bottom"/>
          </w:tcPr>
          <w:p w14:paraId="1C22485F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F173C" w14:textId="1B92960C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begin"/>
            </w: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instrText xml:space="preserve"> =SUM(ABOVE) </w:instrText>
            </w: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separate"/>
            </w:r>
            <w:r w:rsidRPr="0064004A">
              <w:rPr>
                <w:rFonts w:asciiTheme="majorBidi" w:eastAsia="Calibri" w:hAnsiTheme="majorBidi" w:cstheme="majorBidi"/>
                <w:b/>
                <w:bCs/>
                <w:noProof/>
                <w:color w:val="000000"/>
                <w:sz w:val="28"/>
                <w:szCs w:val="28"/>
              </w:rPr>
              <w:t>1,836,004</w:t>
            </w: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fldChar w:fldCharType="end"/>
            </w:r>
          </w:p>
        </w:tc>
      </w:tr>
      <w:tr w:rsidR="005B7F9A" w:rsidRPr="006B1DD4" w14:paraId="60F9F3BC" w14:textId="77777777" w:rsidTr="00885863">
        <w:tc>
          <w:tcPr>
            <w:tcW w:w="2340" w:type="dxa"/>
            <w:shd w:val="clear" w:color="auto" w:fill="auto"/>
            <w:vAlign w:val="bottom"/>
          </w:tcPr>
          <w:p w14:paraId="4AFE4FEA" w14:textId="77777777" w:rsidR="005B4370" w:rsidRPr="001C6B90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4C9EC0" w14:textId="77777777" w:rsidR="005B4370" w:rsidRPr="00531534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72DDF4" w14:textId="77777777" w:rsidR="005B4370" w:rsidRPr="00531534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B9A7F0" w14:textId="77777777" w:rsidR="005B4370" w:rsidRPr="00531534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6C9B46" w14:textId="77777777" w:rsidR="005B4370" w:rsidRPr="00531534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8D9449" w14:textId="77777777" w:rsidR="005B4370" w:rsidRPr="00531534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7E95C7" w14:textId="77777777" w:rsidR="005B4370" w:rsidRPr="00531534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44C44B" w14:textId="77777777" w:rsidR="005B4370" w:rsidRPr="00531534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2B3249" w14:textId="77777777" w:rsidR="005B4370" w:rsidRPr="00531534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34E779" w14:textId="77777777" w:rsidR="005B4370" w:rsidRPr="00531534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0A0D557" w14:textId="77777777" w:rsidR="005B4370" w:rsidRPr="00531534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252FEB" w14:textId="77777777" w:rsidR="005B4370" w:rsidRPr="00531534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ind w:left="-30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ABFE86" w14:textId="77777777" w:rsidR="005B4370" w:rsidRPr="00531534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501E57" w14:textId="77777777" w:rsidR="005B4370" w:rsidRPr="00531534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A8CA44" w14:textId="77777777" w:rsidR="005B4370" w:rsidRPr="00531534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648AAA" w14:textId="77777777" w:rsidR="005B4370" w:rsidRPr="00531534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6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9286E2E" w14:textId="77777777" w:rsidR="005B4370" w:rsidRPr="00531534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17AD0F" w14:textId="77777777" w:rsidR="005B4370" w:rsidRPr="00531534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60" w:lineRule="atLeast"/>
              <w:ind w:left="-158" w:right="-144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A56E3D5" w14:textId="77777777" w:rsidR="005B4370" w:rsidRPr="00531534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  <w:vAlign w:val="bottom"/>
          </w:tcPr>
          <w:p w14:paraId="426F0B84" w14:textId="77777777" w:rsidR="005B4370" w:rsidRPr="00531534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9199614" w14:textId="77777777" w:rsidR="005B4370" w:rsidRPr="00531534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59F4FEA" w14:textId="77777777" w:rsidR="005B4370" w:rsidRPr="00531534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BC984E5" w14:textId="77777777" w:rsidR="005B4370" w:rsidRPr="00531534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FC2A92" w14:textId="77777777" w:rsidR="005B4370" w:rsidRPr="00531534" w:rsidRDefault="005B4370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D1A6D" w:rsidRPr="00C075DE" w14:paraId="3EC864B6" w14:textId="77777777" w:rsidTr="00885863">
        <w:tc>
          <w:tcPr>
            <w:tcW w:w="2340" w:type="dxa"/>
            <w:shd w:val="clear" w:color="auto" w:fill="auto"/>
            <w:vAlign w:val="bottom"/>
          </w:tcPr>
          <w:p w14:paraId="07DDF13E" w14:textId="663FCB86" w:rsidR="008D1A6D" w:rsidRPr="001C6B90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ส่วนแบ่ง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กำไร (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จาก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เงินลงทุนในบริษัทร่วม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900" w:type="dxa"/>
            <w:vAlign w:val="bottom"/>
          </w:tcPr>
          <w:p w14:paraId="687C99C2" w14:textId="269E8417" w:rsidR="008D1A6D" w:rsidRPr="00531534" w:rsidRDefault="00885863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10" w:lineRule="atLeast"/>
              <w:ind w:right="-142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36" w:type="dxa"/>
            <w:vAlign w:val="bottom"/>
          </w:tcPr>
          <w:p w14:paraId="0F239733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03B48565" w14:textId="76E3C789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0" w:lineRule="atLeast"/>
              <w:ind w:right="-142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(545)</w:t>
            </w:r>
          </w:p>
        </w:tc>
        <w:tc>
          <w:tcPr>
            <w:tcW w:w="236" w:type="dxa"/>
            <w:vAlign w:val="bottom"/>
          </w:tcPr>
          <w:p w14:paraId="3F6E2093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7EE479AC" w14:textId="59E21ACF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E1CA642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07335F1" w14:textId="414B3A1C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EE90E22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19" w:type="dxa"/>
          </w:tcPr>
          <w:p w14:paraId="3409C9ED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33C17896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3DCFEEF1" w14:textId="76945659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194</w:t>
            </w:r>
          </w:p>
        </w:tc>
        <w:tc>
          <w:tcPr>
            <w:tcW w:w="236" w:type="dxa"/>
            <w:vAlign w:val="bottom"/>
          </w:tcPr>
          <w:p w14:paraId="6D0E5D0E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5B325A" w14:textId="42774F1E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2,941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A772E7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3C0A5F3B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582A0BBB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02EFB0FC" w14:textId="309C1690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39</w:t>
            </w:r>
            <w:r w:rsidR="00885863"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655557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BAF7728" w14:textId="75C36D7D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0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2,396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7B45F3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5373E0A" w14:textId="54E85AD1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353D968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3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EFCC08A" w14:textId="1180F3C3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21734A99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3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</w:tcPr>
          <w:p w14:paraId="77CB2615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352331A6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5F01889A" w14:textId="61414208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39</w:t>
            </w:r>
            <w:r w:rsidR="00885863"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7" w:type="dxa"/>
            <w:vAlign w:val="bottom"/>
          </w:tcPr>
          <w:p w14:paraId="58E25E8D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8299867" w14:textId="619303AE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2,396</w:t>
            </w:r>
          </w:p>
        </w:tc>
      </w:tr>
      <w:tr w:rsidR="008D1A6D" w:rsidRPr="00C075DE" w14:paraId="50D3D211" w14:textId="77777777" w:rsidTr="00885863">
        <w:tc>
          <w:tcPr>
            <w:tcW w:w="2340" w:type="dxa"/>
            <w:shd w:val="clear" w:color="auto" w:fill="auto"/>
            <w:vAlign w:val="bottom"/>
          </w:tcPr>
          <w:p w14:paraId="28CC63EC" w14:textId="77777777" w:rsidR="008D1A6D" w:rsidRPr="00FB012B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กำไร (ขาดทุน) ตามส่วนงาน 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 w:rsidRPr="00FB012B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900" w:type="dxa"/>
          </w:tcPr>
          <w:p w14:paraId="02D09C40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10" w:lineRule="atLeast"/>
              <w:ind w:right="-142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44222B5A" w14:textId="38467A5A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10" w:lineRule="atLeast"/>
              <w:ind w:right="-142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266,962</w:t>
            </w:r>
          </w:p>
        </w:tc>
        <w:tc>
          <w:tcPr>
            <w:tcW w:w="236" w:type="dxa"/>
            <w:vAlign w:val="bottom"/>
          </w:tcPr>
          <w:p w14:paraId="6DE5F4A2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189283E8" w14:textId="1B6AB860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437,726</w:t>
            </w:r>
          </w:p>
        </w:tc>
        <w:tc>
          <w:tcPr>
            <w:tcW w:w="236" w:type="dxa"/>
            <w:vAlign w:val="bottom"/>
          </w:tcPr>
          <w:p w14:paraId="47DB0C95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</w:tcPr>
          <w:p w14:paraId="61D3C9AF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397E9DE6" w14:textId="522B4A72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10,012</w:t>
            </w:r>
          </w:p>
        </w:tc>
        <w:tc>
          <w:tcPr>
            <w:tcW w:w="236" w:type="dxa"/>
            <w:vAlign w:val="bottom"/>
          </w:tcPr>
          <w:p w14:paraId="497C5E5D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6230362" w14:textId="7E011FBB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4,904</w:t>
            </w:r>
          </w:p>
        </w:tc>
        <w:tc>
          <w:tcPr>
            <w:tcW w:w="236" w:type="dxa"/>
            <w:vAlign w:val="bottom"/>
          </w:tcPr>
          <w:p w14:paraId="58458251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361FC7F7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7DA554B5" w14:textId="203BEDD5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(2,213)</w:t>
            </w:r>
          </w:p>
        </w:tc>
        <w:tc>
          <w:tcPr>
            <w:tcW w:w="236" w:type="dxa"/>
            <w:vAlign w:val="bottom"/>
          </w:tcPr>
          <w:p w14:paraId="4AAFAA8D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CA6F7D" w14:textId="76231720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hAnsiTheme="majorBidi" w:cstheme="majorBidi"/>
                <w:sz w:val="28"/>
                <w:szCs w:val="28"/>
              </w:rPr>
              <w:t>16,344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23D31F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017BAC66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00671565" w14:textId="6010D9AD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274,761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AC81F6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DE97B43" w14:textId="654C3F7B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458,974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2A73DB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44C27349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04AB9372" w14:textId="38CA5242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1,163</w:t>
            </w:r>
          </w:p>
        </w:tc>
        <w:tc>
          <w:tcPr>
            <w:tcW w:w="236" w:type="dxa"/>
            <w:vAlign w:val="bottom"/>
          </w:tcPr>
          <w:p w14:paraId="45442BB2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F6E5104" w14:textId="1B1447D9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(15,358)</w:t>
            </w:r>
          </w:p>
        </w:tc>
        <w:tc>
          <w:tcPr>
            <w:tcW w:w="239" w:type="dxa"/>
            <w:vAlign w:val="bottom"/>
          </w:tcPr>
          <w:p w14:paraId="6626BFB2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</w:tcPr>
          <w:p w14:paraId="54178947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7795072C" w14:textId="22348679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275,924</w:t>
            </w:r>
          </w:p>
        </w:tc>
        <w:tc>
          <w:tcPr>
            <w:tcW w:w="237" w:type="dxa"/>
            <w:vAlign w:val="bottom"/>
          </w:tcPr>
          <w:p w14:paraId="2B411853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DE76329" w14:textId="60010253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443,616</w:t>
            </w:r>
          </w:p>
        </w:tc>
      </w:tr>
      <w:tr w:rsidR="008D1A6D" w:rsidRPr="006B1DD4" w14:paraId="58BCE310" w14:textId="77777777" w:rsidTr="00885863">
        <w:tc>
          <w:tcPr>
            <w:tcW w:w="2340" w:type="dxa"/>
            <w:shd w:val="clear" w:color="auto" w:fill="auto"/>
            <w:vAlign w:val="bottom"/>
          </w:tcPr>
          <w:p w14:paraId="692EBC87" w14:textId="77777777" w:rsidR="008D1A6D" w:rsidRPr="00FB012B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1036587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0" w:lineRule="atLeast"/>
              <w:ind w:right="-142"/>
              <w:jc w:val="both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5AC7C2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47AE1D8A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DB01C95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</w:tcPr>
          <w:p w14:paraId="68457E15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D02D281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005287C4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92F2911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21475A3B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95D3E42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92A45FE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14" w:lineRule="atLeast"/>
              <w:ind w:left="-300" w:right="-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CBD6DA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77FE17CC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E3EC8F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7F7291A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F0ADA7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1F42A607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E82386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6A7A260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80CF66C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</w:tcPr>
          <w:p w14:paraId="645653E4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5EDD36AE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7879DC8" w14:textId="77777777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8D1A6D" w:rsidRPr="00C075DE" w14:paraId="5890E058" w14:textId="77777777" w:rsidTr="00885863">
        <w:tc>
          <w:tcPr>
            <w:tcW w:w="2340" w:type="dxa"/>
            <w:shd w:val="clear" w:color="auto" w:fill="auto"/>
            <w:vAlign w:val="bottom"/>
          </w:tcPr>
          <w:p w14:paraId="615FBBBF" w14:textId="3E3B7F8E" w:rsidR="008D1A6D" w:rsidRPr="00FB012B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 ณ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  <w:t xml:space="preserve">  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 / 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7C2B640A" w14:textId="77777777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10" w:lineRule="atLeast"/>
              <w:ind w:left="-11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30B26D8C" w14:textId="2D464755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10" w:lineRule="atLeast"/>
              <w:ind w:left="-11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6,076,188</w:t>
            </w:r>
          </w:p>
        </w:tc>
        <w:tc>
          <w:tcPr>
            <w:tcW w:w="236" w:type="dxa"/>
            <w:vAlign w:val="bottom"/>
          </w:tcPr>
          <w:p w14:paraId="4821618F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350ED321" w14:textId="682FFA0A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6,071,756</w:t>
            </w:r>
          </w:p>
        </w:tc>
        <w:tc>
          <w:tcPr>
            <w:tcW w:w="236" w:type="dxa"/>
            <w:vAlign w:val="bottom"/>
          </w:tcPr>
          <w:p w14:paraId="14C67740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</w:tcPr>
          <w:p w14:paraId="69580EF3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1CD9990F" w14:textId="120838BC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260,97</w:t>
            </w:r>
            <w:r w:rsidR="00885863"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62D1A0E0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1F1595B5" w14:textId="0C2B47CA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222,710</w:t>
            </w:r>
          </w:p>
        </w:tc>
        <w:tc>
          <w:tcPr>
            <w:tcW w:w="236" w:type="dxa"/>
            <w:vAlign w:val="bottom"/>
          </w:tcPr>
          <w:p w14:paraId="1A1CFC8D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50008551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65115EC0" w14:textId="7C47226C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221,748</w:t>
            </w:r>
          </w:p>
        </w:tc>
        <w:tc>
          <w:tcPr>
            <w:tcW w:w="236" w:type="dxa"/>
            <w:vAlign w:val="bottom"/>
          </w:tcPr>
          <w:p w14:paraId="666CC80F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4D8D1D4" w14:textId="3B3B0FAD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245,192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F66664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6978F7AE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03C2E2E6" w14:textId="1EB415DF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6,558,91</w:t>
            </w:r>
            <w:r w:rsidR="00885863"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87397D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69CF4FF" w14:textId="392C4141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6,539,658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6F959B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536826EE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29CB3347" w14:textId="5DAA5333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(451,389)</w:t>
            </w:r>
          </w:p>
        </w:tc>
        <w:tc>
          <w:tcPr>
            <w:tcW w:w="236" w:type="dxa"/>
            <w:vAlign w:val="bottom"/>
          </w:tcPr>
          <w:p w14:paraId="737AE7B5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2C892046" w14:textId="741518A9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(466,335)</w:t>
            </w:r>
          </w:p>
        </w:tc>
        <w:tc>
          <w:tcPr>
            <w:tcW w:w="239" w:type="dxa"/>
            <w:vAlign w:val="bottom"/>
          </w:tcPr>
          <w:p w14:paraId="23A7F480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</w:tcPr>
          <w:p w14:paraId="0C98F580" w14:textId="77777777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7D5B8885" w14:textId="6A751051" w:rsidR="008D1A6D" w:rsidRPr="00531534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6,107,52</w:t>
            </w:r>
            <w:r w:rsidR="00885863"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7" w:type="dxa"/>
            <w:vAlign w:val="bottom"/>
          </w:tcPr>
          <w:p w14:paraId="3B915518" w14:textId="77777777" w:rsidR="008D1A6D" w:rsidRPr="00531534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ED2D060" w14:textId="21C31B5F" w:rsidR="008D1A6D" w:rsidRPr="00531534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531534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6,073,323</w:t>
            </w:r>
          </w:p>
        </w:tc>
      </w:tr>
      <w:tr w:rsidR="008D1A6D" w:rsidRPr="00C075DE" w14:paraId="1AD48EA9" w14:textId="77777777" w:rsidTr="00885863">
        <w:tc>
          <w:tcPr>
            <w:tcW w:w="2340" w:type="dxa"/>
            <w:shd w:val="clear" w:color="auto" w:fill="auto"/>
            <w:vAlign w:val="bottom"/>
          </w:tcPr>
          <w:p w14:paraId="48FB7845" w14:textId="53608628" w:rsidR="008D1A6D" w:rsidRPr="00FB012B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หนี้สินส่วนงาน ณ วันที่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  <w:t xml:space="preserve">  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31 </w:t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มีนาคม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 / 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FB012B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35D7F107" w14:textId="77777777" w:rsidR="008D1A6D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10" w:lineRule="atLeast"/>
              <w:ind w:left="-11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7241C2E9" w14:textId="27A9BD82" w:rsidR="008D1A6D" w:rsidRPr="00FB012B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10" w:lineRule="atLeast"/>
              <w:ind w:left="-11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D1A6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1,350,709</w:t>
            </w:r>
          </w:p>
        </w:tc>
        <w:tc>
          <w:tcPr>
            <w:tcW w:w="236" w:type="dxa"/>
            <w:vAlign w:val="bottom"/>
          </w:tcPr>
          <w:p w14:paraId="5FDF484C" w14:textId="77777777" w:rsidR="008D1A6D" w:rsidRPr="00FB012B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65D017A6" w14:textId="13983032" w:rsidR="008D1A6D" w:rsidRPr="00FB012B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C56F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1,785,537</w:t>
            </w:r>
          </w:p>
        </w:tc>
        <w:tc>
          <w:tcPr>
            <w:tcW w:w="236" w:type="dxa"/>
            <w:vAlign w:val="bottom"/>
          </w:tcPr>
          <w:p w14:paraId="7B28325D" w14:textId="77777777" w:rsidR="008D1A6D" w:rsidRPr="00FB012B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</w:tcPr>
          <w:p w14:paraId="7A9E537E" w14:textId="77777777" w:rsidR="008D1A6D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50210BAD" w14:textId="72427563" w:rsidR="008D1A6D" w:rsidRPr="00FB012B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D1A6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58,627</w:t>
            </w:r>
          </w:p>
        </w:tc>
        <w:tc>
          <w:tcPr>
            <w:tcW w:w="236" w:type="dxa"/>
            <w:vAlign w:val="bottom"/>
          </w:tcPr>
          <w:p w14:paraId="1EC9C949" w14:textId="77777777" w:rsidR="008D1A6D" w:rsidRPr="00FB012B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3E3BBC67" w14:textId="736DD7C9" w:rsidR="008D1A6D" w:rsidRPr="00FB012B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C56F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53,300</w:t>
            </w:r>
          </w:p>
        </w:tc>
        <w:tc>
          <w:tcPr>
            <w:tcW w:w="236" w:type="dxa"/>
            <w:vAlign w:val="bottom"/>
          </w:tcPr>
          <w:p w14:paraId="14B78ED1" w14:textId="77777777" w:rsidR="008D1A6D" w:rsidRPr="00FB012B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9" w:type="dxa"/>
          </w:tcPr>
          <w:p w14:paraId="152765D4" w14:textId="77777777" w:rsidR="008D1A6D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60EEA1C5" w14:textId="3F074679" w:rsidR="008D1A6D" w:rsidRPr="00FB012B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D1A6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19,281</w:t>
            </w:r>
          </w:p>
        </w:tc>
        <w:tc>
          <w:tcPr>
            <w:tcW w:w="236" w:type="dxa"/>
            <w:vAlign w:val="bottom"/>
          </w:tcPr>
          <w:p w14:paraId="3DC0E519" w14:textId="77777777" w:rsidR="008D1A6D" w:rsidRPr="00FB012B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67A5DD9" w14:textId="63D52CCC" w:rsidR="008D1A6D" w:rsidRPr="00FB012B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C56F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37,223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6F2127" w14:textId="77777777" w:rsidR="008D1A6D" w:rsidRPr="00FB012B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</w:tcPr>
          <w:p w14:paraId="27B6F9DB" w14:textId="77777777" w:rsidR="008D1A6D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2557AE69" w14:textId="60C2AEC1" w:rsidR="008D1A6D" w:rsidRPr="00FB012B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8D1A6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1,428,617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CAB26F" w14:textId="77777777" w:rsidR="008D1A6D" w:rsidRPr="00FB012B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4DE0B504" w14:textId="71D01FD8" w:rsidR="008D1A6D" w:rsidRPr="00FB012B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C56F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1,876,060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8D4261" w14:textId="77777777" w:rsidR="008D1A6D" w:rsidRPr="00FB012B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77F6A1BF" w14:textId="77777777" w:rsidR="008D1A6D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06385A9C" w14:textId="739A0D21" w:rsidR="008D1A6D" w:rsidRPr="00FB012B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D1A6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(37,167)</w:t>
            </w:r>
          </w:p>
        </w:tc>
        <w:tc>
          <w:tcPr>
            <w:tcW w:w="236" w:type="dxa"/>
            <w:vAlign w:val="bottom"/>
          </w:tcPr>
          <w:p w14:paraId="3AF8BE35" w14:textId="77777777" w:rsidR="008D1A6D" w:rsidRPr="00FB012B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38A4564D" w14:textId="685FFA83" w:rsidR="008D1A6D" w:rsidRPr="00FB012B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C56F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(54,753)</w:t>
            </w:r>
          </w:p>
        </w:tc>
        <w:tc>
          <w:tcPr>
            <w:tcW w:w="239" w:type="dxa"/>
            <w:vAlign w:val="bottom"/>
          </w:tcPr>
          <w:p w14:paraId="138F94ED" w14:textId="77777777" w:rsidR="008D1A6D" w:rsidRPr="00FB012B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</w:tcPr>
          <w:p w14:paraId="4FC9E41A" w14:textId="77777777" w:rsidR="008D1A6D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  <w:p w14:paraId="0651107B" w14:textId="630EF495" w:rsidR="008D1A6D" w:rsidRPr="00FB012B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8D1A6D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1,391,450</w:t>
            </w:r>
          </w:p>
        </w:tc>
        <w:tc>
          <w:tcPr>
            <w:tcW w:w="237" w:type="dxa"/>
            <w:vAlign w:val="bottom"/>
          </w:tcPr>
          <w:p w14:paraId="6EF203FD" w14:textId="77777777" w:rsidR="008D1A6D" w:rsidRPr="00FB012B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0A1660C" w14:textId="54FDD098" w:rsidR="008D1A6D" w:rsidRPr="00FB012B" w:rsidRDefault="008D1A6D" w:rsidP="008858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C56F1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1,821,307</w:t>
            </w:r>
          </w:p>
        </w:tc>
      </w:tr>
    </w:tbl>
    <w:p w14:paraId="3F752444" w14:textId="67876C39" w:rsidR="005F4B69" w:rsidRDefault="005F4B69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4E648719" w14:textId="77777777" w:rsidR="008E3155" w:rsidRPr="00C075DE" w:rsidRDefault="008E3155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8E3155" w:rsidRPr="00C075DE" w:rsidSect="00E1615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51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5850"/>
        <w:gridCol w:w="1512"/>
        <w:gridCol w:w="262"/>
        <w:gridCol w:w="1527"/>
      </w:tblGrid>
      <w:tr w:rsidR="00A55E75" w:rsidRPr="00C075DE" w14:paraId="0CE5D733" w14:textId="77777777" w:rsidTr="00FC1665">
        <w:trPr>
          <w:tblHeader/>
        </w:trPr>
        <w:tc>
          <w:tcPr>
            <w:tcW w:w="5850" w:type="dxa"/>
            <w:shd w:val="clear" w:color="auto" w:fill="auto"/>
            <w:vAlign w:val="bottom"/>
          </w:tcPr>
          <w:p w14:paraId="7C839C11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60072366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E75" w:rsidRPr="00C075DE" w14:paraId="05E91DC7" w14:textId="77777777" w:rsidTr="00FC1665">
        <w:trPr>
          <w:trHeight w:val="227"/>
          <w:tblHeader/>
        </w:trPr>
        <w:tc>
          <w:tcPr>
            <w:tcW w:w="5850" w:type="dxa"/>
            <w:shd w:val="clear" w:color="auto" w:fill="auto"/>
            <w:vAlign w:val="bottom"/>
          </w:tcPr>
          <w:p w14:paraId="687D7C84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311ECE9D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652A10" w:rsidRPr="00C075DE" w14:paraId="08FEB4BA" w14:textId="77777777" w:rsidTr="00FC1665">
        <w:trPr>
          <w:tblHeader/>
        </w:trPr>
        <w:tc>
          <w:tcPr>
            <w:tcW w:w="5850" w:type="dxa"/>
            <w:shd w:val="clear" w:color="auto" w:fill="auto"/>
            <w:vAlign w:val="bottom"/>
          </w:tcPr>
          <w:p w14:paraId="5B280C5F" w14:textId="45131EA5" w:rsidR="00652A10" w:rsidRPr="00A55E75" w:rsidRDefault="005B4370" w:rsidP="00652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A55E7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Pr="00270230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512" w:type="dxa"/>
          </w:tcPr>
          <w:p w14:paraId="2A6F7161" w14:textId="7FDB8795" w:rsidR="00652A10" w:rsidRPr="00A55E75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70230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5B4370">
              <w:rPr>
                <w:rFonts w:ascii="Angsana New" w:eastAsia="Calibri" w:hAnsi="Angsana New"/>
                <w:sz w:val="30"/>
                <w:szCs w:val="30"/>
              </w:rPr>
              <w:t>8</w:t>
            </w:r>
          </w:p>
        </w:tc>
        <w:tc>
          <w:tcPr>
            <w:tcW w:w="262" w:type="dxa"/>
          </w:tcPr>
          <w:p w14:paraId="105D5A0D" w14:textId="77777777" w:rsidR="00652A10" w:rsidRPr="00A55E75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27" w:type="dxa"/>
          </w:tcPr>
          <w:p w14:paraId="685466F5" w14:textId="6224AC02" w:rsidR="00652A10" w:rsidRPr="00A55E75" w:rsidRDefault="00652A10" w:rsidP="00652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70230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5B4370">
              <w:rPr>
                <w:rFonts w:ascii="Angsana New" w:eastAsia="Calibri" w:hAnsi="Angsana New"/>
                <w:sz w:val="30"/>
                <w:szCs w:val="30"/>
              </w:rPr>
              <w:t>7</w:t>
            </w:r>
          </w:p>
        </w:tc>
      </w:tr>
      <w:tr w:rsidR="00A55E75" w:rsidRPr="00C075DE" w14:paraId="3E529107" w14:textId="77777777" w:rsidTr="00FC1665">
        <w:trPr>
          <w:tblHeader/>
        </w:trPr>
        <w:tc>
          <w:tcPr>
            <w:tcW w:w="5850" w:type="dxa"/>
            <w:shd w:val="clear" w:color="auto" w:fill="auto"/>
            <w:vAlign w:val="bottom"/>
          </w:tcPr>
          <w:p w14:paraId="2E67F061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647D848A" w14:textId="77777777" w:rsidR="00A55E75" w:rsidRPr="00A55E75" w:rsidRDefault="00A55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(</w:t>
            </w: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55E75" w:rsidRPr="00C075DE" w14:paraId="18FA436C" w14:textId="77777777" w:rsidTr="00FC1665">
        <w:tc>
          <w:tcPr>
            <w:tcW w:w="5850" w:type="dxa"/>
            <w:shd w:val="clear" w:color="auto" w:fill="auto"/>
            <w:vAlign w:val="bottom"/>
          </w:tcPr>
          <w:p w14:paraId="00928CCB" w14:textId="77777777" w:rsidR="00A55E75" w:rsidRPr="00A55E75" w:rsidRDefault="00A55E75" w:rsidP="0073031F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512" w:type="dxa"/>
            <w:vAlign w:val="bottom"/>
          </w:tcPr>
          <w:p w14:paraId="112FF3A8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77A33870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4BB9262C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A55E75" w:rsidRPr="00C075DE" w14:paraId="4B7E8AEE" w14:textId="77777777" w:rsidTr="00FC1665">
        <w:tc>
          <w:tcPr>
            <w:tcW w:w="5850" w:type="dxa"/>
            <w:shd w:val="clear" w:color="auto" w:fill="auto"/>
            <w:vAlign w:val="bottom"/>
          </w:tcPr>
          <w:p w14:paraId="53F94D1E" w14:textId="77777777" w:rsidR="00A55E75" w:rsidRPr="00A55E75" w:rsidRDefault="00A55E75" w:rsidP="0073031F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1E104B4C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72255C74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1E58B0AC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8D1A6D" w:rsidRPr="00E073CF" w14:paraId="5AAED624" w14:textId="77777777" w:rsidTr="007D6267">
        <w:tc>
          <w:tcPr>
            <w:tcW w:w="5850" w:type="dxa"/>
            <w:shd w:val="clear" w:color="auto" w:fill="auto"/>
            <w:vAlign w:val="bottom"/>
          </w:tcPr>
          <w:p w14:paraId="22C58BE1" w14:textId="77777777" w:rsidR="008D1A6D" w:rsidRPr="00985190" w:rsidRDefault="008D1A6D" w:rsidP="008D1A6D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512" w:type="dxa"/>
          </w:tcPr>
          <w:p w14:paraId="0F9401AB" w14:textId="515EB5B9" w:rsidR="008D1A6D" w:rsidRPr="006319D5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D1A6D">
              <w:rPr>
                <w:rFonts w:ascii="Angsana New" w:eastAsia="Calibri" w:hAnsi="Angsana New"/>
                <w:color w:val="000000"/>
                <w:sz w:val="30"/>
                <w:szCs w:val="30"/>
              </w:rPr>
              <w:t>310,744</w:t>
            </w:r>
          </w:p>
        </w:tc>
        <w:tc>
          <w:tcPr>
            <w:tcW w:w="262" w:type="dxa"/>
            <w:vAlign w:val="bottom"/>
          </w:tcPr>
          <w:p w14:paraId="3C10C92D" w14:textId="77777777" w:rsidR="008D1A6D" w:rsidRPr="0073031F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6B0284D5" w14:textId="419ED6E4" w:rsidR="008D1A6D" w:rsidRPr="0073031F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A08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260,288</w:t>
            </w:r>
          </w:p>
        </w:tc>
      </w:tr>
      <w:tr w:rsidR="008D1A6D" w:rsidRPr="00E073CF" w14:paraId="702B7652" w14:textId="77777777">
        <w:tc>
          <w:tcPr>
            <w:tcW w:w="5850" w:type="dxa"/>
            <w:shd w:val="clear" w:color="auto" w:fill="auto"/>
            <w:vAlign w:val="bottom"/>
          </w:tcPr>
          <w:p w14:paraId="0059F92D" w14:textId="77777777" w:rsidR="008D1A6D" w:rsidRPr="00C075DE" w:rsidRDefault="008D1A6D" w:rsidP="008D1A6D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851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เอเชีย</w:t>
            </w:r>
          </w:p>
        </w:tc>
        <w:tc>
          <w:tcPr>
            <w:tcW w:w="1512" w:type="dxa"/>
            <w:shd w:val="clear" w:color="auto" w:fill="auto"/>
          </w:tcPr>
          <w:p w14:paraId="16B8DB83" w14:textId="396E6C2C" w:rsidR="008D1A6D" w:rsidRPr="006319D5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D1A6D">
              <w:rPr>
                <w:rFonts w:ascii="Angsana New" w:eastAsia="Calibri" w:hAnsi="Angsana New"/>
                <w:color w:val="000000"/>
                <w:sz w:val="30"/>
                <w:szCs w:val="30"/>
              </w:rPr>
              <w:t>509,784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CC9F1DA" w14:textId="77777777" w:rsidR="008D1A6D" w:rsidRPr="0073031F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shd w:val="clear" w:color="auto" w:fill="auto"/>
          </w:tcPr>
          <w:p w14:paraId="7A50286A" w14:textId="6B4A377D" w:rsidR="008D1A6D" w:rsidRPr="003A082C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A08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 1,009,811</w:t>
            </w:r>
          </w:p>
        </w:tc>
      </w:tr>
      <w:tr w:rsidR="008D1A6D" w:rsidRPr="00E073CF" w14:paraId="3C17E8F0" w14:textId="77777777">
        <w:tc>
          <w:tcPr>
            <w:tcW w:w="5850" w:type="dxa"/>
            <w:shd w:val="clear" w:color="auto" w:fill="auto"/>
            <w:vAlign w:val="bottom"/>
          </w:tcPr>
          <w:p w14:paraId="4E6725E5" w14:textId="77777777" w:rsidR="008D1A6D" w:rsidRPr="00985190" w:rsidRDefault="008D1A6D" w:rsidP="008D1A6D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851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ยุโรป</w:t>
            </w:r>
          </w:p>
        </w:tc>
        <w:tc>
          <w:tcPr>
            <w:tcW w:w="1512" w:type="dxa"/>
            <w:shd w:val="clear" w:color="auto" w:fill="auto"/>
          </w:tcPr>
          <w:p w14:paraId="662590A4" w14:textId="5C38B863" w:rsidR="008D1A6D" w:rsidRPr="006319D5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D1A6D">
              <w:rPr>
                <w:rFonts w:ascii="Angsana New" w:eastAsia="Calibri" w:hAnsi="Angsana New"/>
                <w:color w:val="000000"/>
                <w:sz w:val="30"/>
                <w:szCs w:val="30"/>
              </w:rPr>
              <w:t>112,545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A2AC43C" w14:textId="77777777" w:rsidR="008D1A6D" w:rsidRPr="0073031F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shd w:val="clear" w:color="auto" w:fill="auto"/>
          </w:tcPr>
          <w:p w14:paraId="65B717C6" w14:textId="3742D0ED" w:rsidR="008D1A6D" w:rsidRPr="003A082C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A08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 363,459 </w:t>
            </w:r>
          </w:p>
        </w:tc>
      </w:tr>
      <w:tr w:rsidR="008D1A6D" w:rsidRPr="00E073CF" w14:paraId="038507F9" w14:textId="77777777">
        <w:tc>
          <w:tcPr>
            <w:tcW w:w="5850" w:type="dxa"/>
            <w:shd w:val="clear" w:color="auto" w:fill="auto"/>
            <w:vAlign w:val="bottom"/>
          </w:tcPr>
          <w:p w14:paraId="7C500923" w14:textId="77777777" w:rsidR="008D1A6D" w:rsidRPr="00E073CF" w:rsidRDefault="008D1A6D" w:rsidP="008D1A6D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อเมริกา</w:t>
            </w:r>
          </w:p>
        </w:tc>
        <w:tc>
          <w:tcPr>
            <w:tcW w:w="1512" w:type="dxa"/>
            <w:shd w:val="clear" w:color="auto" w:fill="auto"/>
          </w:tcPr>
          <w:p w14:paraId="257B8EA2" w14:textId="07069718" w:rsidR="008D1A6D" w:rsidRPr="006319D5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D1A6D">
              <w:rPr>
                <w:rFonts w:ascii="Angsana New" w:eastAsia="Calibri" w:hAnsi="Angsana New"/>
                <w:color w:val="000000"/>
                <w:sz w:val="30"/>
                <w:szCs w:val="30"/>
              </w:rPr>
              <w:t>57,255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01BADB4" w14:textId="77777777" w:rsidR="008D1A6D" w:rsidRPr="0073031F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shd w:val="clear" w:color="auto" w:fill="auto"/>
          </w:tcPr>
          <w:p w14:paraId="10E3857F" w14:textId="0E319D69" w:rsidR="008D1A6D" w:rsidRPr="003A082C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A08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 88,264 </w:t>
            </w:r>
          </w:p>
        </w:tc>
      </w:tr>
      <w:tr w:rsidR="008D1A6D" w:rsidRPr="00C075DE" w14:paraId="3BBDBA27" w14:textId="77777777">
        <w:tc>
          <w:tcPr>
            <w:tcW w:w="5850" w:type="dxa"/>
            <w:shd w:val="clear" w:color="auto" w:fill="auto"/>
            <w:vAlign w:val="bottom"/>
          </w:tcPr>
          <w:p w14:paraId="218F7CBA" w14:textId="77777777" w:rsidR="008D1A6D" w:rsidRPr="00E073CF" w:rsidRDefault="008D1A6D" w:rsidP="008D1A6D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73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E073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8B0B7ED" w14:textId="22DF2121" w:rsidR="008D1A6D" w:rsidRPr="006319D5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D1A6D">
              <w:rPr>
                <w:rFonts w:ascii="Angsana New" w:eastAsia="Calibri" w:hAnsi="Angsana New"/>
                <w:color w:val="000000"/>
                <w:sz w:val="30"/>
                <w:szCs w:val="30"/>
              </w:rPr>
              <w:t>42,533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E8CB618" w14:textId="77777777" w:rsidR="008D1A6D" w:rsidRPr="0073031F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07329D00" w14:textId="150FA61A" w:rsidR="008D1A6D" w:rsidRPr="003A082C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</w:pPr>
            <w:r w:rsidRPr="003A08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 xml:space="preserve"> 46,088 </w:t>
            </w:r>
          </w:p>
        </w:tc>
      </w:tr>
      <w:tr w:rsidR="008D1A6D" w:rsidRPr="00C075DE" w14:paraId="2F86A381" w14:textId="77777777" w:rsidTr="007D6267">
        <w:tc>
          <w:tcPr>
            <w:tcW w:w="5850" w:type="dxa"/>
            <w:shd w:val="clear" w:color="auto" w:fill="auto"/>
            <w:vAlign w:val="bottom"/>
          </w:tcPr>
          <w:p w14:paraId="789B4A00" w14:textId="77777777" w:rsidR="008D1A6D" w:rsidRPr="00A55E75" w:rsidRDefault="008D1A6D" w:rsidP="008D1A6D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7872C80D" w14:textId="6506A54F" w:rsidR="008D1A6D" w:rsidRPr="008D1A6D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8D1A6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1,032,861</w:t>
            </w:r>
          </w:p>
        </w:tc>
        <w:tc>
          <w:tcPr>
            <w:tcW w:w="262" w:type="dxa"/>
            <w:vAlign w:val="bottom"/>
          </w:tcPr>
          <w:p w14:paraId="667183D8" w14:textId="77777777" w:rsidR="008D1A6D" w:rsidRPr="0073031F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BEFAE" w14:textId="58AFD11E" w:rsidR="008D1A6D" w:rsidRPr="0073031F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3A082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3A082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instrText xml:space="preserve"> =SUM(ABOVE) </w:instrText>
            </w:r>
            <w:r w:rsidRPr="003A082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Pr="003A082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1,767,910</w:t>
            </w:r>
            <w:r w:rsidRPr="003A082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</w:tr>
      <w:tr w:rsidR="005B4370" w:rsidRPr="00C075DE" w14:paraId="3A829FF1" w14:textId="77777777">
        <w:tc>
          <w:tcPr>
            <w:tcW w:w="5850" w:type="dxa"/>
            <w:shd w:val="clear" w:color="auto" w:fill="auto"/>
            <w:vAlign w:val="bottom"/>
          </w:tcPr>
          <w:p w14:paraId="54033C08" w14:textId="77777777" w:rsidR="005B4370" w:rsidRPr="00A55E75" w:rsidRDefault="005B4370" w:rsidP="005B4370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B22D8F9" w14:textId="77777777" w:rsidR="005B4370" w:rsidRPr="00DE122C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22EA88AC" w14:textId="77777777" w:rsidR="005B4370" w:rsidRPr="00DE122C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1A89FB83" w14:textId="77777777" w:rsidR="005B4370" w:rsidRPr="00DE122C" w:rsidRDefault="005B4370" w:rsidP="005B43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B4370" w:rsidRPr="00C075DE" w14:paraId="2A53EDF1" w14:textId="77777777">
        <w:tc>
          <w:tcPr>
            <w:tcW w:w="5850" w:type="dxa"/>
            <w:shd w:val="clear" w:color="auto" w:fill="auto"/>
            <w:vAlign w:val="bottom"/>
          </w:tcPr>
          <w:p w14:paraId="403EA1BD" w14:textId="77777777" w:rsidR="005B4370" w:rsidRPr="00A55E75" w:rsidRDefault="005B4370" w:rsidP="005B4370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512" w:type="dxa"/>
            <w:vAlign w:val="bottom"/>
          </w:tcPr>
          <w:p w14:paraId="3DCFAA8C" w14:textId="77777777" w:rsidR="005B4370" w:rsidRPr="00DE122C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2CEA35C" w14:textId="77777777" w:rsidR="005B4370" w:rsidRPr="00DE122C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2C5DECD8" w14:textId="77777777" w:rsidR="005B4370" w:rsidRPr="00DE122C" w:rsidRDefault="005B4370" w:rsidP="005B4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D1A6D" w:rsidRPr="00C075DE" w14:paraId="2DBD809C" w14:textId="77777777" w:rsidTr="00B51CBC">
        <w:tc>
          <w:tcPr>
            <w:tcW w:w="5850" w:type="dxa"/>
            <w:shd w:val="clear" w:color="auto" w:fill="auto"/>
            <w:vAlign w:val="bottom"/>
          </w:tcPr>
          <w:p w14:paraId="1D0D9251" w14:textId="77777777" w:rsidR="008D1A6D" w:rsidRPr="00A55E75" w:rsidRDefault="008D1A6D" w:rsidP="008D1A6D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512" w:type="dxa"/>
          </w:tcPr>
          <w:p w14:paraId="2CB2DE21" w14:textId="0E6D73C6" w:rsidR="008D1A6D" w:rsidRPr="006319D5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D1A6D">
              <w:rPr>
                <w:rFonts w:ascii="Angsana New" w:eastAsia="Calibri" w:hAnsi="Angsana New"/>
                <w:color w:val="000000"/>
                <w:sz w:val="30"/>
                <w:szCs w:val="30"/>
              </w:rPr>
              <w:t>922,822</w:t>
            </w:r>
          </w:p>
        </w:tc>
        <w:tc>
          <w:tcPr>
            <w:tcW w:w="262" w:type="dxa"/>
            <w:vAlign w:val="bottom"/>
          </w:tcPr>
          <w:p w14:paraId="6500745F" w14:textId="77777777" w:rsidR="008D1A6D" w:rsidRPr="00DE122C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5D7D5F4A" w14:textId="665EE178" w:rsidR="008D1A6D" w:rsidRPr="00DE122C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3A08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1,630,605</w:t>
            </w:r>
          </w:p>
        </w:tc>
      </w:tr>
      <w:tr w:rsidR="008D1A6D" w:rsidRPr="0064004A" w14:paraId="1C2EE730" w14:textId="77777777" w:rsidTr="00B51CBC">
        <w:tc>
          <w:tcPr>
            <w:tcW w:w="5850" w:type="dxa"/>
            <w:shd w:val="clear" w:color="auto" w:fill="auto"/>
            <w:vAlign w:val="bottom"/>
          </w:tcPr>
          <w:p w14:paraId="59FBBBA2" w14:textId="77777777" w:rsidR="008D1A6D" w:rsidRPr="0064004A" w:rsidRDefault="008D1A6D" w:rsidP="008D1A6D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64004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1512" w:type="dxa"/>
          </w:tcPr>
          <w:p w14:paraId="295A2353" w14:textId="2971DBFC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4004A">
              <w:rPr>
                <w:rFonts w:ascii="Angsana New" w:eastAsia="Calibri" w:hAnsi="Angsana New"/>
                <w:color w:val="000000"/>
                <w:sz w:val="30"/>
                <w:szCs w:val="30"/>
              </w:rPr>
              <w:t>2</w:t>
            </w:r>
            <w:r w:rsidR="00476A49" w:rsidRPr="0064004A">
              <w:rPr>
                <w:rFonts w:ascii="Angsana New" w:eastAsia="Calibri" w:hAnsi="Angsana New"/>
                <w:color w:val="000000"/>
                <w:sz w:val="30"/>
                <w:szCs w:val="30"/>
              </w:rPr>
              <w:t>5</w:t>
            </w:r>
            <w:r w:rsidRPr="0064004A">
              <w:rPr>
                <w:rFonts w:ascii="Angsana New" w:eastAsia="Calibri" w:hAnsi="Angsana New"/>
                <w:color w:val="000000"/>
                <w:sz w:val="30"/>
                <w:szCs w:val="30"/>
              </w:rPr>
              <w:t>,651</w:t>
            </w:r>
          </w:p>
        </w:tc>
        <w:tc>
          <w:tcPr>
            <w:tcW w:w="262" w:type="dxa"/>
            <w:vAlign w:val="bottom"/>
          </w:tcPr>
          <w:p w14:paraId="0209E918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513FEB33" w14:textId="59CBC178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58,475</w:t>
            </w:r>
          </w:p>
        </w:tc>
      </w:tr>
      <w:tr w:rsidR="008D1A6D" w:rsidRPr="0064004A" w14:paraId="326A7B85" w14:textId="77777777" w:rsidTr="00B51CBC">
        <w:tc>
          <w:tcPr>
            <w:tcW w:w="5850" w:type="dxa"/>
            <w:shd w:val="clear" w:color="auto" w:fill="auto"/>
            <w:vAlign w:val="bottom"/>
          </w:tcPr>
          <w:p w14:paraId="4E67D6E2" w14:textId="77777777" w:rsidR="008D1A6D" w:rsidRPr="0064004A" w:rsidRDefault="008D1A6D" w:rsidP="008D1A6D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64004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อื่น</w:t>
            </w:r>
            <w:r w:rsidRPr="0064004A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64004A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0AB69A8" w14:textId="359EB0DB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4004A">
              <w:rPr>
                <w:rFonts w:ascii="Angsana New" w:eastAsia="Calibri" w:hAnsi="Angsana New"/>
                <w:color w:val="000000"/>
                <w:sz w:val="30"/>
                <w:szCs w:val="30"/>
              </w:rPr>
              <w:t>84,388</w:t>
            </w:r>
          </w:p>
        </w:tc>
        <w:tc>
          <w:tcPr>
            <w:tcW w:w="262" w:type="dxa"/>
            <w:vAlign w:val="bottom"/>
          </w:tcPr>
          <w:p w14:paraId="4B01056F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013A3E08" w14:textId="7A826EA9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64004A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78,830</w:t>
            </w:r>
          </w:p>
        </w:tc>
      </w:tr>
      <w:tr w:rsidR="008D1A6D" w:rsidRPr="00C075DE" w14:paraId="502C5AFA" w14:textId="77777777" w:rsidTr="00B51CBC">
        <w:tc>
          <w:tcPr>
            <w:tcW w:w="5850" w:type="dxa"/>
            <w:shd w:val="clear" w:color="auto" w:fill="auto"/>
            <w:vAlign w:val="bottom"/>
          </w:tcPr>
          <w:p w14:paraId="3A116327" w14:textId="77777777" w:rsidR="008D1A6D" w:rsidRPr="0064004A" w:rsidRDefault="008D1A6D" w:rsidP="008D1A6D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6400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4815993C" w14:textId="012EA7AD" w:rsidR="008D1A6D" w:rsidRPr="0064004A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64004A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1,03</w:t>
            </w:r>
            <w:r w:rsidR="00476A49" w:rsidRPr="0064004A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2</w:t>
            </w:r>
            <w:r w:rsidRPr="0064004A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,861</w:t>
            </w:r>
          </w:p>
        </w:tc>
        <w:tc>
          <w:tcPr>
            <w:tcW w:w="262" w:type="dxa"/>
            <w:vAlign w:val="bottom"/>
          </w:tcPr>
          <w:p w14:paraId="7FA46EA8" w14:textId="77777777" w:rsidR="008D1A6D" w:rsidRPr="0064004A" w:rsidRDefault="008D1A6D" w:rsidP="008D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61765" w14:textId="341D5A0E" w:rsidR="008D1A6D" w:rsidRPr="00DE122C" w:rsidRDefault="008D1A6D" w:rsidP="008D1A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instrText xml:space="preserve"> =SUM(ABOVE) </w:instrText>
            </w: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separate"/>
            </w: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1,767,910</w:t>
            </w:r>
            <w:r w:rsidRPr="0064004A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fldChar w:fldCharType="end"/>
            </w:r>
          </w:p>
        </w:tc>
      </w:tr>
    </w:tbl>
    <w:p w14:paraId="33D65BAF" w14:textId="4188098A" w:rsidR="00701E04" w:rsidRPr="00716944" w:rsidRDefault="00701E04" w:rsidP="00716944">
      <w:pPr>
        <w:tabs>
          <w:tab w:val="clear" w:pos="227"/>
          <w:tab w:val="clear" w:pos="454"/>
          <w:tab w:val="left" w:pos="540"/>
        </w:tabs>
        <w:spacing w:line="240" w:lineRule="auto"/>
        <w:ind w:left="547" w:firstLine="4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6517C59" w14:textId="5AB20A25" w:rsidR="00000099" w:rsidRDefault="00000099" w:rsidP="00701E04">
      <w:pPr>
        <w:pStyle w:val="Heading1"/>
        <w:numPr>
          <w:ilvl w:val="0"/>
          <w:numId w:val="19"/>
        </w:numPr>
        <w:ind w:left="99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เครื่องมือทางการเงิน</w:t>
      </w:r>
    </w:p>
    <w:p w14:paraId="7B3C1909" w14:textId="77777777" w:rsidR="00701E04" w:rsidRPr="00701E04" w:rsidRDefault="00701E04" w:rsidP="00701E04">
      <w:pPr>
        <w:rPr>
          <w:lang w:val="th-TH"/>
        </w:rPr>
      </w:pPr>
    </w:p>
    <w:p w14:paraId="1F1C1B81" w14:textId="77777777" w:rsidR="00000099" w:rsidRPr="00C075DE" w:rsidRDefault="00000099" w:rsidP="00000099">
      <w:pPr>
        <w:tabs>
          <w:tab w:val="clear" w:pos="227"/>
          <w:tab w:val="clear" w:pos="454"/>
          <w:tab w:val="left" w:pos="540"/>
        </w:tabs>
        <w:spacing w:line="240" w:lineRule="auto"/>
        <w:ind w:left="547" w:firstLine="4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457EE0C" w14:textId="77777777" w:rsidR="00000099" w:rsidRPr="00C075DE" w:rsidRDefault="00000099" w:rsidP="00000099">
      <w:pPr>
        <w:tabs>
          <w:tab w:val="clear" w:pos="227"/>
          <w:tab w:val="clear" w:pos="454"/>
          <w:tab w:val="left" w:pos="540"/>
        </w:tabs>
        <w:spacing w:line="240" w:lineRule="auto"/>
        <w:ind w:left="547" w:firstLine="4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53EF18" w14:textId="31DEA160" w:rsidR="00000099" w:rsidRPr="00D60F45" w:rsidRDefault="00000099" w:rsidP="00000099">
      <w:pPr>
        <w:pStyle w:val="block"/>
        <w:spacing w:after="0" w:line="240" w:lineRule="auto"/>
        <w:ind w:left="990" w:right="-7" w:hanging="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075DE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</w:t>
      </w:r>
      <w:r w:rsidRPr="004C6F8B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ลำดับชั้นมูลค่ายุติธรรม</w:t>
      </w:r>
      <w:r w:rsidR="00A5589F" w:rsidRPr="004C6F8B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="00A5589F" w:rsidRPr="004C6F8B">
        <w:rPr>
          <w:rFonts w:asciiTheme="majorBidi" w:hAnsiTheme="majorBidi" w:cstheme="majorBidi"/>
          <w:spacing w:val="-2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A5589F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B08300F" w14:textId="77777777" w:rsidR="00000099" w:rsidRPr="00D60F45" w:rsidRDefault="00000099" w:rsidP="00000099">
      <w:pPr>
        <w:ind w:firstLine="443"/>
        <w:rPr>
          <w:rFonts w:asciiTheme="majorBidi" w:hAnsiTheme="majorBidi" w:cstheme="majorBidi"/>
          <w:sz w:val="30"/>
          <w:szCs w:val="30"/>
        </w:rPr>
      </w:pPr>
    </w:p>
    <w:p w14:paraId="711F0231" w14:textId="77777777" w:rsidR="00000099" w:rsidRPr="00000099" w:rsidRDefault="00000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9FDF4E7" w14:textId="7F801E80" w:rsidR="006D0B3F" w:rsidRDefault="006B1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  <w:sectPr w:rsidR="006D0B3F" w:rsidSect="00D60F45">
          <w:headerReference w:type="default" r:id="rId15"/>
          <w:footerReference w:type="default" r:id="rId16"/>
          <w:pgSz w:w="11909" w:h="16834" w:code="9"/>
          <w:pgMar w:top="1152" w:right="1019" w:bottom="1152" w:left="691" w:header="720" w:footer="720" w:gutter="0"/>
          <w:cols w:space="720"/>
          <w:docGrid w:linePitch="245"/>
        </w:sect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tbl>
      <w:tblPr>
        <w:tblW w:w="14723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530"/>
        <w:gridCol w:w="270"/>
        <w:gridCol w:w="1530"/>
        <w:gridCol w:w="270"/>
        <w:gridCol w:w="1260"/>
        <w:gridCol w:w="270"/>
        <w:gridCol w:w="1263"/>
        <w:gridCol w:w="270"/>
        <w:gridCol w:w="897"/>
        <w:gridCol w:w="270"/>
        <w:gridCol w:w="900"/>
        <w:gridCol w:w="236"/>
        <w:gridCol w:w="897"/>
        <w:gridCol w:w="236"/>
        <w:gridCol w:w="934"/>
      </w:tblGrid>
      <w:tr w:rsidR="004347BB" w:rsidRPr="0087049C" w14:paraId="569EBBDF" w14:textId="77777777" w:rsidTr="00C83AFB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6A18FCE" w14:textId="77777777" w:rsidR="004347BB" w:rsidRPr="0087049C" w:rsidRDefault="004347BB" w:rsidP="0043457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16B92A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033" w:type="dxa"/>
            <w:gridSpan w:val="15"/>
          </w:tcPr>
          <w:p w14:paraId="7B5DC014" w14:textId="26D09E1C" w:rsidR="004347BB" w:rsidRPr="002C56F1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47BB" w:rsidRPr="0087049C" w14:paraId="2A4331E6" w14:textId="77777777" w:rsidTr="00C83AFB">
        <w:trPr>
          <w:trHeight w:val="128"/>
        </w:trPr>
        <w:tc>
          <w:tcPr>
            <w:tcW w:w="3420" w:type="dxa"/>
            <w:shd w:val="clear" w:color="auto" w:fill="auto"/>
            <w:vAlign w:val="bottom"/>
          </w:tcPr>
          <w:p w14:paraId="09890085" w14:textId="77777777" w:rsidR="004347BB" w:rsidRPr="0087049C" w:rsidRDefault="004347BB" w:rsidP="0043457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7E5B100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93" w:type="dxa"/>
            <w:gridSpan w:val="7"/>
            <w:vAlign w:val="bottom"/>
          </w:tcPr>
          <w:p w14:paraId="2AA23773" w14:textId="606EB404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C36060E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70" w:type="dxa"/>
            <w:gridSpan w:val="7"/>
          </w:tcPr>
          <w:p w14:paraId="08AE8579" w14:textId="5498FB61" w:rsidR="004347BB" w:rsidRPr="002C56F1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C56F1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347BB" w:rsidRPr="0087049C" w14:paraId="54BF1336" w14:textId="77777777" w:rsidTr="00C83AFB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6DC538A" w14:textId="77777777" w:rsidR="004347BB" w:rsidRPr="0087049C" w:rsidRDefault="004347BB" w:rsidP="0043457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7D94BF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5C04565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C32FDA6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1B39877F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7B8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90FE3D7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A45445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41B880" w14:textId="77777777" w:rsidR="004347BB" w:rsidRPr="0087049C" w:rsidRDefault="004347BB" w:rsidP="0043457D">
            <w:pPr>
              <w:ind w:left="-43" w:right="-86" w:hanging="6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C4FF3BE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246B9C8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322DC530" w14:textId="430B9D84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20F28A85" w14:textId="77777777" w:rsidR="004347BB" w:rsidRPr="0087049C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CE5405C" w14:textId="77777777" w:rsidR="004347BB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96B7AB" w14:textId="77777777" w:rsidR="004347BB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D9D8CA" w14:textId="77777777" w:rsidR="004347BB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127CD92" w14:textId="77777777" w:rsidR="004347BB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D49299" w14:textId="0F060D85" w:rsidR="004347BB" w:rsidRPr="0087049C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75C59D7" w14:textId="77777777" w:rsidR="004347BB" w:rsidRPr="0087049C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7" w:type="dxa"/>
            <w:vAlign w:val="bottom"/>
          </w:tcPr>
          <w:p w14:paraId="13B8E01E" w14:textId="2768B7B5" w:rsidR="004347BB" w:rsidRPr="0087049C" w:rsidRDefault="004347BB" w:rsidP="0043457D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67AA389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9E080EF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83AFB" w:rsidRPr="0087049C" w14:paraId="23FF3561" w14:textId="77777777" w:rsidTr="00C83AFB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BF6C3CE" w14:textId="77777777" w:rsidR="00C83AFB" w:rsidRPr="0087049C" w:rsidRDefault="00C83AFB" w:rsidP="0043457D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C2C16D" w14:textId="77777777" w:rsidR="00C83AFB" w:rsidRPr="0087049C" w:rsidRDefault="00C83AF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033" w:type="dxa"/>
            <w:gridSpan w:val="15"/>
          </w:tcPr>
          <w:p w14:paraId="15EC4426" w14:textId="2CEF8B10" w:rsidR="00C83AFB" w:rsidRPr="0087049C" w:rsidRDefault="00C83AF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347BB" w:rsidRPr="0087049C" w14:paraId="670ACEE8" w14:textId="77777777" w:rsidTr="00C83AFB">
        <w:trPr>
          <w:trHeight w:val="261"/>
        </w:trPr>
        <w:tc>
          <w:tcPr>
            <w:tcW w:w="3420" w:type="dxa"/>
            <w:shd w:val="clear" w:color="auto" w:fill="auto"/>
          </w:tcPr>
          <w:p w14:paraId="68A270D5" w14:textId="0A2363A1" w:rsidR="004347BB" w:rsidRPr="0087049C" w:rsidRDefault="004347BB" w:rsidP="0043457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ACF82C8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5D8FF9C" w14:textId="2B2FEEC2" w:rsidR="004347BB" w:rsidRPr="0087049C" w:rsidRDefault="004347BB" w:rsidP="004345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0D2CC0E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21EAFA66" w14:textId="578A329B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E94CF34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3DDDE7EA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0516D6AD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3" w:type="dxa"/>
            <w:shd w:val="clear" w:color="auto" w:fill="auto"/>
          </w:tcPr>
          <w:p w14:paraId="58365615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791360D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97" w:type="dxa"/>
          </w:tcPr>
          <w:p w14:paraId="676E2ADE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86F7C24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539477B5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4B2B9F4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97" w:type="dxa"/>
          </w:tcPr>
          <w:p w14:paraId="37FA1D5D" w14:textId="05F14A0E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14539AD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34" w:type="dxa"/>
            <w:shd w:val="clear" w:color="auto" w:fill="auto"/>
          </w:tcPr>
          <w:p w14:paraId="27C260DD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4347BB" w:rsidRPr="0087049C" w14:paraId="1B73B77A" w14:textId="77777777" w:rsidTr="00C83AFB">
        <w:trPr>
          <w:trHeight w:val="261"/>
        </w:trPr>
        <w:tc>
          <w:tcPr>
            <w:tcW w:w="3420" w:type="dxa"/>
            <w:shd w:val="clear" w:color="auto" w:fill="auto"/>
          </w:tcPr>
          <w:p w14:paraId="24B08535" w14:textId="77777777" w:rsidR="004347BB" w:rsidRPr="0087049C" w:rsidRDefault="004347BB" w:rsidP="0043457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2F2FD73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5EF1EB49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01DC2671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75BB6522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123D060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45FDC991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342A9F96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3" w:type="dxa"/>
            <w:shd w:val="clear" w:color="auto" w:fill="auto"/>
          </w:tcPr>
          <w:p w14:paraId="62390426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0610AA9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97" w:type="dxa"/>
          </w:tcPr>
          <w:p w14:paraId="359C2FA1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3DC12A6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6C4D99EA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83ECB52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97" w:type="dxa"/>
          </w:tcPr>
          <w:p w14:paraId="6CC43801" w14:textId="27948854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EA56610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34" w:type="dxa"/>
            <w:shd w:val="clear" w:color="auto" w:fill="auto"/>
          </w:tcPr>
          <w:p w14:paraId="6A495CA3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4347BB" w:rsidRPr="0087049C" w14:paraId="50C323FE" w14:textId="77777777" w:rsidTr="00C83AFB">
        <w:trPr>
          <w:trHeight w:val="261"/>
        </w:trPr>
        <w:tc>
          <w:tcPr>
            <w:tcW w:w="3420" w:type="dxa"/>
            <w:shd w:val="clear" w:color="auto" w:fill="auto"/>
          </w:tcPr>
          <w:p w14:paraId="41528A21" w14:textId="77777777" w:rsidR="004347BB" w:rsidRPr="0087049C" w:rsidRDefault="004347BB" w:rsidP="0043457D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689E06B" w14:textId="77777777" w:rsidR="004347BB" w:rsidRPr="0087049C" w:rsidRDefault="004347BB" w:rsidP="0043457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427326D6" w14:textId="77777777" w:rsidR="004347BB" w:rsidRPr="00126F05" w:rsidRDefault="004347BB" w:rsidP="0043457D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A5C1E6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00C6C72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A92DB9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04C0A04" w14:textId="3AE63B3C" w:rsidR="004347BB" w:rsidRPr="0087049C" w:rsidRDefault="004347BB" w:rsidP="0043457D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29264D" w14:textId="77777777" w:rsidR="004347BB" w:rsidRPr="0087049C" w:rsidRDefault="004347BB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5AF3290" w14:textId="5E1085B4" w:rsidR="004347BB" w:rsidRPr="0087049C" w:rsidRDefault="004347BB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388F1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45AF1333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06FA1" w14:textId="77777777" w:rsidR="004347BB" w:rsidRPr="0087049C" w:rsidRDefault="004347BB" w:rsidP="0043457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2D4E50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F0A258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2247671B" w14:textId="6C0AC33B" w:rsidR="004347BB" w:rsidRPr="0087049C" w:rsidRDefault="004347BB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4B34B3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8319237" w14:textId="77777777" w:rsidR="004347BB" w:rsidRPr="0087049C" w:rsidRDefault="004347BB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47BB" w:rsidRPr="0087049C" w14:paraId="12A54517" w14:textId="77777777" w:rsidTr="00C83AFB">
        <w:trPr>
          <w:trHeight w:val="261"/>
        </w:trPr>
        <w:tc>
          <w:tcPr>
            <w:tcW w:w="3420" w:type="dxa"/>
            <w:shd w:val="clear" w:color="auto" w:fill="auto"/>
          </w:tcPr>
          <w:p w14:paraId="391268A9" w14:textId="47946026" w:rsidR="004347BB" w:rsidRPr="0087049C" w:rsidRDefault="004347BB" w:rsidP="005A22E3">
            <w:pPr>
              <w:ind w:left="160" w:right="-9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02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270" w:type="dxa"/>
          </w:tcPr>
          <w:p w14:paraId="1245FAB5" w14:textId="77777777" w:rsidR="004347BB" w:rsidRPr="0087049C" w:rsidRDefault="004347BB" w:rsidP="00BE2F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21AFA708" w14:textId="136C442E" w:rsidR="004347BB" w:rsidRPr="00126F05" w:rsidRDefault="004347BB" w:rsidP="007743C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A79700" w14:textId="77777777" w:rsidR="004347BB" w:rsidRPr="0087049C" w:rsidRDefault="004347BB" w:rsidP="00BE2F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58C493" w14:textId="3B804BD0" w:rsidR="004347BB" w:rsidRPr="0087049C" w:rsidRDefault="004347BB" w:rsidP="00A86DB9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7A129E" w14:textId="77777777" w:rsidR="004347BB" w:rsidRPr="0087049C" w:rsidRDefault="004347BB" w:rsidP="00BE2FF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82921B9" w14:textId="2EE17A8B" w:rsidR="004347BB" w:rsidRDefault="004347BB" w:rsidP="00BE2FF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10,100</w:t>
            </w:r>
          </w:p>
        </w:tc>
        <w:tc>
          <w:tcPr>
            <w:tcW w:w="270" w:type="dxa"/>
            <w:shd w:val="clear" w:color="auto" w:fill="auto"/>
          </w:tcPr>
          <w:p w14:paraId="1CFF8675" w14:textId="77777777" w:rsidR="004347BB" w:rsidRPr="0087049C" w:rsidRDefault="004347BB" w:rsidP="00BE2FF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11D5FE97" w14:textId="1B270176" w:rsidR="004347BB" w:rsidRDefault="004347BB" w:rsidP="00BE2FF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10,100</w:t>
            </w:r>
          </w:p>
        </w:tc>
        <w:tc>
          <w:tcPr>
            <w:tcW w:w="270" w:type="dxa"/>
          </w:tcPr>
          <w:p w14:paraId="5994904A" w14:textId="77777777" w:rsidR="004347BB" w:rsidRPr="0087049C" w:rsidRDefault="004347BB" w:rsidP="00BE2F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337051E2" w14:textId="77777777" w:rsidR="004347BB" w:rsidRPr="0087049C" w:rsidRDefault="004347BB" w:rsidP="00BE2FF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020D43" w14:textId="77777777" w:rsidR="004347BB" w:rsidRPr="0087049C" w:rsidRDefault="004347BB" w:rsidP="00BE2FF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C3AC17" w14:textId="77777777" w:rsidR="004347BB" w:rsidRPr="0087049C" w:rsidRDefault="004347BB" w:rsidP="00BE2FF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400BBB" w14:textId="77777777" w:rsidR="004347BB" w:rsidRPr="0087049C" w:rsidRDefault="004347BB" w:rsidP="00BE2FF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01ADC5CD" w14:textId="71910A2B" w:rsidR="004347BB" w:rsidRPr="0087049C" w:rsidRDefault="004347BB" w:rsidP="00BE2FF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89FBFA" w14:textId="77777777" w:rsidR="004347BB" w:rsidRPr="0087049C" w:rsidRDefault="004347BB" w:rsidP="00BE2F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29469A3" w14:textId="77777777" w:rsidR="004347BB" w:rsidRPr="0087049C" w:rsidRDefault="004347BB" w:rsidP="00BE2FF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47BB" w:rsidRPr="0087049C" w14:paraId="71D29A80" w14:textId="77777777" w:rsidTr="00176402">
        <w:trPr>
          <w:trHeight w:val="261"/>
        </w:trPr>
        <w:tc>
          <w:tcPr>
            <w:tcW w:w="3420" w:type="dxa"/>
            <w:shd w:val="clear" w:color="auto" w:fill="auto"/>
          </w:tcPr>
          <w:p w14:paraId="6948A335" w14:textId="77777777" w:rsidR="004347BB" w:rsidRPr="0087049C" w:rsidRDefault="004347BB" w:rsidP="00BE2FF1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22AA2397" w14:textId="77777777" w:rsidR="004347BB" w:rsidRPr="0087049C" w:rsidRDefault="004347BB" w:rsidP="00BE2F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4240A94" w14:textId="7E61E8AA" w:rsidR="004347BB" w:rsidRPr="00163A58" w:rsidRDefault="004347BB" w:rsidP="00BE2FF1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997,774</w:t>
            </w:r>
          </w:p>
        </w:tc>
        <w:tc>
          <w:tcPr>
            <w:tcW w:w="270" w:type="dxa"/>
          </w:tcPr>
          <w:p w14:paraId="25B6CED9" w14:textId="77777777" w:rsidR="004347BB" w:rsidRPr="00163A58" w:rsidRDefault="004347BB" w:rsidP="00BE2F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12A10B4" w14:textId="5FA207D9" w:rsidR="004347BB" w:rsidRPr="00163A58" w:rsidRDefault="004347BB" w:rsidP="00BE2FF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CFBA3B" w14:textId="77777777" w:rsidR="004347BB" w:rsidRPr="00163A58" w:rsidRDefault="004347BB" w:rsidP="00BE2FF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D28588E" w14:textId="487D5D57" w:rsidR="004347BB" w:rsidRPr="00163A58" w:rsidRDefault="004347BB" w:rsidP="00BE2FF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19,996</w:t>
            </w:r>
          </w:p>
        </w:tc>
        <w:tc>
          <w:tcPr>
            <w:tcW w:w="270" w:type="dxa"/>
            <w:shd w:val="clear" w:color="auto" w:fill="auto"/>
          </w:tcPr>
          <w:p w14:paraId="4FDA0173" w14:textId="77777777" w:rsidR="004347BB" w:rsidRPr="00163A58" w:rsidRDefault="004347BB" w:rsidP="00BE2FF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97665A7" w14:textId="447DD168" w:rsidR="004347BB" w:rsidRPr="00163A58" w:rsidRDefault="004347BB" w:rsidP="00BE2FF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1,017,770</w:t>
            </w:r>
          </w:p>
        </w:tc>
        <w:tc>
          <w:tcPr>
            <w:tcW w:w="270" w:type="dxa"/>
          </w:tcPr>
          <w:p w14:paraId="4E269F71" w14:textId="77777777" w:rsidR="004347BB" w:rsidRPr="00163A58" w:rsidRDefault="004347BB" w:rsidP="00BE2F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587A52BE" w14:textId="6A676D59" w:rsidR="004347BB" w:rsidRPr="00163A58" w:rsidRDefault="004347BB" w:rsidP="00C83AF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C532AA" w14:textId="77777777" w:rsidR="004347BB" w:rsidRPr="0087049C" w:rsidRDefault="004347BB" w:rsidP="00BE2FF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5138EC4" w14:textId="0866386F" w:rsidR="004347BB" w:rsidRPr="0087049C" w:rsidRDefault="00176402" w:rsidP="00C83AF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20,321</w:t>
            </w:r>
          </w:p>
        </w:tc>
        <w:tc>
          <w:tcPr>
            <w:tcW w:w="236" w:type="dxa"/>
            <w:shd w:val="clear" w:color="auto" w:fill="auto"/>
          </w:tcPr>
          <w:p w14:paraId="3E821839" w14:textId="77777777" w:rsidR="004347BB" w:rsidRDefault="004347BB" w:rsidP="00DC3B85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13359654" w14:textId="080EE55F" w:rsidR="004347BB" w:rsidRPr="0087049C" w:rsidRDefault="004347BB" w:rsidP="00C83AFB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D4BD94" w14:textId="77777777" w:rsidR="004347BB" w:rsidRPr="0087049C" w:rsidRDefault="004347BB" w:rsidP="00BE2F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1799EEC" w14:textId="1DEA84BD" w:rsidR="004347BB" w:rsidRPr="0087049C" w:rsidRDefault="00176402" w:rsidP="00C83AFB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20,321</w:t>
            </w:r>
          </w:p>
        </w:tc>
      </w:tr>
      <w:tr w:rsidR="004347BB" w:rsidRPr="0087049C" w14:paraId="4F325A4F" w14:textId="77777777" w:rsidTr="00C83AFB">
        <w:trPr>
          <w:trHeight w:val="261"/>
        </w:trPr>
        <w:tc>
          <w:tcPr>
            <w:tcW w:w="3420" w:type="dxa"/>
            <w:shd w:val="clear" w:color="auto" w:fill="auto"/>
          </w:tcPr>
          <w:p w14:paraId="377E0761" w14:textId="77777777" w:rsidR="004347BB" w:rsidRDefault="004347BB" w:rsidP="00BE2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right="-90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เงินลงทุนในกองทุนรวมหน่วยลงทุนที่ไม่อยู่ในความต้องการของตลาด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78EDD6D9" w14:textId="77777777" w:rsidR="004347BB" w:rsidRPr="0087049C" w:rsidRDefault="004347BB" w:rsidP="00BE2F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F6CBCAF" w14:textId="77777777" w:rsidR="004347BB" w:rsidRDefault="004347BB" w:rsidP="00BE2FF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0E56322" w14:textId="098F75AC" w:rsidR="004347BB" w:rsidRPr="00AE3517" w:rsidRDefault="004347BB" w:rsidP="00A86DB9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18ECCA" w14:textId="77777777" w:rsidR="004347BB" w:rsidRPr="002C0B91" w:rsidRDefault="004347BB" w:rsidP="00BE2F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5235B38" w14:textId="77777777" w:rsidR="004347BB" w:rsidRDefault="004347BB" w:rsidP="00BE2FF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18A1B4B" w14:textId="09DD68AA" w:rsidR="004347BB" w:rsidRPr="00AE3517" w:rsidRDefault="004347BB" w:rsidP="00BE2FF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21,126</w:t>
            </w:r>
          </w:p>
        </w:tc>
        <w:tc>
          <w:tcPr>
            <w:tcW w:w="270" w:type="dxa"/>
          </w:tcPr>
          <w:p w14:paraId="7A45C869" w14:textId="77777777" w:rsidR="004347BB" w:rsidRPr="007511F5" w:rsidRDefault="004347BB" w:rsidP="00BE2FF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7231985" w14:textId="77777777" w:rsidR="004347BB" w:rsidRDefault="004347BB" w:rsidP="00BE2FF1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7679979" w14:textId="4F133713" w:rsidR="004347BB" w:rsidRDefault="004347BB" w:rsidP="00A86DB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77AE79" w14:textId="77777777" w:rsidR="004347BB" w:rsidRPr="0087049C" w:rsidRDefault="004347BB" w:rsidP="00BE2FF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65406797" w14:textId="77777777" w:rsidR="004347BB" w:rsidRDefault="004347BB" w:rsidP="00BE2FF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FD27FE0" w14:textId="00B68E5D" w:rsidR="004347BB" w:rsidRPr="00AE3517" w:rsidRDefault="004347BB" w:rsidP="00BE2FF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21,126</w:t>
            </w:r>
          </w:p>
        </w:tc>
        <w:tc>
          <w:tcPr>
            <w:tcW w:w="270" w:type="dxa"/>
          </w:tcPr>
          <w:p w14:paraId="4980BF5E" w14:textId="77777777" w:rsidR="004347BB" w:rsidRPr="0087049C" w:rsidRDefault="004347BB" w:rsidP="00BE2F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7EAE5C0E" w14:textId="77777777" w:rsidR="004347BB" w:rsidRDefault="004347BB" w:rsidP="00C83AF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8605D5D" w14:textId="23C98C9A" w:rsidR="004347BB" w:rsidRPr="00AE3517" w:rsidRDefault="004347BB" w:rsidP="00C83AF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EAAB21" w14:textId="77777777" w:rsidR="004347BB" w:rsidRPr="0087049C" w:rsidRDefault="004347BB" w:rsidP="00BE2FF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11B285" w14:textId="77777777" w:rsidR="004347BB" w:rsidRDefault="004347BB" w:rsidP="00BE2FF1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3C5CF5" w14:textId="6D44BE7E" w:rsidR="004347BB" w:rsidRDefault="004347BB" w:rsidP="006D5CD1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EFD750" w14:textId="77777777" w:rsidR="004347BB" w:rsidRDefault="004347BB" w:rsidP="004347BB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3C4211CC" w14:textId="1FE80AB7" w:rsidR="004347BB" w:rsidRDefault="004347BB" w:rsidP="004347BB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CA98B08" w14:textId="5EB2696B" w:rsidR="004347BB" w:rsidRDefault="004347BB" w:rsidP="004347BB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21,126</w:t>
            </w:r>
          </w:p>
        </w:tc>
        <w:tc>
          <w:tcPr>
            <w:tcW w:w="236" w:type="dxa"/>
          </w:tcPr>
          <w:p w14:paraId="4F477D0F" w14:textId="77777777" w:rsidR="004347BB" w:rsidRPr="0087049C" w:rsidRDefault="004347BB" w:rsidP="004347BB">
            <w:pPr>
              <w:pStyle w:val="acctfourfigures"/>
              <w:tabs>
                <w:tab w:val="clear" w:pos="765"/>
                <w:tab w:val="decimal" w:pos="59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D5DFA5B" w14:textId="77777777" w:rsidR="004347BB" w:rsidRDefault="004347BB" w:rsidP="004347BB">
            <w:pPr>
              <w:pStyle w:val="acctfourfigures"/>
              <w:tabs>
                <w:tab w:val="clear" w:pos="765"/>
                <w:tab w:val="decimal" w:pos="703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BFC696" w14:textId="195A7B7C" w:rsidR="004347BB" w:rsidRPr="004347BB" w:rsidRDefault="004347BB" w:rsidP="004347BB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21,126</w:t>
            </w:r>
          </w:p>
        </w:tc>
      </w:tr>
      <w:tr w:rsidR="004347BB" w:rsidRPr="00776BE7" w14:paraId="37E4EB27" w14:textId="77777777" w:rsidTr="00C83AFB">
        <w:trPr>
          <w:trHeight w:val="261"/>
        </w:trPr>
        <w:tc>
          <w:tcPr>
            <w:tcW w:w="3420" w:type="dxa"/>
            <w:shd w:val="clear" w:color="auto" w:fill="auto"/>
          </w:tcPr>
          <w:p w14:paraId="59BF5F2A" w14:textId="77777777" w:rsidR="004347BB" w:rsidRPr="00A50D1D" w:rsidRDefault="004347BB" w:rsidP="00BE2F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9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1DB2BFA0" w14:textId="77777777" w:rsidR="004347BB" w:rsidRPr="00776BE7" w:rsidRDefault="004347BB" w:rsidP="00BE2FF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D6E3025" w14:textId="30D3C8FF" w:rsidR="004347BB" w:rsidRPr="004E7ABF" w:rsidRDefault="004347BB" w:rsidP="00BE2FF1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997,774</w:t>
            </w:r>
          </w:p>
        </w:tc>
        <w:tc>
          <w:tcPr>
            <w:tcW w:w="270" w:type="dxa"/>
          </w:tcPr>
          <w:p w14:paraId="3739DF2C" w14:textId="77777777" w:rsidR="004347BB" w:rsidRPr="004E7ABF" w:rsidRDefault="004347BB" w:rsidP="00BE2FF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2336BD5" w14:textId="793CDF6F" w:rsidR="004347BB" w:rsidRPr="004E7ABF" w:rsidRDefault="004347BB" w:rsidP="00BE2FF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21,126</w:t>
            </w:r>
          </w:p>
        </w:tc>
        <w:tc>
          <w:tcPr>
            <w:tcW w:w="270" w:type="dxa"/>
          </w:tcPr>
          <w:p w14:paraId="49BCA3D8" w14:textId="77777777" w:rsidR="004347BB" w:rsidRPr="004E7ABF" w:rsidRDefault="004347BB" w:rsidP="00BE2FF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4E66AA9" w14:textId="7CEC7E5F" w:rsidR="004347BB" w:rsidRPr="004E7ABF" w:rsidRDefault="004347BB" w:rsidP="00BE2FF1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30,096</w:t>
            </w:r>
          </w:p>
        </w:tc>
        <w:tc>
          <w:tcPr>
            <w:tcW w:w="270" w:type="dxa"/>
            <w:shd w:val="clear" w:color="auto" w:fill="auto"/>
          </w:tcPr>
          <w:p w14:paraId="7696C363" w14:textId="77777777" w:rsidR="004347BB" w:rsidRPr="004E7ABF" w:rsidRDefault="004347BB" w:rsidP="00BE2FF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10D29FAF" w14:textId="32BCE364" w:rsidR="004347BB" w:rsidRPr="00B90F3A" w:rsidRDefault="004347BB" w:rsidP="00BE2FF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1,048,996</w:t>
            </w:r>
          </w:p>
        </w:tc>
        <w:tc>
          <w:tcPr>
            <w:tcW w:w="270" w:type="dxa"/>
          </w:tcPr>
          <w:p w14:paraId="7B44B3A5" w14:textId="77777777" w:rsidR="004347BB" w:rsidRPr="00776BE7" w:rsidRDefault="004347BB" w:rsidP="00BE2F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3D1A9D54" w14:textId="77777777" w:rsidR="004347BB" w:rsidRPr="00776BE7" w:rsidRDefault="004347BB" w:rsidP="00C83AFB">
            <w:pPr>
              <w:pStyle w:val="acctfourfigures"/>
              <w:tabs>
                <w:tab w:val="clear" w:pos="765"/>
                <w:tab w:val="decimal" w:pos="430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1279CE" w14:textId="77777777" w:rsidR="004347BB" w:rsidRPr="00776BE7" w:rsidRDefault="004347BB" w:rsidP="00BE2FF1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541462" w14:textId="77777777" w:rsidR="004347BB" w:rsidRPr="00776BE7" w:rsidRDefault="004347BB" w:rsidP="00BE2FF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749A13" w14:textId="77777777" w:rsidR="004347BB" w:rsidRPr="00776BE7" w:rsidRDefault="004347BB" w:rsidP="00BE2FF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7CD7A8F3" w14:textId="4323E0D1" w:rsidR="004347BB" w:rsidRPr="00776BE7" w:rsidRDefault="004347BB" w:rsidP="00BE2FF1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797FAA" w14:textId="77777777" w:rsidR="004347BB" w:rsidRPr="00776BE7" w:rsidRDefault="004347BB" w:rsidP="00BE2FF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682393AB" w14:textId="77777777" w:rsidR="004347BB" w:rsidRPr="00776BE7" w:rsidRDefault="004347BB" w:rsidP="00BE2FF1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347BB" w:rsidRPr="0087049C" w14:paraId="2EBDD412" w14:textId="77777777" w:rsidTr="00C83AFB">
        <w:trPr>
          <w:trHeight w:val="66"/>
        </w:trPr>
        <w:tc>
          <w:tcPr>
            <w:tcW w:w="3420" w:type="dxa"/>
            <w:shd w:val="clear" w:color="auto" w:fill="auto"/>
          </w:tcPr>
          <w:p w14:paraId="641DFD73" w14:textId="77777777" w:rsidR="004347BB" w:rsidRPr="00C83AFB" w:rsidRDefault="004347BB" w:rsidP="004347BB">
            <w:pPr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D910D26" w14:textId="77777777" w:rsidR="004347BB" w:rsidRPr="00C83AFB" w:rsidRDefault="004347BB" w:rsidP="004347BB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0B26BFA" w14:textId="77777777" w:rsidR="004347BB" w:rsidRPr="00C83AFB" w:rsidRDefault="004347BB" w:rsidP="004347BB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E55BB9" w14:textId="77777777" w:rsidR="004347BB" w:rsidRPr="00C83AFB" w:rsidRDefault="004347BB" w:rsidP="004347B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04FC6C1A" w14:textId="77777777" w:rsidR="004347BB" w:rsidRPr="00C83AFB" w:rsidRDefault="004347BB" w:rsidP="004347B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2CBD525" w14:textId="77777777" w:rsidR="004347BB" w:rsidRPr="00C83AFB" w:rsidRDefault="004347BB" w:rsidP="004347B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0BCD305" w14:textId="77777777" w:rsidR="004347BB" w:rsidRPr="00C83AFB" w:rsidRDefault="004347BB" w:rsidP="004347B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F833D8" w14:textId="77777777" w:rsidR="004347BB" w:rsidRPr="00C83AFB" w:rsidRDefault="004347BB" w:rsidP="004347B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1AE9B4D2" w14:textId="77777777" w:rsidR="004347BB" w:rsidRPr="00C83AFB" w:rsidRDefault="004347BB" w:rsidP="004347B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2CA9D7B" w14:textId="77777777" w:rsidR="004347BB" w:rsidRPr="00C83AFB" w:rsidRDefault="004347BB" w:rsidP="004347B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7E8C7F89" w14:textId="77777777" w:rsidR="004347BB" w:rsidRPr="00C83AFB" w:rsidRDefault="004347BB" w:rsidP="00C83AFB">
            <w:pPr>
              <w:pStyle w:val="acctfourfigures"/>
              <w:tabs>
                <w:tab w:val="clear" w:pos="765"/>
                <w:tab w:val="decimal" w:pos="430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05953D" w14:textId="77777777" w:rsidR="004347BB" w:rsidRPr="00C83AFB" w:rsidRDefault="004347BB" w:rsidP="004347BB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B7D42A" w14:textId="77777777" w:rsidR="004347BB" w:rsidRPr="00C83AFB" w:rsidRDefault="004347BB" w:rsidP="004347B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4AFEE3" w14:textId="77777777" w:rsidR="004347BB" w:rsidRPr="00C83AFB" w:rsidRDefault="004347BB" w:rsidP="004347B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443B49B5" w14:textId="5E47B72C" w:rsidR="004347BB" w:rsidRPr="00C83AFB" w:rsidRDefault="004347BB" w:rsidP="004347BB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1878B08" w14:textId="77777777" w:rsidR="004347BB" w:rsidRPr="00C83AFB" w:rsidRDefault="004347BB" w:rsidP="004347B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37ED896C" w14:textId="77777777" w:rsidR="004347BB" w:rsidRPr="00C83AFB" w:rsidRDefault="004347BB" w:rsidP="004347B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47BB" w:rsidRPr="0087049C" w14:paraId="12313E89" w14:textId="77777777" w:rsidTr="00C83AFB">
        <w:trPr>
          <w:trHeight w:val="261"/>
        </w:trPr>
        <w:tc>
          <w:tcPr>
            <w:tcW w:w="3420" w:type="dxa"/>
            <w:shd w:val="clear" w:color="auto" w:fill="auto"/>
          </w:tcPr>
          <w:p w14:paraId="179F3ADB" w14:textId="13DD7950" w:rsidR="004347BB" w:rsidRPr="0087049C" w:rsidRDefault="004347BB" w:rsidP="003836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52A199BB" w14:textId="77777777" w:rsidR="004347BB" w:rsidRPr="0087049C" w:rsidRDefault="004347BB" w:rsidP="003836E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1C93814A" w14:textId="2E1A0843" w:rsidR="004347BB" w:rsidRPr="00855C32" w:rsidRDefault="004347BB" w:rsidP="003836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D3AC01" w14:textId="77777777" w:rsidR="004347BB" w:rsidRPr="0087049C" w:rsidRDefault="004347BB" w:rsidP="003836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07A7E14" w14:textId="3562E5E3" w:rsidR="004347BB" w:rsidRPr="0087049C" w:rsidRDefault="004347BB" w:rsidP="003836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438554" w14:textId="77777777" w:rsidR="004347BB" w:rsidRPr="0087049C" w:rsidRDefault="004347BB" w:rsidP="003836E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75ECCF8" w14:textId="06C1017E" w:rsidR="004347BB" w:rsidRPr="0087049C" w:rsidRDefault="004347BB" w:rsidP="003836E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AEA1DAF" w14:textId="77777777" w:rsidR="004347BB" w:rsidRPr="0087049C" w:rsidRDefault="004347BB" w:rsidP="003836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0281A961" w14:textId="135D8B98" w:rsidR="004347BB" w:rsidRPr="00763AB2" w:rsidRDefault="004347BB" w:rsidP="003836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4BA9CE" w14:textId="77777777" w:rsidR="004347BB" w:rsidRPr="0087049C" w:rsidRDefault="004347BB" w:rsidP="003836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0277AA60" w14:textId="0A525397" w:rsidR="004347BB" w:rsidRPr="00730ED1" w:rsidRDefault="004347BB" w:rsidP="00C83AFB">
            <w:pPr>
              <w:pStyle w:val="acctfourfigures"/>
              <w:tabs>
                <w:tab w:val="clear" w:pos="765"/>
                <w:tab w:val="decimal" w:pos="430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3CFCE63" w14:textId="77777777" w:rsidR="004347BB" w:rsidRPr="00730ED1" w:rsidRDefault="004347BB" w:rsidP="003836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BBFF86" w14:textId="77777777" w:rsidR="004347BB" w:rsidRPr="00730ED1" w:rsidRDefault="004347BB" w:rsidP="003836E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236F532" w14:textId="77777777" w:rsidR="004347BB" w:rsidRPr="00730ED1" w:rsidRDefault="004347BB" w:rsidP="003836E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</w:tcPr>
          <w:p w14:paraId="162D7793" w14:textId="5820ED28" w:rsidR="004347BB" w:rsidRPr="00730ED1" w:rsidRDefault="004347BB" w:rsidP="003836E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950F115" w14:textId="77777777" w:rsidR="004347BB" w:rsidRPr="00730ED1" w:rsidRDefault="004347BB" w:rsidP="003836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</w:tcPr>
          <w:p w14:paraId="613D92AF" w14:textId="5BC843D5" w:rsidR="004347BB" w:rsidRPr="00730ED1" w:rsidRDefault="004347BB" w:rsidP="003836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347BB" w:rsidRPr="0087049C" w14:paraId="4FA9D354" w14:textId="77777777" w:rsidTr="00C83AFB">
        <w:trPr>
          <w:trHeight w:val="261"/>
        </w:trPr>
        <w:tc>
          <w:tcPr>
            <w:tcW w:w="3420" w:type="dxa"/>
            <w:shd w:val="clear" w:color="auto" w:fill="auto"/>
          </w:tcPr>
          <w:p w14:paraId="19C2ECFA" w14:textId="46A00145" w:rsidR="004347BB" w:rsidRDefault="00C83AFB" w:rsidP="003836E9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83AFB">
              <w:rPr>
                <w:rFonts w:asciiTheme="majorBidi" w:hAnsiTheme="majorBidi"/>
                <w:sz w:val="30"/>
                <w:szCs w:val="30"/>
                <w:cs/>
              </w:rPr>
              <w:t>หนี้สิน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270" w:type="dxa"/>
          </w:tcPr>
          <w:p w14:paraId="6609F907" w14:textId="77777777" w:rsidR="004347BB" w:rsidRPr="0087049C" w:rsidRDefault="004347BB" w:rsidP="003836E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27A362F4" w14:textId="77777777" w:rsidR="004347BB" w:rsidRPr="00855C32" w:rsidRDefault="004347BB" w:rsidP="003836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217E336" w14:textId="77777777" w:rsidR="004347BB" w:rsidRPr="0087049C" w:rsidRDefault="004347BB" w:rsidP="003836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9746DC7" w14:textId="77777777" w:rsidR="004347BB" w:rsidRPr="0087049C" w:rsidRDefault="004347BB" w:rsidP="003836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A438FE" w14:textId="77777777" w:rsidR="004347BB" w:rsidRPr="0087049C" w:rsidRDefault="004347BB" w:rsidP="003836E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12B4FFA" w14:textId="77777777" w:rsidR="004347BB" w:rsidRPr="0087049C" w:rsidRDefault="004347BB" w:rsidP="003836E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5A7EC49" w14:textId="77777777" w:rsidR="004347BB" w:rsidRPr="0087049C" w:rsidRDefault="004347BB" w:rsidP="003836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6620646A" w14:textId="77777777" w:rsidR="004347BB" w:rsidRPr="00763AB2" w:rsidRDefault="004347BB" w:rsidP="003836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3B923AF" w14:textId="77777777" w:rsidR="004347BB" w:rsidRPr="0087049C" w:rsidRDefault="004347BB" w:rsidP="003836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709A96A3" w14:textId="77777777" w:rsidR="004347BB" w:rsidRPr="00730ED1" w:rsidRDefault="004347BB" w:rsidP="00C83AFB">
            <w:pPr>
              <w:pStyle w:val="acctfourfigures"/>
              <w:tabs>
                <w:tab w:val="clear" w:pos="765"/>
                <w:tab w:val="decimal" w:pos="430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91CF8A" w14:textId="77777777" w:rsidR="004347BB" w:rsidRPr="00730ED1" w:rsidRDefault="004347BB" w:rsidP="003836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5D3E9B9" w14:textId="77777777" w:rsidR="004347BB" w:rsidRPr="00730ED1" w:rsidRDefault="004347BB" w:rsidP="003836E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E3B3310" w14:textId="77777777" w:rsidR="004347BB" w:rsidRPr="00730ED1" w:rsidRDefault="004347BB" w:rsidP="003836E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</w:tcPr>
          <w:p w14:paraId="5DBA6381" w14:textId="116942FA" w:rsidR="004347BB" w:rsidRPr="00730ED1" w:rsidRDefault="004347BB" w:rsidP="003836E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2882B19" w14:textId="77777777" w:rsidR="004347BB" w:rsidRPr="00730ED1" w:rsidRDefault="004347BB" w:rsidP="003836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</w:tcPr>
          <w:p w14:paraId="4CEA32C0" w14:textId="77777777" w:rsidR="004347BB" w:rsidRPr="00730ED1" w:rsidRDefault="004347BB" w:rsidP="003836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347BB" w:rsidRPr="0087049C" w14:paraId="56042B5C" w14:textId="77777777" w:rsidTr="00C83AFB">
        <w:trPr>
          <w:trHeight w:val="261"/>
        </w:trPr>
        <w:tc>
          <w:tcPr>
            <w:tcW w:w="3420" w:type="dxa"/>
            <w:shd w:val="clear" w:color="auto" w:fill="auto"/>
          </w:tcPr>
          <w:p w14:paraId="21A875DB" w14:textId="759D0473" w:rsidR="004347BB" w:rsidRDefault="00C83AFB" w:rsidP="003836E9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="004347BB">
              <w:rPr>
                <w:rFonts w:asciiTheme="majorBidi" w:hAnsiTheme="majorBidi" w:hint="cs"/>
                <w:sz w:val="30"/>
                <w:szCs w:val="30"/>
                <w:cs/>
              </w:rPr>
              <w:t>หนี้สิน</w:t>
            </w:r>
            <w:r w:rsidR="004347BB"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70" w:type="dxa"/>
          </w:tcPr>
          <w:p w14:paraId="56BE056F" w14:textId="77777777" w:rsidR="004347BB" w:rsidRPr="0087049C" w:rsidRDefault="004347BB" w:rsidP="003836E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52E359FA" w14:textId="1B847DE0" w:rsidR="004347BB" w:rsidRPr="00855C32" w:rsidRDefault="004347BB" w:rsidP="003836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270" w:type="dxa"/>
          </w:tcPr>
          <w:p w14:paraId="76FF9FD0" w14:textId="77777777" w:rsidR="004347BB" w:rsidRPr="0087049C" w:rsidRDefault="004347BB" w:rsidP="003836E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7A2E027" w14:textId="499C53D5" w:rsidR="004347BB" w:rsidRPr="0087049C" w:rsidRDefault="004347BB" w:rsidP="003836E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7E2018" w14:textId="77777777" w:rsidR="004347BB" w:rsidRPr="0087049C" w:rsidRDefault="004347BB" w:rsidP="003836E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7A21016" w14:textId="0D48FA75" w:rsidR="004347BB" w:rsidRPr="0087049C" w:rsidRDefault="004347BB" w:rsidP="003836E9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4FEDE3" w14:textId="77777777" w:rsidR="004347BB" w:rsidRPr="0087049C" w:rsidRDefault="004347BB" w:rsidP="003836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38660BC3" w14:textId="527EFCAE" w:rsidR="004347BB" w:rsidRPr="00763AB2" w:rsidRDefault="004347BB" w:rsidP="003836E9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270" w:type="dxa"/>
          </w:tcPr>
          <w:p w14:paraId="3DDDF9B4" w14:textId="77777777" w:rsidR="004347BB" w:rsidRPr="0087049C" w:rsidRDefault="004347BB" w:rsidP="003836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07C13B45" w14:textId="43BD1972" w:rsidR="004347BB" w:rsidRPr="00730ED1" w:rsidRDefault="004347BB" w:rsidP="00C83AF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0B877B" w14:textId="77777777" w:rsidR="004347BB" w:rsidRPr="00730ED1" w:rsidRDefault="004347BB" w:rsidP="003836E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59431E" w14:textId="1E478887" w:rsidR="004347BB" w:rsidRPr="00730ED1" w:rsidRDefault="004347BB" w:rsidP="00C83AF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236" w:type="dxa"/>
          </w:tcPr>
          <w:p w14:paraId="1C661D4E" w14:textId="77777777" w:rsidR="004347BB" w:rsidRDefault="004347BB" w:rsidP="003836E9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</w:tcPr>
          <w:p w14:paraId="0F7089AD" w14:textId="1022A6CF" w:rsidR="004347BB" w:rsidRPr="00730ED1" w:rsidRDefault="004347BB" w:rsidP="00C83AFB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B5E7907" w14:textId="77777777" w:rsidR="004347BB" w:rsidRPr="00730ED1" w:rsidRDefault="004347BB" w:rsidP="003836E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</w:tcPr>
          <w:p w14:paraId="2255F0D0" w14:textId="394D6D13" w:rsidR="004347BB" w:rsidRPr="00730ED1" w:rsidRDefault="004347BB" w:rsidP="00C83AFB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(7)</w:t>
            </w:r>
          </w:p>
        </w:tc>
      </w:tr>
      <w:tr w:rsidR="00C83AFB" w:rsidRPr="0087049C" w14:paraId="2E68B012" w14:textId="77777777" w:rsidTr="00C83AFB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64259CC3" w14:textId="77777777" w:rsidR="00C83AFB" w:rsidRPr="0087049C" w:rsidRDefault="00C83AFB" w:rsidP="00D66427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FBE08D" w14:textId="77777777" w:rsidR="00C83AFB" w:rsidRPr="0087049C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033" w:type="dxa"/>
            <w:gridSpan w:val="15"/>
          </w:tcPr>
          <w:p w14:paraId="06E2306E" w14:textId="77777777" w:rsidR="00C83AFB" w:rsidRPr="002C56F1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3AFB" w:rsidRPr="0087049C" w14:paraId="6ED9941D" w14:textId="77777777" w:rsidTr="00C83AFB">
        <w:trPr>
          <w:trHeight w:val="128"/>
        </w:trPr>
        <w:tc>
          <w:tcPr>
            <w:tcW w:w="3420" w:type="dxa"/>
            <w:shd w:val="clear" w:color="auto" w:fill="auto"/>
            <w:vAlign w:val="bottom"/>
          </w:tcPr>
          <w:p w14:paraId="013780A7" w14:textId="77777777" w:rsidR="00C83AFB" w:rsidRPr="0087049C" w:rsidRDefault="00C83AFB" w:rsidP="00D66427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4F3F8A" w14:textId="77777777" w:rsidR="00C83AFB" w:rsidRPr="0087049C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393" w:type="dxa"/>
            <w:gridSpan w:val="7"/>
            <w:vAlign w:val="bottom"/>
          </w:tcPr>
          <w:p w14:paraId="004565CF" w14:textId="77777777" w:rsidR="00C83AFB" w:rsidRPr="0087049C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15F5885" w14:textId="77777777" w:rsidR="00C83AFB" w:rsidRPr="0087049C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70" w:type="dxa"/>
            <w:gridSpan w:val="7"/>
          </w:tcPr>
          <w:p w14:paraId="41D3A123" w14:textId="77777777" w:rsidR="00C83AFB" w:rsidRPr="002C56F1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C56F1">
              <w:rPr>
                <w:rFonts w:asciiTheme="majorBidi" w:hAnsi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C83AFB" w:rsidRPr="0087049C" w14:paraId="53312A69" w14:textId="77777777" w:rsidTr="00C83AFB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C141E3D" w14:textId="77777777" w:rsidR="00C83AFB" w:rsidRPr="0087049C" w:rsidRDefault="00C83AFB" w:rsidP="00D66427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AD8CDD3" w14:textId="77777777" w:rsidR="00C83AFB" w:rsidRPr="0087049C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A5CCBF5" w14:textId="77777777" w:rsidR="00C83AFB" w:rsidRPr="0087049C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2509213D" w14:textId="77777777" w:rsidR="00C83AFB" w:rsidRPr="0087049C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6A4CF394" w14:textId="77777777" w:rsidR="00C83AFB" w:rsidRPr="0087049C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7B89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25296D7A" w14:textId="77777777" w:rsidR="00C83AFB" w:rsidRPr="0087049C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59ACB3" w14:textId="77777777" w:rsidR="00C83AFB" w:rsidRPr="0087049C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31E87" w14:textId="77777777" w:rsidR="00C83AFB" w:rsidRPr="0087049C" w:rsidRDefault="00C83AFB" w:rsidP="00D66427">
            <w:pPr>
              <w:ind w:left="-43" w:right="-86" w:hanging="6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1F6F02B" w14:textId="77777777" w:rsidR="00C83AFB" w:rsidRPr="0087049C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9687444" w14:textId="77777777" w:rsidR="00C83AFB" w:rsidRPr="0087049C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897" w:type="dxa"/>
            <w:vAlign w:val="bottom"/>
          </w:tcPr>
          <w:p w14:paraId="67413BF4" w14:textId="77777777" w:rsidR="00C83AFB" w:rsidRPr="0087049C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CA5E505" w14:textId="77777777" w:rsidR="00C83AFB" w:rsidRPr="0087049C" w:rsidRDefault="00C83AFB" w:rsidP="00D6642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34FC171" w14:textId="77777777" w:rsidR="00C83AFB" w:rsidRDefault="00C83AFB" w:rsidP="00D6642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BCD09B" w14:textId="77777777" w:rsidR="00C83AFB" w:rsidRDefault="00C83AFB" w:rsidP="00D6642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9BD23A" w14:textId="77777777" w:rsidR="00C83AFB" w:rsidRDefault="00C83AFB" w:rsidP="00D6642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DCE817" w14:textId="77777777" w:rsidR="00C83AFB" w:rsidRDefault="00C83AFB" w:rsidP="00D6642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C09F36" w14:textId="77777777" w:rsidR="00C83AFB" w:rsidRPr="0087049C" w:rsidRDefault="00C83AFB" w:rsidP="00D6642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0A8A0D3" w14:textId="77777777" w:rsidR="00C83AFB" w:rsidRPr="0087049C" w:rsidRDefault="00C83AFB" w:rsidP="00D6642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7" w:type="dxa"/>
            <w:vAlign w:val="bottom"/>
          </w:tcPr>
          <w:p w14:paraId="702EA00E" w14:textId="77777777" w:rsidR="00C83AFB" w:rsidRPr="0087049C" w:rsidRDefault="00C83AFB" w:rsidP="00D66427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750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47BF3E62" w14:textId="77777777" w:rsidR="00C83AFB" w:rsidRPr="0087049C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EC914D7" w14:textId="77777777" w:rsidR="00C83AFB" w:rsidRPr="0087049C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83AFB" w:rsidRPr="0087049C" w14:paraId="41670DE2" w14:textId="77777777" w:rsidTr="00C83AFB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034E1BA" w14:textId="77777777" w:rsidR="00C83AFB" w:rsidRPr="0087049C" w:rsidRDefault="00C83AFB" w:rsidP="00D66427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C45F68" w14:textId="77777777" w:rsidR="00C83AFB" w:rsidRPr="0087049C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033" w:type="dxa"/>
            <w:gridSpan w:val="15"/>
          </w:tcPr>
          <w:p w14:paraId="338CF385" w14:textId="77777777" w:rsidR="00C83AFB" w:rsidRPr="0087049C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83AFB" w:rsidRPr="0087049C" w14:paraId="09535B0B" w14:textId="77777777" w:rsidTr="00C83AFB">
        <w:trPr>
          <w:trHeight w:val="261"/>
        </w:trPr>
        <w:tc>
          <w:tcPr>
            <w:tcW w:w="3420" w:type="dxa"/>
            <w:shd w:val="clear" w:color="auto" w:fill="auto"/>
          </w:tcPr>
          <w:p w14:paraId="298C6567" w14:textId="3D08F6B5" w:rsidR="00C83AFB" w:rsidRPr="0064004A" w:rsidRDefault="00C83AFB" w:rsidP="00D6642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64004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76A49" w:rsidRPr="006400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476A49" w:rsidRPr="0064004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476A49" w:rsidRPr="0064004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A1AF324" w14:textId="77777777" w:rsidR="00C83AFB" w:rsidRPr="0064004A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6EE73EF" w14:textId="77777777" w:rsidR="00C83AFB" w:rsidRPr="0064004A" w:rsidRDefault="00C83AFB" w:rsidP="00D6642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E27915" w14:textId="77777777" w:rsidR="00C83AFB" w:rsidRPr="0064004A" w:rsidRDefault="00C83AFB" w:rsidP="00D664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4BEBA0" w14:textId="77777777" w:rsidR="00C83AFB" w:rsidRPr="0064004A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9B4086" w14:textId="77777777" w:rsidR="00C83AFB" w:rsidRPr="0064004A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074800" w14:textId="77777777" w:rsidR="00C83AFB" w:rsidRPr="0064004A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61CA05" w14:textId="77777777" w:rsidR="00C83AFB" w:rsidRPr="0064004A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98FE720" w14:textId="77777777" w:rsidR="00C83AFB" w:rsidRPr="0064004A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A29124" w14:textId="77777777" w:rsidR="00C83AFB" w:rsidRPr="0064004A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77A6D5BC" w14:textId="77777777" w:rsidR="00C83AFB" w:rsidRPr="0064004A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28E53" w14:textId="77777777" w:rsidR="00C83AFB" w:rsidRPr="0064004A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FAE34A" w14:textId="77777777" w:rsidR="00C83AFB" w:rsidRPr="0064004A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EE5F41" w14:textId="77777777" w:rsidR="00C83AFB" w:rsidRPr="0064004A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1FC9247F" w14:textId="77777777" w:rsidR="00C83AFB" w:rsidRPr="0064004A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89D47D" w14:textId="77777777" w:rsidR="00C83AFB" w:rsidRPr="0064004A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CA9634C" w14:textId="77777777" w:rsidR="00C83AFB" w:rsidRPr="0064004A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AFB" w:rsidRPr="0087049C" w14:paraId="6BB0019B" w14:textId="77777777" w:rsidTr="00C83AFB">
        <w:trPr>
          <w:trHeight w:val="261"/>
        </w:trPr>
        <w:tc>
          <w:tcPr>
            <w:tcW w:w="3420" w:type="dxa"/>
            <w:shd w:val="clear" w:color="auto" w:fill="auto"/>
          </w:tcPr>
          <w:p w14:paraId="5DD865EC" w14:textId="77777777" w:rsidR="00C83AFB" w:rsidRPr="0087049C" w:rsidRDefault="00C83AFB" w:rsidP="00D6642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1CB0006" w14:textId="77777777" w:rsidR="00C83AFB" w:rsidRPr="0087049C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3CCD898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49E2713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124DAE17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491C65F2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617FDA97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14:paraId="00F1BF5B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63" w:type="dxa"/>
            <w:shd w:val="clear" w:color="auto" w:fill="auto"/>
          </w:tcPr>
          <w:p w14:paraId="5546BA22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155F8D69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97" w:type="dxa"/>
          </w:tcPr>
          <w:p w14:paraId="0DC0B908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14:paraId="3587311D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1E73EAC5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0025B1C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97" w:type="dxa"/>
          </w:tcPr>
          <w:p w14:paraId="556E2F51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F1A10B6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34" w:type="dxa"/>
            <w:shd w:val="clear" w:color="auto" w:fill="auto"/>
          </w:tcPr>
          <w:p w14:paraId="2600119A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C83AFB" w:rsidRPr="0087049C" w14:paraId="2525675C" w14:textId="77777777" w:rsidTr="00C83AFB">
        <w:trPr>
          <w:trHeight w:val="261"/>
        </w:trPr>
        <w:tc>
          <w:tcPr>
            <w:tcW w:w="3420" w:type="dxa"/>
            <w:shd w:val="clear" w:color="auto" w:fill="auto"/>
          </w:tcPr>
          <w:p w14:paraId="5A3A8E25" w14:textId="77777777" w:rsidR="00C83AFB" w:rsidRPr="0087049C" w:rsidRDefault="00C83AFB" w:rsidP="00D6642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36BFE95" w14:textId="77777777" w:rsidR="00C83AFB" w:rsidRPr="0087049C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31124524" w14:textId="77777777" w:rsidR="00C83AFB" w:rsidRPr="00126F05" w:rsidRDefault="00C83AFB" w:rsidP="00D66427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F33399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10F2CEE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B70B7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95FF68C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821912" w14:textId="77777777" w:rsidR="00C83AFB" w:rsidRPr="0087049C" w:rsidRDefault="00C83AFB" w:rsidP="00D664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708BAED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F80BD0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3AE9EBC0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05FFA3" w14:textId="77777777" w:rsidR="00C83AFB" w:rsidRPr="0087049C" w:rsidRDefault="00C83AFB" w:rsidP="00D664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02CF6B7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01B6E8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44D28F77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D69003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E5F9D61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AFB" w:rsidRPr="0087049C" w14:paraId="3A5F75DC" w14:textId="77777777" w:rsidTr="00C83AFB">
        <w:trPr>
          <w:trHeight w:val="261"/>
        </w:trPr>
        <w:tc>
          <w:tcPr>
            <w:tcW w:w="3420" w:type="dxa"/>
            <w:shd w:val="clear" w:color="auto" w:fill="auto"/>
          </w:tcPr>
          <w:p w14:paraId="26FAF516" w14:textId="77777777" w:rsidR="00C83AFB" w:rsidRPr="0087049C" w:rsidRDefault="00C83AFB" w:rsidP="00C83AFB">
            <w:pPr>
              <w:ind w:left="160" w:right="-90" w:firstLine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602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270" w:type="dxa"/>
          </w:tcPr>
          <w:p w14:paraId="04991D78" w14:textId="77777777" w:rsidR="00C83AFB" w:rsidRPr="0087049C" w:rsidRDefault="00C83AFB" w:rsidP="00C83AF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010C3B38" w14:textId="45D00F16" w:rsidR="00C83AFB" w:rsidRPr="00C83AFB" w:rsidRDefault="00C83AFB" w:rsidP="00C83AFB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4896C7" w14:textId="77777777" w:rsidR="00C83AFB" w:rsidRPr="00C83AFB" w:rsidRDefault="00C83AFB" w:rsidP="00C83A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4CD3C6A" w14:textId="6FC66E44" w:rsidR="00C83AFB" w:rsidRPr="00C83AFB" w:rsidRDefault="00C83AFB" w:rsidP="00C83AFB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9397F0" w14:textId="77777777" w:rsidR="00C83AFB" w:rsidRPr="00C83AFB" w:rsidRDefault="00C83AFB" w:rsidP="00C83AF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938752E" w14:textId="375F885F" w:rsidR="00C83AFB" w:rsidRPr="00C83AFB" w:rsidRDefault="00C83AFB" w:rsidP="00C83AF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10,051</w:t>
            </w:r>
          </w:p>
        </w:tc>
        <w:tc>
          <w:tcPr>
            <w:tcW w:w="270" w:type="dxa"/>
            <w:shd w:val="clear" w:color="auto" w:fill="auto"/>
          </w:tcPr>
          <w:p w14:paraId="45F438E2" w14:textId="77777777" w:rsidR="00C83AFB" w:rsidRPr="00C83AFB" w:rsidRDefault="00C83AFB" w:rsidP="00C83AF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5370CDE" w14:textId="7206BB38" w:rsidR="00C83AFB" w:rsidRPr="00C83AFB" w:rsidRDefault="00C83AFB" w:rsidP="00C83A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10,051</w:t>
            </w:r>
          </w:p>
        </w:tc>
        <w:tc>
          <w:tcPr>
            <w:tcW w:w="270" w:type="dxa"/>
          </w:tcPr>
          <w:p w14:paraId="6BF58786" w14:textId="77777777" w:rsidR="00C83AFB" w:rsidRPr="00C83AFB" w:rsidRDefault="00C83AFB" w:rsidP="00C83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455D0894" w14:textId="77777777" w:rsidR="00C83AFB" w:rsidRPr="00C83AFB" w:rsidRDefault="00C83AFB" w:rsidP="00C83A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EFAFF" w14:textId="77777777" w:rsidR="00C83AFB" w:rsidRPr="00C83AFB" w:rsidRDefault="00C83AFB" w:rsidP="00C83AF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8FCB53" w14:textId="77777777" w:rsidR="00C83AFB" w:rsidRPr="00C83AFB" w:rsidRDefault="00C83AFB" w:rsidP="00C83A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77FBF4" w14:textId="77777777" w:rsidR="00C83AFB" w:rsidRPr="00C83AFB" w:rsidRDefault="00C83AFB" w:rsidP="00C83A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4909A073" w14:textId="77777777" w:rsidR="00C83AFB" w:rsidRPr="00C83AFB" w:rsidRDefault="00C83AFB" w:rsidP="00C83A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5D2955" w14:textId="77777777" w:rsidR="00C83AFB" w:rsidRPr="00C83AFB" w:rsidRDefault="00C83AFB" w:rsidP="00C83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E075548" w14:textId="77777777" w:rsidR="00C83AFB" w:rsidRPr="00C83AFB" w:rsidRDefault="00C83AFB" w:rsidP="00C83A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3AFB" w:rsidRPr="0087049C" w14:paraId="3568A652" w14:textId="77777777" w:rsidTr="00C83AFB">
        <w:trPr>
          <w:trHeight w:val="261"/>
        </w:trPr>
        <w:tc>
          <w:tcPr>
            <w:tcW w:w="3420" w:type="dxa"/>
            <w:shd w:val="clear" w:color="auto" w:fill="auto"/>
          </w:tcPr>
          <w:p w14:paraId="7B39566E" w14:textId="77777777" w:rsidR="00C83AFB" w:rsidRPr="0087049C" w:rsidRDefault="00C83AFB" w:rsidP="00C83AFB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61B5AE2C" w14:textId="77777777" w:rsidR="00C83AFB" w:rsidRPr="0087049C" w:rsidRDefault="00C83AFB" w:rsidP="00C83AF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11E7C3B3" w14:textId="2142689D" w:rsidR="00C83AFB" w:rsidRPr="00C83AFB" w:rsidRDefault="00C83AFB" w:rsidP="00C83AFB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992,152</w:t>
            </w:r>
          </w:p>
        </w:tc>
        <w:tc>
          <w:tcPr>
            <w:tcW w:w="270" w:type="dxa"/>
          </w:tcPr>
          <w:p w14:paraId="034B6B38" w14:textId="77777777" w:rsidR="00C83AFB" w:rsidRPr="00C83AFB" w:rsidRDefault="00C83AFB" w:rsidP="00C83A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F5CF7DD" w14:textId="16AE2C49" w:rsidR="00C83AFB" w:rsidRPr="00C83AFB" w:rsidRDefault="00C83AFB" w:rsidP="00C83AF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9DE627" w14:textId="77777777" w:rsidR="00C83AFB" w:rsidRPr="00C83AFB" w:rsidRDefault="00C83AFB" w:rsidP="00C83AF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093434E" w14:textId="31A483DE" w:rsidR="00C83AFB" w:rsidRPr="00C83AFB" w:rsidRDefault="00C83AFB" w:rsidP="00C83AF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29,965</w:t>
            </w:r>
          </w:p>
        </w:tc>
        <w:tc>
          <w:tcPr>
            <w:tcW w:w="270" w:type="dxa"/>
            <w:shd w:val="clear" w:color="auto" w:fill="auto"/>
          </w:tcPr>
          <w:p w14:paraId="6C89D8B5" w14:textId="77777777" w:rsidR="00C83AFB" w:rsidRPr="00C83AFB" w:rsidRDefault="00C83AFB" w:rsidP="00C83AF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F4B7BA1" w14:textId="7AC1216C" w:rsidR="00C83AFB" w:rsidRPr="00C83AFB" w:rsidRDefault="00C83AFB" w:rsidP="00C83A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1,022,</w:t>
            </w:r>
            <w:r w:rsidRPr="00C83AFB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0DD2D4A4" w14:textId="77777777" w:rsidR="00C83AFB" w:rsidRPr="00C83AFB" w:rsidRDefault="00C83AFB" w:rsidP="00C83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6C344282" w14:textId="5D980E8B" w:rsidR="00C83AFB" w:rsidRPr="00C83AFB" w:rsidRDefault="00C83AFB" w:rsidP="00C83AFB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E87881" w14:textId="77777777" w:rsidR="00C83AFB" w:rsidRPr="00C83AFB" w:rsidRDefault="00C83AFB" w:rsidP="00C83AF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063A955" w14:textId="275303DF" w:rsidR="00C83AFB" w:rsidRPr="00C83AFB" w:rsidRDefault="00C83AFB" w:rsidP="00C83AFB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1,022,300</w:t>
            </w:r>
          </w:p>
        </w:tc>
        <w:tc>
          <w:tcPr>
            <w:tcW w:w="236" w:type="dxa"/>
          </w:tcPr>
          <w:p w14:paraId="5A63EBC2" w14:textId="77777777" w:rsidR="00C83AFB" w:rsidRPr="00C83AFB" w:rsidRDefault="00C83AFB" w:rsidP="00C83AFB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46584F10" w14:textId="3E507930" w:rsidR="00C83AFB" w:rsidRPr="00C83AFB" w:rsidRDefault="00C83AFB" w:rsidP="00C83AFB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3A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DDEDA2" w14:textId="77777777" w:rsidR="00C83AFB" w:rsidRPr="00C83AFB" w:rsidRDefault="00C83AFB" w:rsidP="00C83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0F22B02" w14:textId="3046024D" w:rsidR="00C83AFB" w:rsidRPr="00C83AFB" w:rsidRDefault="00C83AFB" w:rsidP="00C83AFB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3A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1,022,300</w:t>
            </w:r>
          </w:p>
        </w:tc>
      </w:tr>
      <w:tr w:rsidR="00C83AFB" w:rsidRPr="0087049C" w14:paraId="1A967A8C" w14:textId="77777777" w:rsidTr="00C83AFB">
        <w:trPr>
          <w:trHeight w:val="261"/>
        </w:trPr>
        <w:tc>
          <w:tcPr>
            <w:tcW w:w="3420" w:type="dxa"/>
            <w:shd w:val="clear" w:color="auto" w:fill="auto"/>
          </w:tcPr>
          <w:p w14:paraId="0AC17348" w14:textId="77777777" w:rsidR="00C83AFB" w:rsidRDefault="00C83AFB" w:rsidP="00D66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 w:right="-90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เงินลงทุนในกองทุนรวมหน่วยลงทุนที่ไม่อยู่ในความต้องการของตลาด</w:t>
            </w:r>
          </w:p>
        </w:tc>
        <w:tc>
          <w:tcPr>
            <w:tcW w:w="270" w:type="dxa"/>
          </w:tcPr>
          <w:p w14:paraId="3A703C51" w14:textId="77777777" w:rsidR="00C83AFB" w:rsidRPr="0087049C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EC6BAE0" w14:textId="77777777" w:rsidR="00C83AFB" w:rsidRDefault="00C83AFB" w:rsidP="00D6642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8FC2035" w14:textId="77777777" w:rsidR="00C83AFB" w:rsidRPr="00AE3517" w:rsidRDefault="00C83AFB" w:rsidP="00D66427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6C5C68" w14:textId="77777777" w:rsidR="00C83AFB" w:rsidRPr="002C0B91" w:rsidRDefault="00C83AFB" w:rsidP="00D664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721E2BD" w14:textId="77777777" w:rsidR="00C83AFB" w:rsidRDefault="00C83AFB" w:rsidP="00D6642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04484D" w14:textId="3B10A97F" w:rsidR="00C83AFB" w:rsidRPr="00AE3517" w:rsidRDefault="00C83AFB" w:rsidP="00D6642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70" w:type="dxa"/>
          </w:tcPr>
          <w:p w14:paraId="01566B12" w14:textId="77777777" w:rsidR="00C83AFB" w:rsidRPr="007511F5" w:rsidRDefault="00C83AFB" w:rsidP="00D6642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5654BF" w14:textId="77777777" w:rsidR="00C83AFB" w:rsidRDefault="00C83AFB" w:rsidP="00D6642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9FE20F7" w14:textId="77777777" w:rsidR="00C83AFB" w:rsidRDefault="00C83AFB" w:rsidP="00D6642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439997" w14:textId="77777777" w:rsidR="00C83AFB" w:rsidRPr="0087049C" w:rsidRDefault="00C83AFB" w:rsidP="00D664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D682B58" w14:textId="77777777" w:rsidR="00C83AFB" w:rsidRDefault="00C83AFB" w:rsidP="00D6642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053A19D" w14:textId="59D06733" w:rsidR="00C83AFB" w:rsidRPr="00AE3517" w:rsidRDefault="00C83AFB" w:rsidP="00D6642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70" w:type="dxa"/>
          </w:tcPr>
          <w:p w14:paraId="636BEB49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3E2E34E6" w14:textId="77777777" w:rsidR="00C83AFB" w:rsidRDefault="00C83AFB" w:rsidP="00D6642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DB02C2E" w14:textId="77777777" w:rsidR="00C83AFB" w:rsidRPr="00AE3517" w:rsidRDefault="00C83AFB" w:rsidP="00D6642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9BA545" w14:textId="77777777" w:rsidR="00C83AFB" w:rsidRPr="0087049C" w:rsidRDefault="00C83AFB" w:rsidP="00D664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2029A1" w14:textId="77777777" w:rsidR="00C83AFB" w:rsidRDefault="00C83AFB" w:rsidP="00D66427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E9A5A1" w14:textId="77777777" w:rsidR="00C83AFB" w:rsidRDefault="00C83AFB" w:rsidP="00D66427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840EC5" w14:textId="77777777" w:rsidR="00C83AFB" w:rsidRDefault="00C83AFB" w:rsidP="00D6642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17377868" w14:textId="77777777" w:rsidR="00C83AFB" w:rsidRDefault="00C83AFB" w:rsidP="00D6642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12E348" w14:textId="39DD7F6D" w:rsidR="00C83AFB" w:rsidRDefault="00C83AFB" w:rsidP="00D6642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36" w:type="dxa"/>
          </w:tcPr>
          <w:p w14:paraId="5DA60F28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59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6A04EBE" w14:textId="77777777" w:rsidR="00C83AFB" w:rsidRDefault="00C83AFB" w:rsidP="00D66427">
            <w:pPr>
              <w:pStyle w:val="acctfourfigures"/>
              <w:tabs>
                <w:tab w:val="clear" w:pos="765"/>
                <w:tab w:val="decimal" w:pos="703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F9A75E" w14:textId="01FE319C" w:rsidR="00C83AFB" w:rsidRPr="004347BB" w:rsidRDefault="00C83AFB" w:rsidP="00D6642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</w:tr>
      <w:tr w:rsidR="00C83AFB" w:rsidRPr="00776BE7" w14:paraId="4C05AE9C" w14:textId="77777777" w:rsidTr="00C83AFB">
        <w:trPr>
          <w:trHeight w:val="261"/>
        </w:trPr>
        <w:tc>
          <w:tcPr>
            <w:tcW w:w="3420" w:type="dxa"/>
            <w:shd w:val="clear" w:color="auto" w:fill="auto"/>
          </w:tcPr>
          <w:p w14:paraId="19E80595" w14:textId="77777777" w:rsidR="00C83AFB" w:rsidRPr="00A50D1D" w:rsidRDefault="00C83AFB" w:rsidP="00C83A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90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C56F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752AEBDC" w14:textId="77777777" w:rsidR="00C83AFB" w:rsidRPr="00776BE7" w:rsidRDefault="00C83AFB" w:rsidP="00C83AF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AA742BF" w14:textId="7E52D5EA" w:rsidR="00C83AFB" w:rsidRPr="004E7ABF" w:rsidRDefault="00C83AFB" w:rsidP="00C83AFB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992</w:t>
            </w:r>
            <w:r w:rsidRPr="00D72C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70" w:type="dxa"/>
          </w:tcPr>
          <w:p w14:paraId="4DB85B8C" w14:textId="77777777" w:rsidR="00C83AFB" w:rsidRPr="004E7ABF" w:rsidRDefault="00C83AFB" w:rsidP="00C83AF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49CF29C" w14:textId="5E589F00" w:rsidR="00C83AFB" w:rsidRPr="004E7ABF" w:rsidRDefault="00C83AFB" w:rsidP="00C83AF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70" w:type="dxa"/>
          </w:tcPr>
          <w:p w14:paraId="041421F8" w14:textId="77777777" w:rsidR="00C83AFB" w:rsidRPr="004E7ABF" w:rsidRDefault="00C83AFB" w:rsidP="00C83AF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367CBA9" w14:textId="7DD6DE4B" w:rsidR="00C83AFB" w:rsidRPr="004E7ABF" w:rsidRDefault="00C83AFB" w:rsidP="00C83AF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40,016</w:t>
            </w:r>
          </w:p>
        </w:tc>
        <w:tc>
          <w:tcPr>
            <w:tcW w:w="270" w:type="dxa"/>
            <w:shd w:val="clear" w:color="auto" w:fill="auto"/>
          </w:tcPr>
          <w:p w14:paraId="0FFCDE73" w14:textId="77777777" w:rsidR="00C83AFB" w:rsidRPr="004E7ABF" w:rsidRDefault="00C83AFB" w:rsidP="00C83AF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72EEA343" w14:textId="1D07AAF0" w:rsidR="00C83AFB" w:rsidRPr="00B90F3A" w:rsidRDefault="00C83AFB" w:rsidP="00C83A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213E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47FA381A" w14:textId="77777777" w:rsidR="00C83AFB" w:rsidRPr="00776BE7" w:rsidRDefault="00C83AFB" w:rsidP="00C83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65471389" w14:textId="77777777" w:rsidR="00C83AFB" w:rsidRPr="00776BE7" w:rsidRDefault="00C83AFB" w:rsidP="00C83AFB">
            <w:pPr>
              <w:pStyle w:val="acctfourfigures"/>
              <w:tabs>
                <w:tab w:val="clear" w:pos="765"/>
                <w:tab w:val="decimal" w:pos="430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C563A8" w14:textId="77777777" w:rsidR="00C83AFB" w:rsidRPr="00776BE7" w:rsidRDefault="00C83AFB" w:rsidP="00C83AF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8D0BA9" w14:textId="77777777" w:rsidR="00C83AFB" w:rsidRPr="00776BE7" w:rsidRDefault="00C83AFB" w:rsidP="00C83AF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050DF6" w14:textId="77777777" w:rsidR="00C83AFB" w:rsidRPr="00776BE7" w:rsidRDefault="00C83AFB" w:rsidP="00C83AF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03F57FB8" w14:textId="77777777" w:rsidR="00C83AFB" w:rsidRPr="00776BE7" w:rsidRDefault="00C83AFB" w:rsidP="00C83AFB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317827" w14:textId="77777777" w:rsidR="00C83AFB" w:rsidRPr="00776BE7" w:rsidRDefault="00C83AFB" w:rsidP="00C83AF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0DB66DC" w14:textId="77777777" w:rsidR="00C83AFB" w:rsidRPr="00776BE7" w:rsidRDefault="00C83AFB" w:rsidP="00C83AFB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83AFB" w:rsidRPr="0087049C" w14:paraId="4428AC19" w14:textId="77777777" w:rsidTr="00C83AFB">
        <w:trPr>
          <w:trHeight w:val="66"/>
        </w:trPr>
        <w:tc>
          <w:tcPr>
            <w:tcW w:w="3420" w:type="dxa"/>
            <w:shd w:val="clear" w:color="auto" w:fill="auto"/>
          </w:tcPr>
          <w:p w14:paraId="1108625A" w14:textId="77777777" w:rsidR="00C83AFB" w:rsidRPr="00C83AFB" w:rsidRDefault="00C83AFB" w:rsidP="00D66427">
            <w:pPr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9B1DBB5" w14:textId="77777777" w:rsidR="00C83AFB" w:rsidRPr="00C83AFB" w:rsidRDefault="00C83AFB" w:rsidP="00D66427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07466D66" w14:textId="77777777" w:rsidR="00C83AFB" w:rsidRPr="00C83AFB" w:rsidRDefault="00C83AFB" w:rsidP="00D66427">
            <w:pPr>
              <w:pStyle w:val="acctfourfigures"/>
              <w:tabs>
                <w:tab w:val="clear" w:pos="765"/>
                <w:tab w:val="decimal" w:pos="115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3DF8FD6" w14:textId="77777777" w:rsidR="00C83AFB" w:rsidRPr="00C83AFB" w:rsidRDefault="00C83AFB" w:rsidP="00D66427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</w:tcPr>
          <w:p w14:paraId="229DDDE9" w14:textId="77777777" w:rsidR="00C83AFB" w:rsidRPr="00C83AFB" w:rsidRDefault="00C83AFB" w:rsidP="00D664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56ECF8" w14:textId="77777777" w:rsidR="00C83AFB" w:rsidRPr="00C83AFB" w:rsidRDefault="00C83AFB" w:rsidP="00D664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ACD97D9" w14:textId="77777777" w:rsidR="00C83AFB" w:rsidRPr="00C83AFB" w:rsidRDefault="00C83AFB" w:rsidP="00D6642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C472AB0" w14:textId="77777777" w:rsidR="00C83AFB" w:rsidRPr="00C83AFB" w:rsidRDefault="00C83AFB" w:rsidP="00D6642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413D6706" w14:textId="77777777" w:rsidR="00C83AFB" w:rsidRPr="00C83AFB" w:rsidRDefault="00C83AFB" w:rsidP="00D66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BA616C9" w14:textId="77777777" w:rsidR="00C83AFB" w:rsidRPr="00C83AFB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5DC51368" w14:textId="77777777" w:rsidR="00C83AFB" w:rsidRPr="00C83AFB" w:rsidRDefault="00C83AFB" w:rsidP="00D66427">
            <w:pPr>
              <w:pStyle w:val="acctfourfigures"/>
              <w:tabs>
                <w:tab w:val="clear" w:pos="765"/>
                <w:tab w:val="decimal" w:pos="430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C865651" w14:textId="77777777" w:rsidR="00C83AFB" w:rsidRPr="00C83AFB" w:rsidRDefault="00C83AFB" w:rsidP="00D66427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AA63F3" w14:textId="77777777" w:rsidR="00C83AFB" w:rsidRPr="00C83AFB" w:rsidRDefault="00C83AFB" w:rsidP="00D6642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C94B4D" w14:textId="77777777" w:rsidR="00C83AFB" w:rsidRPr="00C83AFB" w:rsidRDefault="00C83AFB" w:rsidP="00D6642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345AA3B6" w14:textId="77777777" w:rsidR="00C83AFB" w:rsidRPr="00C83AFB" w:rsidRDefault="00C83AFB" w:rsidP="00D66427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4755AF" w14:textId="77777777" w:rsidR="00C83AFB" w:rsidRPr="00C83AFB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0FAEE8E1" w14:textId="77777777" w:rsidR="00C83AFB" w:rsidRPr="00C83AFB" w:rsidRDefault="00C83AFB" w:rsidP="00D6642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3AFB" w:rsidRPr="0087049C" w14:paraId="0F9AB351" w14:textId="77777777" w:rsidTr="00C83AFB">
        <w:trPr>
          <w:trHeight w:val="261"/>
        </w:trPr>
        <w:tc>
          <w:tcPr>
            <w:tcW w:w="3420" w:type="dxa"/>
            <w:shd w:val="clear" w:color="auto" w:fill="auto"/>
          </w:tcPr>
          <w:p w14:paraId="675F02F0" w14:textId="77777777" w:rsidR="00C83AFB" w:rsidRPr="0087049C" w:rsidRDefault="00C83AFB" w:rsidP="00D6642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270" w:type="dxa"/>
          </w:tcPr>
          <w:p w14:paraId="43009272" w14:textId="77777777" w:rsidR="00C83AFB" w:rsidRPr="0087049C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07FEF06A" w14:textId="77777777" w:rsidR="00C83AFB" w:rsidRPr="00855C32" w:rsidRDefault="00C83AFB" w:rsidP="00D6642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59D38B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3156ED0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48E9F2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043AE3A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7F9B39" w14:textId="77777777" w:rsidR="00C83AFB" w:rsidRPr="0087049C" w:rsidRDefault="00C83AFB" w:rsidP="00D664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2D729D5E" w14:textId="77777777" w:rsidR="00C83AFB" w:rsidRPr="00763AB2" w:rsidRDefault="00C83AFB" w:rsidP="00D6642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10BF9D0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637B7228" w14:textId="77777777" w:rsidR="00C83AFB" w:rsidRPr="00730ED1" w:rsidRDefault="00C83AFB" w:rsidP="00D66427">
            <w:pPr>
              <w:pStyle w:val="acctfourfigures"/>
              <w:tabs>
                <w:tab w:val="clear" w:pos="765"/>
                <w:tab w:val="decimal" w:pos="430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D76152" w14:textId="77777777" w:rsidR="00C83AFB" w:rsidRPr="00730ED1" w:rsidRDefault="00C83AFB" w:rsidP="00D664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BD32C6" w14:textId="77777777" w:rsidR="00C83AFB" w:rsidRPr="00730ED1" w:rsidRDefault="00C83AFB" w:rsidP="00D6642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B51A150" w14:textId="77777777" w:rsidR="00C83AFB" w:rsidRPr="00730ED1" w:rsidRDefault="00C83AFB" w:rsidP="00D6642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</w:tcPr>
          <w:p w14:paraId="55A62332" w14:textId="77777777" w:rsidR="00C83AFB" w:rsidRPr="00730ED1" w:rsidRDefault="00C83AFB" w:rsidP="00D6642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1A12AA6" w14:textId="77777777" w:rsidR="00C83AFB" w:rsidRPr="00730ED1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</w:tcPr>
          <w:p w14:paraId="7EEE1B4F" w14:textId="77777777" w:rsidR="00C83AFB" w:rsidRPr="00730ED1" w:rsidRDefault="00C83AFB" w:rsidP="00D6642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83AFB" w:rsidRPr="0087049C" w14:paraId="29E67962" w14:textId="77777777" w:rsidTr="00C83AFB">
        <w:trPr>
          <w:trHeight w:val="261"/>
        </w:trPr>
        <w:tc>
          <w:tcPr>
            <w:tcW w:w="3420" w:type="dxa"/>
            <w:shd w:val="clear" w:color="auto" w:fill="auto"/>
          </w:tcPr>
          <w:p w14:paraId="3CDDE997" w14:textId="77777777" w:rsidR="00C83AFB" w:rsidRDefault="00C83AFB" w:rsidP="00D6642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83AFB">
              <w:rPr>
                <w:rFonts w:asciiTheme="majorBidi" w:hAnsiTheme="majorBidi"/>
                <w:sz w:val="30"/>
                <w:szCs w:val="30"/>
                <w:cs/>
              </w:rPr>
              <w:t>หนี้สิน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270" w:type="dxa"/>
          </w:tcPr>
          <w:p w14:paraId="2857246B" w14:textId="77777777" w:rsidR="00C83AFB" w:rsidRPr="0087049C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321CD931" w14:textId="77777777" w:rsidR="00C83AFB" w:rsidRPr="00855C32" w:rsidRDefault="00C83AFB" w:rsidP="00D6642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C4E8BF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821A6D9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0ACD44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F717C0D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B0CA19" w14:textId="77777777" w:rsidR="00C83AFB" w:rsidRPr="0087049C" w:rsidRDefault="00C83AFB" w:rsidP="00D664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3C4616F2" w14:textId="77777777" w:rsidR="00C83AFB" w:rsidRPr="00763AB2" w:rsidRDefault="00C83AFB" w:rsidP="00D6642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EB111C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3FFC5F26" w14:textId="77777777" w:rsidR="00C83AFB" w:rsidRPr="00730ED1" w:rsidRDefault="00C83AFB" w:rsidP="00D66427">
            <w:pPr>
              <w:pStyle w:val="acctfourfigures"/>
              <w:tabs>
                <w:tab w:val="clear" w:pos="765"/>
                <w:tab w:val="decimal" w:pos="430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DB17EF" w14:textId="77777777" w:rsidR="00C83AFB" w:rsidRPr="00730ED1" w:rsidRDefault="00C83AFB" w:rsidP="00D664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321194" w14:textId="77777777" w:rsidR="00C83AFB" w:rsidRPr="00730ED1" w:rsidRDefault="00C83AFB" w:rsidP="00D6642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2D927DE" w14:textId="77777777" w:rsidR="00C83AFB" w:rsidRPr="00730ED1" w:rsidRDefault="00C83AFB" w:rsidP="00D6642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</w:tcPr>
          <w:p w14:paraId="6FDB45F7" w14:textId="77777777" w:rsidR="00C83AFB" w:rsidRPr="00730ED1" w:rsidRDefault="00C83AFB" w:rsidP="00D6642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A17F829" w14:textId="77777777" w:rsidR="00C83AFB" w:rsidRPr="00730ED1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</w:tcPr>
          <w:p w14:paraId="1498183C" w14:textId="77777777" w:rsidR="00C83AFB" w:rsidRPr="00730ED1" w:rsidRDefault="00C83AFB" w:rsidP="00D6642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83AFB" w:rsidRPr="0087049C" w14:paraId="0A92DB75" w14:textId="77777777" w:rsidTr="00C83AFB">
        <w:trPr>
          <w:trHeight w:val="261"/>
        </w:trPr>
        <w:tc>
          <w:tcPr>
            <w:tcW w:w="3420" w:type="dxa"/>
            <w:shd w:val="clear" w:color="auto" w:fill="auto"/>
          </w:tcPr>
          <w:p w14:paraId="09CB784D" w14:textId="18CFE7E0" w:rsidR="00C83AFB" w:rsidRDefault="00C83AFB" w:rsidP="00D66427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หนี้สิน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70" w:type="dxa"/>
          </w:tcPr>
          <w:p w14:paraId="5DD2D153" w14:textId="77777777" w:rsidR="00C83AFB" w:rsidRPr="0087049C" w:rsidRDefault="00C83AFB" w:rsidP="00D6642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cyan"/>
                <w:lang w:val="en-US" w:bidi="th-TH"/>
              </w:rPr>
            </w:pPr>
          </w:p>
        </w:tc>
        <w:tc>
          <w:tcPr>
            <w:tcW w:w="1530" w:type="dxa"/>
          </w:tcPr>
          <w:p w14:paraId="7BB5558F" w14:textId="207AABE9" w:rsidR="00C83AFB" w:rsidRPr="00855C32" w:rsidRDefault="00C83AFB" w:rsidP="00D6642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6A04B2D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E7103D7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AD511B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0D5858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02F226" w14:textId="77777777" w:rsidR="00C83AFB" w:rsidRPr="0087049C" w:rsidRDefault="00C83AFB" w:rsidP="00D664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1F106EE7" w14:textId="36D383B9" w:rsidR="00C83AFB" w:rsidRPr="00763AB2" w:rsidRDefault="00C83AFB" w:rsidP="00D66427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47B5840" w14:textId="77777777" w:rsidR="00C83AFB" w:rsidRPr="0087049C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7" w:type="dxa"/>
          </w:tcPr>
          <w:p w14:paraId="1AF58244" w14:textId="77777777" w:rsidR="00C83AFB" w:rsidRPr="00730ED1" w:rsidRDefault="00C83AFB" w:rsidP="00D66427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933D93" w14:textId="77777777" w:rsidR="00C83AFB" w:rsidRPr="00730ED1" w:rsidRDefault="00C83AFB" w:rsidP="00D6642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6AE0632" w14:textId="70A031EF" w:rsidR="00C83AFB" w:rsidRPr="00730ED1" w:rsidRDefault="00C83AFB" w:rsidP="00D66427">
            <w:pPr>
              <w:pStyle w:val="acctfourfigures"/>
              <w:tabs>
                <w:tab w:val="clear" w:pos="765"/>
                <w:tab w:val="decimal" w:pos="68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D30852E" w14:textId="77777777" w:rsidR="00C83AFB" w:rsidRDefault="00C83AFB" w:rsidP="00D66427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</w:tcPr>
          <w:p w14:paraId="69720775" w14:textId="77777777" w:rsidR="00C83AFB" w:rsidRPr="00730ED1" w:rsidRDefault="00C83AFB" w:rsidP="00D66427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694F3DC" w14:textId="77777777" w:rsidR="00C83AFB" w:rsidRPr="00730ED1" w:rsidRDefault="00C83AFB" w:rsidP="00D664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shd w:val="clear" w:color="auto" w:fill="auto"/>
          </w:tcPr>
          <w:p w14:paraId="2B5C2F64" w14:textId="77A173E1" w:rsidR="00C83AFB" w:rsidRPr="00730ED1" w:rsidRDefault="00C83AFB" w:rsidP="00D66427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242D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67280618" w14:textId="77777777" w:rsidR="006D0B3F" w:rsidRPr="00D9024C" w:rsidRDefault="006D0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4A73A22B" w14:textId="54831B74" w:rsidR="006D0B3F" w:rsidRDefault="006D0B3F" w:rsidP="002C56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52E918E6" w14:textId="77777777" w:rsidR="00F6642E" w:rsidRDefault="00F6642E">
      <w:pPr>
        <w:sectPr w:rsidR="00F6642E" w:rsidSect="006D0B3F">
          <w:headerReference w:type="default" r:id="rId17"/>
          <w:pgSz w:w="16834" w:h="11909" w:orient="landscape" w:code="9"/>
          <w:pgMar w:top="691" w:right="1152" w:bottom="1019" w:left="1152" w:header="720" w:footer="720" w:gutter="0"/>
          <w:cols w:space="720"/>
          <w:docGrid w:linePitch="245"/>
        </w:sectPr>
      </w:pPr>
    </w:p>
    <w:p w14:paraId="6A705662" w14:textId="49D8B3B1" w:rsidR="001C48D2" w:rsidRDefault="001C48D2" w:rsidP="00733255">
      <w:pPr>
        <w:tabs>
          <w:tab w:val="clear" w:pos="454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72AED00E" w14:textId="77777777" w:rsidR="001C48D2" w:rsidRDefault="001C48D2" w:rsidP="001C48D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6"/>
        <w:gridCol w:w="1085"/>
        <w:gridCol w:w="248"/>
        <w:gridCol w:w="1136"/>
        <w:gridCol w:w="238"/>
        <w:gridCol w:w="1112"/>
        <w:gridCol w:w="236"/>
        <w:gridCol w:w="1074"/>
        <w:gridCol w:w="236"/>
        <w:gridCol w:w="1074"/>
      </w:tblGrid>
      <w:tr w:rsidR="001C48D2" w14:paraId="48D54FFF" w14:textId="77777777" w:rsidTr="00F6642E">
        <w:trPr>
          <w:tblHeader/>
        </w:trPr>
        <w:tc>
          <w:tcPr>
            <w:tcW w:w="2786" w:type="dxa"/>
          </w:tcPr>
          <w:p w14:paraId="37709CD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9" w:type="dxa"/>
            <w:gridSpan w:val="9"/>
            <w:hideMark/>
          </w:tcPr>
          <w:p w14:paraId="763E2318" w14:textId="77777777" w:rsidR="001C48D2" w:rsidRDefault="001C48D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/ </w:t>
            </w:r>
            <w:r>
              <w:rPr>
                <w:rFonts w:ascii="Angsana New" w:eastAsia="AngsanaNew" w:hAnsi="Angsana New"/>
                <w:b/>
                <w:bCs/>
                <w:sz w:val="29"/>
                <w:szCs w:val="29"/>
                <w:cs/>
                <w:lang w:eastAsia="en-GB"/>
              </w:rPr>
              <w:t>งบการเงินเฉพาะกิจการ</w:t>
            </w:r>
          </w:p>
        </w:tc>
      </w:tr>
      <w:tr w:rsidR="001C48D2" w14:paraId="083E63B9" w14:textId="77777777" w:rsidTr="00F6642E">
        <w:trPr>
          <w:tblHeader/>
        </w:trPr>
        <w:tc>
          <w:tcPr>
            <w:tcW w:w="2786" w:type="dxa"/>
            <w:vAlign w:val="bottom"/>
            <w:hideMark/>
          </w:tcPr>
          <w:p w14:paraId="3A6AC247" w14:textId="77777777" w:rsidR="001C48D2" w:rsidRDefault="001C48D2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2CABF310" w14:textId="77777777" w:rsidR="001C48D2" w:rsidRDefault="001C48D2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B987B69" w14:textId="62845575" w:rsidR="001C48D2" w:rsidRDefault="00270230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48D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48D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8" w:type="dxa"/>
            <w:vAlign w:val="bottom"/>
          </w:tcPr>
          <w:p w14:paraId="03C359BE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36" w:type="dxa"/>
            <w:vAlign w:val="bottom"/>
            <w:hideMark/>
          </w:tcPr>
          <w:p w14:paraId="78568564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2A485673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2" w:type="dxa"/>
            <w:vAlign w:val="bottom"/>
            <w:hideMark/>
          </w:tcPr>
          <w:p w14:paraId="34293CD7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D0FCD63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4" w:type="dxa"/>
            <w:vAlign w:val="bottom"/>
            <w:hideMark/>
          </w:tcPr>
          <w:p w14:paraId="52471B2B" w14:textId="77777777" w:rsidR="001C48D2" w:rsidRDefault="001C48D2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0CEA100C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4" w:type="dxa"/>
            <w:vAlign w:val="bottom"/>
            <w:hideMark/>
          </w:tcPr>
          <w:p w14:paraId="60B48A8F" w14:textId="77777777" w:rsidR="00275638" w:rsidRDefault="00275638" w:rsidP="00275638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AFAF2B8" w14:textId="09346BAA" w:rsidR="001C48D2" w:rsidRDefault="00275638" w:rsidP="00275638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1C48D2" w14:paraId="057F9232" w14:textId="77777777" w:rsidTr="00F6642E">
        <w:trPr>
          <w:tblHeader/>
        </w:trPr>
        <w:tc>
          <w:tcPr>
            <w:tcW w:w="2786" w:type="dxa"/>
          </w:tcPr>
          <w:p w14:paraId="5C8472D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6439" w:type="dxa"/>
            <w:gridSpan w:val="9"/>
            <w:vAlign w:val="bottom"/>
            <w:hideMark/>
          </w:tcPr>
          <w:p w14:paraId="6035A81F" w14:textId="77777777" w:rsidR="001C48D2" w:rsidRDefault="001C48D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48D2" w14:paraId="45AAAB10" w14:textId="77777777" w:rsidTr="00F6642E">
        <w:tc>
          <w:tcPr>
            <w:tcW w:w="2786" w:type="dxa"/>
            <w:hideMark/>
          </w:tcPr>
          <w:p w14:paraId="0A182EFB" w14:textId="111C4FF0" w:rsidR="001C48D2" w:rsidRDefault="00270230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7563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5" w:type="dxa"/>
          </w:tcPr>
          <w:p w14:paraId="5CCF0A1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DC38D1F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2209938A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46DCE3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38D70A4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274128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0FB85D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4AF2B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24ED769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19679A86" w14:textId="77777777" w:rsidTr="00F6642E">
        <w:tc>
          <w:tcPr>
            <w:tcW w:w="2786" w:type="dxa"/>
            <w:hideMark/>
          </w:tcPr>
          <w:p w14:paraId="3F716F70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7DCCE15E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37EED08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FC1BA5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617189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F162E8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04695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14AA04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F28926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11843EBD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6A9985C9" w14:textId="77777777" w:rsidTr="001D27B3">
        <w:tc>
          <w:tcPr>
            <w:tcW w:w="2786" w:type="dxa"/>
            <w:hideMark/>
          </w:tcPr>
          <w:p w14:paraId="369FD38F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5" w:type="dxa"/>
          </w:tcPr>
          <w:p w14:paraId="2C83D65D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48" w:type="dxa"/>
          </w:tcPr>
          <w:p w14:paraId="58C37737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DC1531E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C9E937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A8B4552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EF2A83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13EC7A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7CE50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26BBF6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5CD0" w14:paraId="2A7548E1" w14:textId="77777777" w:rsidTr="001D27B3">
        <w:tc>
          <w:tcPr>
            <w:tcW w:w="2786" w:type="dxa"/>
            <w:hideMark/>
          </w:tcPr>
          <w:p w14:paraId="57B41F79" w14:textId="77777777" w:rsidR="00AB5CD0" w:rsidRDefault="00AB5CD0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3428586C" w14:textId="60EB19E0" w:rsidR="00AB5CD0" w:rsidRPr="001D27B3" w:rsidRDefault="001B426C" w:rsidP="0043457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D27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992,152</w:t>
            </w:r>
          </w:p>
        </w:tc>
        <w:tc>
          <w:tcPr>
            <w:tcW w:w="248" w:type="dxa"/>
            <w:vAlign w:val="bottom"/>
          </w:tcPr>
          <w:p w14:paraId="0AD4FD8E" w14:textId="77777777" w:rsidR="00AB5CD0" w:rsidRPr="001D27B3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280FEDA7" w14:textId="4D45DF62" w:rsidR="00AB5CD0" w:rsidRPr="00531534" w:rsidRDefault="00ED4D77" w:rsidP="0043457D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315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</w:t>
            </w:r>
            <w:r w:rsidR="003E231D" w:rsidRPr="005315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31,703</w:t>
            </w:r>
          </w:p>
        </w:tc>
        <w:tc>
          <w:tcPr>
            <w:tcW w:w="238" w:type="dxa"/>
            <w:vAlign w:val="bottom"/>
          </w:tcPr>
          <w:p w14:paraId="061CFAEF" w14:textId="77777777" w:rsidR="00AB5CD0" w:rsidRPr="00531534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20D35F72" w14:textId="66F7F28A" w:rsidR="00AB5CD0" w:rsidRPr="00531534" w:rsidRDefault="002E38F9" w:rsidP="00A2035A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1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</w:t>
            </w:r>
            <w:r w:rsidR="00F256E5" w:rsidRPr="005315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8D1A6D" w:rsidRPr="005315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3C0FA0" w:rsidRPr="00531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D1A6D" w:rsidRPr="00531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703</w:t>
            </w:r>
            <w:r w:rsidR="003C0FA0" w:rsidRPr="00531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80149DD" w14:textId="77777777" w:rsidR="00AB5CD0" w:rsidRPr="00531534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vAlign w:val="bottom"/>
          </w:tcPr>
          <w:p w14:paraId="147B9EFF" w14:textId="4B73AA7F" w:rsidR="00AB5CD0" w:rsidRPr="00531534" w:rsidRDefault="008D1A6D" w:rsidP="00996829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1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5,622</w:t>
            </w:r>
          </w:p>
        </w:tc>
        <w:tc>
          <w:tcPr>
            <w:tcW w:w="236" w:type="dxa"/>
            <w:vAlign w:val="bottom"/>
          </w:tcPr>
          <w:p w14:paraId="658F4BD7" w14:textId="77777777" w:rsidR="00AB5CD0" w:rsidRPr="00531534" w:rsidRDefault="00AB5CD0" w:rsidP="0043457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double" w:sz="4" w:space="0" w:color="auto"/>
            </w:tcBorders>
            <w:vAlign w:val="bottom"/>
          </w:tcPr>
          <w:p w14:paraId="455D6194" w14:textId="5E03DC5A" w:rsidR="00AB5CD0" w:rsidRPr="00531534" w:rsidRDefault="008627A1" w:rsidP="00A758E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15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997,774</w:t>
            </w:r>
          </w:p>
        </w:tc>
      </w:tr>
      <w:tr w:rsidR="000D3F3D" w14:paraId="7A88E3AE" w14:textId="77777777" w:rsidTr="001D27B3">
        <w:tc>
          <w:tcPr>
            <w:tcW w:w="2786" w:type="dxa"/>
          </w:tcPr>
          <w:p w14:paraId="1B5F2308" w14:textId="77777777" w:rsidR="000D3F3D" w:rsidRPr="00270230" w:rsidRDefault="000D3F3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2BCFB463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5A480292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</w:tcBorders>
          </w:tcPr>
          <w:p w14:paraId="17977541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87A0CC4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6D487FFC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62DD03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</w:tcPr>
          <w:p w14:paraId="18C57650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5893B5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</w:tcPr>
          <w:p w14:paraId="63276CE1" w14:textId="77777777" w:rsidR="000D3F3D" w:rsidRDefault="000D3F3D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F3D" w14:paraId="4DB558C8" w14:textId="77777777" w:rsidTr="00F6642E">
        <w:tc>
          <w:tcPr>
            <w:tcW w:w="2786" w:type="dxa"/>
          </w:tcPr>
          <w:p w14:paraId="07532DFC" w14:textId="501F1839" w:rsidR="000D3F3D" w:rsidRPr="00270230" w:rsidRDefault="000D3F3D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5" w:type="dxa"/>
          </w:tcPr>
          <w:p w14:paraId="1D17C11D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33584197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BD8FF57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EC8A35E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230232A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C1F02D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A27DA19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E6AC5A" w14:textId="77777777" w:rsidR="000D3F3D" w:rsidRDefault="000D3F3D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6D6EC62B" w14:textId="77777777" w:rsidR="000D3F3D" w:rsidRDefault="000D3F3D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2263339D" w14:textId="77777777" w:rsidTr="00F6642E">
        <w:tc>
          <w:tcPr>
            <w:tcW w:w="2786" w:type="dxa"/>
            <w:hideMark/>
          </w:tcPr>
          <w:p w14:paraId="23EF21A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27EB6D12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DC41E1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7C3F875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1F63A3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733E5AD3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2F3F2C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419751D4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2AF97F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3CB261EA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00F3E5B2" w14:textId="77777777" w:rsidTr="00F6642E">
        <w:tc>
          <w:tcPr>
            <w:tcW w:w="2786" w:type="dxa"/>
            <w:hideMark/>
          </w:tcPr>
          <w:p w14:paraId="52BFCD33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5" w:type="dxa"/>
          </w:tcPr>
          <w:p w14:paraId="232FFC17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02E6BAA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8943ACA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9A03D37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3592BB1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EDEE6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8E0D698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53699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5B5C59F5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5638" w14:paraId="247E21B9" w14:textId="77777777" w:rsidTr="003F6B8D">
        <w:tc>
          <w:tcPr>
            <w:tcW w:w="2786" w:type="dxa"/>
            <w:hideMark/>
          </w:tcPr>
          <w:p w14:paraId="27BFA167" w14:textId="77777777" w:rsidR="00275638" w:rsidRDefault="00275638" w:rsidP="00275638">
            <w:pPr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9FA7AF" w14:textId="4AE5D52B" w:rsidR="00275638" w:rsidRDefault="00275638" w:rsidP="0027563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,957,422</w:t>
            </w:r>
          </w:p>
        </w:tc>
        <w:tc>
          <w:tcPr>
            <w:tcW w:w="248" w:type="dxa"/>
            <w:vAlign w:val="bottom"/>
          </w:tcPr>
          <w:p w14:paraId="70F0E3EA" w14:textId="77777777" w:rsidR="00275638" w:rsidRDefault="00275638" w:rsidP="0027563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64697D" w14:textId="340992C9" w:rsidR="00275638" w:rsidRPr="00E808B0" w:rsidRDefault="00275638" w:rsidP="00275638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1,315,074</w:t>
            </w:r>
          </w:p>
        </w:tc>
        <w:tc>
          <w:tcPr>
            <w:tcW w:w="238" w:type="dxa"/>
            <w:vAlign w:val="bottom"/>
          </w:tcPr>
          <w:p w14:paraId="7B2FC662" w14:textId="77777777" w:rsidR="00275638" w:rsidRDefault="00275638" w:rsidP="0027563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DAA5F8" w14:textId="31D9A6C6" w:rsidR="00275638" w:rsidRDefault="00275638" w:rsidP="00275638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(1,414,942)</w:t>
            </w:r>
          </w:p>
        </w:tc>
        <w:tc>
          <w:tcPr>
            <w:tcW w:w="236" w:type="dxa"/>
            <w:vAlign w:val="bottom"/>
          </w:tcPr>
          <w:p w14:paraId="491E0B69" w14:textId="77777777" w:rsidR="00275638" w:rsidRDefault="00275638" w:rsidP="0027563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A89FC7" w14:textId="7242B27C" w:rsidR="00275638" w:rsidRDefault="00275638" w:rsidP="00275638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11,590</w:t>
            </w:r>
          </w:p>
        </w:tc>
        <w:tc>
          <w:tcPr>
            <w:tcW w:w="236" w:type="dxa"/>
            <w:vAlign w:val="bottom"/>
          </w:tcPr>
          <w:p w14:paraId="0006469A" w14:textId="77777777" w:rsidR="00275638" w:rsidRDefault="00275638" w:rsidP="00275638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CF22FE" w14:textId="63EEB49A" w:rsidR="00275638" w:rsidRDefault="00275638" w:rsidP="00275638">
            <w:pPr>
              <w:tabs>
                <w:tab w:val="decimal" w:pos="880"/>
              </w:tabs>
              <w:ind w:right="-100"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1,869,144</w:t>
            </w:r>
          </w:p>
        </w:tc>
      </w:tr>
    </w:tbl>
    <w:p w14:paraId="1D37A09A" w14:textId="3BA71A3F" w:rsidR="008C536A" w:rsidRDefault="008C536A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36FE26F" w14:textId="40768411" w:rsidR="005B3B34" w:rsidRPr="00C075DE" w:rsidRDefault="005B3B34" w:rsidP="00733255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5B2FA94" w14:textId="42E29766" w:rsidR="00296496" w:rsidRPr="00BF6B44" w:rsidRDefault="00296496" w:rsidP="000E0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696308" w:rsidRPr="00C075DE" w14:paraId="639D4D08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0700383D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194F4D" w14:textId="2E8AF6A0" w:rsidR="00696308" w:rsidRPr="00C075DE" w:rsidRDefault="0027563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620" w:type="dxa"/>
            <w:shd w:val="clear" w:color="auto" w:fill="auto"/>
          </w:tcPr>
          <w:p w14:paraId="4B040B92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3CCEA1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8CFFA96" w14:textId="77777777" w:rsidR="00696308" w:rsidRPr="00C075DE" w:rsidRDefault="00696308" w:rsidP="00E26368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DCD2F53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696308" w:rsidRPr="00C075DE" w14:paraId="07C1C160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24A1097E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50F5FB97" w14:textId="77777777" w:rsidR="00696308" w:rsidRPr="00C075DE" w:rsidRDefault="00696308" w:rsidP="00E26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308" w:rsidRPr="00C075DE" w14:paraId="2B7B5D3B" w14:textId="77777777" w:rsidTr="00E26368">
        <w:tc>
          <w:tcPr>
            <w:tcW w:w="5670" w:type="dxa"/>
            <w:shd w:val="clear" w:color="auto" w:fill="auto"/>
          </w:tcPr>
          <w:p w14:paraId="2F243A78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  <w:shd w:val="clear" w:color="auto" w:fill="auto"/>
          </w:tcPr>
          <w:p w14:paraId="1BE3E915" w14:textId="77777777" w:rsidR="00696308" w:rsidRPr="00C075DE" w:rsidRDefault="00696308" w:rsidP="00E26368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719C27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E804F9F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224ED" w:rsidRPr="00C075DE" w14:paraId="4237B8C9" w14:textId="77777777" w:rsidTr="00E26368">
        <w:tc>
          <w:tcPr>
            <w:tcW w:w="5670" w:type="dxa"/>
            <w:shd w:val="clear" w:color="auto" w:fill="auto"/>
          </w:tcPr>
          <w:p w14:paraId="36B46B70" w14:textId="68558036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24736">
              <w:rPr>
                <w:rFonts w:asciiTheme="majorBidi" w:hAnsi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428A7AB5" w14:textId="2AB81401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327,344</w:t>
            </w:r>
          </w:p>
        </w:tc>
        <w:tc>
          <w:tcPr>
            <w:tcW w:w="270" w:type="dxa"/>
            <w:shd w:val="clear" w:color="auto" w:fill="auto"/>
          </w:tcPr>
          <w:p w14:paraId="5592557C" w14:textId="77777777" w:rsidR="00F224ED" w:rsidRPr="00C075DE" w:rsidRDefault="00F224ED" w:rsidP="00F224E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9E646D1" w14:textId="72E42122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327,344</w:t>
            </w:r>
          </w:p>
        </w:tc>
      </w:tr>
      <w:tr w:rsidR="00F224ED" w:rsidRPr="00C075DE" w14:paraId="4A9FDC9D" w14:textId="77777777" w:rsidTr="00E26368">
        <w:tc>
          <w:tcPr>
            <w:tcW w:w="5670" w:type="dxa"/>
            <w:shd w:val="clear" w:color="auto" w:fill="auto"/>
          </w:tcPr>
          <w:p w14:paraId="6EB8D055" w14:textId="77777777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D3A80" w14:textId="34D80D17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327,344</w:t>
            </w:r>
          </w:p>
        </w:tc>
        <w:tc>
          <w:tcPr>
            <w:tcW w:w="270" w:type="dxa"/>
            <w:shd w:val="clear" w:color="auto" w:fill="auto"/>
          </w:tcPr>
          <w:p w14:paraId="535A1073" w14:textId="77777777" w:rsidR="00F224ED" w:rsidRPr="00C075DE" w:rsidRDefault="00F224ED" w:rsidP="00F224E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5DE59" w14:textId="5F7AE905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327,344</w:t>
            </w:r>
          </w:p>
        </w:tc>
      </w:tr>
      <w:tr w:rsidR="00F224ED" w:rsidRPr="00C075DE" w14:paraId="53266F95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  <w:shd w:val="clear" w:color="auto" w:fill="auto"/>
          </w:tcPr>
          <w:p w14:paraId="71DF5C88" w14:textId="77777777" w:rsidR="00F224ED" w:rsidRPr="00E0093A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20EDC405" w14:textId="77777777" w:rsidR="00F224ED" w:rsidRPr="00E0093A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85BBF9" w14:textId="77777777" w:rsidR="00F224ED" w:rsidRPr="00E0093A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1189163A" w14:textId="77777777" w:rsidR="00F224ED" w:rsidRPr="00E0093A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7B3" w:rsidRPr="00C075DE" w14:paraId="5F0556F6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  <w:shd w:val="clear" w:color="auto" w:fill="auto"/>
          </w:tcPr>
          <w:p w14:paraId="394D1C55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5E44C1E4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CF3FF1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3FD4BA8C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7B3" w:rsidRPr="00C075DE" w14:paraId="5A5815A8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  <w:shd w:val="clear" w:color="auto" w:fill="auto"/>
          </w:tcPr>
          <w:p w14:paraId="499506AF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752E429C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BE4F1D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41EDC980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7B3" w:rsidRPr="00C075DE" w14:paraId="1AA58883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  <w:shd w:val="clear" w:color="auto" w:fill="auto"/>
          </w:tcPr>
          <w:p w14:paraId="47A2C76F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4AC9BEB2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A5968B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438D3135" w14:textId="77777777" w:rsidR="001D27B3" w:rsidRPr="00E0093A" w:rsidRDefault="001D27B3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24ED" w:rsidRPr="00C075DE" w14:paraId="44ED7A69" w14:textId="77777777" w:rsidTr="00E26368">
        <w:tc>
          <w:tcPr>
            <w:tcW w:w="5670" w:type="dxa"/>
            <w:shd w:val="clear" w:color="auto" w:fill="auto"/>
          </w:tcPr>
          <w:p w14:paraId="04939008" w14:textId="1D7F8178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  <w:shd w:val="clear" w:color="auto" w:fill="auto"/>
          </w:tcPr>
          <w:p w14:paraId="2C0941C6" w14:textId="77777777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2D0B9D" w14:textId="77777777" w:rsidR="00F224ED" w:rsidRPr="00C075DE" w:rsidRDefault="00F224ED" w:rsidP="00F224E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D237934" w14:textId="16784F88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24ED" w:rsidRPr="00C075DE" w14:paraId="6B595C3B" w14:textId="77777777" w:rsidTr="00E26368">
        <w:tc>
          <w:tcPr>
            <w:tcW w:w="5670" w:type="dxa"/>
            <w:shd w:val="clear" w:color="auto" w:fill="auto"/>
          </w:tcPr>
          <w:p w14:paraId="657DE2A9" w14:textId="77777777" w:rsidR="00F224ED" w:rsidRPr="00A14E0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E0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  <w:shd w:val="clear" w:color="auto" w:fill="auto"/>
          </w:tcPr>
          <w:p w14:paraId="296D6967" w14:textId="094A5177" w:rsidR="00F224ED" w:rsidRPr="00A14E0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934</w:t>
            </w:r>
          </w:p>
        </w:tc>
        <w:tc>
          <w:tcPr>
            <w:tcW w:w="270" w:type="dxa"/>
            <w:shd w:val="clear" w:color="auto" w:fill="auto"/>
          </w:tcPr>
          <w:p w14:paraId="65715F7F" w14:textId="77777777" w:rsidR="00F224ED" w:rsidRPr="00A14E0E" w:rsidRDefault="00F224ED" w:rsidP="00F224E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9696520" w14:textId="0324043F" w:rsidR="00F224ED" w:rsidRPr="00A14E0E" w:rsidRDefault="00F224ED" w:rsidP="001D27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24ED" w:rsidRPr="00C075DE" w14:paraId="4AF6C7C3" w14:textId="77777777" w:rsidTr="00E26368">
        <w:tc>
          <w:tcPr>
            <w:tcW w:w="5670" w:type="dxa"/>
            <w:shd w:val="clear" w:color="auto" w:fill="auto"/>
          </w:tcPr>
          <w:p w14:paraId="27F89E21" w14:textId="5C730F47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620" w:type="dxa"/>
            <w:shd w:val="clear" w:color="auto" w:fill="auto"/>
          </w:tcPr>
          <w:p w14:paraId="07D72D09" w14:textId="17C39957" w:rsidR="00F224ED" w:rsidRPr="00845E35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1,070</w:t>
            </w:r>
          </w:p>
        </w:tc>
        <w:tc>
          <w:tcPr>
            <w:tcW w:w="270" w:type="dxa"/>
            <w:shd w:val="clear" w:color="auto" w:fill="auto"/>
          </w:tcPr>
          <w:p w14:paraId="64E76BF6" w14:textId="77777777" w:rsidR="00F224ED" w:rsidRPr="00C075DE" w:rsidRDefault="00F224ED" w:rsidP="00F224E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D25B754" w14:textId="45DE57C7" w:rsidR="00F224ED" w:rsidRPr="00845E35" w:rsidRDefault="00F224ED" w:rsidP="00F224E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24ED" w:rsidRPr="00C075DE" w14:paraId="2080D52C" w14:textId="77777777" w:rsidTr="00E26368">
        <w:tc>
          <w:tcPr>
            <w:tcW w:w="5670" w:type="dxa"/>
            <w:shd w:val="clear" w:color="auto" w:fill="auto"/>
          </w:tcPr>
          <w:p w14:paraId="5E343AF1" w14:textId="77777777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14C624F7" w14:textId="7DDA4E79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10,616</w:t>
            </w:r>
          </w:p>
        </w:tc>
        <w:tc>
          <w:tcPr>
            <w:tcW w:w="270" w:type="dxa"/>
            <w:shd w:val="clear" w:color="auto" w:fill="auto"/>
          </w:tcPr>
          <w:p w14:paraId="1084E369" w14:textId="77777777" w:rsidR="00F224ED" w:rsidRPr="00C075DE" w:rsidRDefault="00F224ED" w:rsidP="00F224E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514F827" w14:textId="3B01685A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10,616</w:t>
            </w:r>
          </w:p>
        </w:tc>
      </w:tr>
      <w:tr w:rsidR="00F224ED" w:rsidRPr="00C075DE" w14:paraId="7BD161EA" w14:textId="77777777" w:rsidTr="00E26368">
        <w:tc>
          <w:tcPr>
            <w:tcW w:w="5670" w:type="dxa"/>
            <w:shd w:val="clear" w:color="auto" w:fill="auto"/>
            <w:vAlign w:val="bottom"/>
          </w:tcPr>
          <w:p w14:paraId="097ECD22" w14:textId="77777777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04427" w14:textId="416AF912" w:rsidR="00F224ED" w:rsidRPr="00C075DE" w:rsidRDefault="00004A6F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12,620</w:t>
            </w:r>
          </w:p>
        </w:tc>
        <w:tc>
          <w:tcPr>
            <w:tcW w:w="270" w:type="dxa"/>
            <w:shd w:val="clear" w:color="auto" w:fill="auto"/>
          </w:tcPr>
          <w:p w14:paraId="19936BDB" w14:textId="77777777" w:rsidR="00F224ED" w:rsidRPr="00C075DE" w:rsidRDefault="00F224ED" w:rsidP="00F224ED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D6250" w14:textId="4F3FE322" w:rsidR="00F224ED" w:rsidRPr="00C075DE" w:rsidRDefault="00F224ED" w:rsidP="00F224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10,616</w:t>
            </w:r>
          </w:p>
        </w:tc>
      </w:tr>
    </w:tbl>
    <w:p w14:paraId="04AD318E" w14:textId="1F1A3EB8" w:rsidR="000E09B2" w:rsidRPr="00BF6B44" w:rsidRDefault="000E0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bookmarkStart w:id="0" w:name="_Hlk71895588"/>
    </w:p>
    <w:bookmarkEnd w:id="0"/>
    <w:p w14:paraId="3605FD62" w14:textId="5BDB7C05" w:rsidR="00FF0362" w:rsidRPr="008A6230" w:rsidRDefault="00565C2D" w:rsidP="00733255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A623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เหตุการณ์ภายหลังรอบระยะเวลารายงาน</w:t>
      </w:r>
    </w:p>
    <w:p w14:paraId="0E31A0F0" w14:textId="20F7D7DA" w:rsidR="00565C2D" w:rsidRDefault="00565C2D" w:rsidP="00E00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95034C" w14:textId="1C07D2C6" w:rsidR="00B61632" w:rsidRPr="00B61632" w:rsidRDefault="00B61632" w:rsidP="00E00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61632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เงินปันผล</w:t>
      </w:r>
    </w:p>
    <w:p w14:paraId="3DB9BF0F" w14:textId="77777777" w:rsidR="00B61632" w:rsidRDefault="00B61632" w:rsidP="00E00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F5366D4" w14:textId="5F370159" w:rsidR="00B61632" w:rsidRDefault="00C2687B" w:rsidP="00C26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2687B">
        <w:rPr>
          <w:rFonts w:asciiTheme="majorBidi" w:hAnsiTheme="majorBidi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="00B071F1">
        <w:rPr>
          <w:rFonts w:asciiTheme="majorBidi" w:hAnsiTheme="majorBidi" w:cstheme="majorBidi"/>
          <w:sz w:val="30"/>
          <w:szCs w:val="30"/>
        </w:rPr>
        <w:t>11</w:t>
      </w:r>
      <w:r w:rsidRPr="00C2687B">
        <w:rPr>
          <w:rFonts w:asciiTheme="majorBidi" w:hAnsiTheme="majorBidi" w:cstheme="majorBidi"/>
          <w:sz w:val="30"/>
          <w:szCs w:val="30"/>
        </w:rPr>
        <w:t xml:space="preserve"> </w:t>
      </w:r>
      <w:r w:rsidRPr="00C2687B">
        <w:rPr>
          <w:rFonts w:asciiTheme="majorBidi" w:hAnsiTheme="majorBidi"/>
          <w:sz w:val="30"/>
          <w:szCs w:val="30"/>
          <w:cs/>
        </w:rPr>
        <w:t xml:space="preserve">เมษายน </w:t>
      </w:r>
      <w:r w:rsidRPr="00C2687B">
        <w:rPr>
          <w:rFonts w:asciiTheme="majorBidi" w:hAnsiTheme="majorBidi" w:cstheme="majorBidi"/>
          <w:sz w:val="30"/>
          <w:szCs w:val="30"/>
        </w:rPr>
        <w:t>256</w:t>
      </w:r>
      <w:r w:rsidR="00401A1E">
        <w:rPr>
          <w:rFonts w:asciiTheme="majorBidi" w:hAnsiTheme="majorBidi" w:cstheme="majorBidi"/>
          <w:sz w:val="30"/>
          <w:szCs w:val="30"/>
        </w:rPr>
        <w:t>8</w:t>
      </w:r>
      <w:r w:rsidRPr="00C2687B">
        <w:rPr>
          <w:rFonts w:asciiTheme="majorBidi" w:hAnsiTheme="majorBidi" w:cstheme="majorBidi"/>
          <w:sz w:val="30"/>
          <w:szCs w:val="30"/>
        </w:rPr>
        <w:t xml:space="preserve"> </w:t>
      </w:r>
      <w:r w:rsidRPr="00C2687B">
        <w:rPr>
          <w:rFonts w:asciiTheme="majorBidi" w:hAnsiTheme="majorBidi"/>
          <w:sz w:val="30"/>
          <w:szCs w:val="30"/>
          <w:cs/>
        </w:rPr>
        <w:t xml:space="preserve">ผู้ถือหุ้นได้มีมติอนุมัติการจ่ายเงินปันผลประจำปี </w:t>
      </w:r>
      <w:r w:rsidRPr="00C2687B">
        <w:rPr>
          <w:rFonts w:asciiTheme="majorBidi" w:hAnsiTheme="majorBidi" w:cstheme="majorBidi"/>
          <w:sz w:val="30"/>
          <w:szCs w:val="30"/>
        </w:rPr>
        <w:t>256</w:t>
      </w:r>
      <w:r w:rsidR="001E5806">
        <w:rPr>
          <w:rFonts w:asciiTheme="majorBidi" w:hAnsiTheme="majorBidi" w:cstheme="majorBidi"/>
          <w:sz w:val="30"/>
          <w:szCs w:val="30"/>
        </w:rPr>
        <w:t>7</w:t>
      </w:r>
      <w:r w:rsidRPr="00C2687B">
        <w:rPr>
          <w:rFonts w:asciiTheme="majorBidi" w:hAnsiTheme="majorBidi" w:cstheme="majorBidi"/>
          <w:sz w:val="30"/>
          <w:szCs w:val="30"/>
        </w:rPr>
        <w:t xml:space="preserve"> </w:t>
      </w:r>
      <w:r w:rsidRPr="00C2687B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Pr="00C2687B">
        <w:rPr>
          <w:rFonts w:asciiTheme="majorBidi" w:hAnsiTheme="majorBidi" w:cstheme="majorBidi"/>
          <w:sz w:val="30"/>
          <w:szCs w:val="30"/>
        </w:rPr>
        <w:t>2.</w:t>
      </w:r>
      <w:r w:rsidR="001E5806">
        <w:rPr>
          <w:rFonts w:asciiTheme="majorBidi" w:hAnsiTheme="majorBidi" w:cstheme="majorBidi"/>
          <w:sz w:val="30"/>
          <w:szCs w:val="30"/>
        </w:rPr>
        <w:t>25</w:t>
      </w:r>
      <w:r w:rsidRPr="00C2687B">
        <w:rPr>
          <w:rFonts w:asciiTheme="majorBidi" w:hAnsiTheme="majorBidi" w:cstheme="majorBidi"/>
          <w:sz w:val="30"/>
          <w:szCs w:val="30"/>
        </w:rPr>
        <w:t xml:space="preserve"> </w:t>
      </w:r>
      <w:r w:rsidRPr="00C2687B">
        <w:rPr>
          <w:rFonts w:asciiTheme="majorBidi" w:hAnsiTheme="majorBidi"/>
          <w:sz w:val="30"/>
          <w:szCs w:val="30"/>
          <w:cs/>
        </w:rPr>
        <w:t xml:space="preserve">บาท รวมเป็นเงินทั้งสิ้น </w:t>
      </w:r>
      <w:r w:rsidRPr="00C2687B">
        <w:rPr>
          <w:rFonts w:asciiTheme="majorBidi" w:hAnsiTheme="majorBidi" w:cstheme="majorBidi"/>
          <w:sz w:val="30"/>
          <w:szCs w:val="30"/>
        </w:rPr>
        <w:t>6</w:t>
      </w:r>
      <w:r w:rsidR="001E5806">
        <w:rPr>
          <w:rFonts w:asciiTheme="majorBidi" w:hAnsiTheme="majorBidi" w:cstheme="majorBidi"/>
          <w:sz w:val="30"/>
          <w:szCs w:val="30"/>
        </w:rPr>
        <w:t>93</w:t>
      </w:r>
      <w:r w:rsidRPr="00C2687B">
        <w:rPr>
          <w:rFonts w:asciiTheme="majorBidi" w:hAnsiTheme="majorBidi" w:cstheme="majorBidi"/>
          <w:sz w:val="30"/>
          <w:szCs w:val="30"/>
        </w:rPr>
        <w:t>.</w:t>
      </w:r>
      <w:r w:rsidR="001E5806">
        <w:rPr>
          <w:rFonts w:asciiTheme="majorBidi" w:hAnsiTheme="majorBidi" w:cstheme="majorBidi"/>
          <w:sz w:val="30"/>
          <w:szCs w:val="30"/>
        </w:rPr>
        <w:t>65</w:t>
      </w:r>
      <w:r w:rsidRPr="00C2687B">
        <w:rPr>
          <w:rFonts w:asciiTheme="majorBidi" w:hAnsiTheme="majorBidi" w:cstheme="majorBidi"/>
          <w:sz w:val="30"/>
          <w:szCs w:val="30"/>
        </w:rPr>
        <w:t xml:space="preserve"> </w:t>
      </w:r>
      <w:r w:rsidRPr="00C2687B">
        <w:rPr>
          <w:rFonts w:asciiTheme="majorBidi" w:hAnsiTheme="majorBidi"/>
          <w:sz w:val="30"/>
          <w:szCs w:val="30"/>
          <w:cs/>
        </w:rPr>
        <w:t>ล้านบาท โดยเงินปันผลดังกล่าวมีกำหนดจ่ายให้แก่</w:t>
      </w:r>
      <w:r w:rsidR="00A5589F">
        <w:rPr>
          <w:rFonts w:asciiTheme="majorBidi" w:hAnsiTheme="majorBidi"/>
          <w:sz w:val="30"/>
          <w:szCs w:val="30"/>
        </w:rPr>
        <w:br/>
      </w:r>
      <w:r w:rsidRPr="00C2687B">
        <w:rPr>
          <w:rFonts w:asciiTheme="majorBidi" w:hAnsiTheme="majorBidi"/>
          <w:sz w:val="30"/>
          <w:szCs w:val="30"/>
          <w:cs/>
        </w:rPr>
        <w:t xml:space="preserve">ผู้ถือหุ้นในเดือนพฤษภาคม </w:t>
      </w:r>
      <w:r w:rsidRPr="00C2687B">
        <w:rPr>
          <w:rFonts w:asciiTheme="majorBidi" w:hAnsiTheme="majorBidi" w:cstheme="majorBidi"/>
          <w:sz w:val="30"/>
          <w:szCs w:val="30"/>
        </w:rPr>
        <w:t>256</w:t>
      </w:r>
      <w:r w:rsidR="00F41968">
        <w:rPr>
          <w:rFonts w:asciiTheme="majorBidi" w:hAnsiTheme="majorBidi" w:cstheme="majorBidi"/>
          <w:sz w:val="30"/>
          <w:szCs w:val="30"/>
        </w:rPr>
        <w:t>8</w:t>
      </w:r>
    </w:p>
    <w:p w14:paraId="66C0DE73" w14:textId="77777777" w:rsidR="00041059" w:rsidRDefault="00041059" w:rsidP="00C26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3D3AA6" w14:textId="34F96041" w:rsidR="00041059" w:rsidRPr="003A0C8B" w:rsidRDefault="00041059" w:rsidP="00C26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A0C8B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เงินลงทุนในบริษัท</w:t>
      </w:r>
      <w:r w:rsidR="00464EDD" w:rsidRPr="003A0C8B">
        <w:rPr>
          <w:rFonts w:asciiTheme="majorBidi" w:hAnsiTheme="majorBidi" w:cstheme="majorBidi" w:hint="cs"/>
          <w:i/>
          <w:iCs/>
          <w:sz w:val="30"/>
          <w:szCs w:val="30"/>
          <w:cs/>
        </w:rPr>
        <w:t>ร่วม</w:t>
      </w:r>
    </w:p>
    <w:p w14:paraId="1DD72C6E" w14:textId="77777777" w:rsidR="00464EDD" w:rsidRDefault="00464EDD" w:rsidP="00C26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37E004A" w14:textId="3AA65E1F" w:rsidR="00041059" w:rsidRDefault="003A0C8B" w:rsidP="00204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EE0CCF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B86671" w:rsidRPr="00EE0CCF">
        <w:rPr>
          <w:rFonts w:asciiTheme="majorBidi" w:hAnsiTheme="majorBidi"/>
          <w:sz w:val="30"/>
          <w:szCs w:val="30"/>
        </w:rPr>
        <w:t>10</w:t>
      </w:r>
      <w:r w:rsidRPr="00EE0CCF">
        <w:rPr>
          <w:rFonts w:asciiTheme="majorBidi" w:hAnsiTheme="majorBidi"/>
          <w:sz w:val="30"/>
          <w:szCs w:val="30"/>
        </w:rPr>
        <w:t xml:space="preserve"> </w:t>
      </w:r>
      <w:r w:rsidRPr="00EE0CCF"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 w:rsidRPr="00EE0CCF">
        <w:rPr>
          <w:rFonts w:asciiTheme="majorBidi" w:hAnsiTheme="majorBidi"/>
          <w:sz w:val="30"/>
          <w:szCs w:val="30"/>
        </w:rPr>
        <w:t xml:space="preserve">2568 </w:t>
      </w:r>
      <w:r w:rsidR="00041059" w:rsidRPr="00EE0CCF">
        <w:rPr>
          <w:rFonts w:asciiTheme="majorBidi" w:hAnsiTheme="majorBidi"/>
          <w:sz w:val="30"/>
          <w:szCs w:val="30"/>
          <w:cs/>
        </w:rPr>
        <w:t>บริษัท เซ็ปเป้ โฮลดิ้ง (ประเทศไทย) จำกัด ซึ่งเป็นบริษัทย่อยของบริษัท</w:t>
      </w:r>
      <w:r w:rsidR="00A31E58" w:rsidRPr="00EE0CCF">
        <w:rPr>
          <w:rFonts w:asciiTheme="majorBidi" w:hAnsiTheme="majorBidi" w:hint="cs"/>
          <w:sz w:val="30"/>
          <w:szCs w:val="30"/>
          <w:cs/>
        </w:rPr>
        <w:t>ได้</w:t>
      </w:r>
      <w:r w:rsidR="008C5976">
        <w:rPr>
          <w:rFonts w:asciiTheme="majorBidi" w:hAnsiTheme="majorBidi" w:hint="cs"/>
          <w:sz w:val="30"/>
          <w:szCs w:val="30"/>
          <w:cs/>
        </w:rPr>
        <w:t>ลงทุนใน</w:t>
      </w:r>
      <w:r w:rsidR="001B5FE1" w:rsidRPr="00EE0CCF">
        <w:rPr>
          <w:rFonts w:asciiTheme="majorBidi" w:hAnsiTheme="majorBidi"/>
          <w:sz w:val="30"/>
          <w:szCs w:val="30"/>
          <w:cs/>
        </w:rPr>
        <w:t>บริษัท คอนเนคเอ็กซ์ จำกัด</w:t>
      </w:r>
      <w:r w:rsidR="00041059" w:rsidRPr="00EE0CCF">
        <w:rPr>
          <w:rFonts w:asciiTheme="majorBidi" w:hAnsiTheme="majorBidi"/>
          <w:sz w:val="30"/>
          <w:szCs w:val="30"/>
          <w:cs/>
        </w:rPr>
        <w:t xml:space="preserve"> ซึ่งดำเนินธุรกิจหลักเกี่ยวกับ</w:t>
      </w:r>
      <w:r w:rsidR="00193B2C" w:rsidRPr="00EE0CCF">
        <w:rPr>
          <w:rFonts w:asciiTheme="majorBidi" w:hAnsiTheme="majorBidi"/>
          <w:sz w:val="30"/>
          <w:szCs w:val="30"/>
          <w:cs/>
        </w:rPr>
        <w:t>การจัดทำโปรแกรมคอมพิวเตอร์</w:t>
      </w:r>
      <w:r w:rsidR="00204E83" w:rsidRPr="00EE0CCF">
        <w:rPr>
          <w:rFonts w:asciiTheme="majorBidi" w:hAnsiTheme="majorBidi"/>
          <w:sz w:val="30"/>
          <w:szCs w:val="30"/>
          <w:cs/>
        </w:rPr>
        <w:t>ตามวัตถุประสงค์ของผู้ใช้</w:t>
      </w:r>
      <w:r w:rsidR="00041059" w:rsidRPr="00EE0CCF">
        <w:rPr>
          <w:rFonts w:asciiTheme="majorBidi" w:hAnsiTheme="majorBidi"/>
          <w:sz w:val="30"/>
          <w:szCs w:val="30"/>
          <w:cs/>
        </w:rPr>
        <w:t xml:space="preserve">ในสัดส่วนร้อยละ </w:t>
      </w:r>
      <w:r w:rsidR="00041059" w:rsidRPr="00EE0CCF">
        <w:rPr>
          <w:rFonts w:asciiTheme="majorBidi" w:hAnsiTheme="majorBidi" w:cstheme="majorBidi"/>
          <w:sz w:val="30"/>
          <w:szCs w:val="30"/>
        </w:rPr>
        <w:t>16.21</w:t>
      </w:r>
      <w:r w:rsidR="00041059" w:rsidRPr="00EE0CCF">
        <w:rPr>
          <w:rFonts w:asciiTheme="majorBidi" w:hAnsiTheme="majorBidi"/>
          <w:sz w:val="30"/>
          <w:szCs w:val="30"/>
          <w:cs/>
        </w:rPr>
        <w:t xml:space="preserve"> ของ</w:t>
      </w:r>
      <w:r w:rsidR="002C5BE2">
        <w:rPr>
          <w:rFonts w:asciiTheme="majorBidi" w:hAnsiTheme="majorBidi" w:hint="cs"/>
          <w:sz w:val="30"/>
          <w:szCs w:val="30"/>
          <w:cs/>
        </w:rPr>
        <w:t>ทุนที่ออกและชำระแล้ว</w:t>
      </w:r>
      <w:r w:rsidR="00041059" w:rsidRPr="00EE0CCF">
        <w:rPr>
          <w:rFonts w:asciiTheme="majorBidi" w:hAnsiTheme="majorBidi"/>
          <w:sz w:val="30"/>
          <w:szCs w:val="30"/>
          <w:cs/>
        </w:rPr>
        <w:t xml:space="preserve">หรือเทียบเท่าจำนวน </w:t>
      </w:r>
      <w:r w:rsidR="00041059" w:rsidRPr="00EE0CCF">
        <w:rPr>
          <w:rFonts w:asciiTheme="majorBidi" w:hAnsiTheme="majorBidi" w:cstheme="majorBidi"/>
          <w:sz w:val="30"/>
          <w:szCs w:val="30"/>
        </w:rPr>
        <w:t>1</w:t>
      </w:r>
      <w:r w:rsidR="00B86671" w:rsidRPr="00EE0CCF">
        <w:rPr>
          <w:rFonts w:asciiTheme="majorBidi" w:hAnsiTheme="majorBidi" w:cstheme="majorBidi"/>
          <w:sz w:val="30"/>
          <w:szCs w:val="30"/>
        </w:rPr>
        <w:t>9,442</w:t>
      </w:r>
      <w:r w:rsidR="00041059" w:rsidRPr="00EE0CCF">
        <w:rPr>
          <w:rFonts w:asciiTheme="majorBidi" w:hAnsiTheme="majorBidi"/>
          <w:sz w:val="30"/>
          <w:szCs w:val="30"/>
          <w:cs/>
        </w:rPr>
        <w:t xml:space="preserve"> หุ้น มูลค่าที่ตราไว้หุ้นละ </w:t>
      </w:r>
      <w:r w:rsidR="00041059" w:rsidRPr="00EE0CCF">
        <w:rPr>
          <w:rFonts w:asciiTheme="majorBidi" w:hAnsiTheme="majorBidi" w:cstheme="majorBidi"/>
          <w:sz w:val="30"/>
          <w:szCs w:val="30"/>
        </w:rPr>
        <w:t>10</w:t>
      </w:r>
      <w:r w:rsidR="00041059" w:rsidRPr="00EE0CCF">
        <w:rPr>
          <w:rFonts w:asciiTheme="majorBidi" w:hAnsiTheme="majorBidi"/>
          <w:sz w:val="30"/>
          <w:szCs w:val="30"/>
          <w:cs/>
        </w:rPr>
        <w:t xml:space="preserve"> บาท ในราคาหุ้นละ </w:t>
      </w:r>
      <w:r w:rsidR="00EE0CCF" w:rsidRPr="00EE0CCF">
        <w:rPr>
          <w:rFonts w:asciiTheme="majorBidi" w:hAnsiTheme="majorBidi" w:cstheme="majorBidi"/>
          <w:sz w:val="30"/>
          <w:szCs w:val="30"/>
        </w:rPr>
        <w:t>816.52</w:t>
      </w:r>
      <w:r w:rsidR="00041059" w:rsidRPr="00EE0CCF">
        <w:rPr>
          <w:rFonts w:asciiTheme="majorBidi" w:hAnsiTheme="majorBidi" w:cstheme="majorBidi"/>
          <w:sz w:val="30"/>
          <w:szCs w:val="30"/>
        </w:rPr>
        <w:t xml:space="preserve"> </w:t>
      </w:r>
      <w:r w:rsidR="00041059" w:rsidRPr="00EE0CCF">
        <w:rPr>
          <w:rFonts w:asciiTheme="majorBidi" w:hAnsiTheme="majorBidi"/>
          <w:sz w:val="30"/>
          <w:szCs w:val="30"/>
          <w:cs/>
        </w:rPr>
        <w:t xml:space="preserve">บาท รวมเป็นเงินทั้งสิ้น </w:t>
      </w:r>
      <w:r w:rsidR="00EE0CCF" w:rsidRPr="00EE0CCF">
        <w:rPr>
          <w:rFonts w:asciiTheme="majorBidi" w:hAnsiTheme="majorBidi" w:cstheme="majorBidi"/>
          <w:sz w:val="30"/>
          <w:szCs w:val="30"/>
        </w:rPr>
        <w:t>15</w:t>
      </w:r>
      <w:r w:rsidR="00076516">
        <w:rPr>
          <w:rFonts w:asciiTheme="majorBidi" w:hAnsiTheme="majorBidi" w:cstheme="majorBidi"/>
          <w:sz w:val="30"/>
          <w:szCs w:val="30"/>
        </w:rPr>
        <w:t>.</w:t>
      </w:r>
      <w:r w:rsidR="00EE0CCF" w:rsidRPr="00EE0CCF">
        <w:rPr>
          <w:rFonts w:asciiTheme="majorBidi" w:hAnsiTheme="majorBidi" w:cstheme="majorBidi"/>
          <w:sz w:val="30"/>
          <w:szCs w:val="30"/>
        </w:rPr>
        <w:t>87</w:t>
      </w:r>
      <w:r w:rsidR="00041059" w:rsidRPr="00EE0CCF">
        <w:rPr>
          <w:rFonts w:asciiTheme="majorBidi" w:hAnsiTheme="majorBidi" w:cstheme="majorBidi"/>
          <w:sz w:val="30"/>
          <w:szCs w:val="30"/>
        </w:rPr>
        <w:t xml:space="preserve"> </w:t>
      </w:r>
      <w:r w:rsidR="00EE0CCF" w:rsidRPr="00EE0CCF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041059" w:rsidRPr="00EE0CCF">
        <w:rPr>
          <w:rFonts w:asciiTheme="majorBidi" w:hAnsiTheme="majorBidi"/>
          <w:sz w:val="30"/>
          <w:szCs w:val="30"/>
          <w:cs/>
        </w:rPr>
        <w:t>บาท</w:t>
      </w:r>
    </w:p>
    <w:p w14:paraId="53514878" w14:textId="77777777" w:rsidR="0022118B" w:rsidRDefault="0022118B" w:rsidP="00204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82B603D" w14:textId="39463AF2" w:rsidR="0022118B" w:rsidRPr="00F46F02" w:rsidRDefault="0022118B" w:rsidP="00221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46F02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เงินลงทุนในบริษัทย่อย</w:t>
      </w:r>
    </w:p>
    <w:p w14:paraId="40CFCFF2" w14:textId="77777777" w:rsidR="002A599C" w:rsidRPr="00F46F02" w:rsidRDefault="002A599C" w:rsidP="00221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83FF749" w14:textId="7BF719C0" w:rsidR="002A599C" w:rsidRPr="002A599C" w:rsidRDefault="00041D84" w:rsidP="002211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46F02">
        <w:rPr>
          <w:rFonts w:asciiTheme="majorBidi" w:hAnsiTheme="majorBidi" w:cstheme="majorBidi" w:hint="cs"/>
          <w:sz w:val="30"/>
          <w:szCs w:val="30"/>
          <w:cs/>
        </w:rPr>
        <w:t>ในการ</w:t>
      </w:r>
      <w:r w:rsidR="0047041F" w:rsidRPr="00F46F02">
        <w:rPr>
          <w:rFonts w:asciiTheme="majorBidi" w:hAnsiTheme="majorBidi" w:cstheme="majorBidi" w:hint="cs"/>
          <w:sz w:val="30"/>
          <w:szCs w:val="30"/>
          <w:cs/>
        </w:rPr>
        <w:t>ประชุมคณะกรรมการ</w:t>
      </w:r>
      <w:r w:rsidR="0089389C" w:rsidRPr="00F46F02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F46F02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F46F02">
        <w:rPr>
          <w:rFonts w:asciiTheme="majorBidi" w:hAnsiTheme="majorBidi"/>
          <w:sz w:val="30"/>
          <w:szCs w:val="30"/>
        </w:rPr>
        <w:t>13</w:t>
      </w:r>
      <w:r w:rsidRPr="00F46F02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Pr="00F46F02">
        <w:rPr>
          <w:rFonts w:asciiTheme="majorBidi" w:hAnsiTheme="majorBidi"/>
          <w:sz w:val="30"/>
          <w:szCs w:val="30"/>
        </w:rPr>
        <w:t>2568</w:t>
      </w:r>
      <w:r w:rsidRPr="00F46F02">
        <w:rPr>
          <w:rFonts w:asciiTheme="majorBidi" w:hAnsiTheme="majorBidi"/>
          <w:sz w:val="30"/>
          <w:szCs w:val="30"/>
          <w:cs/>
        </w:rPr>
        <w:t xml:space="preserve"> </w:t>
      </w:r>
      <w:r w:rsidRPr="00F46F02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</w:t>
      </w:r>
      <w:r w:rsidR="0089389C" w:rsidRPr="00F46F02">
        <w:rPr>
          <w:rFonts w:asciiTheme="majorBidi" w:hAnsiTheme="majorBidi" w:cstheme="majorBidi" w:hint="cs"/>
          <w:sz w:val="30"/>
          <w:szCs w:val="30"/>
          <w:cs/>
        </w:rPr>
        <w:t>มีมติให้ชำระค่าหุ้น</w:t>
      </w:r>
      <w:r w:rsidR="00844D41" w:rsidRPr="00F46F02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47041F" w:rsidRPr="00F46F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371D9" w:rsidRPr="00F46F02">
        <w:rPr>
          <w:rFonts w:asciiTheme="majorBidi" w:hAnsiTheme="majorBidi" w:cstheme="majorBidi"/>
          <w:spacing w:val="-2"/>
          <w:sz w:val="30"/>
          <w:szCs w:val="30"/>
        </w:rPr>
        <w:t>SAPPE Philippines Corporation</w:t>
      </w:r>
      <w:r w:rsidR="006371D9" w:rsidRPr="00F46F02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="00FF2E55" w:rsidRPr="00F46F02">
        <w:rPr>
          <w:rFonts w:asciiTheme="majorBidi" w:hAnsiTheme="majorBidi" w:cstheme="majorBidi" w:hint="cs"/>
          <w:spacing w:val="-2"/>
          <w:sz w:val="30"/>
          <w:szCs w:val="30"/>
          <w:cs/>
        </w:rPr>
        <w:t>เพิ่มเติม</w:t>
      </w:r>
      <w:r w:rsidR="00DF536E" w:rsidRPr="00F46F02">
        <w:rPr>
          <w:rFonts w:asciiTheme="majorBidi" w:hAnsiTheme="majorBidi" w:cstheme="majorBidi" w:hint="cs"/>
          <w:spacing w:val="-2"/>
          <w:sz w:val="30"/>
          <w:szCs w:val="30"/>
          <w:cs/>
        </w:rPr>
        <w:t>เป็นจำนวนเงิน</w:t>
      </w:r>
      <w:r w:rsidR="00E96CF4" w:rsidRPr="00F46F0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5A5E1B" w:rsidRPr="00F46F02">
        <w:rPr>
          <w:rFonts w:asciiTheme="majorBidi" w:hAnsiTheme="majorBidi" w:cstheme="majorBidi"/>
          <w:spacing w:val="-2"/>
          <w:sz w:val="30"/>
          <w:szCs w:val="30"/>
        </w:rPr>
        <w:t xml:space="preserve">11.04 </w:t>
      </w:r>
      <w:r w:rsidR="005A5E1B" w:rsidRPr="00F46F02">
        <w:rPr>
          <w:rFonts w:asciiTheme="majorBidi" w:hAnsiTheme="majorBidi" w:cstheme="majorBidi" w:hint="cs"/>
          <w:spacing w:val="-2"/>
          <w:sz w:val="30"/>
          <w:szCs w:val="30"/>
          <w:cs/>
        </w:rPr>
        <w:t>ล้าน</w:t>
      </w:r>
      <w:r w:rsidRPr="00F46F02">
        <w:rPr>
          <w:rFonts w:asciiTheme="majorBidi" w:hAnsiTheme="majorBidi"/>
          <w:spacing w:val="-2"/>
          <w:sz w:val="30"/>
          <w:szCs w:val="30"/>
          <w:cs/>
        </w:rPr>
        <w:t>เปโซฟิลิปปินส์</w:t>
      </w:r>
      <w:r w:rsidR="005A5E1B" w:rsidRPr="00F46F0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DF0E2C" w:rsidRPr="00F46F02">
        <w:rPr>
          <w:rFonts w:asciiTheme="majorBidi" w:hAnsiTheme="majorBidi" w:cstheme="majorBidi"/>
          <w:spacing w:val="-2"/>
          <w:sz w:val="30"/>
          <w:szCs w:val="30"/>
        </w:rPr>
        <w:t>(</w:t>
      </w:r>
      <w:r w:rsidR="00DF0E2C" w:rsidRPr="00F46F02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จำนวน </w:t>
      </w:r>
      <w:r w:rsidR="00DF0E2C" w:rsidRPr="00F46F02">
        <w:rPr>
          <w:rFonts w:asciiTheme="majorBidi" w:hAnsiTheme="majorBidi" w:cstheme="majorBidi"/>
          <w:spacing w:val="-2"/>
          <w:sz w:val="30"/>
          <w:szCs w:val="30"/>
        </w:rPr>
        <w:t>10,0</w:t>
      </w:r>
      <w:r w:rsidR="009C3330" w:rsidRPr="00F46F02">
        <w:rPr>
          <w:rFonts w:asciiTheme="majorBidi" w:hAnsiTheme="majorBidi" w:cstheme="majorBidi"/>
          <w:spacing w:val="-2"/>
          <w:sz w:val="30"/>
          <w:szCs w:val="30"/>
        </w:rPr>
        <w:t xml:space="preserve">39 </w:t>
      </w:r>
      <w:r w:rsidR="009C3330" w:rsidRPr="00F46F02">
        <w:rPr>
          <w:rFonts w:asciiTheme="majorBidi" w:hAnsiTheme="majorBidi" w:cstheme="majorBidi" w:hint="cs"/>
          <w:spacing w:val="-2"/>
          <w:sz w:val="30"/>
          <w:szCs w:val="30"/>
          <w:cs/>
        </w:rPr>
        <w:t>หุ้น มูลค่าหุ้นละ</w:t>
      </w:r>
      <w:r w:rsidR="009C3330" w:rsidRPr="00F46F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C3330" w:rsidRPr="00F46F02">
        <w:rPr>
          <w:rFonts w:asciiTheme="majorBidi" w:hAnsiTheme="majorBidi" w:cstheme="majorBidi"/>
          <w:sz w:val="30"/>
          <w:szCs w:val="30"/>
        </w:rPr>
        <w:t>1,</w:t>
      </w:r>
      <w:r w:rsidR="0069060A" w:rsidRPr="00F46F02">
        <w:rPr>
          <w:rFonts w:asciiTheme="majorBidi" w:hAnsiTheme="majorBidi" w:cstheme="majorBidi"/>
          <w:sz w:val="30"/>
          <w:szCs w:val="30"/>
        </w:rPr>
        <w:t>1</w:t>
      </w:r>
      <w:r w:rsidR="009C3330" w:rsidRPr="00F46F02">
        <w:rPr>
          <w:rFonts w:asciiTheme="majorBidi" w:hAnsiTheme="majorBidi" w:cstheme="majorBidi"/>
          <w:sz w:val="30"/>
          <w:szCs w:val="30"/>
        </w:rPr>
        <w:t xml:space="preserve">00 </w:t>
      </w:r>
      <w:r w:rsidRPr="00F46F02">
        <w:rPr>
          <w:rFonts w:asciiTheme="majorBidi" w:hAnsiTheme="majorBidi"/>
          <w:sz w:val="30"/>
          <w:szCs w:val="30"/>
          <w:cs/>
        </w:rPr>
        <w:t>เปโซฟิลิปปินส์</w:t>
      </w:r>
      <w:r w:rsidR="009C3330" w:rsidRPr="00F46F02">
        <w:rPr>
          <w:rFonts w:asciiTheme="majorBidi" w:hAnsiTheme="majorBidi" w:cstheme="majorBidi"/>
          <w:sz w:val="30"/>
          <w:szCs w:val="30"/>
        </w:rPr>
        <w:t xml:space="preserve">) </w:t>
      </w:r>
      <w:r w:rsidR="00A12528" w:rsidRPr="00F46F02">
        <w:rPr>
          <w:rFonts w:asciiTheme="majorBidi" w:hAnsiTheme="majorBidi" w:cstheme="majorBidi" w:hint="cs"/>
          <w:sz w:val="30"/>
          <w:szCs w:val="30"/>
          <w:cs/>
        </w:rPr>
        <w:t xml:space="preserve">จากจำนวนเงิน </w:t>
      </w:r>
      <w:r w:rsidR="00A12528" w:rsidRPr="00F46F02">
        <w:rPr>
          <w:rFonts w:asciiTheme="majorBidi" w:hAnsiTheme="majorBidi" w:cstheme="majorBidi"/>
          <w:sz w:val="30"/>
          <w:szCs w:val="30"/>
        </w:rPr>
        <w:t>10.9</w:t>
      </w:r>
      <w:r w:rsidR="00F46F02" w:rsidRPr="00F46F02">
        <w:rPr>
          <w:rFonts w:asciiTheme="majorBidi" w:hAnsiTheme="majorBidi" w:cstheme="majorBidi"/>
          <w:sz w:val="30"/>
          <w:szCs w:val="30"/>
        </w:rPr>
        <w:t>6</w:t>
      </w:r>
      <w:r w:rsidR="00A12528" w:rsidRPr="00F46F02">
        <w:rPr>
          <w:rFonts w:asciiTheme="majorBidi" w:hAnsiTheme="majorBidi" w:cstheme="majorBidi"/>
          <w:sz w:val="30"/>
          <w:szCs w:val="30"/>
        </w:rPr>
        <w:t xml:space="preserve"> </w:t>
      </w:r>
      <w:r w:rsidR="00A12528" w:rsidRPr="00F46F02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F46F02">
        <w:rPr>
          <w:rFonts w:asciiTheme="majorBidi" w:hAnsiTheme="majorBidi"/>
          <w:sz w:val="30"/>
          <w:szCs w:val="30"/>
          <w:cs/>
        </w:rPr>
        <w:t>เปโซฟิลิปปินส์</w:t>
      </w:r>
      <w:r w:rsidR="00A12528" w:rsidRPr="00F46F02">
        <w:rPr>
          <w:rFonts w:asciiTheme="majorBidi" w:hAnsiTheme="majorBidi" w:cstheme="majorBidi"/>
          <w:sz w:val="30"/>
          <w:szCs w:val="30"/>
        </w:rPr>
        <w:t xml:space="preserve"> (</w:t>
      </w:r>
      <w:r w:rsidR="00A12528" w:rsidRPr="00F46F02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A12528" w:rsidRPr="00F46F02">
        <w:rPr>
          <w:rFonts w:asciiTheme="majorBidi" w:hAnsiTheme="majorBidi" w:cstheme="majorBidi"/>
          <w:sz w:val="30"/>
          <w:szCs w:val="30"/>
        </w:rPr>
        <w:t>9,9</w:t>
      </w:r>
      <w:r w:rsidR="00F46F02" w:rsidRPr="00F46F02">
        <w:rPr>
          <w:rFonts w:asciiTheme="majorBidi" w:hAnsiTheme="majorBidi" w:cstheme="majorBidi"/>
          <w:sz w:val="30"/>
          <w:szCs w:val="30"/>
        </w:rPr>
        <w:t>61</w:t>
      </w:r>
      <w:r w:rsidR="00A12528" w:rsidRPr="00F46F02">
        <w:rPr>
          <w:rFonts w:asciiTheme="majorBidi" w:hAnsiTheme="majorBidi" w:cstheme="majorBidi"/>
          <w:sz w:val="30"/>
          <w:szCs w:val="30"/>
        </w:rPr>
        <w:t xml:space="preserve"> </w:t>
      </w:r>
      <w:r w:rsidR="00A12528" w:rsidRPr="00F46F02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="00A12528" w:rsidRPr="00F46F02">
        <w:rPr>
          <w:rFonts w:asciiTheme="majorBidi" w:hAnsiTheme="majorBidi" w:cstheme="majorBidi"/>
          <w:sz w:val="30"/>
          <w:szCs w:val="30"/>
        </w:rPr>
        <w:t xml:space="preserve">1,100 </w:t>
      </w:r>
      <w:r w:rsidRPr="00F46F02">
        <w:rPr>
          <w:rFonts w:asciiTheme="majorBidi" w:hAnsiTheme="majorBidi"/>
          <w:sz w:val="30"/>
          <w:szCs w:val="30"/>
          <w:cs/>
        </w:rPr>
        <w:t>เปโซฟิลิปปินส์</w:t>
      </w:r>
      <w:r w:rsidR="00A12528" w:rsidRPr="00F46F02">
        <w:rPr>
          <w:rFonts w:asciiTheme="majorBidi" w:hAnsiTheme="majorBidi" w:cstheme="majorBidi"/>
          <w:sz w:val="30"/>
          <w:szCs w:val="30"/>
        </w:rPr>
        <w:t>)</w:t>
      </w:r>
      <w:r w:rsidR="0069060A" w:rsidRPr="00F46F02">
        <w:rPr>
          <w:rFonts w:asciiTheme="majorBidi" w:hAnsiTheme="majorBidi" w:cstheme="majorBidi"/>
          <w:sz w:val="30"/>
          <w:szCs w:val="30"/>
        </w:rPr>
        <w:t xml:space="preserve"> </w:t>
      </w:r>
      <w:r w:rsidR="003A60CF" w:rsidRPr="00F46F02">
        <w:rPr>
          <w:rFonts w:asciiTheme="majorBidi" w:hAnsiTheme="majorBidi" w:cstheme="majorBidi" w:hint="cs"/>
          <w:sz w:val="30"/>
          <w:szCs w:val="30"/>
          <w:cs/>
        </w:rPr>
        <w:t>ส่งผลให้</w:t>
      </w:r>
      <w:r w:rsidR="001A04A6" w:rsidRPr="00F46F02">
        <w:rPr>
          <w:rFonts w:asciiTheme="majorBidi" w:hAnsiTheme="majorBidi" w:cstheme="majorBidi" w:hint="cs"/>
          <w:sz w:val="30"/>
          <w:szCs w:val="30"/>
          <w:cs/>
        </w:rPr>
        <w:t>มูลค่าหุ้นชำระแล้ว</w:t>
      </w:r>
      <w:r w:rsidR="0069060A" w:rsidRPr="00F46F02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="00E812BD" w:rsidRPr="00F46F02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="0069060A" w:rsidRPr="00F46F0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9060A" w:rsidRPr="00F46F02">
        <w:rPr>
          <w:rFonts w:asciiTheme="majorBidi" w:hAnsiTheme="majorBidi" w:cstheme="majorBidi"/>
          <w:sz w:val="30"/>
          <w:szCs w:val="30"/>
        </w:rPr>
        <w:t xml:space="preserve">22.00 </w:t>
      </w:r>
      <w:r w:rsidR="0069060A" w:rsidRPr="00F46F02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F46F02">
        <w:rPr>
          <w:rFonts w:asciiTheme="majorBidi" w:hAnsiTheme="majorBidi"/>
          <w:sz w:val="30"/>
          <w:szCs w:val="30"/>
          <w:cs/>
        </w:rPr>
        <w:t>เปโซฟิลิปปินส์</w:t>
      </w:r>
      <w:r w:rsidR="0069060A" w:rsidRPr="00F46F02">
        <w:rPr>
          <w:rFonts w:asciiTheme="majorBidi" w:hAnsiTheme="majorBidi" w:cstheme="majorBidi"/>
          <w:sz w:val="30"/>
          <w:szCs w:val="30"/>
        </w:rPr>
        <w:t xml:space="preserve"> (</w:t>
      </w:r>
      <w:r w:rsidR="0069060A" w:rsidRPr="00F46F02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69060A" w:rsidRPr="00F46F02">
        <w:rPr>
          <w:rFonts w:asciiTheme="majorBidi" w:hAnsiTheme="majorBidi" w:cstheme="majorBidi"/>
          <w:sz w:val="30"/>
          <w:szCs w:val="30"/>
        </w:rPr>
        <w:t xml:space="preserve">20,000 </w:t>
      </w:r>
      <w:r w:rsidR="0069060A" w:rsidRPr="00F46F02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="0069060A" w:rsidRPr="00F46F02">
        <w:rPr>
          <w:rFonts w:asciiTheme="majorBidi" w:hAnsiTheme="majorBidi" w:cstheme="majorBidi"/>
          <w:sz w:val="30"/>
          <w:szCs w:val="30"/>
        </w:rPr>
        <w:t xml:space="preserve">1,100 </w:t>
      </w:r>
      <w:r w:rsidRPr="00F46F02">
        <w:rPr>
          <w:rFonts w:asciiTheme="majorBidi" w:hAnsiTheme="majorBidi"/>
          <w:sz w:val="30"/>
          <w:szCs w:val="30"/>
          <w:cs/>
        </w:rPr>
        <w:t>เปโซฟิลิปปินส์</w:t>
      </w:r>
      <w:r w:rsidR="0069060A" w:rsidRPr="00F46F02">
        <w:rPr>
          <w:rFonts w:asciiTheme="majorBidi" w:hAnsiTheme="majorBidi" w:cstheme="majorBidi"/>
          <w:sz w:val="30"/>
          <w:szCs w:val="30"/>
        </w:rPr>
        <w:t>)</w:t>
      </w:r>
      <w:r w:rsidR="0007177D">
        <w:rPr>
          <w:rFonts w:asciiTheme="majorBidi" w:hAnsiTheme="majorBidi" w:cstheme="majorBidi"/>
          <w:sz w:val="30"/>
          <w:szCs w:val="30"/>
        </w:rPr>
        <w:t xml:space="preserve"> </w:t>
      </w:r>
    </w:p>
    <w:p w14:paraId="2E4FD857" w14:textId="77777777" w:rsidR="0022118B" w:rsidRPr="00204E83" w:rsidRDefault="0022118B" w:rsidP="00204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sectPr w:rsidR="0022118B" w:rsidRPr="00204E83" w:rsidSect="00C16CB3">
      <w:head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C44BB" w14:textId="77777777" w:rsidR="000C4270" w:rsidRDefault="000C4270">
      <w:r>
        <w:separator/>
      </w:r>
    </w:p>
  </w:endnote>
  <w:endnote w:type="continuationSeparator" w:id="0">
    <w:p w14:paraId="2360E289" w14:textId="77777777" w:rsidR="000C4270" w:rsidRDefault="000C4270">
      <w:r>
        <w:continuationSeparator/>
      </w:r>
    </w:p>
  </w:endnote>
  <w:endnote w:type="continuationNotice" w:id="1">
    <w:p w14:paraId="52689174" w14:textId="77777777" w:rsidR="000C4270" w:rsidRDefault="000C427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262E8" w14:textId="3F02C95E" w:rsidR="000C6A9E" w:rsidRPr="00106206" w:rsidRDefault="000C6A9E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270230" w:rsidRPr="00270230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11A85" w14:textId="77CDE885" w:rsidR="008B2D40" w:rsidRPr="00106206" w:rsidRDefault="008B2D40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270230" w:rsidRPr="00270230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18CBF" w14:textId="1A932897" w:rsidR="00784CD2" w:rsidRPr="00106206" w:rsidRDefault="00784CD2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270230" w:rsidRPr="00270230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415AE" w14:textId="77777777" w:rsidR="000C4270" w:rsidRDefault="000C4270">
      <w:r>
        <w:separator/>
      </w:r>
    </w:p>
  </w:footnote>
  <w:footnote w:type="continuationSeparator" w:id="0">
    <w:p w14:paraId="394C6CE8" w14:textId="77777777" w:rsidR="000C4270" w:rsidRDefault="000C4270">
      <w:r>
        <w:continuationSeparator/>
      </w:r>
    </w:p>
  </w:footnote>
  <w:footnote w:type="continuationNotice" w:id="1">
    <w:p w14:paraId="06D1487E" w14:textId="77777777" w:rsidR="000C4270" w:rsidRDefault="000C427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E3562" w14:textId="77777777" w:rsidR="000C6A9E" w:rsidRPr="00D8594F" w:rsidRDefault="000C6A9E" w:rsidP="009D6D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0E4C6368" w14:textId="77777777" w:rsidR="007939B0" w:rsidRPr="00D8594F" w:rsidRDefault="007939B0" w:rsidP="009D6D7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33DBD2D" w14:textId="0D2AA23F" w:rsidR="009B565E" w:rsidRPr="00276E2F" w:rsidRDefault="009B565E" w:rsidP="009B565E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276E2F">
      <w:rPr>
        <w:rFonts w:ascii="Angsana New" w:hAnsi="Angsana New"/>
        <w:bCs/>
        <w:sz w:val="32"/>
        <w:szCs w:val="32"/>
        <w:cs/>
        <w:lang w:val="en-US" w:bidi="th-TH"/>
      </w:rPr>
      <w:t xml:space="preserve">สำหรับงวดสามเดือนสิ้นสุดวันที่ </w:t>
    </w:r>
    <w:r w:rsidRPr="00845E35">
      <w:rPr>
        <w:rFonts w:ascii="Angsana New" w:hAnsi="Angsana New"/>
        <w:bCs/>
        <w:sz w:val="32"/>
        <w:szCs w:val="32"/>
        <w:lang w:val="en-US" w:bidi="th-TH"/>
      </w:rPr>
      <w:t>31</w:t>
    </w:r>
    <w:r w:rsidRPr="00276E2F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276E2F">
      <w:rPr>
        <w:rFonts w:ascii="Angsana New" w:hAnsi="Angsana New" w:hint="cs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845E35">
      <w:rPr>
        <w:rFonts w:ascii="Angsana New" w:hAnsi="Angsana New"/>
        <w:bCs/>
        <w:sz w:val="32"/>
        <w:szCs w:val="32"/>
        <w:lang w:val="en-US" w:bidi="th-TH"/>
      </w:rPr>
      <w:t>25</w:t>
    </w:r>
    <w:r w:rsidRPr="00845E35">
      <w:rPr>
        <w:rFonts w:ascii="Angsana New" w:hAnsi="Angsana New" w:hint="cs"/>
        <w:bCs/>
        <w:sz w:val="32"/>
        <w:szCs w:val="32"/>
        <w:lang w:val="en-US" w:bidi="th-TH"/>
      </w:rPr>
      <w:t>6</w:t>
    </w:r>
    <w:r>
      <w:rPr>
        <w:rFonts w:ascii="Angsana New" w:hAnsi="Angsana New"/>
        <w:bCs/>
        <w:sz w:val="32"/>
        <w:szCs w:val="32"/>
        <w:lang w:val="en-US" w:bidi="th-TH"/>
      </w:rPr>
      <w:t>8</w:t>
    </w:r>
    <w:r w:rsidRPr="00276E2F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276E2F">
      <w:rPr>
        <w:rFonts w:ascii="Angsana New" w:hAnsi="Angsana New"/>
        <w:bCs/>
        <w:sz w:val="32"/>
        <w:szCs w:val="32"/>
        <w:lang w:val="en-US" w:bidi="th-TH"/>
      </w:rPr>
      <w:t>(</w:t>
    </w:r>
    <w:r w:rsidRPr="00276E2F">
      <w:rPr>
        <w:rFonts w:ascii="Angsana New" w:hAnsi="Angsana New"/>
        <w:bCs/>
        <w:sz w:val="32"/>
        <w:szCs w:val="32"/>
        <w:cs/>
        <w:lang w:val="en-US" w:bidi="th-TH"/>
      </w:rPr>
      <w:t>ไม่ได้ตรวจสอบ</w:t>
    </w:r>
    <w:r w:rsidRPr="00276E2F">
      <w:rPr>
        <w:rFonts w:ascii="Angsana New" w:hAnsi="Angsana New"/>
        <w:bCs/>
        <w:sz w:val="32"/>
        <w:szCs w:val="32"/>
        <w:lang w:val="en-US" w:bidi="th-TH"/>
      </w:rPr>
      <w:t>)</w:t>
    </w:r>
  </w:p>
  <w:p w14:paraId="647E396F" w14:textId="77777777" w:rsidR="000C6A9E" w:rsidRPr="009B565E" w:rsidRDefault="000C6A9E" w:rsidP="009D6D7F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5545F" w14:textId="77777777" w:rsidR="003403D8" w:rsidRPr="00E37E72" w:rsidRDefault="003403D8" w:rsidP="003403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D527B42" w14:textId="77777777" w:rsidR="003403D8" w:rsidRDefault="003403D8" w:rsidP="003403D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2F31DBBF" w14:textId="77777777" w:rsidR="005B4370" w:rsidRPr="00276E2F" w:rsidRDefault="005B4370" w:rsidP="005B4370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276E2F">
      <w:rPr>
        <w:rFonts w:ascii="Angsana New" w:hAnsi="Angsana New"/>
        <w:bCs/>
        <w:sz w:val="32"/>
        <w:szCs w:val="32"/>
        <w:cs/>
        <w:lang w:val="en-US" w:bidi="th-TH"/>
      </w:rPr>
      <w:t xml:space="preserve">สำหรับงวดสามเดือนสิ้นสุดวันที่ </w:t>
    </w:r>
    <w:r w:rsidRPr="00845E35">
      <w:rPr>
        <w:rFonts w:ascii="Angsana New" w:hAnsi="Angsana New"/>
        <w:bCs/>
        <w:sz w:val="32"/>
        <w:szCs w:val="32"/>
        <w:lang w:val="en-US" w:bidi="th-TH"/>
      </w:rPr>
      <w:t>31</w:t>
    </w:r>
    <w:r w:rsidRPr="00276E2F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276E2F">
      <w:rPr>
        <w:rFonts w:ascii="Angsana New" w:hAnsi="Angsana New" w:hint="cs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845E35">
      <w:rPr>
        <w:rFonts w:ascii="Angsana New" w:hAnsi="Angsana New"/>
        <w:bCs/>
        <w:sz w:val="32"/>
        <w:szCs w:val="32"/>
        <w:lang w:val="en-US" w:bidi="th-TH"/>
      </w:rPr>
      <w:t>25</w:t>
    </w:r>
    <w:r w:rsidRPr="00845E35">
      <w:rPr>
        <w:rFonts w:ascii="Angsana New" w:hAnsi="Angsana New" w:hint="cs"/>
        <w:bCs/>
        <w:sz w:val="32"/>
        <w:szCs w:val="32"/>
        <w:lang w:val="en-US" w:bidi="th-TH"/>
      </w:rPr>
      <w:t>6</w:t>
    </w:r>
    <w:r>
      <w:rPr>
        <w:rFonts w:ascii="Angsana New" w:hAnsi="Angsana New"/>
        <w:bCs/>
        <w:sz w:val="32"/>
        <w:szCs w:val="32"/>
        <w:lang w:val="en-US" w:bidi="th-TH"/>
      </w:rPr>
      <w:t>8</w:t>
    </w:r>
    <w:r w:rsidRPr="00276E2F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276E2F">
      <w:rPr>
        <w:rFonts w:ascii="Angsana New" w:hAnsi="Angsana New"/>
        <w:bCs/>
        <w:sz w:val="32"/>
        <w:szCs w:val="32"/>
        <w:lang w:val="en-US" w:bidi="th-TH"/>
      </w:rPr>
      <w:t>(</w:t>
    </w:r>
    <w:r w:rsidRPr="00276E2F">
      <w:rPr>
        <w:rFonts w:ascii="Angsana New" w:hAnsi="Angsana New"/>
        <w:bCs/>
        <w:sz w:val="32"/>
        <w:szCs w:val="32"/>
        <w:cs/>
        <w:lang w:val="en-US" w:bidi="th-TH"/>
      </w:rPr>
      <w:t>ไม่ได้ตรวจสอบ</w:t>
    </w:r>
    <w:r w:rsidRPr="00276E2F">
      <w:rPr>
        <w:rFonts w:ascii="Angsana New" w:hAnsi="Angsana New"/>
        <w:bCs/>
        <w:sz w:val="32"/>
        <w:szCs w:val="32"/>
        <w:lang w:val="en-US" w:bidi="th-TH"/>
      </w:rPr>
      <w:t>)</w:t>
    </w:r>
  </w:p>
  <w:p w14:paraId="1A53D2BF" w14:textId="77777777" w:rsidR="000C6A9E" w:rsidRPr="005B4370" w:rsidRDefault="000C6A9E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7C634" w14:textId="77777777" w:rsidR="003403D8" w:rsidRPr="00E37E72" w:rsidRDefault="003403D8" w:rsidP="009A5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98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7C5B6C83" w14:textId="77777777" w:rsidR="003403D8" w:rsidRDefault="003403D8" w:rsidP="009A5CC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ind w:firstLine="450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30171C9A" w14:textId="30838F03" w:rsidR="005B4370" w:rsidRPr="00276E2F" w:rsidRDefault="005B4370" w:rsidP="005B4370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        </w:t>
    </w:r>
    <w:r w:rsidRPr="00276E2F">
      <w:rPr>
        <w:rFonts w:ascii="Angsana New" w:hAnsi="Angsana New"/>
        <w:bCs/>
        <w:sz w:val="32"/>
        <w:szCs w:val="32"/>
        <w:cs/>
        <w:lang w:val="en-US" w:bidi="th-TH"/>
      </w:rPr>
      <w:t xml:space="preserve">สำหรับงวดสามเดือนสิ้นสุดวันที่ </w:t>
    </w:r>
    <w:r w:rsidRPr="00845E35">
      <w:rPr>
        <w:rFonts w:ascii="Angsana New" w:hAnsi="Angsana New"/>
        <w:bCs/>
        <w:sz w:val="32"/>
        <w:szCs w:val="32"/>
        <w:lang w:val="en-US" w:bidi="th-TH"/>
      </w:rPr>
      <w:t>31</w:t>
    </w:r>
    <w:r w:rsidRPr="00276E2F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276E2F">
      <w:rPr>
        <w:rFonts w:ascii="Angsana New" w:hAnsi="Angsana New" w:hint="cs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845E35">
      <w:rPr>
        <w:rFonts w:ascii="Angsana New" w:hAnsi="Angsana New"/>
        <w:bCs/>
        <w:sz w:val="32"/>
        <w:szCs w:val="32"/>
        <w:lang w:val="en-US" w:bidi="th-TH"/>
      </w:rPr>
      <w:t>25</w:t>
    </w:r>
    <w:r w:rsidRPr="00845E35">
      <w:rPr>
        <w:rFonts w:ascii="Angsana New" w:hAnsi="Angsana New" w:hint="cs"/>
        <w:bCs/>
        <w:sz w:val="32"/>
        <w:szCs w:val="32"/>
        <w:lang w:val="en-US" w:bidi="th-TH"/>
      </w:rPr>
      <w:t>6</w:t>
    </w:r>
    <w:r>
      <w:rPr>
        <w:rFonts w:ascii="Angsana New" w:hAnsi="Angsana New"/>
        <w:bCs/>
        <w:sz w:val="32"/>
        <w:szCs w:val="32"/>
        <w:lang w:val="en-US" w:bidi="th-TH"/>
      </w:rPr>
      <w:t>8</w:t>
    </w:r>
    <w:r w:rsidRPr="00276E2F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276E2F">
      <w:rPr>
        <w:rFonts w:ascii="Angsana New" w:hAnsi="Angsana New"/>
        <w:bCs/>
        <w:sz w:val="32"/>
        <w:szCs w:val="32"/>
        <w:lang w:val="en-US" w:bidi="th-TH"/>
      </w:rPr>
      <w:t>(</w:t>
    </w:r>
    <w:r w:rsidRPr="00276E2F">
      <w:rPr>
        <w:rFonts w:ascii="Angsana New" w:hAnsi="Angsana New"/>
        <w:bCs/>
        <w:sz w:val="32"/>
        <w:szCs w:val="32"/>
        <w:cs/>
        <w:lang w:val="en-US" w:bidi="th-TH"/>
      </w:rPr>
      <w:t>ไม่ได้ตรวจสอบ</w:t>
    </w:r>
    <w:r w:rsidRPr="00276E2F">
      <w:rPr>
        <w:rFonts w:ascii="Angsana New" w:hAnsi="Angsana New"/>
        <w:bCs/>
        <w:sz w:val="32"/>
        <w:szCs w:val="32"/>
        <w:lang w:val="en-US" w:bidi="th-TH"/>
      </w:rPr>
      <w:t>)</w:t>
    </w:r>
  </w:p>
  <w:p w14:paraId="3FA00A41" w14:textId="77777777" w:rsidR="00784CD2" w:rsidRPr="005B4370" w:rsidRDefault="00784CD2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FBD38" w14:textId="77777777" w:rsidR="005A22E3" w:rsidRPr="00E37E72" w:rsidRDefault="005A22E3" w:rsidP="005A22E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80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14EB0FCB" w14:textId="77777777" w:rsidR="005A22E3" w:rsidRDefault="005A22E3" w:rsidP="005A22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ind w:firstLine="270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777C2B4B" w14:textId="5503FC18" w:rsidR="005A22E3" w:rsidRPr="005A22E3" w:rsidRDefault="005A22E3" w:rsidP="005A22E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ind w:firstLine="270"/>
      <w:rPr>
        <w:rFonts w:ascii="Angsana New" w:hAnsi="Angsana New"/>
        <w:b/>
        <w:bCs/>
        <w:sz w:val="32"/>
        <w:szCs w:val="32"/>
      </w:rPr>
    </w:pPr>
    <w:r w:rsidRPr="00276E2F">
      <w:rPr>
        <w:rFonts w:ascii="Angsana New" w:hAnsi="Angsana New"/>
        <w:bCs/>
        <w:sz w:val="32"/>
        <w:szCs w:val="32"/>
        <w:cs/>
      </w:rPr>
      <w:t xml:space="preserve">สำหรับงวดสามเดือนสิ้นสุดวันที่ </w:t>
    </w:r>
    <w:r w:rsidRPr="002102E6">
      <w:rPr>
        <w:rFonts w:ascii="Angsana New" w:hAnsi="Angsana New"/>
        <w:b/>
        <w:sz w:val="32"/>
        <w:szCs w:val="32"/>
      </w:rPr>
      <w:t>31</w:t>
    </w:r>
    <w:r w:rsidRPr="00276E2F">
      <w:rPr>
        <w:rFonts w:ascii="Angsana New" w:hAnsi="Angsana New"/>
        <w:bCs/>
        <w:sz w:val="32"/>
        <w:szCs w:val="32"/>
      </w:rPr>
      <w:t xml:space="preserve"> </w:t>
    </w:r>
    <w:r w:rsidRPr="00276E2F">
      <w:rPr>
        <w:rFonts w:ascii="Angsana New" w:hAnsi="Angsana New" w:hint="cs"/>
        <w:bCs/>
        <w:sz w:val="32"/>
        <w:szCs w:val="32"/>
        <w:cs/>
      </w:rPr>
      <w:t>มีนาคม</w:t>
    </w:r>
    <w:r>
      <w:rPr>
        <w:rFonts w:ascii="Angsana New" w:hAnsi="Angsana New"/>
        <w:bCs/>
        <w:sz w:val="32"/>
        <w:szCs w:val="32"/>
      </w:rPr>
      <w:t xml:space="preserve"> </w:t>
    </w:r>
    <w:r w:rsidRPr="002102E6">
      <w:rPr>
        <w:rFonts w:ascii="Angsana New" w:hAnsi="Angsana New"/>
        <w:b/>
        <w:sz w:val="32"/>
        <w:szCs w:val="32"/>
      </w:rPr>
      <w:t>25</w:t>
    </w:r>
    <w:r w:rsidRPr="002102E6">
      <w:rPr>
        <w:rFonts w:ascii="Angsana New" w:hAnsi="Angsana New" w:hint="cs"/>
        <w:b/>
        <w:sz w:val="32"/>
        <w:szCs w:val="32"/>
      </w:rPr>
      <w:t>6</w:t>
    </w:r>
    <w:r w:rsidRPr="002102E6">
      <w:rPr>
        <w:rFonts w:ascii="Angsana New" w:hAnsi="Angsana New"/>
        <w:b/>
        <w:sz w:val="32"/>
        <w:szCs w:val="32"/>
      </w:rPr>
      <w:t>8</w:t>
    </w:r>
    <w:r w:rsidRPr="00276E2F">
      <w:rPr>
        <w:rFonts w:ascii="Angsana New" w:hAnsi="Angsana New" w:hint="cs"/>
        <w:bCs/>
        <w:sz w:val="32"/>
        <w:szCs w:val="32"/>
        <w:cs/>
      </w:rPr>
      <w:t xml:space="preserve"> </w:t>
    </w:r>
    <w:r w:rsidRPr="00276E2F">
      <w:rPr>
        <w:rFonts w:ascii="Angsana New" w:hAnsi="Angsana New"/>
        <w:bCs/>
        <w:sz w:val="32"/>
        <w:szCs w:val="32"/>
      </w:rPr>
      <w:t>(</w:t>
    </w:r>
    <w:r w:rsidRPr="00276E2F">
      <w:rPr>
        <w:rFonts w:ascii="Angsana New" w:hAnsi="Angsana New"/>
        <w:bCs/>
        <w:sz w:val="32"/>
        <w:szCs w:val="32"/>
        <w:cs/>
      </w:rPr>
      <w:t>ไม่ได้ตรวจสอบ</w:t>
    </w:r>
    <w:r w:rsidRPr="00276E2F">
      <w:rPr>
        <w:rFonts w:ascii="Angsana New" w:hAnsi="Angsana New"/>
        <w:bCs/>
        <w:sz w:val="32"/>
        <w:szCs w:val="32"/>
      </w:rPr>
      <w:t>)</w:t>
    </w:r>
  </w:p>
  <w:p w14:paraId="7195C3B8" w14:textId="77777777" w:rsidR="005A22E3" w:rsidRPr="005B4370" w:rsidRDefault="005A22E3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E56EE" w14:textId="77777777" w:rsidR="00FC1665" w:rsidRPr="00E37E72" w:rsidRDefault="00FC1665" w:rsidP="00FC16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7199A37" w14:textId="77777777" w:rsidR="00FC1665" w:rsidRDefault="00FC1665" w:rsidP="00FC16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6C3DFAD5" w14:textId="32F4A26E" w:rsidR="00FC1665" w:rsidRDefault="004D1173" w:rsidP="00FC1665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276E2F">
      <w:rPr>
        <w:rFonts w:ascii="Angsana New" w:hAnsi="Angsana New"/>
        <w:bCs/>
        <w:sz w:val="32"/>
        <w:szCs w:val="32"/>
        <w:cs/>
        <w:lang w:val="en-US" w:bidi="th-TH"/>
      </w:rPr>
      <w:t xml:space="preserve">สำหรับงวดสามเดือนสิ้นสุดวันที่ </w:t>
    </w:r>
    <w:r w:rsidRPr="00845E35">
      <w:rPr>
        <w:rFonts w:ascii="Angsana New" w:hAnsi="Angsana New"/>
        <w:bCs/>
        <w:sz w:val="32"/>
        <w:szCs w:val="32"/>
        <w:lang w:val="en-US" w:bidi="th-TH"/>
      </w:rPr>
      <w:t>31</w:t>
    </w:r>
    <w:r w:rsidRPr="00276E2F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276E2F">
      <w:rPr>
        <w:rFonts w:ascii="Angsana New" w:hAnsi="Angsana New" w:hint="cs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845E35">
      <w:rPr>
        <w:rFonts w:ascii="Angsana New" w:hAnsi="Angsana New"/>
        <w:bCs/>
        <w:sz w:val="32"/>
        <w:szCs w:val="32"/>
        <w:lang w:val="en-US" w:bidi="th-TH"/>
      </w:rPr>
      <w:t>25</w:t>
    </w:r>
    <w:r w:rsidRPr="00845E35">
      <w:rPr>
        <w:rFonts w:ascii="Angsana New" w:hAnsi="Angsana New" w:hint="cs"/>
        <w:bCs/>
        <w:sz w:val="32"/>
        <w:szCs w:val="32"/>
        <w:lang w:val="en-US" w:bidi="th-TH"/>
      </w:rPr>
      <w:t>6</w:t>
    </w:r>
    <w:r>
      <w:rPr>
        <w:rFonts w:ascii="Angsana New" w:hAnsi="Angsana New"/>
        <w:bCs/>
        <w:sz w:val="32"/>
        <w:szCs w:val="32"/>
        <w:lang w:val="en-US" w:bidi="th-TH"/>
      </w:rPr>
      <w:t>8</w:t>
    </w:r>
    <w:r w:rsidRPr="00276E2F">
      <w:rPr>
        <w:rFonts w:ascii="Angsana New" w:hAnsi="Angsana New" w:hint="cs"/>
        <w:bCs/>
        <w:sz w:val="32"/>
        <w:szCs w:val="32"/>
        <w:cs/>
        <w:lang w:val="en-US" w:bidi="th-TH"/>
      </w:rPr>
      <w:t xml:space="preserve"> </w:t>
    </w:r>
    <w:r w:rsidRPr="00276E2F">
      <w:rPr>
        <w:rFonts w:ascii="Angsana New" w:hAnsi="Angsana New"/>
        <w:bCs/>
        <w:sz w:val="32"/>
        <w:szCs w:val="32"/>
        <w:lang w:val="en-US" w:bidi="th-TH"/>
      </w:rPr>
      <w:t>(</w:t>
    </w:r>
    <w:r w:rsidRPr="00276E2F">
      <w:rPr>
        <w:rFonts w:ascii="Angsana New" w:hAnsi="Angsana New"/>
        <w:bCs/>
        <w:sz w:val="32"/>
        <w:szCs w:val="32"/>
        <w:cs/>
        <w:lang w:val="en-US" w:bidi="th-TH"/>
      </w:rPr>
      <w:t>ไม่ได้ตรวจสอบ</w:t>
    </w:r>
    <w:r w:rsidRPr="00276E2F">
      <w:rPr>
        <w:rFonts w:ascii="Angsana New" w:hAnsi="Angsana New"/>
        <w:bCs/>
        <w:sz w:val="32"/>
        <w:szCs w:val="32"/>
        <w:lang w:val="en-US" w:bidi="th-TH"/>
      </w:rPr>
      <w:t>)</w:t>
    </w:r>
  </w:p>
  <w:p w14:paraId="4B1E9D25" w14:textId="77777777" w:rsidR="004D1173" w:rsidRDefault="004D1173" w:rsidP="00FC166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45F466A7"/>
    <w:multiLevelType w:val="multilevel"/>
    <w:tmpl w:val="0FD0041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thaiLetters"/>
      <w:lvlText w:val="(%2)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15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A73BAD"/>
    <w:multiLevelType w:val="hybridMultilevel"/>
    <w:tmpl w:val="6DA03592"/>
    <w:lvl w:ilvl="0" w:tplc="A18017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69003735">
    <w:abstractNumId w:val="6"/>
  </w:num>
  <w:num w:numId="2" w16cid:durableId="1602451310">
    <w:abstractNumId w:val="5"/>
  </w:num>
  <w:num w:numId="3" w16cid:durableId="718363086">
    <w:abstractNumId w:val="9"/>
  </w:num>
  <w:num w:numId="4" w16cid:durableId="1330671171">
    <w:abstractNumId w:val="7"/>
  </w:num>
  <w:num w:numId="5" w16cid:durableId="198014437">
    <w:abstractNumId w:val="8"/>
  </w:num>
  <w:num w:numId="6" w16cid:durableId="146435814">
    <w:abstractNumId w:val="3"/>
  </w:num>
  <w:num w:numId="7" w16cid:durableId="1124229540">
    <w:abstractNumId w:val="2"/>
  </w:num>
  <w:num w:numId="8" w16cid:durableId="823665596">
    <w:abstractNumId w:val="0"/>
  </w:num>
  <w:num w:numId="9" w16cid:durableId="2134902355">
    <w:abstractNumId w:val="1"/>
  </w:num>
  <w:num w:numId="10" w16cid:durableId="508757205">
    <w:abstractNumId w:val="4"/>
  </w:num>
  <w:num w:numId="11" w16cid:durableId="610090566">
    <w:abstractNumId w:val="12"/>
  </w:num>
  <w:num w:numId="12" w16cid:durableId="981884968">
    <w:abstractNumId w:val="10"/>
  </w:num>
  <w:num w:numId="13" w16cid:durableId="1216742572">
    <w:abstractNumId w:val="16"/>
  </w:num>
  <w:num w:numId="14" w16cid:durableId="680739906">
    <w:abstractNumId w:val="11"/>
  </w:num>
  <w:num w:numId="15" w16cid:durableId="1042052798">
    <w:abstractNumId w:val="13"/>
  </w:num>
  <w:num w:numId="16" w16cid:durableId="184293811">
    <w:abstractNumId w:val="17"/>
  </w:num>
  <w:num w:numId="17" w16cid:durableId="1419518935">
    <w:abstractNumId w:val="19"/>
  </w:num>
  <w:num w:numId="18" w16cid:durableId="895622598">
    <w:abstractNumId w:val="15"/>
  </w:num>
  <w:num w:numId="19" w16cid:durableId="1902474938">
    <w:abstractNumId w:val="18"/>
  </w:num>
  <w:num w:numId="20" w16cid:durableId="1594431634">
    <w:abstractNumId w:val="20"/>
  </w:num>
  <w:num w:numId="21" w16cid:durableId="1580367293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099"/>
    <w:rsid w:val="000001C9"/>
    <w:rsid w:val="0000073B"/>
    <w:rsid w:val="000007A6"/>
    <w:rsid w:val="00000A38"/>
    <w:rsid w:val="00000AB1"/>
    <w:rsid w:val="00000B82"/>
    <w:rsid w:val="00000CAE"/>
    <w:rsid w:val="00000D00"/>
    <w:rsid w:val="00000F2B"/>
    <w:rsid w:val="0000111A"/>
    <w:rsid w:val="00001146"/>
    <w:rsid w:val="0000124A"/>
    <w:rsid w:val="00001564"/>
    <w:rsid w:val="000016D7"/>
    <w:rsid w:val="00001828"/>
    <w:rsid w:val="000019FF"/>
    <w:rsid w:val="00001C5C"/>
    <w:rsid w:val="0000218F"/>
    <w:rsid w:val="0000225E"/>
    <w:rsid w:val="00002453"/>
    <w:rsid w:val="000024E1"/>
    <w:rsid w:val="0000253F"/>
    <w:rsid w:val="0000258E"/>
    <w:rsid w:val="000025E7"/>
    <w:rsid w:val="00002775"/>
    <w:rsid w:val="00002D4C"/>
    <w:rsid w:val="00003014"/>
    <w:rsid w:val="0000319B"/>
    <w:rsid w:val="000039F0"/>
    <w:rsid w:val="000042F6"/>
    <w:rsid w:val="00004694"/>
    <w:rsid w:val="000048B2"/>
    <w:rsid w:val="00004A6F"/>
    <w:rsid w:val="0000510D"/>
    <w:rsid w:val="00005144"/>
    <w:rsid w:val="00005218"/>
    <w:rsid w:val="000054F7"/>
    <w:rsid w:val="000057E8"/>
    <w:rsid w:val="00005A01"/>
    <w:rsid w:val="00005DA2"/>
    <w:rsid w:val="00005E97"/>
    <w:rsid w:val="0000618E"/>
    <w:rsid w:val="00006270"/>
    <w:rsid w:val="0000635E"/>
    <w:rsid w:val="00006606"/>
    <w:rsid w:val="0000670A"/>
    <w:rsid w:val="000067AA"/>
    <w:rsid w:val="00006A5A"/>
    <w:rsid w:val="00006A97"/>
    <w:rsid w:val="00006C36"/>
    <w:rsid w:val="00006D8F"/>
    <w:rsid w:val="00006E55"/>
    <w:rsid w:val="00006E83"/>
    <w:rsid w:val="00006F3B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1585"/>
    <w:rsid w:val="00011A31"/>
    <w:rsid w:val="00011B02"/>
    <w:rsid w:val="0001248C"/>
    <w:rsid w:val="00012981"/>
    <w:rsid w:val="00012DE0"/>
    <w:rsid w:val="000131EC"/>
    <w:rsid w:val="0001330E"/>
    <w:rsid w:val="000135E9"/>
    <w:rsid w:val="000136FE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125"/>
    <w:rsid w:val="00016448"/>
    <w:rsid w:val="0001649A"/>
    <w:rsid w:val="0001680B"/>
    <w:rsid w:val="00016C28"/>
    <w:rsid w:val="00016C76"/>
    <w:rsid w:val="00016D60"/>
    <w:rsid w:val="000170CE"/>
    <w:rsid w:val="000171A8"/>
    <w:rsid w:val="0001721D"/>
    <w:rsid w:val="000172D9"/>
    <w:rsid w:val="000178B6"/>
    <w:rsid w:val="000178E4"/>
    <w:rsid w:val="00017C4C"/>
    <w:rsid w:val="00017CEF"/>
    <w:rsid w:val="000201AE"/>
    <w:rsid w:val="000205E4"/>
    <w:rsid w:val="000206F9"/>
    <w:rsid w:val="0002076D"/>
    <w:rsid w:val="00020800"/>
    <w:rsid w:val="00020AC3"/>
    <w:rsid w:val="00020FC6"/>
    <w:rsid w:val="00020FF8"/>
    <w:rsid w:val="0002105A"/>
    <w:rsid w:val="000212FC"/>
    <w:rsid w:val="00021ADD"/>
    <w:rsid w:val="00021DDE"/>
    <w:rsid w:val="0002214E"/>
    <w:rsid w:val="00022187"/>
    <w:rsid w:val="000221D5"/>
    <w:rsid w:val="00022270"/>
    <w:rsid w:val="000222A1"/>
    <w:rsid w:val="00022510"/>
    <w:rsid w:val="000226A2"/>
    <w:rsid w:val="00022C35"/>
    <w:rsid w:val="00022CE6"/>
    <w:rsid w:val="0002303C"/>
    <w:rsid w:val="00023061"/>
    <w:rsid w:val="00023093"/>
    <w:rsid w:val="000233EE"/>
    <w:rsid w:val="000234A2"/>
    <w:rsid w:val="00023A10"/>
    <w:rsid w:val="00023F6B"/>
    <w:rsid w:val="00023F99"/>
    <w:rsid w:val="00023FAB"/>
    <w:rsid w:val="000240EC"/>
    <w:rsid w:val="000241F4"/>
    <w:rsid w:val="000243C2"/>
    <w:rsid w:val="00024486"/>
    <w:rsid w:val="0002477D"/>
    <w:rsid w:val="00024BA6"/>
    <w:rsid w:val="00024C02"/>
    <w:rsid w:val="00024C6E"/>
    <w:rsid w:val="00024D62"/>
    <w:rsid w:val="00024DCE"/>
    <w:rsid w:val="00024E00"/>
    <w:rsid w:val="00024E82"/>
    <w:rsid w:val="00024E86"/>
    <w:rsid w:val="00025587"/>
    <w:rsid w:val="0002571E"/>
    <w:rsid w:val="000257B8"/>
    <w:rsid w:val="00025800"/>
    <w:rsid w:val="00025D88"/>
    <w:rsid w:val="00025DA7"/>
    <w:rsid w:val="00025FF4"/>
    <w:rsid w:val="000261DB"/>
    <w:rsid w:val="0002657C"/>
    <w:rsid w:val="0002676B"/>
    <w:rsid w:val="000267F3"/>
    <w:rsid w:val="00026866"/>
    <w:rsid w:val="00026E5A"/>
    <w:rsid w:val="00027133"/>
    <w:rsid w:val="00027732"/>
    <w:rsid w:val="00027A4F"/>
    <w:rsid w:val="00027EB2"/>
    <w:rsid w:val="000300B8"/>
    <w:rsid w:val="000302CA"/>
    <w:rsid w:val="00030326"/>
    <w:rsid w:val="00030392"/>
    <w:rsid w:val="000307A1"/>
    <w:rsid w:val="0003082D"/>
    <w:rsid w:val="00030A1B"/>
    <w:rsid w:val="00030A78"/>
    <w:rsid w:val="00030B96"/>
    <w:rsid w:val="00030C5B"/>
    <w:rsid w:val="00030DC1"/>
    <w:rsid w:val="0003115F"/>
    <w:rsid w:val="00031B6D"/>
    <w:rsid w:val="00031BFF"/>
    <w:rsid w:val="000321ED"/>
    <w:rsid w:val="0003233B"/>
    <w:rsid w:val="00032437"/>
    <w:rsid w:val="0003291E"/>
    <w:rsid w:val="00032BC1"/>
    <w:rsid w:val="00032CDA"/>
    <w:rsid w:val="00032E07"/>
    <w:rsid w:val="000331C1"/>
    <w:rsid w:val="000337A0"/>
    <w:rsid w:val="00033C9A"/>
    <w:rsid w:val="00033E5D"/>
    <w:rsid w:val="000341ED"/>
    <w:rsid w:val="0003438B"/>
    <w:rsid w:val="000343FB"/>
    <w:rsid w:val="00034CC4"/>
    <w:rsid w:val="0003538F"/>
    <w:rsid w:val="000355EA"/>
    <w:rsid w:val="0003578C"/>
    <w:rsid w:val="00035D92"/>
    <w:rsid w:val="00035EE9"/>
    <w:rsid w:val="00036425"/>
    <w:rsid w:val="00036459"/>
    <w:rsid w:val="000370C0"/>
    <w:rsid w:val="00037211"/>
    <w:rsid w:val="00037627"/>
    <w:rsid w:val="000377B6"/>
    <w:rsid w:val="00037B7C"/>
    <w:rsid w:val="00040229"/>
    <w:rsid w:val="000402FB"/>
    <w:rsid w:val="0004048C"/>
    <w:rsid w:val="000406AC"/>
    <w:rsid w:val="00040C19"/>
    <w:rsid w:val="00040CD2"/>
    <w:rsid w:val="00040FA9"/>
    <w:rsid w:val="00041035"/>
    <w:rsid w:val="00041059"/>
    <w:rsid w:val="00041102"/>
    <w:rsid w:val="0004180D"/>
    <w:rsid w:val="00041861"/>
    <w:rsid w:val="000418D1"/>
    <w:rsid w:val="00041956"/>
    <w:rsid w:val="00041B2A"/>
    <w:rsid w:val="00041C99"/>
    <w:rsid w:val="00041D84"/>
    <w:rsid w:val="00041EE6"/>
    <w:rsid w:val="000424B7"/>
    <w:rsid w:val="0004267C"/>
    <w:rsid w:val="00042BD3"/>
    <w:rsid w:val="00043306"/>
    <w:rsid w:val="0004371C"/>
    <w:rsid w:val="0004379D"/>
    <w:rsid w:val="00043984"/>
    <w:rsid w:val="00043D2E"/>
    <w:rsid w:val="00043D9B"/>
    <w:rsid w:val="00043F2A"/>
    <w:rsid w:val="000442A4"/>
    <w:rsid w:val="00044386"/>
    <w:rsid w:val="000444DD"/>
    <w:rsid w:val="0004479A"/>
    <w:rsid w:val="000447FC"/>
    <w:rsid w:val="00044C40"/>
    <w:rsid w:val="00045126"/>
    <w:rsid w:val="0004539A"/>
    <w:rsid w:val="0004542F"/>
    <w:rsid w:val="0004560C"/>
    <w:rsid w:val="000459ED"/>
    <w:rsid w:val="00045DD1"/>
    <w:rsid w:val="00045EBB"/>
    <w:rsid w:val="00045F06"/>
    <w:rsid w:val="000460E9"/>
    <w:rsid w:val="0004662B"/>
    <w:rsid w:val="00046978"/>
    <w:rsid w:val="00046CD4"/>
    <w:rsid w:val="00046D1C"/>
    <w:rsid w:val="0004704C"/>
    <w:rsid w:val="00047454"/>
    <w:rsid w:val="000475D1"/>
    <w:rsid w:val="0004764A"/>
    <w:rsid w:val="0004768C"/>
    <w:rsid w:val="00050115"/>
    <w:rsid w:val="00050237"/>
    <w:rsid w:val="0005055E"/>
    <w:rsid w:val="00050AAC"/>
    <w:rsid w:val="00050BC8"/>
    <w:rsid w:val="00050E37"/>
    <w:rsid w:val="00050EAD"/>
    <w:rsid w:val="0005123C"/>
    <w:rsid w:val="00051443"/>
    <w:rsid w:val="00051E12"/>
    <w:rsid w:val="00051EFB"/>
    <w:rsid w:val="00051FBC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164"/>
    <w:rsid w:val="00053864"/>
    <w:rsid w:val="00053BCF"/>
    <w:rsid w:val="00053ED3"/>
    <w:rsid w:val="00054549"/>
    <w:rsid w:val="000546D7"/>
    <w:rsid w:val="0005502B"/>
    <w:rsid w:val="000556DB"/>
    <w:rsid w:val="00055706"/>
    <w:rsid w:val="00055E40"/>
    <w:rsid w:val="00055FE1"/>
    <w:rsid w:val="00056506"/>
    <w:rsid w:val="0005698B"/>
    <w:rsid w:val="00056B68"/>
    <w:rsid w:val="00056BB6"/>
    <w:rsid w:val="00056CB8"/>
    <w:rsid w:val="00057200"/>
    <w:rsid w:val="000572E0"/>
    <w:rsid w:val="0005738A"/>
    <w:rsid w:val="0005753E"/>
    <w:rsid w:val="000578CD"/>
    <w:rsid w:val="0005792F"/>
    <w:rsid w:val="000579DC"/>
    <w:rsid w:val="0006031C"/>
    <w:rsid w:val="000605C1"/>
    <w:rsid w:val="00060600"/>
    <w:rsid w:val="0006062C"/>
    <w:rsid w:val="000606C8"/>
    <w:rsid w:val="000607A1"/>
    <w:rsid w:val="00060806"/>
    <w:rsid w:val="0006085C"/>
    <w:rsid w:val="00060A35"/>
    <w:rsid w:val="00060AA7"/>
    <w:rsid w:val="00060AD0"/>
    <w:rsid w:val="00060B1F"/>
    <w:rsid w:val="000610FD"/>
    <w:rsid w:val="000614E8"/>
    <w:rsid w:val="00061503"/>
    <w:rsid w:val="0006154C"/>
    <w:rsid w:val="000616EC"/>
    <w:rsid w:val="000616FE"/>
    <w:rsid w:val="00061AA4"/>
    <w:rsid w:val="00061CF8"/>
    <w:rsid w:val="00061D50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8D7"/>
    <w:rsid w:val="00063967"/>
    <w:rsid w:val="00063A35"/>
    <w:rsid w:val="00063E0D"/>
    <w:rsid w:val="00063FCE"/>
    <w:rsid w:val="00063FFE"/>
    <w:rsid w:val="000644E0"/>
    <w:rsid w:val="00064540"/>
    <w:rsid w:val="00064635"/>
    <w:rsid w:val="000646DB"/>
    <w:rsid w:val="00064784"/>
    <w:rsid w:val="0006499C"/>
    <w:rsid w:val="00064ABA"/>
    <w:rsid w:val="00064FCF"/>
    <w:rsid w:val="00065001"/>
    <w:rsid w:val="000653B7"/>
    <w:rsid w:val="00065749"/>
    <w:rsid w:val="000659EA"/>
    <w:rsid w:val="00065D3D"/>
    <w:rsid w:val="00065E32"/>
    <w:rsid w:val="00065F53"/>
    <w:rsid w:val="00066139"/>
    <w:rsid w:val="00066571"/>
    <w:rsid w:val="00066B52"/>
    <w:rsid w:val="00066B57"/>
    <w:rsid w:val="00066EAF"/>
    <w:rsid w:val="0006701B"/>
    <w:rsid w:val="00067305"/>
    <w:rsid w:val="00067306"/>
    <w:rsid w:val="00067E27"/>
    <w:rsid w:val="00067FA5"/>
    <w:rsid w:val="00070180"/>
    <w:rsid w:val="00070190"/>
    <w:rsid w:val="00070339"/>
    <w:rsid w:val="00070419"/>
    <w:rsid w:val="00070507"/>
    <w:rsid w:val="00070746"/>
    <w:rsid w:val="00070792"/>
    <w:rsid w:val="000707C9"/>
    <w:rsid w:val="00071180"/>
    <w:rsid w:val="0007154C"/>
    <w:rsid w:val="00071703"/>
    <w:rsid w:val="0007177D"/>
    <w:rsid w:val="00071852"/>
    <w:rsid w:val="0007191E"/>
    <w:rsid w:val="00071962"/>
    <w:rsid w:val="00072412"/>
    <w:rsid w:val="000729D0"/>
    <w:rsid w:val="00072B42"/>
    <w:rsid w:val="00072CBA"/>
    <w:rsid w:val="00073583"/>
    <w:rsid w:val="00073951"/>
    <w:rsid w:val="00073B38"/>
    <w:rsid w:val="00073E18"/>
    <w:rsid w:val="00074067"/>
    <w:rsid w:val="00074377"/>
    <w:rsid w:val="00074A2B"/>
    <w:rsid w:val="00074D9C"/>
    <w:rsid w:val="00074FF3"/>
    <w:rsid w:val="000750CF"/>
    <w:rsid w:val="0007515B"/>
    <w:rsid w:val="00075675"/>
    <w:rsid w:val="00075D4E"/>
    <w:rsid w:val="00075E10"/>
    <w:rsid w:val="00076223"/>
    <w:rsid w:val="000763DA"/>
    <w:rsid w:val="000764A8"/>
    <w:rsid w:val="000764EB"/>
    <w:rsid w:val="00076516"/>
    <w:rsid w:val="00076772"/>
    <w:rsid w:val="0007677A"/>
    <w:rsid w:val="00076E56"/>
    <w:rsid w:val="000773EC"/>
    <w:rsid w:val="000774D8"/>
    <w:rsid w:val="0007786B"/>
    <w:rsid w:val="000778C5"/>
    <w:rsid w:val="000779B6"/>
    <w:rsid w:val="00077C24"/>
    <w:rsid w:val="00077D2D"/>
    <w:rsid w:val="00077E7D"/>
    <w:rsid w:val="00080260"/>
    <w:rsid w:val="00080273"/>
    <w:rsid w:val="0008043A"/>
    <w:rsid w:val="0008054F"/>
    <w:rsid w:val="00080DA6"/>
    <w:rsid w:val="00080EF3"/>
    <w:rsid w:val="00081109"/>
    <w:rsid w:val="00081618"/>
    <w:rsid w:val="00081670"/>
    <w:rsid w:val="000816DE"/>
    <w:rsid w:val="00081DD1"/>
    <w:rsid w:val="00082551"/>
    <w:rsid w:val="000825E2"/>
    <w:rsid w:val="000826FD"/>
    <w:rsid w:val="00082D49"/>
    <w:rsid w:val="00083029"/>
    <w:rsid w:val="00083062"/>
    <w:rsid w:val="00083356"/>
    <w:rsid w:val="000838CE"/>
    <w:rsid w:val="00083ABE"/>
    <w:rsid w:val="00083B51"/>
    <w:rsid w:val="00083D27"/>
    <w:rsid w:val="0008427E"/>
    <w:rsid w:val="00084B65"/>
    <w:rsid w:val="00084CCE"/>
    <w:rsid w:val="00084EC4"/>
    <w:rsid w:val="000851AC"/>
    <w:rsid w:val="0008540D"/>
    <w:rsid w:val="00085E71"/>
    <w:rsid w:val="000865FF"/>
    <w:rsid w:val="00086BE2"/>
    <w:rsid w:val="00086E2D"/>
    <w:rsid w:val="0008719C"/>
    <w:rsid w:val="0008746E"/>
    <w:rsid w:val="0008765C"/>
    <w:rsid w:val="00087771"/>
    <w:rsid w:val="000879A9"/>
    <w:rsid w:val="00087A96"/>
    <w:rsid w:val="00087CF8"/>
    <w:rsid w:val="00087EA8"/>
    <w:rsid w:val="00087F50"/>
    <w:rsid w:val="0009010F"/>
    <w:rsid w:val="0009039C"/>
    <w:rsid w:val="00090466"/>
    <w:rsid w:val="00090485"/>
    <w:rsid w:val="00090C66"/>
    <w:rsid w:val="00090C89"/>
    <w:rsid w:val="00090D04"/>
    <w:rsid w:val="00090E86"/>
    <w:rsid w:val="000917E6"/>
    <w:rsid w:val="000918BC"/>
    <w:rsid w:val="00091A53"/>
    <w:rsid w:val="00091B39"/>
    <w:rsid w:val="00091DFD"/>
    <w:rsid w:val="00091FE0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399"/>
    <w:rsid w:val="000944F9"/>
    <w:rsid w:val="00094AC2"/>
    <w:rsid w:val="00094B0E"/>
    <w:rsid w:val="00094BE8"/>
    <w:rsid w:val="00094E7B"/>
    <w:rsid w:val="000952DB"/>
    <w:rsid w:val="00095610"/>
    <w:rsid w:val="000956F6"/>
    <w:rsid w:val="00095761"/>
    <w:rsid w:val="000959CE"/>
    <w:rsid w:val="00095B40"/>
    <w:rsid w:val="00095CD4"/>
    <w:rsid w:val="00095F41"/>
    <w:rsid w:val="000960D5"/>
    <w:rsid w:val="00096333"/>
    <w:rsid w:val="00096528"/>
    <w:rsid w:val="00096869"/>
    <w:rsid w:val="000969DB"/>
    <w:rsid w:val="00096B35"/>
    <w:rsid w:val="00096BD0"/>
    <w:rsid w:val="00096D64"/>
    <w:rsid w:val="00096D6C"/>
    <w:rsid w:val="000970D5"/>
    <w:rsid w:val="00097373"/>
    <w:rsid w:val="000973FC"/>
    <w:rsid w:val="0009763E"/>
    <w:rsid w:val="000976AB"/>
    <w:rsid w:val="00097AC8"/>
    <w:rsid w:val="00097E2B"/>
    <w:rsid w:val="00097EA6"/>
    <w:rsid w:val="00097F05"/>
    <w:rsid w:val="00097FBE"/>
    <w:rsid w:val="000A00FC"/>
    <w:rsid w:val="000A0157"/>
    <w:rsid w:val="000A0496"/>
    <w:rsid w:val="000A04A1"/>
    <w:rsid w:val="000A0AA5"/>
    <w:rsid w:val="000A13E5"/>
    <w:rsid w:val="000A1403"/>
    <w:rsid w:val="000A1865"/>
    <w:rsid w:val="000A198C"/>
    <w:rsid w:val="000A1B32"/>
    <w:rsid w:val="000A1F92"/>
    <w:rsid w:val="000A1FC2"/>
    <w:rsid w:val="000A22D2"/>
    <w:rsid w:val="000A2457"/>
    <w:rsid w:val="000A26C2"/>
    <w:rsid w:val="000A2AD8"/>
    <w:rsid w:val="000A2B0B"/>
    <w:rsid w:val="000A2C19"/>
    <w:rsid w:val="000A2C33"/>
    <w:rsid w:val="000A2C63"/>
    <w:rsid w:val="000A2C74"/>
    <w:rsid w:val="000A2E8A"/>
    <w:rsid w:val="000A2FC6"/>
    <w:rsid w:val="000A305A"/>
    <w:rsid w:val="000A31FF"/>
    <w:rsid w:val="000A33B3"/>
    <w:rsid w:val="000A35A3"/>
    <w:rsid w:val="000A3663"/>
    <w:rsid w:val="000A3A4C"/>
    <w:rsid w:val="000A3A99"/>
    <w:rsid w:val="000A3EEE"/>
    <w:rsid w:val="000A435D"/>
    <w:rsid w:val="000A45E8"/>
    <w:rsid w:val="000A4A3B"/>
    <w:rsid w:val="000A4D51"/>
    <w:rsid w:val="000A4E75"/>
    <w:rsid w:val="000A4E9B"/>
    <w:rsid w:val="000A4F1C"/>
    <w:rsid w:val="000A4F59"/>
    <w:rsid w:val="000A4FB1"/>
    <w:rsid w:val="000A5B00"/>
    <w:rsid w:val="000A5CF8"/>
    <w:rsid w:val="000A629F"/>
    <w:rsid w:val="000A62F9"/>
    <w:rsid w:val="000A65E2"/>
    <w:rsid w:val="000A6A80"/>
    <w:rsid w:val="000A6F36"/>
    <w:rsid w:val="000A70BC"/>
    <w:rsid w:val="000A7164"/>
    <w:rsid w:val="000A75C3"/>
    <w:rsid w:val="000A75CB"/>
    <w:rsid w:val="000A7C63"/>
    <w:rsid w:val="000A7CA8"/>
    <w:rsid w:val="000A7DEB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1B9"/>
    <w:rsid w:val="000B1370"/>
    <w:rsid w:val="000B16A3"/>
    <w:rsid w:val="000B16D9"/>
    <w:rsid w:val="000B208F"/>
    <w:rsid w:val="000B20EB"/>
    <w:rsid w:val="000B24A0"/>
    <w:rsid w:val="000B2942"/>
    <w:rsid w:val="000B29B7"/>
    <w:rsid w:val="000B2B00"/>
    <w:rsid w:val="000B2BDA"/>
    <w:rsid w:val="000B33AB"/>
    <w:rsid w:val="000B3507"/>
    <w:rsid w:val="000B354D"/>
    <w:rsid w:val="000B35BC"/>
    <w:rsid w:val="000B3794"/>
    <w:rsid w:val="000B3B42"/>
    <w:rsid w:val="000B3C79"/>
    <w:rsid w:val="000B3D80"/>
    <w:rsid w:val="000B3DB3"/>
    <w:rsid w:val="000B3EC4"/>
    <w:rsid w:val="000B4453"/>
    <w:rsid w:val="000B4515"/>
    <w:rsid w:val="000B46A3"/>
    <w:rsid w:val="000B47E1"/>
    <w:rsid w:val="000B4989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BDD"/>
    <w:rsid w:val="000B7CAE"/>
    <w:rsid w:val="000B7D9A"/>
    <w:rsid w:val="000C0B73"/>
    <w:rsid w:val="000C0F68"/>
    <w:rsid w:val="000C1031"/>
    <w:rsid w:val="000C1095"/>
    <w:rsid w:val="000C11BF"/>
    <w:rsid w:val="000C1261"/>
    <w:rsid w:val="000C163C"/>
    <w:rsid w:val="000C1C6C"/>
    <w:rsid w:val="000C1CB1"/>
    <w:rsid w:val="000C21E9"/>
    <w:rsid w:val="000C260D"/>
    <w:rsid w:val="000C2713"/>
    <w:rsid w:val="000C2752"/>
    <w:rsid w:val="000C2773"/>
    <w:rsid w:val="000C2855"/>
    <w:rsid w:val="000C2B2F"/>
    <w:rsid w:val="000C2D7A"/>
    <w:rsid w:val="000C2E23"/>
    <w:rsid w:val="000C3306"/>
    <w:rsid w:val="000C3816"/>
    <w:rsid w:val="000C3D63"/>
    <w:rsid w:val="000C3FAF"/>
    <w:rsid w:val="000C3FB1"/>
    <w:rsid w:val="000C40DF"/>
    <w:rsid w:val="000C4270"/>
    <w:rsid w:val="000C44E6"/>
    <w:rsid w:val="000C4521"/>
    <w:rsid w:val="000C4840"/>
    <w:rsid w:val="000C48BB"/>
    <w:rsid w:val="000C4F13"/>
    <w:rsid w:val="000C524B"/>
    <w:rsid w:val="000C52F3"/>
    <w:rsid w:val="000C563D"/>
    <w:rsid w:val="000C565B"/>
    <w:rsid w:val="000C57E3"/>
    <w:rsid w:val="000C588A"/>
    <w:rsid w:val="000C58EE"/>
    <w:rsid w:val="000C6363"/>
    <w:rsid w:val="000C63DB"/>
    <w:rsid w:val="000C648A"/>
    <w:rsid w:val="000C6A9E"/>
    <w:rsid w:val="000C70FE"/>
    <w:rsid w:val="000C7D2C"/>
    <w:rsid w:val="000C7F23"/>
    <w:rsid w:val="000D013B"/>
    <w:rsid w:val="000D09A8"/>
    <w:rsid w:val="000D0F86"/>
    <w:rsid w:val="000D10C6"/>
    <w:rsid w:val="000D186A"/>
    <w:rsid w:val="000D1949"/>
    <w:rsid w:val="000D1A74"/>
    <w:rsid w:val="000D1EB8"/>
    <w:rsid w:val="000D1FA2"/>
    <w:rsid w:val="000D2206"/>
    <w:rsid w:val="000D2316"/>
    <w:rsid w:val="000D23E4"/>
    <w:rsid w:val="000D27EE"/>
    <w:rsid w:val="000D2864"/>
    <w:rsid w:val="000D287A"/>
    <w:rsid w:val="000D29AE"/>
    <w:rsid w:val="000D2B9B"/>
    <w:rsid w:val="000D2FD5"/>
    <w:rsid w:val="000D3189"/>
    <w:rsid w:val="000D325C"/>
    <w:rsid w:val="000D356E"/>
    <w:rsid w:val="000D364A"/>
    <w:rsid w:val="000D3C8D"/>
    <w:rsid w:val="000D3F3D"/>
    <w:rsid w:val="000D4336"/>
    <w:rsid w:val="000D4405"/>
    <w:rsid w:val="000D48FE"/>
    <w:rsid w:val="000D4C0A"/>
    <w:rsid w:val="000D4D18"/>
    <w:rsid w:val="000D4DCF"/>
    <w:rsid w:val="000D56A0"/>
    <w:rsid w:val="000D5970"/>
    <w:rsid w:val="000D5CC1"/>
    <w:rsid w:val="000D5EB8"/>
    <w:rsid w:val="000D670D"/>
    <w:rsid w:val="000D689A"/>
    <w:rsid w:val="000D69DF"/>
    <w:rsid w:val="000D6A69"/>
    <w:rsid w:val="000D6B87"/>
    <w:rsid w:val="000D6DC1"/>
    <w:rsid w:val="000D78DD"/>
    <w:rsid w:val="000D78E0"/>
    <w:rsid w:val="000D7924"/>
    <w:rsid w:val="000D7943"/>
    <w:rsid w:val="000D7E13"/>
    <w:rsid w:val="000E004C"/>
    <w:rsid w:val="000E0060"/>
    <w:rsid w:val="000E049A"/>
    <w:rsid w:val="000E0844"/>
    <w:rsid w:val="000E088C"/>
    <w:rsid w:val="000E09B2"/>
    <w:rsid w:val="000E0CEC"/>
    <w:rsid w:val="000E0ED5"/>
    <w:rsid w:val="000E15DD"/>
    <w:rsid w:val="000E22B4"/>
    <w:rsid w:val="000E23DF"/>
    <w:rsid w:val="000E27E1"/>
    <w:rsid w:val="000E291D"/>
    <w:rsid w:val="000E3180"/>
    <w:rsid w:val="000E38D2"/>
    <w:rsid w:val="000E3E25"/>
    <w:rsid w:val="000E40A1"/>
    <w:rsid w:val="000E4294"/>
    <w:rsid w:val="000E4351"/>
    <w:rsid w:val="000E483C"/>
    <w:rsid w:val="000E48A1"/>
    <w:rsid w:val="000E48A5"/>
    <w:rsid w:val="000E492F"/>
    <w:rsid w:val="000E4CB7"/>
    <w:rsid w:val="000E4DF1"/>
    <w:rsid w:val="000E50E5"/>
    <w:rsid w:val="000E6210"/>
    <w:rsid w:val="000E6AC0"/>
    <w:rsid w:val="000E7866"/>
    <w:rsid w:val="000E79C3"/>
    <w:rsid w:val="000E7AEA"/>
    <w:rsid w:val="000E7D05"/>
    <w:rsid w:val="000E7D75"/>
    <w:rsid w:val="000E7E2D"/>
    <w:rsid w:val="000F003F"/>
    <w:rsid w:val="000F015A"/>
    <w:rsid w:val="000F02B9"/>
    <w:rsid w:val="000F03A4"/>
    <w:rsid w:val="000F0930"/>
    <w:rsid w:val="000F0F93"/>
    <w:rsid w:val="000F0FF5"/>
    <w:rsid w:val="000F1100"/>
    <w:rsid w:val="000F13D7"/>
    <w:rsid w:val="000F1499"/>
    <w:rsid w:val="000F18AE"/>
    <w:rsid w:val="000F2333"/>
    <w:rsid w:val="000F2414"/>
    <w:rsid w:val="000F25C9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03"/>
    <w:rsid w:val="000F31B9"/>
    <w:rsid w:val="000F33A2"/>
    <w:rsid w:val="000F39E1"/>
    <w:rsid w:val="000F3FBE"/>
    <w:rsid w:val="000F4025"/>
    <w:rsid w:val="000F415B"/>
    <w:rsid w:val="000F41D2"/>
    <w:rsid w:val="000F4245"/>
    <w:rsid w:val="000F4D17"/>
    <w:rsid w:val="000F4E2C"/>
    <w:rsid w:val="000F5440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856"/>
    <w:rsid w:val="000F6884"/>
    <w:rsid w:val="000F6DD9"/>
    <w:rsid w:val="000F6FF9"/>
    <w:rsid w:val="000F72D8"/>
    <w:rsid w:val="000F72EF"/>
    <w:rsid w:val="000F75AB"/>
    <w:rsid w:val="000F7A22"/>
    <w:rsid w:val="000F7E27"/>
    <w:rsid w:val="001000D4"/>
    <w:rsid w:val="001000DB"/>
    <w:rsid w:val="001005AD"/>
    <w:rsid w:val="00100A18"/>
    <w:rsid w:val="00100ED9"/>
    <w:rsid w:val="00100FAF"/>
    <w:rsid w:val="001011AA"/>
    <w:rsid w:val="001016EB"/>
    <w:rsid w:val="001017E7"/>
    <w:rsid w:val="00101DB1"/>
    <w:rsid w:val="001022EC"/>
    <w:rsid w:val="001027A3"/>
    <w:rsid w:val="00102BE5"/>
    <w:rsid w:val="00102EF9"/>
    <w:rsid w:val="00102F41"/>
    <w:rsid w:val="00102F7E"/>
    <w:rsid w:val="0010303D"/>
    <w:rsid w:val="0010324A"/>
    <w:rsid w:val="001037FC"/>
    <w:rsid w:val="00103AD6"/>
    <w:rsid w:val="00103BC3"/>
    <w:rsid w:val="0010429A"/>
    <w:rsid w:val="00104377"/>
    <w:rsid w:val="00104564"/>
    <w:rsid w:val="00104ADD"/>
    <w:rsid w:val="0010521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08D"/>
    <w:rsid w:val="00106206"/>
    <w:rsid w:val="00106223"/>
    <w:rsid w:val="00106323"/>
    <w:rsid w:val="001067BB"/>
    <w:rsid w:val="00106C19"/>
    <w:rsid w:val="00106C99"/>
    <w:rsid w:val="00106D6F"/>
    <w:rsid w:val="00106E95"/>
    <w:rsid w:val="00107306"/>
    <w:rsid w:val="001074DD"/>
    <w:rsid w:val="0010755E"/>
    <w:rsid w:val="001078C7"/>
    <w:rsid w:val="001101D4"/>
    <w:rsid w:val="0011062F"/>
    <w:rsid w:val="00111149"/>
    <w:rsid w:val="001111BE"/>
    <w:rsid w:val="00111614"/>
    <w:rsid w:val="00111B28"/>
    <w:rsid w:val="00111C40"/>
    <w:rsid w:val="00111DC4"/>
    <w:rsid w:val="00111FAC"/>
    <w:rsid w:val="00111FF6"/>
    <w:rsid w:val="001123EB"/>
    <w:rsid w:val="001127B2"/>
    <w:rsid w:val="00112BC6"/>
    <w:rsid w:val="00112EA5"/>
    <w:rsid w:val="00112F85"/>
    <w:rsid w:val="00113319"/>
    <w:rsid w:val="00113339"/>
    <w:rsid w:val="0011438E"/>
    <w:rsid w:val="001144F9"/>
    <w:rsid w:val="0011460E"/>
    <w:rsid w:val="00114D9C"/>
    <w:rsid w:val="0011597A"/>
    <w:rsid w:val="00115C2B"/>
    <w:rsid w:val="00115D4D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119"/>
    <w:rsid w:val="001171FA"/>
    <w:rsid w:val="001173BE"/>
    <w:rsid w:val="001174E6"/>
    <w:rsid w:val="00117D97"/>
    <w:rsid w:val="00117F07"/>
    <w:rsid w:val="00120006"/>
    <w:rsid w:val="001201C4"/>
    <w:rsid w:val="001202DC"/>
    <w:rsid w:val="0012039E"/>
    <w:rsid w:val="0012039F"/>
    <w:rsid w:val="001203C7"/>
    <w:rsid w:val="0012048B"/>
    <w:rsid w:val="001206B8"/>
    <w:rsid w:val="001208E5"/>
    <w:rsid w:val="00120F25"/>
    <w:rsid w:val="00120F74"/>
    <w:rsid w:val="0012118B"/>
    <w:rsid w:val="00121866"/>
    <w:rsid w:val="00121998"/>
    <w:rsid w:val="00121B00"/>
    <w:rsid w:val="0012283D"/>
    <w:rsid w:val="00122889"/>
    <w:rsid w:val="001229C5"/>
    <w:rsid w:val="00122B03"/>
    <w:rsid w:val="00122C75"/>
    <w:rsid w:val="0012305C"/>
    <w:rsid w:val="00123384"/>
    <w:rsid w:val="00123A62"/>
    <w:rsid w:val="001240D8"/>
    <w:rsid w:val="0012453A"/>
    <w:rsid w:val="00124736"/>
    <w:rsid w:val="001247C1"/>
    <w:rsid w:val="0012494D"/>
    <w:rsid w:val="00124BAC"/>
    <w:rsid w:val="00124DF3"/>
    <w:rsid w:val="00124EEF"/>
    <w:rsid w:val="00124F2E"/>
    <w:rsid w:val="00124F3A"/>
    <w:rsid w:val="001252AE"/>
    <w:rsid w:val="0012558C"/>
    <w:rsid w:val="00125673"/>
    <w:rsid w:val="00125753"/>
    <w:rsid w:val="001258A5"/>
    <w:rsid w:val="00125905"/>
    <w:rsid w:val="00125CA7"/>
    <w:rsid w:val="00125DA7"/>
    <w:rsid w:val="0012600D"/>
    <w:rsid w:val="00126133"/>
    <w:rsid w:val="001266AA"/>
    <w:rsid w:val="001266D2"/>
    <w:rsid w:val="001269B3"/>
    <w:rsid w:val="00126B08"/>
    <w:rsid w:val="00126E04"/>
    <w:rsid w:val="001271BE"/>
    <w:rsid w:val="001273E7"/>
    <w:rsid w:val="00127DC9"/>
    <w:rsid w:val="00127E25"/>
    <w:rsid w:val="00127ED4"/>
    <w:rsid w:val="00130058"/>
    <w:rsid w:val="001306A1"/>
    <w:rsid w:val="0013075F"/>
    <w:rsid w:val="001308EA"/>
    <w:rsid w:val="0013090A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B99"/>
    <w:rsid w:val="00132D45"/>
    <w:rsid w:val="001330D0"/>
    <w:rsid w:val="00133304"/>
    <w:rsid w:val="001333A2"/>
    <w:rsid w:val="00133523"/>
    <w:rsid w:val="0013375E"/>
    <w:rsid w:val="00133B42"/>
    <w:rsid w:val="00133FE0"/>
    <w:rsid w:val="00133FFF"/>
    <w:rsid w:val="0013443B"/>
    <w:rsid w:val="0013467C"/>
    <w:rsid w:val="001349D3"/>
    <w:rsid w:val="00134CEC"/>
    <w:rsid w:val="00135537"/>
    <w:rsid w:val="00135BE8"/>
    <w:rsid w:val="00135F9C"/>
    <w:rsid w:val="00135FA9"/>
    <w:rsid w:val="00136469"/>
    <w:rsid w:val="001368DD"/>
    <w:rsid w:val="00136E62"/>
    <w:rsid w:val="00136EA3"/>
    <w:rsid w:val="00137091"/>
    <w:rsid w:val="0013740A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594"/>
    <w:rsid w:val="001417AA"/>
    <w:rsid w:val="00141904"/>
    <w:rsid w:val="00141A86"/>
    <w:rsid w:val="00141EAA"/>
    <w:rsid w:val="001420ED"/>
    <w:rsid w:val="00142355"/>
    <w:rsid w:val="001427D0"/>
    <w:rsid w:val="00142C19"/>
    <w:rsid w:val="00142EAB"/>
    <w:rsid w:val="00142F61"/>
    <w:rsid w:val="0014301C"/>
    <w:rsid w:val="001434F3"/>
    <w:rsid w:val="001436EA"/>
    <w:rsid w:val="001437BF"/>
    <w:rsid w:val="00143858"/>
    <w:rsid w:val="001439C9"/>
    <w:rsid w:val="00144355"/>
    <w:rsid w:val="0014452B"/>
    <w:rsid w:val="0014551A"/>
    <w:rsid w:val="001458F1"/>
    <w:rsid w:val="00145AA5"/>
    <w:rsid w:val="00146100"/>
    <w:rsid w:val="001462C3"/>
    <w:rsid w:val="001469DE"/>
    <w:rsid w:val="00146C24"/>
    <w:rsid w:val="00146C46"/>
    <w:rsid w:val="00146F69"/>
    <w:rsid w:val="0014748A"/>
    <w:rsid w:val="00147634"/>
    <w:rsid w:val="00147715"/>
    <w:rsid w:val="00147814"/>
    <w:rsid w:val="001478E7"/>
    <w:rsid w:val="00150506"/>
    <w:rsid w:val="001506FF"/>
    <w:rsid w:val="00150A10"/>
    <w:rsid w:val="00150C7B"/>
    <w:rsid w:val="00150E96"/>
    <w:rsid w:val="001514D9"/>
    <w:rsid w:val="00151807"/>
    <w:rsid w:val="00151C30"/>
    <w:rsid w:val="00151DCE"/>
    <w:rsid w:val="001525CC"/>
    <w:rsid w:val="00152663"/>
    <w:rsid w:val="0015274F"/>
    <w:rsid w:val="00152814"/>
    <w:rsid w:val="00152E04"/>
    <w:rsid w:val="00152EEF"/>
    <w:rsid w:val="001530CB"/>
    <w:rsid w:val="00153378"/>
    <w:rsid w:val="0015368B"/>
    <w:rsid w:val="00153772"/>
    <w:rsid w:val="00153811"/>
    <w:rsid w:val="00153931"/>
    <w:rsid w:val="00153D01"/>
    <w:rsid w:val="00153D66"/>
    <w:rsid w:val="00153E0E"/>
    <w:rsid w:val="00153FDA"/>
    <w:rsid w:val="00153FF6"/>
    <w:rsid w:val="00154305"/>
    <w:rsid w:val="0015451E"/>
    <w:rsid w:val="0015452A"/>
    <w:rsid w:val="0015473B"/>
    <w:rsid w:val="001548DC"/>
    <w:rsid w:val="00154940"/>
    <w:rsid w:val="00154B5C"/>
    <w:rsid w:val="00154E30"/>
    <w:rsid w:val="001552AD"/>
    <w:rsid w:val="0015535B"/>
    <w:rsid w:val="00155559"/>
    <w:rsid w:val="00155762"/>
    <w:rsid w:val="00155797"/>
    <w:rsid w:val="00155C47"/>
    <w:rsid w:val="001562C6"/>
    <w:rsid w:val="00156752"/>
    <w:rsid w:val="0015735B"/>
    <w:rsid w:val="001573BA"/>
    <w:rsid w:val="0015798D"/>
    <w:rsid w:val="00157D3B"/>
    <w:rsid w:val="00157DDD"/>
    <w:rsid w:val="00157E43"/>
    <w:rsid w:val="00157E5C"/>
    <w:rsid w:val="0016048D"/>
    <w:rsid w:val="00160490"/>
    <w:rsid w:val="001604CE"/>
    <w:rsid w:val="00160860"/>
    <w:rsid w:val="0016090C"/>
    <w:rsid w:val="00160B35"/>
    <w:rsid w:val="00160CBE"/>
    <w:rsid w:val="00160E20"/>
    <w:rsid w:val="001610F5"/>
    <w:rsid w:val="0016116E"/>
    <w:rsid w:val="0016156F"/>
    <w:rsid w:val="00161623"/>
    <w:rsid w:val="001617CE"/>
    <w:rsid w:val="0016183E"/>
    <w:rsid w:val="001618A7"/>
    <w:rsid w:val="00161CE6"/>
    <w:rsid w:val="00162713"/>
    <w:rsid w:val="0016304D"/>
    <w:rsid w:val="001635C3"/>
    <w:rsid w:val="0016364A"/>
    <w:rsid w:val="00163A58"/>
    <w:rsid w:val="00163A71"/>
    <w:rsid w:val="00163C55"/>
    <w:rsid w:val="00163E61"/>
    <w:rsid w:val="00163FDB"/>
    <w:rsid w:val="001641D9"/>
    <w:rsid w:val="0016460B"/>
    <w:rsid w:val="00164A74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56D"/>
    <w:rsid w:val="0016792D"/>
    <w:rsid w:val="00167B0C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46B"/>
    <w:rsid w:val="0017158F"/>
    <w:rsid w:val="00171986"/>
    <w:rsid w:val="00171B30"/>
    <w:rsid w:val="00171BBA"/>
    <w:rsid w:val="00171C6F"/>
    <w:rsid w:val="00171F6F"/>
    <w:rsid w:val="001723E0"/>
    <w:rsid w:val="0017248E"/>
    <w:rsid w:val="00172535"/>
    <w:rsid w:val="001726D4"/>
    <w:rsid w:val="00172BF0"/>
    <w:rsid w:val="0017314A"/>
    <w:rsid w:val="001731BE"/>
    <w:rsid w:val="00173402"/>
    <w:rsid w:val="00173854"/>
    <w:rsid w:val="00173970"/>
    <w:rsid w:val="00173A32"/>
    <w:rsid w:val="00173ECA"/>
    <w:rsid w:val="0017408A"/>
    <w:rsid w:val="00174134"/>
    <w:rsid w:val="0017419C"/>
    <w:rsid w:val="001741DA"/>
    <w:rsid w:val="0017436B"/>
    <w:rsid w:val="001743A2"/>
    <w:rsid w:val="00174643"/>
    <w:rsid w:val="001749BA"/>
    <w:rsid w:val="00174A6E"/>
    <w:rsid w:val="00174B85"/>
    <w:rsid w:val="00174D46"/>
    <w:rsid w:val="00174D49"/>
    <w:rsid w:val="001751E6"/>
    <w:rsid w:val="0017539E"/>
    <w:rsid w:val="001753DF"/>
    <w:rsid w:val="0017549F"/>
    <w:rsid w:val="001756AB"/>
    <w:rsid w:val="001756AC"/>
    <w:rsid w:val="0017591B"/>
    <w:rsid w:val="00175B6C"/>
    <w:rsid w:val="00175BFA"/>
    <w:rsid w:val="00175C01"/>
    <w:rsid w:val="00175EC3"/>
    <w:rsid w:val="00175EEE"/>
    <w:rsid w:val="00176205"/>
    <w:rsid w:val="001762A6"/>
    <w:rsid w:val="00176402"/>
    <w:rsid w:val="00176625"/>
    <w:rsid w:val="00176A83"/>
    <w:rsid w:val="00176BC8"/>
    <w:rsid w:val="00176E02"/>
    <w:rsid w:val="00176FFA"/>
    <w:rsid w:val="00177024"/>
    <w:rsid w:val="00177041"/>
    <w:rsid w:val="00177440"/>
    <w:rsid w:val="001775D3"/>
    <w:rsid w:val="0017767C"/>
    <w:rsid w:val="00177BB9"/>
    <w:rsid w:val="00177BE7"/>
    <w:rsid w:val="00177CEB"/>
    <w:rsid w:val="00177D31"/>
    <w:rsid w:val="00177F57"/>
    <w:rsid w:val="001801EC"/>
    <w:rsid w:val="00180213"/>
    <w:rsid w:val="0018034B"/>
    <w:rsid w:val="0018090B"/>
    <w:rsid w:val="0018131E"/>
    <w:rsid w:val="001815B4"/>
    <w:rsid w:val="00181696"/>
    <w:rsid w:val="00181840"/>
    <w:rsid w:val="00181B18"/>
    <w:rsid w:val="00181CF0"/>
    <w:rsid w:val="00182473"/>
    <w:rsid w:val="00182680"/>
    <w:rsid w:val="00182927"/>
    <w:rsid w:val="00182D1C"/>
    <w:rsid w:val="0018327C"/>
    <w:rsid w:val="001833EC"/>
    <w:rsid w:val="001836E5"/>
    <w:rsid w:val="00183C55"/>
    <w:rsid w:val="00183C6D"/>
    <w:rsid w:val="00183D2F"/>
    <w:rsid w:val="00183D85"/>
    <w:rsid w:val="001840BD"/>
    <w:rsid w:val="001840C6"/>
    <w:rsid w:val="0018434C"/>
    <w:rsid w:val="001843E9"/>
    <w:rsid w:val="0018473D"/>
    <w:rsid w:val="001852C6"/>
    <w:rsid w:val="0018543B"/>
    <w:rsid w:val="00185813"/>
    <w:rsid w:val="001859F1"/>
    <w:rsid w:val="00185B11"/>
    <w:rsid w:val="00185C47"/>
    <w:rsid w:val="00186501"/>
    <w:rsid w:val="00186906"/>
    <w:rsid w:val="00186A30"/>
    <w:rsid w:val="00186AF1"/>
    <w:rsid w:val="00186BC1"/>
    <w:rsid w:val="00186EEE"/>
    <w:rsid w:val="00186F41"/>
    <w:rsid w:val="0018714E"/>
    <w:rsid w:val="00187375"/>
    <w:rsid w:val="001878D5"/>
    <w:rsid w:val="00190127"/>
    <w:rsid w:val="0019021F"/>
    <w:rsid w:val="00190481"/>
    <w:rsid w:val="0019049C"/>
    <w:rsid w:val="001904AF"/>
    <w:rsid w:val="0019068E"/>
    <w:rsid w:val="00190C33"/>
    <w:rsid w:val="00191216"/>
    <w:rsid w:val="00191547"/>
    <w:rsid w:val="0019200C"/>
    <w:rsid w:val="001920DC"/>
    <w:rsid w:val="00192366"/>
    <w:rsid w:val="001923A1"/>
    <w:rsid w:val="00192780"/>
    <w:rsid w:val="0019279A"/>
    <w:rsid w:val="001928FE"/>
    <w:rsid w:val="00192995"/>
    <w:rsid w:val="001929FB"/>
    <w:rsid w:val="0019345E"/>
    <w:rsid w:val="0019384A"/>
    <w:rsid w:val="00193B2C"/>
    <w:rsid w:val="00193D43"/>
    <w:rsid w:val="00193E41"/>
    <w:rsid w:val="00193EE2"/>
    <w:rsid w:val="001940B5"/>
    <w:rsid w:val="0019429C"/>
    <w:rsid w:val="0019436B"/>
    <w:rsid w:val="00194497"/>
    <w:rsid w:val="0019483B"/>
    <w:rsid w:val="001949A1"/>
    <w:rsid w:val="00194B31"/>
    <w:rsid w:val="00194C70"/>
    <w:rsid w:val="00194ED0"/>
    <w:rsid w:val="00194F81"/>
    <w:rsid w:val="001950D7"/>
    <w:rsid w:val="001956DD"/>
    <w:rsid w:val="00195E4D"/>
    <w:rsid w:val="0019623E"/>
    <w:rsid w:val="001962AA"/>
    <w:rsid w:val="001965C4"/>
    <w:rsid w:val="001967E5"/>
    <w:rsid w:val="00197472"/>
    <w:rsid w:val="001974A6"/>
    <w:rsid w:val="001977E1"/>
    <w:rsid w:val="00197BAA"/>
    <w:rsid w:val="00197BE1"/>
    <w:rsid w:val="001A04A6"/>
    <w:rsid w:val="001A0571"/>
    <w:rsid w:val="001A05D4"/>
    <w:rsid w:val="001A088A"/>
    <w:rsid w:val="001A0C2C"/>
    <w:rsid w:val="001A0F64"/>
    <w:rsid w:val="001A0F79"/>
    <w:rsid w:val="001A1368"/>
    <w:rsid w:val="001A1436"/>
    <w:rsid w:val="001A1C7D"/>
    <w:rsid w:val="001A23F3"/>
    <w:rsid w:val="001A2BA6"/>
    <w:rsid w:val="001A2BAB"/>
    <w:rsid w:val="001A2CB3"/>
    <w:rsid w:val="001A2CBB"/>
    <w:rsid w:val="001A2DBA"/>
    <w:rsid w:val="001A2EE7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71F"/>
    <w:rsid w:val="001A49F1"/>
    <w:rsid w:val="001A4FC8"/>
    <w:rsid w:val="001A52E9"/>
    <w:rsid w:val="001A55D4"/>
    <w:rsid w:val="001A56AD"/>
    <w:rsid w:val="001A579F"/>
    <w:rsid w:val="001A593B"/>
    <w:rsid w:val="001A5B87"/>
    <w:rsid w:val="001A5D5F"/>
    <w:rsid w:val="001A5DE6"/>
    <w:rsid w:val="001A5F5B"/>
    <w:rsid w:val="001A5FC2"/>
    <w:rsid w:val="001A5FF0"/>
    <w:rsid w:val="001A6190"/>
    <w:rsid w:val="001A6439"/>
    <w:rsid w:val="001A7240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85F"/>
    <w:rsid w:val="001B09E7"/>
    <w:rsid w:val="001B0EC3"/>
    <w:rsid w:val="001B13AD"/>
    <w:rsid w:val="001B1697"/>
    <w:rsid w:val="001B1A81"/>
    <w:rsid w:val="001B22F8"/>
    <w:rsid w:val="001B27B5"/>
    <w:rsid w:val="001B27E7"/>
    <w:rsid w:val="001B3178"/>
    <w:rsid w:val="001B319E"/>
    <w:rsid w:val="001B3206"/>
    <w:rsid w:val="001B3691"/>
    <w:rsid w:val="001B36C3"/>
    <w:rsid w:val="001B426C"/>
    <w:rsid w:val="001B45DF"/>
    <w:rsid w:val="001B4703"/>
    <w:rsid w:val="001B4BA2"/>
    <w:rsid w:val="001B4C02"/>
    <w:rsid w:val="001B4C11"/>
    <w:rsid w:val="001B56F0"/>
    <w:rsid w:val="001B58EA"/>
    <w:rsid w:val="001B5B0B"/>
    <w:rsid w:val="001B5FE1"/>
    <w:rsid w:val="001B60F9"/>
    <w:rsid w:val="001B6127"/>
    <w:rsid w:val="001B6601"/>
    <w:rsid w:val="001B6868"/>
    <w:rsid w:val="001B6B79"/>
    <w:rsid w:val="001B6DD4"/>
    <w:rsid w:val="001B77E9"/>
    <w:rsid w:val="001B7A74"/>
    <w:rsid w:val="001B7B72"/>
    <w:rsid w:val="001B7BAF"/>
    <w:rsid w:val="001B7C22"/>
    <w:rsid w:val="001B7C8F"/>
    <w:rsid w:val="001B7CD7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870"/>
    <w:rsid w:val="001C1987"/>
    <w:rsid w:val="001C22D3"/>
    <w:rsid w:val="001C25FC"/>
    <w:rsid w:val="001C2EFB"/>
    <w:rsid w:val="001C3345"/>
    <w:rsid w:val="001C3741"/>
    <w:rsid w:val="001C380A"/>
    <w:rsid w:val="001C3B3F"/>
    <w:rsid w:val="001C3C37"/>
    <w:rsid w:val="001C4527"/>
    <w:rsid w:val="001C455C"/>
    <w:rsid w:val="001C48D2"/>
    <w:rsid w:val="001C4CFA"/>
    <w:rsid w:val="001C4FBC"/>
    <w:rsid w:val="001C51A2"/>
    <w:rsid w:val="001C5256"/>
    <w:rsid w:val="001C5455"/>
    <w:rsid w:val="001C5742"/>
    <w:rsid w:val="001C5978"/>
    <w:rsid w:val="001C5A1B"/>
    <w:rsid w:val="001C63B5"/>
    <w:rsid w:val="001C6617"/>
    <w:rsid w:val="001C66CA"/>
    <w:rsid w:val="001C6B90"/>
    <w:rsid w:val="001C6D02"/>
    <w:rsid w:val="001C70E5"/>
    <w:rsid w:val="001C72CB"/>
    <w:rsid w:val="001C7527"/>
    <w:rsid w:val="001C77BC"/>
    <w:rsid w:val="001C7C30"/>
    <w:rsid w:val="001D016A"/>
    <w:rsid w:val="001D01A1"/>
    <w:rsid w:val="001D07B2"/>
    <w:rsid w:val="001D0E48"/>
    <w:rsid w:val="001D0EA2"/>
    <w:rsid w:val="001D0EC4"/>
    <w:rsid w:val="001D1175"/>
    <w:rsid w:val="001D11DA"/>
    <w:rsid w:val="001D124B"/>
    <w:rsid w:val="001D1563"/>
    <w:rsid w:val="001D15CD"/>
    <w:rsid w:val="001D17D5"/>
    <w:rsid w:val="001D1A59"/>
    <w:rsid w:val="001D1B36"/>
    <w:rsid w:val="001D1EDC"/>
    <w:rsid w:val="001D2017"/>
    <w:rsid w:val="001D21CA"/>
    <w:rsid w:val="001D23BA"/>
    <w:rsid w:val="001D272C"/>
    <w:rsid w:val="001D27B3"/>
    <w:rsid w:val="001D29BC"/>
    <w:rsid w:val="001D2F62"/>
    <w:rsid w:val="001D311E"/>
    <w:rsid w:val="001D3802"/>
    <w:rsid w:val="001D38D6"/>
    <w:rsid w:val="001D3AEA"/>
    <w:rsid w:val="001D3DC7"/>
    <w:rsid w:val="001D3F5B"/>
    <w:rsid w:val="001D400F"/>
    <w:rsid w:val="001D43A5"/>
    <w:rsid w:val="001D444F"/>
    <w:rsid w:val="001D482B"/>
    <w:rsid w:val="001D48CF"/>
    <w:rsid w:val="001D540F"/>
    <w:rsid w:val="001D54D5"/>
    <w:rsid w:val="001D5655"/>
    <w:rsid w:val="001D5850"/>
    <w:rsid w:val="001D5B12"/>
    <w:rsid w:val="001D5B13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1CB"/>
    <w:rsid w:val="001E0266"/>
    <w:rsid w:val="001E036B"/>
    <w:rsid w:val="001E0542"/>
    <w:rsid w:val="001E069E"/>
    <w:rsid w:val="001E06A6"/>
    <w:rsid w:val="001E091B"/>
    <w:rsid w:val="001E0A87"/>
    <w:rsid w:val="001E0B80"/>
    <w:rsid w:val="001E0E6A"/>
    <w:rsid w:val="001E11DE"/>
    <w:rsid w:val="001E1301"/>
    <w:rsid w:val="001E1633"/>
    <w:rsid w:val="001E1B56"/>
    <w:rsid w:val="001E1ED0"/>
    <w:rsid w:val="001E21C4"/>
    <w:rsid w:val="001E2202"/>
    <w:rsid w:val="001E29DD"/>
    <w:rsid w:val="001E2A3C"/>
    <w:rsid w:val="001E2D32"/>
    <w:rsid w:val="001E31A0"/>
    <w:rsid w:val="001E3A07"/>
    <w:rsid w:val="001E3CEE"/>
    <w:rsid w:val="001E42A1"/>
    <w:rsid w:val="001E4365"/>
    <w:rsid w:val="001E4485"/>
    <w:rsid w:val="001E4514"/>
    <w:rsid w:val="001E4573"/>
    <w:rsid w:val="001E473B"/>
    <w:rsid w:val="001E47F9"/>
    <w:rsid w:val="001E49D9"/>
    <w:rsid w:val="001E4B10"/>
    <w:rsid w:val="001E4D14"/>
    <w:rsid w:val="001E50AF"/>
    <w:rsid w:val="001E5173"/>
    <w:rsid w:val="001E51E8"/>
    <w:rsid w:val="001E52AE"/>
    <w:rsid w:val="001E536A"/>
    <w:rsid w:val="001E5764"/>
    <w:rsid w:val="001E5806"/>
    <w:rsid w:val="001E5870"/>
    <w:rsid w:val="001E61F0"/>
    <w:rsid w:val="001E6544"/>
    <w:rsid w:val="001E6749"/>
    <w:rsid w:val="001E6C02"/>
    <w:rsid w:val="001E6E89"/>
    <w:rsid w:val="001E7392"/>
    <w:rsid w:val="001E7722"/>
    <w:rsid w:val="001E7729"/>
    <w:rsid w:val="001E7BD9"/>
    <w:rsid w:val="001E7D61"/>
    <w:rsid w:val="001F02CB"/>
    <w:rsid w:val="001F05F8"/>
    <w:rsid w:val="001F0A31"/>
    <w:rsid w:val="001F0EE5"/>
    <w:rsid w:val="001F113E"/>
    <w:rsid w:val="001F1140"/>
    <w:rsid w:val="001F1A1C"/>
    <w:rsid w:val="001F1B33"/>
    <w:rsid w:val="001F1B69"/>
    <w:rsid w:val="001F208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8B"/>
    <w:rsid w:val="001F4490"/>
    <w:rsid w:val="001F4A2B"/>
    <w:rsid w:val="001F4A6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966"/>
    <w:rsid w:val="001F6B10"/>
    <w:rsid w:val="001F6BEA"/>
    <w:rsid w:val="001F6D94"/>
    <w:rsid w:val="001F70FB"/>
    <w:rsid w:val="001F71AF"/>
    <w:rsid w:val="001F75B2"/>
    <w:rsid w:val="001F7FCF"/>
    <w:rsid w:val="002002F2"/>
    <w:rsid w:val="0020039A"/>
    <w:rsid w:val="00200BC3"/>
    <w:rsid w:val="00200BD6"/>
    <w:rsid w:val="00200D65"/>
    <w:rsid w:val="00200F14"/>
    <w:rsid w:val="00201230"/>
    <w:rsid w:val="00201502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3F8A"/>
    <w:rsid w:val="00204691"/>
    <w:rsid w:val="0020474D"/>
    <w:rsid w:val="00204B0C"/>
    <w:rsid w:val="00204B1E"/>
    <w:rsid w:val="00204BCD"/>
    <w:rsid w:val="00204E83"/>
    <w:rsid w:val="002053E4"/>
    <w:rsid w:val="002056AA"/>
    <w:rsid w:val="0020571B"/>
    <w:rsid w:val="00205812"/>
    <w:rsid w:val="00205868"/>
    <w:rsid w:val="002058E1"/>
    <w:rsid w:val="00205B37"/>
    <w:rsid w:val="00206192"/>
    <w:rsid w:val="002065C1"/>
    <w:rsid w:val="00206E21"/>
    <w:rsid w:val="00206E3E"/>
    <w:rsid w:val="0020735A"/>
    <w:rsid w:val="0020741F"/>
    <w:rsid w:val="00207479"/>
    <w:rsid w:val="00207B06"/>
    <w:rsid w:val="00207CB8"/>
    <w:rsid w:val="00207D7F"/>
    <w:rsid w:val="00207F12"/>
    <w:rsid w:val="0021006E"/>
    <w:rsid w:val="0021021C"/>
    <w:rsid w:val="0021029C"/>
    <w:rsid w:val="002102E6"/>
    <w:rsid w:val="0021057C"/>
    <w:rsid w:val="00210AC7"/>
    <w:rsid w:val="00211098"/>
    <w:rsid w:val="002110E7"/>
    <w:rsid w:val="00211644"/>
    <w:rsid w:val="00211791"/>
    <w:rsid w:val="00211890"/>
    <w:rsid w:val="00211E6A"/>
    <w:rsid w:val="00211EB2"/>
    <w:rsid w:val="00211FCE"/>
    <w:rsid w:val="002120BD"/>
    <w:rsid w:val="00212790"/>
    <w:rsid w:val="0021288D"/>
    <w:rsid w:val="002129D2"/>
    <w:rsid w:val="00212A50"/>
    <w:rsid w:val="00212CD3"/>
    <w:rsid w:val="00213191"/>
    <w:rsid w:val="00213245"/>
    <w:rsid w:val="002133D3"/>
    <w:rsid w:val="00213493"/>
    <w:rsid w:val="0021384F"/>
    <w:rsid w:val="00213A79"/>
    <w:rsid w:val="00213AB4"/>
    <w:rsid w:val="00213BDA"/>
    <w:rsid w:val="00213E67"/>
    <w:rsid w:val="00213F1D"/>
    <w:rsid w:val="00213F76"/>
    <w:rsid w:val="0021412D"/>
    <w:rsid w:val="002144E8"/>
    <w:rsid w:val="00214702"/>
    <w:rsid w:val="00214748"/>
    <w:rsid w:val="00214809"/>
    <w:rsid w:val="00214FF5"/>
    <w:rsid w:val="00215342"/>
    <w:rsid w:val="002154CD"/>
    <w:rsid w:val="0021551A"/>
    <w:rsid w:val="002156A4"/>
    <w:rsid w:val="0021580A"/>
    <w:rsid w:val="0021580C"/>
    <w:rsid w:val="00215981"/>
    <w:rsid w:val="00215BD0"/>
    <w:rsid w:val="00215E1C"/>
    <w:rsid w:val="00215E2A"/>
    <w:rsid w:val="0021634A"/>
    <w:rsid w:val="00216712"/>
    <w:rsid w:val="00216B2C"/>
    <w:rsid w:val="00216E71"/>
    <w:rsid w:val="002170EC"/>
    <w:rsid w:val="002171A7"/>
    <w:rsid w:val="0021730B"/>
    <w:rsid w:val="00217312"/>
    <w:rsid w:val="002176F3"/>
    <w:rsid w:val="0021792C"/>
    <w:rsid w:val="00217A67"/>
    <w:rsid w:val="00217B9D"/>
    <w:rsid w:val="00217BD8"/>
    <w:rsid w:val="00217BDE"/>
    <w:rsid w:val="00217C27"/>
    <w:rsid w:val="00217E18"/>
    <w:rsid w:val="0022006F"/>
    <w:rsid w:val="0022008C"/>
    <w:rsid w:val="002205B5"/>
    <w:rsid w:val="002205D4"/>
    <w:rsid w:val="00220645"/>
    <w:rsid w:val="002206C2"/>
    <w:rsid w:val="002206DA"/>
    <w:rsid w:val="002206F7"/>
    <w:rsid w:val="00220726"/>
    <w:rsid w:val="002207B1"/>
    <w:rsid w:val="00220D7F"/>
    <w:rsid w:val="00220D8C"/>
    <w:rsid w:val="00220F42"/>
    <w:rsid w:val="0022102C"/>
    <w:rsid w:val="0022118B"/>
    <w:rsid w:val="0022124D"/>
    <w:rsid w:val="00221282"/>
    <w:rsid w:val="002214A7"/>
    <w:rsid w:val="002218A8"/>
    <w:rsid w:val="00221A28"/>
    <w:rsid w:val="00221BFA"/>
    <w:rsid w:val="00221E29"/>
    <w:rsid w:val="00222040"/>
    <w:rsid w:val="002222E4"/>
    <w:rsid w:val="002223BF"/>
    <w:rsid w:val="0022256D"/>
    <w:rsid w:val="0022270C"/>
    <w:rsid w:val="002232EE"/>
    <w:rsid w:val="00223651"/>
    <w:rsid w:val="00223A1A"/>
    <w:rsid w:val="002240AD"/>
    <w:rsid w:val="00224965"/>
    <w:rsid w:val="00224C4B"/>
    <w:rsid w:val="00225213"/>
    <w:rsid w:val="00225941"/>
    <w:rsid w:val="00225B7E"/>
    <w:rsid w:val="00225D03"/>
    <w:rsid w:val="00225D32"/>
    <w:rsid w:val="00225EC1"/>
    <w:rsid w:val="002262AE"/>
    <w:rsid w:val="002265F1"/>
    <w:rsid w:val="00226B38"/>
    <w:rsid w:val="00226E45"/>
    <w:rsid w:val="0022735E"/>
    <w:rsid w:val="002273BA"/>
    <w:rsid w:val="0022762D"/>
    <w:rsid w:val="00227716"/>
    <w:rsid w:val="002278BE"/>
    <w:rsid w:val="00227A40"/>
    <w:rsid w:val="00227BF4"/>
    <w:rsid w:val="00227DEB"/>
    <w:rsid w:val="00227DF2"/>
    <w:rsid w:val="002302EF"/>
    <w:rsid w:val="00230B0F"/>
    <w:rsid w:val="00230C61"/>
    <w:rsid w:val="00231A71"/>
    <w:rsid w:val="002320E8"/>
    <w:rsid w:val="00232181"/>
    <w:rsid w:val="002322EE"/>
    <w:rsid w:val="00232636"/>
    <w:rsid w:val="00232AFE"/>
    <w:rsid w:val="00232B69"/>
    <w:rsid w:val="00232B89"/>
    <w:rsid w:val="0023345B"/>
    <w:rsid w:val="00233473"/>
    <w:rsid w:val="002337A5"/>
    <w:rsid w:val="00233A4F"/>
    <w:rsid w:val="00233B60"/>
    <w:rsid w:val="00233C4E"/>
    <w:rsid w:val="00233D1D"/>
    <w:rsid w:val="00233E0D"/>
    <w:rsid w:val="00234074"/>
    <w:rsid w:val="002341D8"/>
    <w:rsid w:val="0023422E"/>
    <w:rsid w:val="002343EE"/>
    <w:rsid w:val="002343FF"/>
    <w:rsid w:val="002344FA"/>
    <w:rsid w:val="00234669"/>
    <w:rsid w:val="00234822"/>
    <w:rsid w:val="00234865"/>
    <w:rsid w:val="00234880"/>
    <w:rsid w:val="00234BC5"/>
    <w:rsid w:val="00234F4A"/>
    <w:rsid w:val="0023518F"/>
    <w:rsid w:val="002354D1"/>
    <w:rsid w:val="002355A5"/>
    <w:rsid w:val="002356EF"/>
    <w:rsid w:val="00235A68"/>
    <w:rsid w:val="00235EED"/>
    <w:rsid w:val="002360DC"/>
    <w:rsid w:val="00236151"/>
    <w:rsid w:val="002361D6"/>
    <w:rsid w:val="00236288"/>
    <w:rsid w:val="0023640F"/>
    <w:rsid w:val="00236524"/>
    <w:rsid w:val="002365DF"/>
    <w:rsid w:val="00236D96"/>
    <w:rsid w:val="00236E3D"/>
    <w:rsid w:val="00236FB8"/>
    <w:rsid w:val="0023730E"/>
    <w:rsid w:val="00237527"/>
    <w:rsid w:val="00237973"/>
    <w:rsid w:val="00237C16"/>
    <w:rsid w:val="00237C8C"/>
    <w:rsid w:val="00237EF0"/>
    <w:rsid w:val="00240062"/>
    <w:rsid w:val="00240758"/>
    <w:rsid w:val="00240902"/>
    <w:rsid w:val="00240C10"/>
    <w:rsid w:val="00240E75"/>
    <w:rsid w:val="00241356"/>
    <w:rsid w:val="002418A2"/>
    <w:rsid w:val="00241B1F"/>
    <w:rsid w:val="00241B2D"/>
    <w:rsid w:val="00241B73"/>
    <w:rsid w:val="00241C5C"/>
    <w:rsid w:val="00241E5E"/>
    <w:rsid w:val="0024217D"/>
    <w:rsid w:val="002421FE"/>
    <w:rsid w:val="00242217"/>
    <w:rsid w:val="0024231F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6F2"/>
    <w:rsid w:val="002447B8"/>
    <w:rsid w:val="002447DF"/>
    <w:rsid w:val="002447F5"/>
    <w:rsid w:val="0024485C"/>
    <w:rsid w:val="002448B9"/>
    <w:rsid w:val="00244A57"/>
    <w:rsid w:val="00244AA1"/>
    <w:rsid w:val="00244BF9"/>
    <w:rsid w:val="00245146"/>
    <w:rsid w:val="002454DF"/>
    <w:rsid w:val="00245797"/>
    <w:rsid w:val="00245E4B"/>
    <w:rsid w:val="00245E95"/>
    <w:rsid w:val="00245EDE"/>
    <w:rsid w:val="002461D3"/>
    <w:rsid w:val="002461D5"/>
    <w:rsid w:val="00246281"/>
    <w:rsid w:val="00246708"/>
    <w:rsid w:val="00246764"/>
    <w:rsid w:val="00246BD4"/>
    <w:rsid w:val="00246D4A"/>
    <w:rsid w:val="00246DE7"/>
    <w:rsid w:val="00246DED"/>
    <w:rsid w:val="002471C7"/>
    <w:rsid w:val="0024753A"/>
    <w:rsid w:val="00247549"/>
    <w:rsid w:val="00247932"/>
    <w:rsid w:val="00247BBC"/>
    <w:rsid w:val="00247C74"/>
    <w:rsid w:val="00247D90"/>
    <w:rsid w:val="00247FEE"/>
    <w:rsid w:val="00250004"/>
    <w:rsid w:val="00250855"/>
    <w:rsid w:val="00250897"/>
    <w:rsid w:val="00250943"/>
    <w:rsid w:val="00250CA7"/>
    <w:rsid w:val="00250FDF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763"/>
    <w:rsid w:val="0025294D"/>
    <w:rsid w:val="002529C3"/>
    <w:rsid w:val="00252A32"/>
    <w:rsid w:val="00252BBC"/>
    <w:rsid w:val="00252F65"/>
    <w:rsid w:val="002531A2"/>
    <w:rsid w:val="00253498"/>
    <w:rsid w:val="002535D2"/>
    <w:rsid w:val="002535EA"/>
    <w:rsid w:val="002538EC"/>
    <w:rsid w:val="002539E2"/>
    <w:rsid w:val="00253B32"/>
    <w:rsid w:val="00253C53"/>
    <w:rsid w:val="00253ED5"/>
    <w:rsid w:val="00253EDE"/>
    <w:rsid w:val="002546F3"/>
    <w:rsid w:val="002548A1"/>
    <w:rsid w:val="00254D67"/>
    <w:rsid w:val="00254DC2"/>
    <w:rsid w:val="0025511F"/>
    <w:rsid w:val="002551A9"/>
    <w:rsid w:val="0025525A"/>
    <w:rsid w:val="00255310"/>
    <w:rsid w:val="00255698"/>
    <w:rsid w:val="0025575D"/>
    <w:rsid w:val="00255864"/>
    <w:rsid w:val="00255BF2"/>
    <w:rsid w:val="00255BF5"/>
    <w:rsid w:val="00255EEA"/>
    <w:rsid w:val="0025673C"/>
    <w:rsid w:val="00256791"/>
    <w:rsid w:val="00256D4A"/>
    <w:rsid w:val="00256F4D"/>
    <w:rsid w:val="00257261"/>
    <w:rsid w:val="002577D1"/>
    <w:rsid w:val="00257B5B"/>
    <w:rsid w:val="00257F3E"/>
    <w:rsid w:val="00257FE9"/>
    <w:rsid w:val="00260073"/>
    <w:rsid w:val="0026055E"/>
    <w:rsid w:val="00260C30"/>
    <w:rsid w:val="00260D8B"/>
    <w:rsid w:val="00260EAA"/>
    <w:rsid w:val="00260FBF"/>
    <w:rsid w:val="002610A8"/>
    <w:rsid w:val="0026144B"/>
    <w:rsid w:val="002617AE"/>
    <w:rsid w:val="002619D8"/>
    <w:rsid w:val="00261A21"/>
    <w:rsid w:val="00261E09"/>
    <w:rsid w:val="002621A6"/>
    <w:rsid w:val="002623C2"/>
    <w:rsid w:val="00262626"/>
    <w:rsid w:val="0026268F"/>
    <w:rsid w:val="0026289D"/>
    <w:rsid w:val="00262BDE"/>
    <w:rsid w:val="00262DD8"/>
    <w:rsid w:val="00262EC5"/>
    <w:rsid w:val="002630F6"/>
    <w:rsid w:val="00263117"/>
    <w:rsid w:val="0026347B"/>
    <w:rsid w:val="0026361B"/>
    <w:rsid w:val="00263944"/>
    <w:rsid w:val="00263B93"/>
    <w:rsid w:val="002643A0"/>
    <w:rsid w:val="002650C7"/>
    <w:rsid w:val="0026526B"/>
    <w:rsid w:val="00265413"/>
    <w:rsid w:val="00265D4E"/>
    <w:rsid w:val="0026624D"/>
    <w:rsid w:val="00266D0C"/>
    <w:rsid w:val="00267132"/>
    <w:rsid w:val="00267586"/>
    <w:rsid w:val="00267872"/>
    <w:rsid w:val="00267A91"/>
    <w:rsid w:val="00267A9B"/>
    <w:rsid w:val="00267BA3"/>
    <w:rsid w:val="00270230"/>
    <w:rsid w:val="0027046C"/>
    <w:rsid w:val="002704C8"/>
    <w:rsid w:val="002704F7"/>
    <w:rsid w:val="002705CC"/>
    <w:rsid w:val="00270CFA"/>
    <w:rsid w:val="00270EBE"/>
    <w:rsid w:val="002712A4"/>
    <w:rsid w:val="00271A43"/>
    <w:rsid w:val="0027221C"/>
    <w:rsid w:val="00272300"/>
    <w:rsid w:val="0027235D"/>
    <w:rsid w:val="002723D0"/>
    <w:rsid w:val="00272574"/>
    <w:rsid w:val="0027257C"/>
    <w:rsid w:val="002725A2"/>
    <w:rsid w:val="002730A6"/>
    <w:rsid w:val="002732F0"/>
    <w:rsid w:val="0027330C"/>
    <w:rsid w:val="002734B1"/>
    <w:rsid w:val="00273738"/>
    <w:rsid w:val="00273860"/>
    <w:rsid w:val="00273A00"/>
    <w:rsid w:val="00273A8A"/>
    <w:rsid w:val="00273CA4"/>
    <w:rsid w:val="0027401E"/>
    <w:rsid w:val="0027405A"/>
    <w:rsid w:val="002740C5"/>
    <w:rsid w:val="002740DA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638"/>
    <w:rsid w:val="00275857"/>
    <w:rsid w:val="00275A96"/>
    <w:rsid w:val="00275B9A"/>
    <w:rsid w:val="00275F61"/>
    <w:rsid w:val="00275FBB"/>
    <w:rsid w:val="0027616E"/>
    <w:rsid w:val="002761D4"/>
    <w:rsid w:val="00276581"/>
    <w:rsid w:val="00276725"/>
    <w:rsid w:val="00276BAB"/>
    <w:rsid w:val="00276E2F"/>
    <w:rsid w:val="00276EC8"/>
    <w:rsid w:val="00276F4D"/>
    <w:rsid w:val="00277387"/>
    <w:rsid w:val="002775CE"/>
    <w:rsid w:val="0027765B"/>
    <w:rsid w:val="00277D9A"/>
    <w:rsid w:val="00280116"/>
    <w:rsid w:val="00280549"/>
    <w:rsid w:val="00280608"/>
    <w:rsid w:val="00280709"/>
    <w:rsid w:val="00280807"/>
    <w:rsid w:val="00280C86"/>
    <w:rsid w:val="0028162C"/>
    <w:rsid w:val="00281660"/>
    <w:rsid w:val="0028216C"/>
    <w:rsid w:val="0028271E"/>
    <w:rsid w:val="00282831"/>
    <w:rsid w:val="002828D7"/>
    <w:rsid w:val="00282A7E"/>
    <w:rsid w:val="00282B2A"/>
    <w:rsid w:val="0028336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D99"/>
    <w:rsid w:val="00285E5E"/>
    <w:rsid w:val="00286159"/>
    <w:rsid w:val="00286D31"/>
    <w:rsid w:val="00286E0F"/>
    <w:rsid w:val="00287010"/>
    <w:rsid w:val="002870E2"/>
    <w:rsid w:val="0028722F"/>
    <w:rsid w:val="002872C5"/>
    <w:rsid w:val="00287408"/>
    <w:rsid w:val="002874EC"/>
    <w:rsid w:val="002876F6"/>
    <w:rsid w:val="00287896"/>
    <w:rsid w:val="00287A26"/>
    <w:rsid w:val="00287A89"/>
    <w:rsid w:val="00287CAB"/>
    <w:rsid w:val="00290974"/>
    <w:rsid w:val="00290988"/>
    <w:rsid w:val="00290C21"/>
    <w:rsid w:val="00290C70"/>
    <w:rsid w:val="00290F1F"/>
    <w:rsid w:val="00290F20"/>
    <w:rsid w:val="002914D2"/>
    <w:rsid w:val="00291ABA"/>
    <w:rsid w:val="00291CA1"/>
    <w:rsid w:val="00292071"/>
    <w:rsid w:val="00292183"/>
    <w:rsid w:val="002921FD"/>
    <w:rsid w:val="002925CB"/>
    <w:rsid w:val="002928E2"/>
    <w:rsid w:val="00292FAA"/>
    <w:rsid w:val="00293227"/>
    <w:rsid w:val="002934E8"/>
    <w:rsid w:val="00293D54"/>
    <w:rsid w:val="00293E62"/>
    <w:rsid w:val="00293EB6"/>
    <w:rsid w:val="002941ED"/>
    <w:rsid w:val="00294458"/>
    <w:rsid w:val="00294518"/>
    <w:rsid w:val="00294629"/>
    <w:rsid w:val="002948B1"/>
    <w:rsid w:val="00294A13"/>
    <w:rsid w:val="00294A7D"/>
    <w:rsid w:val="00294B1B"/>
    <w:rsid w:val="00294FF7"/>
    <w:rsid w:val="00294FFA"/>
    <w:rsid w:val="002955BB"/>
    <w:rsid w:val="00295993"/>
    <w:rsid w:val="0029602D"/>
    <w:rsid w:val="0029643C"/>
    <w:rsid w:val="00296496"/>
    <w:rsid w:val="00296680"/>
    <w:rsid w:val="00296771"/>
    <w:rsid w:val="00296BA7"/>
    <w:rsid w:val="0029710C"/>
    <w:rsid w:val="00297307"/>
    <w:rsid w:val="0029732F"/>
    <w:rsid w:val="00297624"/>
    <w:rsid w:val="002977FD"/>
    <w:rsid w:val="002978C6"/>
    <w:rsid w:val="00297BC2"/>
    <w:rsid w:val="00297D15"/>
    <w:rsid w:val="002A0170"/>
    <w:rsid w:val="002A0213"/>
    <w:rsid w:val="002A0312"/>
    <w:rsid w:val="002A03BF"/>
    <w:rsid w:val="002A0707"/>
    <w:rsid w:val="002A10FE"/>
    <w:rsid w:val="002A1329"/>
    <w:rsid w:val="002A15F4"/>
    <w:rsid w:val="002A161C"/>
    <w:rsid w:val="002A1959"/>
    <w:rsid w:val="002A1BBA"/>
    <w:rsid w:val="002A2055"/>
    <w:rsid w:val="002A266D"/>
    <w:rsid w:val="002A28CB"/>
    <w:rsid w:val="002A29DA"/>
    <w:rsid w:val="002A2B88"/>
    <w:rsid w:val="002A2BAC"/>
    <w:rsid w:val="002A2D1B"/>
    <w:rsid w:val="002A30D4"/>
    <w:rsid w:val="002A318B"/>
    <w:rsid w:val="002A322E"/>
    <w:rsid w:val="002A3556"/>
    <w:rsid w:val="002A3799"/>
    <w:rsid w:val="002A39BD"/>
    <w:rsid w:val="002A3C6F"/>
    <w:rsid w:val="002A3DFC"/>
    <w:rsid w:val="002A3E7E"/>
    <w:rsid w:val="002A3EE6"/>
    <w:rsid w:val="002A44B5"/>
    <w:rsid w:val="002A4625"/>
    <w:rsid w:val="002A467C"/>
    <w:rsid w:val="002A48FF"/>
    <w:rsid w:val="002A4C69"/>
    <w:rsid w:val="002A4D2F"/>
    <w:rsid w:val="002A4F2E"/>
    <w:rsid w:val="002A5500"/>
    <w:rsid w:val="002A565A"/>
    <w:rsid w:val="002A5899"/>
    <w:rsid w:val="002A58EE"/>
    <w:rsid w:val="002A599C"/>
    <w:rsid w:val="002A5C4E"/>
    <w:rsid w:val="002A5E04"/>
    <w:rsid w:val="002A5E8B"/>
    <w:rsid w:val="002A6180"/>
    <w:rsid w:val="002A62DD"/>
    <w:rsid w:val="002A6429"/>
    <w:rsid w:val="002A642B"/>
    <w:rsid w:val="002A6525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0B9"/>
    <w:rsid w:val="002B152F"/>
    <w:rsid w:val="002B15A7"/>
    <w:rsid w:val="002B16CA"/>
    <w:rsid w:val="002B1777"/>
    <w:rsid w:val="002B1975"/>
    <w:rsid w:val="002B1A10"/>
    <w:rsid w:val="002B1EFD"/>
    <w:rsid w:val="002B20CD"/>
    <w:rsid w:val="002B2723"/>
    <w:rsid w:val="002B27A1"/>
    <w:rsid w:val="002B292A"/>
    <w:rsid w:val="002B292F"/>
    <w:rsid w:val="002B2A2C"/>
    <w:rsid w:val="002B33D7"/>
    <w:rsid w:val="002B3B3B"/>
    <w:rsid w:val="002B3C94"/>
    <w:rsid w:val="002B3D95"/>
    <w:rsid w:val="002B3F9C"/>
    <w:rsid w:val="002B4472"/>
    <w:rsid w:val="002B4893"/>
    <w:rsid w:val="002B4E9E"/>
    <w:rsid w:val="002B528A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AD2"/>
    <w:rsid w:val="002B6D08"/>
    <w:rsid w:val="002B72A3"/>
    <w:rsid w:val="002B76F2"/>
    <w:rsid w:val="002B77CD"/>
    <w:rsid w:val="002B77D6"/>
    <w:rsid w:val="002B7A60"/>
    <w:rsid w:val="002B7DB5"/>
    <w:rsid w:val="002C00C8"/>
    <w:rsid w:val="002C0265"/>
    <w:rsid w:val="002C0435"/>
    <w:rsid w:val="002C06DD"/>
    <w:rsid w:val="002C0B8D"/>
    <w:rsid w:val="002C0D1E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4A"/>
    <w:rsid w:val="002C2F80"/>
    <w:rsid w:val="002C351B"/>
    <w:rsid w:val="002C39A3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4F67"/>
    <w:rsid w:val="002C5163"/>
    <w:rsid w:val="002C525B"/>
    <w:rsid w:val="002C56D6"/>
    <w:rsid w:val="002C56F1"/>
    <w:rsid w:val="002C5BE2"/>
    <w:rsid w:val="002C5CA6"/>
    <w:rsid w:val="002C5CE7"/>
    <w:rsid w:val="002C6077"/>
    <w:rsid w:val="002C61DB"/>
    <w:rsid w:val="002C6226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13D"/>
    <w:rsid w:val="002D026E"/>
    <w:rsid w:val="002D039F"/>
    <w:rsid w:val="002D0580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167"/>
    <w:rsid w:val="002D2274"/>
    <w:rsid w:val="002D2793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3D8D"/>
    <w:rsid w:val="002D40CB"/>
    <w:rsid w:val="002D4166"/>
    <w:rsid w:val="002D4A06"/>
    <w:rsid w:val="002D4A63"/>
    <w:rsid w:val="002D4BE4"/>
    <w:rsid w:val="002D4D97"/>
    <w:rsid w:val="002D5161"/>
    <w:rsid w:val="002D5395"/>
    <w:rsid w:val="002D5671"/>
    <w:rsid w:val="002D5717"/>
    <w:rsid w:val="002D5D9D"/>
    <w:rsid w:val="002D61B1"/>
    <w:rsid w:val="002D61CF"/>
    <w:rsid w:val="002D6495"/>
    <w:rsid w:val="002D6641"/>
    <w:rsid w:val="002D6909"/>
    <w:rsid w:val="002D69C9"/>
    <w:rsid w:val="002D6FD9"/>
    <w:rsid w:val="002D6FDC"/>
    <w:rsid w:val="002D6FEB"/>
    <w:rsid w:val="002D70EA"/>
    <w:rsid w:val="002D71C0"/>
    <w:rsid w:val="002D7257"/>
    <w:rsid w:val="002D7611"/>
    <w:rsid w:val="002D76BB"/>
    <w:rsid w:val="002D77D0"/>
    <w:rsid w:val="002D77EF"/>
    <w:rsid w:val="002D7A55"/>
    <w:rsid w:val="002D7E41"/>
    <w:rsid w:val="002E02CE"/>
    <w:rsid w:val="002E050A"/>
    <w:rsid w:val="002E0630"/>
    <w:rsid w:val="002E07B0"/>
    <w:rsid w:val="002E0F36"/>
    <w:rsid w:val="002E1433"/>
    <w:rsid w:val="002E1489"/>
    <w:rsid w:val="002E1639"/>
    <w:rsid w:val="002E1692"/>
    <w:rsid w:val="002E1A50"/>
    <w:rsid w:val="002E2174"/>
    <w:rsid w:val="002E21B3"/>
    <w:rsid w:val="002E2217"/>
    <w:rsid w:val="002E252E"/>
    <w:rsid w:val="002E29E0"/>
    <w:rsid w:val="002E2AC8"/>
    <w:rsid w:val="002E2B5B"/>
    <w:rsid w:val="002E301E"/>
    <w:rsid w:val="002E34EF"/>
    <w:rsid w:val="002E3714"/>
    <w:rsid w:val="002E37C0"/>
    <w:rsid w:val="002E3876"/>
    <w:rsid w:val="002E38F9"/>
    <w:rsid w:val="002E39E1"/>
    <w:rsid w:val="002E3A50"/>
    <w:rsid w:val="002E3C02"/>
    <w:rsid w:val="002E3CE2"/>
    <w:rsid w:val="002E40C0"/>
    <w:rsid w:val="002E415F"/>
    <w:rsid w:val="002E44A9"/>
    <w:rsid w:val="002E4B88"/>
    <w:rsid w:val="002E4EA0"/>
    <w:rsid w:val="002E4F41"/>
    <w:rsid w:val="002E4FF2"/>
    <w:rsid w:val="002E5025"/>
    <w:rsid w:val="002E5029"/>
    <w:rsid w:val="002E57BE"/>
    <w:rsid w:val="002E5B07"/>
    <w:rsid w:val="002E618B"/>
    <w:rsid w:val="002E633D"/>
    <w:rsid w:val="002E6375"/>
    <w:rsid w:val="002E659E"/>
    <w:rsid w:val="002E6613"/>
    <w:rsid w:val="002E692B"/>
    <w:rsid w:val="002E6AF1"/>
    <w:rsid w:val="002E6D40"/>
    <w:rsid w:val="002E6E0F"/>
    <w:rsid w:val="002E6EF8"/>
    <w:rsid w:val="002E6FC8"/>
    <w:rsid w:val="002E7284"/>
    <w:rsid w:val="002E78F1"/>
    <w:rsid w:val="002E7A83"/>
    <w:rsid w:val="002F0073"/>
    <w:rsid w:val="002F053E"/>
    <w:rsid w:val="002F0836"/>
    <w:rsid w:val="002F0981"/>
    <w:rsid w:val="002F0994"/>
    <w:rsid w:val="002F0999"/>
    <w:rsid w:val="002F0EA7"/>
    <w:rsid w:val="002F1275"/>
    <w:rsid w:val="002F13D7"/>
    <w:rsid w:val="002F13DE"/>
    <w:rsid w:val="002F18B2"/>
    <w:rsid w:val="002F1C53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CA0"/>
    <w:rsid w:val="002F2F94"/>
    <w:rsid w:val="002F3443"/>
    <w:rsid w:val="002F3D10"/>
    <w:rsid w:val="002F3F8F"/>
    <w:rsid w:val="002F459F"/>
    <w:rsid w:val="002F465A"/>
    <w:rsid w:val="002F48DD"/>
    <w:rsid w:val="002F4BE5"/>
    <w:rsid w:val="002F4FD0"/>
    <w:rsid w:val="002F52C8"/>
    <w:rsid w:val="002F57A8"/>
    <w:rsid w:val="002F5980"/>
    <w:rsid w:val="002F5ADB"/>
    <w:rsid w:val="002F5C20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7E8"/>
    <w:rsid w:val="002F7C7D"/>
    <w:rsid w:val="0030014C"/>
    <w:rsid w:val="003001DD"/>
    <w:rsid w:val="0030059F"/>
    <w:rsid w:val="00300CCB"/>
    <w:rsid w:val="00301215"/>
    <w:rsid w:val="00301708"/>
    <w:rsid w:val="0030205B"/>
    <w:rsid w:val="00302218"/>
    <w:rsid w:val="00302411"/>
    <w:rsid w:val="0030346F"/>
    <w:rsid w:val="003034F5"/>
    <w:rsid w:val="0030352F"/>
    <w:rsid w:val="00304189"/>
    <w:rsid w:val="00304462"/>
    <w:rsid w:val="0030467B"/>
    <w:rsid w:val="0030478A"/>
    <w:rsid w:val="00304D33"/>
    <w:rsid w:val="00304E36"/>
    <w:rsid w:val="00304EAD"/>
    <w:rsid w:val="003050C2"/>
    <w:rsid w:val="00305127"/>
    <w:rsid w:val="00305253"/>
    <w:rsid w:val="003057A2"/>
    <w:rsid w:val="00305AE6"/>
    <w:rsid w:val="00305F98"/>
    <w:rsid w:val="00306246"/>
    <w:rsid w:val="00306278"/>
    <w:rsid w:val="0030630A"/>
    <w:rsid w:val="00306424"/>
    <w:rsid w:val="0030642E"/>
    <w:rsid w:val="003066E0"/>
    <w:rsid w:val="00306743"/>
    <w:rsid w:val="00306DDB"/>
    <w:rsid w:val="00306E2C"/>
    <w:rsid w:val="00307040"/>
    <w:rsid w:val="003070A0"/>
    <w:rsid w:val="00307261"/>
    <w:rsid w:val="00307488"/>
    <w:rsid w:val="0030752C"/>
    <w:rsid w:val="00307553"/>
    <w:rsid w:val="00307586"/>
    <w:rsid w:val="00307BD7"/>
    <w:rsid w:val="00307EF1"/>
    <w:rsid w:val="00310357"/>
    <w:rsid w:val="00310643"/>
    <w:rsid w:val="003106F7"/>
    <w:rsid w:val="00310A0E"/>
    <w:rsid w:val="00310B36"/>
    <w:rsid w:val="00310B96"/>
    <w:rsid w:val="00310C67"/>
    <w:rsid w:val="00310FAF"/>
    <w:rsid w:val="003112B0"/>
    <w:rsid w:val="00311A1C"/>
    <w:rsid w:val="00311B3A"/>
    <w:rsid w:val="00311D01"/>
    <w:rsid w:val="00311D0A"/>
    <w:rsid w:val="00311F61"/>
    <w:rsid w:val="00312045"/>
    <w:rsid w:val="0031205A"/>
    <w:rsid w:val="0031264A"/>
    <w:rsid w:val="00312977"/>
    <w:rsid w:val="00312B5B"/>
    <w:rsid w:val="00312CEC"/>
    <w:rsid w:val="0031303C"/>
    <w:rsid w:val="003131C0"/>
    <w:rsid w:val="00313523"/>
    <w:rsid w:val="00313690"/>
    <w:rsid w:val="00313837"/>
    <w:rsid w:val="003138CD"/>
    <w:rsid w:val="00313943"/>
    <w:rsid w:val="00313C8E"/>
    <w:rsid w:val="00313E5A"/>
    <w:rsid w:val="00314116"/>
    <w:rsid w:val="0031418A"/>
    <w:rsid w:val="003143D0"/>
    <w:rsid w:val="00314791"/>
    <w:rsid w:val="00314A5B"/>
    <w:rsid w:val="00314A6A"/>
    <w:rsid w:val="00314C5A"/>
    <w:rsid w:val="00314D56"/>
    <w:rsid w:val="00314E8E"/>
    <w:rsid w:val="003155DB"/>
    <w:rsid w:val="00315843"/>
    <w:rsid w:val="003159F4"/>
    <w:rsid w:val="00315C54"/>
    <w:rsid w:val="00315D20"/>
    <w:rsid w:val="0031610C"/>
    <w:rsid w:val="0031644A"/>
    <w:rsid w:val="00316595"/>
    <w:rsid w:val="003168F1"/>
    <w:rsid w:val="00316BA3"/>
    <w:rsid w:val="00316D35"/>
    <w:rsid w:val="00316F19"/>
    <w:rsid w:val="003170F2"/>
    <w:rsid w:val="00317706"/>
    <w:rsid w:val="003178E9"/>
    <w:rsid w:val="0032002C"/>
    <w:rsid w:val="00320213"/>
    <w:rsid w:val="003203BF"/>
    <w:rsid w:val="0032063A"/>
    <w:rsid w:val="0032065D"/>
    <w:rsid w:val="00320918"/>
    <w:rsid w:val="00320A46"/>
    <w:rsid w:val="00320B7D"/>
    <w:rsid w:val="00320D7E"/>
    <w:rsid w:val="00320F65"/>
    <w:rsid w:val="003212A7"/>
    <w:rsid w:val="003214E0"/>
    <w:rsid w:val="003214FF"/>
    <w:rsid w:val="00321518"/>
    <w:rsid w:val="003218DF"/>
    <w:rsid w:val="00321934"/>
    <w:rsid w:val="00321DBC"/>
    <w:rsid w:val="00321FC8"/>
    <w:rsid w:val="00322154"/>
    <w:rsid w:val="00322162"/>
    <w:rsid w:val="0032220C"/>
    <w:rsid w:val="00322352"/>
    <w:rsid w:val="00322553"/>
    <w:rsid w:val="00322E17"/>
    <w:rsid w:val="0032307D"/>
    <w:rsid w:val="003230C9"/>
    <w:rsid w:val="003234C3"/>
    <w:rsid w:val="00323DF1"/>
    <w:rsid w:val="00323E46"/>
    <w:rsid w:val="0032401B"/>
    <w:rsid w:val="00324377"/>
    <w:rsid w:val="003244B5"/>
    <w:rsid w:val="0032452F"/>
    <w:rsid w:val="003247D9"/>
    <w:rsid w:val="003248A2"/>
    <w:rsid w:val="0032505A"/>
    <w:rsid w:val="00325111"/>
    <w:rsid w:val="00325681"/>
    <w:rsid w:val="00325802"/>
    <w:rsid w:val="0032597D"/>
    <w:rsid w:val="00325C97"/>
    <w:rsid w:val="003261E2"/>
    <w:rsid w:val="00326364"/>
    <w:rsid w:val="00326663"/>
    <w:rsid w:val="003267EF"/>
    <w:rsid w:val="0032687B"/>
    <w:rsid w:val="00326A21"/>
    <w:rsid w:val="00326A90"/>
    <w:rsid w:val="00326EB6"/>
    <w:rsid w:val="00326F36"/>
    <w:rsid w:val="00327230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F9"/>
    <w:rsid w:val="00331213"/>
    <w:rsid w:val="003312FA"/>
    <w:rsid w:val="003314DC"/>
    <w:rsid w:val="003315EC"/>
    <w:rsid w:val="0033167B"/>
    <w:rsid w:val="00331CC0"/>
    <w:rsid w:val="003321C9"/>
    <w:rsid w:val="0033287E"/>
    <w:rsid w:val="0033291F"/>
    <w:rsid w:val="00332D23"/>
    <w:rsid w:val="00332E9A"/>
    <w:rsid w:val="00332FF6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7D1"/>
    <w:rsid w:val="00336A9C"/>
    <w:rsid w:val="00337031"/>
    <w:rsid w:val="00337169"/>
    <w:rsid w:val="003372F0"/>
    <w:rsid w:val="0033733C"/>
    <w:rsid w:val="0033739D"/>
    <w:rsid w:val="0033746E"/>
    <w:rsid w:val="00337519"/>
    <w:rsid w:val="00337522"/>
    <w:rsid w:val="00337E5B"/>
    <w:rsid w:val="00340248"/>
    <w:rsid w:val="003403D8"/>
    <w:rsid w:val="003405AF"/>
    <w:rsid w:val="00340613"/>
    <w:rsid w:val="00340AC5"/>
    <w:rsid w:val="00340AFD"/>
    <w:rsid w:val="00340D71"/>
    <w:rsid w:val="00340F7F"/>
    <w:rsid w:val="003414B8"/>
    <w:rsid w:val="003415AE"/>
    <w:rsid w:val="003415E8"/>
    <w:rsid w:val="00341683"/>
    <w:rsid w:val="0034191B"/>
    <w:rsid w:val="00341FCE"/>
    <w:rsid w:val="0034218E"/>
    <w:rsid w:val="003421AB"/>
    <w:rsid w:val="00342443"/>
    <w:rsid w:val="0034272A"/>
    <w:rsid w:val="00343063"/>
    <w:rsid w:val="003433F1"/>
    <w:rsid w:val="00343876"/>
    <w:rsid w:val="003439A0"/>
    <w:rsid w:val="00343E75"/>
    <w:rsid w:val="00343F03"/>
    <w:rsid w:val="00344491"/>
    <w:rsid w:val="00344545"/>
    <w:rsid w:val="0034460D"/>
    <w:rsid w:val="00344623"/>
    <w:rsid w:val="00344659"/>
    <w:rsid w:val="003448E3"/>
    <w:rsid w:val="00344CAC"/>
    <w:rsid w:val="00344DFC"/>
    <w:rsid w:val="00344EB9"/>
    <w:rsid w:val="0034567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1EF"/>
    <w:rsid w:val="00346257"/>
    <w:rsid w:val="00346308"/>
    <w:rsid w:val="00346864"/>
    <w:rsid w:val="003468D6"/>
    <w:rsid w:val="00346A09"/>
    <w:rsid w:val="00346E38"/>
    <w:rsid w:val="00346EF9"/>
    <w:rsid w:val="003471C3"/>
    <w:rsid w:val="003475C4"/>
    <w:rsid w:val="003475CF"/>
    <w:rsid w:val="0034767A"/>
    <w:rsid w:val="00347B3F"/>
    <w:rsid w:val="00347B8C"/>
    <w:rsid w:val="00347F0F"/>
    <w:rsid w:val="00350055"/>
    <w:rsid w:val="00350314"/>
    <w:rsid w:val="003503A1"/>
    <w:rsid w:val="003508F9"/>
    <w:rsid w:val="00350958"/>
    <w:rsid w:val="00350B09"/>
    <w:rsid w:val="00350DDD"/>
    <w:rsid w:val="0035119E"/>
    <w:rsid w:val="003515A4"/>
    <w:rsid w:val="00351812"/>
    <w:rsid w:val="003518EB"/>
    <w:rsid w:val="00351A1B"/>
    <w:rsid w:val="00351A87"/>
    <w:rsid w:val="00351BD1"/>
    <w:rsid w:val="003520CE"/>
    <w:rsid w:val="003524BB"/>
    <w:rsid w:val="003526A1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3BA8"/>
    <w:rsid w:val="00354044"/>
    <w:rsid w:val="00354207"/>
    <w:rsid w:val="00354381"/>
    <w:rsid w:val="0035475C"/>
    <w:rsid w:val="00354841"/>
    <w:rsid w:val="00354D3D"/>
    <w:rsid w:val="00354D7F"/>
    <w:rsid w:val="00355103"/>
    <w:rsid w:val="003551D7"/>
    <w:rsid w:val="00355224"/>
    <w:rsid w:val="00355524"/>
    <w:rsid w:val="00355C1D"/>
    <w:rsid w:val="00355D2F"/>
    <w:rsid w:val="0035619C"/>
    <w:rsid w:val="00356446"/>
    <w:rsid w:val="00356520"/>
    <w:rsid w:val="003567B5"/>
    <w:rsid w:val="003567DC"/>
    <w:rsid w:val="00356807"/>
    <w:rsid w:val="0035751C"/>
    <w:rsid w:val="0035765A"/>
    <w:rsid w:val="00357F84"/>
    <w:rsid w:val="00357FCD"/>
    <w:rsid w:val="00357FE5"/>
    <w:rsid w:val="003608B5"/>
    <w:rsid w:val="00360929"/>
    <w:rsid w:val="00360AD4"/>
    <w:rsid w:val="00360AFC"/>
    <w:rsid w:val="003615E5"/>
    <w:rsid w:val="00361926"/>
    <w:rsid w:val="00361F12"/>
    <w:rsid w:val="003620B1"/>
    <w:rsid w:val="00362258"/>
    <w:rsid w:val="00362320"/>
    <w:rsid w:val="003623CC"/>
    <w:rsid w:val="003624B6"/>
    <w:rsid w:val="00362919"/>
    <w:rsid w:val="00362C87"/>
    <w:rsid w:val="00362FEF"/>
    <w:rsid w:val="003631CA"/>
    <w:rsid w:val="003639AA"/>
    <w:rsid w:val="00363CC8"/>
    <w:rsid w:val="00363FBB"/>
    <w:rsid w:val="003640CF"/>
    <w:rsid w:val="00364183"/>
    <w:rsid w:val="0036435A"/>
    <w:rsid w:val="0036451C"/>
    <w:rsid w:val="00364561"/>
    <w:rsid w:val="003645EF"/>
    <w:rsid w:val="00364870"/>
    <w:rsid w:val="00364957"/>
    <w:rsid w:val="00364B6A"/>
    <w:rsid w:val="00364E68"/>
    <w:rsid w:val="00365045"/>
    <w:rsid w:val="00365369"/>
    <w:rsid w:val="00365464"/>
    <w:rsid w:val="003655F2"/>
    <w:rsid w:val="00365665"/>
    <w:rsid w:val="0036573D"/>
    <w:rsid w:val="00365828"/>
    <w:rsid w:val="00365A15"/>
    <w:rsid w:val="00365C3D"/>
    <w:rsid w:val="00365E78"/>
    <w:rsid w:val="0036614C"/>
    <w:rsid w:val="00366334"/>
    <w:rsid w:val="003663FA"/>
    <w:rsid w:val="003664C5"/>
    <w:rsid w:val="00366579"/>
    <w:rsid w:val="00366E1A"/>
    <w:rsid w:val="0036705C"/>
    <w:rsid w:val="003671D4"/>
    <w:rsid w:val="003671D7"/>
    <w:rsid w:val="00367A46"/>
    <w:rsid w:val="00367CA4"/>
    <w:rsid w:val="00370496"/>
    <w:rsid w:val="0037097C"/>
    <w:rsid w:val="00370A27"/>
    <w:rsid w:val="00370D3D"/>
    <w:rsid w:val="00371135"/>
    <w:rsid w:val="00371173"/>
    <w:rsid w:val="003716F9"/>
    <w:rsid w:val="003717C3"/>
    <w:rsid w:val="00371938"/>
    <w:rsid w:val="00371996"/>
    <w:rsid w:val="00371BFC"/>
    <w:rsid w:val="00371CC7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584"/>
    <w:rsid w:val="003747B4"/>
    <w:rsid w:val="00374A47"/>
    <w:rsid w:val="00374BBA"/>
    <w:rsid w:val="00374BFA"/>
    <w:rsid w:val="00374C21"/>
    <w:rsid w:val="00374D27"/>
    <w:rsid w:val="00374DB7"/>
    <w:rsid w:val="00374EC7"/>
    <w:rsid w:val="00374F15"/>
    <w:rsid w:val="00374FC4"/>
    <w:rsid w:val="003752EA"/>
    <w:rsid w:val="0037539F"/>
    <w:rsid w:val="003755FA"/>
    <w:rsid w:val="0037589F"/>
    <w:rsid w:val="00375D60"/>
    <w:rsid w:val="00375DA8"/>
    <w:rsid w:val="003761C4"/>
    <w:rsid w:val="00376633"/>
    <w:rsid w:val="00376DCA"/>
    <w:rsid w:val="00376DDE"/>
    <w:rsid w:val="003770A4"/>
    <w:rsid w:val="003772EF"/>
    <w:rsid w:val="0037748A"/>
    <w:rsid w:val="00377882"/>
    <w:rsid w:val="00377AAD"/>
    <w:rsid w:val="00377D52"/>
    <w:rsid w:val="00377F04"/>
    <w:rsid w:val="00380110"/>
    <w:rsid w:val="00380146"/>
    <w:rsid w:val="003801A0"/>
    <w:rsid w:val="0038032E"/>
    <w:rsid w:val="00380385"/>
    <w:rsid w:val="003803DD"/>
    <w:rsid w:val="00380718"/>
    <w:rsid w:val="003807BB"/>
    <w:rsid w:val="00380C1C"/>
    <w:rsid w:val="0038124D"/>
    <w:rsid w:val="003816BE"/>
    <w:rsid w:val="00381B96"/>
    <w:rsid w:val="00382217"/>
    <w:rsid w:val="00382403"/>
    <w:rsid w:val="003828E3"/>
    <w:rsid w:val="00383013"/>
    <w:rsid w:val="003831EE"/>
    <w:rsid w:val="0038366D"/>
    <w:rsid w:val="003836E9"/>
    <w:rsid w:val="00383743"/>
    <w:rsid w:val="00383777"/>
    <w:rsid w:val="003839D6"/>
    <w:rsid w:val="00383B79"/>
    <w:rsid w:val="00383FAC"/>
    <w:rsid w:val="00383FB7"/>
    <w:rsid w:val="003844BE"/>
    <w:rsid w:val="00384775"/>
    <w:rsid w:val="00384909"/>
    <w:rsid w:val="0038496A"/>
    <w:rsid w:val="00385776"/>
    <w:rsid w:val="00385E1C"/>
    <w:rsid w:val="00385FC4"/>
    <w:rsid w:val="00386364"/>
    <w:rsid w:val="00386986"/>
    <w:rsid w:val="00386CE5"/>
    <w:rsid w:val="00387084"/>
    <w:rsid w:val="003875D2"/>
    <w:rsid w:val="003875D8"/>
    <w:rsid w:val="003876B9"/>
    <w:rsid w:val="0038771C"/>
    <w:rsid w:val="00387856"/>
    <w:rsid w:val="00387C52"/>
    <w:rsid w:val="00387D23"/>
    <w:rsid w:val="0039094F"/>
    <w:rsid w:val="00390CE1"/>
    <w:rsid w:val="00390D3F"/>
    <w:rsid w:val="00391872"/>
    <w:rsid w:val="00392009"/>
    <w:rsid w:val="0039211A"/>
    <w:rsid w:val="00392376"/>
    <w:rsid w:val="00392511"/>
    <w:rsid w:val="00392DFC"/>
    <w:rsid w:val="0039332D"/>
    <w:rsid w:val="00393349"/>
    <w:rsid w:val="00393775"/>
    <w:rsid w:val="00393993"/>
    <w:rsid w:val="00393A65"/>
    <w:rsid w:val="00393E22"/>
    <w:rsid w:val="003940BF"/>
    <w:rsid w:val="0039452B"/>
    <w:rsid w:val="003945A5"/>
    <w:rsid w:val="003946DC"/>
    <w:rsid w:val="00394CF3"/>
    <w:rsid w:val="00394D10"/>
    <w:rsid w:val="00394D45"/>
    <w:rsid w:val="00394DEB"/>
    <w:rsid w:val="00394E05"/>
    <w:rsid w:val="003950C1"/>
    <w:rsid w:val="003951F2"/>
    <w:rsid w:val="003952E9"/>
    <w:rsid w:val="0039535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0C8B"/>
    <w:rsid w:val="003A1264"/>
    <w:rsid w:val="003A1385"/>
    <w:rsid w:val="003A1CB6"/>
    <w:rsid w:val="003A208F"/>
    <w:rsid w:val="003A22AB"/>
    <w:rsid w:val="003A23CF"/>
    <w:rsid w:val="003A27E2"/>
    <w:rsid w:val="003A2C2A"/>
    <w:rsid w:val="003A2C98"/>
    <w:rsid w:val="003A2D70"/>
    <w:rsid w:val="003A3058"/>
    <w:rsid w:val="003A30E6"/>
    <w:rsid w:val="003A3272"/>
    <w:rsid w:val="003A32C8"/>
    <w:rsid w:val="003A3373"/>
    <w:rsid w:val="003A36A2"/>
    <w:rsid w:val="003A376B"/>
    <w:rsid w:val="003A39CF"/>
    <w:rsid w:val="003A3FD3"/>
    <w:rsid w:val="003A4003"/>
    <w:rsid w:val="003A43C6"/>
    <w:rsid w:val="003A4886"/>
    <w:rsid w:val="003A4A49"/>
    <w:rsid w:val="003A4BE1"/>
    <w:rsid w:val="003A4CE0"/>
    <w:rsid w:val="003A4F5B"/>
    <w:rsid w:val="003A5494"/>
    <w:rsid w:val="003A58F2"/>
    <w:rsid w:val="003A5D7A"/>
    <w:rsid w:val="003A60CF"/>
    <w:rsid w:val="003A6CD2"/>
    <w:rsid w:val="003A70AC"/>
    <w:rsid w:val="003A7140"/>
    <w:rsid w:val="003A71F1"/>
    <w:rsid w:val="003A7225"/>
    <w:rsid w:val="003A726E"/>
    <w:rsid w:val="003A72CB"/>
    <w:rsid w:val="003A74AE"/>
    <w:rsid w:val="003A7866"/>
    <w:rsid w:val="003A7DA7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762"/>
    <w:rsid w:val="003B28FD"/>
    <w:rsid w:val="003B2905"/>
    <w:rsid w:val="003B2968"/>
    <w:rsid w:val="003B2B55"/>
    <w:rsid w:val="003B2CA1"/>
    <w:rsid w:val="003B3251"/>
    <w:rsid w:val="003B3295"/>
    <w:rsid w:val="003B3672"/>
    <w:rsid w:val="003B36BC"/>
    <w:rsid w:val="003B3B42"/>
    <w:rsid w:val="003B3B88"/>
    <w:rsid w:val="003B3D0D"/>
    <w:rsid w:val="003B403F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5E9F"/>
    <w:rsid w:val="003B619A"/>
    <w:rsid w:val="003B61F0"/>
    <w:rsid w:val="003B6768"/>
    <w:rsid w:val="003B6775"/>
    <w:rsid w:val="003B69F5"/>
    <w:rsid w:val="003B6F6A"/>
    <w:rsid w:val="003B71D4"/>
    <w:rsid w:val="003B7753"/>
    <w:rsid w:val="003B78F5"/>
    <w:rsid w:val="003B7975"/>
    <w:rsid w:val="003C0149"/>
    <w:rsid w:val="003C019A"/>
    <w:rsid w:val="003C021A"/>
    <w:rsid w:val="003C0435"/>
    <w:rsid w:val="003C04FB"/>
    <w:rsid w:val="003C073A"/>
    <w:rsid w:val="003C077F"/>
    <w:rsid w:val="003C0C5C"/>
    <w:rsid w:val="003C0FA0"/>
    <w:rsid w:val="003C10F0"/>
    <w:rsid w:val="003C129F"/>
    <w:rsid w:val="003C13A2"/>
    <w:rsid w:val="003C14C9"/>
    <w:rsid w:val="003C1531"/>
    <w:rsid w:val="003C286D"/>
    <w:rsid w:val="003C2966"/>
    <w:rsid w:val="003C3416"/>
    <w:rsid w:val="003C3641"/>
    <w:rsid w:val="003C3A3E"/>
    <w:rsid w:val="003C3C79"/>
    <w:rsid w:val="003C3E16"/>
    <w:rsid w:val="003C416A"/>
    <w:rsid w:val="003C4BF3"/>
    <w:rsid w:val="003C4D5E"/>
    <w:rsid w:val="003C50B1"/>
    <w:rsid w:val="003C50FF"/>
    <w:rsid w:val="003C547B"/>
    <w:rsid w:val="003C5880"/>
    <w:rsid w:val="003C5A32"/>
    <w:rsid w:val="003C5BB5"/>
    <w:rsid w:val="003C604C"/>
    <w:rsid w:val="003C6798"/>
    <w:rsid w:val="003C67AE"/>
    <w:rsid w:val="003C67ED"/>
    <w:rsid w:val="003C6A3B"/>
    <w:rsid w:val="003C6AF5"/>
    <w:rsid w:val="003C6C2A"/>
    <w:rsid w:val="003C705F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05"/>
    <w:rsid w:val="003D084A"/>
    <w:rsid w:val="003D0A33"/>
    <w:rsid w:val="003D0DE9"/>
    <w:rsid w:val="003D10A1"/>
    <w:rsid w:val="003D13AE"/>
    <w:rsid w:val="003D1410"/>
    <w:rsid w:val="003D189B"/>
    <w:rsid w:val="003D1903"/>
    <w:rsid w:val="003D1BFF"/>
    <w:rsid w:val="003D1D38"/>
    <w:rsid w:val="003D2108"/>
    <w:rsid w:val="003D24ED"/>
    <w:rsid w:val="003D25F8"/>
    <w:rsid w:val="003D2847"/>
    <w:rsid w:val="003D2B40"/>
    <w:rsid w:val="003D2E5D"/>
    <w:rsid w:val="003D2F7B"/>
    <w:rsid w:val="003D326F"/>
    <w:rsid w:val="003D344A"/>
    <w:rsid w:val="003D3473"/>
    <w:rsid w:val="003D3C52"/>
    <w:rsid w:val="003D3ECC"/>
    <w:rsid w:val="003D3FB3"/>
    <w:rsid w:val="003D42C7"/>
    <w:rsid w:val="003D43A8"/>
    <w:rsid w:val="003D43D9"/>
    <w:rsid w:val="003D452E"/>
    <w:rsid w:val="003D46D7"/>
    <w:rsid w:val="003D4A64"/>
    <w:rsid w:val="003D4BCB"/>
    <w:rsid w:val="003D4BD6"/>
    <w:rsid w:val="003D4C62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637"/>
    <w:rsid w:val="003D6675"/>
    <w:rsid w:val="003D68B9"/>
    <w:rsid w:val="003D68E1"/>
    <w:rsid w:val="003D6ABE"/>
    <w:rsid w:val="003D6ACC"/>
    <w:rsid w:val="003D6B52"/>
    <w:rsid w:val="003D6BBA"/>
    <w:rsid w:val="003D6FA0"/>
    <w:rsid w:val="003D70D9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1D"/>
    <w:rsid w:val="003E2380"/>
    <w:rsid w:val="003E250C"/>
    <w:rsid w:val="003E26C0"/>
    <w:rsid w:val="003E286A"/>
    <w:rsid w:val="003E287F"/>
    <w:rsid w:val="003E2A10"/>
    <w:rsid w:val="003E2C86"/>
    <w:rsid w:val="003E2E2E"/>
    <w:rsid w:val="003E3020"/>
    <w:rsid w:val="003E32A8"/>
    <w:rsid w:val="003E32E1"/>
    <w:rsid w:val="003E34FB"/>
    <w:rsid w:val="003E3575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CD0"/>
    <w:rsid w:val="003E4DF2"/>
    <w:rsid w:val="003E5A42"/>
    <w:rsid w:val="003E660F"/>
    <w:rsid w:val="003E6682"/>
    <w:rsid w:val="003E670E"/>
    <w:rsid w:val="003E6D50"/>
    <w:rsid w:val="003E6DB6"/>
    <w:rsid w:val="003E7AAE"/>
    <w:rsid w:val="003E7B46"/>
    <w:rsid w:val="003E7D96"/>
    <w:rsid w:val="003F010B"/>
    <w:rsid w:val="003F0307"/>
    <w:rsid w:val="003F0853"/>
    <w:rsid w:val="003F0B95"/>
    <w:rsid w:val="003F0D5B"/>
    <w:rsid w:val="003F0EDA"/>
    <w:rsid w:val="003F0F4A"/>
    <w:rsid w:val="003F1B4F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56F"/>
    <w:rsid w:val="003F3629"/>
    <w:rsid w:val="003F37C4"/>
    <w:rsid w:val="003F3EB7"/>
    <w:rsid w:val="003F4459"/>
    <w:rsid w:val="003F45B8"/>
    <w:rsid w:val="003F4673"/>
    <w:rsid w:val="003F477B"/>
    <w:rsid w:val="003F4C29"/>
    <w:rsid w:val="003F4DB8"/>
    <w:rsid w:val="003F4FE8"/>
    <w:rsid w:val="003F5296"/>
    <w:rsid w:val="003F5304"/>
    <w:rsid w:val="003F5688"/>
    <w:rsid w:val="003F5DF7"/>
    <w:rsid w:val="003F5E5C"/>
    <w:rsid w:val="003F63C8"/>
    <w:rsid w:val="003F6591"/>
    <w:rsid w:val="003F6649"/>
    <w:rsid w:val="003F6827"/>
    <w:rsid w:val="003F6B71"/>
    <w:rsid w:val="003F6B8D"/>
    <w:rsid w:val="003F6C77"/>
    <w:rsid w:val="003F6EE4"/>
    <w:rsid w:val="003F700F"/>
    <w:rsid w:val="003F7104"/>
    <w:rsid w:val="003F7534"/>
    <w:rsid w:val="003F774F"/>
    <w:rsid w:val="003F779D"/>
    <w:rsid w:val="003F78B7"/>
    <w:rsid w:val="003F7914"/>
    <w:rsid w:val="003F7B76"/>
    <w:rsid w:val="003F7CB4"/>
    <w:rsid w:val="003F7F66"/>
    <w:rsid w:val="0040036C"/>
    <w:rsid w:val="00400435"/>
    <w:rsid w:val="0040074F"/>
    <w:rsid w:val="00400E6B"/>
    <w:rsid w:val="00401054"/>
    <w:rsid w:val="0040129B"/>
    <w:rsid w:val="004015BB"/>
    <w:rsid w:val="0040191B"/>
    <w:rsid w:val="00401A1E"/>
    <w:rsid w:val="00401D36"/>
    <w:rsid w:val="00402166"/>
    <w:rsid w:val="00402226"/>
    <w:rsid w:val="004023E6"/>
    <w:rsid w:val="00402843"/>
    <w:rsid w:val="004028C8"/>
    <w:rsid w:val="004029FB"/>
    <w:rsid w:val="00402D95"/>
    <w:rsid w:val="00402EE7"/>
    <w:rsid w:val="0040317D"/>
    <w:rsid w:val="00403491"/>
    <w:rsid w:val="00403C36"/>
    <w:rsid w:val="00403DD9"/>
    <w:rsid w:val="0040447B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BEF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1E"/>
    <w:rsid w:val="00407E48"/>
    <w:rsid w:val="00407FA4"/>
    <w:rsid w:val="00410235"/>
    <w:rsid w:val="004104A8"/>
    <w:rsid w:val="00410531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689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09B"/>
    <w:rsid w:val="00413468"/>
    <w:rsid w:val="0041346B"/>
    <w:rsid w:val="004139C1"/>
    <w:rsid w:val="00413A8B"/>
    <w:rsid w:val="00413FBA"/>
    <w:rsid w:val="004141D1"/>
    <w:rsid w:val="0041425F"/>
    <w:rsid w:val="004142E9"/>
    <w:rsid w:val="0041434F"/>
    <w:rsid w:val="004143BD"/>
    <w:rsid w:val="00414690"/>
    <w:rsid w:val="00414E7C"/>
    <w:rsid w:val="00414F2D"/>
    <w:rsid w:val="00414FF3"/>
    <w:rsid w:val="004150F4"/>
    <w:rsid w:val="004151FB"/>
    <w:rsid w:val="00415477"/>
    <w:rsid w:val="00415498"/>
    <w:rsid w:val="004159B0"/>
    <w:rsid w:val="00415AA9"/>
    <w:rsid w:val="00415B10"/>
    <w:rsid w:val="00415C3B"/>
    <w:rsid w:val="00415D39"/>
    <w:rsid w:val="00416285"/>
    <w:rsid w:val="004164FB"/>
    <w:rsid w:val="004166F8"/>
    <w:rsid w:val="00416A33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568"/>
    <w:rsid w:val="00421810"/>
    <w:rsid w:val="004218A6"/>
    <w:rsid w:val="00421AB1"/>
    <w:rsid w:val="00421D1B"/>
    <w:rsid w:val="00421FFB"/>
    <w:rsid w:val="004221A5"/>
    <w:rsid w:val="004229AE"/>
    <w:rsid w:val="00422CD0"/>
    <w:rsid w:val="004231DC"/>
    <w:rsid w:val="0042330F"/>
    <w:rsid w:val="004235C8"/>
    <w:rsid w:val="0042361D"/>
    <w:rsid w:val="0042366D"/>
    <w:rsid w:val="0042373B"/>
    <w:rsid w:val="00423998"/>
    <w:rsid w:val="00423AD1"/>
    <w:rsid w:val="00423E0E"/>
    <w:rsid w:val="00423E86"/>
    <w:rsid w:val="00424460"/>
    <w:rsid w:val="0042454E"/>
    <w:rsid w:val="0042466E"/>
    <w:rsid w:val="004246F1"/>
    <w:rsid w:val="00424792"/>
    <w:rsid w:val="00424795"/>
    <w:rsid w:val="00424CF8"/>
    <w:rsid w:val="00424EB8"/>
    <w:rsid w:val="00424EBF"/>
    <w:rsid w:val="00424F5D"/>
    <w:rsid w:val="00425163"/>
    <w:rsid w:val="0042518B"/>
    <w:rsid w:val="00425267"/>
    <w:rsid w:val="00425334"/>
    <w:rsid w:val="004253F4"/>
    <w:rsid w:val="0042555A"/>
    <w:rsid w:val="004259D0"/>
    <w:rsid w:val="00425A5E"/>
    <w:rsid w:val="00425B78"/>
    <w:rsid w:val="00425EC3"/>
    <w:rsid w:val="00425F76"/>
    <w:rsid w:val="004263B7"/>
    <w:rsid w:val="00426409"/>
    <w:rsid w:val="00426557"/>
    <w:rsid w:val="004266C2"/>
    <w:rsid w:val="00426F0D"/>
    <w:rsid w:val="00427100"/>
    <w:rsid w:val="004271F7"/>
    <w:rsid w:val="00427392"/>
    <w:rsid w:val="004274D7"/>
    <w:rsid w:val="004277C3"/>
    <w:rsid w:val="00427F92"/>
    <w:rsid w:val="00427FBE"/>
    <w:rsid w:val="0043018D"/>
    <w:rsid w:val="004301F5"/>
    <w:rsid w:val="004303C1"/>
    <w:rsid w:val="004304F1"/>
    <w:rsid w:val="0043069B"/>
    <w:rsid w:val="0043070F"/>
    <w:rsid w:val="0043072E"/>
    <w:rsid w:val="004307E2"/>
    <w:rsid w:val="00430A30"/>
    <w:rsid w:val="00430ABB"/>
    <w:rsid w:val="00430B90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2B2"/>
    <w:rsid w:val="004322DA"/>
    <w:rsid w:val="00432645"/>
    <w:rsid w:val="004326C6"/>
    <w:rsid w:val="00432AAB"/>
    <w:rsid w:val="00432B3E"/>
    <w:rsid w:val="00432D09"/>
    <w:rsid w:val="00432D34"/>
    <w:rsid w:val="0043302E"/>
    <w:rsid w:val="0043315A"/>
    <w:rsid w:val="00433256"/>
    <w:rsid w:val="0043341C"/>
    <w:rsid w:val="004336D0"/>
    <w:rsid w:val="00433C86"/>
    <w:rsid w:val="00433F93"/>
    <w:rsid w:val="00434126"/>
    <w:rsid w:val="00434236"/>
    <w:rsid w:val="0043457D"/>
    <w:rsid w:val="004346C0"/>
    <w:rsid w:val="004347BB"/>
    <w:rsid w:val="00434A03"/>
    <w:rsid w:val="00434B80"/>
    <w:rsid w:val="00434CC2"/>
    <w:rsid w:val="00435316"/>
    <w:rsid w:val="00435436"/>
    <w:rsid w:val="00435548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F83"/>
    <w:rsid w:val="00437110"/>
    <w:rsid w:val="00437364"/>
    <w:rsid w:val="0043758D"/>
    <w:rsid w:val="0043775B"/>
    <w:rsid w:val="00437950"/>
    <w:rsid w:val="00437AF5"/>
    <w:rsid w:val="00437C77"/>
    <w:rsid w:val="00437D90"/>
    <w:rsid w:val="0044001E"/>
    <w:rsid w:val="004403A2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38"/>
    <w:rsid w:val="004418BC"/>
    <w:rsid w:val="00441A12"/>
    <w:rsid w:val="00441BE8"/>
    <w:rsid w:val="0044212F"/>
    <w:rsid w:val="0044225D"/>
    <w:rsid w:val="00442338"/>
    <w:rsid w:val="00442894"/>
    <w:rsid w:val="00442BA8"/>
    <w:rsid w:val="00442D9D"/>
    <w:rsid w:val="00442EF8"/>
    <w:rsid w:val="00443ECC"/>
    <w:rsid w:val="00443FBB"/>
    <w:rsid w:val="004440E2"/>
    <w:rsid w:val="00444131"/>
    <w:rsid w:val="0044418A"/>
    <w:rsid w:val="0044443D"/>
    <w:rsid w:val="0044451F"/>
    <w:rsid w:val="004445F4"/>
    <w:rsid w:val="0044469F"/>
    <w:rsid w:val="00444870"/>
    <w:rsid w:val="004449A6"/>
    <w:rsid w:val="00444A2F"/>
    <w:rsid w:val="00444C10"/>
    <w:rsid w:val="004450E7"/>
    <w:rsid w:val="004457E0"/>
    <w:rsid w:val="004458CB"/>
    <w:rsid w:val="004459DD"/>
    <w:rsid w:val="00445AD3"/>
    <w:rsid w:val="00445AF4"/>
    <w:rsid w:val="00445E50"/>
    <w:rsid w:val="00445F11"/>
    <w:rsid w:val="0044619B"/>
    <w:rsid w:val="004462FE"/>
    <w:rsid w:val="00446472"/>
    <w:rsid w:val="0044672C"/>
    <w:rsid w:val="004469ED"/>
    <w:rsid w:val="00446CB1"/>
    <w:rsid w:val="00447077"/>
    <w:rsid w:val="004471E4"/>
    <w:rsid w:val="004473C8"/>
    <w:rsid w:val="004473DF"/>
    <w:rsid w:val="004475F3"/>
    <w:rsid w:val="004475FC"/>
    <w:rsid w:val="00447A32"/>
    <w:rsid w:val="00447F80"/>
    <w:rsid w:val="00447F89"/>
    <w:rsid w:val="004501CE"/>
    <w:rsid w:val="004508F3"/>
    <w:rsid w:val="00450CAE"/>
    <w:rsid w:val="00450CFA"/>
    <w:rsid w:val="00450D2C"/>
    <w:rsid w:val="00450EE7"/>
    <w:rsid w:val="00451068"/>
    <w:rsid w:val="004512D4"/>
    <w:rsid w:val="0045136C"/>
    <w:rsid w:val="004513A9"/>
    <w:rsid w:val="004513BF"/>
    <w:rsid w:val="00451536"/>
    <w:rsid w:val="004519A1"/>
    <w:rsid w:val="00451E38"/>
    <w:rsid w:val="0045224F"/>
    <w:rsid w:val="004523D8"/>
    <w:rsid w:val="00452635"/>
    <w:rsid w:val="004526A9"/>
    <w:rsid w:val="004528F7"/>
    <w:rsid w:val="0045291C"/>
    <w:rsid w:val="00452A0C"/>
    <w:rsid w:val="00452C45"/>
    <w:rsid w:val="00452C60"/>
    <w:rsid w:val="00452CEB"/>
    <w:rsid w:val="0045324A"/>
    <w:rsid w:val="0045329B"/>
    <w:rsid w:val="004533F9"/>
    <w:rsid w:val="00453554"/>
    <w:rsid w:val="00453991"/>
    <w:rsid w:val="00453CB1"/>
    <w:rsid w:val="00453EEF"/>
    <w:rsid w:val="00453FC4"/>
    <w:rsid w:val="00454217"/>
    <w:rsid w:val="004542DA"/>
    <w:rsid w:val="00454542"/>
    <w:rsid w:val="00454877"/>
    <w:rsid w:val="00454886"/>
    <w:rsid w:val="004549C7"/>
    <w:rsid w:val="00454A47"/>
    <w:rsid w:val="00454C81"/>
    <w:rsid w:val="00454D26"/>
    <w:rsid w:val="00454FFC"/>
    <w:rsid w:val="0045511B"/>
    <w:rsid w:val="00455366"/>
    <w:rsid w:val="00455489"/>
    <w:rsid w:val="004555CE"/>
    <w:rsid w:val="00455920"/>
    <w:rsid w:val="00455962"/>
    <w:rsid w:val="00455C22"/>
    <w:rsid w:val="00455EE3"/>
    <w:rsid w:val="00455EFA"/>
    <w:rsid w:val="00456323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4C1"/>
    <w:rsid w:val="004615E1"/>
    <w:rsid w:val="004617A3"/>
    <w:rsid w:val="00462049"/>
    <w:rsid w:val="004620B4"/>
    <w:rsid w:val="004621D1"/>
    <w:rsid w:val="00462422"/>
    <w:rsid w:val="0046242E"/>
    <w:rsid w:val="0046252B"/>
    <w:rsid w:val="00462C64"/>
    <w:rsid w:val="00462C89"/>
    <w:rsid w:val="00462DEB"/>
    <w:rsid w:val="00462EDC"/>
    <w:rsid w:val="0046303E"/>
    <w:rsid w:val="0046308F"/>
    <w:rsid w:val="00463183"/>
    <w:rsid w:val="004635EC"/>
    <w:rsid w:val="004639C8"/>
    <w:rsid w:val="00463CB0"/>
    <w:rsid w:val="004641FB"/>
    <w:rsid w:val="00464388"/>
    <w:rsid w:val="004645B9"/>
    <w:rsid w:val="00464841"/>
    <w:rsid w:val="00464A64"/>
    <w:rsid w:val="00464EDD"/>
    <w:rsid w:val="004650C2"/>
    <w:rsid w:val="00465380"/>
    <w:rsid w:val="00465BAE"/>
    <w:rsid w:val="00465D2E"/>
    <w:rsid w:val="00465DBB"/>
    <w:rsid w:val="00465E00"/>
    <w:rsid w:val="00465F29"/>
    <w:rsid w:val="00465F74"/>
    <w:rsid w:val="00466563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41F"/>
    <w:rsid w:val="00470839"/>
    <w:rsid w:val="00471241"/>
    <w:rsid w:val="00471753"/>
    <w:rsid w:val="00471A84"/>
    <w:rsid w:val="00471AD4"/>
    <w:rsid w:val="00471CAA"/>
    <w:rsid w:val="00471E91"/>
    <w:rsid w:val="004721CC"/>
    <w:rsid w:val="0047225E"/>
    <w:rsid w:val="00472C25"/>
    <w:rsid w:val="00472E33"/>
    <w:rsid w:val="004732EC"/>
    <w:rsid w:val="0047339F"/>
    <w:rsid w:val="004733B0"/>
    <w:rsid w:val="00473624"/>
    <w:rsid w:val="00473734"/>
    <w:rsid w:val="00473D1B"/>
    <w:rsid w:val="0047444B"/>
    <w:rsid w:val="00474910"/>
    <w:rsid w:val="00474A67"/>
    <w:rsid w:val="00474ACB"/>
    <w:rsid w:val="00474C81"/>
    <w:rsid w:val="00474DDE"/>
    <w:rsid w:val="004750DF"/>
    <w:rsid w:val="0047568A"/>
    <w:rsid w:val="00475A34"/>
    <w:rsid w:val="00475AC8"/>
    <w:rsid w:val="00475D34"/>
    <w:rsid w:val="00475F6E"/>
    <w:rsid w:val="00476943"/>
    <w:rsid w:val="00476A49"/>
    <w:rsid w:val="00476A63"/>
    <w:rsid w:val="00476DB9"/>
    <w:rsid w:val="00477579"/>
    <w:rsid w:val="0047768C"/>
    <w:rsid w:val="004777DB"/>
    <w:rsid w:val="00477ABF"/>
    <w:rsid w:val="00477E84"/>
    <w:rsid w:val="00477EC5"/>
    <w:rsid w:val="00477F2D"/>
    <w:rsid w:val="00477FCC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CC4"/>
    <w:rsid w:val="00482DBC"/>
    <w:rsid w:val="00482EA5"/>
    <w:rsid w:val="00482EBE"/>
    <w:rsid w:val="00482EF0"/>
    <w:rsid w:val="004831A8"/>
    <w:rsid w:val="004833F1"/>
    <w:rsid w:val="00483B18"/>
    <w:rsid w:val="00483D76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8D2"/>
    <w:rsid w:val="00485923"/>
    <w:rsid w:val="00485993"/>
    <w:rsid w:val="00485A8C"/>
    <w:rsid w:val="00485C8D"/>
    <w:rsid w:val="00485C9D"/>
    <w:rsid w:val="0048610C"/>
    <w:rsid w:val="004863C7"/>
    <w:rsid w:val="0048653E"/>
    <w:rsid w:val="0048664B"/>
    <w:rsid w:val="00486A38"/>
    <w:rsid w:val="00486C4B"/>
    <w:rsid w:val="00486C8F"/>
    <w:rsid w:val="00487168"/>
    <w:rsid w:val="004872C7"/>
    <w:rsid w:val="004872F3"/>
    <w:rsid w:val="004876BC"/>
    <w:rsid w:val="0048770E"/>
    <w:rsid w:val="00487B08"/>
    <w:rsid w:val="00487FFD"/>
    <w:rsid w:val="0049062A"/>
    <w:rsid w:val="004908B5"/>
    <w:rsid w:val="00490B0B"/>
    <w:rsid w:val="00490D9F"/>
    <w:rsid w:val="00490FA4"/>
    <w:rsid w:val="00491034"/>
    <w:rsid w:val="004915FD"/>
    <w:rsid w:val="004917C4"/>
    <w:rsid w:val="00491D71"/>
    <w:rsid w:val="00491F73"/>
    <w:rsid w:val="00492102"/>
    <w:rsid w:val="00492215"/>
    <w:rsid w:val="004925E3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731"/>
    <w:rsid w:val="004939F0"/>
    <w:rsid w:val="00493B6A"/>
    <w:rsid w:val="00493DEA"/>
    <w:rsid w:val="00493F63"/>
    <w:rsid w:val="00493F69"/>
    <w:rsid w:val="00494485"/>
    <w:rsid w:val="004946BA"/>
    <w:rsid w:val="00494AE8"/>
    <w:rsid w:val="00495388"/>
    <w:rsid w:val="004953E2"/>
    <w:rsid w:val="0049543D"/>
    <w:rsid w:val="004956F7"/>
    <w:rsid w:val="00495870"/>
    <w:rsid w:val="00495BC3"/>
    <w:rsid w:val="00495CE5"/>
    <w:rsid w:val="00495E5D"/>
    <w:rsid w:val="00496082"/>
    <w:rsid w:val="004961D9"/>
    <w:rsid w:val="00496282"/>
    <w:rsid w:val="00496419"/>
    <w:rsid w:val="00496547"/>
    <w:rsid w:val="00496603"/>
    <w:rsid w:val="00496A5A"/>
    <w:rsid w:val="00496B25"/>
    <w:rsid w:val="00496BC0"/>
    <w:rsid w:val="00496C44"/>
    <w:rsid w:val="00496DE1"/>
    <w:rsid w:val="0049727D"/>
    <w:rsid w:val="004974AD"/>
    <w:rsid w:val="004A0133"/>
    <w:rsid w:val="004A0278"/>
    <w:rsid w:val="004A0554"/>
    <w:rsid w:val="004A058D"/>
    <w:rsid w:val="004A0852"/>
    <w:rsid w:val="004A08F9"/>
    <w:rsid w:val="004A0A79"/>
    <w:rsid w:val="004A109F"/>
    <w:rsid w:val="004A112A"/>
    <w:rsid w:val="004A11FE"/>
    <w:rsid w:val="004A136E"/>
    <w:rsid w:val="004A13DB"/>
    <w:rsid w:val="004A15DE"/>
    <w:rsid w:val="004A1D8F"/>
    <w:rsid w:val="004A1E27"/>
    <w:rsid w:val="004A1E7A"/>
    <w:rsid w:val="004A207F"/>
    <w:rsid w:val="004A20E9"/>
    <w:rsid w:val="004A211A"/>
    <w:rsid w:val="004A23BA"/>
    <w:rsid w:val="004A2583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60"/>
    <w:rsid w:val="004A3988"/>
    <w:rsid w:val="004A3CB2"/>
    <w:rsid w:val="004A3F3C"/>
    <w:rsid w:val="004A439E"/>
    <w:rsid w:val="004A4404"/>
    <w:rsid w:val="004A45E1"/>
    <w:rsid w:val="004A467E"/>
    <w:rsid w:val="004A48A4"/>
    <w:rsid w:val="004A4958"/>
    <w:rsid w:val="004A4B35"/>
    <w:rsid w:val="004A4D32"/>
    <w:rsid w:val="004A4E47"/>
    <w:rsid w:val="004A521C"/>
    <w:rsid w:val="004A532E"/>
    <w:rsid w:val="004A57CF"/>
    <w:rsid w:val="004A582F"/>
    <w:rsid w:val="004A59C0"/>
    <w:rsid w:val="004A5F47"/>
    <w:rsid w:val="004A5FDA"/>
    <w:rsid w:val="004A6105"/>
    <w:rsid w:val="004A6985"/>
    <w:rsid w:val="004A6B5F"/>
    <w:rsid w:val="004A6C24"/>
    <w:rsid w:val="004A72E8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172"/>
    <w:rsid w:val="004B121A"/>
    <w:rsid w:val="004B1448"/>
    <w:rsid w:val="004B16DD"/>
    <w:rsid w:val="004B1F1A"/>
    <w:rsid w:val="004B1FC0"/>
    <w:rsid w:val="004B2127"/>
    <w:rsid w:val="004B21BE"/>
    <w:rsid w:val="004B226B"/>
    <w:rsid w:val="004B2A65"/>
    <w:rsid w:val="004B2ADD"/>
    <w:rsid w:val="004B2C6C"/>
    <w:rsid w:val="004B2D20"/>
    <w:rsid w:val="004B304A"/>
    <w:rsid w:val="004B3094"/>
    <w:rsid w:val="004B3202"/>
    <w:rsid w:val="004B3356"/>
    <w:rsid w:val="004B382F"/>
    <w:rsid w:val="004B3AC6"/>
    <w:rsid w:val="004B3ECD"/>
    <w:rsid w:val="004B3FFF"/>
    <w:rsid w:val="004B411F"/>
    <w:rsid w:val="004B4167"/>
    <w:rsid w:val="004B421A"/>
    <w:rsid w:val="004B45E1"/>
    <w:rsid w:val="004B47FF"/>
    <w:rsid w:val="004B4DAD"/>
    <w:rsid w:val="004B526A"/>
    <w:rsid w:val="004B5BA4"/>
    <w:rsid w:val="004B5F71"/>
    <w:rsid w:val="004B6009"/>
    <w:rsid w:val="004B66D6"/>
    <w:rsid w:val="004B6887"/>
    <w:rsid w:val="004B6ADA"/>
    <w:rsid w:val="004B7527"/>
    <w:rsid w:val="004C0850"/>
    <w:rsid w:val="004C08C2"/>
    <w:rsid w:val="004C0E5B"/>
    <w:rsid w:val="004C12AA"/>
    <w:rsid w:val="004C134D"/>
    <w:rsid w:val="004C1DB5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1B"/>
    <w:rsid w:val="004C5468"/>
    <w:rsid w:val="004C54B1"/>
    <w:rsid w:val="004C5672"/>
    <w:rsid w:val="004C5740"/>
    <w:rsid w:val="004C5A95"/>
    <w:rsid w:val="004C5CA1"/>
    <w:rsid w:val="004C6059"/>
    <w:rsid w:val="004C62E2"/>
    <w:rsid w:val="004C65B7"/>
    <w:rsid w:val="004C67A8"/>
    <w:rsid w:val="004C67C3"/>
    <w:rsid w:val="004C6F8B"/>
    <w:rsid w:val="004C7398"/>
    <w:rsid w:val="004C77AC"/>
    <w:rsid w:val="004C791D"/>
    <w:rsid w:val="004C7986"/>
    <w:rsid w:val="004C7A66"/>
    <w:rsid w:val="004C7B32"/>
    <w:rsid w:val="004D00FA"/>
    <w:rsid w:val="004D0566"/>
    <w:rsid w:val="004D0858"/>
    <w:rsid w:val="004D0D20"/>
    <w:rsid w:val="004D108A"/>
    <w:rsid w:val="004D1173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3E66"/>
    <w:rsid w:val="004D40F8"/>
    <w:rsid w:val="004D422E"/>
    <w:rsid w:val="004D4269"/>
    <w:rsid w:val="004D4A9A"/>
    <w:rsid w:val="004D4BCD"/>
    <w:rsid w:val="004D4CDB"/>
    <w:rsid w:val="004D4CDC"/>
    <w:rsid w:val="004D55A3"/>
    <w:rsid w:val="004D59FC"/>
    <w:rsid w:val="004D5D5A"/>
    <w:rsid w:val="004D5DCF"/>
    <w:rsid w:val="004D5E1A"/>
    <w:rsid w:val="004D5F43"/>
    <w:rsid w:val="004D5F4C"/>
    <w:rsid w:val="004D5FDD"/>
    <w:rsid w:val="004D6251"/>
    <w:rsid w:val="004D6364"/>
    <w:rsid w:val="004D6645"/>
    <w:rsid w:val="004D68B9"/>
    <w:rsid w:val="004D6B04"/>
    <w:rsid w:val="004D6C3F"/>
    <w:rsid w:val="004D6EC2"/>
    <w:rsid w:val="004D6EE1"/>
    <w:rsid w:val="004D73E7"/>
    <w:rsid w:val="004D7617"/>
    <w:rsid w:val="004D76D6"/>
    <w:rsid w:val="004D7A19"/>
    <w:rsid w:val="004D7F87"/>
    <w:rsid w:val="004D7FB1"/>
    <w:rsid w:val="004E0109"/>
    <w:rsid w:val="004E043C"/>
    <w:rsid w:val="004E0750"/>
    <w:rsid w:val="004E0866"/>
    <w:rsid w:val="004E0B03"/>
    <w:rsid w:val="004E1150"/>
    <w:rsid w:val="004E17C7"/>
    <w:rsid w:val="004E191B"/>
    <w:rsid w:val="004E1D09"/>
    <w:rsid w:val="004E2021"/>
    <w:rsid w:val="004E2269"/>
    <w:rsid w:val="004E230D"/>
    <w:rsid w:val="004E2392"/>
    <w:rsid w:val="004E24C1"/>
    <w:rsid w:val="004E2A15"/>
    <w:rsid w:val="004E2B53"/>
    <w:rsid w:val="004E2CA3"/>
    <w:rsid w:val="004E2ECF"/>
    <w:rsid w:val="004E2F81"/>
    <w:rsid w:val="004E396C"/>
    <w:rsid w:val="004E3A1F"/>
    <w:rsid w:val="004E3BA7"/>
    <w:rsid w:val="004E3E8F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BA4"/>
    <w:rsid w:val="004E6CC3"/>
    <w:rsid w:val="004E6D36"/>
    <w:rsid w:val="004E70F4"/>
    <w:rsid w:val="004E73B7"/>
    <w:rsid w:val="004E77C8"/>
    <w:rsid w:val="004E77FF"/>
    <w:rsid w:val="004E7ABF"/>
    <w:rsid w:val="004E7B16"/>
    <w:rsid w:val="004F00C4"/>
    <w:rsid w:val="004F0838"/>
    <w:rsid w:val="004F0ACB"/>
    <w:rsid w:val="004F11B3"/>
    <w:rsid w:val="004F12A5"/>
    <w:rsid w:val="004F13E5"/>
    <w:rsid w:val="004F1504"/>
    <w:rsid w:val="004F1930"/>
    <w:rsid w:val="004F1E1D"/>
    <w:rsid w:val="004F22CC"/>
    <w:rsid w:val="004F287E"/>
    <w:rsid w:val="004F2CFD"/>
    <w:rsid w:val="004F2D02"/>
    <w:rsid w:val="004F2DAB"/>
    <w:rsid w:val="004F3243"/>
    <w:rsid w:val="004F3262"/>
    <w:rsid w:val="004F3291"/>
    <w:rsid w:val="004F3846"/>
    <w:rsid w:val="004F388E"/>
    <w:rsid w:val="004F3BF6"/>
    <w:rsid w:val="004F40A5"/>
    <w:rsid w:val="004F4103"/>
    <w:rsid w:val="004F4190"/>
    <w:rsid w:val="004F4531"/>
    <w:rsid w:val="004F46CE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C31"/>
    <w:rsid w:val="004F5E24"/>
    <w:rsid w:val="004F6169"/>
    <w:rsid w:val="004F6229"/>
    <w:rsid w:val="004F6384"/>
    <w:rsid w:val="004F6537"/>
    <w:rsid w:val="004F65EE"/>
    <w:rsid w:val="004F669F"/>
    <w:rsid w:val="004F670E"/>
    <w:rsid w:val="004F6AE3"/>
    <w:rsid w:val="004F6B09"/>
    <w:rsid w:val="004F6B56"/>
    <w:rsid w:val="004F6C42"/>
    <w:rsid w:val="004F6ECC"/>
    <w:rsid w:val="004F6ED0"/>
    <w:rsid w:val="004F71DD"/>
    <w:rsid w:val="004F75E7"/>
    <w:rsid w:val="004F7A82"/>
    <w:rsid w:val="004F7E37"/>
    <w:rsid w:val="005001FC"/>
    <w:rsid w:val="0050035F"/>
    <w:rsid w:val="005003C2"/>
    <w:rsid w:val="0050062D"/>
    <w:rsid w:val="005006EE"/>
    <w:rsid w:val="00500767"/>
    <w:rsid w:val="005007EC"/>
    <w:rsid w:val="005009A9"/>
    <w:rsid w:val="00500A52"/>
    <w:rsid w:val="00500BE8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2FB9"/>
    <w:rsid w:val="005033E5"/>
    <w:rsid w:val="0050374D"/>
    <w:rsid w:val="005037D0"/>
    <w:rsid w:val="00503885"/>
    <w:rsid w:val="005039E5"/>
    <w:rsid w:val="00503CDB"/>
    <w:rsid w:val="00504049"/>
    <w:rsid w:val="0050409E"/>
    <w:rsid w:val="005040CB"/>
    <w:rsid w:val="0050436B"/>
    <w:rsid w:val="00504636"/>
    <w:rsid w:val="00504862"/>
    <w:rsid w:val="00504915"/>
    <w:rsid w:val="00504C1A"/>
    <w:rsid w:val="00504DB4"/>
    <w:rsid w:val="005052DB"/>
    <w:rsid w:val="00505503"/>
    <w:rsid w:val="00505615"/>
    <w:rsid w:val="00505A25"/>
    <w:rsid w:val="00506500"/>
    <w:rsid w:val="005065A6"/>
    <w:rsid w:val="005068B8"/>
    <w:rsid w:val="00506B67"/>
    <w:rsid w:val="00506E20"/>
    <w:rsid w:val="00506E9B"/>
    <w:rsid w:val="00507453"/>
    <w:rsid w:val="00507496"/>
    <w:rsid w:val="0051028D"/>
    <w:rsid w:val="005104AB"/>
    <w:rsid w:val="00510739"/>
    <w:rsid w:val="00510754"/>
    <w:rsid w:val="00510965"/>
    <w:rsid w:val="005109C8"/>
    <w:rsid w:val="005109F1"/>
    <w:rsid w:val="00510B9B"/>
    <w:rsid w:val="005110C6"/>
    <w:rsid w:val="00511142"/>
    <w:rsid w:val="0051147D"/>
    <w:rsid w:val="0051156F"/>
    <w:rsid w:val="0051173E"/>
    <w:rsid w:val="005117E4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38A1"/>
    <w:rsid w:val="00514148"/>
    <w:rsid w:val="005141C4"/>
    <w:rsid w:val="00514217"/>
    <w:rsid w:val="00514234"/>
    <w:rsid w:val="00514AFD"/>
    <w:rsid w:val="00514CFA"/>
    <w:rsid w:val="00514DE1"/>
    <w:rsid w:val="00514E3B"/>
    <w:rsid w:val="005151A7"/>
    <w:rsid w:val="005151C7"/>
    <w:rsid w:val="00515690"/>
    <w:rsid w:val="005157DA"/>
    <w:rsid w:val="005159B0"/>
    <w:rsid w:val="005159E9"/>
    <w:rsid w:val="00515BDA"/>
    <w:rsid w:val="005160BE"/>
    <w:rsid w:val="005161CA"/>
    <w:rsid w:val="005162C1"/>
    <w:rsid w:val="00516459"/>
    <w:rsid w:val="00516511"/>
    <w:rsid w:val="0051651C"/>
    <w:rsid w:val="005170D9"/>
    <w:rsid w:val="005174AE"/>
    <w:rsid w:val="0051782B"/>
    <w:rsid w:val="00517967"/>
    <w:rsid w:val="00517DE0"/>
    <w:rsid w:val="00520328"/>
    <w:rsid w:val="0052044E"/>
    <w:rsid w:val="00520682"/>
    <w:rsid w:val="00520FA6"/>
    <w:rsid w:val="00521119"/>
    <w:rsid w:val="0052188F"/>
    <w:rsid w:val="00521AC6"/>
    <w:rsid w:val="00521BB1"/>
    <w:rsid w:val="00521C2D"/>
    <w:rsid w:val="00521DAC"/>
    <w:rsid w:val="00521E91"/>
    <w:rsid w:val="00522072"/>
    <w:rsid w:val="005222FA"/>
    <w:rsid w:val="0052240B"/>
    <w:rsid w:val="005225E0"/>
    <w:rsid w:val="005228F0"/>
    <w:rsid w:val="005229D0"/>
    <w:rsid w:val="00522C97"/>
    <w:rsid w:val="00522F1D"/>
    <w:rsid w:val="005236F3"/>
    <w:rsid w:val="0052370C"/>
    <w:rsid w:val="00523735"/>
    <w:rsid w:val="00523C95"/>
    <w:rsid w:val="00523E51"/>
    <w:rsid w:val="00523EE0"/>
    <w:rsid w:val="00524CC0"/>
    <w:rsid w:val="00524D20"/>
    <w:rsid w:val="00525094"/>
    <w:rsid w:val="005250B4"/>
    <w:rsid w:val="0052532A"/>
    <w:rsid w:val="005255EA"/>
    <w:rsid w:val="00525720"/>
    <w:rsid w:val="005258B5"/>
    <w:rsid w:val="00525AE9"/>
    <w:rsid w:val="00525FE5"/>
    <w:rsid w:val="005267B9"/>
    <w:rsid w:val="00526AA4"/>
    <w:rsid w:val="00526B0E"/>
    <w:rsid w:val="00526B51"/>
    <w:rsid w:val="00526C55"/>
    <w:rsid w:val="00526C83"/>
    <w:rsid w:val="00526D60"/>
    <w:rsid w:val="00526E7C"/>
    <w:rsid w:val="005271EC"/>
    <w:rsid w:val="00527455"/>
    <w:rsid w:val="005274E5"/>
    <w:rsid w:val="00527A1F"/>
    <w:rsid w:val="00527F9A"/>
    <w:rsid w:val="00530383"/>
    <w:rsid w:val="00530797"/>
    <w:rsid w:val="00530AEA"/>
    <w:rsid w:val="00530B77"/>
    <w:rsid w:val="00530B9F"/>
    <w:rsid w:val="00530C60"/>
    <w:rsid w:val="00530D3B"/>
    <w:rsid w:val="00530DFD"/>
    <w:rsid w:val="005311EB"/>
    <w:rsid w:val="00531384"/>
    <w:rsid w:val="00531534"/>
    <w:rsid w:val="00531870"/>
    <w:rsid w:val="00531E3C"/>
    <w:rsid w:val="00531EB3"/>
    <w:rsid w:val="0053282F"/>
    <w:rsid w:val="00532A12"/>
    <w:rsid w:val="00532C74"/>
    <w:rsid w:val="00532FE4"/>
    <w:rsid w:val="0053327F"/>
    <w:rsid w:val="0053346B"/>
    <w:rsid w:val="005334DA"/>
    <w:rsid w:val="005338A7"/>
    <w:rsid w:val="0053418D"/>
    <w:rsid w:val="00534533"/>
    <w:rsid w:val="00534BB6"/>
    <w:rsid w:val="00534D60"/>
    <w:rsid w:val="00534DD7"/>
    <w:rsid w:val="00535767"/>
    <w:rsid w:val="005358EF"/>
    <w:rsid w:val="00535B2C"/>
    <w:rsid w:val="005360EA"/>
    <w:rsid w:val="00536188"/>
    <w:rsid w:val="00536399"/>
    <w:rsid w:val="0053675B"/>
    <w:rsid w:val="005367D0"/>
    <w:rsid w:val="0053692B"/>
    <w:rsid w:val="00536AD6"/>
    <w:rsid w:val="00536D3D"/>
    <w:rsid w:val="005371A3"/>
    <w:rsid w:val="0053754E"/>
    <w:rsid w:val="00537845"/>
    <w:rsid w:val="00537981"/>
    <w:rsid w:val="00537D3B"/>
    <w:rsid w:val="00537D5E"/>
    <w:rsid w:val="0054000F"/>
    <w:rsid w:val="0054029B"/>
    <w:rsid w:val="00540347"/>
    <w:rsid w:val="005405EA"/>
    <w:rsid w:val="00540957"/>
    <w:rsid w:val="00540CE9"/>
    <w:rsid w:val="005411A8"/>
    <w:rsid w:val="00541C4D"/>
    <w:rsid w:val="0054206D"/>
    <w:rsid w:val="005425DC"/>
    <w:rsid w:val="00542783"/>
    <w:rsid w:val="00542794"/>
    <w:rsid w:val="00542A83"/>
    <w:rsid w:val="00542AB3"/>
    <w:rsid w:val="00542AB4"/>
    <w:rsid w:val="00542F62"/>
    <w:rsid w:val="00543AD8"/>
    <w:rsid w:val="00543C74"/>
    <w:rsid w:val="00543CCF"/>
    <w:rsid w:val="0054440A"/>
    <w:rsid w:val="00544784"/>
    <w:rsid w:val="00544B8D"/>
    <w:rsid w:val="00545235"/>
    <w:rsid w:val="005452D5"/>
    <w:rsid w:val="00545474"/>
    <w:rsid w:val="0054550A"/>
    <w:rsid w:val="00545778"/>
    <w:rsid w:val="00545977"/>
    <w:rsid w:val="00545C28"/>
    <w:rsid w:val="00545CE6"/>
    <w:rsid w:val="00546346"/>
    <w:rsid w:val="005463D8"/>
    <w:rsid w:val="005471AC"/>
    <w:rsid w:val="005473A5"/>
    <w:rsid w:val="00547EEF"/>
    <w:rsid w:val="005500CD"/>
    <w:rsid w:val="0055057C"/>
    <w:rsid w:val="00550816"/>
    <w:rsid w:val="00550823"/>
    <w:rsid w:val="0055090B"/>
    <w:rsid w:val="00550CAA"/>
    <w:rsid w:val="00551307"/>
    <w:rsid w:val="0055190D"/>
    <w:rsid w:val="00551C60"/>
    <w:rsid w:val="00551E29"/>
    <w:rsid w:val="00552E64"/>
    <w:rsid w:val="00552F24"/>
    <w:rsid w:val="0055312C"/>
    <w:rsid w:val="0055316B"/>
    <w:rsid w:val="005531D5"/>
    <w:rsid w:val="005533D9"/>
    <w:rsid w:val="00553562"/>
    <w:rsid w:val="005539F4"/>
    <w:rsid w:val="00553E17"/>
    <w:rsid w:val="00554590"/>
    <w:rsid w:val="005546D2"/>
    <w:rsid w:val="00554D3B"/>
    <w:rsid w:val="005550A6"/>
    <w:rsid w:val="005551A9"/>
    <w:rsid w:val="005551B7"/>
    <w:rsid w:val="0055546D"/>
    <w:rsid w:val="00555A88"/>
    <w:rsid w:val="00555B8F"/>
    <w:rsid w:val="00555D34"/>
    <w:rsid w:val="00555FB7"/>
    <w:rsid w:val="00556941"/>
    <w:rsid w:val="005569A9"/>
    <w:rsid w:val="005570A2"/>
    <w:rsid w:val="0055753C"/>
    <w:rsid w:val="0055781B"/>
    <w:rsid w:val="00557A3C"/>
    <w:rsid w:val="0056056E"/>
    <w:rsid w:val="0056086E"/>
    <w:rsid w:val="00560C56"/>
    <w:rsid w:val="00560ED2"/>
    <w:rsid w:val="005614C7"/>
    <w:rsid w:val="005614D4"/>
    <w:rsid w:val="005615E4"/>
    <w:rsid w:val="00561607"/>
    <w:rsid w:val="005619B0"/>
    <w:rsid w:val="00561BCE"/>
    <w:rsid w:val="00561BFE"/>
    <w:rsid w:val="00561C44"/>
    <w:rsid w:val="00561D4F"/>
    <w:rsid w:val="005620CC"/>
    <w:rsid w:val="0056293B"/>
    <w:rsid w:val="005630AE"/>
    <w:rsid w:val="0056314C"/>
    <w:rsid w:val="005633A7"/>
    <w:rsid w:val="005635B1"/>
    <w:rsid w:val="005636BE"/>
    <w:rsid w:val="00563993"/>
    <w:rsid w:val="005639F1"/>
    <w:rsid w:val="00563EA3"/>
    <w:rsid w:val="005644A5"/>
    <w:rsid w:val="005646CA"/>
    <w:rsid w:val="00564A04"/>
    <w:rsid w:val="00564C76"/>
    <w:rsid w:val="00565032"/>
    <w:rsid w:val="00565115"/>
    <w:rsid w:val="00565555"/>
    <w:rsid w:val="005655F3"/>
    <w:rsid w:val="0056564B"/>
    <w:rsid w:val="00565C2D"/>
    <w:rsid w:val="00565D33"/>
    <w:rsid w:val="005661E6"/>
    <w:rsid w:val="005663FE"/>
    <w:rsid w:val="0056671B"/>
    <w:rsid w:val="00566A44"/>
    <w:rsid w:val="00566BEF"/>
    <w:rsid w:val="00566C2B"/>
    <w:rsid w:val="00566EDA"/>
    <w:rsid w:val="00567010"/>
    <w:rsid w:val="0056751A"/>
    <w:rsid w:val="0056757D"/>
    <w:rsid w:val="005677ED"/>
    <w:rsid w:val="005678BD"/>
    <w:rsid w:val="005679D4"/>
    <w:rsid w:val="00567EB7"/>
    <w:rsid w:val="00570186"/>
    <w:rsid w:val="005701B9"/>
    <w:rsid w:val="0057026D"/>
    <w:rsid w:val="0057028F"/>
    <w:rsid w:val="005705A6"/>
    <w:rsid w:val="0057084D"/>
    <w:rsid w:val="00570BB6"/>
    <w:rsid w:val="00570E9B"/>
    <w:rsid w:val="0057102D"/>
    <w:rsid w:val="005711B0"/>
    <w:rsid w:val="00571334"/>
    <w:rsid w:val="00571490"/>
    <w:rsid w:val="005714A0"/>
    <w:rsid w:val="00571705"/>
    <w:rsid w:val="0057196F"/>
    <w:rsid w:val="00571AF6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547"/>
    <w:rsid w:val="005747C9"/>
    <w:rsid w:val="00574862"/>
    <w:rsid w:val="00574FB7"/>
    <w:rsid w:val="00575060"/>
    <w:rsid w:val="005751E0"/>
    <w:rsid w:val="0057539D"/>
    <w:rsid w:val="005753FB"/>
    <w:rsid w:val="005757A1"/>
    <w:rsid w:val="00575F2A"/>
    <w:rsid w:val="005768C8"/>
    <w:rsid w:val="005769A8"/>
    <w:rsid w:val="00576DC1"/>
    <w:rsid w:val="00576FCC"/>
    <w:rsid w:val="0057709F"/>
    <w:rsid w:val="0057714E"/>
    <w:rsid w:val="005771BE"/>
    <w:rsid w:val="0057734F"/>
    <w:rsid w:val="00577354"/>
    <w:rsid w:val="0057761D"/>
    <w:rsid w:val="0057761F"/>
    <w:rsid w:val="005777DF"/>
    <w:rsid w:val="00577A3F"/>
    <w:rsid w:val="00577B3A"/>
    <w:rsid w:val="00577B47"/>
    <w:rsid w:val="00577BAD"/>
    <w:rsid w:val="00577BE4"/>
    <w:rsid w:val="005803F2"/>
    <w:rsid w:val="0058072D"/>
    <w:rsid w:val="00580B8D"/>
    <w:rsid w:val="00581517"/>
    <w:rsid w:val="0058173A"/>
    <w:rsid w:val="0058177B"/>
    <w:rsid w:val="00581A12"/>
    <w:rsid w:val="00581C6E"/>
    <w:rsid w:val="00581C84"/>
    <w:rsid w:val="00581FE8"/>
    <w:rsid w:val="00582609"/>
    <w:rsid w:val="00582641"/>
    <w:rsid w:val="00582671"/>
    <w:rsid w:val="005826F4"/>
    <w:rsid w:val="00582A17"/>
    <w:rsid w:val="00583081"/>
    <w:rsid w:val="00583555"/>
    <w:rsid w:val="005837AB"/>
    <w:rsid w:val="005838A6"/>
    <w:rsid w:val="00583F6C"/>
    <w:rsid w:val="00584057"/>
    <w:rsid w:val="005840CD"/>
    <w:rsid w:val="005841E4"/>
    <w:rsid w:val="00584525"/>
    <w:rsid w:val="005845FB"/>
    <w:rsid w:val="00584AD2"/>
    <w:rsid w:val="00584C56"/>
    <w:rsid w:val="00584DB5"/>
    <w:rsid w:val="005851DF"/>
    <w:rsid w:val="005852E2"/>
    <w:rsid w:val="00585642"/>
    <w:rsid w:val="00585F46"/>
    <w:rsid w:val="005860B6"/>
    <w:rsid w:val="005860BC"/>
    <w:rsid w:val="00586787"/>
    <w:rsid w:val="005867A4"/>
    <w:rsid w:val="00586A81"/>
    <w:rsid w:val="00586AC1"/>
    <w:rsid w:val="00586E64"/>
    <w:rsid w:val="00587265"/>
    <w:rsid w:val="005872A9"/>
    <w:rsid w:val="00587354"/>
    <w:rsid w:val="00587390"/>
    <w:rsid w:val="005875D0"/>
    <w:rsid w:val="00587635"/>
    <w:rsid w:val="00587832"/>
    <w:rsid w:val="005878C4"/>
    <w:rsid w:val="005878D4"/>
    <w:rsid w:val="00587DB1"/>
    <w:rsid w:val="00587FBA"/>
    <w:rsid w:val="00590507"/>
    <w:rsid w:val="005907A6"/>
    <w:rsid w:val="0059086D"/>
    <w:rsid w:val="00590F89"/>
    <w:rsid w:val="00591221"/>
    <w:rsid w:val="005913B1"/>
    <w:rsid w:val="00591686"/>
    <w:rsid w:val="005917A9"/>
    <w:rsid w:val="00591CC9"/>
    <w:rsid w:val="00591D09"/>
    <w:rsid w:val="00591F44"/>
    <w:rsid w:val="00591F8F"/>
    <w:rsid w:val="005927B0"/>
    <w:rsid w:val="0059281E"/>
    <w:rsid w:val="00592B86"/>
    <w:rsid w:val="00592CBF"/>
    <w:rsid w:val="00592E40"/>
    <w:rsid w:val="00592F0D"/>
    <w:rsid w:val="00592F44"/>
    <w:rsid w:val="00593059"/>
    <w:rsid w:val="00593320"/>
    <w:rsid w:val="00593E45"/>
    <w:rsid w:val="00593FE5"/>
    <w:rsid w:val="0059482D"/>
    <w:rsid w:val="00594869"/>
    <w:rsid w:val="0059496B"/>
    <w:rsid w:val="00594A15"/>
    <w:rsid w:val="00594D58"/>
    <w:rsid w:val="00594E96"/>
    <w:rsid w:val="005951F4"/>
    <w:rsid w:val="00595461"/>
    <w:rsid w:val="005954B2"/>
    <w:rsid w:val="00595CD7"/>
    <w:rsid w:val="00595D16"/>
    <w:rsid w:val="00595DE1"/>
    <w:rsid w:val="00595F7C"/>
    <w:rsid w:val="00596706"/>
    <w:rsid w:val="0059684F"/>
    <w:rsid w:val="00596D26"/>
    <w:rsid w:val="00596D36"/>
    <w:rsid w:val="00597135"/>
    <w:rsid w:val="005971F4"/>
    <w:rsid w:val="00597217"/>
    <w:rsid w:val="00597403"/>
    <w:rsid w:val="0059762D"/>
    <w:rsid w:val="00597699"/>
    <w:rsid w:val="0059772C"/>
    <w:rsid w:val="005979BC"/>
    <w:rsid w:val="00597C96"/>
    <w:rsid w:val="005A01FA"/>
    <w:rsid w:val="005A03C4"/>
    <w:rsid w:val="005A046B"/>
    <w:rsid w:val="005A058D"/>
    <w:rsid w:val="005A080D"/>
    <w:rsid w:val="005A0861"/>
    <w:rsid w:val="005A08E0"/>
    <w:rsid w:val="005A09AC"/>
    <w:rsid w:val="005A0D81"/>
    <w:rsid w:val="005A0E10"/>
    <w:rsid w:val="005A0E29"/>
    <w:rsid w:val="005A1938"/>
    <w:rsid w:val="005A1A81"/>
    <w:rsid w:val="005A1AEB"/>
    <w:rsid w:val="005A1B5D"/>
    <w:rsid w:val="005A1EC9"/>
    <w:rsid w:val="005A1F06"/>
    <w:rsid w:val="005A22E3"/>
    <w:rsid w:val="005A2484"/>
    <w:rsid w:val="005A24ED"/>
    <w:rsid w:val="005A2555"/>
    <w:rsid w:val="005A2770"/>
    <w:rsid w:val="005A2882"/>
    <w:rsid w:val="005A2C22"/>
    <w:rsid w:val="005A30EF"/>
    <w:rsid w:val="005A37D3"/>
    <w:rsid w:val="005A3947"/>
    <w:rsid w:val="005A395D"/>
    <w:rsid w:val="005A3C3F"/>
    <w:rsid w:val="005A3E54"/>
    <w:rsid w:val="005A3E6D"/>
    <w:rsid w:val="005A3ED3"/>
    <w:rsid w:val="005A416D"/>
    <w:rsid w:val="005A41AC"/>
    <w:rsid w:val="005A427C"/>
    <w:rsid w:val="005A4942"/>
    <w:rsid w:val="005A4AB0"/>
    <w:rsid w:val="005A4F1E"/>
    <w:rsid w:val="005A5420"/>
    <w:rsid w:val="005A546E"/>
    <w:rsid w:val="005A5558"/>
    <w:rsid w:val="005A59F5"/>
    <w:rsid w:val="005A5B4C"/>
    <w:rsid w:val="005A5E1B"/>
    <w:rsid w:val="005A5EFB"/>
    <w:rsid w:val="005A5FD9"/>
    <w:rsid w:val="005A6196"/>
    <w:rsid w:val="005A638B"/>
    <w:rsid w:val="005A6402"/>
    <w:rsid w:val="005A6609"/>
    <w:rsid w:val="005A68CF"/>
    <w:rsid w:val="005A6C19"/>
    <w:rsid w:val="005A712C"/>
    <w:rsid w:val="005A73CD"/>
    <w:rsid w:val="005A79C3"/>
    <w:rsid w:val="005A7D06"/>
    <w:rsid w:val="005B0021"/>
    <w:rsid w:val="005B0330"/>
    <w:rsid w:val="005B0471"/>
    <w:rsid w:val="005B04DA"/>
    <w:rsid w:val="005B0AB2"/>
    <w:rsid w:val="005B0C4C"/>
    <w:rsid w:val="005B0CC2"/>
    <w:rsid w:val="005B0F26"/>
    <w:rsid w:val="005B0FF1"/>
    <w:rsid w:val="005B1112"/>
    <w:rsid w:val="005B1286"/>
    <w:rsid w:val="005B12F2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7D2"/>
    <w:rsid w:val="005B399A"/>
    <w:rsid w:val="005B3B34"/>
    <w:rsid w:val="005B3BBE"/>
    <w:rsid w:val="005B3D5E"/>
    <w:rsid w:val="005B3D77"/>
    <w:rsid w:val="005B4370"/>
    <w:rsid w:val="005B46DA"/>
    <w:rsid w:val="005B4C31"/>
    <w:rsid w:val="005B4F0D"/>
    <w:rsid w:val="005B4FA4"/>
    <w:rsid w:val="005B55B4"/>
    <w:rsid w:val="005B5610"/>
    <w:rsid w:val="005B5620"/>
    <w:rsid w:val="005B57E7"/>
    <w:rsid w:val="005B5833"/>
    <w:rsid w:val="005B5F2F"/>
    <w:rsid w:val="005B6658"/>
    <w:rsid w:val="005B66C7"/>
    <w:rsid w:val="005B6926"/>
    <w:rsid w:val="005B69B4"/>
    <w:rsid w:val="005B69C3"/>
    <w:rsid w:val="005B6D0E"/>
    <w:rsid w:val="005B6D5A"/>
    <w:rsid w:val="005B6D68"/>
    <w:rsid w:val="005B721F"/>
    <w:rsid w:val="005B7549"/>
    <w:rsid w:val="005B76F2"/>
    <w:rsid w:val="005B778E"/>
    <w:rsid w:val="005B77B2"/>
    <w:rsid w:val="005B7C1A"/>
    <w:rsid w:val="005B7E69"/>
    <w:rsid w:val="005B7F9A"/>
    <w:rsid w:val="005C019F"/>
    <w:rsid w:val="005C0316"/>
    <w:rsid w:val="005C0425"/>
    <w:rsid w:val="005C09E2"/>
    <w:rsid w:val="005C0A10"/>
    <w:rsid w:val="005C0AF6"/>
    <w:rsid w:val="005C0E86"/>
    <w:rsid w:val="005C14EE"/>
    <w:rsid w:val="005C1856"/>
    <w:rsid w:val="005C1AB9"/>
    <w:rsid w:val="005C1B4C"/>
    <w:rsid w:val="005C1B85"/>
    <w:rsid w:val="005C1D6A"/>
    <w:rsid w:val="005C1DEF"/>
    <w:rsid w:val="005C1FA4"/>
    <w:rsid w:val="005C2B99"/>
    <w:rsid w:val="005C2C8C"/>
    <w:rsid w:val="005C3345"/>
    <w:rsid w:val="005C36DA"/>
    <w:rsid w:val="005C3D52"/>
    <w:rsid w:val="005C418B"/>
    <w:rsid w:val="005C43EC"/>
    <w:rsid w:val="005C49D6"/>
    <w:rsid w:val="005C49EF"/>
    <w:rsid w:val="005C4B10"/>
    <w:rsid w:val="005C4DE9"/>
    <w:rsid w:val="005C5004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285"/>
    <w:rsid w:val="005C77FD"/>
    <w:rsid w:val="005C7D7B"/>
    <w:rsid w:val="005C7DF2"/>
    <w:rsid w:val="005D0D77"/>
    <w:rsid w:val="005D0F8E"/>
    <w:rsid w:val="005D0FE0"/>
    <w:rsid w:val="005D1550"/>
    <w:rsid w:val="005D1682"/>
    <w:rsid w:val="005D1A5F"/>
    <w:rsid w:val="005D1CDD"/>
    <w:rsid w:val="005D1D4D"/>
    <w:rsid w:val="005D23BF"/>
    <w:rsid w:val="005D273D"/>
    <w:rsid w:val="005D2E34"/>
    <w:rsid w:val="005D2ECF"/>
    <w:rsid w:val="005D2ED9"/>
    <w:rsid w:val="005D3320"/>
    <w:rsid w:val="005D3997"/>
    <w:rsid w:val="005D3A19"/>
    <w:rsid w:val="005D4121"/>
    <w:rsid w:val="005D445A"/>
    <w:rsid w:val="005D44C9"/>
    <w:rsid w:val="005D472C"/>
    <w:rsid w:val="005D4FB3"/>
    <w:rsid w:val="005D5279"/>
    <w:rsid w:val="005D571C"/>
    <w:rsid w:val="005D5841"/>
    <w:rsid w:val="005D5855"/>
    <w:rsid w:val="005D58D4"/>
    <w:rsid w:val="005D58F0"/>
    <w:rsid w:val="005D59BD"/>
    <w:rsid w:val="005D59F6"/>
    <w:rsid w:val="005D5F55"/>
    <w:rsid w:val="005D5FCC"/>
    <w:rsid w:val="005D6003"/>
    <w:rsid w:val="005D602B"/>
    <w:rsid w:val="005D62F8"/>
    <w:rsid w:val="005D63DB"/>
    <w:rsid w:val="005D6B40"/>
    <w:rsid w:val="005D6C7F"/>
    <w:rsid w:val="005D6C9A"/>
    <w:rsid w:val="005D73D6"/>
    <w:rsid w:val="005D7727"/>
    <w:rsid w:val="005D7833"/>
    <w:rsid w:val="005D7B1F"/>
    <w:rsid w:val="005D7C57"/>
    <w:rsid w:val="005D7CE7"/>
    <w:rsid w:val="005E05E2"/>
    <w:rsid w:val="005E0DC6"/>
    <w:rsid w:val="005E0F9B"/>
    <w:rsid w:val="005E113D"/>
    <w:rsid w:val="005E1214"/>
    <w:rsid w:val="005E1627"/>
    <w:rsid w:val="005E18DF"/>
    <w:rsid w:val="005E1B83"/>
    <w:rsid w:val="005E1BF7"/>
    <w:rsid w:val="005E1D4B"/>
    <w:rsid w:val="005E1D9E"/>
    <w:rsid w:val="005E2631"/>
    <w:rsid w:val="005E2704"/>
    <w:rsid w:val="005E2AAE"/>
    <w:rsid w:val="005E2D03"/>
    <w:rsid w:val="005E2EF3"/>
    <w:rsid w:val="005E3144"/>
    <w:rsid w:val="005E33F5"/>
    <w:rsid w:val="005E3493"/>
    <w:rsid w:val="005E3657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B71"/>
    <w:rsid w:val="005E5D3B"/>
    <w:rsid w:val="005E5E8B"/>
    <w:rsid w:val="005E5ED8"/>
    <w:rsid w:val="005E61A9"/>
    <w:rsid w:val="005E6BE1"/>
    <w:rsid w:val="005E6CF8"/>
    <w:rsid w:val="005E6FF3"/>
    <w:rsid w:val="005E705F"/>
    <w:rsid w:val="005E7140"/>
    <w:rsid w:val="005E731A"/>
    <w:rsid w:val="005E7DCA"/>
    <w:rsid w:val="005F00EF"/>
    <w:rsid w:val="005F07FA"/>
    <w:rsid w:val="005F0D63"/>
    <w:rsid w:val="005F0DA6"/>
    <w:rsid w:val="005F0EA3"/>
    <w:rsid w:val="005F1544"/>
    <w:rsid w:val="005F17A6"/>
    <w:rsid w:val="005F1F3C"/>
    <w:rsid w:val="005F2514"/>
    <w:rsid w:val="005F2542"/>
    <w:rsid w:val="005F267F"/>
    <w:rsid w:val="005F28F9"/>
    <w:rsid w:val="005F2A18"/>
    <w:rsid w:val="005F2A5E"/>
    <w:rsid w:val="005F2E9A"/>
    <w:rsid w:val="005F2F6F"/>
    <w:rsid w:val="005F3170"/>
    <w:rsid w:val="005F3336"/>
    <w:rsid w:val="005F349F"/>
    <w:rsid w:val="005F41B4"/>
    <w:rsid w:val="005F41D0"/>
    <w:rsid w:val="005F4691"/>
    <w:rsid w:val="005F46D3"/>
    <w:rsid w:val="005F4850"/>
    <w:rsid w:val="005F4B69"/>
    <w:rsid w:val="005F4CEA"/>
    <w:rsid w:val="005F4FA0"/>
    <w:rsid w:val="005F56E2"/>
    <w:rsid w:val="005F5728"/>
    <w:rsid w:val="005F6A70"/>
    <w:rsid w:val="005F6BCC"/>
    <w:rsid w:val="005F6F6B"/>
    <w:rsid w:val="005F7082"/>
    <w:rsid w:val="005F70CA"/>
    <w:rsid w:val="005F71F0"/>
    <w:rsid w:val="005F7887"/>
    <w:rsid w:val="005F78A1"/>
    <w:rsid w:val="005F79E9"/>
    <w:rsid w:val="005F7D6F"/>
    <w:rsid w:val="00600911"/>
    <w:rsid w:val="006009A4"/>
    <w:rsid w:val="00600F51"/>
    <w:rsid w:val="00600F94"/>
    <w:rsid w:val="00601709"/>
    <w:rsid w:val="006018E9"/>
    <w:rsid w:val="00601AF7"/>
    <w:rsid w:val="00601C72"/>
    <w:rsid w:val="00601D10"/>
    <w:rsid w:val="00601E05"/>
    <w:rsid w:val="00602126"/>
    <w:rsid w:val="006026D6"/>
    <w:rsid w:val="006027C6"/>
    <w:rsid w:val="00602A13"/>
    <w:rsid w:val="00602D3E"/>
    <w:rsid w:val="006036BF"/>
    <w:rsid w:val="00603751"/>
    <w:rsid w:val="00603883"/>
    <w:rsid w:val="00603CB3"/>
    <w:rsid w:val="00603EEA"/>
    <w:rsid w:val="00604371"/>
    <w:rsid w:val="00604577"/>
    <w:rsid w:val="00604759"/>
    <w:rsid w:val="00604798"/>
    <w:rsid w:val="0060479F"/>
    <w:rsid w:val="00604B5C"/>
    <w:rsid w:val="00605014"/>
    <w:rsid w:val="00605139"/>
    <w:rsid w:val="00605178"/>
    <w:rsid w:val="0060526A"/>
    <w:rsid w:val="00605394"/>
    <w:rsid w:val="00605CE8"/>
    <w:rsid w:val="00605FBD"/>
    <w:rsid w:val="00605FE5"/>
    <w:rsid w:val="00606191"/>
    <w:rsid w:val="006073F0"/>
    <w:rsid w:val="00607435"/>
    <w:rsid w:val="00607C9D"/>
    <w:rsid w:val="006101F0"/>
    <w:rsid w:val="006101F1"/>
    <w:rsid w:val="00610566"/>
    <w:rsid w:val="006107D7"/>
    <w:rsid w:val="006107FD"/>
    <w:rsid w:val="00610C84"/>
    <w:rsid w:val="00610CD4"/>
    <w:rsid w:val="00611431"/>
    <w:rsid w:val="006116E5"/>
    <w:rsid w:val="00611D04"/>
    <w:rsid w:val="00611DA8"/>
    <w:rsid w:val="00611DB0"/>
    <w:rsid w:val="00612A12"/>
    <w:rsid w:val="00612B13"/>
    <w:rsid w:val="00612B23"/>
    <w:rsid w:val="00612E09"/>
    <w:rsid w:val="00612EFD"/>
    <w:rsid w:val="00613176"/>
    <w:rsid w:val="00613194"/>
    <w:rsid w:val="0061332A"/>
    <w:rsid w:val="00613410"/>
    <w:rsid w:val="006135DA"/>
    <w:rsid w:val="00613604"/>
    <w:rsid w:val="00613838"/>
    <w:rsid w:val="006139B0"/>
    <w:rsid w:val="006139D7"/>
    <w:rsid w:val="00613C7B"/>
    <w:rsid w:val="00613E12"/>
    <w:rsid w:val="006140C9"/>
    <w:rsid w:val="00614615"/>
    <w:rsid w:val="0061468F"/>
    <w:rsid w:val="006147BF"/>
    <w:rsid w:val="006151B5"/>
    <w:rsid w:val="0061581B"/>
    <w:rsid w:val="00615E91"/>
    <w:rsid w:val="00616111"/>
    <w:rsid w:val="0061629D"/>
    <w:rsid w:val="00616385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BB8"/>
    <w:rsid w:val="00617CCC"/>
    <w:rsid w:val="00617E5A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1C01"/>
    <w:rsid w:val="00622009"/>
    <w:rsid w:val="006221D0"/>
    <w:rsid w:val="0062254B"/>
    <w:rsid w:val="0062276E"/>
    <w:rsid w:val="0062279C"/>
    <w:rsid w:val="00622BFC"/>
    <w:rsid w:val="00622CD6"/>
    <w:rsid w:val="00622DBC"/>
    <w:rsid w:val="00622DE1"/>
    <w:rsid w:val="00622F03"/>
    <w:rsid w:val="00623091"/>
    <w:rsid w:val="00623A9E"/>
    <w:rsid w:val="00623AF5"/>
    <w:rsid w:val="006240D3"/>
    <w:rsid w:val="00624163"/>
    <w:rsid w:val="00624194"/>
    <w:rsid w:val="0062425F"/>
    <w:rsid w:val="006247E4"/>
    <w:rsid w:val="006257E2"/>
    <w:rsid w:val="00625B8D"/>
    <w:rsid w:val="00625C98"/>
    <w:rsid w:val="00625D16"/>
    <w:rsid w:val="00625F57"/>
    <w:rsid w:val="00626721"/>
    <w:rsid w:val="00626730"/>
    <w:rsid w:val="006269A0"/>
    <w:rsid w:val="00626FE4"/>
    <w:rsid w:val="006273BF"/>
    <w:rsid w:val="0062763E"/>
    <w:rsid w:val="006277EB"/>
    <w:rsid w:val="00630002"/>
    <w:rsid w:val="006300D8"/>
    <w:rsid w:val="006301F2"/>
    <w:rsid w:val="006303BC"/>
    <w:rsid w:val="00630768"/>
    <w:rsid w:val="00630F30"/>
    <w:rsid w:val="006310F3"/>
    <w:rsid w:val="00631420"/>
    <w:rsid w:val="006314FF"/>
    <w:rsid w:val="006319D5"/>
    <w:rsid w:val="00631B93"/>
    <w:rsid w:val="00632509"/>
    <w:rsid w:val="0063280F"/>
    <w:rsid w:val="006329C2"/>
    <w:rsid w:val="00632C93"/>
    <w:rsid w:val="00632D41"/>
    <w:rsid w:val="00632F21"/>
    <w:rsid w:val="00633291"/>
    <w:rsid w:val="00633391"/>
    <w:rsid w:val="006335B6"/>
    <w:rsid w:val="006335D0"/>
    <w:rsid w:val="00633717"/>
    <w:rsid w:val="00633998"/>
    <w:rsid w:val="00633E5D"/>
    <w:rsid w:val="00633FF6"/>
    <w:rsid w:val="006341A1"/>
    <w:rsid w:val="006341BA"/>
    <w:rsid w:val="00634335"/>
    <w:rsid w:val="00634451"/>
    <w:rsid w:val="006346F3"/>
    <w:rsid w:val="00635036"/>
    <w:rsid w:val="0063526D"/>
    <w:rsid w:val="00635788"/>
    <w:rsid w:val="00635998"/>
    <w:rsid w:val="00635EAE"/>
    <w:rsid w:val="00635FA8"/>
    <w:rsid w:val="0063621A"/>
    <w:rsid w:val="00636488"/>
    <w:rsid w:val="006364ED"/>
    <w:rsid w:val="006369CB"/>
    <w:rsid w:val="00636DAC"/>
    <w:rsid w:val="00636F9E"/>
    <w:rsid w:val="006371D9"/>
    <w:rsid w:val="0063767C"/>
    <w:rsid w:val="00637AA2"/>
    <w:rsid w:val="00637F26"/>
    <w:rsid w:val="0064004A"/>
    <w:rsid w:val="0064059A"/>
    <w:rsid w:val="006408B0"/>
    <w:rsid w:val="00640C5E"/>
    <w:rsid w:val="00640CAB"/>
    <w:rsid w:val="00640CD2"/>
    <w:rsid w:val="00640D74"/>
    <w:rsid w:val="00640DC1"/>
    <w:rsid w:val="00640EB2"/>
    <w:rsid w:val="006410B9"/>
    <w:rsid w:val="0064183F"/>
    <w:rsid w:val="006418E2"/>
    <w:rsid w:val="00641B32"/>
    <w:rsid w:val="00642416"/>
    <w:rsid w:val="00642A3B"/>
    <w:rsid w:val="00642ECF"/>
    <w:rsid w:val="00643173"/>
    <w:rsid w:val="00643228"/>
    <w:rsid w:val="0064323A"/>
    <w:rsid w:val="00643BA2"/>
    <w:rsid w:val="00644246"/>
    <w:rsid w:val="006449CB"/>
    <w:rsid w:val="00644BC2"/>
    <w:rsid w:val="006450D1"/>
    <w:rsid w:val="006454A6"/>
    <w:rsid w:val="006454EA"/>
    <w:rsid w:val="006456AA"/>
    <w:rsid w:val="00645859"/>
    <w:rsid w:val="00645A14"/>
    <w:rsid w:val="00645BDF"/>
    <w:rsid w:val="00645F21"/>
    <w:rsid w:val="006461E1"/>
    <w:rsid w:val="00646543"/>
    <w:rsid w:val="0064657A"/>
    <w:rsid w:val="0064677B"/>
    <w:rsid w:val="00646AA7"/>
    <w:rsid w:val="00646B23"/>
    <w:rsid w:val="00646C9B"/>
    <w:rsid w:val="00646ED4"/>
    <w:rsid w:val="00647163"/>
    <w:rsid w:val="006475FB"/>
    <w:rsid w:val="00647B07"/>
    <w:rsid w:val="00650840"/>
    <w:rsid w:val="00650A05"/>
    <w:rsid w:val="006512F8"/>
    <w:rsid w:val="00651D33"/>
    <w:rsid w:val="00651EAE"/>
    <w:rsid w:val="0065214C"/>
    <w:rsid w:val="006521AD"/>
    <w:rsid w:val="006521EA"/>
    <w:rsid w:val="0065234D"/>
    <w:rsid w:val="006524B8"/>
    <w:rsid w:val="006524CA"/>
    <w:rsid w:val="00652642"/>
    <w:rsid w:val="006528B3"/>
    <w:rsid w:val="00652A10"/>
    <w:rsid w:val="00652AA6"/>
    <w:rsid w:val="00652E06"/>
    <w:rsid w:val="0065346C"/>
    <w:rsid w:val="006539D2"/>
    <w:rsid w:val="00653D18"/>
    <w:rsid w:val="00653DE4"/>
    <w:rsid w:val="00653E24"/>
    <w:rsid w:val="00654238"/>
    <w:rsid w:val="00654289"/>
    <w:rsid w:val="00654293"/>
    <w:rsid w:val="006542BE"/>
    <w:rsid w:val="006542E3"/>
    <w:rsid w:val="0065444E"/>
    <w:rsid w:val="00654D0A"/>
    <w:rsid w:val="00654D5D"/>
    <w:rsid w:val="00654D90"/>
    <w:rsid w:val="006555D9"/>
    <w:rsid w:val="00655891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D8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A1A"/>
    <w:rsid w:val="00663C6F"/>
    <w:rsid w:val="00663FBE"/>
    <w:rsid w:val="006641C2"/>
    <w:rsid w:val="00664216"/>
    <w:rsid w:val="00664A4E"/>
    <w:rsid w:val="00664B06"/>
    <w:rsid w:val="00664BEA"/>
    <w:rsid w:val="00664FBB"/>
    <w:rsid w:val="00665070"/>
    <w:rsid w:val="006657AC"/>
    <w:rsid w:val="0066581B"/>
    <w:rsid w:val="00665A20"/>
    <w:rsid w:val="00665B4B"/>
    <w:rsid w:val="00665D46"/>
    <w:rsid w:val="00665D53"/>
    <w:rsid w:val="00666106"/>
    <w:rsid w:val="00666298"/>
    <w:rsid w:val="006662DB"/>
    <w:rsid w:val="00666768"/>
    <w:rsid w:val="00666B4A"/>
    <w:rsid w:val="00666B78"/>
    <w:rsid w:val="0066707D"/>
    <w:rsid w:val="00667691"/>
    <w:rsid w:val="0066783E"/>
    <w:rsid w:val="00667C63"/>
    <w:rsid w:val="006706D5"/>
    <w:rsid w:val="00670A70"/>
    <w:rsid w:val="00670AF8"/>
    <w:rsid w:val="006713EC"/>
    <w:rsid w:val="00671548"/>
    <w:rsid w:val="0067157D"/>
    <w:rsid w:val="0067158A"/>
    <w:rsid w:val="006717DD"/>
    <w:rsid w:val="00671AC5"/>
    <w:rsid w:val="00671EED"/>
    <w:rsid w:val="0067209C"/>
    <w:rsid w:val="006720A1"/>
    <w:rsid w:val="00672142"/>
    <w:rsid w:val="006722E7"/>
    <w:rsid w:val="00672716"/>
    <w:rsid w:val="006727EC"/>
    <w:rsid w:val="0067281E"/>
    <w:rsid w:val="0067283A"/>
    <w:rsid w:val="00672BB0"/>
    <w:rsid w:val="00672F72"/>
    <w:rsid w:val="0067407E"/>
    <w:rsid w:val="00674147"/>
    <w:rsid w:val="0067450E"/>
    <w:rsid w:val="006745F2"/>
    <w:rsid w:val="00674B12"/>
    <w:rsid w:val="00674B9A"/>
    <w:rsid w:val="00675032"/>
    <w:rsid w:val="006752EE"/>
    <w:rsid w:val="0067544B"/>
    <w:rsid w:val="006759CB"/>
    <w:rsid w:val="00675A3C"/>
    <w:rsid w:val="00675AA7"/>
    <w:rsid w:val="00675AB9"/>
    <w:rsid w:val="00675C82"/>
    <w:rsid w:val="00675E0B"/>
    <w:rsid w:val="00676006"/>
    <w:rsid w:val="006769B7"/>
    <w:rsid w:val="00676B89"/>
    <w:rsid w:val="00676D04"/>
    <w:rsid w:val="00676D5F"/>
    <w:rsid w:val="00676DD1"/>
    <w:rsid w:val="00676EA9"/>
    <w:rsid w:val="00676F15"/>
    <w:rsid w:val="00677312"/>
    <w:rsid w:val="00677778"/>
    <w:rsid w:val="006778F5"/>
    <w:rsid w:val="00677DF3"/>
    <w:rsid w:val="00677EAB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AE2"/>
    <w:rsid w:val="00681B03"/>
    <w:rsid w:val="00681C52"/>
    <w:rsid w:val="00681EFF"/>
    <w:rsid w:val="00682C78"/>
    <w:rsid w:val="00682D07"/>
    <w:rsid w:val="00682FBC"/>
    <w:rsid w:val="00683280"/>
    <w:rsid w:val="00683DB4"/>
    <w:rsid w:val="00684756"/>
    <w:rsid w:val="00684891"/>
    <w:rsid w:val="0068493C"/>
    <w:rsid w:val="006849CA"/>
    <w:rsid w:val="00684BE1"/>
    <w:rsid w:val="00684F6D"/>
    <w:rsid w:val="00685344"/>
    <w:rsid w:val="00685422"/>
    <w:rsid w:val="006856CD"/>
    <w:rsid w:val="00685705"/>
    <w:rsid w:val="00685EB6"/>
    <w:rsid w:val="00686170"/>
    <w:rsid w:val="00686490"/>
    <w:rsid w:val="0068662C"/>
    <w:rsid w:val="0068690D"/>
    <w:rsid w:val="00687053"/>
    <w:rsid w:val="00687071"/>
    <w:rsid w:val="0068757E"/>
    <w:rsid w:val="00687685"/>
    <w:rsid w:val="00687C38"/>
    <w:rsid w:val="00687D56"/>
    <w:rsid w:val="0069003E"/>
    <w:rsid w:val="00690514"/>
    <w:rsid w:val="0069060A"/>
    <w:rsid w:val="00690AF5"/>
    <w:rsid w:val="00690B59"/>
    <w:rsid w:val="00690E64"/>
    <w:rsid w:val="00691047"/>
    <w:rsid w:val="00691059"/>
    <w:rsid w:val="00691323"/>
    <w:rsid w:val="00691504"/>
    <w:rsid w:val="006916A6"/>
    <w:rsid w:val="00691820"/>
    <w:rsid w:val="006918FF"/>
    <w:rsid w:val="00691A29"/>
    <w:rsid w:val="00691A80"/>
    <w:rsid w:val="00691ECC"/>
    <w:rsid w:val="00691F03"/>
    <w:rsid w:val="00691FAA"/>
    <w:rsid w:val="006920DB"/>
    <w:rsid w:val="006921EB"/>
    <w:rsid w:val="006923CE"/>
    <w:rsid w:val="00692582"/>
    <w:rsid w:val="00692DF6"/>
    <w:rsid w:val="00692FB5"/>
    <w:rsid w:val="00693229"/>
    <w:rsid w:val="006932FE"/>
    <w:rsid w:val="006936CB"/>
    <w:rsid w:val="00693CB6"/>
    <w:rsid w:val="00693D16"/>
    <w:rsid w:val="00693E53"/>
    <w:rsid w:val="00693E97"/>
    <w:rsid w:val="00693FF5"/>
    <w:rsid w:val="00694155"/>
    <w:rsid w:val="00694245"/>
    <w:rsid w:val="0069491A"/>
    <w:rsid w:val="00694B93"/>
    <w:rsid w:val="00694F54"/>
    <w:rsid w:val="0069512E"/>
    <w:rsid w:val="00695194"/>
    <w:rsid w:val="00695246"/>
    <w:rsid w:val="006953A8"/>
    <w:rsid w:val="00695577"/>
    <w:rsid w:val="0069562F"/>
    <w:rsid w:val="00695AEF"/>
    <w:rsid w:val="00695D1B"/>
    <w:rsid w:val="00696166"/>
    <w:rsid w:val="006961B2"/>
    <w:rsid w:val="00696308"/>
    <w:rsid w:val="00696AED"/>
    <w:rsid w:val="00696FEB"/>
    <w:rsid w:val="0069707C"/>
    <w:rsid w:val="00697449"/>
    <w:rsid w:val="0069780E"/>
    <w:rsid w:val="00697819"/>
    <w:rsid w:val="00697A88"/>
    <w:rsid w:val="00697C3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1B7B"/>
    <w:rsid w:val="006A1F3D"/>
    <w:rsid w:val="006A2805"/>
    <w:rsid w:val="006A2854"/>
    <w:rsid w:val="006A29CD"/>
    <w:rsid w:val="006A30F6"/>
    <w:rsid w:val="006A312C"/>
    <w:rsid w:val="006A31B6"/>
    <w:rsid w:val="006A339F"/>
    <w:rsid w:val="006A34E2"/>
    <w:rsid w:val="006A36FD"/>
    <w:rsid w:val="006A3753"/>
    <w:rsid w:val="006A386C"/>
    <w:rsid w:val="006A38BF"/>
    <w:rsid w:val="006A39F4"/>
    <w:rsid w:val="006A3F63"/>
    <w:rsid w:val="006A4041"/>
    <w:rsid w:val="006A4521"/>
    <w:rsid w:val="006A46D3"/>
    <w:rsid w:val="006A4821"/>
    <w:rsid w:val="006A4AD4"/>
    <w:rsid w:val="006A4C8C"/>
    <w:rsid w:val="006A4F14"/>
    <w:rsid w:val="006A5013"/>
    <w:rsid w:val="006A501A"/>
    <w:rsid w:val="006A5288"/>
    <w:rsid w:val="006A5590"/>
    <w:rsid w:val="006A58D0"/>
    <w:rsid w:val="006A5998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6C3A"/>
    <w:rsid w:val="006A75C0"/>
    <w:rsid w:val="006A77B1"/>
    <w:rsid w:val="006A7F17"/>
    <w:rsid w:val="006B02A6"/>
    <w:rsid w:val="006B0537"/>
    <w:rsid w:val="006B05D5"/>
    <w:rsid w:val="006B0BBC"/>
    <w:rsid w:val="006B0E7E"/>
    <w:rsid w:val="006B0F33"/>
    <w:rsid w:val="006B1185"/>
    <w:rsid w:val="006B1C4C"/>
    <w:rsid w:val="006B1DD4"/>
    <w:rsid w:val="006B1E4B"/>
    <w:rsid w:val="006B2542"/>
    <w:rsid w:val="006B340E"/>
    <w:rsid w:val="006B3454"/>
    <w:rsid w:val="006B3B70"/>
    <w:rsid w:val="006B3FC5"/>
    <w:rsid w:val="006B43A2"/>
    <w:rsid w:val="006B4499"/>
    <w:rsid w:val="006B462E"/>
    <w:rsid w:val="006B4B1F"/>
    <w:rsid w:val="006B4CB2"/>
    <w:rsid w:val="006B517A"/>
    <w:rsid w:val="006B56BD"/>
    <w:rsid w:val="006B5823"/>
    <w:rsid w:val="006B6026"/>
    <w:rsid w:val="006B62A2"/>
    <w:rsid w:val="006B66DA"/>
    <w:rsid w:val="006B6742"/>
    <w:rsid w:val="006B67F1"/>
    <w:rsid w:val="006B6911"/>
    <w:rsid w:val="006B6918"/>
    <w:rsid w:val="006B6A6B"/>
    <w:rsid w:val="006B6ACB"/>
    <w:rsid w:val="006B7071"/>
    <w:rsid w:val="006B70A9"/>
    <w:rsid w:val="006B73CA"/>
    <w:rsid w:val="006B7412"/>
    <w:rsid w:val="006B77B1"/>
    <w:rsid w:val="006B7AB6"/>
    <w:rsid w:val="006B7FEC"/>
    <w:rsid w:val="006C001C"/>
    <w:rsid w:val="006C00F1"/>
    <w:rsid w:val="006C01EB"/>
    <w:rsid w:val="006C0409"/>
    <w:rsid w:val="006C07F5"/>
    <w:rsid w:val="006C0B9E"/>
    <w:rsid w:val="006C0E13"/>
    <w:rsid w:val="006C0F64"/>
    <w:rsid w:val="006C1620"/>
    <w:rsid w:val="006C1A77"/>
    <w:rsid w:val="006C1B65"/>
    <w:rsid w:val="006C1B8F"/>
    <w:rsid w:val="006C1F84"/>
    <w:rsid w:val="006C1FA1"/>
    <w:rsid w:val="006C244B"/>
    <w:rsid w:val="006C2BD3"/>
    <w:rsid w:val="006C2D66"/>
    <w:rsid w:val="006C3119"/>
    <w:rsid w:val="006C333F"/>
    <w:rsid w:val="006C3597"/>
    <w:rsid w:val="006C36A9"/>
    <w:rsid w:val="006C3EE8"/>
    <w:rsid w:val="006C425A"/>
    <w:rsid w:val="006C4287"/>
    <w:rsid w:val="006C4789"/>
    <w:rsid w:val="006C47F8"/>
    <w:rsid w:val="006C4CEC"/>
    <w:rsid w:val="006C4D8F"/>
    <w:rsid w:val="006C4FF8"/>
    <w:rsid w:val="006C5701"/>
    <w:rsid w:val="006C5C8D"/>
    <w:rsid w:val="006C5F99"/>
    <w:rsid w:val="006C62BA"/>
    <w:rsid w:val="006C6530"/>
    <w:rsid w:val="006C6590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8CF"/>
    <w:rsid w:val="006D0B3F"/>
    <w:rsid w:val="006D0CCC"/>
    <w:rsid w:val="006D0D64"/>
    <w:rsid w:val="006D0E63"/>
    <w:rsid w:val="006D0E6D"/>
    <w:rsid w:val="006D0FF9"/>
    <w:rsid w:val="006D11EE"/>
    <w:rsid w:val="006D12F9"/>
    <w:rsid w:val="006D14E7"/>
    <w:rsid w:val="006D16B4"/>
    <w:rsid w:val="006D186F"/>
    <w:rsid w:val="006D1B7D"/>
    <w:rsid w:val="006D2137"/>
    <w:rsid w:val="006D21EC"/>
    <w:rsid w:val="006D261A"/>
    <w:rsid w:val="006D32F7"/>
    <w:rsid w:val="006D39F5"/>
    <w:rsid w:val="006D3A3D"/>
    <w:rsid w:val="006D3AA8"/>
    <w:rsid w:val="006D3C69"/>
    <w:rsid w:val="006D3CFD"/>
    <w:rsid w:val="006D3DAF"/>
    <w:rsid w:val="006D3EF4"/>
    <w:rsid w:val="006D4182"/>
    <w:rsid w:val="006D422D"/>
    <w:rsid w:val="006D42E0"/>
    <w:rsid w:val="006D4512"/>
    <w:rsid w:val="006D4552"/>
    <w:rsid w:val="006D4645"/>
    <w:rsid w:val="006D464A"/>
    <w:rsid w:val="006D480A"/>
    <w:rsid w:val="006D496C"/>
    <w:rsid w:val="006D4A78"/>
    <w:rsid w:val="006D4DA4"/>
    <w:rsid w:val="006D4E82"/>
    <w:rsid w:val="006D50B0"/>
    <w:rsid w:val="006D53B5"/>
    <w:rsid w:val="006D56A9"/>
    <w:rsid w:val="006D585F"/>
    <w:rsid w:val="006D5AB4"/>
    <w:rsid w:val="006D5B73"/>
    <w:rsid w:val="006D5BA0"/>
    <w:rsid w:val="006D5CD1"/>
    <w:rsid w:val="006D5D73"/>
    <w:rsid w:val="006D5EAF"/>
    <w:rsid w:val="006D6463"/>
    <w:rsid w:val="006D64E1"/>
    <w:rsid w:val="006D65A3"/>
    <w:rsid w:val="006D6970"/>
    <w:rsid w:val="006D6B39"/>
    <w:rsid w:val="006D6B46"/>
    <w:rsid w:val="006D71C0"/>
    <w:rsid w:val="006D7547"/>
    <w:rsid w:val="006D75DC"/>
    <w:rsid w:val="006D7661"/>
    <w:rsid w:val="006D7A77"/>
    <w:rsid w:val="006E0598"/>
    <w:rsid w:val="006E060F"/>
    <w:rsid w:val="006E066F"/>
    <w:rsid w:val="006E06F3"/>
    <w:rsid w:val="006E0975"/>
    <w:rsid w:val="006E0F0F"/>
    <w:rsid w:val="006E0F3D"/>
    <w:rsid w:val="006E1395"/>
    <w:rsid w:val="006E1407"/>
    <w:rsid w:val="006E14F2"/>
    <w:rsid w:val="006E1680"/>
    <w:rsid w:val="006E1697"/>
    <w:rsid w:val="006E1821"/>
    <w:rsid w:val="006E196B"/>
    <w:rsid w:val="006E1C36"/>
    <w:rsid w:val="006E1E9B"/>
    <w:rsid w:val="006E1F99"/>
    <w:rsid w:val="006E1FB5"/>
    <w:rsid w:val="006E21CC"/>
    <w:rsid w:val="006E295A"/>
    <w:rsid w:val="006E2A32"/>
    <w:rsid w:val="006E2BA8"/>
    <w:rsid w:val="006E2D30"/>
    <w:rsid w:val="006E2DF8"/>
    <w:rsid w:val="006E3001"/>
    <w:rsid w:val="006E31D7"/>
    <w:rsid w:val="006E31F4"/>
    <w:rsid w:val="006E322F"/>
    <w:rsid w:val="006E3398"/>
    <w:rsid w:val="006E3886"/>
    <w:rsid w:val="006E3C7E"/>
    <w:rsid w:val="006E41C0"/>
    <w:rsid w:val="006E482F"/>
    <w:rsid w:val="006E4CD5"/>
    <w:rsid w:val="006E4E4A"/>
    <w:rsid w:val="006E4EAE"/>
    <w:rsid w:val="006E50E1"/>
    <w:rsid w:val="006E5103"/>
    <w:rsid w:val="006E521E"/>
    <w:rsid w:val="006E5A39"/>
    <w:rsid w:val="006E5EA2"/>
    <w:rsid w:val="006E63FD"/>
    <w:rsid w:val="006E65F4"/>
    <w:rsid w:val="006E67A4"/>
    <w:rsid w:val="006E6A16"/>
    <w:rsid w:val="006E7221"/>
    <w:rsid w:val="006E7281"/>
    <w:rsid w:val="006E7350"/>
    <w:rsid w:val="006E7486"/>
    <w:rsid w:val="006E7983"/>
    <w:rsid w:val="006E7A35"/>
    <w:rsid w:val="006E7BDF"/>
    <w:rsid w:val="006E7CA9"/>
    <w:rsid w:val="006E7CED"/>
    <w:rsid w:val="006E7E18"/>
    <w:rsid w:val="006F0010"/>
    <w:rsid w:val="006F002F"/>
    <w:rsid w:val="006F00C6"/>
    <w:rsid w:val="006F00E3"/>
    <w:rsid w:val="006F00E7"/>
    <w:rsid w:val="006F02E7"/>
    <w:rsid w:val="006F06BA"/>
    <w:rsid w:val="006F0E20"/>
    <w:rsid w:val="006F1744"/>
    <w:rsid w:val="006F1881"/>
    <w:rsid w:val="006F18F0"/>
    <w:rsid w:val="006F1B7D"/>
    <w:rsid w:val="006F2051"/>
    <w:rsid w:val="006F20BC"/>
    <w:rsid w:val="006F29F0"/>
    <w:rsid w:val="006F2A3B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4FB3"/>
    <w:rsid w:val="006F5349"/>
    <w:rsid w:val="006F55E2"/>
    <w:rsid w:val="006F6127"/>
    <w:rsid w:val="006F63A4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C1F"/>
    <w:rsid w:val="006F7E76"/>
    <w:rsid w:val="00700163"/>
    <w:rsid w:val="00700A31"/>
    <w:rsid w:val="00700CC5"/>
    <w:rsid w:val="00700E7E"/>
    <w:rsid w:val="0070150B"/>
    <w:rsid w:val="00701A8E"/>
    <w:rsid w:val="00701B52"/>
    <w:rsid w:val="00701E04"/>
    <w:rsid w:val="00702104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789"/>
    <w:rsid w:val="007038AA"/>
    <w:rsid w:val="0070390F"/>
    <w:rsid w:val="00703990"/>
    <w:rsid w:val="00703D04"/>
    <w:rsid w:val="007042C8"/>
    <w:rsid w:val="00704AEC"/>
    <w:rsid w:val="00704B68"/>
    <w:rsid w:val="007054EB"/>
    <w:rsid w:val="00705880"/>
    <w:rsid w:val="00705DB2"/>
    <w:rsid w:val="00705FC1"/>
    <w:rsid w:val="0070608B"/>
    <w:rsid w:val="00706288"/>
    <w:rsid w:val="00706E35"/>
    <w:rsid w:val="00706F60"/>
    <w:rsid w:val="00707122"/>
    <w:rsid w:val="0070741A"/>
    <w:rsid w:val="00707570"/>
    <w:rsid w:val="007078CA"/>
    <w:rsid w:val="00707B96"/>
    <w:rsid w:val="00707DC4"/>
    <w:rsid w:val="00710198"/>
    <w:rsid w:val="0071022E"/>
    <w:rsid w:val="00710750"/>
    <w:rsid w:val="007109BF"/>
    <w:rsid w:val="007109C9"/>
    <w:rsid w:val="007114D4"/>
    <w:rsid w:val="00711509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4EA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415"/>
    <w:rsid w:val="00715510"/>
    <w:rsid w:val="007155DA"/>
    <w:rsid w:val="00715820"/>
    <w:rsid w:val="00715EAC"/>
    <w:rsid w:val="00715F40"/>
    <w:rsid w:val="00716370"/>
    <w:rsid w:val="00716944"/>
    <w:rsid w:val="007169FA"/>
    <w:rsid w:val="00716BDA"/>
    <w:rsid w:val="00716D1B"/>
    <w:rsid w:val="00716DCF"/>
    <w:rsid w:val="00716F48"/>
    <w:rsid w:val="00717073"/>
    <w:rsid w:val="0071714B"/>
    <w:rsid w:val="007172F0"/>
    <w:rsid w:val="007175EB"/>
    <w:rsid w:val="00717670"/>
    <w:rsid w:val="0071795D"/>
    <w:rsid w:val="00717B25"/>
    <w:rsid w:val="00717E8B"/>
    <w:rsid w:val="00720105"/>
    <w:rsid w:val="007201EA"/>
    <w:rsid w:val="007203F0"/>
    <w:rsid w:val="00720E97"/>
    <w:rsid w:val="007212DA"/>
    <w:rsid w:val="00721382"/>
    <w:rsid w:val="00721A2D"/>
    <w:rsid w:val="00721DB9"/>
    <w:rsid w:val="00721EFE"/>
    <w:rsid w:val="007223D7"/>
    <w:rsid w:val="007223ED"/>
    <w:rsid w:val="007223FF"/>
    <w:rsid w:val="007224D9"/>
    <w:rsid w:val="00722A5A"/>
    <w:rsid w:val="0072321D"/>
    <w:rsid w:val="0072358D"/>
    <w:rsid w:val="00723638"/>
    <w:rsid w:val="00723943"/>
    <w:rsid w:val="0072405C"/>
    <w:rsid w:val="00724250"/>
    <w:rsid w:val="0072454A"/>
    <w:rsid w:val="007245F8"/>
    <w:rsid w:val="00724788"/>
    <w:rsid w:val="007249DA"/>
    <w:rsid w:val="00724D74"/>
    <w:rsid w:val="0072521F"/>
    <w:rsid w:val="007256AE"/>
    <w:rsid w:val="007256D2"/>
    <w:rsid w:val="00725CA0"/>
    <w:rsid w:val="00725EE6"/>
    <w:rsid w:val="0072675F"/>
    <w:rsid w:val="0072680D"/>
    <w:rsid w:val="007273BA"/>
    <w:rsid w:val="007273D4"/>
    <w:rsid w:val="007273EB"/>
    <w:rsid w:val="007276AF"/>
    <w:rsid w:val="00727A28"/>
    <w:rsid w:val="00727A3F"/>
    <w:rsid w:val="00727BA4"/>
    <w:rsid w:val="00727BD8"/>
    <w:rsid w:val="00727D10"/>
    <w:rsid w:val="00727D6F"/>
    <w:rsid w:val="00727E0D"/>
    <w:rsid w:val="00727F11"/>
    <w:rsid w:val="00727FAE"/>
    <w:rsid w:val="0073031F"/>
    <w:rsid w:val="00730948"/>
    <w:rsid w:val="007309D6"/>
    <w:rsid w:val="00730D11"/>
    <w:rsid w:val="00730ED1"/>
    <w:rsid w:val="00731012"/>
    <w:rsid w:val="007310BF"/>
    <w:rsid w:val="0073154A"/>
    <w:rsid w:val="0073177A"/>
    <w:rsid w:val="007327A5"/>
    <w:rsid w:val="007327F1"/>
    <w:rsid w:val="007328F6"/>
    <w:rsid w:val="00732975"/>
    <w:rsid w:val="007329A1"/>
    <w:rsid w:val="00732B67"/>
    <w:rsid w:val="00732E63"/>
    <w:rsid w:val="00732EAA"/>
    <w:rsid w:val="00733127"/>
    <w:rsid w:val="0073314C"/>
    <w:rsid w:val="00733204"/>
    <w:rsid w:val="00733255"/>
    <w:rsid w:val="007334E7"/>
    <w:rsid w:val="00733595"/>
    <w:rsid w:val="00733660"/>
    <w:rsid w:val="00733A2D"/>
    <w:rsid w:val="00733C00"/>
    <w:rsid w:val="007340BB"/>
    <w:rsid w:val="00734331"/>
    <w:rsid w:val="007347F8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21E"/>
    <w:rsid w:val="007378BE"/>
    <w:rsid w:val="007378FC"/>
    <w:rsid w:val="00737915"/>
    <w:rsid w:val="00737974"/>
    <w:rsid w:val="00737AF4"/>
    <w:rsid w:val="00740088"/>
    <w:rsid w:val="007401DF"/>
    <w:rsid w:val="0074068E"/>
    <w:rsid w:val="00740B75"/>
    <w:rsid w:val="00741490"/>
    <w:rsid w:val="0074155F"/>
    <w:rsid w:val="00741B9E"/>
    <w:rsid w:val="00741CA0"/>
    <w:rsid w:val="00741D97"/>
    <w:rsid w:val="007420B8"/>
    <w:rsid w:val="007422B4"/>
    <w:rsid w:val="007426EF"/>
    <w:rsid w:val="00742881"/>
    <w:rsid w:val="00742C95"/>
    <w:rsid w:val="00742D74"/>
    <w:rsid w:val="00742F7F"/>
    <w:rsid w:val="0074301B"/>
    <w:rsid w:val="00743053"/>
    <w:rsid w:val="007434BB"/>
    <w:rsid w:val="00743518"/>
    <w:rsid w:val="00743727"/>
    <w:rsid w:val="00743A63"/>
    <w:rsid w:val="00743E63"/>
    <w:rsid w:val="00744044"/>
    <w:rsid w:val="00744087"/>
    <w:rsid w:val="0074464D"/>
    <w:rsid w:val="007446D0"/>
    <w:rsid w:val="00744EFD"/>
    <w:rsid w:val="007453F4"/>
    <w:rsid w:val="00745B3E"/>
    <w:rsid w:val="00745D0D"/>
    <w:rsid w:val="00746013"/>
    <w:rsid w:val="0074663F"/>
    <w:rsid w:val="00746780"/>
    <w:rsid w:val="0074688E"/>
    <w:rsid w:val="007469CB"/>
    <w:rsid w:val="00746B8F"/>
    <w:rsid w:val="00746CE9"/>
    <w:rsid w:val="00747053"/>
    <w:rsid w:val="0074766D"/>
    <w:rsid w:val="0074770B"/>
    <w:rsid w:val="00747AC3"/>
    <w:rsid w:val="00747B40"/>
    <w:rsid w:val="00747B41"/>
    <w:rsid w:val="00747DB4"/>
    <w:rsid w:val="00747FD7"/>
    <w:rsid w:val="0075009F"/>
    <w:rsid w:val="0075014D"/>
    <w:rsid w:val="00750682"/>
    <w:rsid w:val="007507C4"/>
    <w:rsid w:val="007508E2"/>
    <w:rsid w:val="007508F3"/>
    <w:rsid w:val="00750C7A"/>
    <w:rsid w:val="00750DF4"/>
    <w:rsid w:val="0075105D"/>
    <w:rsid w:val="00751158"/>
    <w:rsid w:val="007515B6"/>
    <w:rsid w:val="00751910"/>
    <w:rsid w:val="0075195E"/>
    <w:rsid w:val="00751BD8"/>
    <w:rsid w:val="00752094"/>
    <w:rsid w:val="007526F5"/>
    <w:rsid w:val="00752776"/>
    <w:rsid w:val="007529A6"/>
    <w:rsid w:val="00752A8E"/>
    <w:rsid w:val="0075315E"/>
    <w:rsid w:val="007531D0"/>
    <w:rsid w:val="00753AF9"/>
    <w:rsid w:val="00753B69"/>
    <w:rsid w:val="0075439C"/>
    <w:rsid w:val="007545DF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4C2"/>
    <w:rsid w:val="007558EB"/>
    <w:rsid w:val="00755AE3"/>
    <w:rsid w:val="00755CA5"/>
    <w:rsid w:val="00755D47"/>
    <w:rsid w:val="007563F7"/>
    <w:rsid w:val="007564B4"/>
    <w:rsid w:val="00756589"/>
    <w:rsid w:val="007566CF"/>
    <w:rsid w:val="00756835"/>
    <w:rsid w:val="007569F1"/>
    <w:rsid w:val="00757037"/>
    <w:rsid w:val="0075717D"/>
    <w:rsid w:val="007575CC"/>
    <w:rsid w:val="0075770A"/>
    <w:rsid w:val="0075785A"/>
    <w:rsid w:val="00760160"/>
    <w:rsid w:val="007602DC"/>
    <w:rsid w:val="007602EF"/>
    <w:rsid w:val="0076043D"/>
    <w:rsid w:val="00760A54"/>
    <w:rsid w:val="00760AEA"/>
    <w:rsid w:val="00760E1D"/>
    <w:rsid w:val="00760EF7"/>
    <w:rsid w:val="00760FB7"/>
    <w:rsid w:val="00761620"/>
    <w:rsid w:val="0076164C"/>
    <w:rsid w:val="00761CA3"/>
    <w:rsid w:val="0076217D"/>
    <w:rsid w:val="00762252"/>
    <w:rsid w:val="007622AB"/>
    <w:rsid w:val="00762336"/>
    <w:rsid w:val="00762687"/>
    <w:rsid w:val="007626AC"/>
    <w:rsid w:val="0076270A"/>
    <w:rsid w:val="00762C32"/>
    <w:rsid w:val="00762D8F"/>
    <w:rsid w:val="00762F8A"/>
    <w:rsid w:val="007631EC"/>
    <w:rsid w:val="00763249"/>
    <w:rsid w:val="0076335D"/>
    <w:rsid w:val="0076368E"/>
    <w:rsid w:val="00763732"/>
    <w:rsid w:val="00763806"/>
    <w:rsid w:val="0076380B"/>
    <w:rsid w:val="00763AB2"/>
    <w:rsid w:val="00763E6D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02"/>
    <w:rsid w:val="00765276"/>
    <w:rsid w:val="007653E7"/>
    <w:rsid w:val="0076547A"/>
    <w:rsid w:val="007655B9"/>
    <w:rsid w:val="00765A3F"/>
    <w:rsid w:val="00765B75"/>
    <w:rsid w:val="00765F28"/>
    <w:rsid w:val="00765F45"/>
    <w:rsid w:val="0076622F"/>
    <w:rsid w:val="0076637A"/>
    <w:rsid w:val="00766532"/>
    <w:rsid w:val="007665A6"/>
    <w:rsid w:val="00766E67"/>
    <w:rsid w:val="007671A8"/>
    <w:rsid w:val="00767407"/>
    <w:rsid w:val="00767ADB"/>
    <w:rsid w:val="0077006B"/>
    <w:rsid w:val="007701EC"/>
    <w:rsid w:val="0077077A"/>
    <w:rsid w:val="00770881"/>
    <w:rsid w:val="00770B6C"/>
    <w:rsid w:val="00770B72"/>
    <w:rsid w:val="00770BF2"/>
    <w:rsid w:val="00770C93"/>
    <w:rsid w:val="00771234"/>
    <w:rsid w:val="007716AB"/>
    <w:rsid w:val="0077196A"/>
    <w:rsid w:val="0077213D"/>
    <w:rsid w:val="00772660"/>
    <w:rsid w:val="0077272B"/>
    <w:rsid w:val="007727F4"/>
    <w:rsid w:val="0077317E"/>
    <w:rsid w:val="007733E8"/>
    <w:rsid w:val="00773512"/>
    <w:rsid w:val="0077351A"/>
    <w:rsid w:val="007735A3"/>
    <w:rsid w:val="007737D3"/>
    <w:rsid w:val="007738EC"/>
    <w:rsid w:val="00773908"/>
    <w:rsid w:val="00773E6E"/>
    <w:rsid w:val="00774041"/>
    <w:rsid w:val="0077435F"/>
    <w:rsid w:val="00774380"/>
    <w:rsid w:val="007743C9"/>
    <w:rsid w:val="007743E1"/>
    <w:rsid w:val="00774841"/>
    <w:rsid w:val="00774D72"/>
    <w:rsid w:val="00774EA8"/>
    <w:rsid w:val="00775841"/>
    <w:rsid w:val="00775BCD"/>
    <w:rsid w:val="00775BDD"/>
    <w:rsid w:val="00775FAC"/>
    <w:rsid w:val="00776794"/>
    <w:rsid w:val="00776B99"/>
    <w:rsid w:val="00776BD6"/>
    <w:rsid w:val="00777318"/>
    <w:rsid w:val="0077749C"/>
    <w:rsid w:val="007777D5"/>
    <w:rsid w:val="00777AFE"/>
    <w:rsid w:val="00777B0F"/>
    <w:rsid w:val="00777BAC"/>
    <w:rsid w:val="00777D8B"/>
    <w:rsid w:val="0078020C"/>
    <w:rsid w:val="00780741"/>
    <w:rsid w:val="00780A27"/>
    <w:rsid w:val="00780DEE"/>
    <w:rsid w:val="00780F93"/>
    <w:rsid w:val="007810DE"/>
    <w:rsid w:val="007813F1"/>
    <w:rsid w:val="007814D3"/>
    <w:rsid w:val="00781500"/>
    <w:rsid w:val="00781806"/>
    <w:rsid w:val="007818DD"/>
    <w:rsid w:val="00781AAF"/>
    <w:rsid w:val="00781BD7"/>
    <w:rsid w:val="00782065"/>
    <w:rsid w:val="00782089"/>
    <w:rsid w:val="00782107"/>
    <w:rsid w:val="00782199"/>
    <w:rsid w:val="00782297"/>
    <w:rsid w:val="0078239A"/>
    <w:rsid w:val="0078245F"/>
    <w:rsid w:val="007824DA"/>
    <w:rsid w:val="00782729"/>
    <w:rsid w:val="00782D5F"/>
    <w:rsid w:val="0078315F"/>
    <w:rsid w:val="0078338C"/>
    <w:rsid w:val="00783445"/>
    <w:rsid w:val="007834A6"/>
    <w:rsid w:val="007834F9"/>
    <w:rsid w:val="007838D7"/>
    <w:rsid w:val="00783CB7"/>
    <w:rsid w:val="00784BFD"/>
    <w:rsid w:val="00784CD2"/>
    <w:rsid w:val="00784EDD"/>
    <w:rsid w:val="0078546D"/>
    <w:rsid w:val="00785552"/>
    <w:rsid w:val="00785AA3"/>
    <w:rsid w:val="00785C63"/>
    <w:rsid w:val="00786198"/>
    <w:rsid w:val="007861FC"/>
    <w:rsid w:val="00786265"/>
    <w:rsid w:val="00786278"/>
    <w:rsid w:val="00786290"/>
    <w:rsid w:val="007862E4"/>
    <w:rsid w:val="00786927"/>
    <w:rsid w:val="00786A78"/>
    <w:rsid w:val="00786AA2"/>
    <w:rsid w:val="00786C2C"/>
    <w:rsid w:val="00786C41"/>
    <w:rsid w:val="00786F99"/>
    <w:rsid w:val="007871B5"/>
    <w:rsid w:val="00787251"/>
    <w:rsid w:val="007872E6"/>
    <w:rsid w:val="007876EB"/>
    <w:rsid w:val="00787711"/>
    <w:rsid w:val="00787888"/>
    <w:rsid w:val="0079012F"/>
    <w:rsid w:val="007904DA"/>
    <w:rsid w:val="0079070F"/>
    <w:rsid w:val="00790778"/>
    <w:rsid w:val="007907A7"/>
    <w:rsid w:val="00790F27"/>
    <w:rsid w:val="007911F7"/>
    <w:rsid w:val="007911FB"/>
    <w:rsid w:val="00791426"/>
    <w:rsid w:val="007914CF"/>
    <w:rsid w:val="00791B88"/>
    <w:rsid w:val="00792756"/>
    <w:rsid w:val="00792772"/>
    <w:rsid w:val="00792804"/>
    <w:rsid w:val="00792B80"/>
    <w:rsid w:val="00792F0C"/>
    <w:rsid w:val="00792FA6"/>
    <w:rsid w:val="0079301E"/>
    <w:rsid w:val="00793125"/>
    <w:rsid w:val="0079380E"/>
    <w:rsid w:val="00793999"/>
    <w:rsid w:val="007939B0"/>
    <w:rsid w:val="00793A8F"/>
    <w:rsid w:val="00793B38"/>
    <w:rsid w:val="00793D45"/>
    <w:rsid w:val="00794416"/>
    <w:rsid w:val="00794C9B"/>
    <w:rsid w:val="007954FC"/>
    <w:rsid w:val="00795EA1"/>
    <w:rsid w:val="00795FFE"/>
    <w:rsid w:val="007964EE"/>
    <w:rsid w:val="00796FF7"/>
    <w:rsid w:val="007975C9"/>
    <w:rsid w:val="007A0414"/>
    <w:rsid w:val="007A047F"/>
    <w:rsid w:val="007A09B6"/>
    <w:rsid w:val="007A0C00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1D6"/>
    <w:rsid w:val="007A337D"/>
    <w:rsid w:val="007A345F"/>
    <w:rsid w:val="007A3587"/>
    <w:rsid w:val="007A3FDE"/>
    <w:rsid w:val="007A415D"/>
    <w:rsid w:val="007A4437"/>
    <w:rsid w:val="007A4709"/>
    <w:rsid w:val="007A479B"/>
    <w:rsid w:val="007A4A85"/>
    <w:rsid w:val="007A4A87"/>
    <w:rsid w:val="007A4B4E"/>
    <w:rsid w:val="007A5418"/>
    <w:rsid w:val="007A6052"/>
    <w:rsid w:val="007A63C1"/>
    <w:rsid w:val="007A64C7"/>
    <w:rsid w:val="007A6654"/>
    <w:rsid w:val="007A67D0"/>
    <w:rsid w:val="007A6888"/>
    <w:rsid w:val="007A6B00"/>
    <w:rsid w:val="007A701C"/>
    <w:rsid w:val="007A7216"/>
    <w:rsid w:val="007A78BA"/>
    <w:rsid w:val="007A7D9B"/>
    <w:rsid w:val="007A7F42"/>
    <w:rsid w:val="007B009E"/>
    <w:rsid w:val="007B04F5"/>
    <w:rsid w:val="007B0540"/>
    <w:rsid w:val="007B0556"/>
    <w:rsid w:val="007B0784"/>
    <w:rsid w:val="007B0A51"/>
    <w:rsid w:val="007B0F38"/>
    <w:rsid w:val="007B10E7"/>
    <w:rsid w:val="007B14D3"/>
    <w:rsid w:val="007B1907"/>
    <w:rsid w:val="007B1B24"/>
    <w:rsid w:val="007B1B36"/>
    <w:rsid w:val="007B1C86"/>
    <w:rsid w:val="007B1DFC"/>
    <w:rsid w:val="007B25A7"/>
    <w:rsid w:val="007B2669"/>
    <w:rsid w:val="007B2782"/>
    <w:rsid w:val="007B286E"/>
    <w:rsid w:val="007B2B75"/>
    <w:rsid w:val="007B2B89"/>
    <w:rsid w:val="007B2C07"/>
    <w:rsid w:val="007B324A"/>
    <w:rsid w:val="007B327D"/>
    <w:rsid w:val="007B3485"/>
    <w:rsid w:val="007B34F0"/>
    <w:rsid w:val="007B3A60"/>
    <w:rsid w:val="007B3CBA"/>
    <w:rsid w:val="007B4179"/>
    <w:rsid w:val="007B41EA"/>
    <w:rsid w:val="007B4214"/>
    <w:rsid w:val="007B442F"/>
    <w:rsid w:val="007B4508"/>
    <w:rsid w:val="007B46CE"/>
    <w:rsid w:val="007B488D"/>
    <w:rsid w:val="007B4A38"/>
    <w:rsid w:val="007B4A44"/>
    <w:rsid w:val="007B4BF1"/>
    <w:rsid w:val="007B4C68"/>
    <w:rsid w:val="007B4EC7"/>
    <w:rsid w:val="007B5E33"/>
    <w:rsid w:val="007B62E8"/>
    <w:rsid w:val="007B67F3"/>
    <w:rsid w:val="007B680D"/>
    <w:rsid w:val="007B6844"/>
    <w:rsid w:val="007B6920"/>
    <w:rsid w:val="007B69C9"/>
    <w:rsid w:val="007B714B"/>
    <w:rsid w:val="007B723B"/>
    <w:rsid w:val="007B747D"/>
    <w:rsid w:val="007B763F"/>
    <w:rsid w:val="007B76A1"/>
    <w:rsid w:val="007B79D9"/>
    <w:rsid w:val="007B7BD1"/>
    <w:rsid w:val="007B7E43"/>
    <w:rsid w:val="007C02B1"/>
    <w:rsid w:val="007C02CA"/>
    <w:rsid w:val="007C02E8"/>
    <w:rsid w:val="007C06D1"/>
    <w:rsid w:val="007C0C22"/>
    <w:rsid w:val="007C0CD2"/>
    <w:rsid w:val="007C0DD3"/>
    <w:rsid w:val="007C10AD"/>
    <w:rsid w:val="007C10DF"/>
    <w:rsid w:val="007C146F"/>
    <w:rsid w:val="007C15CD"/>
    <w:rsid w:val="007C24ED"/>
    <w:rsid w:val="007C2517"/>
    <w:rsid w:val="007C2604"/>
    <w:rsid w:val="007C29D0"/>
    <w:rsid w:val="007C2DFD"/>
    <w:rsid w:val="007C300D"/>
    <w:rsid w:val="007C305A"/>
    <w:rsid w:val="007C3127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136"/>
    <w:rsid w:val="007C5505"/>
    <w:rsid w:val="007C56F5"/>
    <w:rsid w:val="007C575F"/>
    <w:rsid w:val="007C5860"/>
    <w:rsid w:val="007C664E"/>
    <w:rsid w:val="007C6777"/>
    <w:rsid w:val="007C6877"/>
    <w:rsid w:val="007C6BBD"/>
    <w:rsid w:val="007C6CD9"/>
    <w:rsid w:val="007C6CF5"/>
    <w:rsid w:val="007C72D1"/>
    <w:rsid w:val="007C764C"/>
    <w:rsid w:val="007C7B5D"/>
    <w:rsid w:val="007C7CF8"/>
    <w:rsid w:val="007D005A"/>
    <w:rsid w:val="007D007F"/>
    <w:rsid w:val="007D02C0"/>
    <w:rsid w:val="007D037F"/>
    <w:rsid w:val="007D0833"/>
    <w:rsid w:val="007D0897"/>
    <w:rsid w:val="007D0DC0"/>
    <w:rsid w:val="007D0FCF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3F"/>
    <w:rsid w:val="007D23D1"/>
    <w:rsid w:val="007D25CF"/>
    <w:rsid w:val="007D2634"/>
    <w:rsid w:val="007D27CE"/>
    <w:rsid w:val="007D290C"/>
    <w:rsid w:val="007D29B5"/>
    <w:rsid w:val="007D2A82"/>
    <w:rsid w:val="007D2AEC"/>
    <w:rsid w:val="007D309F"/>
    <w:rsid w:val="007D3BA4"/>
    <w:rsid w:val="007D3BE9"/>
    <w:rsid w:val="007D3F81"/>
    <w:rsid w:val="007D42BD"/>
    <w:rsid w:val="007D458D"/>
    <w:rsid w:val="007D4629"/>
    <w:rsid w:val="007D4669"/>
    <w:rsid w:val="007D46E4"/>
    <w:rsid w:val="007D493A"/>
    <w:rsid w:val="007D4C76"/>
    <w:rsid w:val="007D4FF8"/>
    <w:rsid w:val="007D5823"/>
    <w:rsid w:val="007D63C8"/>
    <w:rsid w:val="007D6A7A"/>
    <w:rsid w:val="007D6A81"/>
    <w:rsid w:val="007D6E06"/>
    <w:rsid w:val="007D6F84"/>
    <w:rsid w:val="007D6FD3"/>
    <w:rsid w:val="007D6FD6"/>
    <w:rsid w:val="007D720D"/>
    <w:rsid w:val="007D7299"/>
    <w:rsid w:val="007D735E"/>
    <w:rsid w:val="007D766E"/>
    <w:rsid w:val="007D7759"/>
    <w:rsid w:val="007D7A2B"/>
    <w:rsid w:val="007D7CF9"/>
    <w:rsid w:val="007E0140"/>
    <w:rsid w:val="007E01FF"/>
    <w:rsid w:val="007E079A"/>
    <w:rsid w:val="007E0912"/>
    <w:rsid w:val="007E0C8E"/>
    <w:rsid w:val="007E0D5B"/>
    <w:rsid w:val="007E0F95"/>
    <w:rsid w:val="007E1317"/>
    <w:rsid w:val="007E16A5"/>
    <w:rsid w:val="007E1D0F"/>
    <w:rsid w:val="007E2621"/>
    <w:rsid w:val="007E279F"/>
    <w:rsid w:val="007E288F"/>
    <w:rsid w:val="007E2C28"/>
    <w:rsid w:val="007E2DEF"/>
    <w:rsid w:val="007E2E22"/>
    <w:rsid w:val="007E2E54"/>
    <w:rsid w:val="007E31A3"/>
    <w:rsid w:val="007E3579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010"/>
    <w:rsid w:val="007E60CB"/>
    <w:rsid w:val="007E62B3"/>
    <w:rsid w:val="007E6341"/>
    <w:rsid w:val="007E6433"/>
    <w:rsid w:val="007E646F"/>
    <w:rsid w:val="007E6625"/>
    <w:rsid w:val="007E66DB"/>
    <w:rsid w:val="007E6B17"/>
    <w:rsid w:val="007E6C4C"/>
    <w:rsid w:val="007E6CF3"/>
    <w:rsid w:val="007E7017"/>
    <w:rsid w:val="007E73CA"/>
    <w:rsid w:val="007E741A"/>
    <w:rsid w:val="007E773E"/>
    <w:rsid w:val="007E7B92"/>
    <w:rsid w:val="007E7D66"/>
    <w:rsid w:val="007E7E8D"/>
    <w:rsid w:val="007E7F71"/>
    <w:rsid w:val="007F01EE"/>
    <w:rsid w:val="007F03A1"/>
    <w:rsid w:val="007F0449"/>
    <w:rsid w:val="007F0493"/>
    <w:rsid w:val="007F06AD"/>
    <w:rsid w:val="007F09DD"/>
    <w:rsid w:val="007F0C5D"/>
    <w:rsid w:val="007F0F89"/>
    <w:rsid w:val="007F1139"/>
    <w:rsid w:val="007F15B4"/>
    <w:rsid w:val="007F1722"/>
    <w:rsid w:val="007F1A2C"/>
    <w:rsid w:val="007F1E41"/>
    <w:rsid w:val="007F1E7B"/>
    <w:rsid w:val="007F2386"/>
    <w:rsid w:val="007F23D9"/>
    <w:rsid w:val="007F2DBF"/>
    <w:rsid w:val="007F2F4C"/>
    <w:rsid w:val="007F3204"/>
    <w:rsid w:val="007F33B1"/>
    <w:rsid w:val="007F3BCD"/>
    <w:rsid w:val="007F3F8D"/>
    <w:rsid w:val="007F3FF4"/>
    <w:rsid w:val="007F42CD"/>
    <w:rsid w:val="007F437B"/>
    <w:rsid w:val="007F468C"/>
    <w:rsid w:val="007F46C0"/>
    <w:rsid w:val="007F47A4"/>
    <w:rsid w:val="007F48A8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2E"/>
    <w:rsid w:val="007F56EE"/>
    <w:rsid w:val="007F65A5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763"/>
    <w:rsid w:val="00802ACF"/>
    <w:rsid w:val="008033D5"/>
    <w:rsid w:val="008033E4"/>
    <w:rsid w:val="00803441"/>
    <w:rsid w:val="008034C1"/>
    <w:rsid w:val="008035EC"/>
    <w:rsid w:val="00803629"/>
    <w:rsid w:val="00803659"/>
    <w:rsid w:val="00803851"/>
    <w:rsid w:val="00803B62"/>
    <w:rsid w:val="00803CF4"/>
    <w:rsid w:val="00803D25"/>
    <w:rsid w:val="0080423A"/>
    <w:rsid w:val="008048F9"/>
    <w:rsid w:val="00804B67"/>
    <w:rsid w:val="0080507E"/>
    <w:rsid w:val="008052C1"/>
    <w:rsid w:val="008053AD"/>
    <w:rsid w:val="0080584E"/>
    <w:rsid w:val="008058F8"/>
    <w:rsid w:val="008059AC"/>
    <w:rsid w:val="00806372"/>
    <w:rsid w:val="008069CF"/>
    <w:rsid w:val="00806BAB"/>
    <w:rsid w:val="008070BF"/>
    <w:rsid w:val="00807166"/>
    <w:rsid w:val="0080716C"/>
    <w:rsid w:val="0080720D"/>
    <w:rsid w:val="00807352"/>
    <w:rsid w:val="008074E9"/>
    <w:rsid w:val="00807649"/>
    <w:rsid w:val="0080780E"/>
    <w:rsid w:val="00807A5D"/>
    <w:rsid w:val="00807AA1"/>
    <w:rsid w:val="00807CB4"/>
    <w:rsid w:val="00807EB2"/>
    <w:rsid w:val="00810761"/>
    <w:rsid w:val="008107D4"/>
    <w:rsid w:val="00811208"/>
    <w:rsid w:val="00811306"/>
    <w:rsid w:val="0081161B"/>
    <w:rsid w:val="00811665"/>
    <w:rsid w:val="00811A56"/>
    <w:rsid w:val="00811BDE"/>
    <w:rsid w:val="00811CB2"/>
    <w:rsid w:val="00812137"/>
    <w:rsid w:val="008121AD"/>
    <w:rsid w:val="008122E8"/>
    <w:rsid w:val="008127FB"/>
    <w:rsid w:val="00812A22"/>
    <w:rsid w:val="00812E1B"/>
    <w:rsid w:val="008130A3"/>
    <w:rsid w:val="008134CE"/>
    <w:rsid w:val="008135C9"/>
    <w:rsid w:val="00813785"/>
    <w:rsid w:val="00813975"/>
    <w:rsid w:val="00813A34"/>
    <w:rsid w:val="00813D5F"/>
    <w:rsid w:val="00813ECD"/>
    <w:rsid w:val="00813F0E"/>
    <w:rsid w:val="00813F35"/>
    <w:rsid w:val="00814320"/>
    <w:rsid w:val="00814371"/>
    <w:rsid w:val="00814947"/>
    <w:rsid w:val="00814C3F"/>
    <w:rsid w:val="00814E04"/>
    <w:rsid w:val="00814FA6"/>
    <w:rsid w:val="008150FF"/>
    <w:rsid w:val="00815140"/>
    <w:rsid w:val="0081549A"/>
    <w:rsid w:val="008154C5"/>
    <w:rsid w:val="00815A2C"/>
    <w:rsid w:val="00815A63"/>
    <w:rsid w:val="00815D02"/>
    <w:rsid w:val="008163F4"/>
    <w:rsid w:val="0081642B"/>
    <w:rsid w:val="008164E9"/>
    <w:rsid w:val="00816FFA"/>
    <w:rsid w:val="00817475"/>
    <w:rsid w:val="008175BC"/>
    <w:rsid w:val="0081776C"/>
    <w:rsid w:val="00817773"/>
    <w:rsid w:val="008179BE"/>
    <w:rsid w:val="00817B1F"/>
    <w:rsid w:val="008201FF"/>
    <w:rsid w:val="00820959"/>
    <w:rsid w:val="00820ADC"/>
    <w:rsid w:val="00820BBC"/>
    <w:rsid w:val="00820C37"/>
    <w:rsid w:val="00820C7E"/>
    <w:rsid w:val="00820FDE"/>
    <w:rsid w:val="00821352"/>
    <w:rsid w:val="00821631"/>
    <w:rsid w:val="008216D8"/>
    <w:rsid w:val="008216E7"/>
    <w:rsid w:val="0082175C"/>
    <w:rsid w:val="00821A85"/>
    <w:rsid w:val="00821D07"/>
    <w:rsid w:val="00821E2C"/>
    <w:rsid w:val="00821E95"/>
    <w:rsid w:val="00821FC1"/>
    <w:rsid w:val="008221C7"/>
    <w:rsid w:val="008223B3"/>
    <w:rsid w:val="008224CC"/>
    <w:rsid w:val="008224F9"/>
    <w:rsid w:val="00822A67"/>
    <w:rsid w:val="00822CFC"/>
    <w:rsid w:val="00822DFB"/>
    <w:rsid w:val="0082308B"/>
    <w:rsid w:val="008232D1"/>
    <w:rsid w:val="00823782"/>
    <w:rsid w:val="00823865"/>
    <w:rsid w:val="008238F8"/>
    <w:rsid w:val="00823C54"/>
    <w:rsid w:val="008240C7"/>
    <w:rsid w:val="00824104"/>
    <w:rsid w:val="00824437"/>
    <w:rsid w:val="00824716"/>
    <w:rsid w:val="00824768"/>
    <w:rsid w:val="00824ADB"/>
    <w:rsid w:val="00825508"/>
    <w:rsid w:val="0082568B"/>
    <w:rsid w:val="00825B6A"/>
    <w:rsid w:val="008261D4"/>
    <w:rsid w:val="00826200"/>
    <w:rsid w:val="00826326"/>
    <w:rsid w:val="00826370"/>
    <w:rsid w:val="00826992"/>
    <w:rsid w:val="00826AB1"/>
    <w:rsid w:val="00826C32"/>
    <w:rsid w:val="00826D72"/>
    <w:rsid w:val="008272CE"/>
    <w:rsid w:val="00827489"/>
    <w:rsid w:val="0082787B"/>
    <w:rsid w:val="008300CE"/>
    <w:rsid w:val="008300E2"/>
    <w:rsid w:val="008301CF"/>
    <w:rsid w:val="00830212"/>
    <w:rsid w:val="00830290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1DC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02C"/>
    <w:rsid w:val="008345B8"/>
    <w:rsid w:val="008347B4"/>
    <w:rsid w:val="008348A1"/>
    <w:rsid w:val="00834B92"/>
    <w:rsid w:val="00834BEC"/>
    <w:rsid w:val="008351F8"/>
    <w:rsid w:val="008355FF"/>
    <w:rsid w:val="0083576A"/>
    <w:rsid w:val="00835E27"/>
    <w:rsid w:val="00835EF2"/>
    <w:rsid w:val="008361D2"/>
    <w:rsid w:val="0083636B"/>
    <w:rsid w:val="00836374"/>
    <w:rsid w:val="008363C1"/>
    <w:rsid w:val="008363E3"/>
    <w:rsid w:val="008364C5"/>
    <w:rsid w:val="00836CBD"/>
    <w:rsid w:val="00837028"/>
    <w:rsid w:val="00837228"/>
    <w:rsid w:val="0083747F"/>
    <w:rsid w:val="008377A4"/>
    <w:rsid w:val="00837B68"/>
    <w:rsid w:val="00837E5E"/>
    <w:rsid w:val="00837F2B"/>
    <w:rsid w:val="00837FF6"/>
    <w:rsid w:val="008400BB"/>
    <w:rsid w:val="008406F4"/>
    <w:rsid w:val="00840AD3"/>
    <w:rsid w:val="0084144A"/>
    <w:rsid w:val="008418F2"/>
    <w:rsid w:val="00841E3F"/>
    <w:rsid w:val="00841F0D"/>
    <w:rsid w:val="008420F7"/>
    <w:rsid w:val="00842203"/>
    <w:rsid w:val="0084224B"/>
    <w:rsid w:val="0084251E"/>
    <w:rsid w:val="008426CE"/>
    <w:rsid w:val="00842AD0"/>
    <w:rsid w:val="0084331F"/>
    <w:rsid w:val="00843746"/>
    <w:rsid w:val="0084392E"/>
    <w:rsid w:val="00843A6A"/>
    <w:rsid w:val="00843C02"/>
    <w:rsid w:val="008441E6"/>
    <w:rsid w:val="008443AF"/>
    <w:rsid w:val="0084460B"/>
    <w:rsid w:val="00844743"/>
    <w:rsid w:val="0084484D"/>
    <w:rsid w:val="00844D41"/>
    <w:rsid w:val="00844D55"/>
    <w:rsid w:val="00844F04"/>
    <w:rsid w:val="00844FA8"/>
    <w:rsid w:val="00845199"/>
    <w:rsid w:val="00845664"/>
    <w:rsid w:val="00845A31"/>
    <w:rsid w:val="00845BE7"/>
    <w:rsid w:val="00845E35"/>
    <w:rsid w:val="00845F95"/>
    <w:rsid w:val="00846133"/>
    <w:rsid w:val="0084651B"/>
    <w:rsid w:val="008467AD"/>
    <w:rsid w:val="008469F3"/>
    <w:rsid w:val="00846A1B"/>
    <w:rsid w:val="00847288"/>
    <w:rsid w:val="0084782E"/>
    <w:rsid w:val="00847BDF"/>
    <w:rsid w:val="00847DCA"/>
    <w:rsid w:val="008501C4"/>
    <w:rsid w:val="0085056B"/>
    <w:rsid w:val="00850E2D"/>
    <w:rsid w:val="00850E52"/>
    <w:rsid w:val="00850ED8"/>
    <w:rsid w:val="00851244"/>
    <w:rsid w:val="008517F4"/>
    <w:rsid w:val="00851B31"/>
    <w:rsid w:val="00851CB1"/>
    <w:rsid w:val="00851F1D"/>
    <w:rsid w:val="008522CF"/>
    <w:rsid w:val="00852434"/>
    <w:rsid w:val="008525C9"/>
    <w:rsid w:val="00852633"/>
    <w:rsid w:val="008529C7"/>
    <w:rsid w:val="00852C71"/>
    <w:rsid w:val="00852CA9"/>
    <w:rsid w:val="00852E69"/>
    <w:rsid w:val="00852F59"/>
    <w:rsid w:val="00852FC8"/>
    <w:rsid w:val="00852FCA"/>
    <w:rsid w:val="00853633"/>
    <w:rsid w:val="008538FC"/>
    <w:rsid w:val="00854534"/>
    <w:rsid w:val="008548BD"/>
    <w:rsid w:val="0085490F"/>
    <w:rsid w:val="00854B0C"/>
    <w:rsid w:val="00854BAF"/>
    <w:rsid w:val="00854EEA"/>
    <w:rsid w:val="00855B68"/>
    <w:rsid w:val="00855C1A"/>
    <w:rsid w:val="00855C32"/>
    <w:rsid w:val="00855CDD"/>
    <w:rsid w:val="00855D79"/>
    <w:rsid w:val="00855DE8"/>
    <w:rsid w:val="00855E3B"/>
    <w:rsid w:val="00855F56"/>
    <w:rsid w:val="008560F5"/>
    <w:rsid w:val="00856153"/>
    <w:rsid w:val="008561DE"/>
    <w:rsid w:val="00856783"/>
    <w:rsid w:val="0085679B"/>
    <w:rsid w:val="00856B40"/>
    <w:rsid w:val="00856D49"/>
    <w:rsid w:val="00857AC6"/>
    <w:rsid w:val="00857B2C"/>
    <w:rsid w:val="00857C49"/>
    <w:rsid w:val="00857EEC"/>
    <w:rsid w:val="008600E7"/>
    <w:rsid w:val="008604ED"/>
    <w:rsid w:val="00860674"/>
    <w:rsid w:val="0086070D"/>
    <w:rsid w:val="0086084A"/>
    <w:rsid w:val="00860918"/>
    <w:rsid w:val="00860958"/>
    <w:rsid w:val="00860C27"/>
    <w:rsid w:val="00860C81"/>
    <w:rsid w:val="0086112B"/>
    <w:rsid w:val="008616D4"/>
    <w:rsid w:val="00861A13"/>
    <w:rsid w:val="00861B0D"/>
    <w:rsid w:val="00861D52"/>
    <w:rsid w:val="00861E3A"/>
    <w:rsid w:val="008627A1"/>
    <w:rsid w:val="008628AC"/>
    <w:rsid w:val="00863143"/>
    <w:rsid w:val="00863DBF"/>
    <w:rsid w:val="00864146"/>
    <w:rsid w:val="008645C9"/>
    <w:rsid w:val="00864685"/>
    <w:rsid w:val="008647A7"/>
    <w:rsid w:val="0086481B"/>
    <w:rsid w:val="00864A6D"/>
    <w:rsid w:val="00864ABD"/>
    <w:rsid w:val="00864AF0"/>
    <w:rsid w:val="00864AFE"/>
    <w:rsid w:val="00865210"/>
    <w:rsid w:val="008652D2"/>
    <w:rsid w:val="00865834"/>
    <w:rsid w:val="008659FD"/>
    <w:rsid w:val="00865CDA"/>
    <w:rsid w:val="00865D6F"/>
    <w:rsid w:val="00865F2D"/>
    <w:rsid w:val="00865F63"/>
    <w:rsid w:val="00865FAB"/>
    <w:rsid w:val="0086625F"/>
    <w:rsid w:val="00866313"/>
    <w:rsid w:val="00866ADA"/>
    <w:rsid w:val="00866B33"/>
    <w:rsid w:val="00866DB5"/>
    <w:rsid w:val="00866DD3"/>
    <w:rsid w:val="008673CF"/>
    <w:rsid w:val="008679E1"/>
    <w:rsid w:val="00867FB0"/>
    <w:rsid w:val="00867FF1"/>
    <w:rsid w:val="00870054"/>
    <w:rsid w:val="008703FA"/>
    <w:rsid w:val="008704F5"/>
    <w:rsid w:val="0087062D"/>
    <w:rsid w:val="008709BE"/>
    <w:rsid w:val="00870BFE"/>
    <w:rsid w:val="00870E77"/>
    <w:rsid w:val="00870E80"/>
    <w:rsid w:val="00871146"/>
    <w:rsid w:val="00871BCD"/>
    <w:rsid w:val="0087204E"/>
    <w:rsid w:val="00872893"/>
    <w:rsid w:val="008729DE"/>
    <w:rsid w:val="00872E2F"/>
    <w:rsid w:val="008730D7"/>
    <w:rsid w:val="008735AB"/>
    <w:rsid w:val="008737B0"/>
    <w:rsid w:val="0087390B"/>
    <w:rsid w:val="00873960"/>
    <w:rsid w:val="00873C45"/>
    <w:rsid w:val="0087466B"/>
    <w:rsid w:val="008746A5"/>
    <w:rsid w:val="00875082"/>
    <w:rsid w:val="008752BB"/>
    <w:rsid w:val="0087546B"/>
    <w:rsid w:val="008759FE"/>
    <w:rsid w:val="00875A0B"/>
    <w:rsid w:val="00875A99"/>
    <w:rsid w:val="00875C43"/>
    <w:rsid w:val="00875F1D"/>
    <w:rsid w:val="008764A9"/>
    <w:rsid w:val="00876EA3"/>
    <w:rsid w:val="00876FE3"/>
    <w:rsid w:val="00877121"/>
    <w:rsid w:val="008771A7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0EBD"/>
    <w:rsid w:val="00881116"/>
    <w:rsid w:val="00881131"/>
    <w:rsid w:val="0088119E"/>
    <w:rsid w:val="0088141A"/>
    <w:rsid w:val="0088170C"/>
    <w:rsid w:val="00881D5B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3CB"/>
    <w:rsid w:val="00883ACB"/>
    <w:rsid w:val="00883BC8"/>
    <w:rsid w:val="00883CFC"/>
    <w:rsid w:val="00883F0B"/>
    <w:rsid w:val="00883FC4"/>
    <w:rsid w:val="008841E0"/>
    <w:rsid w:val="0088437B"/>
    <w:rsid w:val="008844CD"/>
    <w:rsid w:val="0088469A"/>
    <w:rsid w:val="008846B2"/>
    <w:rsid w:val="008848C5"/>
    <w:rsid w:val="00884973"/>
    <w:rsid w:val="00885218"/>
    <w:rsid w:val="0088527C"/>
    <w:rsid w:val="008854CB"/>
    <w:rsid w:val="00885863"/>
    <w:rsid w:val="00886177"/>
    <w:rsid w:val="008861B9"/>
    <w:rsid w:val="00886331"/>
    <w:rsid w:val="00886502"/>
    <w:rsid w:val="00886EE9"/>
    <w:rsid w:val="00886F71"/>
    <w:rsid w:val="0088704D"/>
    <w:rsid w:val="008871F0"/>
    <w:rsid w:val="008879B7"/>
    <w:rsid w:val="00887A65"/>
    <w:rsid w:val="00887C34"/>
    <w:rsid w:val="00890655"/>
    <w:rsid w:val="00890C20"/>
    <w:rsid w:val="00890F10"/>
    <w:rsid w:val="008910F4"/>
    <w:rsid w:val="00891201"/>
    <w:rsid w:val="0089122D"/>
    <w:rsid w:val="00891285"/>
    <w:rsid w:val="008912F2"/>
    <w:rsid w:val="0089141B"/>
    <w:rsid w:val="0089189E"/>
    <w:rsid w:val="00891D58"/>
    <w:rsid w:val="00892208"/>
    <w:rsid w:val="0089222C"/>
    <w:rsid w:val="008926B1"/>
    <w:rsid w:val="008927F8"/>
    <w:rsid w:val="008928C0"/>
    <w:rsid w:val="008929FA"/>
    <w:rsid w:val="008932DD"/>
    <w:rsid w:val="008934BD"/>
    <w:rsid w:val="00893532"/>
    <w:rsid w:val="00893655"/>
    <w:rsid w:val="0089389C"/>
    <w:rsid w:val="008938EE"/>
    <w:rsid w:val="00893E4D"/>
    <w:rsid w:val="00893EB7"/>
    <w:rsid w:val="00893F64"/>
    <w:rsid w:val="00894655"/>
    <w:rsid w:val="00894B8C"/>
    <w:rsid w:val="00894E83"/>
    <w:rsid w:val="00894F4D"/>
    <w:rsid w:val="00895035"/>
    <w:rsid w:val="0089509C"/>
    <w:rsid w:val="008950DB"/>
    <w:rsid w:val="008951C1"/>
    <w:rsid w:val="0089550F"/>
    <w:rsid w:val="00895682"/>
    <w:rsid w:val="00895810"/>
    <w:rsid w:val="00895A4F"/>
    <w:rsid w:val="00895B14"/>
    <w:rsid w:val="00895D67"/>
    <w:rsid w:val="00895DE9"/>
    <w:rsid w:val="008960CA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0A9"/>
    <w:rsid w:val="008A115E"/>
    <w:rsid w:val="008A13F8"/>
    <w:rsid w:val="008A1629"/>
    <w:rsid w:val="008A1B39"/>
    <w:rsid w:val="008A1B86"/>
    <w:rsid w:val="008A1C46"/>
    <w:rsid w:val="008A1CED"/>
    <w:rsid w:val="008A22D1"/>
    <w:rsid w:val="008A2662"/>
    <w:rsid w:val="008A29D1"/>
    <w:rsid w:val="008A2E5F"/>
    <w:rsid w:val="008A3123"/>
    <w:rsid w:val="008A31C9"/>
    <w:rsid w:val="008A31D6"/>
    <w:rsid w:val="008A328B"/>
    <w:rsid w:val="008A3B5D"/>
    <w:rsid w:val="008A3D85"/>
    <w:rsid w:val="008A3DF3"/>
    <w:rsid w:val="008A3EB0"/>
    <w:rsid w:val="008A4380"/>
    <w:rsid w:val="008A4471"/>
    <w:rsid w:val="008A4480"/>
    <w:rsid w:val="008A44AC"/>
    <w:rsid w:val="008A461F"/>
    <w:rsid w:val="008A49E8"/>
    <w:rsid w:val="008A4CED"/>
    <w:rsid w:val="008A6230"/>
    <w:rsid w:val="008A6248"/>
    <w:rsid w:val="008A63C0"/>
    <w:rsid w:val="008A642D"/>
    <w:rsid w:val="008A6560"/>
    <w:rsid w:val="008A65BA"/>
    <w:rsid w:val="008A692C"/>
    <w:rsid w:val="008A6E11"/>
    <w:rsid w:val="008A715E"/>
    <w:rsid w:val="008A7184"/>
    <w:rsid w:val="008A7193"/>
    <w:rsid w:val="008A7361"/>
    <w:rsid w:val="008A7BEE"/>
    <w:rsid w:val="008A7C66"/>
    <w:rsid w:val="008A7E61"/>
    <w:rsid w:val="008A7F69"/>
    <w:rsid w:val="008B002B"/>
    <w:rsid w:val="008B02AD"/>
    <w:rsid w:val="008B067E"/>
    <w:rsid w:val="008B0F23"/>
    <w:rsid w:val="008B0FCE"/>
    <w:rsid w:val="008B1410"/>
    <w:rsid w:val="008B143F"/>
    <w:rsid w:val="008B16A4"/>
    <w:rsid w:val="008B18EC"/>
    <w:rsid w:val="008B1B71"/>
    <w:rsid w:val="008B1BBC"/>
    <w:rsid w:val="008B20B9"/>
    <w:rsid w:val="008B20BD"/>
    <w:rsid w:val="008B20C8"/>
    <w:rsid w:val="008B22A5"/>
    <w:rsid w:val="008B2974"/>
    <w:rsid w:val="008B29F3"/>
    <w:rsid w:val="008B2D40"/>
    <w:rsid w:val="008B2EB9"/>
    <w:rsid w:val="008B308B"/>
    <w:rsid w:val="008B3210"/>
    <w:rsid w:val="008B39DC"/>
    <w:rsid w:val="008B3CEC"/>
    <w:rsid w:val="008B4387"/>
    <w:rsid w:val="008B4418"/>
    <w:rsid w:val="008B4533"/>
    <w:rsid w:val="008B467B"/>
    <w:rsid w:val="008B4801"/>
    <w:rsid w:val="008B5433"/>
    <w:rsid w:val="008B5576"/>
    <w:rsid w:val="008B5722"/>
    <w:rsid w:val="008B5C8D"/>
    <w:rsid w:val="008B5DB2"/>
    <w:rsid w:val="008B62B0"/>
    <w:rsid w:val="008B630A"/>
    <w:rsid w:val="008B6359"/>
    <w:rsid w:val="008B6407"/>
    <w:rsid w:val="008B6562"/>
    <w:rsid w:val="008B6E86"/>
    <w:rsid w:val="008B6FE2"/>
    <w:rsid w:val="008B7031"/>
    <w:rsid w:val="008B76AA"/>
    <w:rsid w:val="008C00B3"/>
    <w:rsid w:val="008C0270"/>
    <w:rsid w:val="008C037E"/>
    <w:rsid w:val="008C052C"/>
    <w:rsid w:val="008C05B2"/>
    <w:rsid w:val="008C0A4F"/>
    <w:rsid w:val="008C0C30"/>
    <w:rsid w:val="008C0C85"/>
    <w:rsid w:val="008C1273"/>
    <w:rsid w:val="008C1525"/>
    <w:rsid w:val="008C1627"/>
    <w:rsid w:val="008C163A"/>
    <w:rsid w:val="008C1C1F"/>
    <w:rsid w:val="008C1D1C"/>
    <w:rsid w:val="008C1EF9"/>
    <w:rsid w:val="008C2496"/>
    <w:rsid w:val="008C2529"/>
    <w:rsid w:val="008C312C"/>
    <w:rsid w:val="008C3195"/>
    <w:rsid w:val="008C330D"/>
    <w:rsid w:val="008C3471"/>
    <w:rsid w:val="008C35AF"/>
    <w:rsid w:val="008C367C"/>
    <w:rsid w:val="008C3A7C"/>
    <w:rsid w:val="008C3B96"/>
    <w:rsid w:val="008C3C27"/>
    <w:rsid w:val="008C3D60"/>
    <w:rsid w:val="008C3DEF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36A"/>
    <w:rsid w:val="008C568F"/>
    <w:rsid w:val="008C5694"/>
    <w:rsid w:val="008C595C"/>
    <w:rsid w:val="008C5976"/>
    <w:rsid w:val="008C59E4"/>
    <w:rsid w:val="008C5BDB"/>
    <w:rsid w:val="008C5E69"/>
    <w:rsid w:val="008C5F6C"/>
    <w:rsid w:val="008C5FDA"/>
    <w:rsid w:val="008C6241"/>
    <w:rsid w:val="008C6953"/>
    <w:rsid w:val="008C6DE2"/>
    <w:rsid w:val="008C6EDD"/>
    <w:rsid w:val="008C708D"/>
    <w:rsid w:val="008C717B"/>
    <w:rsid w:val="008C7395"/>
    <w:rsid w:val="008C76FC"/>
    <w:rsid w:val="008C792A"/>
    <w:rsid w:val="008C7972"/>
    <w:rsid w:val="008C7DEE"/>
    <w:rsid w:val="008D0186"/>
    <w:rsid w:val="008D0E32"/>
    <w:rsid w:val="008D0E83"/>
    <w:rsid w:val="008D0EDB"/>
    <w:rsid w:val="008D1273"/>
    <w:rsid w:val="008D1420"/>
    <w:rsid w:val="008D1959"/>
    <w:rsid w:val="008D19BF"/>
    <w:rsid w:val="008D1A40"/>
    <w:rsid w:val="008D1A6D"/>
    <w:rsid w:val="008D1DDB"/>
    <w:rsid w:val="008D1ED9"/>
    <w:rsid w:val="008D2207"/>
    <w:rsid w:val="008D23A5"/>
    <w:rsid w:val="008D2A1F"/>
    <w:rsid w:val="008D3007"/>
    <w:rsid w:val="008D3436"/>
    <w:rsid w:val="008D3EA0"/>
    <w:rsid w:val="008D3F85"/>
    <w:rsid w:val="008D3F9C"/>
    <w:rsid w:val="008D47CD"/>
    <w:rsid w:val="008D4A7F"/>
    <w:rsid w:val="008D4BE8"/>
    <w:rsid w:val="008D52A4"/>
    <w:rsid w:val="008D5471"/>
    <w:rsid w:val="008D56F7"/>
    <w:rsid w:val="008D57DD"/>
    <w:rsid w:val="008D593E"/>
    <w:rsid w:val="008D5D35"/>
    <w:rsid w:val="008D5D54"/>
    <w:rsid w:val="008D5D66"/>
    <w:rsid w:val="008D672A"/>
    <w:rsid w:val="008D6D1D"/>
    <w:rsid w:val="008D70C9"/>
    <w:rsid w:val="008D729F"/>
    <w:rsid w:val="008D72EC"/>
    <w:rsid w:val="008D743A"/>
    <w:rsid w:val="008D77CB"/>
    <w:rsid w:val="008D7BE1"/>
    <w:rsid w:val="008D7CB2"/>
    <w:rsid w:val="008D7EEC"/>
    <w:rsid w:val="008E0026"/>
    <w:rsid w:val="008E034D"/>
    <w:rsid w:val="008E0371"/>
    <w:rsid w:val="008E07B5"/>
    <w:rsid w:val="008E08B5"/>
    <w:rsid w:val="008E0F66"/>
    <w:rsid w:val="008E0F91"/>
    <w:rsid w:val="008E1097"/>
    <w:rsid w:val="008E11C7"/>
    <w:rsid w:val="008E1296"/>
    <w:rsid w:val="008E12AC"/>
    <w:rsid w:val="008E137A"/>
    <w:rsid w:val="008E14A3"/>
    <w:rsid w:val="008E1704"/>
    <w:rsid w:val="008E17A4"/>
    <w:rsid w:val="008E1FCA"/>
    <w:rsid w:val="008E2083"/>
    <w:rsid w:val="008E209F"/>
    <w:rsid w:val="008E2A29"/>
    <w:rsid w:val="008E2E0E"/>
    <w:rsid w:val="008E2E35"/>
    <w:rsid w:val="008E30DD"/>
    <w:rsid w:val="008E3155"/>
    <w:rsid w:val="008E33CC"/>
    <w:rsid w:val="008E388F"/>
    <w:rsid w:val="008E3EE0"/>
    <w:rsid w:val="008E405C"/>
    <w:rsid w:val="008E42D8"/>
    <w:rsid w:val="008E43C5"/>
    <w:rsid w:val="008E4585"/>
    <w:rsid w:val="008E4C12"/>
    <w:rsid w:val="008E4F85"/>
    <w:rsid w:val="008E5040"/>
    <w:rsid w:val="008E519A"/>
    <w:rsid w:val="008E56DD"/>
    <w:rsid w:val="008E59C1"/>
    <w:rsid w:val="008E6046"/>
    <w:rsid w:val="008E68D5"/>
    <w:rsid w:val="008E6AF6"/>
    <w:rsid w:val="008E6C6F"/>
    <w:rsid w:val="008E6E1A"/>
    <w:rsid w:val="008E6E32"/>
    <w:rsid w:val="008E7293"/>
    <w:rsid w:val="008E73C5"/>
    <w:rsid w:val="008E7586"/>
    <w:rsid w:val="008E77B9"/>
    <w:rsid w:val="008E7A23"/>
    <w:rsid w:val="008E7CB0"/>
    <w:rsid w:val="008E7CE8"/>
    <w:rsid w:val="008F10DA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4B"/>
    <w:rsid w:val="008F336C"/>
    <w:rsid w:val="008F362A"/>
    <w:rsid w:val="008F3838"/>
    <w:rsid w:val="008F3A35"/>
    <w:rsid w:val="008F3A62"/>
    <w:rsid w:val="008F3A93"/>
    <w:rsid w:val="008F3E05"/>
    <w:rsid w:val="008F3FAC"/>
    <w:rsid w:val="008F40F4"/>
    <w:rsid w:val="008F4178"/>
    <w:rsid w:val="008F41EA"/>
    <w:rsid w:val="008F4274"/>
    <w:rsid w:val="008F4290"/>
    <w:rsid w:val="008F4334"/>
    <w:rsid w:val="008F468F"/>
    <w:rsid w:val="008F49E6"/>
    <w:rsid w:val="008F51D5"/>
    <w:rsid w:val="008F522F"/>
    <w:rsid w:val="008F531F"/>
    <w:rsid w:val="008F5336"/>
    <w:rsid w:val="008F53CE"/>
    <w:rsid w:val="008F54E4"/>
    <w:rsid w:val="008F5A69"/>
    <w:rsid w:val="008F5B2E"/>
    <w:rsid w:val="008F5BF1"/>
    <w:rsid w:val="008F5C9B"/>
    <w:rsid w:val="008F5CF6"/>
    <w:rsid w:val="008F630E"/>
    <w:rsid w:val="008F6A12"/>
    <w:rsid w:val="008F6C18"/>
    <w:rsid w:val="008F7022"/>
    <w:rsid w:val="008F70CD"/>
    <w:rsid w:val="008F7302"/>
    <w:rsid w:val="008F7512"/>
    <w:rsid w:val="008F77B1"/>
    <w:rsid w:val="008F78AA"/>
    <w:rsid w:val="008F7916"/>
    <w:rsid w:val="008F7C6B"/>
    <w:rsid w:val="008F7E2D"/>
    <w:rsid w:val="008F7EF5"/>
    <w:rsid w:val="0090020B"/>
    <w:rsid w:val="00900279"/>
    <w:rsid w:val="0090037E"/>
    <w:rsid w:val="009005E3"/>
    <w:rsid w:val="009006E0"/>
    <w:rsid w:val="00901126"/>
    <w:rsid w:val="009018CC"/>
    <w:rsid w:val="00901B83"/>
    <w:rsid w:val="00901CEE"/>
    <w:rsid w:val="0090201A"/>
    <w:rsid w:val="009021F6"/>
    <w:rsid w:val="00902971"/>
    <w:rsid w:val="00902A14"/>
    <w:rsid w:val="00902A67"/>
    <w:rsid w:val="00902AF4"/>
    <w:rsid w:val="00902B38"/>
    <w:rsid w:val="00902C3E"/>
    <w:rsid w:val="00902C56"/>
    <w:rsid w:val="0090316B"/>
    <w:rsid w:val="00903599"/>
    <w:rsid w:val="009036F0"/>
    <w:rsid w:val="00903A9F"/>
    <w:rsid w:val="00903B35"/>
    <w:rsid w:val="00903BD4"/>
    <w:rsid w:val="00903EF4"/>
    <w:rsid w:val="00904357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6BD1"/>
    <w:rsid w:val="00907165"/>
    <w:rsid w:val="00907262"/>
    <w:rsid w:val="00907300"/>
    <w:rsid w:val="00907AC7"/>
    <w:rsid w:val="00907C85"/>
    <w:rsid w:val="00907DE8"/>
    <w:rsid w:val="00907EB8"/>
    <w:rsid w:val="00910011"/>
    <w:rsid w:val="0091006A"/>
    <w:rsid w:val="00910807"/>
    <w:rsid w:val="0091091D"/>
    <w:rsid w:val="00910B4B"/>
    <w:rsid w:val="00910B9F"/>
    <w:rsid w:val="00910DAA"/>
    <w:rsid w:val="00911245"/>
    <w:rsid w:val="009113BE"/>
    <w:rsid w:val="009114B4"/>
    <w:rsid w:val="009115E0"/>
    <w:rsid w:val="00911709"/>
    <w:rsid w:val="009117A5"/>
    <w:rsid w:val="00911818"/>
    <w:rsid w:val="009119DD"/>
    <w:rsid w:val="00911BF8"/>
    <w:rsid w:val="00911C6C"/>
    <w:rsid w:val="00911C97"/>
    <w:rsid w:val="009121AD"/>
    <w:rsid w:val="0091253D"/>
    <w:rsid w:val="00912590"/>
    <w:rsid w:val="009128CB"/>
    <w:rsid w:val="009128D4"/>
    <w:rsid w:val="00912CCC"/>
    <w:rsid w:val="009131AD"/>
    <w:rsid w:val="00913819"/>
    <w:rsid w:val="00913AB0"/>
    <w:rsid w:val="00913D8D"/>
    <w:rsid w:val="0091427D"/>
    <w:rsid w:val="00914761"/>
    <w:rsid w:val="00914A0A"/>
    <w:rsid w:val="00914B53"/>
    <w:rsid w:val="00914C9E"/>
    <w:rsid w:val="00914E01"/>
    <w:rsid w:val="00914EBD"/>
    <w:rsid w:val="0091514E"/>
    <w:rsid w:val="009155D9"/>
    <w:rsid w:val="00915927"/>
    <w:rsid w:val="00915D9A"/>
    <w:rsid w:val="00915DEC"/>
    <w:rsid w:val="00915FD7"/>
    <w:rsid w:val="00916147"/>
    <w:rsid w:val="0091636F"/>
    <w:rsid w:val="009168C6"/>
    <w:rsid w:val="00916916"/>
    <w:rsid w:val="00916C51"/>
    <w:rsid w:val="00916E23"/>
    <w:rsid w:val="00916EEF"/>
    <w:rsid w:val="009177D5"/>
    <w:rsid w:val="00917AF0"/>
    <w:rsid w:val="00917B0F"/>
    <w:rsid w:val="00917CFF"/>
    <w:rsid w:val="00917D22"/>
    <w:rsid w:val="00917FD8"/>
    <w:rsid w:val="0092033D"/>
    <w:rsid w:val="009203EC"/>
    <w:rsid w:val="009208B0"/>
    <w:rsid w:val="00920AD7"/>
    <w:rsid w:val="00921053"/>
    <w:rsid w:val="009210D2"/>
    <w:rsid w:val="00921191"/>
    <w:rsid w:val="0092145B"/>
    <w:rsid w:val="00921463"/>
    <w:rsid w:val="00921492"/>
    <w:rsid w:val="00921517"/>
    <w:rsid w:val="0092155D"/>
    <w:rsid w:val="00921575"/>
    <w:rsid w:val="00921609"/>
    <w:rsid w:val="00921AE9"/>
    <w:rsid w:val="00921AFD"/>
    <w:rsid w:val="00921C0F"/>
    <w:rsid w:val="00921D7C"/>
    <w:rsid w:val="009226AE"/>
    <w:rsid w:val="00922C45"/>
    <w:rsid w:val="00923058"/>
    <w:rsid w:val="009232B0"/>
    <w:rsid w:val="00923322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D3D"/>
    <w:rsid w:val="00924E51"/>
    <w:rsid w:val="00924E72"/>
    <w:rsid w:val="00924F6E"/>
    <w:rsid w:val="009256CD"/>
    <w:rsid w:val="009257F0"/>
    <w:rsid w:val="009259B8"/>
    <w:rsid w:val="00925BF6"/>
    <w:rsid w:val="00925BFF"/>
    <w:rsid w:val="00925D57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6BC"/>
    <w:rsid w:val="00930C28"/>
    <w:rsid w:val="00930ECD"/>
    <w:rsid w:val="00931289"/>
    <w:rsid w:val="009316C5"/>
    <w:rsid w:val="00931777"/>
    <w:rsid w:val="009317B2"/>
    <w:rsid w:val="009322C8"/>
    <w:rsid w:val="0093234E"/>
    <w:rsid w:val="00932B25"/>
    <w:rsid w:val="00932D00"/>
    <w:rsid w:val="00932FCD"/>
    <w:rsid w:val="0093313F"/>
    <w:rsid w:val="0093344A"/>
    <w:rsid w:val="009335F1"/>
    <w:rsid w:val="009338BD"/>
    <w:rsid w:val="00933AAE"/>
    <w:rsid w:val="00933B0F"/>
    <w:rsid w:val="00933C7D"/>
    <w:rsid w:val="00933C9B"/>
    <w:rsid w:val="00933E85"/>
    <w:rsid w:val="00933FC6"/>
    <w:rsid w:val="0093425A"/>
    <w:rsid w:val="00934376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1E1"/>
    <w:rsid w:val="00936BBA"/>
    <w:rsid w:val="00936FA3"/>
    <w:rsid w:val="00936FCD"/>
    <w:rsid w:val="00937117"/>
    <w:rsid w:val="009375B6"/>
    <w:rsid w:val="0093762D"/>
    <w:rsid w:val="0093764F"/>
    <w:rsid w:val="00937759"/>
    <w:rsid w:val="00937A67"/>
    <w:rsid w:val="00937AF9"/>
    <w:rsid w:val="00937E03"/>
    <w:rsid w:val="00937ECB"/>
    <w:rsid w:val="00940113"/>
    <w:rsid w:val="0094027E"/>
    <w:rsid w:val="0094030E"/>
    <w:rsid w:val="00940330"/>
    <w:rsid w:val="00940885"/>
    <w:rsid w:val="00940AD2"/>
    <w:rsid w:val="00941211"/>
    <w:rsid w:val="009417A9"/>
    <w:rsid w:val="00941B73"/>
    <w:rsid w:val="00941D92"/>
    <w:rsid w:val="00941DD1"/>
    <w:rsid w:val="00941F92"/>
    <w:rsid w:val="0094203A"/>
    <w:rsid w:val="009421BE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BF2"/>
    <w:rsid w:val="00944D71"/>
    <w:rsid w:val="009451DD"/>
    <w:rsid w:val="00945558"/>
    <w:rsid w:val="00945689"/>
    <w:rsid w:val="00945AAF"/>
    <w:rsid w:val="00945F21"/>
    <w:rsid w:val="00946064"/>
    <w:rsid w:val="0094606B"/>
    <w:rsid w:val="00946105"/>
    <w:rsid w:val="00946110"/>
    <w:rsid w:val="00946210"/>
    <w:rsid w:val="00946A56"/>
    <w:rsid w:val="00946B86"/>
    <w:rsid w:val="00947364"/>
    <w:rsid w:val="009479E1"/>
    <w:rsid w:val="00947DC0"/>
    <w:rsid w:val="00947F30"/>
    <w:rsid w:val="009500E6"/>
    <w:rsid w:val="00950435"/>
    <w:rsid w:val="009504EC"/>
    <w:rsid w:val="00950933"/>
    <w:rsid w:val="00950B7F"/>
    <w:rsid w:val="00950BE6"/>
    <w:rsid w:val="00950DF2"/>
    <w:rsid w:val="00950E27"/>
    <w:rsid w:val="00950F67"/>
    <w:rsid w:val="00950F78"/>
    <w:rsid w:val="00951387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55C"/>
    <w:rsid w:val="0095456B"/>
    <w:rsid w:val="00954830"/>
    <w:rsid w:val="00954A27"/>
    <w:rsid w:val="00954A66"/>
    <w:rsid w:val="00954CC1"/>
    <w:rsid w:val="00955D73"/>
    <w:rsid w:val="00955DD8"/>
    <w:rsid w:val="00955FBD"/>
    <w:rsid w:val="0095690F"/>
    <w:rsid w:val="009569FD"/>
    <w:rsid w:val="00956A8D"/>
    <w:rsid w:val="00956AE7"/>
    <w:rsid w:val="00956C63"/>
    <w:rsid w:val="00956E9E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A85"/>
    <w:rsid w:val="00960EDF"/>
    <w:rsid w:val="00960FB9"/>
    <w:rsid w:val="009612DF"/>
    <w:rsid w:val="00961588"/>
    <w:rsid w:val="00961966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7B0"/>
    <w:rsid w:val="0096680B"/>
    <w:rsid w:val="0096686A"/>
    <w:rsid w:val="00966C50"/>
    <w:rsid w:val="00966DEB"/>
    <w:rsid w:val="00966FCF"/>
    <w:rsid w:val="00967081"/>
    <w:rsid w:val="009672A3"/>
    <w:rsid w:val="009674DA"/>
    <w:rsid w:val="00967959"/>
    <w:rsid w:val="009679E5"/>
    <w:rsid w:val="00967ABE"/>
    <w:rsid w:val="00967D7E"/>
    <w:rsid w:val="00967E50"/>
    <w:rsid w:val="00967E59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B3E"/>
    <w:rsid w:val="00971CD2"/>
    <w:rsid w:val="00971DF7"/>
    <w:rsid w:val="0097237C"/>
    <w:rsid w:val="009728F7"/>
    <w:rsid w:val="0097290D"/>
    <w:rsid w:val="0097297E"/>
    <w:rsid w:val="00972CAD"/>
    <w:rsid w:val="009733DF"/>
    <w:rsid w:val="00973502"/>
    <w:rsid w:val="0097383F"/>
    <w:rsid w:val="009738B3"/>
    <w:rsid w:val="00973E3D"/>
    <w:rsid w:val="009742A7"/>
    <w:rsid w:val="00974382"/>
    <w:rsid w:val="00974470"/>
    <w:rsid w:val="0097468E"/>
    <w:rsid w:val="00974A10"/>
    <w:rsid w:val="00974A7A"/>
    <w:rsid w:val="00974B80"/>
    <w:rsid w:val="00974CA8"/>
    <w:rsid w:val="00974D14"/>
    <w:rsid w:val="00975042"/>
    <w:rsid w:val="00975080"/>
    <w:rsid w:val="0097509A"/>
    <w:rsid w:val="00975152"/>
    <w:rsid w:val="009751ED"/>
    <w:rsid w:val="0097535E"/>
    <w:rsid w:val="0097577C"/>
    <w:rsid w:val="00975787"/>
    <w:rsid w:val="00975920"/>
    <w:rsid w:val="009759DE"/>
    <w:rsid w:val="00975AD0"/>
    <w:rsid w:val="00975D11"/>
    <w:rsid w:val="009761C1"/>
    <w:rsid w:val="0097620E"/>
    <w:rsid w:val="00976364"/>
    <w:rsid w:val="009764B6"/>
    <w:rsid w:val="009765E4"/>
    <w:rsid w:val="00976656"/>
    <w:rsid w:val="009769C6"/>
    <w:rsid w:val="00976B82"/>
    <w:rsid w:val="00976D5E"/>
    <w:rsid w:val="00976ED5"/>
    <w:rsid w:val="009770ED"/>
    <w:rsid w:val="009774F4"/>
    <w:rsid w:val="009777CB"/>
    <w:rsid w:val="00977846"/>
    <w:rsid w:val="00977AB0"/>
    <w:rsid w:val="00977B28"/>
    <w:rsid w:val="00977BBB"/>
    <w:rsid w:val="00977E67"/>
    <w:rsid w:val="0098001D"/>
    <w:rsid w:val="0098017B"/>
    <w:rsid w:val="00980630"/>
    <w:rsid w:val="0098094B"/>
    <w:rsid w:val="009810A4"/>
    <w:rsid w:val="009811EB"/>
    <w:rsid w:val="00981356"/>
    <w:rsid w:val="00981474"/>
    <w:rsid w:val="00981934"/>
    <w:rsid w:val="009822C6"/>
    <w:rsid w:val="00982986"/>
    <w:rsid w:val="009829C1"/>
    <w:rsid w:val="00982FB7"/>
    <w:rsid w:val="00983161"/>
    <w:rsid w:val="00983590"/>
    <w:rsid w:val="00983A52"/>
    <w:rsid w:val="00983DD7"/>
    <w:rsid w:val="00983F18"/>
    <w:rsid w:val="00983F97"/>
    <w:rsid w:val="009841EA"/>
    <w:rsid w:val="0098446D"/>
    <w:rsid w:val="00984760"/>
    <w:rsid w:val="009847DF"/>
    <w:rsid w:val="009848C4"/>
    <w:rsid w:val="00984E7D"/>
    <w:rsid w:val="00985190"/>
    <w:rsid w:val="00985942"/>
    <w:rsid w:val="00985B77"/>
    <w:rsid w:val="00985F8F"/>
    <w:rsid w:val="00986139"/>
    <w:rsid w:val="009861E5"/>
    <w:rsid w:val="009861E6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5AB"/>
    <w:rsid w:val="009907B7"/>
    <w:rsid w:val="00990DCF"/>
    <w:rsid w:val="0099104B"/>
    <w:rsid w:val="00991206"/>
    <w:rsid w:val="00991708"/>
    <w:rsid w:val="009919CC"/>
    <w:rsid w:val="00991A0F"/>
    <w:rsid w:val="00991E45"/>
    <w:rsid w:val="00992245"/>
    <w:rsid w:val="00992405"/>
    <w:rsid w:val="00992769"/>
    <w:rsid w:val="009928CB"/>
    <w:rsid w:val="00992DDF"/>
    <w:rsid w:val="00992E8C"/>
    <w:rsid w:val="00992EA1"/>
    <w:rsid w:val="00992F4A"/>
    <w:rsid w:val="00993949"/>
    <w:rsid w:val="009939D2"/>
    <w:rsid w:val="00993A23"/>
    <w:rsid w:val="00993B03"/>
    <w:rsid w:val="00993E2E"/>
    <w:rsid w:val="00994623"/>
    <w:rsid w:val="0099475F"/>
    <w:rsid w:val="00994822"/>
    <w:rsid w:val="009949B1"/>
    <w:rsid w:val="00995392"/>
    <w:rsid w:val="0099597F"/>
    <w:rsid w:val="00995C22"/>
    <w:rsid w:val="00995D82"/>
    <w:rsid w:val="00996829"/>
    <w:rsid w:val="00996860"/>
    <w:rsid w:val="009969E5"/>
    <w:rsid w:val="009979AD"/>
    <w:rsid w:val="00997B73"/>
    <w:rsid w:val="009A0066"/>
    <w:rsid w:val="009A0216"/>
    <w:rsid w:val="009A025F"/>
    <w:rsid w:val="009A0353"/>
    <w:rsid w:val="009A0795"/>
    <w:rsid w:val="009A0854"/>
    <w:rsid w:val="009A0889"/>
    <w:rsid w:val="009A0B3B"/>
    <w:rsid w:val="009A0F60"/>
    <w:rsid w:val="009A1073"/>
    <w:rsid w:val="009A135D"/>
    <w:rsid w:val="009A15BC"/>
    <w:rsid w:val="009A1654"/>
    <w:rsid w:val="009A16B2"/>
    <w:rsid w:val="009A178F"/>
    <w:rsid w:val="009A1A3A"/>
    <w:rsid w:val="009A1E6A"/>
    <w:rsid w:val="009A1FA4"/>
    <w:rsid w:val="009A226B"/>
    <w:rsid w:val="009A26E3"/>
    <w:rsid w:val="009A2729"/>
    <w:rsid w:val="009A2AA2"/>
    <w:rsid w:val="009A2C96"/>
    <w:rsid w:val="009A352C"/>
    <w:rsid w:val="009A358E"/>
    <w:rsid w:val="009A360E"/>
    <w:rsid w:val="009A3707"/>
    <w:rsid w:val="009A3956"/>
    <w:rsid w:val="009A3F22"/>
    <w:rsid w:val="009A437E"/>
    <w:rsid w:val="009A44CD"/>
    <w:rsid w:val="009A46CE"/>
    <w:rsid w:val="009A49F0"/>
    <w:rsid w:val="009A4DBD"/>
    <w:rsid w:val="009A503C"/>
    <w:rsid w:val="009A5355"/>
    <w:rsid w:val="009A5447"/>
    <w:rsid w:val="009A594C"/>
    <w:rsid w:val="009A5B87"/>
    <w:rsid w:val="009A5C93"/>
    <w:rsid w:val="009A5CCD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375"/>
    <w:rsid w:val="009B06A9"/>
    <w:rsid w:val="009B12D3"/>
    <w:rsid w:val="009B18ED"/>
    <w:rsid w:val="009B1AA3"/>
    <w:rsid w:val="009B22DC"/>
    <w:rsid w:val="009B24E1"/>
    <w:rsid w:val="009B26AB"/>
    <w:rsid w:val="009B279D"/>
    <w:rsid w:val="009B2894"/>
    <w:rsid w:val="009B2AA9"/>
    <w:rsid w:val="009B2C14"/>
    <w:rsid w:val="009B36EE"/>
    <w:rsid w:val="009B3929"/>
    <w:rsid w:val="009B3B6A"/>
    <w:rsid w:val="009B3D5F"/>
    <w:rsid w:val="009B3DD3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65E"/>
    <w:rsid w:val="009B5AC1"/>
    <w:rsid w:val="009B5B61"/>
    <w:rsid w:val="009B5BD0"/>
    <w:rsid w:val="009B5F90"/>
    <w:rsid w:val="009B623A"/>
    <w:rsid w:val="009B62F6"/>
    <w:rsid w:val="009B67E9"/>
    <w:rsid w:val="009B6ACA"/>
    <w:rsid w:val="009B6B96"/>
    <w:rsid w:val="009B6CB9"/>
    <w:rsid w:val="009B6CCD"/>
    <w:rsid w:val="009B700F"/>
    <w:rsid w:val="009B71B2"/>
    <w:rsid w:val="009B75F4"/>
    <w:rsid w:val="009B766C"/>
    <w:rsid w:val="009B7D54"/>
    <w:rsid w:val="009C01EF"/>
    <w:rsid w:val="009C0502"/>
    <w:rsid w:val="009C0540"/>
    <w:rsid w:val="009C05B7"/>
    <w:rsid w:val="009C0656"/>
    <w:rsid w:val="009C0774"/>
    <w:rsid w:val="009C0A0D"/>
    <w:rsid w:val="009C0AB7"/>
    <w:rsid w:val="009C0E20"/>
    <w:rsid w:val="009C0ED2"/>
    <w:rsid w:val="009C0F28"/>
    <w:rsid w:val="009C10A5"/>
    <w:rsid w:val="009C13E6"/>
    <w:rsid w:val="009C15C3"/>
    <w:rsid w:val="009C1CF5"/>
    <w:rsid w:val="009C2300"/>
    <w:rsid w:val="009C2540"/>
    <w:rsid w:val="009C25DF"/>
    <w:rsid w:val="009C2661"/>
    <w:rsid w:val="009C2803"/>
    <w:rsid w:val="009C2C92"/>
    <w:rsid w:val="009C323F"/>
    <w:rsid w:val="009C3330"/>
    <w:rsid w:val="009C333F"/>
    <w:rsid w:val="009C37D0"/>
    <w:rsid w:val="009C3FE6"/>
    <w:rsid w:val="009C4254"/>
    <w:rsid w:val="009C42F4"/>
    <w:rsid w:val="009C44C3"/>
    <w:rsid w:val="009C48FD"/>
    <w:rsid w:val="009C4D0E"/>
    <w:rsid w:val="009C4E2D"/>
    <w:rsid w:val="009C5616"/>
    <w:rsid w:val="009C5813"/>
    <w:rsid w:val="009C5953"/>
    <w:rsid w:val="009C5989"/>
    <w:rsid w:val="009C5A45"/>
    <w:rsid w:val="009C60B4"/>
    <w:rsid w:val="009C61A5"/>
    <w:rsid w:val="009C691E"/>
    <w:rsid w:val="009C6C8F"/>
    <w:rsid w:val="009C711E"/>
    <w:rsid w:val="009C71FB"/>
    <w:rsid w:val="009C75A0"/>
    <w:rsid w:val="009C79A4"/>
    <w:rsid w:val="009C7BC4"/>
    <w:rsid w:val="009C7C40"/>
    <w:rsid w:val="009C7D85"/>
    <w:rsid w:val="009C7E4F"/>
    <w:rsid w:val="009D0358"/>
    <w:rsid w:val="009D0840"/>
    <w:rsid w:val="009D087C"/>
    <w:rsid w:val="009D08A1"/>
    <w:rsid w:val="009D090C"/>
    <w:rsid w:val="009D0CB7"/>
    <w:rsid w:val="009D1440"/>
    <w:rsid w:val="009D1598"/>
    <w:rsid w:val="009D15A3"/>
    <w:rsid w:val="009D1611"/>
    <w:rsid w:val="009D1AEE"/>
    <w:rsid w:val="009D1B16"/>
    <w:rsid w:val="009D1D6E"/>
    <w:rsid w:val="009D2352"/>
    <w:rsid w:val="009D2585"/>
    <w:rsid w:val="009D25FF"/>
    <w:rsid w:val="009D2829"/>
    <w:rsid w:val="009D2861"/>
    <w:rsid w:val="009D299E"/>
    <w:rsid w:val="009D2D39"/>
    <w:rsid w:val="009D2DF1"/>
    <w:rsid w:val="009D2E98"/>
    <w:rsid w:val="009D32F9"/>
    <w:rsid w:val="009D331D"/>
    <w:rsid w:val="009D36DF"/>
    <w:rsid w:val="009D3842"/>
    <w:rsid w:val="009D3AC9"/>
    <w:rsid w:val="009D4025"/>
    <w:rsid w:val="009D4207"/>
    <w:rsid w:val="009D4322"/>
    <w:rsid w:val="009D43D3"/>
    <w:rsid w:val="009D44E0"/>
    <w:rsid w:val="009D44F8"/>
    <w:rsid w:val="009D4663"/>
    <w:rsid w:val="009D4709"/>
    <w:rsid w:val="009D4738"/>
    <w:rsid w:val="009D4C05"/>
    <w:rsid w:val="009D4F79"/>
    <w:rsid w:val="009D5192"/>
    <w:rsid w:val="009D5447"/>
    <w:rsid w:val="009D549D"/>
    <w:rsid w:val="009D5871"/>
    <w:rsid w:val="009D5A52"/>
    <w:rsid w:val="009D64D1"/>
    <w:rsid w:val="009D6860"/>
    <w:rsid w:val="009D6CFD"/>
    <w:rsid w:val="009D6D7F"/>
    <w:rsid w:val="009D6F72"/>
    <w:rsid w:val="009D70F7"/>
    <w:rsid w:val="009D7238"/>
    <w:rsid w:val="009D75E6"/>
    <w:rsid w:val="009D75ED"/>
    <w:rsid w:val="009D77C7"/>
    <w:rsid w:val="009D7BC4"/>
    <w:rsid w:val="009D7FCA"/>
    <w:rsid w:val="009E049B"/>
    <w:rsid w:val="009E067D"/>
    <w:rsid w:val="009E08C1"/>
    <w:rsid w:val="009E0FFB"/>
    <w:rsid w:val="009E10BF"/>
    <w:rsid w:val="009E11D6"/>
    <w:rsid w:val="009E1350"/>
    <w:rsid w:val="009E1936"/>
    <w:rsid w:val="009E1D89"/>
    <w:rsid w:val="009E1E77"/>
    <w:rsid w:val="009E2002"/>
    <w:rsid w:val="009E25A9"/>
    <w:rsid w:val="009E279A"/>
    <w:rsid w:val="009E291B"/>
    <w:rsid w:val="009E2BF8"/>
    <w:rsid w:val="009E2CBB"/>
    <w:rsid w:val="009E2CCD"/>
    <w:rsid w:val="009E2D40"/>
    <w:rsid w:val="009E2E6D"/>
    <w:rsid w:val="009E3295"/>
    <w:rsid w:val="009E33D7"/>
    <w:rsid w:val="009E35C4"/>
    <w:rsid w:val="009E3DBE"/>
    <w:rsid w:val="009E403E"/>
    <w:rsid w:val="009E415E"/>
    <w:rsid w:val="009E428C"/>
    <w:rsid w:val="009E4316"/>
    <w:rsid w:val="009E48FD"/>
    <w:rsid w:val="009E49BB"/>
    <w:rsid w:val="009E4A1A"/>
    <w:rsid w:val="009E4D2C"/>
    <w:rsid w:val="009E4D79"/>
    <w:rsid w:val="009E4D8D"/>
    <w:rsid w:val="009E4DA7"/>
    <w:rsid w:val="009E4FE1"/>
    <w:rsid w:val="009E507B"/>
    <w:rsid w:val="009E5289"/>
    <w:rsid w:val="009E555A"/>
    <w:rsid w:val="009E577F"/>
    <w:rsid w:val="009E5A83"/>
    <w:rsid w:val="009E619F"/>
    <w:rsid w:val="009E61C4"/>
    <w:rsid w:val="009E62B6"/>
    <w:rsid w:val="009E62FD"/>
    <w:rsid w:val="009E64D1"/>
    <w:rsid w:val="009E6782"/>
    <w:rsid w:val="009E69D6"/>
    <w:rsid w:val="009E6A06"/>
    <w:rsid w:val="009E6B42"/>
    <w:rsid w:val="009E6C41"/>
    <w:rsid w:val="009E6F70"/>
    <w:rsid w:val="009E7400"/>
    <w:rsid w:val="009E766B"/>
    <w:rsid w:val="009E7AF2"/>
    <w:rsid w:val="009F09AA"/>
    <w:rsid w:val="009F0C96"/>
    <w:rsid w:val="009F0E79"/>
    <w:rsid w:val="009F0E88"/>
    <w:rsid w:val="009F15CF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57F"/>
    <w:rsid w:val="009F3860"/>
    <w:rsid w:val="009F3B9F"/>
    <w:rsid w:val="009F410C"/>
    <w:rsid w:val="009F4157"/>
    <w:rsid w:val="009F4881"/>
    <w:rsid w:val="009F4C0F"/>
    <w:rsid w:val="009F4CA3"/>
    <w:rsid w:val="009F4D42"/>
    <w:rsid w:val="009F4E93"/>
    <w:rsid w:val="009F5160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AB1"/>
    <w:rsid w:val="009F6CD1"/>
    <w:rsid w:val="009F6D30"/>
    <w:rsid w:val="009F6E27"/>
    <w:rsid w:val="009F6EE9"/>
    <w:rsid w:val="009F6F46"/>
    <w:rsid w:val="009F73A0"/>
    <w:rsid w:val="009F73D6"/>
    <w:rsid w:val="009F7800"/>
    <w:rsid w:val="009F7F45"/>
    <w:rsid w:val="00A00770"/>
    <w:rsid w:val="00A00E97"/>
    <w:rsid w:val="00A014A4"/>
    <w:rsid w:val="00A01570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85C"/>
    <w:rsid w:val="00A038F6"/>
    <w:rsid w:val="00A03DE7"/>
    <w:rsid w:val="00A03E1D"/>
    <w:rsid w:val="00A03EB1"/>
    <w:rsid w:val="00A044AD"/>
    <w:rsid w:val="00A0455F"/>
    <w:rsid w:val="00A04BF3"/>
    <w:rsid w:val="00A05198"/>
    <w:rsid w:val="00A051CC"/>
    <w:rsid w:val="00A0550B"/>
    <w:rsid w:val="00A05692"/>
    <w:rsid w:val="00A0596E"/>
    <w:rsid w:val="00A05AC6"/>
    <w:rsid w:val="00A05AE8"/>
    <w:rsid w:val="00A05AF3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521"/>
    <w:rsid w:val="00A07AE1"/>
    <w:rsid w:val="00A07C5C"/>
    <w:rsid w:val="00A07D8E"/>
    <w:rsid w:val="00A07F5B"/>
    <w:rsid w:val="00A10019"/>
    <w:rsid w:val="00A10517"/>
    <w:rsid w:val="00A10627"/>
    <w:rsid w:val="00A108CC"/>
    <w:rsid w:val="00A10B64"/>
    <w:rsid w:val="00A10F14"/>
    <w:rsid w:val="00A110D0"/>
    <w:rsid w:val="00A11152"/>
    <w:rsid w:val="00A111FF"/>
    <w:rsid w:val="00A114E8"/>
    <w:rsid w:val="00A11522"/>
    <w:rsid w:val="00A11564"/>
    <w:rsid w:val="00A11648"/>
    <w:rsid w:val="00A11A9C"/>
    <w:rsid w:val="00A11E53"/>
    <w:rsid w:val="00A12214"/>
    <w:rsid w:val="00A12528"/>
    <w:rsid w:val="00A1259A"/>
    <w:rsid w:val="00A12AF4"/>
    <w:rsid w:val="00A12EA4"/>
    <w:rsid w:val="00A12F39"/>
    <w:rsid w:val="00A13533"/>
    <w:rsid w:val="00A13625"/>
    <w:rsid w:val="00A13C6E"/>
    <w:rsid w:val="00A13CDF"/>
    <w:rsid w:val="00A13EED"/>
    <w:rsid w:val="00A1428C"/>
    <w:rsid w:val="00A14304"/>
    <w:rsid w:val="00A144AD"/>
    <w:rsid w:val="00A1469F"/>
    <w:rsid w:val="00A147D2"/>
    <w:rsid w:val="00A14B3D"/>
    <w:rsid w:val="00A14BD7"/>
    <w:rsid w:val="00A14C36"/>
    <w:rsid w:val="00A14E0E"/>
    <w:rsid w:val="00A14FE1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487"/>
    <w:rsid w:val="00A17537"/>
    <w:rsid w:val="00A1785B"/>
    <w:rsid w:val="00A17995"/>
    <w:rsid w:val="00A17DE4"/>
    <w:rsid w:val="00A2035A"/>
    <w:rsid w:val="00A2078B"/>
    <w:rsid w:val="00A20BFB"/>
    <w:rsid w:val="00A20F83"/>
    <w:rsid w:val="00A20FFC"/>
    <w:rsid w:val="00A210B9"/>
    <w:rsid w:val="00A21673"/>
    <w:rsid w:val="00A2171D"/>
    <w:rsid w:val="00A21A03"/>
    <w:rsid w:val="00A21A3E"/>
    <w:rsid w:val="00A21AA6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08"/>
    <w:rsid w:val="00A23FF5"/>
    <w:rsid w:val="00A241D5"/>
    <w:rsid w:val="00A24210"/>
    <w:rsid w:val="00A2421F"/>
    <w:rsid w:val="00A2463A"/>
    <w:rsid w:val="00A24658"/>
    <w:rsid w:val="00A24707"/>
    <w:rsid w:val="00A248C3"/>
    <w:rsid w:val="00A2498C"/>
    <w:rsid w:val="00A249AA"/>
    <w:rsid w:val="00A24E0F"/>
    <w:rsid w:val="00A2574E"/>
    <w:rsid w:val="00A25810"/>
    <w:rsid w:val="00A25A5F"/>
    <w:rsid w:val="00A25D45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605"/>
    <w:rsid w:val="00A307A8"/>
    <w:rsid w:val="00A30838"/>
    <w:rsid w:val="00A30C98"/>
    <w:rsid w:val="00A30EF2"/>
    <w:rsid w:val="00A3117C"/>
    <w:rsid w:val="00A3138D"/>
    <w:rsid w:val="00A31422"/>
    <w:rsid w:val="00A314EB"/>
    <w:rsid w:val="00A31939"/>
    <w:rsid w:val="00A31B98"/>
    <w:rsid w:val="00A31E58"/>
    <w:rsid w:val="00A31ECA"/>
    <w:rsid w:val="00A32455"/>
    <w:rsid w:val="00A324D0"/>
    <w:rsid w:val="00A329A8"/>
    <w:rsid w:val="00A32C02"/>
    <w:rsid w:val="00A32C2D"/>
    <w:rsid w:val="00A331DF"/>
    <w:rsid w:val="00A33340"/>
    <w:rsid w:val="00A333A1"/>
    <w:rsid w:val="00A3349D"/>
    <w:rsid w:val="00A334E4"/>
    <w:rsid w:val="00A335E5"/>
    <w:rsid w:val="00A33723"/>
    <w:rsid w:val="00A3396F"/>
    <w:rsid w:val="00A33A5F"/>
    <w:rsid w:val="00A33ACA"/>
    <w:rsid w:val="00A33C0B"/>
    <w:rsid w:val="00A33DCC"/>
    <w:rsid w:val="00A344D4"/>
    <w:rsid w:val="00A3451E"/>
    <w:rsid w:val="00A3471C"/>
    <w:rsid w:val="00A34CC6"/>
    <w:rsid w:val="00A34D87"/>
    <w:rsid w:val="00A35030"/>
    <w:rsid w:val="00A35384"/>
    <w:rsid w:val="00A353B9"/>
    <w:rsid w:val="00A35659"/>
    <w:rsid w:val="00A35751"/>
    <w:rsid w:val="00A358C2"/>
    <w:rsid w:val="00A35FC0"/>
    <w:rsid w:val="00A35FF1"/>
    <w:rsid w:val="00A36A3E"/>
    <w:rsid w:val="00A36D50"/>
    <w:rsid w:val="00A370B1"/>
    <w:rsid w:val="00A371F4"/>
    <w:rsid w:val="00A3734E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2C8"/>
    <w:rsid w:val="00A4181D"/>
    <w:rsid w:val="00A41B18"/>
    <w:rsid w:val="00A4203C"/>
    <w:rsid w:val="00A42476"/>
    <w:rsid w:val="00A42534"/>
    <w:rsid w:val="00A428AE"/>
    <w:rsid w:val="00A42A61"/>
    <w:rsid w:val="00A42DBA"/>
    <w:rsid w:val="00A43467"/>
    <w:rsid w:val="00A4371C"/>
    <w:rsid w:val="00A43846"/>
    <w:rsid w:val="00A43926"/>
    <w:rsid w:val="00A439C5"/>
    <w:rsid w:val="00A439E5"/>
    <w:rsid w:val="00A439F7"/>
    <w:rsid w:val="00A43A24"/>
    <w:rsid w:val="00A43DF0"/>
    <w:rsid w:val="00A43E2E"/>
    <w:rsid w:val="00A445BB"/>
    <w:rsid w:val="00A445BE"/>
    <w:rsid w:val="00A445E9"/>
    <w:rsid w:val="00A4483D"/>
    <w:rsid w:val="00A44A09"/>
    <w:rsid w:val="00A44A81"/>
    <w:rsid w:val="00A44BC8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5A5"/>
    <w:rsid w:val="00A46642"/>
    <w:rsid w:val="00A46EBC"/>
    <w:rsid w:val="00A47281"/>
    <w:rsid w:val="00A479D9"/>
    <w:rsid w:val="00A47C36"/>
    <w:rsid w:val="00A50234"/>
    <w:rsid w:val="00A50386"/>
    <w:rsid w:val="00A503BB"/>
    <w:rsid w:val="00A504ED"/>
    <w:rsid w:val="00A50A8A"/>
    <w:rsid w:val="00A50B1E"/>
    <w:rsid w:val="00A50D1D"/>
    <w:rsid w:val="00A50E1B"/>
    <w:rsid w:val="00A5100A"/>
    <w:rsid w:val="00A51369"/>
    <w:rsid w:val="00A51727"/>
    <w:rsid w:val="00A51756"/>
    <w:rsid w:val="00A5176B"/>
    <w:rsid w:val="00A5184A"/>
    <w:rsid w:val="00A51932"/>
    <w:rsid w:val="00A519A1"/>
    <w:rsid w:val="00A51AB7"/>
    <w:rsid w:val="00A51FC1"/>
    <w:rsid w:val="00A5239F"/>
    <w:rsid w:val="00A526C1"/>
    <w:rsid w:val="00A52EBE"/>
    <w:rsid w:val="00A532D9"/>
    <w:rsid w:val="00A53394"/>
    <w:rsid w:val="00A534B5"/>
    <w:rsid w:val="00A53513"/>
    <w:rsid w:val="00A5372B"/>
    <w:rsid w:val="00A538C4"/>
    <w:rsid w:val="00A53945"/>
    <w:rsid w:val="00A54030"/>
    <w:rsid w:val="00A540D0"/>
    <w:rsid w:val="00A54338"/>
    <w:rsid w:val="00A54C4C"/>
    <w:rsid w:val="00A55584"/>
    <w:rsid w:val="00A556D4"/>
    <w:rsid w:val="00A5589F"/>
    <w:rsid w:val="00A55A13"/>
    <w:rsid w:val="00A55AFB"/>
    <w:rsid w:val="00A55B03"/>
    <w:rsid w:val="00A55E75"/>
    <w:rsid w:val="00A55EF1"/>
    <w:rsid w:val="00A5688B"/>
    <w:rsid w:val="00A56B93"/>
    <w:rsid w:val="00A56F96"/>
    <w:rsid w:val="00A5709A"/>
    <w:rsid w:val="00A5725B"/>
    <w:rsid w:val="00A574FB"/>
    <w:rsid w:val="00A5791E"/>
    <w:rsid w:val="00A57A7B"/>
    <w:rsid w:val="00A57AA6"/>
    <w:rsid w:val="00A57E5B"/>
    <w:rsid w:val="00A6011D"/>
    <w:rsid w:val="00A60D2B"/>
    <w:rsid w:val="00A60D65"/>
    <w:rsid w:val="00A60FDC"/>
    <w:rsid w:val="00A61495"/>
    <w:rsid w:val="00A618B3"/>
    <w:rsid w:val="00A618D7"/>
    <w:rsid w:val="00A61AF8"/>
    <w:rsid w:val="00A61BA5"/>
    <w:rsid w:val="00A62070"/>
    <w:rsid w:val="00A6217C"/>
    <w:rsid w:val="00A6265F"/>
    <w:rsid w:val="00A629A6"/>
    <w:rsid w:val="00A62CE0"/>
    <w:rsid w:val="00A62D0C"/>
    <w:rsid w:val="00A630BF"/>
    <w:rsid w:val="00A630CD"/>
    <w:rsid w:val="00A635A8"/>
    <w:rsid w:val="00A635E8"/>
    <w:rsid w:val="00A63998"/>
    <w:rsid w:val="00A6404E"/>
    <w:rsid w:val="00A643D5"/>
    <w:rsid w:val="00A645EC"/>
    <w:rsid w:val="00A64A3F"/>
    <w:rsid w:val="00A64EEF"/>
    <w:rsid w:val="00A6575B"/>
    <w:rsid w:val="00A65820"/>
    <w:rsid w:val="00A65A6B"/>
    <w:rsid w:val="00A664B7"/>
    <w:rsid w:val="00A6680D"/>
    <w:rsid w:val="00A66AB5"/>
    <w:rsid w:val="00A66E3E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70"/>
    <w:rsid w:val="00A70B93"/>
    <w:rsid w:val="00A70DFA"/>
    <w:rsid w:val="00A71156"/>
    <w:rsid w:val="00A71356"/>
    <w:rsid w:val="00A71985"/>
    <w:rsid w:val="00A71A84"/>
    <w:rsid w:val="00A71B89"/>
    <w:rsid w:val="00A71F23"/>
    <w:rsid w:val="00A723A0"/>
    <w:rsid w:val="00A7264C"/>
    <w:rsid w:val="00A72BCE"/>
    <w:rsid w:val="00A72DD1"/>
    <w:rsid w:val="00A73130"/>
    <w:rsid w:val="00A73488"/>
    <w:rsid w:val="00A73753"/>
    <w:rsid w:val="00A73894"/>
    <w:rsid w:val="00A73D33"/>
    <w:rsid w:val="00A7414A"/>
    <w:rsid w:val="00A74C29"/>
    <w:rsid w:val="00A74D30"/>
    <w:rsid w:val="00A751CE"/>
    <w:rsid w:val="00A75433"/>
    <w:rsid w:val="00A756B1"/>
    <w:rsid w:val="00A75704"/>
    <w:rsid w:val="00A757F8"/>
    <w:rsid w:val="00A758ED"/>
    <w:rsid w:val="00A75BD3"/>
    <w:rsid w:val="00A75C06"/>
    <w:rsid w:val="00A7607D"/>
    <w:rsid w:val="00A760A6"/>
    <w:rsid w:val="00A765CC"/>
    <w:rsid w:val="00A76650"/>
    <w:rsid w:val="00A768E0"/>
    <w:rsid w:val="00A76C4B"/>
    <w:rsid w:val="00A774B6"/>
    <w:rsid w:val="00A774D6"/>
    <w:rsid w:val="00A77545"/>
    <w:rsid w:val="00A77845"/>
    <w:rsid w:val="00A77BB3"/>
    <w:rsid w:val="00A77D34"/>
    <w:rsid w:val="00A77E52"/>
    <w:rsid w:val="00A80319"/>
    <w:rsid w:val="00A80BE9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2F2"/>
    <w:rsid w:val="00A82BEB"/>
    <w:rsid w:val="00A82ED1"/>
    <w:rsid w:val="00A82F4D"/>
    <w:rsid w:val="00A830F2"/>
    <w:rsid w:val="00A838AA"/>
    <w:rsid w:val="00A839A6"/>
    <w:rsid w:val="00A83C2C"/>
    <w:rsid w:val="00A83D37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0A5"/>
    <w:rsid w:val="00A850D8"/>
    <w:rsid w:val="00A85A8E"/>
    <w:rsid w:val="00A85AEE"/>
    <w:rsid w:val="00A85B95"/>
    <w:rsid w:val="00A85D4F"/>
    <w:rsid w:val="00A8600B"/>
    <w:rsid w:val="00A862AE"/>
    <w:rsid w:val="00A863CB"/>
    <w:rsid w:val="00A86623"/>
    <w:rsid w:val="00A867DE"/>
    <w:rsid w:val="00A86CDF"/>
    <w:rsid w:val="00A86DB9"/>
    <w:rsid w:val="00A86DFD"/>
    <w:rsid w:val="00A876EC"/>
    <w:rsid w:val="00A87B21"/>
    <w:rsid w:val="00A87B5B"/>
    <w:rsid w:val="00A87D3B"/>
    <w:rsid w:val="00A87DA1"/>
    <w:rsid w:val="00A87DD2"/>
    <w:rsid w:val="00A900C7"/>
    <w:rsid w:val="00A90170"/>
    <w:rsid w:val="00A901EC"/>
    <w:rsid w:val="00A90BDB"/>
    <w:rsid w:val="00A90CEE"/>
    <w:rsid w:val="00A90DB3"/>
    <w:rsid w:val="00A90FF9"/>
    <w:rsid w:val="00A910A6"/>
    <w:rsid w:val="00A910AE"/>
    <w:rsid w:val="00A91144"/>
    <w:rsid w:val="00A914C2"/>
    <w:rsid w:val="00A916A3"/>
    <w:rsid w:val="00A91791"/>
    <w:rsid w:val="00A917E7"/>
    <w:rsid w:val="00A918D1"/>
    <w:rsid w:val="00A91E57"/>
    <w:rsid w:val="00A91E64"/>
    <w:rsid w:val="00A91FC0"/>
    <w:rsid w:val="00A92183"/>
    <w:rsid w:val="00A924DC"/>
    <w:rsid w:val="00A924F9"/>
    <w:rsid w:val="00A9297F"/>
    <w:rsid w:val="00A92A2B"/>
    <w:rsid w:val="00A92CEE"/>
    <w:rsid w:val="00A92DD2"/>
    <w:rsid w:val="00A9314C"/>
    <w:rsid w:val="00A934C4"/>
    <w:rsid w:val="00A9354C"/>
    <w:rsid w:val="00A93A06"/>
    <w:rsid w:val="00A93C97"/>
    <w:rsid w:val="00A93DD4"/>
    <w:rsid w:val="00A94AD2"/>
    <w:rsid w:val="00A94BC3"/>
    <w:rsid w:val="00A9548E"/>
    <w:rsid w:val="00A95723"/>
    <w:rsid w:val="00A95AC6"/>
    <w:rsid w:val="00A95B26"/>
    <w:rsid w:val="00A95BE3"/>
    <w:rsid w:val="00A95FA5"/>
    <w:rsid w:val="00A96153"/>
    <w:rsid w:val="00A96803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5C3"/>
    <w:rsid w:val="00AA16D4"/>
    <w:rsid w:val="00AA181D"/>
    <w:rsid w:val="00AA185D"/>
    <w:rsid w:val="00AA1957"/>
    <w:rsid w:val="00AA1BD7"/>
    <w:rsid w:val="00AA2122"/>
    <w:rsid w:val="00AA2141"/>
    <w:rsid w:val="00AA21C6"/>
    <w:rsid w:val="00AA21D6"/>
    <w:rsid w:val="00AA301E"/>
    <w:rsid w:val="00AA36E1"/>
    <w:rsid w:val="00AA3870"/>
    <w:rsid w:val="00AA3A97"/>
    <w:rsid w:val="00AA3AEA"/>
    <w:rsid w:val="00AA3E0D"/>
    <w:rsid w:val="00AA3E43"/>
    <w:rsid w:val="00AA3F5A"/>
    <w:rsid w:val="00AA4237"/>
    <w:rsid w:val="00AA42E1"/>
    <w:rsid w:val="00AA44B3"/>
    <w:rsid w:val="00AA44C1"/>
    <w:rsid w:val="00AA48F7"/>
    <w:rsid w:val="00AA4B6A"/>
    <w:rsid w:val="00AA4E89"/>
    <w:rsid w:val="00AA4F1C"/>
    <w:rsid w:val="00AA52DE"/>
    <w:rsid w:val="00AA5907"/>
    <w:rsid w:val="00AA5A63"/>
    <w:rsid w:val="00AA5A6E"/>
    <w:rsid w:val="00AA5A9B"/>
    <w:rsid w:val="00AA5EF4"/>
    <w:rsid w:val="00AA615B"/>
    <w:rsid w:val="00AA696F"/>
    <w:rsid w:val="00AA6A38"/>
    <w:rsid w:val="00AA6D3E"/>
    <w:rsid w:val="00AA70D4"/>
    <w:rsid w:val="00AA71EA"/>
    <w:rsid w:val="00AA72FF"/>
    <w:rsid w:val="00AA73B6"/>
    <w:rsid w:val="00AA73B9"/>
    <w:rsid w:val="00AA7698"/>
    <w:rsid w:val="00AA76E1"/>
    <w:rsid w:val="00AA79C5"/>
    <w:rsid w:val="00AA7A76"/>
    <w:rsid w:val="00AA7B3F"/>
    <w:rsid w:val="00AA7E9F"/>
    <w:rsid w:val="00AA7FC4"/>
    <w:rsid w:val="00AB085A"/>
    <w:rsid w:val="00AB098A"/>
    <w:rsid w:val="00AB0C10"/>
    <w:rsid w:val="00AB0C6A"/>
    <w:rsid w:val="00AB0FAD"/>
    <w:rsid w:val="00AB0FED"/>
    <w:rsid w:val="00AB0FFD"/>
    <w:rsid w:val="00AB1675"/>
    <w:rsid w:val="00AB1C28"/>
    <w:rsid w:val="00AB230E"/>
    <w:rsid w:val="00AB2892"/>
    <w:rsid w:val="00AB2F96"/>
    <w:rsid w:val="00AB32CC"/>
    <w:rsid w:val="00AB384A"/>
    <w:rsid w:val="00AB39EE"/>
    <w:rsid w:val="00AB3A09"/>
    <w:rsid w:val="00AB3EA5"/>
    <w:rsid w:val="00AB413D"/>
    <w:rsid w:val="00AB41D8"/>
    <w:rsid w:val="00AB4395"/>
    <w:rsid w:val="00AB47A1"/>
    <w:rsid w:val="00AB4B3B"/>
    <w:rsid w:val="00AB4E36"/>
    <w:rsid w:val="00AB4EDB"/>
    <w:rsid w:val="00AB51B2"/>
    <w:rsid w:val="00AB52B3"/>
    <w:rsid w:val="00AB55F3"/>
    <w:rsid w:val="00AB5CD0"/>
    <w:rsid w:val="00AB5D12"/>
    <w:rsid w:val="00AB5E8E"/>
    <w:rsid w:val="00AB612F"/>
    <w:rsid w:val="00AB61B5"/>
    <w:rsid w:val="00AB6471"/>
    <w:rsid w:val="00AB666F"/>
    <w:rsid w:val="00AB6DF7"/>
    <w:rsid w:val="00AB73B7"/>
    <w:rsid w:val="00AB7536"/>
    <w:rsid w:val="00AB7B79"/>
    <w:rsid w:val="00AC039D"/>
    <w:rsid w:val="00AC051B"/>
    <w:rsid w:val="00AC07E4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3C7"/>
    <w:rsid w:val="00AC2613"/>
    <w:rsid w:val="00AC2664"/>
    <w:rsid w:val="00AC26F9"/>
    <w:rsid w:val="00AC275E"/>
    <w:rsid w:val="00AC2857"/>
    <w:rsid w:val="00AC30BF"/>
    <w:rsid w:val="00AC34FB"/>
    <w:rsid w:val="00AC3659"/>
    <w:rsid w:val="00AC39DC"/>
    <w:rsid w:val="00AC3A20"/>
    <w:rsid w:val="00AC3C95"/>
    <w:rsid w:val="00AC4081"/>
    <w:rsid w:val="00AC47E4"/>
    <w:rsid w:val="00AC4A25"/>
    <w:rsid w:val="00AC4CF4"/>
    <w:rsid w:val="00AC4E4E"/>
    <w:rsid w:val="00AC4EE2"/>
    <w:rsid w:val="00AC5045"/>
    <w:rsid w:val="00AC5347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90C"/>
    <w:rsid w:val="00AC6A46"/>
    <w:rsid w:val="00AC6FE1"/>
    <w:rsid w:val="00AC721C"/>
    <w:rsid w:val="00AC7245"/>
    <w:rsid w:val="00AC7515"/>
    <w:rsid w:val="00AC75EE"/>
    <w:rsid w:val="00AC7CF7"/>
    <w:rsid w:val="00AC7D68"/>
    <w:rsid w:val="00AD0188"/>
    <w:rsid w:val="00AD02D9"/>
    <w:rsid w:val="00AD083F"/>
    <w:rsid w:val="00AD0B4B"/>
    <w:rsid w:val="00AD0CCE"/>
    <w:rsid w:val="00AD0E18"/>
    <w:rsid w:val="00AD111E"/>
    <w:rsid w:val="00AD131C"/>
    <w:rsid w:val="00AD1832"/>
    <w:rsid w:val="00AD18A1"/>
    <w:rsid w:val="00AD18C5"/>
    <w:rsid w:val="00AD1B0A"/>
    <w:rsid w:val="00AD1E6C"/>
    <w:rsid w:val="00AD1F8F"/>
    <w:rsid w:val="00AD20F8"/>
    <w:rsid w:val="00AD25A0"/>
    <w:rsid w:val="00AD265C"/>
    <w:rsid w:val="00AD2696"/>
    <w:rsid w:val="00AD26AE"/>
    <w:rsid w:val="00AD2D22"/>
    <w:rsid w:val="00AD2E56"/>
    <w:rsid w:val="00AD31EC"/>
    <w:rsid w:val="00AD383A"/>
    <w:rsid w:val="00AD384C"/>
    <w:rsid w:val="00AD38C3"/>
    <w:rsid w:val="00AD39B8"/>
    <w:rsid w:val="00AD3AD5"/>
    <w:rsid w:val="00AD40B8"/>
    <w:rsid w:val="00AD4417"/>
    <w:rsid w:val="00AD464F"/>
    <w:rsid w:val="00AD4B36"/>
    <w:rsid w:val="00AD4B9A"/>
    <w:rsid w:val="00AD4C4E"/>
    <w:rsid w:val="00AD4EDB"/>
    <w:rsid w:val="00AD526B"/>
    <w:rsid w:val="00AD52BD"/>
    <w:rsid w:val="00AD547E"/>
    <w:rsid w:val="00AD55CB"/>
    <w:rsid w:val="00AD5861"/>
    <w:rsid w:val="00AD599C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D74F4"/>
    <w:rsid w:val="00AD7527"/>
    <w:rsid w:val="00AE04B8"/>
    <w:rsid w:val="00AE0F75"/>
    <w:rsid w:val="00AE0FF8"/>
    <w:rsid w:val="00AE1126"/>
    <w:rsid w:val="00AE11CB"/>
    <w:rsid w:val="00AE1396"/>
    <w:rsid w:val="00AE19B4"/>
    <w:rsid w:val="00AE1F4A"/>
    <w:rsid w:val="00AE1FA6"/>
    <w:rsid w:val="00AE20A4"/>
    <w:rsid w:val="00AE20B6"/>
    <w:rsid w:val="00AE22A1"/>
    <w:rsid w:val="00AE2406"/>
    <w:rsid w:val="00AE291B"/>
    <w:rsid w:val="00AE2A7C"/>
    <w:rsid w:val="00AE2AF0"/>
    <w:rsid w:val="00AE2C55"/>
    <w:rsid w:val="00AE2C68"/>
    <w:rsid w:val="00AE303A"/>
    <w:rsid w:val="00AE30A1"/>
    <w:rsid w:val="00AE3100"/>
    <w:rsid w:val="00AE3103"/>
    <w:rsid w:val="00AE35C5"/>
    <w:rsid w:val="00AE38BA"/>
    <w:rsid w:val="00AE3B7B"/>
    <w:rsid w:val="00AE3BB7"/>
    <w:rsid w:val="00AE3BE1"/>
    <w:rsid w:val="00AE3D78"/>
    <w:rsid w:val="00AE3DB4"/>
    <w:rsid w:val="00AE3F10"/>
    <w:rsid w:val="00AE4107"/>
    <w:rsid w:val="00AE461A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62F"/>
    <w:rsid w:val="00AE674B"/>
    <w:rsid w:val="00AE67E6"/>
    <w:rsid w:val="00AE686E"/>
    <w:rsid w:val="00AE68C7"/>
    <w:rsid w:val="00AE69C1"/>
    <w:rsid w:val="00AE6BE3"/>
    <w:rsid w:val="00AE6D63"/>
    <w:rsid w:val="00AE7444"/>
    <w:rsid w:val="00AE7A7D"/>
    <w:rsid w:val="00AF0058"/>
    <w:rsid w:val="00AF06D5"/>
    <w:rsid w:val="00AF0BE4"/>
    <w:rsid w:val="00AF152F"/>
    <w:rsid w:val="00AF170E"/>
    <w:rsid w:val="00AF184B"/>
    <w:rsid w:val="00AF1BC8"/>
    <w:rsid w:val="00AF1BD8"/>
    <w:rsid w:val="00AF1BFD"/>
    <w:rsid w:val="00AF1E8B"/>
    <w:rsid w:val="00AF1FAA"/>
    <w:rsid w:val="00AF2031"/>
    <w:rsid w:val="00AF2087"/>
    <w:rsid w:val="00AF2119"/>
    <w:rsid w:val="00AF21A7"/>
    <w:rsid w:val="00AF21B6"/>
    <w:rsid w:val="00AF225E"/>
    <w:rsid w:val="00AF250A"/>
    <w:rsid w:val="00AF26DA"/>
    <w:rsid w:val="00AF2C32"/>
    <w:rsid w:val="00AF2DDC"/>
    <w:rsid w:val="00AF2F7B"/>
    <w:rsid w:val="00AF3B3A"/>
    <w:rsid w:val="00AF3C4A"/>
    <w:rsid w:val="00AF3DBB"/>
    <w:rsid w:val="00AF3E6C"/>
    <w:rsid w:val="00AF4257"/>
    <w:rsid w:val="00AF42B4"/>
    <w:rsid w:val="00AF4598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198"/>
    <w:rsid w:val="00AF725D"/>
    <w:rsid w:val="00AF7617"/>
    <w:rsid w:val="00AF7AAC"/>
    <w:rsid w:val="00AF7C2E"/>
    <w:rsid w:val="00B0014E"/>
    <w:rsid w:val="00B0028C"/>
    <w:rsid w:val="00B00330"/>
    <w:rsid w:val="00B00785"/>
    <w:rsid w:val="00B00880"/>
    <w:rsid w:val="00B00C2D"/>
    <w:rsid w:val="00B00C78"/>
    <w:rsid w:val="00B016F5"/>
    <w:rsid w:val="00B016FF"/>
    <w:rsid w:val="00B01734"/>
    <w:rsid w:val="00B01920"/>
    <w:rsid w:val="00B01B65"/>
    <w:rsid w:val="00B01C6B"/>
    <w:rsid w:val="00B01ED0"/>
    <w:rsid w:val="00B01F49"/>
    <w:rsid w:val="00B0262D"/>
    <w:rsid w:val="00B02868"/>
    <w:rsid w:val="00B029DE"/>
    <w:rsid w:val="00B02A3C"/>
    <w:rsid w:val="00B02B14"/>
    <w:rsid w:val="00B02E61"/>
    <w:rsid w:val="00B02F69"/>
    <w:rsid w:val="00B03014"/>
    <w:rsid w:val="00B03167"/>
    <w:rsid w:val="00B031A2"/>
    <w:rsid w:val="00B031BB"/>
    <w:rsid w:val="00B03202"/>
    <w:rsid w:val="00B0359F"/>
    <w:rsid w:val="00B03B27"/>
    <w:rsid w:val="00B03BE0"/>
    <w:rsid w:val="00B03F7A"/>
    <w:rsid w:val="00B04340"/>
    <w:rsid w:val="00B04508"/>
    <w:rsid w:val="00B04583"/>
    <w:rsid w:val="00B046A5"/>
    <w:rsid w:val="00B04739"/>
    <w:rsid w:val="00B048CE"/>
    <w:rsid w:val="00B04915"/>
    <w:rsid w:val="00B04C96"/>
    <w:rsid w:val="00B04FFF"/>
    <w:rsid w:val="00B0536D"/>
    <w:rsid w:val="00B05572"/>
    <w:rsid w:val="00B0559E"/>
    <w:rsid w:val="00B05B98"/>
    <w:rsid w:val="00B05CBE"/>
    <w:rsid w:val="00B05CD4"/>
    <w:rsid w:val="00B05E2E"/>
    <w:rsid w:val="00B05E9D"/>
    <w:rsid w:val="00B060DE"/>
    <w:rsid w:val="00B0693A"/>
    <w:rsid w:val="00B06A9C"/>
    <w:rsid w:val="00B06C57"/>
    <w:rsid w:val="00B0716C"/>
    <w:rsid w:val="00B071F1"/>
    <w:rsid w:val="00B07653"/>
    <w:rsid w:val="00B10199"/>
    <w:rsid w:val="00B101C5"/>
    <w:rsid w:val="00B104DD"/>
    <w:rsid w:val="00B1054E"/>
    <w:rsid w:val="00B105B9"/>
    <w:rsid w:val="00B1092D"/>
    <w:rsid w:val="00B10D5F"/>
    <w:rsid w:val="00B10E8A"/>
    <w:rsid w:val="00B11049"/>
    <w:rsid w:val="00B112A9"/>
    <w:rsid w:val="00B114AF"/>
    <w:rsid w:val="00B1169B"/>
    <w:rsid w:val="00B1177B"/>
    <w:rsid w:val="00B117AB"/>
    <w:rsid w:val="00B11A10"/>
    <w:rsid w:val="00B11C1A"/>
    <w:rsid w:val="00B1215B"/>
    <w:rsid w:val="00B1243C"/>
    <w:rsid w:val="00B1273A"/>
    <w:rsid w:val="00B128D0"/>
    <w:rsid w:val="00B1299D"/>
    <w:rsid w:val="00B12A96"/>
    <w:rsid w:val="00B12B1C"/>
    <w:rsid w:val="00B12E1E"/>
    <w:rsid w:val="00B12F00"/>
    <w:rsid w:val="00B1333B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35D"/>
    <w:rsid w:val="00B153AD"/>
    <w:rsid w:val="00B15449"/>
    <w:rsid w:val="00B15546"/>
    <w:rsid w:val="00B15A40"/>
    <w:rsid w:val="00B163FC"/>
    <w:rsid w:val="00B1643C"/>
    <w:rsid w:val="00B1643E"/>
    <w:rsid w:val="00B1678D"/>
    <w:rsid w:val="00B168A6"/>
    <w:rsid w:val="00B16A1F"/>
    <w:rsid w:val="00B16AF9"/>
    <w:rsid w:val="00B16DED"/>
    <w:rsid w:val="00B16E76"/>
    <w:rsid w:val="00B1738A"/>
    <w:rsid w:val="00B1746B"/>
    <w:rsid w:val="00B177BD"/>
    <w:rsid w:val="00B17B2E"/>
    <w:rsid w:val="00B17FB7"/>
    <w:rsid w:val="00B20329"/>
    <w:rsid w:val="00B206DA"/>
    <w:rsid w:val="00B208B9"/>
    <w:rsid w:val="00B2093D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0A"/>
    <w:rsid w:val="00B22A15"/>
    <w:rsid w:val="00B22A5C"/>
    <w:rsid w:val="00B22D06"/>
    <w:rsid w:val="00B23296"/>
    <w:rsid w:val="00B236CF"/>
    <w:rsid w:val="00B237D2"/>
    <w:rsid w:val="00B23826"/>
    <w:rsid w:val="00B23AD5"/>
    <w:rsid w:val="00B23D1C"/>
    <w:rsid w:val="00B23E1E"/>
    <w:rsid w:val="00B24281"/>
    <w:rsid w:val="00B24789"/>
    <w:rsid w:val="00B24A15"/>
    <w:rsid w:val="00B24AFA"/>
    <w:rsid w:val="00B24D5E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40B"/>
    <w:rsid w:val="00B277C5"/>
    <w:rsid w:val="00B27ABF"/>
    <w:rsid w:val="00B27DD9"/>
    <w:rsid w:val="00B27F63"/>
    <w:rsid w:val="00B3029B"/>
    <w:rsid w:val="00B30374"/>
    <w:rsid w:val="00B30507"/>
    <w:rsid w:val="00B30795"/>
    <w:rsid w:val="00B30FC8"/>
    <w:rsid w:val="00B31201"/>
    <w:rsid w:val="00B313A1"/>
    <w:rsid w:val="00B31C22"/>
    <w:rsid w:val="00B320E8"/>
    <w:rsid w:val="00B32220"/>
    <w:rsid w:val="00B32687"/>
    <w:rsid w:val="00B32C5A"/>
    <w:rsid w:val="00B32C6F"/>
    <w:rsid w:val="00B32E2A"/>
    <w:rsid w:val="00B32FCC"/>
    <w:rsid w:val="00B3325F"/>
    <w:rsid w:val="00B3332A"/>
    <w:rsid w:val="00B333D5"/>
    <w:rsid w:val="00B3346D"/>
    <w:rsid w:val="00B3362F"/>
    <w:rsid w:val="00B3385A"/>
    <w:rsid w:val="00B34573"/>
    <w:rsid w:val="00B34A7B"/>
    <w:rsid w:val="00B34AEE"/>
    <w:rsid w:val="00B34B38"/>
    <w:rsid w:val="00B34C5B"/>
    <w:rsid w:val="00B34F5A"/>
    <w:rsid w:val="00B35495"/>
    <w:rsid w:val="00B359DA"/>
    <w:rsid w:val="00B35D4A"/>
    <w:rsid w:val="00B35FBF"/>
    <w:rsid w:val="00B36464"/>
    <w:rsid w:val="00B36701"/>
    <w:rsid w:val="00B367A4"/>
    <w:rsid w:val="00B368B9"/>
    <w:rsid w:val="00B36C59"/>
    <w:rsid w:val="00B370D6"/>
    <w:rsid w:val="00B37488"/>
    <w:rsid w:val="00B374BA"/>
    <w:rsid w:val="00B374BF"/>
    <w:rsid w:val="00B375F0"/>
    <w:rsid w:val="00B37708"/>
    <w:rsid w:val="00B37750"/>
    <w:rsid w:val="00B379A1"/>
    <w:rsid w:val="00B402D1"/>
    <w:rsid w:val="00B4058A"/>
    <w:rsid w:val="00B4082E"/>
    <w:rsid w:val="00B408A5"/>
    <w:rsid w:val="00B4093C"/>
    <w:rsid w:val="00B40997"/>
    <w:rsid w:val="00B40AA7"/>
    <w:rsid w:val="00B40F8F"/>
    <w:rsid w:val="00B410DD"/>
    <w:rsid w:val="00B41557"/>
    <w:rsid w:val="00B4158B"/>
    <w:rsid w:val="00B41AA3"/>
    <w:rsid w:val="00B41ABF"/>
    <w:rsid w:val="00B41C6C"/>
    <w:rsid w:val="00B41C7E"/>
    <w:rsid w:val="00B41E09"/>
    <w:rsid w:val="00B41F38"/>
    <w:rsid w:val="00B41FFE"/>
    <w:rsid w:val="00B42432"/>
    <w:rsid w:val="00B42696"/>
    <w:rsid w:val="00B42758"/>
    <w:rsid w:val="00B42B30"/>
    <w:rsid w:val="00B42D32"/>
    <w:rsid w:val="00B430FD"/>
    <w:rsid w:val="00B43216"/>
    <w:rsid w:val="00B43455"/>
    <w:rsid w:val="00B4356A"/>
    <w:rsid w:val="00B43685"/>
    <w:rsid w:val="00B436E5"/>
    <w:rsid w:val="00B4386E"/>
    <w:rsid w:val="00B43E46"/>
    <w:rsid w:val="00B43F98"/>
    <w:rsid w:val="00B4404B"/>
    <w:rsid w:val="00B443F4"/>
    <w:rsid w:val="00B44502"/>
    <w:rsid w:val="00B44808"/>
    <w:rsid w:val="00B4487E"/>
    <w:rsid w:val="00B44AB9"/>
    <w:rsid w:val="00B44D21"/>
    <w:rsid w:val="00B44F1F"/>
    <w:rsid w:val="00B45017"/>
    <w:rsid w:val="00B4544D"/>
    <w:rsid w:val="00B45556"/>
    <w:rsid w:val="00B4557A"/>
    <w:rsid w:val="00B45C65"/>
    <w:rsid w:val="00B464C7"/>
    <w:rsid w:val="00B465EB"/>
    <w:rsid w:val="00B4662C"/>
    <w:rsid w:val="00B46758"/>
    <w:rsid w:val="00B46779"/>
    <w:rsid w:val="00B4694E"/>
    <w:rsid w:val="00B469FE"/>
    <w:rsid w:val="00B46CEE"/>
    <w:rsid w:val="00B46DDD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954"/>
    <w:rsid w:val="00B51A74"/>
    <w:rsid w:val="00B51AD2"/>
    <w:rsid w:val="00B51C0A"/>
    <w:rsid w:val="00B51CD8"/>
    <w:rsid w:val="00B52674"/>
    <w:rsid w:val="00B526E2"/>
    <w:rsid w:val="00B527A6"/>
    <w:rsid w:val="00B527EC"/>
    <w:rsid w:val="00B53473"/>
    <w:rsid w:val="00B5386C"/>
    <w:rsid w:val="00B53B3A"/>
    <w:rsid w:val="00B53E75"/>
    <w:rsid w:val="00B53F57"/>
    <w:rsid w:val="00B54008"/>
    <w:rsid w:val="00B540D9"/>
    <w:rsid w:val="00B543C6"/>
    <w:rsid w:val="00B54E30"/>
    <w:rsid w:val="00B54E5C"/>
    <w:rsid w:val="00B54FB8"/>
    <w:rsid w:val="00B5504C"/>
    <w:rsid w:val="00B55079"/>
    <w:rsid w:val="00B55276"/>
    <w:rsid w:val="00B552C6"/>
    <w:rsid w:val="00B55596"/>
    <w:rsid w:val="00B55897"/>
    <w:rsid w:val="00B55A05"/>
    <w:rsid w:val="00B55ACD"/>
    <w:rsid w:val="00B55ADF"/>
    <w:rsid w:val="00B55D67"/>
    <w:rsid w:val="00B55E19"/>
    <w:rsid w:val="00B55E69"/>
    <w:rsid w:val="00B56313"/>
    <w:rsid w:val="00B564CF"/>
    <w:rsid w:val="00B566F3"/>
    <w:rsid w:val="00B568BC"/>
    <w:rsid w:val="00B56D9D"/>
    <w:rsid w:val="00B56EB6"/>
    <w:rsid w:val="00B5713D"/>
    <w:rsid w:val="00B571DA"/>
    <w:rsid w:val="00B5742A"/>
    <w:rsid w:val="00B57488"/>
    <w:rsid w:val="00B5781B"/>
    <w:rsid w:val="00B57CFC"/>
    <w:rsid w:val="00B600B2"/>
    <w:rsid w:val="00B602FE"/>
    <w:rsid w:val="00B606CC"/>
    <w:rsid w:val="00B607B1"/>
    <w:rsid w:val="00B607B8"/>
    <w:rsid w:val="00B60DAE"/>
    <w:rsid w:val="00B61295"/>
    <w:rsid w:val="00B61496"/>
    <w:rsid w:val="00B61623"/>
    <w:rsid w:val="00B61632"/>
    <w:rsid w:val="00B61640"/>
    <w:rsid w:val="00B618EC"/>
    <w:rsid w:val="00B6205B"/>
    <w:rsid w:val="00B6216A"/>
    <w:rsid w:val="00B62214"/>
    <w:rsid w:val="00B62425"/>
    <w:rsid w:val="00B62803"/>
    <w:rsid w:val="00B62AA4"/>
    <w:rsid w:val="00B62BB5"/>
    <w:rsid w:val="00B62D2F"/>
    <w:rsid w:val="00B62D84"/>
    <w:rsid w:val="00B62E57"/>
    <w:rsid w:val="00B63726"/>
    <w:rsid w:val="00B63C51"/>
    <w:rsid w:val="00B63E01"/>
    <w:rsid w:val="00B63F62"/>
    <w:rsid w:val="00B6405D"/>
    <w:rsid w:val="00B64242"/>
    <w:rsid w:val="00B644AE"/>
    <w:rsid w:val="00B6480B"/>
    <w:rsid w:val="00B6482A"/>
    <w:rsid w:val="00B651B6"/>
    <w:rsid w:val="00B6539C"/>
    <w:rsid w:val="00B654D7"/>
    <w:rsid w:val="00B659AB"/>
    <w:rsid w:val="00B65A0A"/>
    <w:rsid w:val="00B65A97"/>
    <w:rsid w:val="00B65DFA"/>
    <w:rsid w:val="00B65FF0"/>
    <w:rsid w:val="00B66005"/>
    <w:rsid w:val="00B6633F"/>
    <w:rsid w:val="00B66DD0"/>
    <w:rsid w:val="00B66F5F"/>
    <w:rsid w:val="00B66F88"/>
    <w:rsid w:val="00B66FA5"/>
    <w:rsid w:val="00B671D5"/>
    <w:rsid w:val="00B67715"/>
    <w:rsid w:val="00B705E7"/>
    <w:rsid w:val="00B70683"/>
    <w:rsid w:val="00B70ADA"/>
    <w:rsid w:val="00B70EAF"/>
    <w:rsid w:val="00B71065"/>
    <w:rsid w:val="00B711AE"/>
    <w:rsid w:val="00B7170E"/>
    <w:rsid w:val="00B71751"/>
    <w:rsid w:val="00B717F5"/>
    <w:rsid w:val="00B71B2A"/>
    <w:rsid w:val="00B71B6A"/>
    <w:rsid w:val="00B71B72"/>
    <w:rsid w:val="00B72120"/>
    <w:rsid w:val="00B725AE"/>
    <w:rsid w:val="00B728DE"/>
    <w:rsid w:val="00B72BE7"/>
    <w:rsid w:val="00B73195"/>
    <w:rsid w:val="00B7346B"/>
    <w:rsid w:val="00B73614"/>
    <w:rsid w:val="00B73621"/>
    <w:rsid w:val="00B738CB"/>
    <w:rsid w:val="00B738FE"/>
    <w:rsid w:val="00B7398C"/>
    <w:rsid w:val="00B73A69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2D"/>
    <w:rsid w:val="00B75D92"/>
    <w:rsid w:val="00B75F3E"/>
    <w:rsid w:val="00B76028"/>
    <w:rsid w:val="00B7644E"/>
    <w:rsid w:val="00B76B44"/>
    <w:rsid w:val="00B771FF"/>
    <w:rsid w:val="00B77299"/>
    <w:rsid w:val="00B7744E"/>
    <w:rsid w:val="00B77484"/>
    <w:rsid w:val="00B7794D"/>
    <w:rsid w:val="00B80198"/>
    <w:rsid w:val="00B801AA"/>
    <w:rsid w:val="00B804AC"/>
    <w:rsid w:val="00B816B4"/>
    <w:rsid w:val="00B81830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3FBB"/>
    <w:rsid w:val="00B846C3"/>
    <w:rsid w:val="00B848CE"/>
    <w:rsid w:val="00B84918"/>
    <w:rsid w:val="00B8517B"/>
    <w:rsid w:val="00B85978"/>
    <w:rsid w:val="00B85C82"/>
    <w:rsid w:val="00B85D0D"/>
    <w:rsid w:val="00B85EC3"/>
    <w:rsid w:val="00B85FD4"/>
    <w:rsid w:val="00B86570"/>
    <w:rsid w:val="00B8664B"/>
    <w:rsid w:val="00B86671"/>
    <w:rsid w:val="00B867C3"/>
    <w:rsid w:val="00B86EE8"/>
    <w:rsid w:val="00B86EF2"/>
    <w:rsid w:val="00B87447"/>
    <w:rsid w:val="00B87592"/>
    <w:rsid w:val="00B87733"/>
    <w:rsid w:val="00B87E48"/>
    <w:rsid w:val="00B901CA"/>
    <w:rsid w:val="00B905CF"/>
    <w:rsid w:val="00B9097E"/>
    <w:rsid w:val="00B90D9C"/>
    <w:rsid w:val="00B90F3A"/>
    <w:rsid w:val="00B9100B"/>
    <w:rsid w:val="00B91245"/>
    <w:rsid w:val="00B918B7"/>
    <w:rsid w:val="00B91962"/>
    <w:rsid w:val="00B91BEA"/>
    <w:rsid w:val="00B91CDB"/>
    <w:rsid w:val="00B91D4D"/>
    <w:rsid w:val="00B91FE7"/>
    <w:rsid w:val="00B92340"/>
    <w:rsid w:val="00B92662"/>
    <w:rsid w:val="00B929F4"/>
    <w:rsid w:val="00B92C3B"/>
    <w:rsid w:val="00B934C6"/>
    <w:rsid w:val="00B934F8"/>
    <w:rsid w:val="00B934FD"/>
    <w:rsid w:val="00B935D9"/>
    <w:rsid w:val="00B93806"/>
    <w:rsid w:val="00B939D9"/>
    <w:rsid w:val="00B93C36"/>
    <w:rsid w:val="00B93C3E"/>
    <w:rsid w:val="00B93C4C"/>
    <w:rsid w:val="00B93C87"/>
    <w:rsid w:val="00B93F98"/>
    <w:rsid w:val="00B944C5"/>
    <w:rsid w:val="00B948E1"/>
    <w:rsid w:val="00B94926"/>
    <w:rsid w:val="00B95E95"/>
    <w:rsid w:val="00B960F1"/>
    <w:rsid w:val="00B96509"/>
    <w:rsid w:val="00B96E83"/>
    <w:rsid w:val="00B96F52"/>
    <w:rsid w:val="00B97151"/>
    <w:rsid w:val="00B971E3"/>
    <w:rsid w:val="00B976F6"/>
    <w:rsid w:val="00B97739"/>
    <w:rsid w:val="00B977B5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5AD"/>
    <w:rsid w:val="00BA170C"/>
    <w:rsid w:val="00BA1BDA"/>
    <w:rsid w:val="00BA1C58"/>
    <w:rsid w:val="00BA1D34"/>
    <w:rsid w:val="00BA204C"/>
    <w:rsid w:val="00BA2681"/>
    <w:rsid w:val="00BA2939"/>
    <w:rsid w:val="00BA2C0C"/>
    <w:rsid w:val="00BA2CCF"/>
    <w:rsid w:val="00BA317E"/>
    <w:rsid w:val="00BA34EE"/>
    <w:rsid w:val="00BA3713"/>
    <w:rsid w:val="00BA3A9B"/>
    <w:rsid w:val="00BA3DFB"/>
    <w:rsid w:val="00BA406F"/>
    <w:rsid w:val="00BA416A"/>
    <w:rsid w:val="00BA43C4"/>
    <w:rsid w:val="00BA48D5"/>
    <w:rsid w:val="00BA4EB9"/>
    <w:rsid w:val="00BA5432"/>
    <w:rsid w:val="00BA560B"/>
    <w:rsid w:val="00BA5C95"/>
    <w:rsid w:val="00BA5E94"/>
    <w:rsid w:val="00BA5EC1"/>
    <w:rsid w:val="00BA5FFD"/>
    <w:rsid w:val="00BA618C"/>
    <w:rsid w:val="00BA62C9"/>
    <w:rsid w:val="00BA6351"/>
    <w:rsid w:val="00BA64AF"/>
    <w:rsid w:val="00BA64DE"/>
    <w:rsid w:val="00BA67C4"/>
    <w:rsid w:val="00BA6818"/>
    <w:rsid w:val="00BA68AB"/>
    <w:rsid w:val="00BA6A36"/>
    <w:rsid w:val="00BA6C20"/>
    <w:rsid w:val="00BA752E"/>
    <w:rsid w:val="00BA772B"/>
    <w:rsid w:val="00BA7A69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1F2"/>
    <w:rsid w:val="00BB22B2"/>
    <w:rsid w:val="00BB2573"/>
    <w:rsid w:val="00BB28FF"/>
    <w:rsid w:val="00BB295E"/>
    <w:rsid w:val="00BB29DC"/>
    <w:rsid w:val="00BB30E9"/>
    <w:rsid w:val="00BB34E7"/>
    <w:rsid w:val="00BB3520"/>
    <w:rsid w:val="00BB3ABF"/>
    <w:rsid w:val="00BB3DEA"/>
    <w:rsid w:val="00BB43BA"/>
    <w:rsid w:val="00BB4484"/>
    <w:rsid w:val="00BB487E"/>
    <w:rsid w:val="00BB48CF"/>
    <w:rsid w:val="00BB493A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B7A17"/>
    <w:rsid w:val="00BC0098"/>
    <w:rsid w:val="00BC0255"/>
    <w:rsid w:val="00BC0295"/>
    <w:rsid w:val="00BC034D"/>
    <w:rsid w:val="00BC0763"/>
    <w:rsid w:val="00BC0809"/>
    <w:rsid w:val="00BC110C"/>
    <w:rsid w:val="00BC15AB"/>
    <w:rsid w:val="00BC1682"/>
    <w:rsid w:val="00BC1BD3"/>
    <w:rsid w:val="00BC1C62"/>
    <w:rsid w:val="00BC1D8B"/>
    <w:rsid w:val="00BC1E84"/>
    <w:rsid w:val="00BC1FAC"/>
    <w:rsid w:val="00BC22B6"/>
    <w:rsid w:val="00BC2359"/>
    <w:rsid w:val="00BC251C"/>
    <w:rsid w:val="00BC26E9"/>
    <w:rsid w:val="00BC28F5"/>
    <w:rsid w:val="00BC29A1"/>
    <w:rsid w:val="00BC2ADC"/>
    <w:rsid w:val="00BC2CA1"/>
    <w:rsid w:val="00BC2DC8"/>
    <w:rsid w:val="00BC2DFE"/>
    <w:rsid w:val="00BC2E0C"/>
    <w:rsid w:val="00BC2EC9"/>
    <w:rsid w:val="00BC3007"/>
    <w:rsid w:val="00BC3084"/>
    <w:rsid w:val="00BC3220"/>
    <w:rsid w:val="00BC35BB"/>
    <w:rsid w:val="00BC3DAD"/>
    <w:rsid w:val="00BC403A"/>
    <w:rsid w:val="00BC423E"/>
    <w:rsid w:val="00BC4658"/>
    <w:rsid w:val="00BC473A"/>
    <w:rsid w:val="00BC497A"/>
    <w:rsid w:val="00BC4D09"/>
    <w:rsid w:val="00BC4D27"/>
    <w:rsid w:val="00BC4E36"/>
    <w:rsid w:val="00BC5341"/>
    <w:rsid w:val="00BC5C97"/>
    <w:rsid w:val="00BC6067"/>
    <w:rsid w:val="00BC6362"/>
    <w:rsid w:val="00BC6525"/>
    <w:rsid w:val="00BC6551"/>
    <w:rsid w:val="00BC6601"/>
    <w:rsid w:val="00BC6662"/>
    <w:rsid w:val="00BC68E2"/>
    <w:rsid w:val="00BC6A3A"/>
    <w:rsid w:val="00BC6B39"/>
    <w:rsid w:val="00BC6DA3"/>
    <w:rsid w:val="00BC71BE"/>
    <w:rsid w:val="00BC751C"/>
    <w:rsid w:val="00BC7673"/>
    <w:rsid w:val="00BC7E9B"/>
    <w:rsid w:val="00BC7F79"/>
    <w:rsid w:val="00BD0183"/>
    <w:rsid w:val="00BD026A"/>
    <w:rsid w:val="00BD0504"/>
    <w:rsid w:val="00BD060C"/>
    <w:rsid w:val="00BD06C0"/>
    <w:rsid w:val="00BD09DC"/>
    <w:rsid w:val="00BD0B5D"/>
    <w:rsid w:val="00BD0C6F"/>
    <w:rsid w:val="00BD0CC1"/>
    <w:rsid w:val="00BD0E62"/>
    <w:rsid w:val="00BD0FA9"/>
    <w:rsid w:val="00BD0FE0"/>
    <w:rsid w:val="00BD1494"/>
    <w:rsid w:val="00BD1652"/>
    <w:rsid w:val="00BD1821"/>
    <w:rsid w:val="00BD1BE7"/>
    <w:rsid w:val="00BD1D03"/>
    <w:rsid w:val="00BD1D2C"/>
    <w:rsid w:val="00BD1E66"/>
    <w:rsid w:val="00BD211D"/>
    <w:rsid w:val="00BD215D"/>
    <w:rsid w:val="00BD24C2"/>
    <w:rsid w:val="00BD2743"/>
    <w:rsid w:val="00BD2AFD"/>
    <w:rsid w:val="00BD3205"/>
    <w:rsid w:val="00BD3296"/>
    <w:rsid w:val="00BD33CB"/>
    <w:rsid w:val="00BD346B"/>
    <w:rsid w:val="00BD38A7"/>
    <w:rsid w:val="00BD39A3"/>
    <w:rsid w:val="00BD3ACF"/>
    <w:rsid w:val="00BD3D44"/>
    <w:rsid w:val="00BD3E58"/>
    <w:rsid w:val="00BD3EF5"/>
    <w:rsid w:val="00BD3F50"/>
    <w:rsid w:val="00BD46D1"/>
    <w:rsid w:val="00BD4759"/>
    <w:rsid w:val="00BD48E9"/>
    <w:rsid w:val="00BD48EE"/>
    <w:rsid w:val="00BD4CD8"/>
    <w:rsid w:val="00BD4E04"/>
    <w:rsid w:val="00BD5068"/>
    <w:rsid w:val="00BD526C"/>
    <w:rsid w:val="00BD5316"/>
    <w:rsid w:val="00BD5555"/>
    <w:rsid w:val="00BD56E8"/>
    <w:rsid w:val="00BD57E5"/>
    <w:rsid w:val="00BD5963"/>
    <w:rsid w:val="00BD5D76"/>
    <w:rsid w:val="00BD6091"/>
    <w:rsid w:val="00BD60B6"/>
    <w:rsid w:val="00BD6208"/>
    <w:rsid w:val="00BD683E"/>
    <w:rsid w:val="00BD6A29"/>
    <w:rsid w:val="00BD6D22"/>
    <w:rsid w:val="00BD6ED4"/>
    <w:rsid w:val="00BD6F26"/>
    <w:rsid w:val="00BD7464"/>
    <w:rsid w:val="00BD7504"/>
    <w:rsid w:val="00BD78D5"/>
    <w:rsid w:val="00BD78DF"/>
    <w:rsid w:val="00BD7E76"/>
    <w:rsid w:val="00BD7F94"/>
    <w:rsid w:val="00BE0387"/>
    <w:rsid w:val="00BE044C"/>
    <w:rsid w:val="00BE09B4"/>
    <w:rsid w:val="00BE0B11"/>
    <w:rsid w:val="00BE116A"/>
    <w:rsid w:val="00BE119E"/>
    <w:rsid w:val="00BE1202"/>
    <w:rsid w:val="00BE1741"/>
    <w:rsid w:val="00BE2078"/>
    <w:rsid w:val="00BE22C8"/>
    <w:rsid w:val="00BE2566"/>
    <w:rsid w:val="00BE256A"/>
    <w:rsid w:val="00BE2954"/>
    <w:rsid w:val="00BE2B88"/>
    <w:rsid w:val="00BE2FF1"/>
    <w:rsid w:val="00BE2FF8"/>
    <w:rsid w:val="00BE3313"/>
    <w:rsid w:val="00BE343D"/>
    <w:rsid w:val="00BE34A3"/>
    <w:rsid w:val="00BE354A"/>
    <w:rsid w:val="00BE35A8"/>
    <w:rsid w:val="00BE3716"/>
    <w:rsid w:val="00BE3A14"/>
    <w:rsid w:val="00BE3AFE"/>
    <w:rsid w:val="00BE3B9F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81A"/>
    <w:rsid w:val="00BE69D9"/>
    <w:rsid w:val="00BE712F"/>
    <w:rsid w:val="00BE7234"/>
    <w:rsid w:val="00BE7CAC"/>
    <w:rsid w:val="00BF00E7"/>
    <w:rsid w:val="00BF010F"/>
    <w:rsid w:val="00BF0141"/>
    <w:rsid w:val="00BF018F"/>
    <w:rsid w:val="00BF04CF"/>
    <w:rsid w:val="00BF0572"/>
    <w:rsid w:val="00BF064B"/>
    <w:rsid w:val="00BF06DA"/>
    <w:rsid w:val="00BF077A"/>
    <w:rsid w:val="00BF0BA1"/>
    <w:rsid w:val="00BF12E3"/>
    <w:rsid w:val="00BF139D"/>
    <w:rsid w:val="00BF1707"/>
    <w:rsid w:val="00BF1889"/>
    <w:rsid w:val="00BF18CB"/>
    <w:rsid w:val="00BF1B36"/>
    <w:rsid w:val="00BF1B4A"/>
    <w:rsid w:val="00BF1B83"/>
    <w:rsid w:val="00BF1F4C"/>
    <w:rsid w:val="00BF1FCB"/>
    <w:rsid w:val="00BF20EA"/>
    <w:rsid w:val="00BF2168"/>
    <w:rsid w:val="00BF21F6"/>
    <w:rsid w:val="00BF23D2"/>
    <w:rsid w:val="00BF258B"/>
    <w:rsid w:val="00BF2A91"/>
    <w:rsid w:val="00BF2BB0"/>
    <w:rsid w:val="00BF2BBE"/>
    <w:rsid w:val="00BF2CE2"/>
    <w:rsid w:val="00BF2F3E"/>
    <w:rsid w:val="00BF2FAB"/>
    <w:rsid w:val="00BF310E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11"/>
    <w:rsid w:val="00BF5887"/>
    <w:rsid w:val="00BF59A4"/>
    <w:rsid w:val="00BF59CB"/>
    <w:rsid w:val="00BF5B5E"/>
    <w:rsid w:val="00BF5BBC"/>
    <w:rsid w:val="00BF5C36"/>
    <w:rsid w:val="00BF5E83"/>
    <w:rsid w:val="00BF60A9"/>
    <w:rsid w:val="00BF62FF"/>
    <w:rsid w:val="00BF6394"/>
    <w:rsid w:val="00BF657A"/>
    <w:rsid w:val="00BF672A"/>
    <w:rsid w:val="00BF68CF"/>
    <w:rsid w:val="00BF6924"/>
    <w:rsid w:val="00BF6B44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1DDB"/>
    <w:rsid w:val="00C02ACC"/>
    <w:rsid w:val="00C02E1E"/>
    <w:rsid w:val="00C02EA7"/>
    <w:rsid w:val="00C0300C"/>
    <w:rsid w:val="00C03596"/>
    <w:rsid w:val="00C03838"/>
    <w:rsid w:val="00C03AB9"/>
    <w:rsid w:val="00C03D3B"/>
    <w:rsid w:val="00C03F20"/>
    <w:rsid w:val="00C0402C"/>
    <w:rsid w:val="00C0433B"/>
    <w:rsid w:val="00C04405"/>
    <w:rsid w:val="00C049E0"/>
    <w:rsid w:val="00C04B66"/>
    <w:rsid w:val="00C0535E"/>
    <w:rsid w:val="00C05618"/>
    <w:rsid w:val="00C05AFC"/>
    <w:rsid w:val="00C05C6F"/>
    <w:rsid w:val="00C05F2E"/>
    <w:rsid w:val="00C06860"/>
    <w:rsid w:val="00C06C7F"/>
    <w:rsid w:val="00C06D4C"/>
    <w:rsid w:val="00C07090"/>
    <w:rsid w:val="00C0709D"/>
    <w:rsid w:val="00C072B9"/>
    <w:rsid w:val="00C073AF"/>
    <w:rsid w:val="00C07555"/>
    <w:rsid w:val="00C07562"/>
    <w:rsid w:val="00C075DE"/>
    <w:rsid w:val="00C079C4"/>
    <w:rsid w:val="00C07A59"/>
    <w:rsid w:val="00C07C8B"/>
    <w:rsid w:val="00C07E48"/>
    <w:rsid w:val="00C1019B"/>
    <w:rsid w:val="00C10222"/>
    <w:rsid w:val="00C10324"/>
    <w:rsid w:val="00C10574"/>
    <w:rsid w:val="00C1076C"/>
    <w:rsid w:val="00C108FC"/>
    <w:rsid w:val="00C10A39"/>
    <w:rsid w:val="00C10A46"/>
    <w:rsid w:val="00C10D32"/>
    <w:rsid w:val="00C10E0C"/>
    <w:rsid w:val="00C10EDD"/>
    <w:rsid w:val="00C112CD"/>
    <w:rsid w:val="00C1170E"/>
    <w:rsid w:val="00C11812"/>
    <w:rsid w:val="00C1187A"/>
    <w:rsid w:val="00C11A7D"/>
    <w:rsid w:val="00C11F34"/>
    <w:rsid w:val="00C1204A"/>
    <w:rsid w:val="00C121EB"/>
    <w:rsid w:val="00C12534"/>
    <w:rsid w:val="00C1290E"/>
    <w:rsid w:val="00C12CD0"/>
    <w:rsid w:val="00C12CD1"/>
    <w:rsid w:val="00C12DB8"/>
    <w:rsid w:val="00C13236"/>
    <w:rsid w:val="00C13806"/>
    <w:rsid w:val="00C139C5"/>
    <w:rsid w:val="00C13A72"/>
    <w:rsid w:val="00C13A7E"/>
    <w:rsid w:val="00C13F54"/>
    <w:rsid w:val="00C13F90"/>
    <w:rsid w:val="00C141CD"/>
    <w:rsid w:val="00C143AD"/>
    <w:rsid w:val="00C144B9"/>
    <w:rsid w:val="00C14951"/>
    <w:rsid w:val="00C14961"/>
    <w:rsid w:val="00C14B44"/>
    <w:rsid w:val="00C14C97"/>
    <w:rsid w:val="00C14D22"/>
    <w:rsid w:val="00C15503"/>
    <w:rsid w:val="00C155F5"/>
    <w:rsid w:val="00C15739"/>
    <w:rsid w:val="00C15868"/>
    <w:rsid w:val="00C15ABB"/>
    <w:rsid w:val="00C15C5F"/>
    <w:rsid w:val="00C15FD9"/>
    <w:rsid w:val="00C1669D"/>
    <w:rsid w:val="00C16797"/>
    <w:rsid w:val="00C16BAF"/>
    <w:rsid w:val="00C16CB3"/>
    <w:rsid w:val="00C16DE6"/>
    <w:rsid w:val="00C16E1D"/>
    <w:rsid w:val="00C16ED5"/>
    <w:rsid w:val="00C16F4A"/>
    <w:rsid w:val="00C16FBE"/>
    <w:rsid w:val="00C17324"/>
    <w:rsid w:val="00C1749B"/>
    <w:rsid w:val="00C17664"/>
    <w:rsid w:val="00C17A7F"/>
    <w:rsid w:val="00C17EE3"/>
    <w:rsid w:val="00C17EE9"/>
    <w:rsid w:val="00C207AE"/>
    <w:rsid w:val="00C20869"/>
    <w:rsid w:val="00C20B90"/>
    <w:rsid w:val="00C20DB5"/>
    <w:rsid w:val="00C20EDB"/>
    <w:rsid w:val="00C21140"/>
    <w:rsid w:val="00C21317"/>
    <w:rsid w:val="00C21486"/>
    <w:rsid w:val="00C217FB"/>
    <w:rsid w:val="00C21990"/>
    <w:rsid w:val="00C220DF"/>
    <w:rsid w:val="00C22191"/>
    <w:rsid w:val="00C22298"/>
    <w:rsid w:val="00C222C1"/>
    <w:rsid w:val="00C225A6"/>
    <w:rsid w:val="00C226D8"/>
    <w:rsid w:val="00C22715"/>
    <w:rsid w:val="00C228D8"/>
    <w:rsid w:val="00C23395"/>
    <w:rsid w:val="00C233CC"/>
    <w:rsid w:val="00C235F0"/>
    <w:rsid w:val="00C2367D"/>
    <w:rsid w:val="00C238AE"/>
    <w:rsid w:val="00C238DB"/>
    <w:rsid w:val="00C23AA8"/>
    <w:rsid w:val="00C24126"/>
    <w:rsid w:val="00C241A7"/>
    <w:rsid w:val="00C24478"/>
    <w:rsid w:val="00C244EB"/>
    <w:rsid w:val="00C246D3"/>
    <w:rsid w:val="00C249DA"/>
    <w:rsid w:val="00C2523C"/>
    <w:rsid w:val="00C25341"/>
    <w:rsid w:val="00C25734"/>
    <w:rsid w:val="00C257C9"/>
    <w:rsid w:val="00C25818"/>
    <w:rsid w:val="00C264DC"/>
    <w:rsid w:val="00C265F8"/>
    <w:rsid w:val="00C2680B"/>
    <w:rsid w:val="00C2687B"/>
    <w:rsid w:val="00C26B83"/>
    <w:rsid w:val="00C26C45"/>
    <w:rsid w:val="00C26CEF"/>
    <w:rsid w:val="00C2704B"/>
    <w:rsid w:val="00C27132"/>
    <w:rsid w:val="00C2736C"/>
    <w:rsid w:val="00C2768A"/>
    <w:rsid w:val="00C27ACB"/>
    <w:rsid w:val="00C27FE2"/>
    <w:rsid w:val="00C30327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1D"/>
    <w:rsid w:val="00C32A6F"/>
    <w:rsid w:val="00C330D1"/>
    <w:rsid w:val="00C331EE"/>
    <w:rsid w:val="00C33371"/>
    <w:rsid w:val="00C3354B"/>
    <w:rsid w:val="00C3356C"/>
    <w:rsid w:val="00C33800"/>
    <w:rsid w:val="00C33945"/>
    <w:rsid w:val="00C33BE4"/>
    <w:rsid w:val="00C33EAF"/>
    <w:rsid w:val="00C3468A"/>
    <w:rsid w:val="00C34F77"/>
    <w:rsid w:val="00C350A1"/>
    <w:rsid w:val="00C35351"/>
    <w:rsid w:val="00C353E7"/>
    <w:rsid w:val="00C354A3"/>
    <w:rsid w:val="00C3574E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8A"/>
    <w:rsid w:val="00C375D4"/>
    <w:rsid w:val="00C37BF7"/>
    <w:rsid w:val="00C37C26"/>
    <w:rsid w:val="00C37FCE"/>
    <w:rsid w:val="00C40659"/>
    <w:rsid w:val="00C41182"/>
    <w:rsid w:val="00C41498"/>
    <w:rsid w:val="00C41EA7"/>
    <w:rsid w:val="00C41FB5"/>
    <w:rsid w:val="00C4205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3E75"/>
    <w:rsid w:val="00C443E5"/>
    <w:rsid w:val="00C4470C"/>
    <w:rsid w:val="00C44950"/>
    <w:rsid w:val="00C44955"/>
    <w:rsid w:val="00C453D0"/>
    <w:rsid w:val="00C45C81"/>
    <w:rsid w:val="00C45EB9"/>
    <w:rsid w:val="00C45FE8"/>
    <w:rsid w:val="00C46056"/>
    <w:rsid w:val="00C4607A"/>
    <w:rsid w:val="00C46091"/>
    <w:rsid w:val="00C46490"/>
    <w:rsid w:val="00C465D8"/>
    <w:rsid w:val="00C4687A"/>
    <w:rsid w:val="00C46977"/>
    <w:rsid w:val="00C46B7A"/>
    <w:rsid w:val="00C46BD8"/>
    <w:rsid w:val="00C46D51"/>
    <w:rsid w:val="00C4705B"/>
    <w:rsid w:val="00C470AF"/>
    <w:rsid w:val="00C47152"/>
    <w:rsid w:val="00C474B5"/>
    <w:rsid w:val="00C475CD"/>
    <w:rsid w:val="00C475D7"/>
    <w:rsid w:val="00C4760B"/>
    <w:rsid w:val="00C47A42"/>
    <w:rsid w:val="00C47BC5"/>
    <w:rsid w:val="00C47C74"/>
    <w:rsid w:val="00C50043"/>
    <w:rsid w:val="00C500EF"/>
    <w:rsid w:val="00C50AAC"/>
    <w:rsid w:val="00C50CF2"/>
    <w:rsid w:val="00C50E00"/>
    <w:rsid w:val="00C50E0F"/>
    <w:rsid w:val="00C50FE0"/>
    <w:rsid w:val="00C51289"/>
    <w:rsid w:val="00C516EA"/>
    <w:rsid w:val="00C51764"/>
    <w:rsid w:val="00C517BA"/>
    <w:rsid w:val="00C52859"/>
    <w:rsid w:val="00C52A52"/>
    <w:rsid w:val="00C52E26"/>
    <w:rsid w:val="00C53087"/>
    <w:rsid w:val="00C53105"/>
    <w:rsid w:val="00C5312F"/>
    <w:rsid w:val="00C53996"/>
    <w:rsid w:val="00C540AA"/>
    <w:rsid w:val="00C54412"/>
    <w:rsid w:val="00C546D0"/>
    <w:rsid w:val="00C54727"/>
    <w:rsid w:val="00C54BE9"/>
    <w:rsid w:val="00C54DBF"/>
    <w:rsid w:val="00C550DD"/>
    <w:rsid w:val="00C55739"/>
    <w:rsid w:val="00C55806"/>
    <w:rsid w:val="00C558C0"/>
    <w:rsid w:val="00C55AB4"/>
    <w:rsid w:val="00C55D21"/>
    <w:rsid w:val="00C562A1"/>
    <w:rsid w:val="00C56306"/>
    <w:rsid w:val="00C564C6"/>
    <w:rsid w:val="00C56754"/>
    <w:rsid w:val="00C5691E"/>
    <w:rsid w:val="00C56D00"/>
    <w:rsid w:val="00C56DEF"/>
    <w:rsid w:val="00C56EBF"/>
    <w:rsid w:val="00C570A1"/>
    <w:rsid w:val="00C5738A"/>
    <w:rsid w:val="00C57776"/>
    <w:rsid w:val="00C602A2"/>
    <w:rsid w:val="00C60891"/>
    <w:rsid w:val="00C60913"/>
    <w:rsid w:val="00C6096A"/>
    <w:rsid w:val="00C60D7A"/>
    <w:rsid w:val="00C60E26"/>
    <w:rsid w:val="00C6117D"/>
    <w:rsid w:val="00C6124F"/>
    <w:rsid w:val="00C61375"/>
    <w:rsid w:val="00C61635"/>
    <w:rsid w:val="00C618E8"/>
    <w:rsid w:val="00C61A48"/>
    <w:rsid w:val="00C61A87"/>
    <w:rsid w:val="00C61DDF"/>
    <w:rsid w:val="00C61DF5"/>
    <w:rsid w:val="00C61FC2"/>
    <w:rsid w:val="00C61FC4"/>
    <w:rsid w:val="00C626F4"/>
    <w:rsid w:val="00C62721"/>
    <w:rsid w:val="00C62A20"/>
    <w:rsid w:val="00C62A47"/>
    <w:rsid w:val="00C62A56"/>
    <w:rsid w:val="00C62C97"/>
    <w:rsid w:val="00C62D7D"/>
    <w:rsid w:val="00C63661"/>
    <w:rsid w:val="00C63852"/>
    <w:rsid w:val="00C63A0E"/>
    <w:rsid w:val="00C63B43"/>
    <w:rsid w:val="00C63B47"/>
    <w:rsid w:val="00C64064"/>
    <w:rsid w:val="00C6443D"/>
    <w:rsid w:val="00C645E1"/>
    <w:rsid w:val="00C64834"/>
    <w:rsid w:val="00C64B7F"/>
    <w:rsid w:val="00C64E92"/>
    <w:rsid w:val="00C64F7D"/>
    <w:rsid w:val="00C6517F"/>
    <w:rsid w:val="00C654E4"/>
    <w:rsid w:val="00C65502"/>
    <w:rsid w:val="00C657BA"/>
    <w:rsid w:val="00C65B2B"/>
    <w:rsid w:val="00C66D5D"/>
    <w:rsid w:val="00C66F13"/>
    <w:rsid w:val="00C6734C"/>
    <w:rsid w:val="00C673B3"/>
    <w:rsid w:val="00C67448"/>
    <w:rsid w:val="00C674AD"/>
    <w:rsid w:val="00C67528"/>
    <w:rsid w:val="00C6792A"/>
    <w:rsid w:val="00C67AFF"/>
    <w:rsid w:val="00C67CFE"/>
    <w:rsid w:val="00C70060"/>
    <w:rsid w:val="00C70430"/>
    <w:rsid w:val="00C70587"/>
    <w:rsid w:val="00C7073B"/>
    <w:rsid w:val="00C70743"/>
    <w:rsid w:val="00C70803"/>
    <w:rsid w:val="00C7090E"/>
    <w:rsid w:val="00C70ED2"/>
    <w:rsid w:val="00C70F92"/>
    <w:rsid w:val="00C710B3"/>
    <w:rsid w:val="00C711ED"/>
    <w:rsid w:val="00C712CE"/>
    <w:rsid w:val="00C71355"/>
    <w:rsid w:val="00C714E7"/>
    <w:rsid w:val="00C71A8D"/>
    <w:rsid w:val="00C71F3E"/>
    <w:rsid w:val="00C720B7"/>
    <w:rsid w:val="00C725BD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461"/>
    <w:rsid w:val="00C746D8"/>
    <w:rsid w:val="00C74AB8"/>
    <w:rsid w:val="00C7520D"/>
    <w:rsid w:val="00C752C1"/>
    <w:rsid w:val="00C75B02"/>
    <w:rsid w:val="00C75D7F"/>
    <w:rsid w:val="00C75DD1"/>
    <w:rsid w:val="00C75E97"/>
    <w:rsid w:val="00C75EB7"/>
    <w:rsid w:val="00C75FED"/>
    <w:rsid w:val="00C760A2"/>
    <w:rsid w:val="00C760A5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C41"/>
    <w:rsid w:val="00C80E30"/>
    <w:rsid w:val="00C811FF"/>
    <w:rsid w:val="00C812AF"/>
    <w:rsid w:val="00C815BE"/>
    <w:rsid w:val="00C815C4"/>
    <w:rsid w:val="00C81710"/>
    <w:rsid w:val="00C81BEC"/>
    <w:rsid w:val="00C81E64"/>
    <w:rsid w:val="00C81EAA"/>
    <w:rsid w:val="00C822B6"/>
    <w:rsid w:val="00C8237A"/>
    <w:rsid w:val="00C826AF"/>
    <w:rsid w:val="00C829C7"/>
    <w:rsid w:val="00C829E4"/>
    <w:rsid w:val="00C82A2A"/>
    <w:rsid w:val="00C82C5F"/>
    <w:rsid w:val="00C83266"/>
    <w:rsid w:val="00C83AFB"/>
    <w:rsid w:val="00C83F6C"/>
    <w:rsid w:val="00C84122"/>
    <w:rsid w:val="00C8435B"/>
    <w:rsid w:val="00C85024"/>
    <w:rsid w:val="00C8524E"/>
    <w:rsid w:val="00C85265"/>
    <w:rsid w:val="00C8537E"/>
    <w:rsid w:val="00C853D8"/>
    <w:rsid w:val="00C8601D"/>
    <w:rsid w:val="00C860DC"/>
    <w:rsid w:val="00C86114"/>
    <w:rsid w:val="00C86357"/>
    <w:rsid w:val="00C8639E"/>
    <w:rsid w:val="00C866BF"/>
    <w:rsid w:val="00C86C26"/>
    <w:rsid w:val="00C86F75"/>
    <w:rsid w:val="00C87475"/>
    <w:rsid w:val="00C876F8"/>
    <w:rsid w:val="00C87744"/>
    <w:rsid w:val="00C87DB3"/>
    <w:rsid w:val="00C87F14"/>
    <w:rsid w:val="00C87FA5"/>
    <w:rsid w:val="00C90205"/>
    <w:rsid w:val="00C90B31"/>
    <w:rsid w:val="00C910DB"/>
    <w:rsid w:val="00C91361"/>
    <w:rsid w:val="00C91832"/>
    <w:rsid w:val="00C91944"/>
    <w:rsid w:val="00C91990"/>
    <w:rsid w:val="00C91AB2"/>
    <w:rsid w:val="00C91CF2"/>
    <w:rsid w:val="00C91E98"/>
    <w:rsid w:val="00C92244"/>
    <w:rsid w:val="00C92C1C"/>
    <w:rsid w:val="00C92CC9"/>
    <w:rsid w:val="00C92DD7"/>
    <w:rsid w:val="00C93083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2E"/>
    <w:rsid w:val="00C960B4"/>
    <w:rsid w:val="00C96350"/>
    <w:rsid w:val="00C96352"/>
    <w:rsid w:val="00C964FA"/>
    <w:rsid w:val="00C96725"/>
    <w:rsid w:val="00C96766"/>
    <w:rsid w:val="00C96A75"/>
    <w:rsid w:val="00C96EE1"/>
    <w:rsid w:val="00C97010"/>
    <w:rsid w:val="00C9729E"/>
    <w:rsid w:val="00C974E4"/>
    <w:rsid w:val="00C9770A"/>
    <w:rsid w:val="00C97CBC"/>
    <w:rsid w:val="00CA03C6"/>
    <w:rsid w:val="00CA04FB"/>
    <w:rsid w:val="00CA0597"/>
    <w:rsid w:val="00CA0B95"/>
    <w:rsid w:val="00CA0C8F"/>
    <w:rsid w:val="00CA109C"/>
    <w:rsid w:val="00CA1565"/>
    <w:rsid w:val="00CA1DB1"/>
    <w:rsid w:val="00CA21E5"/>
    <w:rsid w:val="00CA2572"/>
    <w:rsid w:val="00CA28ED"/>
    <w:rsid w:val="00CA2B67"/>
    <w:rsid w:val="00CA2CF1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685"/>
    <w:rsid w:val="00CA5838"/>
    <w:rsid w:val="00CA59CA"/>
    <w:rsid w:val="00CA5BC7"/>
    <w:rsid w:val="00CA5DD1"/>
    <w:rsid w:val="00CA5E64"/>
    <w:rsid w:val="00CA6A0F"/>
    <w:rsid w:val="00CA6C6A"/>
    <w:rsid w:val="00CA6E70"/>
    <w:rsid w:val="00CA6E85"/>
    <w:rsid w:val="00CA70D8"/>
    <w:rsid w:val="00CA75EE"/>
    <w:rsid w:val="00CA7F2F"/>
    <w:rsid w:val="00CA7FAE"/>
    <w:rsid w:val="00CB04B9"/>
    <w:rsid w:val="00CB0C09"/>
    <w:rsid w:val="00CB10F8"/>
    <w:rsid w:val="00CB1525"/>
    <w:rsid w:val="00CB16A7"/>
    <w:rsid w:val="00CB16C0"/>
    <w:rsid w:val="00CB188A"/>
    <w:rsid w:val="00CB18A1"/>
    <w:rsid w:val="00CB1CC7"/>
    <w:rsid w:val="00CB1DF6"/>
    <w:rsid w:val="00CB21E5"/>
    <w:rsid w:val="00CB21F7"/>
    <w:rsid w:val="00CB22C6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C70"/>
    <w:rsid w:val="00CB4D55"/>
    <w:rsid w:val="00CB4D92"/>
    <w:rsid w:val="00CB4DE5"/>
    <w:rsid w:val="00CB5143"/>
    <w:rsid w:val="00CB539C"/>
    <w:rsid w:val="00CB5AD3"/>
    <w:rsid w:val="00CB6D7A"/>
    <w:rsid w:val="00CB6E40"/>
    <w:rsid w:val="00CB7B98"/>
    <w:rsid w:val="00CB7D01"/>
    <w:rsid w:val="00CC0247"/>
    <w:rsid w:val="00CC036B"/>
    <w:rsid w:val="00CC053A"/>
    <w:rsid w:val="00CC087B"/>
    <w:rsid w:val="00CC13C1"/>
    <w:rsid w:val="00CC18E7"/>
    <w:rsid w:val="00CC1A61"/>
    <w:rsid w:val="00CC1B78"/>
    <w:rsid w:val="00CC1C77"/>
    <w:rsid w:val="00CC2055"/>
    <w:rsid w:val="00CC22E2"/>
    <w:rsid w:val="00CC239B"/>
    <w:rsid w:val="00CC2C6C"/>
    <w:rsid w:val="00CC2D1D"/>
    <w:rsid w:val="00CC3292"/>
    <w:rsid w:val="00CC32B9"/>
    <w:rsid w:val="00CC3615"/>
    <w:rsid w:val="00CC36E5"/>
    <w:rsid w:val="00CC3B72"/>
    <w:rsid w:val="00CC3D25"/>
    <w:rsid w:val="00CC4000"/>
    <w:rsid w:val="00CC404D"/>
    <w:rsid w:val="00CC42EB"/>
    <w:rsid w:val="00CC4421"/>
    <w:rsid w:val="00CC4587"/>
    <w:rsid w:val="00CC46D5"/>
    <w:rsid w:val="00CC4E2D"/>
    <w:rsid w:val="00CC520E"/>
    <w:rsid w:val="00CC5418"/>
    <w:rsid w:val="00CC5AB1"/>
    <w:rsid w:val="00CC5BB8"/>
    <w:rsid w:val="00CC603D"/>
    <w:rsid w:val="00CC6093"/>
    <w:rsid w:val="00CC6337"/>
    <w:rsid w:val="00CC636E"/>
    <w:rsid w:val="00CC64DA"/>
    <w:rsid w:val="00CC651E"/>
    <w:rsid w:val="00CC681C"/>
    <w:rsid w:val="00CC6F9E"/>
    <w:rsid w:val="00CC719D"/>
    <w:rsid w:val="00CC73FA"/>
    <w:rsid w:val="00CC7767"/>
    <w:rsid w:val="00CC7878"/>
    <w:rsid w:val="00CC78FB"/>
    <w:rsid w:val="00CC7E7F"/>
    <w:rsid w:val="00CC7E81"/>
    <w:rsid w:val="00CD032E"/>
    <w:rsid w:val="00CD0349"/>
    <w:rsid w:val="00CD03A8"/>
    <w:rsid w:val="00CD0426"/>
    <w:rsid w:val="00CD052F"/>
    <w:rsid w:val="00CD06E6"/>
    <w:rsid w:val="00CD0979"/>
    <w:rsid w:val="00CD0A87"/>
    <w:rsid w:val="00CD0C0F"/>
    <w:rsid w:val="00CD0EC0"/>
    <w:rsid w:val="00CD100F"/>
    <w:rsid w:val="00CD124E"/>
    <w:rsid w:val="00CD130B"/>
    <w:rsid w:val="00CD1473"/>
    <w:rsid w:val="00CD149B"/>
    <w:rsid w:val="00CD15EC"/>
    <w:rsid w:val="00CD15EF"/>
    <w:rsid w:val="00CD162E"/>
    <w:rsid w:val="00CD17AC"/>
    <w:rsid w:val="00CD1A64"/>
    <w:rsid w:val="00CD1C45"/>
    <w:rsid w:val="00CD1FAB"/>
    <w:rsid w:val="00CD21B2"/>
    <w:rsid w:val="00CD23E4"/>
    <w:rsid w:val="00CD2560"/>
    <w:rsid w:val="00CD27E5"/>
    <w:rsid w:val="00CD2F35"/>
    <w:rsid w:val="00CD2F52"/>
    <w:rsid w:val="00CD2F9F"/>
    <w:rsid w:val="00CD2FD1"/>
    <w:rsid w:val="00CD312D"/>
    <w:rsid w:val="00CD358E"/>
    <w:rsid w:val="00CD35E0"/>
    <w:rsid w:val="00CD3746"/>
    <w:rsid w:val="00CD3B05"/>
    <w:rsid w:val="00CD3B63"/>
    <w:rsid w:val="00CD3E30"/>
    <w:rsid w:val="00CD3F38"/>
    <w:rsid w:val="00CD40B0"/>
    <w:rsid w:val="00CD42D3"/>
    <w:rsid w:val="00CD440A"/>
    <w:rsid w:val="00CD4441"/>
    <w:rsid w:val="00CD459A"/>
    <w:rsid w:val="00CD489B"/>
    <w:rsid w:val="00CD4990"/>
    <w:rsid w:val="00CD4A7E"/>
    <w:rsid w:val="00CD4EE6"/>
    <w:rsid w:val="00CD4FC6"/>
    <w:rsid w:val="00CD5ECB"/>
    <w:rsid w:val="00CD612E"/>
    <w:rsid w:val="00CD6424"/>
    <w:rsid w:val="00CD6818"/>
    <w:rsid w:val="00CD6A4B"/>
    <w:rsid w:val="00CD6AB4"/>
    <w:rsid w:val="00CD6BDF"/>
    <w:rsid w:val="00CD6E78"/>
    <w:rsid w:val="00CD74A9"/>
    <w:rsid w:val="00CD7545"/>
    <w:rsid w:val="00CD7AA8"/>
    <w:rsid w:val="00CD7C92"/>
    <w:rsid w:val="00CD7F69"/>
    <w:rsid w:val="00CE007A"/>
    <w:rsid w:val="00CE036F"/>
    <w:rsid w:val="00CE045E"/>
    <w:rsid w:val="00CE05A7"/>
    <w:rsid w:val="00CE0700"/>
    <w:rsid w:val="00CE07EB"/>
    <w:rsid w:val="00CE0876"/>
    <w:rsid w:val="00CE1143"/>
    <w:rsid w:val="00CE11B5"/>
    <w:rsid w:val="00CE14AB"/>
    <w:rsid w:val="00CE151B"/>
    <w:rsid w:val="00CE1667"/>
    <w:rsid w:val="00CE193A"/>
    <w:rsid w:val="00CE199C"/>
    <w:rsid w:val="00CE1DFA"/>
    <w:rsid w:val="00CE2439"/>
    <w:rsid w:val="00CE2920"/>
    <w:rsid w:val="00CE2AA6"/>
    <w:rsid w:val="00CE2BAE"/>
    <w:rsid w:val="00CE2E09"/>
    <w:rsid w:val="00CE2E5F"/>
    <w:rsid w:val="00CE2EA9"/>
    <w:rsid w:val="00CE337A"/>
    <w:rsid w:val="00CE4482"/>
    <w:rsid w:val="00CE48CC"/>
    <w:rsid w:val="00CE4915"/>
    <w:rsid w:val="00CE4BA0"/>
    <w:rsid w:val="00CE4C35"/>
    <w:rsid w:val="00CE4E63"/>
    <w:rsid w:val="00CE4F49"/>
    <w:rsid w:val="00CE50C1"/>
    <w:rsid w:val="00CE5163"/>
    <w:rsid w:val="00CE5794"/>
    <w:rsid w:val="00CE589B"/>
    <w:rsid w:val="00CE5B38"/>
    <w:rsid w:val="00CE5CCE"/>
    <w:rsid w:val="00CE5D98"/>
    <w:rsid w:val="00CE619B"/>
    <w:rsid w:val="00CE6451"/>
    <w:rsid w:val="00CE69F9"/>
    <w:rsid w:val="00CE6E6C"/>
    <w:rsid w:val="00CE6E72"/>
    <w:rsid w:val="00CE6EF7"/>
    <w:rsid w:val="00CE71AD"/>
    <w:rsid w:val="00CE74A6"/>
    <w:rsid w:val="00CE7575"/>
    <w:rsid w:val="00CF022C"/>
    <w:rsid w:val="00CF025C"/>
    <w:rsid w:val="00CF06E9"/>
    <w:rsid w:val="00CF095E"/>
    <w:rsid w:val="00CF0AEB"/>
    <w:rsid w:val="00CF1065"/>
    <w:rsid w:val="00CF1286"/>
    <w:rsid w:val="00CF15B0"/>
    <w:rsid w:val="00CF1A10"/>
    <w:rsid w:val="00CF1AD2"/>
    <w:rsid w:val="00CF1C48"/>
    <w:rsid w:val="00CF1CE2"/>
    <w:rsid w:val="00CF1DEF"/>
    <w:rsid w:val="00CF1E86"/>
    <w:rsid w:val="00CF2248"/>
    <w:rsid w:val="00CF253D"/>
    <w:rsid w:val="00CF25EF"/>
    <w:rsid w:val="00CF2949"/>
    <w:rsid w:val="00CF3071"/>
    <w:rsid w:val="00CF32CB"/>
    <w:rsid w:val="00CF3929"/>
    <w:rsid w:val="00CF42A9"/>
    <w:rsid w:val="00CF448B"/>
    <w:rsid w:val="00CF460B"/>
    <w:rsid w:val="00CF4709"/>
    <w:rsid w:val="00CF4B72"/>
    <w:rsid w:val="00CF4BE3"/>
    <w:rsid w:val="00CF4FE1"/>
    <w:rsid w:val="00CF5155"/>
    <w:rsid w:val="00CF5F1E"/>
    <w:rsid w:val="00CF61A3"/>
    <w:rsid w:val="00CF6291"/>
    <w:rsid w:val="00CF6373"/>
    <w:rsid w:val="00CF6686"/>
    <w:rsid w:val="00CF6C38"/>
    <w:rsid w:val="00CF6E97"/>
    <w:rsid w:val="00CF726A"/>
    <w:rsid w:val="00CF7270"/>
    <w:rsid w:val="00CF749C"/>
    <w:rsid w:val="00CF74A9"/>
    <w:rsid w:val="00CF7646"/>
    <w:rsid w:val="00CF7E20"/>
    <w:rsid w:val="00D00098"/>
    <w:rsid w:val="00D000C3"/>
    <w:rsid w:val="00D00236"/>
    <w:rsid w:val="00D006A9"/>
    <w:rsid w:val="00D0084F"/>
    <w:rsid w:val="00D00A1C"/>
    <w:rsid w:val="00D0112A"/>
    <w:rsid w:val="00D01178"/>
    <w:rsid w:val="00D017CD"/>
    <w:rsid w:val="00D01B49"/>
    <w:rsid w:val="00D01B65"/>
    <w:rsid w:val="00D01D91"/>
    <w:rsid w:val="00D01E0B"/>
    <w:rsid w:val="00D01F26"/>
    <w:rsid w:val="00D023B9"/>
    <w:rsid w:val="00D0254B"/>
    <w:rsid w:val="00D029D6"/>
    <w:rsid w:val="00D02B05"/>
    <w:rsid w:val="00D033E8"/>
    <w:rsid w:val="00D03482"/>
    <w:rsid w:val="00D03889"/>
    <w:rsid w:val="00D03DE2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57AA"/>
    <w:rsid w:val="00D057D9"/>
    <w:rsid w:val="00D06122"/>
    <w:rsid w:val="00D065E4"/>
    <w:rsid w:val="00D06BB7"/>
    <w:rsid w:val="00D06CE4"/>
    <w:rsid w:val="00D06ECE"/>
    <w:rsid w:val="00D06FD9"/>
    <w:rsid w:val="00D07894"/>
    <w:rsid w:val="00D10120"/>
    <w:rsid w:val="00D1059E"/>
    <w:rsid w:val="00D107C2"/>
    <w:rsid w:val="00D10B4E"/>
    <w:rsid w:val="00D10C5B"/>
    <w:rsid w:val="00D10F0A"/>
    <w:rsid w:val="00D10F93"/>
    <w:rsid w:val="00D1184A"/>
    <w:rsid w:val="00D11E02"/>
    <w:rsid w:val="00D12395"/>
    <w:rsid w:val="00D12675"/>
    <w:rsid w:val="00D12893"/>
    <w:rsid w:val="00D12904"/>
    <w:rsid w:val="00D129C3"/>
    <w:rsid w:val="00D12B3A"/>
    <w:rsid w:val="00D12B95"/>
    <w:rsid w:val="00D12E06"/>
    <w:rsid w:val="00D1316B"/>
    <w:rsid w:val="00D135B9"/>
    <w:rsid w:val="00D13737"/>
    <w:rsid w:val="00D13B14"/>
    <w:rsid w:val="00D13C8E"/>
    <w:rsid w:val="00D13D04"/>
    <w:rsid w:val="00D1405F"/>
    <w:rsid w:val="00D140F6"/>
    <w:rsid w:val="00D14495"/>
    <w:rsid w:val="00D1474C"/>
    <w:rsid w:val="00D149D9"/>
    <w:rsid w:val="00D14A03"/>
    <w:rsid w:val="00D14DF9"/>
    <w:rsid w:val="00D157F7"/>
    <w:rsid w:val="00D15C30"/>
    <w:rsid w:val="00D15CDD"/>
    <w:rsid w:val="00D15DD2"/>
    <w:rsid w:val="00D15EAC"/>
    <w:rsid w:val="00D15EBA"/>
    <w:rsid w:val="00D16166"/>
    <w:rsid w:val="00D1662B"/>
    <w:rsid w:val="00D16760"/>
    <w:rsid w:val="00D167DD"/>
    <w:rsid w:val="00D16911"/>
    <w:rsid w:val="00D16914"/>
    <w:rsid w:val="00D16D83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E95"/>
    <w:rsid w:val="00D17F9B"/>
    <w:rsid w:val="00D200AB"/>
    <w:rsid w:val="00D202F6"/>
    <w:rsid w:val="00D2038C"/>
    <w:rsid w:val="00D20719"/>
    <w:rsid w:val="00D2076A"/>
    <w:rsid w:val="00D208A1"/>
    <w:rsid w:val="00D21177"/>
    <w:rsid w:val="00D21182"/>
    <w:rsid w:val="00D21371"/>
    <w:rsid w:val="00D213AF"/>
    <w:rsid w:val="00D21AE6"/>
    <w:rsid w:val="00D21DC8"/>
    <w:rsid w:val="00D2211B"/>
    <w:rsid w:val="00D22199"/>
    <w:rsid w:val="00D2234F"/>
    <w:rsid w:val="00D223AD"/>
    <w:rsid w:val="00D2245F"/>
    <w:rsid w:val="00D2257C"/>
    <w:rsid w:val="00D22E22"/>
    <w:rsid w:val="00D22E91"/>
    <w:rsid w:val="00D2313A"/>
    <w:rsid w:val="00D232C3"/>
    <w:rsid w:val="00D233FF"/>
    <w:rsid w:val="00D23974"/>
    <w:rsid w:val="00D23D7A"/>
    <w:rsid w:val="00D24112"/>
    <w:rsid w:val="00D2442D"/>
    <w:rsid w:val="00D244AE"/>
    <w:rsid w:val="00D246BF"/>
    <w:rsid w:val="00D2481A"/>
    <w:rsid w:val="00D24829"/>
    <w:rsid w:val="00D24CE6"/>
    <w:rsid w:val="00D24E3A"/>
    <w:rsid w:val="00D24FCE"/>
    <w:rsid w:val="00D25558"/>
    <w:rsid w:val="00D2587D"/>
    <w:rsid w:val="00D25FEB"/>
    <w:rsid w:val="00D2607B"/>
    <w:rsid w:val="00D260EC"/>
    <w:rsid w:val="00D264A2"/>
    <w:rsid w:val="00D26960"/>
    <w:rsid w:val="00D26963"/>
    <w:rsid w:val="00D26E2E"/>
    <w:rsid w:val="00D27030"/>
    <w:rsid w:val="00D275C0"/>
    <w:rsid w:val="00D27A94"/>
    <w:rsid w:val="00D27DDD"/>
    <w:rsid w:val="00D27FC9"/>
    <w:rsid w:val="00D306B0"/>
    <w:rsid w:val="00D3099D"/>
    <w:rsid w:val="00D30A03"/>
    <w:rsid w:val="00D30A32"/>
    <w:rsid w:val="00D30BC6"/>
    <w:rsid w:val="00D30C49"/>
    <w:rsid w:val="00D314D8"/>
    <w:rsid w:val="00D31513"/>
    <w:rsid w:val="00D31691"/>
    <w:rsid w:val="00D3191D"/>
    <w:rsid w:val="00D31AB4"/>
    <w:rsid w:val="00D31B31"/>
    <w:rsid w:val="00D31C6D"/>
    <w:rsid w:val="00D320C5"/>
    <w:rsid w:val="00D32671"/>
    <w:rsid w:val="00D32711"/>
    <w:rsid w:val="00D32D63"/>
    <w:rsid w:val="00D32E38"/>
    <w:rsid w:val="00D33058"/>
    <w:rsid w:val="00D3314A"/>
    <w:rsid w:val="00D33380"/>
    <w:rsid w:val="00D33908"/>
    <w:rsid w:val="00D339D8"/>
    <w:rsid w:val="00D33CC4"/>
    <w:rsid w:val="00D34556"/>
    <w:rsid w:val="00D34808"/>
    <w:rsid w:val="00D3494C"/>
    <w:rsid w:val="00D34AB1"/>
    <w:rsid w:val="00D34FB8"/>
    <w:rsid w:val="00D3519A"/>
    <w:rsid w:val="00D3524B"/>
    <w:rsid w:val="00D35274"/>
    <w:rsid w:val="00D354D8"/>
    <w:rsid w:val="00D35637"/>
    <w:rsid w:val="00D35DE1"/>
    <w:rsid w:val="00D362C4"/>
    <w:rsid w:val="00D36434"/>
    <w:rsid w:val="00D36A5F"/>
    <w:rsid w:val="00D36DE8"/>
    <w:rsid w:val="00D36F7A"/>
    <w:rsid w:val="00D36F89"/>
    <w:rsid w:val="00D370C3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B35"/>
    <w:rsid w:val="00D40B90"/>
    <w:rsid w:val="00D40E0F"/>
    <w:rsid w:val="00D40E57"/>
    <w:rsid w:val="00D410E9"/>
    <w:rsid w:val="00D412DE"/>
    <w:rsid w:val="00D41513"/>
    <w:rsid w:val="00D41891"/>
    <w:rsid w:val="00D41B73"/>
    <w:rsid w:val="00D41EC5"/>
    <w:rsid w:val="00D420EA"/>
    <w:rsid w:val="00D427BB"/>
    <w:rsid w:val="00D427F8"/>
    <w:rsid w:val="00D429B5"/>
    <w:rsid w:val="00D42A48"/>
    <w:rsid w:val="00D42D03"/>
    <w:rsid w:val="00D4328B"/>
    <w:rsid w:val="00D43888"/>
    <w:rsid w:val="00D43BB3"/>
    <w:rsid w:val="00D4408C"/>
    <w:rsid w:val="00D44551"/>
    <w:rsid w:val="00D44907"/>
    <w:rsid w:val="00D44B78"/>
    <w:rsid w:val="00D44E77"/>
    <w:rsid w:val="00D4518C"/>
    <w:rsid w:val="00D45755"/>
    <w:rsid w:val="00D45BF0"/>
    <w:rsid w:val="00D462C5"/>
    <w:rsid w:val="00D466FB"/>
    <w:rsid w:val="00D468E6"/>
    <w:rsid w:val="00D469CB"/>
    <w:rsid w:val="00D46A2F"/>
    <w:rsid w:val="00D46BF9"/>
    <w:rsid w:val="00D46D86"/>
    <w:rsid w:val="00D46F48"/>
    <w:rsid w:val="00D46FA3"/>
    <w:rsid w:val="00D47295"/>
    <w:rsid w:val="00D47339"/>
    <w:rsid w:val="00D473C6"/>
    <w:rsid w:val="00D4749E"/>
    <w:rsid w:val="00D47741"/>
    <w:rsid w:val="00D478FB"/>
    <w:rsid w:val="00D501CC"/>
    <w:rsid w:val="00D5066E"/>
    <w:rsid w:val="00D510A0"/>
    <w:rsid w:val="00D51134"/>
    <w:rsid w:val="00D5149B"/>
    <w:rsid w:val="00D51B4D"/>
    <w:rsid w:val="00D51C36"/>
    <w:rsid w:val="00D51DB5"/>
    <w:rsid w:val="00D51F84"/>
    <w:rsid w:val="00D5201E"/>
    <w:rsid w:val="00D52022"/>
    <w:rsid w:val="00D5205E"/>
    <w:rsid w:val="00D52291"/>
    <w:rsid w:val="00D528B8"/>
    <w:rsid w:val="00D52DB4"/>
    <w:rsid w:val="00D52DDA"/>
    <w:rsid w:val="00D52FC2"/>
    <w:rsid w:val="00D535A7"/>
    <w:rsid w:val="00D53699"/>
    <w:rsid w:val="00D53B46"/>
    <w:rsid w:val="00D53DA1"/>
    <w:rsid w:val="00D53E46"/>
    <w:rsid w:val="00D53E70"/>
    <w:rsid w:val="00D543EC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0C7"/>
    <w:rsid w:val="00D5618A"/>
    <w:rsid w:val="00D56323"/>
    <w:rsid w:val="00D5638D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6A3"/>
    <w:rsid w:val="00D60900"/>
    <w:rsid w:val="00D6098D"/>
    <w:rsid w:val="00D60F45"/>
    <w:rsid w:val="00D61148"/>
    <w:rsid w:val="00D6192A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2E7F"/>
    <w:rsid w:val="00D632D7"/>
    <w:rsid w:val="00D632F5"/>
    <w:rsid w:val="00D63439"/>
    <w:rsid w:val="00D63720"/>
    <w:rsid w:val="00D6386A"/>
    <w:rsid w:val="00D6389A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425"/>
    <w:rsid w:val="00D65AB8"/>
    <w:rsid w:val="00D65EA7"/>
    <w:rsid w:val="00D65F88"/>
    <w:rsid w:val="00D662A6"/>
    <w:rsid w:val="00D665A2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3"/>
    <w:rsid w:val="00D7242A"/>
    <w:rsid w:val="00D72A34"/>
    <w:rsid w:val="00D72A58"/>
    <w:rsid w:val="00D72A85"/>
    <w:rsid w:val="00D72F99"/>
    <w:rsid w:val="00D7302A"/>
    <w:rsid w:val="00D736E7"/>
    <w:rsid w:val="00D73717"/>
    <w:rsid w:val="00D73E0A"/>
    <w:rsid w:val="00D74387"/>
    <w:rsid w:val="00D7453C"/>
    <w:rsid w:val="00D745A8"/>
    <w:rsid w:val="00D74A69"/>
    <w:rsid w:val="00D74ACE"/>
    <w:rsid w:val="00D74D74"/>
    <w:rsid w:val="00D74FA1"/>
    <w:rsid w:val="00D75995"/>
    <w:rsid w:val="00D75DCD"/>
    <w:rsid w:val="00D75EC4"/>
    <w:rsid w:val="00D761B0"/>
    <w:rsid w:val="00D762E0"/>
    <w:rsid w:val="00D76306"/>
    <w:rsid w:val="00D76658"/>
    <w:rsid w:val="00D76C48"/>
    <w:rsid w:val="00D76CA2"/>
    <w:rsid w:val="00D76DA8"/>
    <w:rsid w:val="00D7702D"/>
    <w:rsid w:val="00D7712A"/>
    <w:rsid w:val="00D7713E"/>
    <w:rsid w:val="00D771AF"/>
    <w:rsid w:val="00D7725B"/>
    <w:rsid w:val="00D7727E"/>
    <w:rsid w:val="00D773ED"/>
    <w:rsid w:val="00D775BE"/>
    <w:rsid w:val="00D7767D"/>
    <w:rsid w:val="00D776DB"/>
    <w:rsid w:val="00D7771D"/>
    <w:rsid w:val="00D77A65"/>
    <w:rsid w:val="00D77FF7"/>
    <w:rsid w:val="00D8064F"/>
    <w:rsid w:val="00D80E46"/>
    <w:rsid w:val="00D810AE"/>
    <w:rsid w:val="00D8143B"/>
    <w:rsid w:val="00D81472"/>
    <w:rsid w:val="00D81490"/>
    <w:rsid w:val="00D815C5"/>
    <w:rsid w:val="00D81755"/>
    <w:rsid w:val="00D81BDC"/>
    <w:rsid w:val="00D81C6C"/>
    <w:rsid w:val="00D82574"/>
    <w:rsid w:val="00D827D9"/>
    <w:rsid w:val="00D828D3"/>
    <w:rsid w:val="00D832AD"/>
    <w:rsid w:val="00D83501"/>
    <w:rsid w:val="00D83913"/>
    <w:rsid w:val="00D83A49"/>
    <w:rsid w:val="00D83C21"/>
    <w:rsid w:val="00D84590"/>
    <w:rsid w:val="00D8459C"/>
    <w:rsid w:val="00D84707"/>
    <w:rsid w:val="00D84966"/>
    <w:rsid w:val="00D84AC6"/>
    <w:rsid w:val="00D84BFE"/>
    <w:rsid w:val="00D84EAE"/>
    <w:rsid w:val="00D85021"/>
    <w:rsid w:val="00D854AF"/>
    <w:rsid w:val="00D8552D"/>
    <w:rsid w:val="00D8594F"/>
    <w:rsid w:val="00D859DD"/>
    <w:rsid w:val="00D85D5F"/>
    <w:rsid w:val="00D85DCF"/>
    <w:rsid w:val="00D85F6F"/>
    <w:rsid w:val="00D862BA"/>
    <w:rsid w:val="00D862C1"/>
    <w:rsid w:val="00D86308"/>
    <w:rsid w:val="00D866B5"/>
    <w:rsid w:val="00D86B05"/>
    <w:rsid w:val="00D87032"/>
    <w:rsid w:val="00D871D7"/>
    <w:rsid w:val="00D8744B"/>
    <w:rsid w:val="00D879EB"/>
    <w:rsid w:val="00D87A76"/>
    <w:rsid w:val="00D87ACE"/>
    <w:rsid w:val="00D87F7D"/>
    <w:rsid w:val="00D9024C"/>
    <w:rsid w:val="00D90373"/>
    <w:rsid w:val="00D90831"/>
    <w:rsid w:val="00D90B17"/>
    <w:rsid w:val="00D90D28"/>
    <w:rsid w:val="00D90D9E"/>
    <w:rsid w:val="00D90DCD"/>
    <w:rsid w:val="00D90F47"/>
    <w:rsid w:val="00D914B0"/>
    <w:rsid w:val="00D91990"/>
    <w:rsid w:val="00D919F3"/>
    <w:rsid w:val="00D92114"/>
    <w:rsid w:val="00D923B1"/>
    <w:rsid w:val="00D9258B"/>
    <w:rsid w:val="00D925BD"/>
    <w:rsid w:val="00D92D5E"/>
    <w:rsid w:val="00D92DEF"/>
    <w:rsid w:val="00D92E54"/>
    <w:rsid w:val="00D92FD8"/>
    <w:rsid w:val="00D930B1"/>
    <w:rsid w:val="00D934E2"/>
    <w:rsid w:val="00D93D2C"/>
    <w:rsid w:val="00D93F34"/>
    <w:rsid w:val="00D94983"/>
    <w:rsid w:val="00D949EC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6B8"/>
    <w:rsid w:val="00D97A3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4C"/>
    <w:rsid w:val="00DA116D"/>
    <w:rsid w:val="00DA12ED"/>
    <w:rsid w:val="00DA1600"/>
    <w:rsid w:val="00DA2162"/>
    <w:rsid w:val="00DA21EC"/>
    <w:rsid w:val="00DA2303"/>
    <w:rsid w:val="00DA23CA"/>
    <w:rsid w:val="00DA2C50"/>
    <w:rsid w:val="00DA2D8E"/>
    <w:rsid w:val="00DA323D"/>
    <w:rsid w:val="00DA3919"/>
    <w:rsid w:val="00DA3C6E"/>
    <w:rsid w:val="00DA3D98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5F8A"/>
    <w:rsid w:val="00DA62CD"/>
    <w:rsid w:val="00DA664D"/>
    <w:rsid w:val="00DA66D0"/>
    <w:rsid w:val="00DA6A97"/>
    <w:rsid w:val="00DA6C98"/>
    <w:rsid w:val="00DA6FB5"/>
    <w:rsid w:val="00DA71CB"/>
    <w:rsid w:val="00DA7242"/>
    <w:rsid w:val="00DA7288"/>
    <w:rsid w:val="00DA7369"/>
    <w:rsid w:val="00DA78DF"/>
    <w:rsid w:val="00DA7B14"/>
    <w:rsid w:val="00DA7B62"/>
    <w:rsid w:val="00DA7ECB"/>
    <w:rsid w:val="00DA7FC5"/>
    <w:rsid w:val="00DB0419"/>
    <w:rsid w:val="00DB081D"/>
    <w:rsid w:val="00DB0E1A"/>
    <w:rsid w:val="00DB14A0"/>
    <w:rsid w:val="00DB1699"/>
    <w:rsid w:val="00DB1915"/>
    <w:rsid w:val="00DB1C03"/>
    <w:rsid w:val="00DB1CD5"/>
    <w:rsid w:val="00DB2236"/>
    <w:rsid w:val="00DB2378"/>
    <w:rsid w:val="00DB2605"/>
    <w:rsid w:val="00DB27B5"/>
    <w:rsid w:val="00DB2828"/>
    <w:rsid w:val="00DB29BF"/>
    <w:rsid w:val="00DB2C2C"/>
    <w:rsid w:val="00DB2E47"/>
    <w:rsid w:val="00DB2ED0"/>
    <w:rsid w:val="00DB3221"/>
    <w:rsid w:val="00DB3A75"/>
    <w:rsid w:val="00DB3CCC"/>
    <w:rsid w:val="00DB452A"/>
    <w:rsid w:val="00DB4672"/>
    <w:rsid w:val="00DB4A67"/>
    <w:rsid w:val="00DB4C54"/>
    <w:rsid w:val="00DB4FA3"/>
    <w:rsid w:val="00DB51EB"/>
    <w:rsid w:val="00DB5328"/>
    <w:rsid w:val="00DB568D"/>
    <w:rsid w:val="00DB57B7"/>
    <w:rsid w:val="00DB5878"/>
    <w:rsid w:val="00DB5D2E"/>
    <w:rsid w:val="00DB5E07"/>
    <w:rsid w:val="00DB60CD"/>
    <w:rsid w:val="00DB62C6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DF6"/>
    <w:rsid w:val="00DC0EF1"/>
    <w:rsid w:val="00DC1334"/>
    <w:rsid w:val="00DC1838"/>
    <w:rsid w:val="00DC199E"/>
    <w:rsid w:val="00DC1B24"/>
    <w:rsid w:val="00DC2177"/>
    <w:rsid w:val="00DC2304"/>
    <w:rsid w:val="00DC23A0"/>
    <w:rsid w:val="00DC2504"/>
    <w:rsid w:val="00DC251B"/>
    <w:rsid w:val="00DC26F7"/>
    <w:rsid w:val="00DC3076"/>
    <w:rsid w:val="00DC347C"/>
    <w:rsid w:val="00DC34F3"/>
    <w:rsid w:val="00DC3637"/>
    <w:rsid w:val="00DC3932"/>
    <w:rsid w:val="00DC3B30"/>
    <w:rsid w:val="00DC3B85"/>
    <w:rsid w:val="00DC3E8C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182"/>
    <w:rsid w:val="00DC6373"/>
    <w:rsid w:val="00DC6487"/>
    <w:rsid w:val="00DC6982"/>
    <w:rsid w:val="00DC6DFA"/>
    <w:rsid w:val="00DC721D"/>
    <w:rsid w:val="00DC725F"/>
    <w:rsid w:val="00DC734F"/>
    <w:rsid w:val="00DC75D2"/>
    <w:rsid w:val="00DC76F1"/>
    <w:rsid w:val="00DC7B0B"/>
    <w:rsid w:val="00DC7D39"/>
    <w:rsid w:val="00DC7D60"/>
    <w:rsid w:val="00DD010F"/>
    <w:rsid w:val="00DD0205"/>
    <w:rsid w:val="00DD06BD"/>
    <w:rsid w:val="00DD0A7B"/>
    <w:rsid w:val="00DD0A7F"/>
    <w:rsid w:val="00DD0CD4"/>
    <w:rsid w:val="00DD0CFA"/>
    <w:rsid w:val="00DD0EB3"/>
    <w:rsid w:val="00DD13C5"/>
    <w:rsid w:val="00DD14F9"/>
    <w:rsid w:val="00DD18E1"/>
    <w:rsid w:val="00DD1E42"/>
    <w:rsid w:val="00DD1FB1"/>
    <w:rsid w:val="00DD2434"/>
    <w:rsid w:val="00DD251A"/>
    <w:rsid w:val="00DD2A03"/>
    <w:rsid w:val="00DD3555"/>
    <w:rsid w:val="00DD3708"/>
    <w:rsid w:val="00DD3711"/>
    <w:rsid w:val="00DD38A9"/>
    <w:rsid w:val="00DD3981"/>
    <w:rsid w:val="00DD3A1B"/>
    <w:rsid w:val="00DD3AE7"/>
    <w:rsid w:val="00DD3E51"/>
    <w:rsid w:val="00DD3FE1"/>
    <w:rsid w:val="00DD42AE"/>
    <w:rsid w:val="00DD4B19"/>
    <w:rsid w:val="00DD4BFE"/>
    <w:rsid w:val="00DD51D6"/>
    <w:rsid w:val="00DD5438"/>
    <w:rsid w:val="00DD5B98"/>
    <w:rsid w:val="00DD5CA8"/>
    <w:rsid w:val="00DD5FA5"/>
    <w:rsid w:val="00DD6274"/>
    <w:rsid w:val="00DD6359"/>
    <w:rsid w:val="00DD68C7"/>
    <w:rsid w:val="00DD6A3D"/>
    <w:rsid w:val="00DD6A95"/>
    <w:rsid w:val="00DD6B08"/>
    <w:rsid w:val="00DD6E6A"/>
    <w:rsid w:val="00DD6F65"/>
    <w:rsid w:val="00DD73B9"/>
    <w:rsid w:val="00DD7781"/>
    <w:rsid w:val="00DD7B48"/>
    <w:rsid w:val="00DD7E0A"/>
    <w:rsid w:val="00DD7FA0"/>
    <w:rsid w:val="00DE0216"/>
    <w:rsid w:val="00DE021D"/>
    <w:rsid w:val="00DE0411"/>
    <w:rsid w:val="00DE05B9"/>
    <w:rsid w:val="00DE086C"/>
    <w:rsid w:val="00DE0AEE"/>
    <w:rsid w:val="00DE0B28"/>
    <w:rsid w:val="00DE0DE0"/>
    <w:rsid w:val="00DE107D"/>
    <w:rsid w:val="00DE122C"/>
    <w:rsid w:val="00DE1311"/>
    <w:rsid w:val="00DE14D8"/>
    <w:rsid w:val="00DE16FC"/>
    <w:rsid w:val="00DE177D"/>
    <w:rsid w:val="00DE17F2"/>
    <w:rsid w:val="00DE20FB"/>
    <w:rsid w:val="00DE2247"/>
    <w:rsid w:val="00DE227E"/>
    <w:rsid w:val="00DE22AC"/>
    <w:rsid w:val="00DE2494"/>
    <w:rsid w:val="00DE27ED"/>
    <w:rsid w:val="00DE2C25"/>
    <w:rsid w:val="00DE2E38"/>
    <w:rsid w:val="00DE3348"/>
    <w:rsid w:val="00DE334F"/>
    <w:rsid w:val="00DE3883"/>
    <w:rsid w:val="00DE3E49"/>
    <w:rsid w:val="00DE43ED"/>
    <w:rsid w:val="00DE4AE5"/>
    <w:rsid w:val="00DE4BD8"/>
    <w:rsid w:val="00DE4E44"/>
    <w:rsid w:val="00DE4F46"/>
    <w:rsid w:val="00DE5052"/>
    <w:rsid w:val="00DE5551"/>
    <w:rsid w:val="00DE5A51"/>
    <w:rsid w:val="00DE5DE6"/>
    <w:rsid w:val="00DE5DE9"/>
    <w:rsid w:val="00DE5F7F"/>
    <w:rsid w:val="00DE640A"/>
    <w:rsid w:val="00DE6654"/>
    <w:rsid w:val="00DE68AB"/>
    <w:rsid w:val="00DE6E23"/>
    <w:rsid w:val="00DE7087"/>
    <w:rsid w:val="00DE7B96"/>
    <w:rsid w:val="00DE7BBC"/>
    <w:rsid w:val="00DE7BFC"/>
    <w:rsid w:val="00DE7D0A"/>
    <w:rsid w:val="00DF0067"/>
    <w:rsid w:val="00DF007E"/>
    <w:rsid w:val="00DF00F0"/>
    <w:rsid w:val="00DF02C9"/>
    <w:rsid w:val="00DF03D9"/>
    <w:rsid w:val="00DF06AF"/>
    <w:rsid w:val="00DF0819"/>
    <w:rsid w:val="00DF09EE"/>
    <w:rsid w:val="00DF0BFF"/>
    <w:rsid w:val="00DF0E2C"/>
    <w:rsid w:val="00DF119A"/>
    <w:rsid w:val="00DF1599"/>
    <w:rsid w:val="00DF1677"/>
    <w:rsid w:val="00DF19F3"/>
    <w:rsid w:val="00DF1B50"/>
    <w:rsid w:val="00DF230C"/>
    <w:rsid w:val="00DF2440"/>
    <w:rsid w:val="00DF24C0"/>
    <w:rsid w:val="00DF26EA"/>
    <w:rsid w:val="00DF2913"/>
    <w:rsid w:val="00DF2C92"/>
    <w:rsid w:val="00DF326B"/>
    <w:rsid w:val="00DF33B2"/>
    <w:rsid w:val="00DF3C85"/>
    <w:rsid w:val="00DF3ED4"/>
    <w:rsid w:val="00DF3F48"/>
    <w:rsid w:val="00DF408F"/>
    <w:rsid w:val="00DF4595"/>
    <w:rsid w:val="00DF4A9A"/>
    <w:rsid w:val="00DF4CE3"/>
    <w:rsid w:val="00DF536E"/>
    <w:rsid w:val="00DF5751"/>
    <w:rsid w:val="00DF5B36"/>
    <w:rsid w:val="00DF5DE7"/>
    <w:rsid w:val="00DF5EAA"/>
    <w:rsid w:val="00DF674A"/>
    <w:rsid w:val="00DF67FE"/>
    <w:rsid w:val="00DF68C8"/>
    <w:rsid w:val="00DF6CC2"/>
    <w:rsid w:val="00DF7127"/>
    <w:rsid w:val="00DF7333"/>
    <w:rsid w:val="00DF741A"/>
    <w:rsid w:val="00DF7550"/>
    <w:rsid w:val="00DF77A0"/>
    <w:rsid w:val="00DF7848"/>
    <w:rsid w:val="00DF7B48"/>
    <w:rsid w:val="00DF7FAB"/>
    <w:rsid w:val="00E00247"/>
    <w:rsid w:val="00E0093A"/>
    <w:rsid w:val="00E00E11"/>
    <w:rsid w:val="00E01138"/>
    <w:rsid w:val="00E01226"/>
    <w:rsid w:val="00E0125F"/>
    <w:rsid w:val="00E012D7"/>
    <w:rsid w:val="00E01BBA"/>
    <w:rsid w:val="00E021CC"/>
    <w:rsid w:val="00E02579"/>
    <w:rsid w:val="00E026AF"/>
    <w:rsid w:val="00E0289F"/>
    <w:rsid w:val="00E0324A"/>
    <w:rsid w:val="00E035B5"/>
    <w:rsid w:val="00E035E9"/>
    <w:rsid w:val="00E03949"/>
    <w:rsid w:val="00E0440A"/>
    <w:rsid w:val="00E046D1"/>
    <w:rsid w:val="00E04F8B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095"/>
    <w:rsid w:val="00E07128"/>
    <w:rsid w:val="00E0716C"/>
    <w:rsid w:val="00E073CF"/>
    <w:rsid w:val="00E075A9"/>
    <w:rsid w:val="00E078D4"/>
    <w:rsid w:val="00E07D01"/>
    <w:rsid w:val="00E07E68"/>
    <w:rsid w:val="00E101E7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80A"/>
    <w:rsid w:val="00E1182E"/>
    <w:rsid w:val="00E1190D"/>
    <w:rsid w:val="00E11911"/>
    <w:rsid w:val="00E119C6"/>
    <w:rsid w:val="00E11C2C"/>
    <w:rsid w:val="00E11CB4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3EE7"/>
    <w:rsid w:val="00E140BD"/>
    <w:rsid w:val="00E148CA"/>
    <w:rsid w:val="00E149AB"/>
    <w:rsid w:val="00E14BF2"/>
    <w:rsid w:val="00E14CA4"/>
    <w:rsid w:val="00E14CBF"/>
    <w:rsid w:val="00E1512B"/>
    <w:rsid w:val="00E15476"/>
    <w:rsid w:val="00E154A9"/>
    <w:rsid w:val="00E15601"/>
    <w:rsid w:val="00E15DCE"/>
    <w:rsid w:val="00E1613E"/>
    <w:rsid w:val="00E1615A"/>
    <w:rsid w:val="00E165E2"/>
    <w:rsid w:val="00E16622"/>
    <w:rsid w:val="00E16685"/>
    <w:rsid w:val="00E1689E"/>
    <w:rsid w:val="00E16981"/>
    <w:rsid w:val="00E16BF5"/>
    <w:rsid w:val="00E16C1B"/>
    <w:rsid w:val="00E1717A"/>
    <w:rsid w:val="00E17482"/>
    <w:rsid w:val="00E1764E"/>
    <w:rsid w:val="00E17671"/>
    <w:rsid w:val="00E178A5"/>
    <w:rsid w:val="00E178C4"/>
    <w:rsid w:val="00E178EF"/>
    <w:rsid w:val="00E179E9"/>
    <w:rsid w:val="00E17B10"/>
    <w:rsid w:val="00E17B31"/>
    <w:rsid w:val="00E17D51"/>
    <w:rsid w:val="00E17D8B"/>
    <w:rsid w:val="00E2046F"/>
    <w:rsid w:val="00E2047F"/>
    <w:rsid w:val="00E20508"/>
    <w:rsid w:val="00E205DF"/>
    <w:rsid w:val="00E20A00"/>
    <w:rsid w:val="00E20C50"/>
    <w:rsid w:val="00E210BC"/>
    <w:rsid w:val="00E211AB"/>
    <w:rsid w:val="00E2183B"/>
    <w:rsid w:val="00E21C9F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76"/>
    <w:rsid w:val="00E23BE8"/>
    <w:rsid w:val="00E23CA7"/>
    <w:rsid w:val="00E23CF9"/>
    <w:rsid w:val="00E23DD3"/>
    <w:rsid w:val="00E240D2"/>
    <w:rsid w:val="00E24697"/>
    <w:rsid w:val="00E24C45"/>
    <w:rsid w:val="00E24D43"/>
    <w:rsid w:val="00E24DFC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2BD"/>
    <w:rsid w:val="00E26368"/>
    <w:rsid w:val="00E2648A"/>
    <w:rsid w:val="00E26729"/>
    <w:rsid w:val="00E26848"/>
    <w:rsid w:val="00E26E55"/>
    <w:rsid w:val="00E26F01"/>
    <w:rsid w:val="00E26FE4"/>
    <w:rsid w:val="00E272F9"/>
    <w:rsid w:val="00E273ED"/>
    <w:rsid w:val="00E27432"/>
    <w:rsid w:val="00E2770C"/>
    <w:rsid w:val="00E27BED"/>
    <w:rsid w:val="00E27FE8"/>
    <w:rsid w:val="00E302BC"/>
    <w:rsid w:val="00E305B7"/>
    <w:rsid w:val="00E306AC"/>
    <w:rsid w:val="00E30A10"/>
    <w:rsid w:val="00E30BFE"/>
    <w:rsid w:val="00E30C76"/>
    <w:rsid w:val="00E30C78"/>
    <w:rsid w:val="00E31B3A"/>
    <w:rsid w:val="00E31E57"/>
    <w:rsid w:val="00E32186"/>
    <w:rsid w:val="00E32315"/>
    <w:rsid w:val="00E3259E"/>
    <w:rsid w:val="00E32788"/>
    <w:rsid w:val="00E327BB"/>
    <w:rsid w:val="00E329C1"/>
    <w:rsid w:val="00E32A7A"/>
    <w:rsid w:val="00E32ABF"/>
    <w:rsid w:val="00E32B4B"/>
    <w:rsid w:val="00E32C8D"/>
    <w:rsid w:val="00E334DC"/>
    <w:rsid w:val="00E3380D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C88"/>
    <w:rsid w:val="00E35E49"/>
    <w:rsid w:val="00E3655B"/>
    <w:rsid w:val="00E367EC"/>
    <w:rsid w:val="00E36D02"/>
    <w:rsid w:val="00E36ED3"/>
    <w:rsid w:val="00E370E5"/>
    <w:rsid w:val="00E37276"/>
    <w:rsid w:val="00E37286"/>
    <w:rsid w:val="00E372C5"/>
    <w:rsid w:val="00E37436"/>
    <w:rsid w:val="00E37653"/>
    <w:rsid w:val="00E37E72"/>
    <w:rsid w:val="00E40336"/>
    <w:rsid w:val="00E406B7"/>
    <w:rsid w:val="00E40D55"/>
    <w:rsid w:val="00E412AB"/>
    <w:rsid w:val="00E41454"/>
    <w:rsid w:val="00E418B8"/>
    <w:rsid w:val="00E41BEF"/>
    <w:rsid w:val="00E42433"/>
    <w:rsid w:val="00E42830"/>
    <w:rsid w:val="00E42881"/>
    <w:rsid w:val="00E42BCE"/>
    <w:rsid w:val="00E42C75"/>
    <w:rsid w:val="00E42C91"/>
    <w:rsid w:val="00E42DD0"/>
    <w:rsid w:val="00E43148"/>
    <w:rsid w:val="00E43152"/>
    <w:rsid w:val="00E434D1"/>
    <w:rsid w:val="00E439ED"/>
    <w:rsid w:val="00E43C61"/>
    <w:rsid w:val="00E440FD"/>
    <w:rsid w:val="00E444B6"/>
    <w:rsid w:val="00E44C09"/>
    <w:rsid w:val="00E45540"/>
    <w:rsid w:val="00E45770"/>
    <w:rsid w:val="00E459E1"/>
    <w:rsid w:val="00E45B15"/>
    <w:rsid w:val="00E45E8E"/>
    <w:rsid w:val="00E45F6D"/>
    <w:rsid w:val="00E4620D"/>
    <w:rsid w:val="00E463FB"/>
    <w:rsid w:val="00E463FC"/>
    <w:rsid w:val="00E4650A"/>
    <w:rsid w:val="00E466D3"/>
    <w:rsid w:val="00E46B35"/>
    <w:rsid w:val="00E46FAE"/>
    <w:rsid w:val="00E472AA"/>
    <w:rsid w:val="00E47505"/>
    <w:rsid w:val="00E47591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16C5"/>
    <w:rsid w:val="00E51ECF"/>
    <w:rsid w:val="00E52074"/>
    <w:rsid w:val="00E520B5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148"/>
    <w:rsid w:val="00E542B3"/>
    <w:rsid w:val="00E5461A"/>
    <w:rsid w:val="00E54750"/>
    <w:rsid w:val="00E54B5E"/>
    <w:rsid w:val="00E54D21"/>
    <w:rsid w:val="00E54F94"/>
    <w:rsid w:val="00E5560C"/>
    <w:rsid w:val="00E55643"/>
    <w:rsid w:val="00E55ADB"/>
    <w:rsid w:val="00E55B00"/>
    <w:rsid w:val="00E5612E"/>
    <w:rsid w:val="00E56612"/>
    <w:rsid w:val="00E5663F"/>
    <w:rsid w:val="00E567C0"/>
    <w:rsid w:val="00E56E69"/>
    <w:rsid w:val="00E56F67"/>
    <w:rsid w:val="00E5706B"/>
    <w:rsid w:val="00E57224"/>
    <w:rsid w:val="00E573FB"/>
    <w:rsid w:val="00E5764D"/>
    <w:rsid w:val="00E57722"/>
    <w:rsid w:val="00E578F7"/>
    <w:rsid w:val="00E57920"/>
    <w:rsid w:val="00E57BE2"/>
    <w:rsid w:val="00E57F39"/>
    <w:rsid w:val="00E600CE"/>
    <w:rsid w:val="00E6036D"/>
    <w:rsid w:val="00E60406"/>
    <w:rsid w:val="00E606C0"/>
    <w:rsid w:val="00E609D5"/>
    <w:rsid w:val="00E60A50"/>
    <w:rsid w:val="00E60B3F"/>
    <w:rsid w:val="00E616CD"/>
    <w:rsid w:val="00E616D9"/>
    <w:rsid w:val="00E6184A"/>
    <w:rsid w:val="00E61B57"/>
    <w:rsid w:val="00E61E21"/>
    <w:rsid w:val="00E62129"/>
    <w:rsid w:val="00E62169"/>
    <w:rsid w:val="00E62215"/>
    <w:rsid w:val="00E625A2"/>
    <w:rsid w:val="00E625F8"/>
    <w:rsid w:val="00E62C88"/>
    <w:rsid w:val="00E62EE1"/>
    <w:rsid w:val="00E62F5F"/>
    <w:rsid w:val="00E62FF6"/>
    <w:rsid w:val="00E630FC"/>
    <w:rsid w:val="00E63198"/>
    <w:rsid w:val="00E63218"/>
    <w:rsid w:val="00E6336F"/>
    <w:rsid w:val="00E63392"/>
    <w:rsid w:val="00E6343A"/>
    <w:rsid w:val="00E63560"/>
    <w:rsid w:val="00E63665"/>
    <w:rsid w:val="00E63786"/>
    <w:rsid w:val="00E638B8"/>
    <w:rsid w:val="00E63937"/>
    <w:rsid w:val="00E63FD5"/>
    <w:rsid w:val="00E6449B"/>
    <w:rsid w:val="00E64614"/>
    <w:rsid w:val="00E64828"/>
    <w:rsid w:val="00E6495E"/>
    <w:rsid w:val="00E64C8E"/>
    <w:rsid w:val="00E64D68"/>
    <w:rsid w:val="00E64DE3"/>
    <w:rsid w:val="00E65180"/>
    <w:rsid w:val="00E6535D"/>
    <w:rsid w:val="00E6538D"/>
    <w:rsid w:val="00E654C4"/>
    <w:rsid w:val="00E65ADD"/>
    <w:rsid w:val="00E65C8E"/>
    <w:rsid w:val="00E65F2C"/>
    <w:rsid w:val="00E65FE9"/>
    <w:rsid w:val="00E6633A"/>
    <w:rsid w:val="00E664D5"/>
    <w:rsid w:val="00E66557"/>
    <w:rsid w:val="00E6656C"/>
    <w:rsid w:val="00E66717"/>
    <w:rsid w:val="00E66862"/>
    <w:rsid w:val="00E66D27"/>
    <w:rsid w:val="00E671BC"/>
    <w:rsid w:val="00E6746F"/>
    <w:rsid w:val="00E67A6D"/>
    <w:rsid w:val="00E67B4D"/>
    <w:rsid w:val="00E67B95"/>
    <w:rsid w:val="00E67CB1"/>
    <w:rsid w:val="00E67DA2"/>
    <w:rsid w:val="00E67E08"/>
    <w:rsid w:val="00E67E64"/>
    <w:rsid w:val="00E67FF8"/>
    <w:rsid w:val="00E70433"/>
    <w:rsid w:val="00E7057E"/>
    <w:rsid w:val="00E70F7E"/>
    <w:rsid w:val="00E70FB1"/>
    <w:rsid w:val="00E71000"/>
    <w:rsid w:val="00E713C6"/>
    <w:rsid w:val="00E716A6"/>
    <w:rsid w:val="00E71A01"/>
    <w:rsid w:val="00E7219F"/>
    <w:rsid w:val="00E72203"/>
    <w:rsid w:val="00E72379"/>
    <w:rsid w:val="00E723E4"/>
    <w:rsid w:val="00E72401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D2F"/>
    <w:rsid w:val="00E76FF9"/>
    <w:rsid w:val="00E7752E"/>
    <w:rsid w:val="00E776B8"/>
    <w:rsid w:val="00E7791E"/>
    <w:rsid w:val="00E77AA2"/>
    <w:rsid w:val="00E77AF9"/>
    <w:rsid w:val="00E8057E"/>
    <w:rsid w:val="00E80794"/>
    <w:rsid w:val="00E808B0"/>
    <w:rsid w:val="00E80F4F"/>
    <w:rsid w:val="00E811DF"/>
    <w:rsid w:val="00E812BD"/>
    <w:rsid w:val="00E8136D"/>
    <w:rsid w:val="00E8151E"/>
    <w:rsid w:val="00E816A8"/>
    <w:rsid w:val="00E816E0"/>
    <w:rsid w:val="00E819D1"/>
    <w:rsid w:val="00E8244D"/>
    <w:rsid w:val="00E82653"/>
    <w:rsid w:val="00E8282F"/>
    <w:rsid w:val="00E8284A"/>
    <w:rsid w:val="00E82958"/>
    <w:rsid w:val="00E82B52"/>
    <w:rsid w:val="00E82DF3"/>
    <w:rsid w:val="00E82F2B"/>
    <w:rsid w:val="00E82F7D"/>
    <w:rsid w:val="00E83191"/>
    <w:rsid w:val="00E832B8"/>
    <w:rsid w:val="00E83432"/>
    <w:rsid w:val="00E838B9"/>
    <w:rsid w:val="00E839E2"/>
    <w:rsid w:val="00E83F63"/>
    <w:rsid w:val="00E84286"/>
    <w:rsid w:val="00E8453C"/>
    <w:rsid w:val="00E8453D"/>
    <w:rsid w:val="00E85219"/>
    <w:rsid w:val="00E85C02"/>
    <w:rsid w:val="00E8609A"/>
    <w:rsid w:val="00E86162"/>
    <w:rsid w:val="00E86326"/>
    <w:rsid w:val="00E864C1"/>
    <w:rsid w:val="00E86663"/>
    <w:rsid w:val="00E866E9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778"/>
    <w:rsid w:val="00E917CF"/>
    <w:rsid w:val="00E91A10"/>
    <w:rsid w:val="00E91F57"/>
    <w:rsid w:val="00E92292"/>
    <w:rsid w:val="00E92775"/>
    <w:rsid w:val="00E929E9"/>
    <w:rsid w:val="00E92FC5"/>
    <w:rsid w:val="00E933C3"/>
    <w:rsid w:val="00E933FA"/>
    <w:rsid w:val="00E93445"/>
    <w:rsid w:val="00E9353B"/>
    <w:rsid w:val="00E93570"/>
    <w:rsid w:val="00E936A0"/>
    <w:rsid w:val="00E93AA4"/>
    <w:rsid w:val="00E93F3F"/>
    <w:rsid w:val="00E93F77"/>
    <w:rsid w:val="00E94315"/>
    <w:rsid w:val="00E943E0"/>
    <w:rsid w:val="00E948D7"/>
    <w:rsid w:val="00E94A06"/>
    <w:rsid w:val="00E94AFA"/>
    <w:rsid w:val="00E94E60"/>
    <w:rsid w:val="00E94E73"/>
    <w:rsid w:val="00E952FE"/>
    <w:rsid w:val="00E9532F"/>
    <w:rsid w:val="00E9555A"/>
    <w:rsid w:val="00E956F5"/>
    <w:rsid w:val="00E95845"/>
    <w:rsid w:val="00E958C6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6CF4"/>
    <w:rsid w:val="00E96E9C"/>
    <w:rsid w:val="00E97115"/>
    <w:rsid w:val="00E97227"/>
    <w:rsid w:val="00E97304"/>
    <w:rsid w:val="00E97540"/>
    <w:rsid w:val="00E97608"/>
    <w:rsid w:val="00E9790D"/>
    <w:rsid w:val="00E9794B"/>
    <w:rsid w:val="00E97C35"/>
    <w:rsid w:val="00EA01BB"/>
    <w:rsid w:val="00EA02F2"/>
    <w:rsid w:val="00EA07B7"/>
    <w:rsid w:val="00EA09D8"/>
    <w:rsid w:val="00EA0C7C"/>
    <w:rsid w:val="00EA11B5"/>
    <w:rsid w:val="00EA1314"/>
    <w:rsid w:val="00EA13CB"/>
    <w:rsid w:val="00EA14E4"/>
    <w:rsid w:val="00EA1602"/>
    <w:rsid w:val="00EA1855"/>
    <w:rsid w:val="00EA1A5B"/>
    <w:rsid w:val="00EA1B2C"/>
    <w:rsid w:val="00EA1CDA"/>
    <w:rsid w:val="00EA21F9"/>
    <w:rsid w:val="00EA2529"/>
    <w:rsid w:val="00EA304A"/>
    <w:rsid w:val="00EA3730"/>
    <w:rsid w:val="00EA3857"/>
    <w:rsid w:val="00EA3B1F"/>
    <w:rsid w:val="00EA3C9B"/>
    <w:rsid w:val="00EA3ED4"/>
    <w:rsid w:val="00EA3F22"/>
    <w:rsid w:val="00EA48CC"/>
    <w:rsid w:val="00EA491E"/>
    <w:rsid w:val="00EA4ABD"/>
    <w:rsid w:val="00EA4EAF"/>
    <w:rsid w:val="00EA503B"/>
    <w:rsid w:val="00EA51A1"/>
    <w:rsid w:val="00EA526A"/>
    <w:rsid w:val="00EA533A"/>
    <w:rsid w:val="00EA558B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6B8E"/>
    <w:rsid w:val="00EA71B5"/>
    <w:rsid w:val="00EA7358"/>
    <w:rsid w:val="00EA7642"/>
    <w:rsid w:val="00EA7802"/>
    <w:rsid w:val="00EA7804"/>
    <w:rsid w:val="00EA784A"/>
    <w:rsid w:val="00EA79FB"/>
    <w:rsid w:val="00EA7ABC"/>
    <w:rsid w:val="00EA7BEB"/>
    <w:rsid w:val="00EA7BFD"/>
    <w:rsid w:val="00EA7C6A"/>
    <w:rsid w:val="00EA7E94"/>
    <w:rsid w:val="00EB0435"/>
    <w:rsid w:val="00EB059E"/>
    <w:rsid w:val="00EB0CFE"/>
    <w:rsid w:val="00EB0D06"/>
    <w:rsid w:val="00EB0D71"/>
    <w:rsid w:val="00EB0E29"/>
    <w:rsid w:val="00EB10A8"/>
    <w:rsid w:val="00EB10AC"/>
    <w:rsid w:val="00EB111F"/>
    <w:rsid w:val="00EB15FC"/>
    <w:rsid w:val="00EB1A70"/>
    <w:rsid w:val="00EB1C0E"/>
    <w:rsid w:val="00EB1ED2"/>
    <w:rsid w:val="00EB220E"/>
    <w:rsid w:val="00EB227B"/>
    <w:rsid w:val="00EB2337"/>
    <w:rsid w:val="00EB2487"/>
    <w:rsid w:val="00EB27C8"/>
    <w:rsid w:val="00EB2A62"/>
    <w:rsid w:val="00EB2D45"/>
    <w:rsid w:val="00EB324D"/>
    <w:rsid w:val="00EB32DB"/>
    <w:rsid w:val="00EB3430"/>
    <w:rsid w:val="00EB3447"/>
    <w:rsid w:val="00EB3610"/>
    <w:rsid w:val="00EB3746"/>
    <w:rsid w:val="00EB3DF2"/>
    <w:rsid w:val="00EB3E06"/>
    <w:rsid w:val="00EB3F48"/>
    <w:rsid w:val="00EB404B"/>
    <w:rsid w:val="00EB4110"/>
    <w:rsid w:val="00EB44BF"/>
    <w:rsid w:val="00EB4943"/>
    <w:rsid w:val="00EB49B7"/>
    <w:rsid w:val="00EB4B80"/>
    <w:rsid w:val="00EB4D2C"/>
    <w:rsid w:val="00EB50F3"/>
    <w:rsid w:val="00EB53BB"/>
    <w:rsid w:val="00EB567C"/>
    <w:rsid w:val="00EB59B1"/>
    <w:rsid w:val="00EB5AB0"/>
    <w:rsid w:val="00EB5D9E"/>
    <w:rsid w:val="00EB6016"/>
    <w:rsid w:val="00EB6665"/>
    <w:rsid w:val="00EB6748"/>
    <w:rsid w:val="00EB678A"/>
    <w:rsid w:val="00EB68F4"/>
    <w:rsid w:val="00EB703A"/>
    <w:rsid w:val="00EB72C3"/>
    <w:rsid w:val="00EB74DC"/>
    <w:rsid w:val="00EB78CD"/>
    <w:rsid w:val="00EB79FC"/>
    <w:rsid w:val="00EB7B04"/>
    <w:rsid w:val="00EC05A1"/>
    <w:rsid w:val="00EC07EF"/>
    <w:rsid w:val="00EC0803"/>
    <w:rsid w:val="00EC0A52"/>
    <w:rsid w:val="00EC0BAA"/>
    <w:rsid w:val="00EC11B1"/>
    <w:rsid w:val="00EC11DC"/>
    <w:rsid w:val="00EC123A"/>
    <w:rsid w:val="00EC1280"/>
    <w:rsid w:val="00EC19AF"/>
    <w:rsid w:val="00EC1B8C"/>
    <w:rsid w:val="00EC2059"/>
    <w:rsid w:val="00EC261C"/>
    <w:rsid w:val="00EC27FE"/>
    <w:rsid w:val="00EC2FD7"/>
    <w:rsid w:val="00EC31FD"/>
    <w:rsid w:val="00EC3279"/>
    <w:rsid w:val="00EC3A5E"/>
    <w:rsid w:val="00EC3A9E"/>
    <w:rsid w:val="00EC3ADB"/>
    <w:rsid w:val="00EC3E13"/>
    <w:rsid w:val="00EC3E27"/>
    <w:rsid w:val="00EC3F93"/>
    <w:rsid w:val="00EC419B"/>
    <w:rsid w:val="00EC453D"/>
    <w:rsid w:val="00EC4B14"/>
    <w:rsid w:val="00EC4E08"/>
    <w:rsid w:val="00EC5229"/>
    <w:rsid w:val="00EC53F9"/>
    <w:rsid w:val="00EC55AF"/>
    <w:rsid w:val="00EC5628"/>
    <w:rsid w:val="00EC596C"/>
    <w:rsid w:val="00EC5976"/>
    <w:rsid w:val="00EC5A3C"/>
    <w:rsid w:val="00EC5A78"/>
    <w:rsid w:val="00EC5C3E"/>
    <w:rsid w:val="00EC5CFE"/>
    <w:rsid w:val="00EC5D72"/>
    <w:rsid w:val="00EC636B"/>
    <w:rsid w:val="00EC644D"/>
    <w:rsid w:val="00EC659C"/>
    <w:rsid w:val="00EC68BE"/>
    <w:rsid w:val="00EC6B94"/>
    <w:rsid w:val="00EC6C05"/>
    <w:rsid w:val="00EC78D9"/>
    <w:rsid w:val="00EC797F"/>
    <w:rsid w:val="00EC7D9D"/>
    <w:rsid w:val="00EC7DBE"/>
    <w:rsid w:val="00EC7DC7"/>
    <w:rsid w:val="00EC7F78"/>
    <w:rsid w:val="00ED015A"/>
    <w:rsid w:val="00ED023F"/>
    <w:rsid w:val="00ED06A9"/>
    <w:rsid w:val="00ED0908"/>
    <w:rsid w:val="00ED0B4D"/>
    <w:rsid w:val="00ED0DB1"/>
    <w:rsid w:val="00ED13C9"/>
    <w:rsid w:val="00ED1D2E"/>
    <w:rsid w:val="00ED1D34"/>
    <w:rsid w:val="00ED1EE5"/>
    <w:rsid w:val="00ED20E9"/>
    <w:rsid w:val="00ED2193"/>
    <w:rsid w:val="00ED25F9"/>
    <w:rsid w:val="00ED260A"/>
    <w:rsid w:val="00ED2A1C"/>
    <w:rsid w:val="00ED2A2A"/>
    <w:rsid w:val="00ED2B84"/>
    <w:rsid w:val="00ED2DC4"/>
    <w:rsid w:val="00ED2FE8"/>
    <w:rsid w:val="00ED3080"/>
    <w:rsid w:val="00ED30AE"/>
    <w:rsid w:val="00ED340B"/>
    <w:rsid w:val="00ED395C"/>
    <w:rsid w:val="00ED3B40"/>
    <w:rsid w:val="00ED4081"/>
    <w:rsid w:val="00ED4180"/>
    <w:rsid w:val="00ED41A2"/>
    <w:rsid w:val="00ED41EC"/>
    <w:rsid w:val="00ED441D"/>
    <w:rsid w:val="00ED4459"/>
    <w:rsid w:val="00ED44FA"/>
    <w:rsid w:val="00ED4918"/>
    <w:rsid w:val="00ED496C"/>
    <w:rsid w:val="00ED499A"/>
    <w:rsid w:val="00ED4D77"/>
    <w:rsid w:val="00ED517F"/>
    <w:rsid w:val="00ED5266"/>
    <w:rsid w:val="00ED5430"/>
    <w:rsid w:val="00ED5A96"/>
    <w:rsid w:val="00ED5B00"/>
    <w:rsid w:val="00ED5CC6"/>
    <w:rsid w:val="00ED5D4B"/>
    <w:rsid w:val="00ED61D6"/>
    <w:rsid w:val="00ED634C"/>
    <w:rsid w:val="00ED64AF"/>
    <w:rsid w:val="00ED66BA"/>
    <w:rsid w:val="00ED6CC6"/>
    <w:rsid w:val="00ED6DC9"/>
    <w:rsid w:val="00ED6F6D"/>
    <w:rsid w:val="00ED7376"/>
    <w:rsid w:val="00ED74D8"/>
    <w:rsid w:val="00ED7696"/>
    <w:rsid w:val="00ED7D2C"/>
    <w:rsid w:val="00ED7D62"/>
    <w:rsid w:val="00ED7E15"/>
    <w:rsid w:val="00EE03C8"/>
    <w:rsid w:val="00EE03F8"/>
    <w:rsid w:val="00EE0848"/>
    <w:rsid w:val="00EE0BED"/>
    <w:rsid w:val="00EE0CCF"/>
    <w:rsid w:val="00EE0F9A"/>
    <w:rsid w:val="00EE141D"/>
    <w:rsid w:val="00EE19A0"/>
    <w:rsid w:val="00EE1C96"/>
    <w:rsid w:val="00EE1D30"/>
    <w:rsid w:val="00EE1D3E"/>
    <w:rsid w:val="00EE1E87"/>
    <w:rsid w:val="00EE1F0F"/>
    <w:rsid w:val="00EE220A"/>
    <w:rsid w:val="00EE2418"/>
    <w:rsid w:val="00EE2574"/>
    <w:rsid w:val="00EE29D1"/>
    <w:rsid w:val="00EE2B6D"/>
    <w:rsid w:val="00EE3228"/>
    <w:rsid w:val="00EE37FF"/>
    <w:rsid w:val="00EE3823"/>
    <w:rsid w:val="00EE3877"/>
    <w:rsid w:val="00EE3BA0"/>
    <w:rsid w:val="00EE3CBA"/>
    <w:rsid w:val="00EE3D07"/>
    <w:rsid w:val="00EE3D70"/>
    <w:rsid w:val="00EE3F51"/>
    <w:rsid w:val="00EE4596"/>
    <w:rsid w:val="00EE4727"/>
    <w:rsid w:val="00EE4748"/>
    <w:rsid w:val="00EE4AC6"/>
    <w:rsid w:val="00EE4F6F"/>
    <w:rsid w:val="00EE50DF"/>
    <w:rsid w:val="00EE52E1"/>
    <w:rsid w:val="00EE532D"/>
    <w:rsid w:val="00EE61F1"/>
    <w:rsid w:val="00EE63C6"/>
    <w:rsid w:val="00EE66FD"/>
    <w:rsid w:val="00EE675B"/>
    <w:rsid w:val="00EE6B45"/>
    <w:rsid w:val="00EE6E82"/>
    <w:rsid w:val="00EE6EB3"/>
    <w:rsid w:val="00EE6F23"/>
    <w:rsid w:val="00EE70DB"/>
    <w:rsid w:val="00EE73A4"/>
    <w:rsid w:val="00EE7405"/>
    <w:rsid w:val="00EE7BD6"/>
    <w:rsid w:val="00EF077C"/>
    <w:rsid w:val="00EF07FF"/>
    <w:rsid w:val="00EF0880"/>
    <w:rsid w:val="00EF0985"/>
    <w:rsid w:val="00EF0A2B"/>
    <w:rsid w:val="00EF0A89"/>
    <w:rsid w:val="00EF0C2D"/>
    <w:rsid w:val="00EF0D37"/>
    <w:rsid w:val="00EF0EFA"/>
    <w:rsid w:val="00EF0FA9"/>
    <w:rsid w:val="00EF0FE2"/>
    <w:rsid w:val="00EF114F"/>
    <w:rsid w:val="00EF1264"/>
    <w:rsid w:val="00EF16FE"/>
    <w:rsid w:val="00EF1BCC"/>
    <w:rsid w:val="00EF1F0D"/>
    <w:rsid w:val="00EF1F25"/>
    <w:rsid w:val="00EF21A7"/>
    <w:rsid w:val="00EF231D"/>
    <w:rsid w:val="00EF258D"/>
    <w:rsid w:val="00EF2675"/>
    <w:rsid w:val="00EF2C7E"/>
    <w:rsid w:val="00EF2D9F"/>
    <w:rsid w:val="00EF32F5"/>
    <w:rsid w:val="00EF3B62"/>
    <w:rsid w:val="00EF3C28"/>
    <w:rsid w:val="00EF3DC6"/>
    <w:rsid w:val="00EF3F0D"/>
    <w:rsid w:val="00EF4384"/>
    <w:rsid w:val="00EF451B"/>
    <w:rsid w:val="00EF4564"/>
    <w:rsid w:val="00EF482B"/>
    <w:rsid w:val="00EF4893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0A3"/>
    <w:rsid w:val="00EF6673"/>
    <w:rsid w:val="00EF687B"/>
    <w:rsid w:val="00EF706F"/>
    <w:rsid w:val="00EF721F"/>
    <w:rsid w:val="00EF7B05"/>
    <w:rsid w:val="00EF7B17"/>
    <w:rsid w:val="00EF7B7A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C8F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30F"/>
    <w:rsid w:val="00F04427"/>
    <w:rsid w:val="00F044AF"/>
    <w:rsid w:val="00F045A0"/>
    <w:rsid w:val="00F0537D"/>
    <w:rsid w:val="00F05529"/>
    <w:rsid w:val="00F0567C"/>
    <w:rsid w:val="00F05686"/>
    <w:rsid w:val="00F05B9F"/>
    <w:rsid w:val="00F05C42"/>
    <w:rsid w:val="00F05D9D"/>
    <w:rsid w:val="00F05E74"/>
    <w:rsid w:val="00F064C1"/>
    <w:rsid w:val="00F06544"/>
    <w:rsid w:val="00F066BE"/>
    <w:rsid w:val="00F06A63"/>
    <w:rsid w:val="00F06C88"/>
    <w:rsid w:val="00F06E0D"/>
    <w:rsid w:val="00F06ED9"/>
    <w:rsid w:val="00F06F1C"/>
    <w:rsid w:val="00F0712D"/>
    <w:rsid w:val="00F07220"/>
    <w:rsid w:val="00F07253"/>
    <w:rsid w:val="00F07255"/>
    <w:rsid w:val="00F07374"/>
    <w:rsid w:val="00F07779"/>
    <w:rsid w:val="00F0789B"/>
    <w:rsid w:val="00F07983"/>
    <w:rsid w:val="00F07A21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314"/>
    <w:rsid w:val="00F11574"/>
    <w:rsid w:val="00F1185A"/>
    <w:rsid w:val="00F118B4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02B"/>
    <w:rsid w:val="00F142BA"/>
    <w:rsid w:val="00F1483C"/>
    <w:rsid w:val="00F150EF"/>
    <w:rsid w:val="00F1531D"/>
    <w:rsid w:val="00F15500"/>
    <w:rsid w:val="00F15790"/>
    <w:rsid w:val="00F15B7A"/>
    <w:rsid w:val="00F15E18"/>
    <w:rsid w:val="00F15F7B"/>
    <w:rsid w:val="00F1600F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B4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D95"/>
    <w:rsid w:val="00F20E2C"/>
    <w:rsid w:val="00F212B7"/>
    <w:rsid w:val="00F216F8"/>
    <w:rsid w:val="00F219A5"/>
    <w:rsid w:val="00F21A68"/>
    <w:rsid w:val="00F21C78"/>
    <w:rsid w:val="00F21C89"/>
    <w:rsid w:val="00F21CAA"/>
    <w:rsid w:val="00F21D9C"/>
    <w:rsid w:val="00F2235A"/>
    <w:rsid w:val="00F224ED"/>
    <w:rsid w:val="00F2257F"/>
    <w:rsid w:val="00F229D6"/>
    <w:rsid w:val="00F22ADE"/>
    <w:rsid w:val="00F22BA4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C3C"/>
    <w:rsid w:val="00F23EC3"/>
    <w:rsid w:val="00F24253"/>
    <w:rsid w:val="00F24C90"/>
    <w:rsid w:val="00F25250"/>
    <w:rsid w:val="00F253C6"/>
    <w:rsid w:val="00F256E5"/>
    <w:rsid w:val="00F257D2"/>
    <w:rsid w:val="00F25916"/>
    <w:rsid w:val="00F25B72"/>
    <w:rsid w:val="00F26434"/>
    <w:rsid w:val="00F26516"/>
    <w:rsid w:val="00F266B9"/>
    <w:rsid w:val="00F26CB1"/>
    <w:rsid w:val="00F26E48"/>
    <w:rsid w:val="00F26EBA"/>
    <w:rsid w:val="00F27326"/>
    <w:rsid w:val="00F27414"/>
    <w:rsid w:val="00F2753B"/>
    <w:rsid w:val="00F2774F"/>
    <w:rsid w:val="00F27762"/>
    <w:rsid w:val="00F27FEC"/>
    <w:rsid w:val="00F30E3A"/>
    <w:rsid w:val="00F3106F"/>
    <w:rsid w:val="00F31169"/>
    <w:rsid w:val="00F31436"/>
    <w:rsid w:val="00F3199D"/>
    <w:rsid w:val="00F31A28"/>
    <w:rsid w:val="00F31D6D"/>
    <w:rsid w:val="00F320E1"/>
    <w:rsid w:val="00F3214C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196"/>
    <w:rsid w:val="00F34723"/>
    <w:rsid w:val="00F347F2"/>
    <w:rsid w:val="00F349BE"/>
    <w:rsid w:val="00F34A95"/>
    <w:rsid w:val="00F34B15"/>
    <w:rsid w:val="00F34D7F"/>
    <w:rsid w:val="00F34DDF"/>
    <w:rsid w:val="00F3524A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6C28"/>
    <w:rsid w:val="00F36FBB"/>
    <w:rsid w:val="00F3706F"/>
    <w:rsid w:val="00F3713D"/>
    <w:rsid w:val="00F37575"/>
    <w:rsid w:val="00F375CA"/>
    <w:rsid w:val="00F3780D"/>
    <w:rsid w:val="00F37C54"/>
    <w:rsid w:val="00F37CF5"/>
    <w:rsid w:val="00F40197"/>
    <w:rsid w:val="00F401A4"/>
    <w:rsid w:val="00F40575"/>
    <w:rsid w:val="00F4079C"/>
    <w:rsid w:val="00F4093C"/>
    <w:rsid w:val="00F40A6A"/>
    <w:rsid w:val="00F40FAA"/>
    <w:rsid w:val="00F413A9"/>
    <w:rsid w:val="00F416A5"/>
    <w:rsid w:val="00F41968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3C0B"/>
    <w:rsid w:val="00F4403D"/>
    <w:rsid w:val="00F44087"/>
    <w:rsid w:val="00F449E8"/>
    <w:rsid w:val="00F44AE5"/>
    <w:rsid w:val="00F44E28"/>
    <w:rsid w:val="00F4535F"/>
    <w:rsid w:val="00F45546"/>
    <w:rsid w:val="00F4567E"/>
    <w:rsid w:val="00F45B17"/>
    <w:rsid w:val="00F45B8D"/>
    <w:rsid w:val="00F45CA1"/>
    <w:rsid w:val="00F463B3"/>
    <w:rsid w:val="00F46403"/>
    <w:rsid w:val="00F46B53"/>
    <w:rsid w:val="00F46C8F"/>
    <w:rsid w:val="00F46F02"/>
    <w:rsid w:val="00F4713C"/>
    <w:rsid w:val="00F47193"/>
    <w:rsid w:val="00F4730D"/>
    <w:rsid w:val="00F47473"/>
    <w:rsid w:val="00F47752"/>
    <w:rsid w:val="00F4799F"/>
    <w:rsid w:val="00F47C61"/>
    <w:rsid w:val="00F47C8B"/>
    <w:rsid w:val="00F503E5"/>
    <w:rsid w:val="00F504CF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661"/>
    <w:rsid w:val="00F54EC2"/>
    <w:rsid w:val="00F54FB7"/>
    <w:rsid w:val="00F551F5"/>
    <w:rsid w:val="00F5534D"/>
    <w:rsid w:val="00F553D3"/>
    <w:rsid w:val="00F557E0"/>
    <w:rsid w:val="00F55944"/>
    <w:rsid w:val="00F5618F"/>
    <w:rsid w:val="00F5624F"/>
    <w:rsid w:val="00F56305"/>
    <w:rsid w:val="00F56320"/>
    <w:rsid w:val="00F5647E"/>
    <w:rsid w:val="00F567EC"/>
    <w:rsid w:val="00F56A14"/>
    <w:rsid w:val="00F56A56"/>
    <w:rsid w:val="00F56C94"/>
    <w:rsid w:val="00F5722F"/>
    <w:rsid w:val="00F57280"/>
    <w:rsid w:val="00F5782B"/>
    <w:rsid w:val="00F57A07"/>
    <w:rsid w:val="00F57A55"/>
    <w:rsid w:val="00F57B94"/>
    <w:rsid w:val="00F57BF7"/>
    <w:rsid w:val="00F57C82"/>
    <w:rsid w:val="00F57D87"/>
    <w:rsid w:val="00F57F0E"/>
    <w:rsid w:val="00F57F7A"/>
    <w:rsid w:val="00F60032"/>
    <w:rsid w:val="00F602C6"/>
    <w:rsid w:val="00F60322"/>
    <w:rsid w:val="00F6045E"/>
    <w:rsid w:val="00F60556"/>
    <w:rsid w:val="00F607F7"/>
    <w:rsid w:val="00F60AE7"/>
    <w:rsid w:val="00F60C7A"/>
    <w:rsid w:val="00F60E61"/>
    <w:rsid w:val="00F6126B"/>
    <w:rsid w:val="00F613AD"/>
    <w:rsid w:val="00F61622"/>
    <w:rsid w:val="00F6168D"/>
    <w:rsid w:val="00F619AC"/>
    <w:rsid w:val="00F61ACE"/>
    <w:rsid w:val="00F61E40"/>
    <w:rsid w:val="00F61F6A"/>
    <w:rsid w:val="00F61FB0"/>
    <w:rsid w:val="00F620FA"/>
    <w:rsid w:val="00F62195"/>
    <w:rsid w:val="00F623C5"/>
    <w:rsid w:val="00F62624"/>
    <w:rsid w:val="00F629B9"/>
    <w:rsid w:val="00F629C2"/>
    <w:rsid w:val="00F62D6A"/>
    <w:rsid w:val="00F63347"/>
    <w:rsid w:val="00F641BA"/>
    <w:rsid w:val="00F641CC"/>
    <w:rsid w:val="00F64230"/>
    <w:rsid w:val="00F644CF"/>
    <w:rsid w:val="00F6464C"/>
    <w:rsid w:val="00F64A87"/>
    <w:rsid w:val="00F64E1C"/>
    <w:rsid w:val="00F64F48"/>
    <w:rsid w:val="00F6521A"/>
    <w:rsid w:val="00F6522D"/>
    <w:rsid w:val="00F652D9"/>
    <w:rsid w:val="00F65485"/>
    <w:rsid w:val="00F659F1"/>
    <w:rsid w:val="00F65FC8"/>
    <w:rsid w:val="00F661FF"/>
    <w:rsid w:val="00F66200"/>
    <w:rsid w:val="00F663E0"/>
    <w:rsid w:val="00F663E6"/>
    <w:rsid w:val="00F6642E"/>
    <w:rsid w:val="00F66573"/>
    <w:rsid w:val="00F665B8"/>
    <w:rsid w:val="00F66A3C"/>
    <w:rsid w:val="00F66CCE"/>
    <w:rsid w:val="00F67373"/>
    <w:rsid w:val="00F674AF"/>
    <w:rsid w:val="00F67530"/>
    <w:rsid w:val="00F676AD"/>
    <w:rsid w:val="00F67972"/>
    <w:rsid w:val="00F67B2E"/>
    <w:rsid w:val="00F67C63"/>
    <w:rsid w:val="00F67CB9"/>
    <w:rsid w:val="00F701B3"/>
    <w:rsid w:val="00F704A0"/>
    <w:rsid w:val="00F706E3"/>
    <w:rsid w:val="00F707A6"/>
    <w:rsid w:val="00F70A33"/>
    <w:rsid w:val="00F70B18"/>
    <w:rsid w:val="00F70C0F"/>
    <w:rsid w:val="00F70EF0"/>
    <w:rsid w:val="00F710BB"/>
    <w:rsid w:val="00F71389"/>
    <w:rsid w:val="00F713E1"/>
    <w:rsid w:val="00F71918"/>
    <w:rsid w:val="00F71A76"/>
    <w:rsid w:val="00F720D8"/>
    <w:rsid w:val="00F722E3"/>
    <w:rsid w:val="00F728D6"/>
    <w:rsid w:val="00F730FF"/>
    <w:rsid w:val="00F7332B"/>
    <w:rsid w:val="00F73349"/>
    <w:rsid w:val="00F73433"/>
    <w:rsid w:val="00F7357D"/>
    <w:rsid w:val="00F73B31"/>
    <w:rsid w:val="00F73D02"/>
    <w:rsid w:val="00F73F91"/>
    <w:rsid w:val="00F73FBB"/>
    <w:rsid w:val="00F7454C"/>
    <w:rsid w:val="00F74587"/>
    <w:rsid w:val="00F74685"/>
    <w:rsid w:val="00F7478F"/>
    <w:rsid w:val="00F747F0"/>
    <w:rsid w:val="00F74C1E"/>
    <w:rsid w:val="00F753D1"/>
    <w:rsid w:val="00F75A6C"/>
    <w:rsid w:val="00F75C17"/>
    <w:rsid w:val="00F75ED7"/>
    <w:rsid w:val="00F76622"/>
    <w:rsid w:val="00F7677A"/>
    <w:rsid w:val="00F7680E"/>
    <w:rsid w:val="00F76844"/>
    <w:rsid w:val="00F76881"/>
    <w:rsid w:val="00F76978"/>
    <w:rsid w:val="00F76A69"/>
    <w:rsid w:val="00F76E0F"/>
    <w:rsid w:val="00F76E8C"/>
    <w:rsid w:val="00F77032"/>
    <w:rsid w:val="00F770ED"/>
    <w:rsid w:val="00F77245"/>
    <w:rsid w:val="00F80136"/>
    <w:rsid w:val="00F802A1"/>
    <w:rsid w:val="00F8062F"/>
    <w:rsid w:val="00F808F5"/>
    <w:rsid w:val="00F80D3B"/>
    <w:rsid w:val="00F80E2D"/>
    <w:rsid w:val="00F80EC0"/>
    <w:rsid w:val="00F80EC4"/>
    <w:rsid w:val="00F81234"/>
    <w:rsid w:val="00F8129B"/>
    <w:rsid w:val="00F8160C"/>
    <w:rsid w:val="00F81776"/>
    <w:rsid w:val="00F81E14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746"/>
    <w:rsid w:val="00F83795"/>
    <w:rsid w:val="00F83834"/>
    <w:rsid w:val="00F838F7"/>
    <w:rsid w:val="00F8393D"/>
    <w:rsid w:val="00F83B59"/>
    <w:rsid w:val="00F83CCF"/>
    <w:rsid w:val="00F83DFB"/>
    <w:rsid w:val="00F8442C"/>
    <w:rsid w:val="00F84686"/>
    <w:rsid w:val="00F84728"/>
    <w:rsid w:val="00F84A07"/>
    <w:rsid w:val="00F850C1"/>
    <w:rsid w:val="00F85243"/>
    <w:rsid w:val="00F8589A"/>
    <w:rsid w:val="00F85E10"/>
    <w:rsid w:val="00F86094"/>
    <w:rsid w:val="00F86352"/>
    <w:rsid w:val="00F86565"/>
    <w:rsid w:val="00F866AA"/>
    <w:rsid w:val="00F86D87"/>
    <w:rsid w:val="00F86E57"/>
    <w:rsid w:val="00F86FD8"/>
    <w:rsid w:val="00F8710B"/>
    <w:rsid w:val="00F871AC"/>
    <w:rsid w:val="00F87212"/>
    <w:rsid w:val="00F873AB"/>
    <w:rsid w:val="00F87559"/>
    <w:rsid w:val="00F875DF"/>
    <w:rsid w:val="00F876C4"/>
    <w:rsid w:val="00F87EA4"/>
    <w:rsid w:val="00F90288"/>
    <w:rsid w:val="00F90366"/>
    <w:rsid w:val="00F90C64"/>
    <w:rsid w:val="00F90D4C"/>
    <w:rsid w:val="00F9110C"/>
    <w:rsid w:val="00F91182"/>
    <w:rsid w:val="00F91395"/>
    <w:rsid w:val="00F921B0"/>
    <w:rsid w:val="00F92229"/>
    <w:rsid w:val="00F922DF"/>
    <w:rsid w:val="00F926B8"/>
    <w:rsid w:val="00F9277F"/>
    <w:rsid w:val="00F92C1B"/>
    <w:rsid w:val="00F92FAB"/>
    <w:rsid w:val="00F93269"/>
    <w:rsid w:val="00F932D9"/>
    <w:rsid w:val="00F93502"/>
    <w:rsid w:val="00F9367B"/>
    <w:rsid w:val="00F93BE1"/>
    <w:rsid w:val="00F93C61"/>
    <w:rsid w:val="00F93E61"/>
    <w:rsid w:val="00F940ED"/>
    <w:rsid w:val="00F9443F"/>
    <w:rsid w:val="00F944C7"/>
    <w:rsid w:val="00F9493A"/>
    <w:rsid w:val="00F94CDB"/>
    <w:rsid w:val="00F94D69"/>
    <w:rsid w:val="00F94DFA"/>
    <w:rsid w:val="00F94EF4"/>
    <w:rsid w:val="00F950AC"/>
    <w:rsid w:val="00F954B0"/>
    <w:rsid w:val="00F95E66"/>
    <w:rsid w:val="00F95F02"/>
    <w:rsid w:val="00F96020"/>
    <w:rsid w:val="00F965E6"/>
    <w:rsid w:val="00F971E3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220"/>
    <w:rsid w:val="00FA151A"/>
    <w:rsid w:val="00FA1BF5"/>
    <w:rsid w:val="00FA1D60"/>
    <w:rsid w:val="00FA2150"/>
    <w:rsid w:val="00FA250A"/>
    <w:rsid w:val="00FA263F"/>
    <w:rsid w:val="00FA2719"/>
    <w:rsid w:val="00FA2B63"/>
    <w:rsid w:val="00FA2D28"/>
    <w:rsid w:val="00FA38EC"/>
    <w:rsid w:val="00FA3ECB"/>
    <w:rsid w:val="00FA4073"/>
    <w:rsid w:val="00FA471C"/>
    <w:rsid w:val="00FA4D33"/>
    <w:rsid w:val="00FA5043"/>
    <w:rsid w:val="00FA5123"/>
    <w:rsid w:val="00FA58B7"/>
    <w:rsid w:val="00FA5922"/>
    <w:rsid w:val="00FA59D0"/>
    <w:rsid w:val="00FA59E9"/>
    <w:rsid w:val="00FA5C3D"/>
    <w:rsid w:val="00FA5F2E"/>
    <w:rsid w:val="00FA5FA4"/>
    <w:rsid w:val="00FA6452"/>
    <w:rsid w:val="00FA6717"/>
    <w:rsid w:val="00FA6B9A"/>
    <w:rsid w:val="00FA6F3B"/>
    <w:rsid w:val="00FA7238"/>
    <w:rsid w:val="00FA733D"/>
    <w:rsid w:val="00FA7847"/>
    <w:rsid w:val="00FA7930"/>
    <w:rsid w:val="00FA7CB1"/>
    <w:rsid w:val="00FA7E65"/>
    <w:rsid w:val="00FA7E6B"/>
    <w:rsid w:val="00FA7F85"/>
    <w:rsid w:val="00FB006C"/>
    <w:rsid w:val="00FB012B"/>
    <w:rsid w:val="00FB036D"/>
    <w:rsid w:val="00FB047A"/>
    <w:rsid w:val="00FB04A5"/>
    <w:rsid w:val="00FB094C"/>
    <w:rsid w:val="00FB0A0C"/>
    <w:rsid w:val="00FB0E00"/>
    <w:rsid w:val="00FB0E3D"/>
    <w:rsid w:val="00FB1288"/>
    <w:rsid w:val="00FB15AC"/>
    <w:rsid w:val="00FB15E9"/>
    <w:rsid w:val="00FB1747"/>
    <w:rsid w:val="00FB175E"/>
    <w:rsid w:val="00FB1789"/>
    <w:rsid w:val="00FB1C5B"/>
    <w:rsid w:val="00FB1DF8"/>
    <w:rsid w:val="00FB1FBF"/>
    <w:rsid w:val="00FB1FED"/>
    <w:rsid w:val="00FB207E"/>
    <w:rsid w:val="00FB245E"/>
    <w:rsid w:val="00FB29EE"/>
    <w:rsid w:val="00FB2ADB"/>
    <w:rsid w:val="00FB2AFA"/>
    <w:rsid w:val="00FB2B5D"/>
    <w:rsid w:val="00FB35B2"/>
    <w:rsid w:val="00FB379D"/>
    <w:rsid w:val="00FB3849"/>
    <w:rsid w:val="00FB3BC1"/>
    <w:rsid w:val="00FB40F0"/>
    <w:rsid w:val="00FB4218"/>
    <w:rsid w:val="00FB4277"/>
    <w:rsid w:val="00FB46D0"/>
    <w:rsid w:val="00FB46FD"/>
    <w:rsid w:val="00FB4BBA"/>
    <w:rsid w:val="00FB5252"/>
    <w:rsid w:val="00FB5275"/>
    <w:rsid w:val="00FB5331"/>
    <w:rsid w:val="00FB545F"/>
    <w:rsid w:val="00FB5659"/>
    <w:rsid w:val="00FB574B"/>
    <w:rsid w:val="00FB59D0"/>
    <w:rsid w:val="00FB5E80"/>
    <w:rsid w:val="00FB60E4"/>
    <w:rsid w:val="00FB6878"/>
    <w:rsid w:val="00FB688B"/>
    <w:rsid w:val="00FB68F5"/>
    <w:rsid w:val="00FB69CA"/>
    <w:rsid w:val="00FB6E80"/>
    <w:rsid w:val="00FB6EC0"/>
    <w:rsid w:val="00FB7029"/>
    <w:rsid w:val="00FB7256"/>
    <w:rsid w:val="00FB7338"/>
    <w:rsid w:val="00FB7781"/>
    <w:rsid w:val="00FB77D5"/>
    <w:rsid w:val="00FB7AF7"/>
    <w:rsid w:val="00FB7D82"/>
    <w:rsid w:val="00FB7DDE"/>
    <w:rsid w:val="00FB7F82"/>
    <w:rsid w:val="00FC0634"/>
    <w:rsid w:val="00FC0955"/>
    <w:rsid w:val="00FC09C1"/>
    <w:rsid w:val="00FC0C81"/>
    <w:rsid w:val="00FC0DB7"/>
    <w:rsid w:val="00FC1665"/>
    <w:rsid w:val="00FC1684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3F21"/>
    <w:rsid w:val="00FC4681"/>
    <w:rsid w:val="00FC4CC6"/>
    <w:rsid w:val="00FC4D55"/>
    <w:rsid w:val="00FC4ED0"/>
    <w:rsid w:val="00FC5078"/>
    <w:rsid w:val="00FC5D51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3F"/>
    <w:rsid w:val="00FC7562"/>
    <w:rsid w:val="00FC7704"/>
    <w:rsid w:val="00FC7751"/>
    <w:rsid w:val="00FC784C"/>
    <w:rsid w:val="00FC790F"/>
    <w:rsid w:val="00FC7B68"/>
    <w:rsid w:val="00FD02AE"/>
    <w:rsid w:val="00FD0857"/>
    <w:rsid w:val="00FD0CC7"/>
    <w:rsid w:val="00FD0D58"/>
    <w:rsid w:val="00FD130F"/>
    <w:rsid w:val="00FD1844"/>
    <w:rsid w:val="00FD2102"/>
    <w:rsid w:val="00FD2419"/>
    <w:rsid w:val="00FD2436"/>
    <w:rsid w:val="00FD2732"/>
    <w:rsid w:val="00FD2D44"/>
    <w:rsid w:val="00FD2F2B"/>
    <w:rsid w:val="00FD346A"/>
    <w:rsid w:val="00FD37E4"/>
    <w:rsid w:val="00FD3DAB"/>
    <w:rsid w:val="00FD3EFC"/>
    <w:rsid w:val="00FD3F75"/>
    <w:rsid w:val="00FD4103"/>
    <w:rsid w:val="00FD41C1"/>
    <w:rsid w:val="00FD4395"/>
    <w:rsid w:val="00FD47AC"/>
    <w:rsid w:val="00FD4D47"/>
    <w:rsid w:val="00FD4ECA"/>
    <w:rsid w:val="00FD509F"/>
    <w:rsid w:val="00FD51D2"/>
    <w:rsid w:val="00FD54A3"/>
    <w:rsid w:val="00FD5562"/>
    <w:rsid w:val="00FD5B28"/>
    <w:rsid w:val="00FD5FCE"/>
    <w:rsid w:val="00FD6171"/>
    <w:rsid w:val="00FD65CF"/>
    <w:rsid w:val="00FD66D4"/>
    <w:rsid w:val="00FD6796"/>
    <w:rsid w:val="00FD679E"/>
    <w:rsid w:val="00FD6843"/>
    <w:rsid w:val="00FD6B11"/>
    <w:rsid w:val="00FD6BE5"/>
    <w:rsid w:val="00FD6C8A"/>
    <w:rsid w:val="00FD6F30"/>
    <w:rsid w:val="00FD6F49"/>
    <w:rsid w:val="00FD7AE9"/>
    <w:rsid w:val="00FD7CF7"/>
    <w:rsid w:val="00FD7F94"/>
    <w:rsid w:val="00FE017F"/>
    <w:rsid w:val="00FE0417"/>
    <w:rsid w:val="00FE046A"/>
    <w:rsid w:val="00FE0619"/>
    <w:rsid w:val="00FE0855"/>
    <w:rsid w:val="00FE0D76"/>
    <w:rsid w:val="00FE0E18"/>
    <w:rsid w:val="00FE0F83"/>
    <w:rsid w:val="00FE126C"/>
    <w:rsid w:val="00FE1775"/>
    <w:rsid w:val="00FE1AED"/>
    <w:rsid w:val="00FE1AF9"/>
    <w:rsid w:val="00FE1B7A"/>
    <w:rsid w:val="00FE1C28"/>
    <w:rsid w:val="00FE1E0C"/>
    <w:rsid w:val="00FE2275"/>
    <w:rsid w:val="00FE2641"/>
    <w:rsid w:val="00FE281C"/>
    <w:rsid w:val="00FE29B4"/>
    <w:rsid w:val="00FE2B39"/>
    <w:rsid w:val="00FE2BBE"/>
    <w:rsid w:val="00FE3234"/>
    <w:rsid w:val="00FE3A93"/>
    <w:rsid w:val="00FE3BB5"/>
    <w:rsid w:val="00FE41A3"/>
    <w:rsid w:val="00FE41AC"/>
    <w:rsid w:val="00FE4470"/>
    <w:rsid w:val="00FE45B1"/>
    <w:rsid w:val="00FE4946"/>
    <w:rsid w:val="00FE4B76"/>
    <w:rsid w:val="00FE4E60"/>
    <w:rsid w:val="00FE4FA7"/>
    <w:rsid w:val="00FE5112"/>
    <w:rsid w:val="00FE5170"/>
    <w:rsid w:val="00FE5222"/>
    <w:rsid w:val="00FE53C3"/>
    <w:rsid w:val="00FE55A6"/>
    <w:rsid w:val="00FE57A6"/>
    <w:rsid w:val="00FE5B7A"/>
    <w:rsid w:val="00FE61A2"/>
    <w:rsid w:val="00FE61E4"/>
    <w:rsid w:val="00FE691E"/>
    <w:rsid w:val="00FE6D4F"/>
    <w:rsid w:val="00FE6DF0"/>
    <w:rsid w:val="00FE6E75"/>
    <w:rsid w:val="00FE708F"/>
    <w:rsid w:val="00FE70F4"/>
    <w:rsid w:val="00FE74A3"/>
    <w:rsid w:val="00FE775B"/>
    <w:rsid w:val="00FE78B1"/>
    <w:rsid w:val="00FE7BC5"/>
    <w:rsid w:val="00FE7BCA"/>
    <w:rsid w:val="00FF0240"/>
    <w:rsid w:val="00FF0246"/>
    <w:rsid w:val="00FF0362"/>
    <w:rsid w:val="00FF068C"/>
    <w:rsid w:val="00FF0B06"/>
    <w:rsid w:val="00FF0B89"/>
    <w:rsid w:val="00FF1082"/>
    <w:rsid w:val="00FF10EA"/>
    <w:rsid w:val="00FF129D"/>
    <w:rsid w:val="00FF1702"/>
    <w:rsid w:val="00FF19FD"/>
    <w:rsid w:val="00FF1E47"/>
    <w:rsid w:val="00FF26B0"/>
    <w:rsid w:val="00FF27C1"/>
    <w:rsid w:val="00FF2A48"/>
    <w:rsid w:val="00FF2C25"/>
    <w:rsid w:val="00FF2E5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92"/>
    <w:rsid w:val="00FF4FDF"/>
    <w:rsid w:val="00FF532A"/>
    <w:rsid w:val="00FF54FC"/>
    <w:rsid w:val="00FF5577"/>
    <w:rsid w:val="00FF57B8"/>
    <w:rsid w:val="00FF57F3"/>
    <w:rsid w:val="00FF5A44"/>
    <w:rsid w:val="00FF62C1"/>
    <w:rsid w:val="00FF64F7"/>
    <w:rsid w:val="00FF688A"/>
    <w:rsid w:val="00FF6FA5"/>
    <w:rsid w:val="00FF71E3"/>
    <w:rsid w:val="00FF74E1"/>
    <w:rsid w:val="00FF78D8"/>
    <w:rsid w:val="00FF7AB9"/>
    <w:rsid w:val="00FF7BA0"/>
    <w:rsid w:val="00FF7BE7"/>
    <w:rsid w:val="00FF7C47"/>
    <w:rsid w:val="00FF7C88"/>
    <w:rsid w:val="00FF7CE0"/>
    <w:rsid w:val="00FF7E5F"/>
    <w:rsid w:val="00FF7E73"/>
    <w:rsid w:val="01A168FD"/>
    <w:rsid w:val="03450BFF"/>
    <w:rsid w:val="046E0F76"/>
    <w:rsid w:val="07D6F2B8"/>
    <w:rsid w:val="0AE6F6D2"/>
    <w:rsid w:val="0AFA357A"/>
    <w:rsid w:val="0B8ED26A"/>
    <w:rsid w:val="0D4FD386"/>
    <w:rsid w:val="0D8125BA"/>
    <w:rsid w:val="0FED5ABF"/>
    <w:rsid w:val="11840021"/>
    <w:rsid w:val="17B88972"/>
    <w:rsid w:val="17DFDBBF"/>
    <w:rsid w:val="1AE66A2B"/>
    <w:rsid w:val="20C67E30"/>
    <w:rsid w:val="24A8ECD3"/>
    <w:rsid w:val="264852C5"/>
    <w:rsid w:val="285F997D"/>
    <w:rsid w:val="2891CCA9"/>
    <w:rsid w:val="2ED5F621"/>
    <w:rsid w:val="34C3507E"/>
    <w:rsid w:val="3505D9BE"/>
    <w:rsid w:val="3E96900A"/>
    <w:rsid w:val="3FA38BB9"/>
    <w:rsid w:val="404D8106"/>
    <w:rsid w:val="4064B02A"/>
    <w:rsid w:val="43CAC5C8"/>
    <w:rsid w:val="45919479"/>
    <w:rsid w:val="45D6FCD9"/>
    <w:rsid w:val="474C246A"/>
    <w:rsid w:val="478BBE16"/>
    <w:rsid w:val="48AA4648"/>
    <w:rsid w:val="49AFE73B"/>
    <w:rsid w:val="4DD54B04"/>
    <w:rsid w:val="4E69B523"/>
    <w:rsid w:val="5246A1C7"/>
    <w:rsid w:val="53CCFC75"/>
    <w:rsid w:val="542748D9"/>
    <w:rsid w:val="54E7732E"/>
    <w:rsid w:val="5AE91DBB"/>
    <w:rsid w:val="5B9EC5D5"/>
    <w:rsid w:val="5C2177B7"/>
    <w:rsid w:val="5CD9BF1C"/>
    <w:rsid w:val="5E0EAEC5"/>
    <w:rsid w:val="6013F876"/>
    <w:rsid w:val="61016AB8"/>
    <w:rsid w:val="613E8915"/>
    <w:rsid w:val="6527373F"/>
    <w:rsid w:val="6636A738"/>
    <w:rsid w:val="68638F0E"/>
    <w:rsid w:val="6903F4F4"/>
    <w:rsid w:val="698524CE"/>
    <w:rsid w:val="69F7838F"/>
    <w:rsid w:val="6FC5684D"/>
    <w:rsid w:val="70F5388A"/>
    <w:rsid w:val="71CD06FC"/>
    <w:rsid w:val="73F36C43"/>
    <w:rsid w:val="77C7984A"/>
    <w:rsid w:val="791E8432"/>
    <w:rsid w:val="796D3EB7"/>
    <w:rsid w:val="797CF0D6"/>
    <w:rsid w:val="79BF0AF5"/>
    <w:rsid w:val="7ADB9F0A"/>
    <w:rsid w:val="7C3EA630"/>
    <w:rsid w:val="7E9275FC"/>
    <w:rsid w:val="7F1D0683"/>
    <w:rsid w:val="7F37AD89"/>
    <w:rsid w:val="7F75C2DA"/>
    <w:rsid w:val="7FFC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DE057E"/>
  <w15:docId w15:val="{BB2E45F6-6869-4B04-95FB-FD9B8C71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F32D9B1-81C3-46D1-84C3-4447625ECD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DE07A3-39CD-4698-AA9B-4BE4D2E62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BABEB0-8B0F-42AF-8D8A-FE735CCE83C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</TotalTime>
  <Pages>15</Pages>
  <Words>2709</Words>
  <Characters>13058</Characters>
  <Application>Microsoft Office Word</Application>
  <DocSecurity>0</DocSecurity>
  <Lines>108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Panintorn Anusuriya</cp:lastModifiedBy>
  <cp:revision>7</cp:revision>
  <cp:lastPrinted>2025-05-09T07:14:00Z</cp:lastPrinted>
  <dcterms:created xsi:type="dcterms:W3CDTF">2025-05-09T07:19:00Z</dcterms:created>
  <dcterms:modified xsi:type="dcterms:W3CDTF">2025-05-12T08:18:00Z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