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7B3E08" w:rsidRPr="00BA33B7" w14:paraId="4FCB0AE3" w14:textId="77777777">
        <w:trPr>
          <w:tblHeader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2496E92" w14:textId="77777777" w:rsidR="007B3E08" w:rsidRPr="00BF5F09" w:rsidRDefault="007B3E08" w:rsidP="00EF02D2">
            <w:pPr>
              <w:rPr>
                <w:rFonts w:hint="eastAsia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BF5F09">
              <w:rPr>
                <w:rFonts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3CEB4" w14:textId="77777777" w:rsidR="007B3E08" w:rsidRPr="00BF2F01" w:rsidRDefault="007B3E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26BD8604" w14:textId="77777777" w:rsidR="007B3E08" w:rsidRPr="00BF2F01" w:rsidRDefault="007B3E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2F01">
              <w:rPr>
                <w:rFonts w:ascii="Angsana New" w:hAnsi="Angsana New" w:cs="Angsana New" w:hint="cs"/>
                <w:sz w:val="26"/>
                <w:szCs w:val="26"/>
                <w:cs/>
              </w:rPr>
              <w:t>สารบัญ</w:t>
            </w:r>
          </w:p>
        </w:tc>
      </w:tr>
      <w:tr w:rsidR="007B3E08" w:rsidRPr="00BA33B7" w14:paraId="3B156E69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5699649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3EB73447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155D65C2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ข้อมูลทั่วไป</w:t>
            </w:r>
          </w:p>
        </w:tc>
      </w:tr>
      <w:tr w:rsidR="007B3E08" w:rsidRPr="00BA33B7" w14:paraId="4496AFF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0398F0E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B31EEEA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45A77740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เกณฑ์ในการจัดทำงบการเงินระหว่างกาล</w:t>
            </w:r>
          </w:p>
        </w:tc>
      </w:tr>
      <w:tr w:rsidR="007B3E08" w:rsidRPr="00BA33B7" w14:paraId="4D9FCDAA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63EA394D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A52840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7A05DA97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  <w:tr w:rsidR="007B3E08" w:rsidRPr="00BA33B7" w14:paraId="452A649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6A1C183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6896E66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615CEE2F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การดำเนินงานต่อเนื่อง</w:t>
            </w:r>
          </w:p>
        </w:tc>
      </w:tr>
      <w:tr w:rsidR="007B3E08" w:rsidRPr="00BA33B7" w14:paraId="3BC93457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6616400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61460C7F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shd w:val="clear" w:color="auto" w:fill="auto"/>
            <w:vAlign w:val="center"/>
          </w:tcPr>
          <w:p w14:paraId="575A3C54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รายการธุรกิจกับบุคคลหรือกิจการที่เกี่ยวข้องกัน</w:t>
            </w:r>
          </w:p>
        </w:tc>
      </w:tr>
      <w:tr w:rsidR="007B3E08" w:rsidRPr="00BA33B7" w14:paraId="628D2D82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0E9AE92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ADD06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shd w:val="clear" w:color="auto" w:fill="auto"/>
            <w:vAlign w:val="center"/>
          </w:tcPr>
          <w:p w14:paraId="5A5DFBAE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ข้อมูลเพิ่มเติมเกี่ยวกับกระแสเงินสด</w:t>
            </w:r>
          </w:p>
        </w:tc>
      </w:tr>
      <w:tr w:rsidR="007B3E08" w:rsidRPr="00BA33B7" w14:paraId="2455755D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D17B243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11E8C9A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shd w:val="clear" w:color="auto" w:fill="auto"/>
            <w:vAlign w:val="center"/>
          </w:tcPr>
          <w:p w14:paraId="3C04EF19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  <w:tr w:rsidR="007B3E08" w:rsidRPr="00BA33B7" w14:paraId="7F2A3EBB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D843E1C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54FA365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6B3C30D5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สินทรัพย์ที่เกิดจากสัญญาและหนี้สินที่เกิดจากสัญญา</w:t>
            </w:r>
          </w:p>
        </w:tc>
      </w:tr>
      <w:tr w:rsidR="007B3E08" w:rsidRPr="00BA33B7" w14:paraId="2EDD2B9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2B586BF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8FEF5C6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48278319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เงินให้กู้ยืมระยะสั้นและเงินให้กู้ยืมระยะยาว</w:t>
            </w:r>
          </w:p>
        </w:tc>
      </w:tr>
      <w:tr w:rsidR="007B3E08" w:rsidRPr="00BA33B7" w14:paraId="744276D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5DD89E7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4F006B83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5E295F86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</w:tr>
      <w:tr w:rsidR="007B3E08" w:rsidRPr="00BA33B7" w14:paraId="7641A45E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4D5E3CF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C913D9D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3AF57977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</w:tr>
      <w:tr w:rsidR="007B3E08" w:rsidRPr="00BA33B7" w14:paraId="473EB0A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F4B97B1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20750B9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0DB08082" w14:textId="36F9912B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</w:tr>
      <w:tr w:rsidR="007B3E08" w:rsidRPr="00BA33B7" w14:paraId="3FA13B3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B0BBDB3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1C795D5D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76FF6A62" w14:textId="43B219EF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</w:t>
            </w:r>
            <w:r w:rsidR="00347DA4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มี</w:t>
            </w: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ภาระค้ำประกัน</w:t>
            </w:r>
          </w:p>
        </w:tc>
      </w:tr>
      <w:tr w:rsidR="007B3E08" w:rsidRPr="00BA33B7" w14:paraId="252E2A93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6AAD4A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286BBB6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45DC0810" w14:textId="761F93B1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  <w:tr w:rsidR="007B3E08" w:rsidRPr="00BA33B7" w14:paraId="7FD7AE6D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7241E4B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FAB1BBB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2253B1C6" w14:textId="0E3067F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เงินลงทุนในบริษัท</w:t>
            </w:r>
            <w:r w:rsidR="00E950AA"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ร่วม</w:t>
            </w:r>
          </w:p>
        </w:tc>
      </w:tr>
      <w:tr w:rsidR="007B3E08" w:rsidRPr="00BA33B7" w14:paraId="68030875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04B7FF7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B78DDA7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26DC2EFB" w14:textId="148B51C0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tr w:rsidR="007B3E08" w:rsidRPr="00BA33B7" w14:paraId="632EEE8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7684FF6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7D079F1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73E2E9C4" w14:textId="5D587CAC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  <w:tr w:rsidR="007B3E08" w:rsidRPr="00BA33B7" w14:paraId="79536822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A81814B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549E253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2E7C8051" w14:textId="3C59C856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7B3E08" w:rsidRPr="00BA33B7" w14:paraId="1F8CC93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372958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A39D855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682CF3AB" w14:textId="29F0D90B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เงินเบิกเกินบัญชีและเงินกู้ยืมระยะสั้นจากสถาบันการเงิน                                                                                                                                </w:t>
            </w:r>
          </w:p>
        </w:tc>
      </w:tr>
      <w:tr w:rsidR="007B3E08" w:rsidRPr="00BA33B7" w14:paraId="06C03BF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70FA0CF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D992BFF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6839A6C8" w14:textId="37A694F0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7B3E08" w:rsidRPr="00BA33B7" w14:paraId="2836AFCE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7CA6A59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B5EA176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08651080" w14:textId="52B8CC68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7B3E08" w:rsidRPr="00BA33B7" w14:paraId="629ECC2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503393E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7B7DD55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63B2EF9A" w14:textId="4256A80E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เงินกู้ยืมระยะสั้นและ</w:t>
            </w:r>
            <w:r w:rsidR="007B3E08"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เงินกู้ยืมระยะยาว</w:t>
            </w:r>
          </w:p>
        </w:tc>
      </w:tr>
      <w:tr w:rsidR="007B3E08" w:rsidRPr="00BA33B7" w14:paraId="48A07D59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10B9D0A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5942F12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10DEA65A" w14:textId="0F966808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7B3E08" w:rsidRPr="00BA33B7" w14:paraId="30B5C390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FF59114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ACB8CA0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0DDEA03C" w14:textId="6056A9D2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7B3E08" w:rsidRPr="00BA33B7" w14:paraId="2ABD5E6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81C33C5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CFAD8D7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3E5DACDD" w14:textId="48D8C89A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การบริหารจัดการทุน  </w:t>
            </w:r>
          </w:p>
        </w:tc>
      </w:tr>
      <w:tr w:rsidR="007B3E08" w:rsidRPr="00BA33B7" w14:paraId="508503D0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DDB26CD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B6C65B6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2886A56D" w14:textId="42C18C00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ทุนสำรองตามกฎหมาย</w:t>
            </w:r>
          </w:p>
        </w:tc>
      </w:tr>
      <w:tr w:rsidR="007B3E08" w:rsidRPr="00BA33B7" w14:paraId="4F0F7B2E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9F02BC4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DCBB294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7A8EB054" w14:textId="1AE1F973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rtl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ภาษีเงินได้</w:t>
            </w:r>
          </w:p>
        </w:tc>
      </w:tr>
      <w:tr w:rsidR="007B3E08" w:rsidRPr="00BA33B7" w14:paraId="64C0144B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FF56682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46A580E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1EC0C7DC" w14:textId="211BBBF9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กำไร (ขาดทุน) ต่อหุ้น</w:t>
            </w:r>
          </w:p>
        </w:tc>
      </w:tr>
      <w:tr w:rsidR="007B3E08" w:rsidRPr="00BA33B7" w14:paraId="019F2E3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7D76520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D4F5B55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486FBC7F" w14:textId="678B3682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ข้อมูลทางการเงินจำแนกตามส่วนงานและการจำแนกรายได้</w:t>
            </w:r>
          </w:p>
        </w:tc>
      </w:tr>
      <w:tr w:rsidR="007B3E08" w:rsidRPr="00BA33B7" w14:paraId="40A2C01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2BC411A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B1A75D7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61276D8E" w14:textId="23C4F4BE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  <w:tr w:rsidR="007B3E08" w:rsidRPr="00BA33B7" w14:paraId="12104CB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EB12F71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E75D526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797ED723" w14:textId="1F8CCE5D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ลำดับชั้นของมูลค่ายุติธรรม</w:t>
            </w:r>
          </w:p>
        </w:tc>
      </w:tr>
      <w:tr w:rsidR="007B3E08" w:rsidRPr="00BA33B7" w14:paraId="237383E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65C74E2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3FCB87F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413EDB65" w14:textId="5662B0F0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7B3E08" w:rsidRPr="00BA33B7" w14:paraId="5FB72117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1977F46" w14:textId="77777777" w:rsidR="007B3E08" w:rsidRPr="00BF2F01" w:rsidRDefault="007B3E08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BFA51CF" w14:textId="77777777" w:rsidR="007B3E08" w:rsidRPr="00BF2F01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5D214093" w14:textId="3C4163F0" w:rsidR="007B3E08" w:rsidRPr="00BF2F01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68744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tr w:rsidR="00BF2F01" w:rsidRPr="00BA33B7" w14:paraId="24F8D28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12C07D8" w14:textId="77777777" w:rsidR="00BF2F01" w:rsidRPr="00BF2F01" w:rsidRDefault="00BF2F01" w:rsidP="00EF02D2">
            <w:pPr>
              <w:pStyle w:val="TOC2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135BCB7" w14:textId="77777777" w:rsidR="00BF2F01" w:rsidRPr="00BF2F01" w:rsidRDefault="00BF2F01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864" w:type="dxa"/>
            <w:vAlign w:val="center"/>
          </w:tcPr>
          <w:p w14:paraId="15958AC1" w14:textId="2B3DDD3D" w:rsidR="00BF2F01" w:rsidRPr="00687443" w:rsidRDefault="00E950AA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F2F0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59E9FA92" w14:textId="749B9DB7" w:rsidR="00F53166" w:rsidRPr="00C07F18" w:rsidRDefault="009D7DD6" w:rsidP="00BA33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br w:type="page"/>
      </w:r>
      <w:r w:rsidR="009E4C64" w:rsidRPr="00C07F18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4FBB292A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</w:t>
      </w:r>
      <w:r w:rsidRPr="0037751C">
        <w:rPr>
          <w:rFonts w:asciiTheme="majorBidi" w:hAnsiTheme="majorBidi" w:cstheme="majorBidi"/>
          <w:sz w:val="28"/>
          <w:cs/>
        </w:rPr>
        <w:t>การเงิน</w:t>
      </w:r>
      <w:r w:rsidRPr="00D73014">
        <w:rPr>
          <w:rFonts w:asciiTheme="majorBidi" w:hAnsiTheme="majorBidi" w:cstheme="majorBidi"/>
          <w:sz w:val="28"/>
          <w:cs/>
        </w:rPr>
        <w:t xml:space="preserve">ระหว่างกาลนี้เมื่อวันที่ </w:t>
      </w:r>
      <w:r w:rsidR="0087116B" w:rsidRPr="00A968FA">
        <w:rPr>
          <w:rFonts w:asciiTheme="majorBidi" w:hAnsiTheme="majorBidi" w:cstheme="majorBidi"/>
          <w:sz w:val="28"/>
        </w:rPr>
        <w:t>1</w:t>
      </w:r>
      <w:r w:rsidR="00D53CE0" w:rsidRPr="00A968FA">
        <w:rPr>
          <w:rFonts w:asciiTheme="majorBidi" w:hAnsiTheme="majorBidi" w:cstheme="majorBidi"/>
          <w:sz w:val="28"/>
        </w:rPr>
        <w:t>3</w:t>
      </w:r>
      <w:r w:rsidR="00A46F6F" w:rsidRPr="00A968FA">
        <w:rPr>
          <w:rFonts w:asciiTheme="majorBidi" w:hAnsiTheme="majorBidi" w:cstheme="majorBidi"/>
          <w:sz w:val="28"/>
        </w:rPr>
        <w:t xml:space="preserve"> </w:t>
      </w:r>
      <w:r w:rsidR="00D53CE0" w:rsidRPr="00A968FA">
        <w:rPr>
          <w:rFonts w:asciiTheme="majorBidi" w:hAnsiTheme="majorBidi" w:cstheme="majorBidi" w:hint="cs"/>
          <w:sz w:val="28"/>
          <w:cs/>
        </w:rPr>
        <w:t>พฤษภาคม</w:t>
      </w:r>
      <w:r w:rsidR="00A46F6F" w:rsidRPr="00A968FA">
        <w:rPr>
          <w:rFonts w:asciiTheme="majorBidi" w:hAnsiTheme="majorBidi" w:cstheme="majorBidi" w:hint="cs"/>
          <w:sz w:val="28"/>
          <w:cs/>
        </w:rPr>
        <w:t xml:space="preserve"> </w:t>
      </w:r>
      <w:r w:rsidR="0087116B" w:rsidRPr="00A968FA">
        <w:rPr>
          <w:rFonts w:asciiTheme="majorBidi" w:hAnsiTheme="majorBidi" w:cstheme="majorBidi"/>
          <w:sz w:val="28"/>
        </w:rPr>
        <w:t>256</w:t>
      </w:r>
      <w:r w:rsidR="00D53CE0" w:rsidRPr="00A968FA">
        <w:rPr>
          <w:rFonts w:asciiTheme="majorBidi" w:hAnsiTheme="majorBidi" w:cstheme="majorBidi"/>
          <w:sz w:val="28"/>
        </w:rPr>
        <w:t>8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5665C2C8" w14:textId="4F80DCF2" w:rsidR="00CE06BD" w:rsidRDefault="00774F45" w:rsidP="00CE06BD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9B1E04">
        <w:rPr>
          <w:rFonts w:ascii="Angsana New" w:hAnsi="Angsana New"/>
          <w:sz w:val="28"/>
          <w:cs/>
        </w:rPr>
        <w:t xml:space="preserve">บริษัท </w:t>
      </w:r>
      <w:bookmarkStart w:id="1" w:name="_Hlk187403369"/>
      <w:r w:rsidRPr="009B1E04">
        <w:rPr>
          <w:rFonts w:ascii="Angsana New" w:hAnsi="Angsana New"/>
          <w:sz w:val="28"/>
          <w:cs/>
        </w:rPr>
        <w:t>ทาคูนิ กรุ๊ป</w:t>
      </w:r>
      <w:bookmarkEnd w:id="1"/>
      <w:r w:rsidRPr="009B1E04">
        <w:rPr>
          <w:rFonts w:ascii="Angsana New" w:hAnsi="Angsana New" w:hint="cs"/>
          <w:sz w:val="28"/>
          <w:cs/>
        </w:rPr>
        <w:t xml:space="preserve"> </w:t>
      </w:r>
      <w:r w:rsidRPr="009B1E04">
        <w:rPr>
          <w:rFonts w:ascii="Angsana New" w:hAnsi="Angsana New"/>
          <w:sz w:val="28"/>
          <w:cs/>
        </w:rPr>
        <w:t>จำกัด (มหาชน</w:t>
      </w:r>
      <w:r w:rsidRPr="009B1E04">
        <w:rPr>
          <w:rFonts w:ascii="Angsana New" w:hAnsi="Angsana New"/>
          <w:sz w:val="32"/>
          <w:szCs w:val="32"/>
          <w:cs/>
        </w:rPr>
        <w:t>)</w:t>
      </w:r>
      <w:r w:rsidRPr="009B1E0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  <w:cs/>
        </w:rPr>
        <w:t>(“บริษัท”) จดทะเบียนเป็นบริษัทจำกัด</w:t>
      </w:r>
      <w:r w:rsidR="008F6B56" w:rsidRPr="009B1E0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  <w:cs/>
        </w:rPr>
        <w:t>เมื่อวันที่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B4E90" w:rsidRPr="009B1E04">
        <w:rPr>
          <w:rFonts w:ascii="Angsana New" w:hAnsi="Angsana New"/>
          <w:spacing w:val="-8"/>
          <w:sz w:val="28"/>
        </w:rPr>
        <w:t>26</w:t>
      </w:r>
      <w:r w:rsidR="005B4E90" w:rsidRPr="009B1E04">
        <w:rPr>
          <w:rFonts w:ascii="Angsana New" w:hAnsi="Angsana New"/>
          <w:spacing w:val="-8"/>
          <w:sz w:val="28"/>
          <w:cs/>
        </w:rPr>
        <w:t xml:space="preserve"> มีนาคม </w:t>
      </w:r>
      <w:r w:rsidR="005B4E90" w:rsidRPr="009B1E04">
        <w:rPr>
          <w:rFonts w:ascii="Angsana New" w:hAnsi="Angsana New"/>
          <w:spacing w:val="-8"/>
          <w:sz w:val="28"/>
        </w:rPr>
        <w:t>2550</w:t>
      </w:r>
      <w:r w:rsidR="005B4E90" w:rsidRPr="009B1E04">
        <w:rPr>
          <w:rFonts w:ascii="Angsana New" w:hAnsi="Angsana New"/>
          <w:spacing w:val="-8"/>
          <w:sz w:val="28"/>
          <w:cs/>
        </w:rPr>
        <w:t xml:space="preserve"> 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</w:t>
      </w:r>
      <w:r w:rsidR="005A5F4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  <w:cs/>
        </w:rPr>
        <w:t>และพาณิชย์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หุ้นของบริษัทได้รับการจดทะเบียนซื้อขายในตลาดหลักทรัพย์แห่งประเทศไทย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เมื่อวันที่</w:t>
      </w:r>
      <w:r w:rsidR="001A5E0E" w:rsidRPr="009B1E04">
        <w:rPr>
          <w:rFonts w:asciiTheme="majorBidi" w:hAnsiTheme="majorBidi"/>
          <w:color w:val="000000"/>
          <w:spacing w:val="-2"/>
          <w:sz w:val="28"/>
        </w:rPr>
        <w:t>19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สิงหาคม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1A5E0E" w:rsidRPr="009B1E04">
        <w:rPr>
          <w:rFonts w:asciiTheme="majorBidi" w:hAnsiTheme="majorBidi"/>
          <w:color w:val="000000"/>
          <w:spacing w:val="-2"/>
          <w:sz w:val="28"/>
        </w:rPr>
        <w:t>2557</w:t>
      </w:r>
      <w:r w:rsidR="005A5F48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และได้แปรสภาพเป็นนิติบุคคลตามกฎหมายว่าด้วยบริษัทมหาชนจำกัด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เมื่อวันที่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1A5E0E" w:rsidRPr="009B1E04">
        <w:rPr>
          <w:rFonts w:asciiTheme="majorBidi" w:hAnsiTheme="majorBidi"/>
          <w:color w:val="000000"/>
          <w:spacing w:val="-2"/>
          <w:sz w:val="28"/>
        </w:rPr>
        <w:t>22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B6768" w:rsidRPr="009B1E04">
        <w:rPr>
          <w:rFonts w:asciiTheme="majorBidi" w:hAnsiTheme="majorBidi" w:hint="cs"/>
          <w:color w:val="000000"/>
          <w:spacing w:val="-2"/>
          <w:sz w:val="28"/>
          <w:cs/>
        </w:rPr>
        <w:t>เมษายน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1A5E0E" w:rsidRPr="009B1E04">
        <w:rPr>
          <w:rFonts w:asciiTheme="majorBidi" w:hAnsiTheme="majorBidi"/>
          <w:color w:val="000000"/>
          <w:spacing w:val="-2"/>
          <w:sz w:val="28"/>
        </w:rPr>
        <w:t>2557</w:t>
      </w:r>
      <w:r w:rsidR="00CB6768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3D4A1D" w:rsidRPr="009B1E04">
        <w:rPr>
          <w:rFonts w:asciiTheme="majorBidi" w:hAnsiTheme="majorBidi" w:cstheme="majorBidi"/>
          <w:color w:val="000000"/>
          <w:sz w:val="28"/>
          <w:cs/>
        </w:rPr>
        <w:t>บริษัทจัดตั้งและ</w:t>
      </w:r>
      <w:r w:rsidR="005A5F48">
        <w:rPr>
          <w:rFonts w:asciiTheme="majorBidi" w:hAnsiTheme="majorBidi" w:cstheme="majorBidi"/>
          <w:color w:val="000000"/>
          <w:sz w:val="28"/>
        </w:rPr>
        <w:t xml:space="preserve">      </w:t>
      </w:r>
      <w:r w:rsidR="003D4A1D" w:rsidRPr="009B1E04">
        <w:rPr>
          <w:rFonts w:asciiTheme="majorBidi" w:hAnsiTheme="majorBidi" w:cstheme="majorBidi"/>
          <w:color w:val="000000"/>
          <w:sz w:val="28"/>
          <w:cs/>
        </w:rPr>
        <w:t>มีภูมิลำเนาในประเทศไทย</w:t>
      </w:r>
      <w:r w:rsidR="00016F17" w:rsidRPr="009B1E04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="003D4A1D" w:rsidRPr="009B1E04">
        <w:rPr>
          <w:rFonts w:asciiTheme="majorBidi" w:hAnsiTheme="majorBidi" w:cstheme="majorBidi"/>
          <w:color w:val="000000"/>
          <w:spacing w:val="2"/>
          <w:sz w:val="28"/>
          <w:cs/>
        </w:rPr>
        <w:t>ที่</w:t>
      </w:r>
      <w:r w:rsidR="003D4A1D" w:rsidRPr="009B1E0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อยู่ตามที่จดทะเบียนของบริษัทอยู่ที่ </w:t>
      </w:r>
      <w:r w:rsidR="00CE06BD" w:rsidRPr="009B1E04">
        <w:rPr>
          <w:rFonts w:asciiTheme="majorBidi" w:hAnsiTheme="majorBidi" w:hint="cs"/>
          <w:color w:val="000000"/>
          <w:spacing w:val="-2"/>
          <w:sz w:val="28"/>
          <w:cs/>
        </w:rPr>
        <w:t>เลขที่</w:t>
      </w:r>
      <w:r w:rsidR="00CE06BD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E06BD" w:rsidRPr="009B1E04">
        <w:rPr>
          <w:rFonts w:asciiTheme="majorBidi" w:hAnsiTheme="majorBidi" w:cstheme="majorBidi"/>
          <w:color w:val="000000"/>
          <w:spacing w:val="-2"/>
          <w:sz w:val="28"/>
        </w:rPr>
        <w:t xml:space="preserve">140/1 </w:t>
      </w:r>
      <w:r w:rsidR="00CE06BD" w:rsidRPr="009B1E04">
        <w:rPr>
          <w:rFonts w:asciiTheme="majorBidi" w:hAnsiTheme="majorBidi" w:hint="cs"/>
          <w:color w:val="000000"/>
          <w:spacing w:val="-2"/>
          <w:sz w:val="28"/>
          <w:cs/>
        </w:rPr>
        <w:t>ซอยนาวีเจริญทรัพย์</w:t>
      </w:r>
      <w:r w:rsidR="00CE06BD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E06BD" w:rsidRPr="009B1E04">
        <w:rPr>
          <w:rFonts w:asciiTheme="majorBidi" w:hAnsiTheme="majorBidi" w:hint="cs"/>
          <w:color w:val="000000"/>
          <w:spacing w:val="-2"/>
          <w:sz w:val="28"/>
          <w:cs/>
        </w:rPr>
        <w:t>ถนนกาญจนาภิเษก</w:t>
      </w:r>
      <w:r w:rsidR="00CE06BD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5A5F48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="00CE06BD" w:rsidRPr="009B1E04">
        <w:rPr>
          <w:rFonts w:asciiTheme="majorBidi" w:hAnsiTheme="majorBidi" w:hint="cs"/>
          <w:color w:val="000000"/>
          <w:spacing w:val="-2"/>
          <w:sz w:val="28"/>
          <w:cs/>
        </w:rPr>
        <w:t>แขวงบางแค</w:t>
      </w:r>
      <w:r w:rsidR="00CE06BD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E06BD" w:rsidRPr="009B1E04">
        <w:rPr>
          <w:rFonts w:asciiTheme="majorBidi" w:hAnsiTheme="majorBidi" w:hint="cs"/>
          <w:color w:val="000000"/>
          <w:spacing w:val="-2"/>
          <w:sz w:val="28"/>
          <w:cs/>
        </w:rPr>
        <w:t>เขตบางแค</w:t>
      </w:r>
      <w:r w:rsidR="00CE06BD" w:rsidRPr="009B1E0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E06BD" w:rsidRPr="009B1E04">
        <w:rPr>
          <w:rFonts w:asciiTheme="majorBidi" w:hAnsiTheme="majorBidi" w:hint="cs"/>
          <w:color w:val="000000"/>
          <w:spacing w:val="-2"/>
          <w:sz w:val="28"/>
          <w:cs/>
        </w:rPr>
        <w:t>กรุงเทพมหานคร</w:t>
      </w:r>
    </w:p>
    <w:p w14:paraId="085B9660" w14:textId="6D9442E9" w:rsidR="009B1E04" w:rsidRPr="00F8381D" w:rsidRDefault="005C12B1" w:rsidP="00502A2F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/>
          <w:color w:val="000000"/>
          <w:spacing w:val="-4"/>
          <w:sz w:val="28"/>
        </w:rPr>
      </w:pPr>
      <w:r w:rsidRPr="00BF2EA1">
        <w:rPr>
          <w:rFonts w:asciiTheme="majorBidi" w:hAnsiTheme="majorBidi" w:hint="cs"/>
          <w:color w:val="000000"/>
          <w:spacing w:val="-4"/>
          <w:sz w:val="28"/>
          <w:cs/>
        </w:rPr>
        <w:t xml:space="preserve">เมื่อวันที่ </w:t>
      </w:r>
      <w:r w:rsidR="00392395">
        <w:rPr>
          <w:rFonts w:asciiTheme="majorBidi" w:hAnsiTheme="majorBidi"/>
          <w:color w:val="000000"/>
          <w:spacing w:val="-4"/>
          <w:sz w:val="28"/>
        </w:rPr>
        <w:t>29</w:t>
      </w:r>
      <w:r w:rsidR="00CE7AE4">
        <w:rPr>
          <w:rFonts w:asciiTheme="majorBidi" w:hAnsiTheme="majorBidi"/>
          <w:color w:val="000000"/>
          <w:spacing w:val="-4"/>
          <w:sz w:val="28"/>
        </w:rPr>
        <w:t xml:space="preserve"> </w:t>
      </w:r>
      <w:r w:rsidR="00CE7AE4">
        <w:rPr>
          <w:rFonts w:asciiTheme="majorBidi" w:hAnsiTheme="majorBidi" w:hint="cs"/>
          <w:color w:val="000000"/>
          <w:spacing w:val="-4"/>
          <w:sz w:val="28"/>
          <w:cs/>
        </w:rPr>
        <w:t>เมษายน</w:t>
      </w:r>
      <w:r w:rsidR="00CA3FBE" w:rsidRPr="00BF2EA1">
        <w:rPr>
          <w:rFonts w:asciiTheme="majorBidi" w:hAnsiTheme="majorBidi"/>
          <w:color w:val="000000"/>
          <w:spacing w:val="-4"/>
          <w:sz w:val="28"/>
        </w:rPr>
        <w:t xml:space="preserve"> </w:t>
      </w:r>
      <w:r w:rsidR="00392395">
        <w:rPr>
          <w:rFonts w:asciiTheme="majorBidi" w:hAnsiTheme="majorBidi"/>
          <w:color w:val="000000"/>
          <w:spacing w:val="-4"/>
          <w:sz w:val="28"/>
        </w:rPr>
        <w:t>2568</w:t>
      </w:r>
      <w:r w:rsidR="00CA3FBE" w:rsidRPr="00BF2EA1">
        <w:rPr>
          <w:rFonts w:asciiTheme="majorBidi" w:hAnsiTheme="majorBidi"/>
          <w:color w:val="000000"/>
          <w:spacing w:val="-4"/>
          <w:sz w:val="28"/>
        </w:rPr>
        <w:t xml:space="preserve"> </w:t>
      </w:r>
      <w:r w:rsidR="00CA3FBE" w:rsidRPr="00FD12B8">
        <w:rPr>
          <w:rFonts w:asciiTheme="majorBidi" w:hAnsiTheme="majorBidi" w:hint="cs"/>
          <w:color w:val="000000"/>
          <w:spacing w:val="-4"/>
          <w:sz w:val="28"/>
          <w:cs/>
        </w:rPr>
        <w:t>บริษัท</w:t>
      </w:r>
      <w:r w:rsidRPr="00FD12B8">
        <w:rPr>
          <w:rFonts w:asciiTheme="majorBidi" w:hAnsiTheme="majorBidi" w:hint="cs"/>
          <w:color w:val="000000"/>
          <w:spacing w:val="-4"/>
          <w:sz w:val="28"/>
          <w:cs/>
        </w:rPr>
        <w:t>ได้</w:t>
      </w:r>
      <w:r w:rsidR="0051642A">
        <w:rPr>
          <w:rFonts w:asciiTheme="majorBidi" w:hAnsiTheme="majorBidi" w:hint="cs"/>
          <w:color w:val="000000"/>
          <w:spacing w:val="-4"/>
          <w:sz w:val="28"/>
          <w:cs/>
        </w:rPr>
        <w:t>แจ้งต่อ</w:t>
      </w:r>
      <w:r w:rsidR="00517F4D">
        <w:rPr>
          <w:rFonts w:asciiTheme="majorBidi" w:hAnsiTheme="majorBidi" w:hint="cs"/>
          <w:color w:val="000000"/>
          <w:spacing w:val="-4"/>
          <w:sz w:val="28"/>
          <w:cs/>
        </w:rPr>
        <w:t>ที่</w:t>
      </w:r>
      <w:r w:rsidR="009851AC">
        <w:rPr>
          <w:rFonts w:asciiTheme="majorBidi" w:hAnsiTheme="majorBidi" w:hint="cs"/>
          <w:color w:val="000000"/>
          <w:spacing w:val="-4"/>
          <w:sz w:val="28"/>
          <w:cs/>
        </w:rPr>
        <w:t>ประชุมสามัญผู้ถือหุ้น</w:t>
      </w:r>
      <w:r w:rsidR="00C46898">
        <w:rPr>
          <w:rFonts w:asciiTheme="majorBidi" w:hAnsiTheme="majorBidi" w:hint="cs"/>
          <w:color w:val="000000"/>
          <w:spacing w:val="-4"/>
          <w:sz w:val="28"/>
          <w:cs/>
        </w:rPr>
        <w:t xml:space="preserve"> ประจำปี </w:t>
      </w:r>
      <w:r w:rsidR="00C46898">
        <w:rPr>
          <w:rFonts w:asciiTheme="majorBidi" w:hAnsiTheme="majorBidi"/>
          <w:color w:val="000000"/>
          <w:spacing w:val="-4"/>
          <w:sz w:val="28"/>
        </w:rPr>
        <w:t xml:space="preserve">2568 </w:t>
      </w:r>
      <w:r w:rsidR="00C46898">
        <w:rPr>
          <w:rFonts w:asciiTheme="majorBidi" w:hAnsiTheme="majorBidi" w:hint="cs"/>
          <w:color w:val="000000"/>
          <w:spacing w:val="-4"/>
          <w:sz w:val="28"/>
          <w:cs/>
        </w:rPr>
        <w:t>เรื่อง</w:t>
      </w:r>
      <w:r w:rsidR="00A60DFF" w:rsidRPr="00FD12B8">
        <w:rPr>
          <w:rFonts w:asciiTheme="majorBidi" w:hAnsiTheme="majorBidi" w:hint="cs"/>
          <w:color w:val="000000"/>
          <w:spacing w:val="-4"/>
          <w:sz w:val="28"/>
          <w:cs/>
        </w:rPr>
        <w:t>เปลี่ยนที่อยู่จดทะเบียนและ</w:t>
      </w:r>
      <w:r w:rsidR="00C46898">
        <w:rPr>
          <w:rFonts w:asciiTheme="majorBidi" w:hAnsiTheme="majorBidi" w:hint="cs"/>
          <w:color w:val="000000"/>
          <w:spacing w:val="-4"/>
          <w:sz w:val="28"/>
          <w:cs/>
        </w:rPr>
        <w:t xml:space="preserve">                  </w:t>
      </w:r>
      <w:r w:rsidR="00A60DFF" w:rsidRPr="00FD12B8">
        <w:rPr>
          <w:rFonts w:asciiTheme="majorBidi" w:hAnsiTheme="majorBidi" w:hint="cs"/>
          <w:color w:val="000000"/>
          <w:spacing w:val="-4"/>
          <w:sz w:val="28"/>
          <w:cs/>
        </w:rPr>
        <w:t>ทำการ</w:t>
      </w:r>
      <w:r w:rsidRPr="00FD12B8">
        <w:rPr>
          <w:rFonts w:asciiTheme="majorBidi" w:hAnsiTheme="majorBidi" w:hint="cs"/>
          <w:color w:val="000000"/>
          <w:spacing w:val="-4"/>
          <w:sz w:val="28"/>
          <w:cs/>
        </w:rPr>
        <w:t>ย้ายที่</w:t>
      </w:r>
      <w:r w:rsidR="00A60DFF" w:rsidRPr="00FD12B8">
        <w:rPr>
          <w:rFonts w:asciiTheme="majorBidi" w:hAnsiTheme="majorBidi" w:hint="cs"/>
          <w:color w:val="000000"/>
          <w:spacing w:val="-4"/>
          <w:sz w:val="28"/>
          <w:cs/>
        </w:rPr>
        <w:t>ตั้งสำนักงานใหม่เป็น</w:t>
      </w:r>
      <w:r w:rsidR="00502A2F" w:rsidRPr="00FD12B8">
        <w:rPr>
          <w:rFonts w:asciiTheme="majorBidi" w:hAnsiTheme="majorBidi" w:hint="cs"/>
          <w:color w:val="000000"/>
          <w:spacing w:val="-4"/>
          <w:sz w:val="28"/>
          <w:cs/>
        </w:rPr>
        <w:t>เลขที่</w:t>
      </w:r>
      <w:r w:rsidR="00FD12B8" w:rsidRPr="00FD12B8">
        <w:rPr>
          <w:rFonts w:asciiTheme="majorBidi" w:hAnsiTheme="majorBidi"/>
          <w:color w:val="000000"/>
          <w:spacing w:val="-4"/>
          <w:sz w:val="28"/>
        </w:rPr>
        <w:t xml:space="preserve"> </w:t>
      </w:r>
      <w:r w:rsidR="003725CE" w:rsidRPr="00FD12B8">
        <w:rPr>
          <w:rFonts w:asciiTheme="majorBidi" w:hAnsiTheme="majorBidi"/>
          <w:color w:val="000000"/>
          <w:spacing w:val="-4"/>
          <w:sz w:val="28"/>
        </w:rPr>
        <w:t>44</w:t>
      </w:r>
      <w:r w:rsidR="003725CE" w:rsidRPr="00FD12B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502A2F" w:rsidRPr="00FD12B8">
        <w:rPr>
          <w:rFonts w:asciiTheme="majorBidi" w:hAnsiTheme="majorBidi" w:hint="cs"/>
          <w:color w:val="000000"/>
          <w:spacing w:val="-2"/>
          <w:sz w:val="28"/>
          <w:cs/>
        </w:rPr>
        <w:t>อาคารรุ่งโรจน์ธนกุล</w:t>
      </w:r>
      <w:r w:rsidR="005A5F48" w:rsidRPr="00FD12B8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="005A5F48" w:rsidRPr="00FD12B8">
        <w:rPr>
          <w:rFonts w:asciiTheme="majorBidi" w:hAnsiTheme="majorBidi" w:hint="cs"/>
          <w:color w:val="000000"/>
          <w:spacing w:val="-2"/>
          <w:sz w:val="28"/>
          <w:cs/>
        </w:rPr>
        <w:t xml:space="preserve">ชั้น </w:t>
      </w:r>
      <w:r w:rsidR="00905761" w:rsidRPr="00FD12B8">
        <w:rPr>
          <w:rFonts w:asciiTheme="majorBidi" w:hAnsiTheme="majorBidi"/>
          <w:color w:val="000000"/>
          <w:spacing w:val="-2"/>
          <w:sz w:val="28"/>
        </w:rPr>
        <w:t>12</w:t>
      </w:r>
      <w:r w:rsidR="00502A2F" w:rsidRPr="00FD12B8"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="003725CE" w:rsidRPr="00FD12B8">
        <w:rPr>
          <w:rFonts w:asciiTheme="majorBidi" w:hAnsiTheme="majorBidi" w:hint="cs"/>
          <w:color w:val="000000"/>
          <w:spacing w:val="-2"/>
          <w:sz w:val="28"/>
          <w:cs/>
        </w:rPr>
        <w:t>ถนนรัชดาภิเษก</w:t>
      </w:r>
      <w:r w:rsidR="003725CE" w:rsidRPr="00FD12B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3725CE" w:rsidRPr="00FD12B8">
        <w:rPr>
          <w:rFonts w:asciiTheme="majorBidi" w:hAnsiTheme="majorBidi" w:hint="cs"/>
          <w:color w:val="000000"/>
          <w:spacing w:val="-2"/>
          <w:sz w:val="28"/>
          <w:cs/>
        </w:rPr>
        <w:t>แขวงห้วยขวาง</w:t>
      </w:r>
      <w:r w:rsidR="003725CE" w:rsidRPr="00FD12B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3725CE" w:rsidRPr="00FD12B8">
        <w:rPr>
          <w:rFonts w:asciiTheme="majorBidi" w:hAnsiTheme="majorBidi" w:hint="cs"/>
          <w:color w:val="000000"/>
          <w:spacing w:val="-2"/>
          <w:sz w:val="28"/>
          <w:cs/>
        </w:rPr>
        <w:t>เขตห้วยขวาง</w:t>
      </w:r>
      <w:r w:rsidR="003725CE" w:rsidRPr="00FD12B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46898">
        <w:rPr>
          <w:rFonts w:asciiTheme="majorBidi" w:hAnsiTheme="majorBidi" w:hint="cs"/>
          <w:color w:val="000000"/>
          <w:spacing w:val="-2"/>
          <w:sz w:val="28"/>
          <w:cs/>
        </w:rPr>
        <w:t xml:space="preserve">  </w:t>
      </w:r>
      <w:r w:rsidR="003725CE" w:rsidRPr="00FD12B8">
        <w:rPr>
          <w:rFonts w:asciiTheme="majorBidi" w:hAnsiTheme="majorBidi" w:hint="cs"/>
          <w:color w:val="000000"/>
          <w:spacing w:val="-2"/>
          <w:sz w:val="28"/>
          <w:cs/>
        </w:rPr>
        <w:t>กรุงเทพมหานคร</w:t>
      </w:r>
    </w:p>
    <w:p w14:paraId="47179323" w14:textId="0DBF8B9C" w:rsidR="003D4A1D" w:rsidRPr="009B1E04" w:rsidRDefault="003D4A1D" w:rsidP="00502A2F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9B1E04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54781EF" w14:textId="610E16BD" w:rsidR="00706A5F" w:rsidRPr="009467E4" w:rsidRDefault="003D4A1D" w:rsidP="00CE1A12">
      <w:pPr>
        <w:pStyle w:val="ListParagraph"/>
        <w:spacing w:line="0" w:lineRule="atLeast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9467E4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Pr="009467E4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</w:t>
      </w:r>
      <w:r w:rsidR="00CE1A12" w:rsidRPr="009467E4">
        <w:rPr>
          <w:rFonts w:asciiTheme="majorBidi" w:hAnsiTheme="majorBidi" w:hint="cs"/>
          <w:color w:val="000000"/>
          <w:spacing w:val="-2"/>
          <w:sz w:val="28"/>
          <w:cs/>
        </w:rPr>
        <w:t>การจัดหาและจัดจำหน่ายก๊าซปิโตรเลียมเหลว</w:t>
      </w:r>
      <w:r w:rsidR="00CE1A12" w:rsidRPr="009467E4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="00CE1A12" w:rsidRPr="009467E4">
        <w:rPr>
          <w:rFonts w:asciiTheme="majorBidi" w:hAnsiTheme="majorBidi" w:cstheme="majorBidi"/>
          <w:color w:val="000000"/>
          <w:spacing w:val="-2"/>
          <w:sz w:val="28"/>
        </w:rPr>
        <w:t>Liquid Petroleum Gas: LPG)</w:t>
      </w:r>
      <w:r w:rsidR="00DD6A76" w:rsidRPr="009467E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DD6A76" w:rsidRPr="009467E4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="00DD6A76" w:rsidRPr="009467E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905761">
        <w:rPr>
          <w:rFonts w:asciiTheme="majorBidi" w:hAnsiTheme="majorBidi"/>
          <w:color w:val="000000"/>
          <w:spacing w:val="-2"/>
          <w:sz w:val="28"/>
        </w:rPr>
        <w:t xml:space="preserve">  </w:t>
      </w:r>
      <w:r w:rsidR="00DD6A76" w:rsidRPr="009467E4">
        <w:rPr>
          <w:rFonts w:asciiTheme="majorBidi" w:hAnsiTheme="majorBidi" w:hint="cs"/>
          <w:color w:val="000000"/>
          <w:spacing w:val="-2"/>
          <w:sz w:val="28"/>
          <w:cs/>
        </w:rPr>
        <w:t>กลุ่มบริษัทดำเนินธุรกิจหลัก</w:t>
      </w:r>
      <w:r w:rsidR="0031642E"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="00DD6A76" w:rsidRPr="009467E4">
        <w:rPr>
          <w:rFonts w:asciiTheme="majorBidi" w:hAnsiTheme="majorBidi" w:hint="cs"/>
          <w:color w:val="000000"/>
          <w:spacing w:val="-2"/>
          <w:sz w:val="28"/>
          <w:cs/>
        </w:rPr>
        <w:t>ดังต่อไปนี้</w:t>
      </w:r>
      <w:r w:rsidR="00DD6A76" w:rsidRPr="009467E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2970"/>
        <w:gridCol w:w="6210"/>
      </w:tblGrid>
      <w:tr w:rsidR="009A24F3" w:rsidRPr="002C0DE6" w14:paraId="11A1C5E9" w14:textId="77777777" w:rsidTr="005A5F48">
        <w:tc>
          <w:tcPr>
            <w:tcW w:w="2970" w:type="dxa"/>
          </w:tcPr>
          <w:p w14:paraId="37311C7B" w14:textId="77777777" w:rsidR="009A24F3" w:rsidRPr="002C0DE6" w:rsidRDefault="009A24F3" w:rsidP="00B04476">
            <w:pPr>
              <w:spacing w:before="240" w:line="380" w:lineRule="exact"/>
              <w:rPr>
                <w:rFonts w:asciiTheme="majorBidi" w:hAnsiTheme="majorBidi" w:cstheme="majorBidi"/>
                <w:sz w:val="28"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จำหน่ายก๊าซปิโตรเลียมเหลว</w:t>
            </w:r>
          </w:p>
        </w:tc>
        <w:tc>
          <w:tcPr>
            <w:tcW w:w="6210" w:type="dxa"/>
            <w:vAlign w:val="bottom"/>
          </w:tcPr>
          <w:p w14:paraId="721E5B4E" w14:textId="5A222513" w:rsidR="009A24F3" w:rsidRPr="002C0DE6" w:rsidRDefault="009A24F3" w:rsidP="00134FAE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9A24F3" w:rsidRPr="002C0DE6" w14:paraId="7B0E6A87" w14:textId="77777777" w:rsidTr="005A5F48">
        <w:tc>
          <w:tcPr>
            <w:tcW w:w="2970" w:type="dxa"/>
          </w:tcPr>
          <w:p w14:paraId="063237D1" w14:textId="77777777" w:rsidR="009A24F3" w:rsidRPr="002C0DE6" w:rsidRDefault="009A24F3" w:rsidP="00134FA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จำหน่ายอุปกรณ์ติดตั้งระบบแก๊ส</w:t>
            </w:r>
          </w:p>
        </w:tc>
        <w:tc>
          <w:tcPr>
            <w:tcW w:w="6210" w:type="dxa"/>
            <w:vAlign w:val="bottom"/>
          </w:tcPr>
          <w:p w14:paraId="4F93FAEE" w14:textId="0A83CB9F" w:rsidR="009A24F3" w:rsidRPr="002C0DE6" w:rsidRDefault="009A24F3" w:rsidP="009467E4">
            <w:pPr>
              <w:tabs>
                <w:tab w:val="left" w:pos="6428"/>
              </w:tabs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9A24F3" w:rsidRPr="002C0DE6" w14:paraId="28D4A9ED" w14:textId="77777777" w:rsidTr="005A5F48">
        <w:tc>
          <w:tcPr>
            <w:tcW w:w="2970" w:type="dxa"/>
          </w:tcPr>
          <w:p w14:paraId="7319B6B9" w14:textId="77777777" w:rsidR="009A24F3" w:rsidRPr="002C0DE6" w:rsidRDefault="009A24F3" w:rsidP="00134FA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 xml:space="preserve">บริการขนส่ง </w:t>
            </w:r>
          </w:p>
        </w:tc>
        <w:tc>
          <w:tcPr>
            <w:tcW w:w="6210" w:type="dxa"/>
            <w:vAlign w:val="bottom"/>
          </w:tcPr>
          <w:p w14:paraId="3C83D6CF" w14:textId="77777777" w:rsidR="009A24F3" w:rsidRPr="002C0DE6" w:rsidRDefault="009A24F3" w:rsidP="00134FAE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9A24F3" w:rsidRPr="002C0DE6" w14:paraId="5B87FFAC" w14:textId="77777777" w:rsidTr="005A5F48">
        <w:tc>
          <w:tcPr>
            <w:tcW w:w="2970" w:type="dxa"/>
          </w:tcPr>
          <w:p w14:paraId="0187C411" w14:textId="77777777" w:rsidR="009A24F3" w:rsidRPr="002C0DE6" w:rsidRDefault="009A24F3" w:rsidP="00134FAE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28"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บริการรับเหมาก่อสร้าง</w:t>
            </w:r>
          </w:p>
        </w:tc>
        <w:tc>
          <w:tcPr>
            <w:tcW w:w="6210" w:type="dxa"/>
            <w:vAlign w:val="bottom"/>
          </w:tcPr>
          <w:p w14:paraId="507960EB" w14:textId="77777777" w:rsidR="009A24F3" w:rsidRPr="002C0DE6" w:rsidRDefault="009A24F3" w:rsidP="00134FAE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 ธุรกิจรับเหมาก่อสร้าง</w:t>
            </w:r>
          </w:p>
        </w:tc>
      </w:tr>
      <w:tr w:rsidR="009A24F3" w:rsidRPr="002C0DE6" w14:paraId="1066E210" w14:textId="77777777" w:rsidTr="00EF57D7">
        <w:tc>
          <w:tcPr>
            <w:tcW w:w="2970" w:type="dxa"/>
          </w:tcPr>
          <w:p w14:paraId="0B6848CC" w14:textId="77777777" w:rsidR="009A24F3" w:rsidRPr="002C0DE6" w:rsidRDefault="009A24F3" w:rsidP="00134FAE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บริการทดสอบและตรวจสอบด้านความปลอดภัยทางวิศวกรรม</w:t>
            </w:r>
          </w:p>
        </w:tc>
        <w:tc>
          <w:tcPr>
            <w:tcW w:w="6210" w:type="dxa"/>
            <w:vAlign w:val="bottom"/>
          </w:tcPr>
          <w:p w14:paraId="3ABD6F62" w14:textId="77777777" w:rsidR="009A24F3" w:rsidRPr="002C0DE6" w:rsidRDefault="009A24F3" w:rsidP="00EF57D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 ธุรกิจบริการทดสอบและตรวจสอบความปลอดภัยทางวิศวกรรม</w:t>
            </w:r>
          </w:p>
        </w:tc>
      </w:tr>
      <w:tr w:rsidR="009A24F3" w:rsidRPr="002C0DE6" w14:paraId="7AC96A9A" w14:textId="77777777" w:rsidTr="005A5F48">
        <w:tc>
          <w:tcPr>
            <w:tcW w:w="2970" w:type="dxa"/>
          </w:tcPr>
          <w:p w14:paraId="36BED6A1" w14:textId="7287A50B" w:rsidR="009A24F3" w:rsidRPr="002C0DE6" w:rsidRDefault="009A24F3" w:rsidP="00134FA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52603C" w:rsidRPr="002C0DE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C0DE6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6210" w:type="dxa"/>
            <w:vAlign w:val="bottom"/>
          </w:tcPr>
          <w:p w14:paraId="523C9FC0" w14:textId="77D8206F" w:rsidR="009A24F3" w:rsidRPr="002C0DE6" w:rsidRDefault="009A24F3" w:rsidP="009467E4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C0DE6">
              <w:rPr>
                <w:rFonts w:asciiTheme="majorBidi" w:hAnsiTheme="majorBidi" w:cstheme="majorBidi"/>
                <w:sz w:val="28"/>
                <w:cs/>
              </w:rPr>
              <w:t>ได้แก่ ธุรกิจพัฒนาอสังหาริมทรัพย์ ธุรกิจบริการรับส่งอาหาร</w:t>
            </w:r>
            <w:r w:rsidRPr="002C0DE6">
              <w:rPr>
                <w:rFonts w:asciiTheme="majorBidi" w:hAnsiTheme="majorBidi" w:cstheme="majorBidi" w:hint="cs"/>
                <w:sz w:val="28"/>
                <w:cs/>
              </w:rPr>
              <w:t xml:space="preserve"> ธุรกิจผลิตและประกอบรถมอเตอร์ไซด์ไฟฟ้า</w:t>
            </w:r>
            <w:r w:rsidRPr="002C0DE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bookmarkStart w:id="2" w:name="_Hlk128046344"/>
            <w:r w:rsidRPr="002C0DE6">
              <w:rPr>
                <w:rFonts w:asciiTheme="majorBidi" w:hAnsiTheme="majorBidi" w:cstheme="majorBidi"/>
                <w:sz w:val="28"/>
                <w:cs/>
              </w:rPr>
              <w:t>และอื่น</w:t>
            </w:r>
            <w:r w:rsidRPr="002C0DE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2C0DE6">
              <w:rPr>
                <w:rFonts w:asciiTheme="majorBidi" w:hAnsiTheme="majorBidi" w:cstheme="majorBidi"/>
                <w:sz w:val="28"/>
                <w:cs/>
              </w:rPr>
              <w:t>ๆ</w:t>
            </w:r>
            <w:bookmarkEnd w:id="2"/>
          </w:p>
        </w:tc>
      </w:tr>
    </w:tbl>
    <w:p w14:paraId="6C5A9CE2" w14:textId="77777777" w:rsidR="00DD6A76" w:rsidRPr="00DD6A76" w:rsidRDefault="00DD6A76" w:rsidP="00CE1A12">
      <w:pPr>
        <w:pStyle w:val="ListParagraph"/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87EDC4F" w14:textId="77777777" w:rsidR="0004093A" w:rsidRDefault="0004093A" w:rsidP="0004093A">
      <w:pPr>
        <w:pStyle w:val="ListParagraph"/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5684688" w14:textId="77777777" w:rsidR="0047694E" w:rsidRDefault="004769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6FDBF5" w14:textId="126CDD08" w:rsidR="00F53166" w:rsidRPr="0096253C" w:rsidRDefault="009E4C64" w:rsidP="00101DFC">
      <w:pPr>
        <w:pStyle w:val="ListParagraph"/>
        <w:numPr>
          <w:ilvl w:val="0"/>
          <w:numId w:val="1"/>
        </w:numPr>
        <w:spacing w:line="0" w:lineRule="atLeast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6253C">
        <w:rPr>
          <w:rFonts w:asciiTheme="majorBidi" w:hAnsiTheme="majorBidi" w:cstheme="majorBidi"/>
          <w:b/>
          <w:bCs/>
          <w:sz w:val="28"/>
          <w:cs/>
        </w:rPr>
        <w:lastRenderedPageBreak/>
        <w:t>เกณฑ์ในการจัดทำงบการเงินระหว่างกาล</w:t>
      </w:r>
    </w:p>
    <w:p w14:paraId="2373593C" w14:textId="7DFC1197" w:rsidR="005013D4" w:rsidRPr="0096253C" w:rsidRDefault="005013D4" w:rsidP="003A1638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96253C">
        <w:rPr>
          <w:rFonts w:ascii="Angsana New" w:hAnsi="Angsana New" w:hint="cs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6253C">
        <w:rPr>
          <w:rFonts w:ascii="Angsana New" w:hAnsi="Angsana New" w:hint="cs"/>
          <w:sz w:val="28"/>
        </w:rPr>
        <w:t xml:space="preserve">34 </w:t>
      </w:r>
      <w:r w:rsidR="001C7D30" w:rsidRPr="0096253C">
        <w:rPr>
          <w:rFonts w:ascii="Angsana New" w:hAnsi="Angsana New"/>
          <w:sz w:val="28"/>
        </w:rPr>
        <w:t xml:space="preserve">      </w:t>
      </w:r>
      <w:r w:rsidRPr="0096253C">
        <w:rPr>
          <w:rFonts w:ascii="Angsana New" w:hAnsi="Angsana New" w:hint="cs"/>
          <w:sz w:val="28"/>
          <w:cs/>
        </w:rPr>
        <w:t xml:space="preserve"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</w:t>
      </w:r>
      <w:r w:rsidR="00175FF3">
        <w:rPr>
          <w:rFonts w:ascii="Angsana New" w:hAnsi="Angsana New" w:hint="cs"/>
          <w:sz w:val="28"/>
          <w:cs/>
        </w:rPr>
        <w:t xml:space="preserve">      </w:t>
      </w:r>
      <w:r w:rsidRPr="0096253C">
        <w:rPr>
          <w:rFonts w:ascii="Angsana New" w:hAnsi="Angsana New" w:hint="cs"/>
          <w:sz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6253C">
        <w:rPr>
          <w:rFonts w:ascii="Angsana New" w:hAnsi="Angsana New" w:hint="cs"/>
          <w:sz w:val="28"/>
        </w:rPr>
        <w:t xml:space="preserve"> </w:t>
      </w:r>
      <w:r w:rsidRPr="0096253C">
        <w:rPr>
          <w:rFonts w:ascii="Angsana New" w:hAnsi="Angsana New" w:hint="cs"/>
          <w:sz w:val="28"/>
          <w:cs/>
        </w:rPr>
        <w:t>โดยงบการเงินระหว่างกาลนี้</w:t>
      </w:r>
      <w:r w:rsidR="0083554A">
        <w:rPr>
          <w:rFonts w:ascii="Angsana New" w:hAnsi="Angsana New"/>
          <w:sz w:val="28"/>
        </w:rPr>
        <w:t xml:space="preserve">  </w:t>
      </w:r>
      <w:r w:rsidRPr="0096253C">
        <w:rPr>
          <w:rFonts w:ascii="Angsana New" w:hAnsi="Angsana New" w:hint="cs"/>
          <w:sz w:val="28"/>
          <w:cs/>
        </w:rPr>
        <w:t>เน้นการให้ข้อมูลที่เกี่ยวกับกิจกรรม เหตุการณ์และสถานการณ์ใหม่</w:t>
      </w:r>
      <w:r w:rsidR="00927F71">
        <w:rPr>
          <w:rFonts w:ascii="Angsana New" w:hAnsi="Angsana New"/>
          <w:sz w:val="28"/>
        </w:rPr>
        <w:t xml:space="preserve"> </w:t>
      </w:r>
      <w:r w:rsidRPr="0096253C">
        <w:rPr>
          <w:rFonts w:ascii="Angsana New" w:hAnsi="Angsana New" w:hint="cs"/>
          <w:sz w:val="28"/>
          <w:cs/>
        </w:rPr>
        <w:t>ๆ เพื่อไม่ให้ซ้ำซ้อนกับข้อมูลที่ได้นำเสนอไปแล้ว</w:t>
      </w:r>
      <w:r w:rsidR="0083554A">
        <w:rPr>
          <w:rFonts w:ascii="Angsana New" w:hAnsi="Angsana New"/>
          <w:sz w:val="28"/>
        </w:rPr>
        <w:t xml:space="preserve">  </w:t>
      </w:r>
      <w:r w:rsidRPr="0096253C">
        <w:rPr>
          <w:rFonts w:ascii="Angsana New" w:hAnsi="Angsana New" w:hint="cs"/>
          <w:sz w:val="28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75FF3">
        <w:rPr>
          <w:rFonts w:ascii="Angsana New" w:hAnsi="Angsana New" w:hint="cs"/>
          <w:sz w:val="28"/>
          <w:cs/>
        </w:rPr>
        <w:t xml:space="preserve"> </w:t>
      </w:r>
      <w:r w:rsidRPr="0096253C">
        <w:rPr>
          <w:rFonts w:ascii="Angsana New" w:hAnsi="Angsana New" w:hint="cs"/>
          <w:sz w:val="28"/>
        </w:rPr>
        <w:t xml:space="preserve">31 </w:t>
      </w:r>
      <w:r w:rsidRPr="0096253C">
        <w:rPr>
          <w:rFonts w:ascii="Angsana New" w:hAnsi="Angsana New" w:hint="cs"/>
          <w:sz w:val="28"/>
          <w:cs/>
        </w:rPr>
        <w:t xml:space="preserve">ธันวาคม </w:t>
      </w:r>
      <w:r w:rsidRPr="0096253C">
        <w:rPr>
          <w:rFonts w:ascii="Angsana New" w:hAnsi="Angsana New" w:hint="cs"/>
          <w:sz w:val="28"/>
        </w:rPr>
        <w:t>2567</w:t>
      </w:r>
    </w:p>
    <w:p w14:paraId="1B3320A6" w14:textId="48B8B4F0" w:rsidR="005013D4" w:rsidRPr="0096253C" w:rsidRDefault="005013D4" w:rsidP="000F0636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96253C">
        <w:rPr>
          <w:rFonts w:ascii="Angsana New" w:hAnsi="Angsana New" w:hint="cs"/>
          <w:sz w:val="28"/>
          <w:cs/>
        </w:rPr>
        <w:t>ในการจัดทำงบ</w:t>
      </w:r>
      <w:r w:rsidRPr="0096253C">
        <w:rPr>
          <w:rFonts w:asciiTheme="majorBidi" w:hAnsiTheme="majorBidi" w:hint="cs"/>
          <w:sz w:val="28"/>
          <w:cs/>
        </w:rPr>
        <w:t>การเงิน</w:t>
      </w:r>
      <w:r w:rsidRPr="0096253C">
        <w:rPr>
          <w:rFonts w:ascii="Angsana New" w:hAnsi="Angsana New" w:hint="cs"/>
          <w:sz w:val="28"/>
          <w:cs/>
        </w:rPr>
        <w:t>ระหว่างกาล ผู้บริหารได้มีการใช้วิจารณญาณและการประมาณการในการถือปฏิบัติตามนโยบาย</w:t>
      </w:r>
      <w:r w:rsidR="00FE4A14" w:rsidRPr="0096253C">
        <w:rPr>
          <w:rFonts w:ascii="Angsana New" w:hAnsi="Angsana New"/>
          <w:sz w:val="28"/>
        </w:rPr>
        <w:t xml:space="preserve"> </w:t>
      </w:r>
      <w:r w:rsidRPr="0096253C">
        <w:rPr>
          <w:rFonts w:ascii="Angsana New" w:hAnsi="Angsana New" w:hint="cs"/>
          <w:sz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</w:t>
      </w:r>
      <w:r w:rsidR="00FE4A14" w:rsidRPr="0096253C">
        <w:rPr>
          <w:rFonts w:ascii="Angsana New" w:hAnsi="Angsana New"/>
          <w:sz w:val="28"/>
        </w:rPr>
        <w:t xml:space="preserve">  </w:t>
      </w:r>
      <w:r w:rsidRPr="0096253C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96253C">
        <w:rPr>
          <w:rFonts w:ascii="Angsana New" w:hAnsi="Angsana New" w:hint="cs"/>
          <w:sz w:val="28"/>
        </w:rPr>
        <w:t>31</w:t>
      </w:r>
      <w:r w:rsidRPr="0096253C">
        <w:rPr>
          <w:rFonts w:ascii="Angsana New" w:hAnsi="Angsana New" w:hint="cs"/>
          <w:sz w:val="28"/>
          <w:cs/>
        </w:rPr>
        <w:t xml:space="preserve"> ธันวาคม </w:t>
      </w:r>
      <w:r w:rsidRPr="0096253C">
        <w:rPr>
          <w:rFonts w:ascii="Angsana New" w:hAnsi="Angsana New" w:hint="cs"/>
          <w:sz w:val="28"/>
        </w:rPr>
        <w:t>2567</w:t>
      </w:r>
    </w:p>
    <w:p w14:paraId="13784F95" w14:textId="4FFEC668" w:rsidR="005013D4" w:rsidRPr="005013D4" w:rsidRDefault="005013D4" w:rsidP="000F0636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96253C">
        <w:rPr>
          <w:rFonts w:ascii="Angsana New" w:hAnsi="Angsana New"/>
          <w:sz w:val="28"/>
          <w:cs/>
        </w:rPr>
        <w:t>งบการเงินระหว่างกาลฉบับ</w:t>
      </w:r>
      <w:r w:rsidRPr="0096253C">
        <w:rPr>
          <w:rFonts w:asciiTheme="majorBidi" w:hAnsiTheme="majorBidi"/>
          <w:sz w:val="28"/>
          <w:cs/>
        </w:rPr>
        <w:t>ภาษาอังกฤษ</w:t>
      </w:r>
      <w:r w:rsidRPr="0096253C">
        <w:rPr>
          <w:rFonts w:ascii="Angsana New" w:hAnsi="Angsana New"/>
          <w:sz w:val="28"/>
          <w:cs/>
        </w:rPr>
        <w:t>จัดทำขึ้นจากงบการเงินระหว่างกาลภาษาไทยที่จัดทำตามกฎหมาย</w:t>
      </w:r>
      <w:r w:rsidR="003A47C3" w:rsidRPr="0096253C">
        <w:rPr>
          <w:rFonts w:ascii="Angsana New" w:hAnsi="Angsana New"/>
          <w:sz w:val="28"/>
        </w:rPr>
        <w:t xml:space="preserve">       </w:t>
      </w:r>
      <w:r w:rsidRPr="0096253C">
        <w:rPr>
          <w:rFonts w:ascii="Angsana New" w:hAnsi="Angsana New"/>
          <w:sz w:val="28"/>
          <w:cs/>
        </w:rPr>
        <w:t>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02E6FDA5" w14:textId="77777777" w:rsidR="000F0636" w:rsidRPr="00565E94" w:rsidRDefault="000F0636" w:rsidP="000F063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565E94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Pr="00D116EE">
        <w:rPr>
          <w:rFonts w:asciiTheme="majorBidi" w:hAnsiTheme="majorBidi" w:hint="cs"/>
          <w:b/>
          <w:bCs/>
          <w:sz w:val="28"/>
          <w:cs/>
        </w:rPr>
        <w:t>มีสาระสำคัญ</w:t>
      </w:r>
    </w:p>
    <w:p w14:paraId="729D61CE" w14:textId="0A617AF8" w:rsidR="000F0636" w:rsidRPr="00520831" w:rsidRDefault="000F0636" w:rsidP="000F0636">
      <w:pPr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565E94">
        <w:rPr>
          <w:rFonts w:asciiTheme="majorBidi" w:hAnsiTheme="majorBidi" w:cstheme="majorBidi"/>
          <w:spacing w:val="-2"/>
          <w:sz w:val="28"/>
          <w:cs/>
        </w:rPr>
        <w:t>งบ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งินระหว่างกาลนี้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20831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520831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ยกเว้น</w:t>
      </w:r>
      <w:r w:rsidRPr="0052083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การนำมาตรฐานการรายงานทางการเงินฉบับใหม่และฉบับปรับปรุง</w:t>
      </w:r>
      <w:r w:rsidR="00927F71">
        <w:rPr>
          <w:rFonts w:asciiTheme="majorBidi" w:hAnsiTheme="majorBidi" w:cstheme="majorBidi"/>
          <w:color w:val="000000"/>
          <w:spacing w:val="-2"/>
          <w:sz w:val="28"/>
        </w:rPr>
        <w:t xml:space="preserve">    </w:t>
      </w:r>
      <w:r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มาถือปฏิบัติ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ซึ่งมีผลบังคับใช้วันที่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2083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มกราคม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20831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ไม่มีผลกระทบที่มีนัยสำคัญต่อกลุ่มบริษัท</w:t>
      </w:r>
    </w:p>
    <w:p w14:paraId="7590278F" w14:textId="77777777" w:rsidR="003318B1" w:rsidRPr="00A738F1" w:rsidRDefault="003318B1" w:rsidP="000F063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A738F1">
        <w:rPr>
          <w:rFonts w:asciiTheme="majorBidi" w:hAnsiTheme="majorBidi" w:cstheme="majorBidi"/>
          <w:b/>
          <w:bCs/>
          <w:sz w:val="28"/>
          <w:cs/>
        </w:rPr>
        <w:t>การดำเนินงาน</w:t>
      </w:r>
      <w:r w:rsidRPr="00A738F1">
        <w:rPr>
          <w:rFonts w:asciiTheme="majorBidi" w:hAnsiTheme="majorBidi"/>
          <w:b/>
          <w:bCs/>
          <w:sz w:val="28"/>
          <w:cs/>
        </w:rPr>
        <w:t>ต่อเนื่อง</w:t>
      </w:r>
    </w:p>
    <w:p w14:paraId="22DF75C1" w14:textId="77777777" w:rsidR="00A738F1" w:rsidRPr="00A738F1" w:rsidRDefault="00A738F1" w:rsidP="00A738F1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A738F1">
        <w:rPr>
          <w:rFonts w:asciiTheme="majorBidi" w:hAnsiTheme="majorBidi"/>
          <w:sz w:val="28"/>
          <w:cs/>
        </w:rPr>
        <w:t xml:space="preserve">ณ วันที่ </w:t>
      </w:r>
      <w:r w:rsidRPr="00A738F1">
        <w:rPr>
          <w:rFonts w:asciiTheme="majorBidi" w:hAnsiTheme="majorBidi" w:cstheme="majorBidi"/>
          <w:sz w:val="28"/>
        </w:rPr>
        <w:t>31</w:t>
      </w:r>
      <w:r w:rsidRPr="00A738F1">
        <w:rPr>
          <w:rFonts w:asciiTheme="majorBidi" w:hAnsiTheme="majorBidi"/>
          <w:sz w:val="28"/>
        </w:rPr>
        <w:t xml:space="preserve"> </w:t>
      </w:r>
      <w:r w:rsidRPr="00A738F1">
        <w:rPr>
          <w:rFonts w:asciiTheme="majorBidi" w:hAnsiTheme="majorBidi"/>
          <w:sz w:val="28"/>
          <w:cs/>
        </w:rPr>
        <w:t xml:space="preserve">มีนาคม </w:t>
      </w:r>
      <w:r w:rsidRPr="00A738F1">
        <w:rPr>
          <w:rFonts w:asciiTheme="majorBidi" w:hAnsiTheme="majorBidi" w:cstheme="majorBidi"/>
          <w:sz w:val="28"/>
        </w:rPr>
        <w:t>2568</w:t>
      </w:r>
      <w:r w:rsidRPr="00A738F1">
        <w:rPr>
          <w:rFonts w:asciiTheme="majorBidi" w:hAnsiTheme="majorBidi"/>
          <w:sz w:val="28"/>
        </w:rPr>
        <w:t xml:space="preserve"> </w:t>
      </w:r>
      <w:r w:rsidRPr="00A738F1">
        <w:rPr>
          <w:rFonts w:asciiTheme="majorBidi" w:hAnsiTheme="majorBidi"/>
          <w:sz w:val="28"/>
          <w:cs/>
        </w:rPr>
        <w:t>กลุ่มบริษัท</w:t>
      </w:r>
      <w:r w:rsidRPr="00A738F1">
        <w:rPr>
          <w:rFonts w:asciiTheme="majorBidi" w:hAnsiTheme="majorBidi" w:hint="cs"/>
          <w:sz w:val="28"/>
          <w:cs/>
        </w:rPr>
        <w:t>ย่อยแห่งหนึ่ง</w:t>
      </w:r>
      <w:r w:rsidRPr="00A738F1">
        <w:rPr>
          <w:rFonts w:asciiTheme="majorBidi" w:hAnsiTheme="majorBidi"/>
          <w:sz w:val="28"/>
          <w:cs/>
        </w:rPr>
        <w:t xml:space="preserve">มีหนี้สินหมุนเวียนรวมสูงกว่าสินทรัพย์หมุนเวียนรวมจำนวน </w:t>
      </w:r>
      <w:r w:rsidRPr="00A738F1">
        <w:rPr>
          <w:rFonts w:asciiTheme="majorBidi" w:hAnsiTheme="majorBidi" w:hint="cs"/>
          <w:sz w:val="28"/>
          <w:cs/>
        </w:rPr>
        <w:t xml:space="preserve">          </w:t>
      </w:r>
      <w:r w:rsidRPr="00A738F1">
        <w:rPr>
          <w:rFonts w:asciiTheme="majorBidi" w:hAnsiTheme="majorBidi" w:cstheme="majorBidi"/>
          <w:sz w:val="28"/>
        </w:rPr>
        <w:t>57.93</w:t>
      </w:r>
      <w:r w:rsidRPr="00A738F1">
        <w:rPr>
          <w:rFonts w:asciiTheme="majorBidi" w:hAnsiTheme="majorBidi"/>
          <w:sz w:val="28"/>
        </w:rPr>
        <w:t xml:space="preserve"> </w:t>
      </w:r>
      <w:r w:rsidRPr="00A738F1">
        <w:rPr>
          <w:rFonts w:asciiTheme="majorBidi" w:hAnsiTheme="majorBidi"/>
          <w:sz w:val="28"/>
          <w:cs/>
        </w:rPr>
        <w:t xml:space="preserve">ล้านบาทและ </w:t>
      </w:r>
      <w:r w:rsidRPr="00A738F1">
        <w:rPr>
          <w:rFonts w:asciiTheme="majorBidi" w:hAnsiTheme="majorBidi" w:cstheme="majorBidi"/>
          <w:sz w:val="28"/>
        </w:rPr>
        <w:t>119.22</w:t>
      </w:r>
      <w:r w:rsidRPr="00A738F1">
        <w:rPr>
          <w:rFonts w:asciiTheme="majorBidi" w:hAnsiTheme="majorBidi"/>
          <w:sz w:val="28"/>
        </w:rPr>
        <w:t xml:space="preserve"> </w:t>
      </w:r>
      <w:r w:rsidRPr="00A738F1">
        <w:rPr>
          <w:rFonts w:asciiTheme="majorBidi" w:hAnsiTheme="majorBidi"/>
          <w:sz w:val="28"/>
          <w:cs/>
        </w:rPr>
        <w:t>ล้านบาท ตามลำดับ นอกจากนี้ กลุ่มบริษัท</w:t>
      </w:r>
      <w:r w:rsidRPr="00A738F1">
        <w:rPr>
          <w:rFonts w:asciiTheme="majorBidi" w:hAnsiTheme="majorBidi" w:hint="cs"/>
          <w:sz w:val="28"/>
          <w:cs/>
        </w:rPr>
        <w:t>ย่อยดังกล่าว</w:t>
      </w:r>
      <w:r w:rsidRPr="00A738F1">
        <w:rPr>
          <w:rFonts w:asciiTheme="majorBidi" w:hAnsiTheme="majorBidi"/>
          <w:sz w:val="28"/>
          <w:cs/>
        </w:rPr>
        <w:t>ได้รับผลกระทบจากการชำระเงินล่าช้าของลูกค้ารายหนึ่ง ซึ่งกระทบต่อกระแสเงินสดและสภาพคล่อง</w:t>
      </w:r>
      <w:r w:rsidRPr="00A738F1">
        <w:rPr>
          <w:rFonts w:asciiTheme="majorBidi" w:hAnsiTheme="majorBidi" w:hint="cs"/>
          <w:sz w:val="28"/>
          <w:cs/>
        </w:rPr>
        <w:t>ทางการเงิน</w:t>
      </w:r>
      <w:r w:rsidRPr="00A738F1">
        <w:rPr>
          <w:rFonts w:asciiTheme="majorBidi" w:hAnsiTheme="majorBidi"/>
          <w:sz w:val="28"/>
          <w:cs/>
        </w:rPr>
        <w:t xml:space="preserve"> โดยสถานการณ์ดังกล่าวก่อให้เกิดความ</w:t>
      </w:r>
      <w:r w:rsidRPr="00A738F1">
        <w:rPr>
          <w:rFonts w:asciiTheme="majorBidi" w:hAnsiTheme="majorBidi" w:hint="cs"/>
          <w:sz w:val="28"/>
          <w:cs/>
        </w:rPr>
        <w:t xml:space="preserve">         </w:t>
      </w:r>
      <w:r w:rsidRPr="00A738F1">
        <w:rPr>
          <w:rFonts w:asciiTheme="majorBidi" w:hAnsiTheme="majorBidi"/>
          <w:sz w:val="28"/>
          <w:cs/>
        </w:rPr>
        <w:t>ไม่แน่นอนที่มีนัยสำคัญเกี่ยวกับ</w:t>
      </w:r>
      <w:r w:rsidRPr="00A738F1">
        <w:rPr>
          <w:rFonts w:asciiTheme="majorBidi" w:hAnsiTheme="majorBidi" w:hint="cs"/>
          <w:sz w:val="28"/>
          <w:cs/>
        </w:rPr>
        <w:t>ระยะเวลาใน</w:t>
      </w:r>
      <w:r w:rsidRPr="00A738F1">
        <w:rPr>
          <w:rFonts w:asciiTheme="majorBidi" w:hAnsiTheme="majorBidi"/>
          <w:sz w:val="28"/>
          <w:cs/>
        </w:rPr>
        <w:t>การรับชำระเงิน และอาจส่งผลกระทบต่อ</w:t>
      </w:r>
      <w:r w:rsidRPr="00A738F1">
        <w:rPr>
          <w:rFonts w:asciiTheme="majorBidi" w:hAnsiTheme="majorBidi" w:hint="cs"/>
          <w:sz w:val="28"/>
          <w:cs/>
        </w:rPr>
        <w:t>ความสามารถใน</w:t>
      </w:r>
      <w:r w:rsidRPr="00A738F1">
        <w:rPr>
          <w:rFonts w:asciiTheme="majorBidi" w:hAnsiTheme="majorBidi"/>
          <w:sz w:val="28"/>
          <w:cs/>
        </w:rPr>
        <w:t>การดำเนินงาน</w:t>
      </w:r>
      <w:r w:rsidRPr="00A738F1">
        <w:rPr>
          <w:rFonts w:asciiTheme="majorBidi" w:hAnsiTheme="majorBidi" w:hint="cs"/>
          <w:sz w:val="28"/>
          <w:cs/>
        </w:rPr>
        <w:t xml:space="preserve">      </w:t>
      </w:r>
      <w:r w:rsidRPr="00A738F1">
        <w:rPr>
          <w:rFonts w:asciiTheme="majorBidi" w:hAnsiTheme="majorBidi"/>
          <w:sz w:val="28"/>
          <w:cs/>
        </w:rPr>
        <w:t xml:space="preserve">อย่างต่อเนื่องในอนาคต </w:t>
      </w:r>
      <w:r w:rsidRPr="00A738F1">
        <w:rPr>
          <w:rFonts w:asciiTheme="majorBidi" w:hAnsiTheme="majorBidi" w:hint="cs"/>
          <w:sz w:val="28"/>
          <w:cs/>
        </w:rPr>
        <w:t xml:space="preserve">ดังนั้น </w:t>
      </w:r>
      <w:r w:rsidRPr="00A738F1">
        <w:rPr>
          <w:rFonts w:asciiTheme="majorBidi" w:hAnsiTheme="majorBidi"/>
          <w:sz w:val="28"/>
          <w:cs/>
        </w:rPr>
        <w:t>จึงมีข้อบ่งชี้ถึงความไม่แน่นอนที่มีสาระสำคัญซึ่งอาจก่อให้เกิดข้อสงสัยอย่างมีนัยสำคัญเกี่ยวกับความสามารถของกลุ่มบริษัท</w:t>
      </w:r>
      <w:r w:rsidRPr="00A738F1">
        <w:rPr>
          <w:rFonts w:asciiTheme="majorBidi" w:hAnsiTheme="majorBidi" w:hint="cs"/>
          <w:sz w:val="28"/>
          <w:cs/>
        </w:rPr>
        <w:t>ย่อย</w:t>
      </w:r>
      <w:r w:rsidRPr="00A738F1">
        <w:rPr>
          <w:rFonts w:asciiTheme="majorBidi" w:hAnsiTheme="majorBidi"/>
          <w:sz w:val="28"/>
          <w:cs/>
        </w:rPr>
        <w:t>ในการดำเนินงานต่อเนื่อง</w:t>
      </w:r>
    </w:p>
    <w:p w14:paraId="71B53E55" w14:textId="77777777" w:rsidR="00A738F1" w:rsidRPr="00A738F1" w:rsidRDefault="00A738F1" w:rsidP="00A738F1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A738F1">
        <w:rPr>
          <w:rFonts w:asciiTheme="majorBidi" w:hAnsiTheme="majorBidi"/>
          <w:sz w:val="28"/>
          <w:cs/>
        </w:rPr>
        <w:t>ผู้บริหารของกลุ่มบริษัท</w:t>
      </w:r>
      <w:r w:rsidRPr="00A738F1">
        <w:rPr>
          <w:rFonts w:asciiTheme="majorBidi" w:hAnsiTheme="majorBidi" w:hint="cs"/>
          <w:sz w:val="28"/>
          <w:cs/>
        </w:rPr>
        <w:t>ย่อย</w:t>
      </w:r>
      <w:r w:rsidRPr="00A738F1">
        <w:rPr>
          <w:rFonts w:asciiTheme="majorBidi" w:hAnsiTheme="majorBidi"/>
          <w:sz w:val="28"/>
          <w:cs/>
        </w:rPr>
        <w:t>ได้ประเมิน</w:t>
      </w:r>
      <w:r w:rsidRPr="00A738F1">
        <w:rPr>
          <w:rFonts w:asciiTheme="majorBidi" w:hAnsiTheme="majorBidi" w:hint="cs"/>
          <w:sz w:val="28"/>
          <w:cs/>
        </w:rPr>
        <w:t>สถานการณ์</w:t>
      </w:r>
      <w:r w:rsidRPr="00A738F1">
        <w:rPr>
          <w:rFonts w:asciiTheme="majorBidi" w:hAnsiTheme="majorBidi"/>
          <w:sz w:val="28"/>
          <w:cs/>
        </w:rPr>
        <w:t>และสรุปว่า กลุ่มบริษัท</w:t>
      </w:r>
      <w:r w:rsidRPr="00A738F1">
        <w:rPr>
          <w:rFonts w:asciiTheme="majorBidi" w:hAnsiTheme="majorBidi" w:hint="cs"/>
          <w:sz w:val="28"/>
          <w:cs/>
        </w:rPr>
        <w:t>ย่อย</w:t>
      </w:r>
      <w:r w:rsidRPr="00A738F1">
        <w:rPr>
          <w:rFonts w:asciiTheme="majorBidi" w:hAnsiTheme="majorBidi"/>
          <w:sz w:val="28"/>
          <w:cs/>
        </w:rPr>
        <w:t>จะ</w:t>
      </w:r>
      <w:r w:rsidRPr="00A738F1">
        <w:rPr>
          <w:rFonts w:asciiTheme="majorBidi" w:hAnsiTheme="majorBidi" w:hint="cs"/>
          <w:sz w:val="28"/>
          <w:cs/>
        </w:rPr>
        <w:t>สามารถเพิ่ม</w:t>
      </w:r>
      <w:r w:rsidRPr="00A738F1">
        <w:rPr>
          <w:rFonts w:asciiTheme="majorBidi" w:hAnsiTheme="majorBidi"/>
          <w:sz w:val="28"/>
          <w:cs/>
        </w:rPr>
        <w:t>สภาพคล่องที่ดีขึ้น</w:t>
      </w:r>
      <w:r w:rsidRPr="00A738F1">
        <w:rPr>
          <w:rFonts w:asciiTheme="majorBidi" w:hAnsiTheme="majorBidi" w:hint="cs"/>
          <w:sz w:val="28"/>
          <w:cs/>
        </w:rPr>
        <w:t>ได้</w:t>
      </w:r>
      <w:r w:rsidRPr="00A738F1">
        <w:rPr>
          <w:rFonts w:asciiTheme="majorBidi" w:hAnsiTheme="majorBidi"/>
          <w:sz w:val="28"/>
          <w:cs/>
        </w:rPr>
        <w:t xml:space="preserve"> </w:t>
      </w:r>
      <w:r w:rsidRPr="00A738F1">
        <w:rPr>
          <w:rFonts w:asciiTheme="majorBidi" w:hAnsiTheme="majorBidi" w:hint="cs"/>
          <w:sz w:val="28"/>
          <w:cs/>
        </w:rPr>
        <w:t xml:space="preserve">          </w:t>
      </w:r>
      <w:r w:rsidRPr="00A738F1">
        <w:rPr>
          <w:rFonts w:asciiTheme="majorBidi" w:hAnsiTheme="majorBidi"/>
          <w:sz w:val="28"/>
          <w:cs/>
        </w:rPr>
        <w:t>มี</w:t>
      </w:r>
      <w:r w:rsidRPr="00A738F1">
        <w:rPr>
          <w:rFonts w:asciiTheme="majorBidi" w:hAnsiTheme="majorBidi" w:hint="cs"/>
          <w:sz w:val="28"/>
          <w:cs/>
        </w:rPr>
        <w:t>การกำหนด</w:t>
      </w:r>
      <w:r w:rsidRPr="00A738F1">
        <w:rPr>
          <w:rFonts w:asciiTheme="majorBidi" w:hAnsiTheme="majorBidi"/>
          <w:sz w:val="28"/>
          <w:cs/>
        </w:rPr>
        <w:t>นโยบายบริหารจัดการทางการเงินอย่างระมัดระวัง และมีแผนที่จะใช้วิธีการเพื่อจัดการความเสี่ยง</w:t>
      </w:r>
      <w:r w:rsidRPr="00A738F1">
        <w:rPr>
          <w:rFonts w:asciiTheme="majorBidi" w:hAnsiTheme="majorBidi" w:hint="cs"/>
          <w:sz w:val="28"/>
          <w:cs/>
        </w:rPr>
        <w:t xml:space="preserve">               </w:t>
      </w:r>
      <w:r w:rsidRPr="00A738F1">
        <w:rPr>
          <w:rFonts w:asciiTheme="majorBidi" w:hAnsiTheme="majorBidi"/>
          <w:sz w:val="28"/>
          <w:cs/>
        </w:rPr>
        <w:t>ด้านสภาพคล่อง ประกอบไปด้วย การขอวงเงินสินเชื่อเพิ่มเติมจากสถาบันการเงิน และหาแหล่งเงินทุนอื่น</w:t>
      </w:r>
      <w:r w:rsidRPr="00A738F1">
        <w:rPr>
          <w:rFonts w:asciiTheme="majorBidi" w:hAnsiTheme="majorBidi" w:hint="cs"/>
          <w:sz w:val="28"/>
          <w:cs/>
        </w:rPr>
        <w:t>เพิ่มเติม</w:t>
      </w:r>
    </w:p>
    <w:p w14:paraId="51253F2F" w14:textId="77777777" w:rsidR="00A738F1" w:rsidRDefault="00A738F1" w:rsidP="00A738F1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738F1">
        <w:rPr>
          <w:rFonts w:asciiTheme="majorBidi" w:hAnsiTheme="majorBidi"/>
          <w:sz w:val="28"/>
          <w:cs/>
        </w:rPr>
        <w:lastRenderedPageBreak/>
        <w:t>ผู้บริหารของกลุ่มบริษัท</w:t>
      </w:r>
      <w:r w:rsidRPr="00A738F1">
        <w:rPr>
          <w:rFonts w:asciiTheme="majorBidi" w:hAnsiTheme="majorBidi" w:hint="cs"/>
          <w:sz w:val="28"/>
          <w:cs/>
        </w:rPr>
        <w:t>ย่อย</w:t>
      </w:r>
      <w:r w:rsidRPr="00A738F1">
        <w:rPr>
          <w:rFonts w:asciiTheme="majorBidi" w:hAnsiTheme="majorBidi"/>
          <w:sz w:val="28"/>
          <w:cs/>
        </w:rPr>
        <w:t>ได้ประเมินและสรุปว่า ความสำเร็จของการดำเนินการดังกล่าวข้างต้นจะทำให้กลุ่มบริษัท</w:t>
      </w:r>
      <w:r w:rsidRPr="00A738F1">
        <w:rPr>
          <w:rFonts w:asciiTheme="majorBidi" w:hAnsiTheme="majorBidi" w:hint="cs"/>
          <w:sz w:val="28"/>
          <w:cs/>
        </w:rPr>
        <w:t>ย่อย</w:t>
      </w:r>
      <w:r w:rsidRPr="00A738F1">
        <w:rPr>
          <w:rFonts w:asciiTheme="majorBidi" w:hAnsiTheme="majorBidi"/>
          <w:sz w:val="28"/>
          <w:cs/>
        </w:rPr>
        <w:t>มีสภาพคล่องเพียงพอในการดำเนินธุรกิจและสามารถจ่ายชำระหนี้เมื่อถึงกำหนด ข้อมูลทางการเงินระหว่างกาลนี้</w:t>
      </w:r>
      <w:r w:rsidRPr="00A738F1">
        <w:rPr>
          <w:rFonts w:asciiTheme="majorBidi" w:hAnsiTheme="majorBidi" w:hint="cs"/>
          <w:sz w:val="28"/>
          <w:cs/>
        </w:rPr>
        <w:t xml:space="preserve">           </w:t>
      </w:r>
      <w:r w:rsidRPr="00A738F1">
        <w:rPr>
          <w:rFonts w:asciiTheme="majorBidi" w:hAnsiTheme="majorBidi"/>
          <w:sz w:val="28"/>
          <w:cs/>
        </w:rPr>
        <w:t>ได้จัดทำขึ้นโดยฝ่ายบริหารของกลุ่มบริษัท</w:t>
      </w:r>
      <w:r w:rsidRPr="00A738F1">
        <w:rPr>
          <w:rFonts w:asciiTheme="majorBidi" w:hAnsiTheme="majorBidi" w:hint="cs"/>
          <w:sz w:val="28"/>
          <w:cs/>
        </w:rPr>
        <w:t>ย่อย</w:t>
      </w:r>
      <w:r w:rsidRPr="00A738F1">
        <w:rPr>
          <w:rFonts w:asciiTheme="majorBidi" w:hAnsiTheme="majorBidi"/>
          <w:sz w:val="28"/>
          <w:cs/>
        </w:rPr>
        <w:t xml:space="preserve"> ตามหลักเกณฑ์การดำเนินงานต่อเนื่อง มีข้อสมมติว่ากิจการ</w:t>
      </w:r>
      <w:r w:rsidRPr="00A738F1">
        <w:rPr>
          <w:rFonts w:asciiTheme="majorBidi" w:hAnsiTheme="majorBidi" w:hint="cs"/>
          <w:sz w:val="28"/>
          <w:cs/>
        </w:rPr>
        <w:t xml:space="preserve">                         </w:t>
      </w:r>
      <w:r w:rsidRPr="00A738F1">
        <w:rPr>
          <w:rFonts w:asciiTheme="majorBidi" w:hAnsiTheme="majorBidi"/>
          <w:sz w:val="28"/>
          <w:cs/>
        </w:rPr>
        <w:t>มีเงินทุนหมุนเวียนเพียงพอสำหรับการดำเนินธุรกิจตามที่กลุ่มบริษัท</w:t>
      </w:r>
      <w:r w:rsidRPr="00A738F1">
        <w:rPr>
          <w:rFonts w:asciiTheme="majorBidi" w:hAnsiTheme="majorBidi" w:hint="cs"/>
          <w:sz w:val="28"/>
          <w:cs/>
        </w:rPr>
        <w:t>ย่อย</w:t>
      </w:r>
      <w:r w:rsidRPr="00A738F1">
        <w:rPr>
          <w:rFonts w:asciiTheme="majorBidi" w:hAnsiTheme="majorBidi"/>
          <w:sz w:val="28"/>
          <w:cs/>
        </w:rPr>
        <w:t>ต้องการ</w:t>
      </w:r>
      <w:r w:rsidRPr="00A738F1">
        <w:rPr>
          <w:rFonts w:asciiTheme="majorBidi" w:hAnsiTheme="majorBidi" w:hint="cs"/>
          <w:sz w:val="28"/>
          <w:cs/>
        </w:rPr>
        <w:t>ในอนาคต</w:t>
      </w:r>
      <w:r w:rsidRPr="00A738F1">
        <w:rPr>
          <w:rFonts w:asciiTheme="majorBidi" w:hAnsiTheme="majorBidi"/>
          <w:sz w:val="28"/>
          <w:cs/>
        </w:rPr>
        <w:t xml:space="preserve"> ดังนั้น ข้อมูลทางการเงินระหว่างกาลรวมและข้อมูลทางการเงินระหว่างกาลเฉพาะกิจการ จึงไม่ได้รวมรายการปรับปรุงมูลค่าสินทรัพย์และ</w:t>
      </w:r>
      <w:r w:rsidRPr="00A738F1">
        <w:rPr>
          <w:rFonts w:asciiTheme="majorBidi" w:hAnsiTheme="majorBidi" w:hint="cs"/>
          <w:sz w:val="28"/>
          <w:cs/>
        </w:rPr>
        <w:t xml:space="preserve">         </w:t>
      </w:r>
      <w:r w:rsidRPr="00A738F1">
        <w:rPr>
          <w:rFonts w:asciiTheme="majorBidi" w:hAnsiTheme="majorBidi"/>
          <w:sz w:val="28"/>
          <w:cs/>
        </w:rPr>
        <w:t>การจัดประเภทรายการสินทรัพย์และหนี้สินใหม่ ซึ่งอาจจำเป็นหากกลุ่มบริษัท</w:t>
      </w:r>
      <w:r w:rsidRPr="00A738F1">
        <w:rPr>
          <w:rFonts w:asciiTheme="majorBidi" w:hAnsiTheme="majorBidi" w:hint="cs"/>
          <w:sz w:val="28"/>
          <w:cs/>
        </w:rPr>
        <w:t>ย่อย</w:t>
      </w:r>
      <w:r w:rsidRPr="00A738F1">
        <w:rPr>
          <w:rFonts w:asciiTheme="majorBidi" w:hAnsiTheme="majorBidi"/>
          <w:sz w:val="28"/>
          <w:cs/>
        </w:rPr>
        <w:t>ไม่สามารถดำเนินงานต่อเนื่องได้</w:t>
      </w:r>
    </w:p>
    <w:p w14:paraId="2818F7F9" w14:textId="7C219FC5" w:rsidR="00F53166" w:rsidRPr="00C07F18" w:rsidRDefault="009E4C64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</w:t>
      </w:r>
      <w:r w:rsidR="009E3650">
        <w:rPr>
          <w:rFonts w:asciiTheme="majorBidi" w:hAnsiTheme="majorBidi" w:cstheme="majorBidi" w:hint="cs"/>
          <w:b/>
          <w:bCs/>
          <w:sz w:val="28"/>
          <w:cs/>
        </w:rPr>
        <w:t>บุคคลหรือ</w:t>
      </w:r>
      <w:r w:rsidRPr="00C07F18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378B2714" w14:textId="75563D79" w:rsidR="002A3E95" w:rsidRDefault="009E4C64" w:rsidP="00AA7D6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AA629D">
        <w:rPr>
          <w:rFonts w:asciiTheme="majorBidi" w:hAnsiTheme="majorBidi" w:cstheme="majorBidi"/>
          <w:color w:val="000000"/>
          <w:sz w:val="28"/>
          <w:cs/>
        </w:rPr>
        <w:t>ในระหว่าง</w:t>
      </w:r>
      <w:r w:rsidR="00997163" w:rsidRPr="00AA629D">
        <w:rPr>
          <w:rFonts w:asciiTheme="majorBidi" w:hAnsiTheme="majorBidi" w:cstheme="majorBidi" w:hint="cs"/>
          <w:color w:val="000000"/>
          <w:sz w:val="28"/>
          <w:cs/>
          <w:lang w:val="en-GB"/>
        </w:rPr>
        <w:t>รอบระยะเวลา</w:t>
      </w:r>
      <w:r w:rsidR="00113203" w:rsidRPr="00AA629D">
        <w:rPr>
          <w:rFonts w:asciiTheme="majorBidi" w:hAnsiTheme="majorBidi" w:cstheme="majorBidi"/>
          <w:color w:val="000000"/>
          <w:sz w:val="28"/>
          <w:cs/>
          <w:lang w:val="en-GB"/>
        </w:rPr>
        <w:t>สามเดือน</w:t>
      </w:r>
      <w:r w:rsidR="00113203" w:rsidRPr="00AA629D">
        <w:rPr>
          <w:rFonts w:asciiTheme="majorBidi" w:hAnsiTheme="majorBidi" w:cstheme="majorBidi"/>
          <w:color w:val="000000"/>
          <w:sz w:val="28"/>
          <w:cs/>
        </w:rPr>
        <w:t xml:space="preserve">สิ้นสุดวันที่ </w:t>
      </w:r>
      <w:r w:rsidR="00100D5F" w:rsidRPr="00E12FE6">
        <w:rPr>
          <w:rFonts w:asciiTheme="majorBidi" w:hAnsiTheme="majorBidi" w:cstheme="majorBidi"/>
          <w:color w:val="000000"/>
          <w:sz w:val="28"/>
        </w:rPr>
        <w:t>3</w:t>
      </w:r>
      <w:r w:rsidR="00100D5F">
        <w:rPr>
          <w:rFonts w:asciiTheme="majorBidi" w:hAnsiTheme="majorBidi" w:cstheme="majorBidi"/>
          <w:color w:val="000000"/>
          <w:sz w:val="28"/>
        </w:rPr>
        <w:t>1</w:t>
      </w:r>
      <w:r w:rsidR="00100D5F" w:rsidRPr="00E12FE6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100D5F">
        <w:rPr>
          <w:rFonts w:asciiTheme="majorBidi" w:hAnsiTheme="majorBidi" w:cstheme="majorBidi" w:hint="cs"/>
          <w:color w:val="000000"/>
          <w:sz w:val="28"/>
          <w:cs/>
        </w:rPr>
        <w:t>มีนาคม</w:t>
      </w:r>
      <w:r w:rsidR="00100D5F" w:rsidRPr="00E1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100D5F" w:rsidRPr="00E12FE6">
        <w:rPr>
          <w:rFonts w:asciiTheme="majorBidi" w:hAnsiTheme="majorBidi" w:cstheme="majorBidi"/>
          <w:color w:val="000000"/>
          <w:sz w:val="28"/>
        </w:rPr>
        <w:t>256</w:t>
      </w:r>
      <w:r w:rsidR="00100D5F">
        <w:rPr>
          <w:rFonts w:asciiTheme="majorBidi" w:hAnsiTheme="majorBidi" w:cstheme="majorBidi"/>
          <w:color w:val="000000"/>
          <w:sz w:val="28"/>
        </w:rPr>
        <w:t>8</w:t>
      </w:r>
      <w:r w:rsidR="00113203"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AA629D">
        <w:rPr>
          <w:rFonts w:asciiTheme="majorBidi" w:hAnsiTheme="majorBidi" w:cstheme="majorBidi"/>
          <w:color w:val="000000"/>
          <w:sz w:val="28"/>
        </w:rPr>
        <w:t>25</w:t>
      </w:r>
      <w:r w:rsidR="00100D5F">
        <w:rPr>
          <w:rFonts w:asciiTheme="majorBidi" w:hAnsiTheme="majorBidi" w:cstheme="majorBidi"/>
          <w:color w:val="000000"/>
          <w:sz w:val="28"/>
        </w:rPr>
        <w:t>67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 กลุ่มบริษัทมีรายการธุรกิจที่สำคัญ</w:t>
      </w:r>
      <w:r w:rsidR="00AE5831">
        <w:rPr>
          <w:rFonts w:asciiTheme="majorBidi" w:hAnsiTheme="majorBidi" w:cstheme="majorBidi" w:hint="cs"/>
          <w:color w:val="000000"/>
          <w:sz w:val="28"/>
          <w:cs/>
        </w:rPr>
        <w:t xml:space="preserve">                  </w:t>
      </w:r>
      <w:r w:rsidRPr="00AA629D">
        <w:rPr>
          <w:rFonts w:asciiTheme="majorBidi" w:hAnsiTheme="majorBidi" w:cstheme="majorBidi"/>
          <w:color w:val="000000"/>
          <w:sz w:val="28"/>
          <w:cs/>
        </w:rPr>
        <w:t>กับบุคคลหรือกิจการที่เกี่ยวข้องกัน</w:t>
      </w:r>
      <w:r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2986B25D" w14:textId="77777777" w:rsidR="00B32D7A" w:rsidRPr="00C07F18" w:rsidRDefault="00B32D7A" w:rsidP="00B32D7A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การขายสินค้าระหว่างกันกำหนดราคาตามราคาตลาด</w:t>
      </w:r>
    </w:p>
    <w:p w14:paraId="2F755A73" w14:textId="4A0D24E8" w:rsidR="00B32D7A" w:rsidRDefault="00B32D7A" w:rsidP="00B32D7A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 รายได้ค่าบริการและค่าบริการจ่ายอื่นเรียกเก็บตามราคาที่ตกลงร่วมกัน</w:t>
      </w:r>
    </w:p>
    <w:p w14:paraId="0C9162DA" w14:textId="34D1333E" w:rsidR="00AE1AE4" w:rsidRPr="00C07F18" w:rsidRDefault="00AE1AE4" w:rsidP="00B32D7A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3.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รายได้เงินปันผลกำหนด</w:t>
      </w:r>
      <w:r w:rsidR="00661C6E">
        <w:rPr>
          <w:rFonts w:asciiTheme="majorBidi" w:hAnsiTheme="majorBidi" w:cstheme="majorBidi" w:hint="cs"/>
          <w:color w:val="000000"/>
          <w:spacing w:val="-2"/>
          <w:sz w:val="28"/>
          <w:cs/>
        </w:rPr>
        <w:t>ราคาตามจำนวนที่ประกาศจ่าย</w:t>
      </w:r>
      <w:r w:rsidR="00FD12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p w14:paraId="31A26857" w14:textId="2570FB3E" w:rsidR="00B32D7A" w:rsidRDefault="00F54420" w:rsidP="00F54420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8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B32D7A" w:rsidRPr="0060557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. </w:t>
      </w:r>
      <w:r w:rsidR="00D3676A">
        <w:rPr>
          <w:rFonts w:asciiTheme="majorBidi" w:hAnsiTheme="majorBidi" w:cstheme="majorBidi" w:hint="cs"/>
          <w:color w:val="000000"/>
          <w:spacing w:val="-2"/>
          <w:sz w:val="28"/>
          <w:cs/>
        </w:rPr>
        <w:t>ดอกเบี้ยรับและดอกเบี้ยจ่าย</w:t>
      </w:r>
      <w:r w:rsidR="003F0ACF">
        <w:rPr>
          <w:rFonts w:asciiTheme="majorBidi" w:hAnsiTheme="majorBidi" w:cstheme="majorBidi" w:hint="cs"/>
          <w:color w:val="000000"/>
          <w:spacing w:val="-2"/>
          <w:sz w:val="28"/>
          <w:cs/>
        </w:rPr>
        <w:t>กำหนด</w:t>
      </w:r>
      <w:r w:rsidR="00D3676A">
        <w:rPr>
          <w:rFonts w:asciiTheme="majorBidi" w:hAnsiTheme="majorBidi" w:cstheme="majorBidi" w:hint="cs"/>
          <w:color w:val="000000"/>
          <w:spacing w:val="-2"/>
          <w:sz w:val="28"/>
          <w:cs/>
        </w:rPr>
        <w:t>อัตราดอก</w:t>
      </w:r>
      <w:r w:rsidR="001A10E9">
        <w:rPr>
          <w:rFonts w:asciiTheme="majorBidi" w:hAnsiTheme="majorBidi" w:cstheme="majorBidi" w:hint="cs"/>
          <w:color w:val="000000"/>
          <w:spacing w:val="-2"/>
          <w:sz w:val="28"/>
          <w:cs/>
        </w:rPr>
        <w:t>เบี้ยตามสัญญาเงินกู้ยืมระหว่างกัน</w:t>
      </w:r>
    </w:p>
    <w:p w14:paraId="3E89AFA4" w14:textId="60A4FC38" w:rsidR="00B32D7A" w:rsidRDefault="00F54420" w:rsidP="00B32D7A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B32D7A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 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78F35166" w14:textId="77777777" w:rsidR="00B32D7A" w:rsidRPr="00AA7D68" w:rsidRDefault="00B32D7A" w:rsidP="00AA7D6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1756ABB" w14:textId="19F61E0D" w:rsidR="00A95812" w:rsidRDefault="00A9581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D159EA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1440"/>
        <w:gridCol w:w="270"/>
        <w:gridCol w:w="3690"/>
      </w:tblGrid>
      <w:tr w:rsidR="00E40836" w:rsidRPr="007B225A" w14:paraId="5ADA6688" w14:textId="77777777" w:rsidTr="00E34E92">
        <w:trPr>
          <w:trHeight w:val="20"/>
          <w:tblHeader/>
        </w:trPr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</w:tcPr>
          <w:p w14:paraId="17285D7F" w14:textId="77777777" w:rsidR="00E40836" w:rsidRPr="001100B3" w:rsidRDefault="00E40836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00B3">
              <w:rPr>
                <w:rFonts w:asciiTheme="majorBidi" w:hAnsiTheme="majorBidi" w:cstheme="majorBidi"/>
                <w:b/>
                <w:bCs/>
                <w:sz w:val="28"/>
              </w:rPr>
              <w:br w:type="page"/>
            </w:r>
            <w:r w:rsidRPr="001100B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br w:type="page"/>
            </w:r>
            <w:r w:rsidRPr="001100B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br w:type="page"/>
            </w:r>
            <w:r w:rsidRPr="001100B3">
              <w:rPr>
                <w:rFonts w:asciiTheme="majorBidi" w:hAnsiTheme="majorBidi" w:cstheme="majorBidi"/>
                <w:b/>
                <w:bCs/>
                <w:sz w:val="28"/>
              </w:rPr>
              <w:br w:type="page"/>
            </w:r>
            <w:r w:rsidRPr="001100B3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บริษัท</w:t>
            </w:r>
          </w:p>
        </w:tc>
        <w:tc>
          <w:tcPr>
            <w:tcW w:w="270" w:type="dxa"/>
          </w:tcPr>
          <w:p w14:paraId="02979999" w14:textId="77777777" w:rsidR="00E40836" w:rsidRPr="001100B3" w:rsidRDefault="00E40836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E3C5CA" w14:textId="039AC041" w:rsidR="00E40836" w:rsidRPr="00FD12B8" w:rsidRDefault="001100B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FD12B8">
              <w:rPr>
                <w:rFonts w:ascii="Angsana New" w:hAnsi="Angsana New" w:hint="cs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270" w:type="dxa"/>
          </w:tcPr>
          <w:p w14:paraId="6E27BE61" w14:textId="77777777" w:rsidR="00E40836" w:rsidRPr="001100B3" w:rsidRDefault="00E4083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</w:tcPr>
          <w:p w14:paraId="0CEC2880" w14:textId="21BFB8D9" w:rsidR="00E40836" w:rsidRPr="001100B3" w:rsidRDefault="00477EA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623C">
              <w:rPr>
                <w:rFonts w:ascii="Angsana New" w:hAnsi="Angsana New" w:hint="cs"/>
                <w:bCs/>
                <w:sz w:val="28"/>
                <w:cs/>
              </w:rPr>
              <w:t>ลักษณะความสัมพันธ์</w:t>
            </w:r>
          </w:p>
        </w:tc>
      </w:tr>
      <w:tr w:rsidR="00E40836" w:rsidRPr="007B225A" w14:paraId="3453716A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7FC13109" w14:textId="5527CF9D" w:rsidR="00E40836" w:rsidRPr="005855F2" w:rsidRDefault="00E40836" w:rsidP="00655D3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 w:rsidRPr="005A48CE">
              <w:rPr>
                <w:rFonts w:ascii="Angsana New" w:hAnsi="Angsana New"/>
                <w:sz w:val="28"/>
              </w:rPr>
              <w:t>(</w:t>
            </w:r>
            <w:r w:rsidRPr="005A48CE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5A48CE">
              <w:rPr>
                <w:rFonts w:ascii="Angsana New" w:hAnsi="Angsana New"/>
                <w:sz w:val="28"/>
              </w:rPr>
              <w:t>)</w:t>
            </w:r>
            <w:r w:rsidRPr="005A48C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1831DB5" w14:textId="77777777" w:rsidR="00E40836" w:rsidRPr="005855F2" w:rsidRDefault="00E40836" w:rsidP="00655D3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4786DD" w14:textId="7EF099FC" w:rsidR="00E40836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340DAB4C" w14:textId="77777777" w:rsidR="00E40836" w:rsidRPr="005855F2" w:rsidRDefault="00E40836" w:rsidP="00655D3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0E1770EA" w14:textId="58F54AE8" w:rsidR="00E40836" w:rsidRPr="005855F2" w:rsidRDefault="00E40836" w:rsidP="00655D33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4A11DC30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0032B006" w14:textId="3B239777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270" w:type="dxa"/>
          </w:tcPr>
          <w:p w14:paraId="339798B8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AA9DB49" w14:textId="52931E52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214E492D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59CA89B5" w14:textId="542C183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55AC5F8B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2A390BCF" w14:textId="76F89FCB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270" w:type="dxa"/>
          </w:tcPr>
          <w:p w14:paraId="6986CD07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9098F1B" w14:textId="70FF1D42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3EC3CB63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737474A9" w14:textId="60F52E99" w:rsidR="00E34E92" w:rsidRPr="005855F2" w:rsidRDefault="00E34E92" w:rsidP="00E34E92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44CB1491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50DA43EB" w14:textId="2DA61F02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ทาคูนิ แลนด์</w:t>
            </w:r>
            <w:r w:rsidRPr="005A48CE">
              <w:rPr>
                <w:rFonts w:ascii="Angsana New" w:hAnsi="Angsana New"/>
                <w:sz w:val="28"/>
              </w:rPr>
              <w:t xml:space="preserve"> </w:t>
            </w:r>
            <w:r w:rsidRPr="005A48CE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</w:tcPr>
          <w:p w14:paraId="606C61D7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0CEE0FEA" w14:textId="06125548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23E52C3F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38F25C48" w14:textId="2250B2F4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793F4876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3DE0D36C" w14:textId="35496460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  <w:lang w:eastAsia="en-GB"/>
              </w:rPr>
              <w:t>บริษัท ทาคูนิ เทรดดิ้ง</w:t>
            </w:r>
            <w:r w:rsidRPr="005A48CE">
              <w:rPr>
                <w:rFonts w:ascii="Angsana New" w:hAnsi="Angsana New"/>
                <w:sz w:val="28"/>
                <w:lang w:eastAsia="en-GB"/>
              </w:rPr>
              <w:t xml:space="preserve"> </w:t>
            </w:r>
            <w:r w:rsidRPr="005A48CE">
              <w:rPr>
                <w:rFonts w:ascii="Angsana New" w:hAnsi="Angsana New"/>
                <w:sz w:val="28"/>
                <w:cs/>
                <w:lang w:eastAsia="en-GB"/>
              </w:rPr>
              <w:t>จำกัด</w:t>
            </w:r>
          </w:p>
        </w:tc>
        <w:tc>
          <w:tcPr>
            <w:tcW w:w="270" w:type="dxa"/>
          </w:tcPr>
          <w:p w14:paraId="751B9A6B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130B4DBC" w14:textId="085E58A4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33B1EE94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3EFFDFF3" w14:textId="397D329C" w:rsidR="00E34E92" w:rsidRPr="005855F2" w:rsidRDefault="00E34E92" w:rsidP="00E34E92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63A1942B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0C81FEB4" w14:textId="56D0EB3B" w:rsidR="00E34E92" w:rsidRPr="005855F2" w:rsidRDefault="00E34E92" w:rsidP="00E34E9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ทีทีเอส คอนเนคท์ จำกัด</w:t>
            </w:r>
          </w:p>
        </w:tc>
        <w:tc>
          <w:tcPr>
            <w:tcW w:w="270" w:type="dxa"/>
          </w:tcPr>
          <w:p w14:paraId="7214E5E7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752C2B9" w14:textId="267B48DF" w:rsidR="00E34E92" w:rsidRPr="00FD12B8" w:rsidRDefault="00E34E92" w:rsidP="00E34E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3D051A3C" w14:textId="77777777" w:rsidR="00E34E92" w:rsidRPr="005855F2" w:rsidRDefault="00E34E92" w:rsidP="00E34E9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26C4B6B2" w14:textId="7CF25278" w:rsidR="00E34E92" w:rsidRPr="005855F2" w:rsidRDefault="00E34E92" w:rsidP="00E34E92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34E92" w:rsidRPr="007B225A" w14:paraId="44241C93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48BE16BA" w14:textId="2A58E65C" w:rsidR="00E34E92" w:rsidRPr="005855F2" w:rsidRDefault="00E34E92" w:rsidP="00E34E92">
            <w:pPr>
              <w:ind w:left="165" w:hanging="256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ซี เอ แซด (ประเทศไทย) จำกัด (</w:t>
            </w:r>
            <w:r w:rsidRPr="00E34E92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5A48C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3F7AC6FF" w14:textId="77777777" w:rsidR="00E34E92" w:rsidRPr="005855F2" w:rsidRDefault="00E34E92" w:rsidP="00E34E9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3142AA4" w14:textId="62A75CD0" w:rsidR="00E34E92" w:rsidRPr="00FD12B8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47B4B004" w14:textId="77777777" w:rsidR="00E34E92" w:rsidRPr="005A48CE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6430EDEA" w14:textId="7D196A69" w:rsidR="00E34E92" w:rsidRPr="005855F2" w:rsidRDefault="00E34E92" w:rsidP="00E34E92">
            <w:pPr>
              <w:ind w:left="256" w:hanging="256"/>
              <w:rPr>
                <w:rFonts w:asciiTheme="majorBidi" w:hAnsiTheme="majorBidi" w:cstheme="majorBidi"/>
                <w:sz w:val="28"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8"/>
                <w:cs/>
              </w:rPr>
              <w:t>ของ</w:t>
            </w:r>
            <w:r w:rsidRPr="005A48CE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 w:rsidRPr="005A48CE">
              <w:rPr>
                <w:rFonts w:ascii="Angsana New" w:hAnsi="Angsana New"/>
                <w:sz w:val="28"/>
              </w:rPr>
              <w:t>(</w:t>
            </w:r>
            <w:r w:rsidRPr="005A48CE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5A48CE">
              <w:rPr>
                <w:rFonts w:ascii="Angsana New" w:hAnsi="Angsana New"/>
                <w:sz w:val="28"/>
              </w:rPr>
              <w:t>)</w:t>
            </w:r>
            <w:r w:rsidRPr="005A48C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E40836" w:rsidRPr="007B225A" w14:paraId="0A3D61A1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386902D4" w14:textId="57AD81EE" w:rsidR="00E40836" w:rsidRPr="005855F2" w:rsidRDefault="00E40836" w:rsidP="0042213B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 เจเคอีซี จำกัด</w:t>
            </w:r>
          </w:p>
        </w:tc>
        <w:tc>
          <w:tcPr>
            <w:tcW w:w="270" w:type="dxa"/>
          </w:tcPr>
          <w:p w14:paraId="2F9E472C" w14:textId="77777777" w:rsidR="00E40836" w:rsidRPr="005855F2" w:rsidRDefault="00E40836" w:rsidP="0042213B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D552CF4" w14:textId="1A9CDAEC" w:rsidR="00E40836" w:rsidRPr="00FD12B8" w:rsidRDefault="00E34E92" w:rsidP="00E34E92">
            <w:pPr>
              <w:ind w:left="256" w:hanging="256"/>
              <w:jc w:val="center"/>
              <w:rPr>
                <w:rFonts w:ascii="Angsana New" w:hAnsi="Angsana New"/>
                <w:sz w:val="28"/>
                <w:cs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07AA5014" w14:textId="77777777" w:rsidR="00E40836" w:rsidRPr="005A48CE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661D39C0" w14:textId="1953C264" w:rsidR="00E40836" w:rsidRPr="005855F2" w:rsidRDefault="00E40836" w:rsidP="007849B0">
            <w:pPr>
              <w:ind w:left="256" w:hanging="25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A48CE">
              <w:rPr>
                <w:rFonts w:ascii="Angsana New" w:hAnsi="Angsana New"/>
                <w:sz w:val="28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8"/>
                <w:cs/>
              </w:rPr>
              <w:t>ของ</w:t>
            </w:r>
            <w:r w:rsidRPr="005A48CE">
              <w:rPr>
                <w:rFonts w:ascii="Angsana New" w:hAnsi="Angsana New"/>
                <w:sz w:val="28"/>
                <w:cs/>
              </w:rPr>
              <w:t>บริษัท ซี เอ แซด (ประเทศไทย) จำกัด (มหาชน)</w:t>
            </w:r>
          </w:p>
        </w:tc>
      </w:tr>
      <w:tr w:rsidR="00E40836" w:rsidRPr="007B225A" w14:paraId="3124610D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6FD72006" w14:textId="0C21342B" w:rsidR="00E40836" w:rsidRPr="00FD12B8" w:rsidRDefault="00E40836" w:rsidP="003364FF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="Angsana New" w:hAnsi="Angsana New"/>
                <w:sz w:val="28"/>
              </w:rPr>
              <w:t>Yi</w:t>
            </w:r>
            <w:r w:rsidR="00CB69D3">
              <w:rPr>
                <w:rFonts w:ascii="Angsana New" w:hAnsi="Angsana New"/>
                <w:sz w:val="28"/>
              </w:rPr>
              <w:t>h</w:t>
            </w:r>
            <w:r w:rsidRPr="00FD12B8">
              <w:rPr>
                <w:rFonts w:ascii="Angsana New" w:hAnsi="Angsana New"/>
                <w:sz w:val="28"/>
              </w:rPr>
              <w:t>ao Motor Co., Ltd.</w:t>
            </w:r>
          </w:p>
        </w:tc>
        <w:tc>
          <w:tcPr>
            <w:tcW w:w="270" w:type="dxa"/>
          </w:tcPr>
          <w:p w14:paraId="2AF46B69" w14:textId="77777777" w:rsidR="00E40836" w:rsidRPr="004D653E" w:rsidRDefault="00E40836" w:rsidP="003364FF">
            <w:pPr>
              <w:ind w:right="1134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48B1EAC9" w14:textId="39FA92D6" w:rsidR="00E40836" w:rsidRPr="00FD12B8" w:rsidRDefault="00E34E92" w:rsidP="00E34E92">
            <w:pPr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  <w:r w:rsidRPr="00FD12B8">
              <w:rPr>
                <w:rFonts w:ascii="Angsana New" w:hAnsi="Angsana New" w:hint="cs"/>
                <w:sz w:val="28"/>
                <w:cs/>
                <w:lang w:eastAsia="en-GB"/>
              </w:rPr>
              <w:t>ไต้หวัน</w:t>
            </w:r>
          </w:p>
        </w:tc>
        <w:tc>
          <w:tcPr>
            <w:tcW w:w="270" w:type="dxa"/>
          </w:tcPr>
          <w:p w14:paraId="6C8903D9" w14:textId="77777777" w:rsidR="00E40836" w:rsidRPr="008B6677" w:rsidRDefault="00E40836" w:rsidP="003364FF">
            <w:pPr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690" w:type="dxa"/>
            <w:shd w:val="clear" w:color="auto" w:fill="auto"/>
          </w:tcPr>
          <w:p w14:paraId="7DC95DE7" w14:textId="7DD0A75F" w:rsidR="00E40836" w:rsidRPr="008B6677" w:rsidRDefault="00E40836" w:rsidP="003364FF">
            <w:pPr>
              <w:rPr>
                <w:rFonts w:asciiTheme="majorBidi" w:hAnsiTheme="majorBidi" w:cstheme="majorBidi"/>
                <w:sz w:val="28"/>
              </w:rPr>
            </w:pPr>
            <w:r w:rsidRPr="008B6677">
              <w:rPr>
                <w:rFonts w:ascii="Angsana New" w:hAnsi="Angsana New" w:hint="cs"/>
                <w:sz w:val="28"/>
                <w:cs/>
                <w:lang w:eastAsia="en-GB"/>
              </w:rPr>
              <w:t>บริษัทร่วม</w:t>
            </w:r>
          </w:p>
        </w:tc>
      </w:tr>
      <w:tr w:rsidR="00E40836" w:rsidRPr="007B225A" w14:paraId="34209D4F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108499BE" w14:textId="716BEFD1" w:rsidR="00E40836" w:rsidRPr="00FD12B8" w:rsidRDefault="00E40836" w:rsidP="003B6B2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FD12B8">
              <w:rPr>
                <w:rFonts w:ascii="Angsana New" w:hAnsi="Angsana New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270" w:type="dxa"/>
          </w:tcPr>
          <w:p w14:paraId="4A0ABA02" w14:textId="77777777" w:rsidR="00E40836" w:rsidRPr="004D653E" w:rsidRDefault="00E40836" w:rsidP="003B6B23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3A89685E" w14:textId="0E87423D" w:rsidR="00E40836" w:rsidRPr="00FD12B8" w:rsidRDefault="00E34E92" w:rsidP="00E34E92">
            <w:pPr>
              <w:ind w:right="-18"/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  <w:r w:rsidRPr="00FD12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4475BFDB" w14:textId="77777777" w:rsidR="00E40836" w:rsidRPr="008B6677" w:rsidRDefault="00E40836" w:rsidP="003B6B23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690" w:type="dxa"/>
            <w:shd w:val="clear" w:color="auto" w:fill="auto"/>
          </w:tcPr>
          <w:p w14:paraId="188EAA1B" w14:textId="17F559F9" w:rsidR="00E40836" w:rsidRPr="008B6677" w:rsidRDefault="00E40836" w:rsidP="003B6B2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6677">
              <w:rPr>
                <w:rFonts w:ascii="Angsana New" w:hAnsi="Angsana New" w:hint="cs"/>
                <w:sz w:val="28"/>
                <w:cs/>
                <w:lang w:eastAsia="en-GB"/>
              </w:rPr>
              <w:t>บริษัทร่วม</w:t>
            </w:r>
          </w:p>
        </w:tc>
      </w:tr>
      <w:tr w:rsidR="00E40836" w:rsidRPr="007B225A" w14:paraId="5348B224" w14:textId="77777777" w:rsidTr="00E34E92">
        <w:trPr>
          <w:trHeight w:val="20"/>
        </w:trPr>
        <w:tc>
          <w:tcPr>
            <w:tcW w:w="3330" w:type="dxa"/>
            <w:shd w:val="clear" w:color="auto" w:fill="auto"/>
          </w:tcPr>
          <w:p w14:paraId="4022A74C" w14:textId="345D60E2" w:rsidR="00E40836" w:rsidRPr="005855F2" w:rsidRDefault="00E40836" w:rsidP="00210684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E66BF2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0C78F5DD" w14:textId="77777777" w:rsidR="00E40836" w:rsidRPr="005855F2" w:rsidRDefault="00E40836" w:rsidP="00210684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4F9464CF" w14:textId="77777777" w:rsidR="00E40836" w:rsidRPr="00F71B58" w:rsidRDefault="00E40836" w:rsidP="007849B0">
            <w:pPr>
              <w:ind w:left="256" w:hanging="256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270" w:type="dxa"/>
          </w:tcPr>
          <w:p w14:paraId="0AEC3B0F" w14:textId="77777777" w:rsidR="00E40836" w:rsidRPr="005F44AF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2C690099" w14:textId="000B60FC" w:rsidR="00E40836" w:rsidRPr="005855F2" w:rsidRDefault="00E40836" w:rsidP="007849B0">
            <w:pPr>
              <w:ind w:left="256" w:hanging="256"/>
              <w:rPr>
                <w:rFonts w:asciiTheme="majorBidi" w:hAnsiTheme="majorBidi" w:cstheme="majorBidi"/>
                <w:sz w:val="28"/>
                <w:cs/>
              </w:rPr>
            </w:pPr>
            <w:r w:rsidRPr="005F44AF">
              <w:rPr>
                <w:rFonts w:ascii="Angsana New" w:hAnsi="Angsana New" w:hint="cs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6E1D1032" w14:textId="77777777" w:rsidR="00210684" w:rsidRDefault="00210684" w:rsidP="002106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</w:t>
      </w:r>
    </w:p>
    <w:p w14:paraId="547E7D91" w14:textId="4C631EB7" w:rsidR="00F53166" w:rsidRPr="00042340" w:rsidRDefault="009E4C64" w:rsidP="0060271A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รายการธุรกิจที่สำคัญระหว่างบริษัทและ</w:t>
      </w:r>
      <w:r w:rsidR="00442946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บุคคลหรือ</w:t>
      </w: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1080"/>
        <w:gridCol w:w="180"/>
        <w:gridCol w:w="1170"/>
      </w:tblGrid>
      <w:tr w:rsidR="00BB264A" w:rsidRPr="007B225A" w14:paraId="2C6AB57A" w14:textId="77777777" w:rsidTr="000D0479">
        <w:trPr>
          <w:tblHeader/>
        </w:trPr>
        <w:tc>
          <w:tcPr>
            <w:tcW w:w="4050" w:type="dxa"/>
          </w:tcPr>
          <w:p w14:paraId="72FE3A19" w14:textId="715BD573" w:rsidR="00BB264A" w:rsidRPr="005855F2" w:rsidRDefault="00D07196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4950" w:type="dxa"/>
            <w:gridSpan w:val="7"/>
          </w:tcPr>
          <w:p w14:paraId="1E07CDB1" w14:textId="5EFAEBDB" w:rsidR="00BB264A" w:rsidRPr="005855F2" w:rsidRDefault="00BB264A" w:rsidP="008A6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="00965B8C">
              <w:rPr>
                <w:rFonts w:asciiTheme="majorBidi" w:hAnsiTheme="majorBidi" w:cstheme="majorBidi" w:hint="cs"/>
                <w:caps/>
                <w:sz w:val="28"/>
                <w:cs/>
              </w:rPr>
              <w:t>พัน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B264A" w:rsidRPr="007B225A" w14:paraId="34AE78CA" w14:textId="77777777" w:rsidTr="000D0479">
        <w:trPr>
          <w:tblHeader/>
        </w:trPr>
        <w:tc>
          <w:tcPr>
            <w:tcW w:w="4050" w:type="dxa"/>
          </w:tcPr>
          <w:p w14:paraId="14C0C950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42F7BA2F" w14:textId="2B31368D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0C2E99">
              <w:rPr>
                <w:rFonts w:asciiTheme="majorBidi" w:hAnsiTheme="majorBidi" w:hint="cs"/>
                <w:sz w:val="28"/>
                <w:cs/>
              </w:rPr>
              <w:t>รอบ</w:t>
            </w:r>
            <w:r w:rsidR="000C2E99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="000651A7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 w:rsidR="000651A7">
              <w:rPr>
                <w:rFonts w:asciiTheme="majorBidi" w:hAnsiTheme="majorBidi" w:cstheme="majorBidi"/>
                <w:sz w:val="28"/>
              </w:rPr>
              <w:t>1</w:t>
            </w:r>
            <w:r w:rsidR="000651A7">
              <w:rPr>
                <w:rFonts w:asciiTheme="majorBidi" w:hAnsiTheme="majorBidi" w:cstheme="majorBidi" w:hint="cs"/>
                <w:sz w:val="28"/>
                <w:cs/>
              </w:rPr>
              <w:t xml:space="preserve"> มีนาคม</w:t>
            </w:r>
          </w:p>
        </w:tc>
      </w:tr>
      <w:tr w:rsidR="00BB264A" w:rsidRPr="007B225A" w14:paraId="113C6C4D" w14:textId="77777777" w:rsidTr="000D0479">
        <w:trPr>
          <w:tblHeader/>
        </w:trPr>
        <w:tc>
          <w:tcPr>
            <w:tcW w:w="4050" w:type="dxa"/>
          </w:tcPr>
          <w:p w14:paraId="245C9D73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01103DF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CE333D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C9091F6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F7EE2" w:rsidRPr="007B225A" w14:paraId="57DBFDE6" w14:textId="77777777" w:rsidTr="000D0479">
        <w:trPr>
          <w:tblHeader/>
        </w:trPr>
        <w:tc>
          <w:tcPr>
            <w:tcW w:w="4050" w:type="dxa"/>
          </w:tcPr>
          <w:p w14:paraId="561388F5" w14:textId="77777777" w:rsidR="00DF7EE2" w:rsidRPr="005855F2" w:rsidRDefault="00DF7EE2" w:rsidP="00DF7EE2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A07AE" w14:textId="4916DC9D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F75EE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856E89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E4CD1" w14:textId="43187529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F75EE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</w:tcPr>
          <w:p w14:paraId="4805DFF7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DF21B" w14:textId="4C66294D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F75EE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EDB473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3073EC" w14:textId="131AEF62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F75EE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BB264A" w:rsidRPr="007B225A" w14:paraId="0A87BA2E" w14:textId="77777777" w:rsidTr="000D0479">
        <w:tc>
          <w:tcPr>
            <w:tcW w:w="4050" w:type="dxa"/>
          </w:tcPr>
          <w:p w14:paraId="2DA8403D" w14:textId="77777777" w:rsidR="00BB264A" w:rsidRPr="005855F2" w:rsidRDefault="00BB264A" w:rsidP="0019736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53C47" w14:textId="77777777" w:rsidR="00BB264A" w:rsidRPr="00402D7F" w:rsidRDefault="00BB264A" w:rsidP="00402D7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5D63AA6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694B764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24C3CF1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CA9337" w14:textId="77777777" w:rsidR="00BB264A" w:rsidRPr="005855F2" w:rsidRDefault="00BB264A" w:rsidP="008A6859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7E5829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08D2B1" w14:textId="77777777" w:rsidR="00BB264A" w:rsidRPr="005855F2" w:rsidRDefault="00BB264A" w:rsidP="008A6859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92795" w:rsidRPr="007B225A" w14:paraId="723A67F2" w14:textId="77777777" w:rsidTr="000D0479">
        <w:tc>
          <w:tcPr>
            <w:tcW w:w="4050" w:type="dxa"/>
          </w:tcPr>
          <w:p w14:paraId="5CB3BFA7" w14:textId="33837650" w:rsidR="00392795" w:rsidRPr="00D4757A" w:rsidRDefault="00392795" w:rsidP="003927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57A"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  <w:vAlign w:val="bottom"/>
          </w:tcPr>
          <w:p w14:paraId="76CC6239" w14:textId="21BD4A58" w:rsidR="00392795" w:rsidRPr="005855F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19E12EE1" w14:textId="77777777" w:rsidR="00392795" w:rsidRPr="005855F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ED01F1D" w14:textId="435FEDFF" w:rsidR="00392795" w:rsidRPr="005855F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1469046" w14:textId="77777777" w:rsidR="00392795" w:rsidRPr="005855F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B19A745" w14:textId="2643A5A1" w:rsidR="00392795" w:rsidRPr="005855F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90623">
              <w:rPr>
                <w:rFonts w:asciiTheme="majorBidi" w:hAnsiTheme="majorBidi" w:cstheme="majorBidi" w:hint="eastAsia"/>
                <w:sz w:val="28"/>
              </w:rPr>
              <w:t>4,994</w:t>
            </w:r>
          </w:p>
        </w:tc>
        <w:tc>
          <w:tcPr>
            <w:tcW w:w="180" w:type="dxa"/>
          </w:tcPr>
          <w:p w14:paraId="3232D3BD" w14:textId="77777777" w:rsidR="00392795" w:rsidRPr="005855F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F1D30C" w14:textId="75F1BA64" w:rsidR="00392795" w:rsidRPr="005855F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2795" w:rsidRPr="007B225A" w14:paraId="47AAB5FE" w14:textId="77777777" w:rsidTr="000D0479">
        <w:tc>
          <w:tcPr>
            <w:tcW w:w="4050" w:type="dxa"/>
            <w:vAlign w:val="bottom"/>
          </w:tcPr>
          <w:p w14:paraId="13FE1D14" w14:textId="77777777" w:rsidR="00392795" w:rsidRPr="00D4757A" w:rsidRDefault="00392795" w:rsidP="00392795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D4757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E3BBF" w14:textId="75D9DEB1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36B9B2" w14:textId="77777777" w:rsidR="00392795" w:rsidRPr="0023405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BB0F" w14:textId="553D108A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AD651" w14:textId="77777777" w:rsidR="00392795" w:rsidRPr="00234052" w:rsidRDefault="00392795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86D0" w14:textId="71F90783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038FE">
              <w:rPr>
                <w:rFonts w:asciiTheme="majorBidi" w:hAnsiTheme="majorBidi" w:cstheme="majorBidi" w:hint="eastAsia"/>
                <w:sz w:val="28"/>
              </w:rPr>
              <w:t>4,521</w:t>
            </w:r>
          </w:p>
        </w:tc>
        <w:tc>
          <w:tcPr>
            <w:tcW w:w="180" w:type="dxa"/>
          </w:tcPr>
          <w:p w14:paraId="29ACCBE8" w14:textId="77777777" w:rsidR="00392795" w:rsidRPr="00234052" w:rsidRDefault="00392795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173DCC" w14:textId="23214863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2,436</w:t>
            </w:r>
          </w:p>
        </w:tc>
      </w:tr>
      <w:tr w:rsidR="00392795" w:rsidRPr="007B225A" w14:paraId="6A0EE181" w14:textId="77777777" w:rsidTr="000D0479">
        <w:tc>
          <w:tcPr>
            <w:tcW w:w="4050" w:type="dxa"/>
          </w:tcPr>
          <w:p w14:paraId="7B14A6EA" w14:textId="4718ADCF" w:rsidR="00392795" w:rsidRPr="00D4757A" w:rsidRDefault="00392795" w:rsidP="0039279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57A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45073" w14:textId="42412C81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9F25EA" w14:textId="77777777" w:rsidR="00392795" w:rsidRPr="0023405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6F8E" w14:textId="651FBB1D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637F" w14:textId="77777777" w:rsidR="00392795" w:rsidRPr="00234052" w:rsidRDefault="00392795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7A87F" w14:textId="7640B9AD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C20B0">
              <w:rPr>
                <w:rFonts w:asciiTheme="majorBidi" w:hAnsiTheme="majorBidi" w:cstheme="majorBidi" w:hint="eastAsia"/>
                <w:sz w:val="28"/>
              </w:rPr>
              <w:t>1,785</w:t>
            </w:r>
          </w:p>
        </w:tc>
        <w:tc>
          <w:tcPr>
            <w:tcW w:w="180" w:type="dxa"/>
          </w:tcPr>
          <w:p w14:paraId="1EA7F42B" w14:textId="77777777" w:rsidR="00392795" w:rsidRPr="00234052" w:rsidRDefault="00392795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4EE75F" w14:textId="563F2B51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2,203</w:t>
            </w:r>
          </w:p>
        </w:tc>
      </w:tr>
      <w:tr w:rsidR="00392795" w:rsidRPr="007B225A" w14:paraId="1F2B6792" w14:textId="77777777" w:rsidTr="000D0479">
        <w:tc>
          <w:tcPr>
            <w:tcW w:w="4050" w:type="dxa"/>
          </w:tcPr>
          <w:p w14:paraId="74323F6D" w14:textId="211A3EFF" w:rsidR="00392795" w:rsidRPr="00D4757A" w:rsidRDefault="00392795" w:rsidP="0039279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57A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81C67" w14:textId="5C5DDB37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267329" w14:textId="77777777" w:rsidR="00392795" w:rsidRPr="00234052" w:rsidRDefault="00392795" w:rsidP="0039279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CBA44" w14:textId="1C577ECA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22C2C2" w14:textId="77777777" w:rsidR="00392795" w:rsidRPr="00234052" w:rsidRDefault="00392795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965049" w14:textId="0C24BB7E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1892E91F" w14:textId="77777777" w:rsidR="00392795" w:rsidRPr="00234052" w:rsidRDefault="00392795" w:rsidP="00392795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706139E" w14:textId="65F000EA" w:rsidR="00392795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  <w:tr w:rsidR="00392795" w:rsidRPr="007B225A" w14:paraId="72CC7E87" w14:textId="77777777" w:rsidTr="000D0479">
        <w:trPr>
          <w:trHeight w:val="351"/>
        </w:trPr>
        <w:tc>
          <w:tcPr>
            <w:tcW w:w="4050" w:type="dxa"/>
            <w:vAlign w:val="bottom"/>
          </w:tcPr>
          <w:p w14:paraId="3B1108F4" w14:textId="77777777" w:rsidR="00392795" w:rsidRPr="005855F2" w:rsidRDefault="00392795" w:rsidP="00392795">
            <w:pPr>
              <w:ind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153D5" w14:textId="77777777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9DF08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FE08C7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A39017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B7502" w14:textId="77777777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C249F79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06C550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2795" w:rsidRPr="007B225A" w14:paraId="5503330D" w14:textId="77777777" w:rsidTr="000D0479">
        <w:trPr>
          <w:trHeight w:val="369"/>
        </w:trPr>
        <w:tc>
          <w:tcPr>
            <w:tcW w:w="4050" w:type="dxa"/>
            <w:vAlign w:val="bottom"/>
          </w:tcPr>
          <w:p w14:paraId="4FC859DF" w14:textId="5D2CAA72" w:rsidR="00392795" w:rsidRPr="005855F2" w:rsidRDefault="00392795" w:rsidP="0039279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C926F" w14:textId="77777777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FA7EAC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DA57DD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6988CA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15625" w14:textId="77777777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8429C16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6ADF3F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92795" w:rsidRPr="007B225A" w14:paraId="30F8D7F4" w14:textId="77777777" w:rsidTr="000D0479">
        <w:trPr>
          <w:trHeight w:val="369"/>
        </w:trPr>
        <w:tc>
          <w:tcPr>
            <w:tcW w:w="4050" w:type="dxa"/>
            <w:vAlign w:val="bottom"/>
          </w:tcPr>
          <w:p w14:paraId="66637B81" w14:textId="2F51C669" w:rsidR="00392795" w:rsidRPr="005855F2" w:rsidRDefault="00392795" w:rsidP="0039279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ี้ย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8601F9" w14:textId="21B39844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92795">
              <w:rPr>
                <w:rFonts w:asciiTheme="majorBidi" w:hAnsiTheme="majorBidi" w:cstheme="majorBidi" w:hint="eastAsia"/>
                <w:sz w:val="28"/>
              </w:rPr>
              <w:t>1,664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D065578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09B648" w14:textId="746276DC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4,611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AA2D242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68E93F" w14:textId="557A1500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92795">
              <w:rPr>
                <w:rFonts w:asciiTheme="majorBidi" w:hAnsiTheme="majorBidi" w:cstheme="majorBidi" w:hint="eastAsia"/>
                <w:sz w:val="28"/>
              </w:rPr>
              <w:t>1,664</w:t>
            </w:r>
          </w:p>
        </w:tc>
        <w:tc>
          <w:tcPr>
            <w:tcW w:w="180" w:type="dxa"/>
            <w:vAlign w:val="center"/>
          </w:tcPr>
          <w:p w14:paraId="2AC8E35D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7C73994" w14:textId="6C8AFB04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4,611</w:t>
            </w:r>
          </w:p>
        </w:tc>
      </w:tr>
      <w:tr w:rsidR="00392795" w:rsidRPr="007B225A" w14:paraId="159AC972" w14:textId="77777777" w:rsidTr="000D0479">
        <w:trPr>
          <w:trHeight w:val="369"/>
        </w:trPr>
        <w:tc>
          <w:tcPr>
            <w:tcW w:w="4050" w:type="dxa"/>
            <w:vAlign w:val="bottom"/>
          </w:tcPr>
          <w:p w14:paraId="5FD76589" w14:textId="77777777" w:rsidR="00392795" w:rsidRPr="005855F2" w:rsidRDefault="00392795" w:rsidP="00392795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F28C9" w14:textId="77777777" w:rsidR="00392795" w:rsidRPr="007D05D3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AC9611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5C4FF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6334AB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E84949" w14:textId="77777777" w:rsidR="00392795" w:rsidRPr="005C424A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501BBD" w14:textId="77777777" w:rsidR="00392795" w:rsidRPr="00234052" w:rsidRDefault="00392795" w:rsidP="0039279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44C734" w14:textId="77777777" w:rsidR="00392795" w:rsidRPr="00234052" w:rsidRDefault="00392795" w:rsidP="0039279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9E1F708" w14:textId="77777777" w:rsidR="004C5809" w:rsidRDefault="004C5809" w:rsidP="00C539BD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572775A6" w14:textId="77777777" w:rsidR="004C5809" w:rsidRDefault="004C58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025A076C" w14:textId="6CCEDDFF" w:rsidR="00F53166" w:rsidRPr="005855F2" w:rsidRDefault="009E4C64" w:rsidP="00C539BD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ยอดคงค้างระหว่างบริษัทและ</w:t>
      </w:r>
      <w:r w:rsidR="00B356DA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บุคคลหรือ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2949B2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949B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A026D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49B2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C405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B356D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   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>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  <w:r w:rsidR="009E631F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tbl>
      <w:tblPr>
        <w:tblpPr w:leftFromText="180" w:rightFromText="180" w:vertAnchor="text" w:tblpX="360" w:tblpY="1"/>
        <w:tblOverlap w:val="never"/>
        <w:tblW w:w="89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4"/>
        <w:gridCol w:w="1080"/>
        <w:gridCol w:w="180"/>
        <w:gridCol w:w="1080"/>
        <w:gridCol w:w="180"/>
        <w:gridCol w:w="1130"/>
      </w:tblGrid>
      <w:tr w:rsidR="00F53166" w:rsidRPr="008A17ED" w14:paraId="5D3D05D3" w14:textId="77777777" w:rsidTr="00722FB8">
        <w:trPr>
          <w:tblHeader/>
        </w:trPr>
        <w:tc>
          <w:tcPr>
            <w:tcW w:w="4050" w:type="dxa"/>
            <w:shd w:val="clear" w:color="auto" w:fill="auto"/>
          </w:tcPr>
          <w:p w14:paraId="39BF548E" w14:textId="07FAA391" w:rsidR="00F53166" w:rsidRPr="008A17ED" w:rsidRDefault="00F53166" w:rsidP="000D0479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3E810C8C" w14:textId="77777777" w:rsidR="00F53166" w:rsidRPr="008A17ED" w:rsidRDefault="009E4C64" w:rsidP="000D0479">
            <w:pPr>
              <w:ind w:left="-108" w:right="4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(</w:t>
            </w:r>
            <w:r w:rsidRPr="008A17ED">
              <w:rPr>
                <w:rFonts w:asciiTheme="majorBidi" w:hAnsiTheme="majorBidi"/>
                <w:sz w:val="28"/>
                <w:cs/>
              </w:rPr>
              <w:t>หน่วย</w:t>
            </w:r>
            <w:r w:rsidRPr="008A17ED">
              <w:rPr>
                <w:rFonts w:asciiTheme="majorBidi" w:hAnsiTheme="majorBidi"/>
                <w:sz w:val="28"/>
              </w:rPr>
              <w:t xml:space="preserve">: </w:t>
            </w:r>
            <w:r w:rsidRPr="008A17ED">
              <w:rPr>
                <w:rFonts w:asciiTheme="majorBidi" w:hAnsiTheme="majorBidi"/>
                <w:sz w:val="28"/>
                <w:cs/>
              </w:rPr>
              <w:t>พันบาท</w:t>
            </w:r>
            <w:r w:rsidRPr="008A17ED">
              <w:rPr>
                <w:rFonts w:asciiTheme="majorBidi" w:hAnsiTheme="majorBidi"/>
                <w:sz w:val="28"/>
              </w:rPr>
              <w:t>)</w:t>
            </w:r>
          </w:p>
        </w:tc>
      </w:tr>
      <w:tr w:rsidR="00F53166" w:rsidRPr="008A17ED" w14:paraId="55ED69B6" w14:textId="77777777" w:rsidTr="00722FB8">
        <w:trPr>
          <w:tblHeader/>
        </w:trPr>
        <w:tc>
          <w:tcPr>
            <w:tcW w:w="4050" w:type="dxa"/>
            <w:shd w:val="clear" w:color="auto" w:fill="auto"/>
          </w:tcPr>
          <w:p w14:paraId="330838BD" w14:textId="77777777" w:rsidR="00F53166" w:rsidRPr="008A17ED" w:rsidRDefault="00F53166" w:rsidP="000D0479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8A17ED" w14:paraId="336EF36A" w14:textId="77777777" w:rsidTr="00DF7D48">
        <w:trPr>
          <w:tblHeader/>
        </w:trPr>
        <w:tc>
          <w:tcPr>
            <w:tcW w:w="4050" w:type="dxa"/>
            <w:shd w:val="clear" w:color="auto" w:fill="auto"/>
          </w:tcPr>
          <w:p w14:paraId="1BF5E8EE" w14:textId="2A438702" w:rsidR="00F53166" w:rsidRPr="008A17ED" w:rsidRDefault="00F53166" w:rsidP="000D0479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02C7B471" w:rsidR="00F53166" w:rsidRPr="008A17ED" w:rsidRDefault="0016489C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5C405C">
              <w:rPr>
                <w:rFonts w:asciiTheme="majorBidi" w:hAnsiTheme="majorBidi"/>
                <w:sz w:val="28"/>
              </w:rPr>
              <w:t xml:space="preserve">1 </w:t>
            </w:r>
            <w:r w:rsidR="005C405C">
              <w:rPr>
                <w:rFonts w:asciiTheme="majorBidi" w:hAnsiTheme="majorBidi" w:hint="cs"/>
                <w:sz w:val="28"/>
                <w:cs/>
              </w:rPr>
              <w:t>มีนาคม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8A17ED" w:rsidRDefault="00F53166" w:rsidP="000D04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0260FDAC" w:rsidR="00F53166" w:rsidRPr="008A17ED" w:rsidRDefault="0016489C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5C405C">
              <w:rPr>
                <w:rFonts w:asciiTheme="majorBidi" w:hAnsiTheme="majorBidi"/>
                <w:sz w:val="28"/>
              </w:rPr>
              <w:t>1</w:t>
            </w:r>
            <w:r w:rsidRPr="008A17ED">
              <w:rPr>
                <w:rFonts w:asciiTheme="majorBidi" w:hAnsiTheme="majorBidi"/>
                <w:sz w:val="28"/>
              </w:rPr>
              <w:t xml:space="preserve"> </w:t>
            </w:r>
            <w:r w:rsidR="007A61AD">
              <w:rPr>
                <w:rFonts w:asciiTheme="majorBidi" w:hAnsiTheme="majorBidi" w:hint="cs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</w:tr>
      <w:tr w:rsidR="00F53166" w:rsidRPr="008A17ED" w14:paraId="293FE705" w14:textId="77777777" w:rsidTr="00DF7D48">
        <w:trPr>
          <w:tblHeader/>
        </w:trPr>
        <w:tc>
          <w:tcPr>
            <w:tcW w:w="4050" w:type="dxa"/>
            <w:shd w:val="clear" w:color="auto" w:fill="auto"/>
          </w:tcPr>
          <w:p w14:paraId="0613CC25" w14:textId="77777777" w:rsidR="00F53166" w:rsidRPr="008A17ED" w:rsidRDefault="00F53166" w:rsidP="000D0479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78EB298E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5C405C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8A17ED" w:rsidRDefault="00F53166" w:rsidP="000D04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2F53B2B0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5C405C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678A8623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7A61AD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8A17ED" w:rsidRDefault="00F53166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2F515515" w:rsidR="00F53166" w:rsidRPr="008A17ED" w:rsidRDefault="009E4C64" w:rsidP="000D0479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7A61AD">
              <w:rPr>
                <w:rFonts w:asciiTheme="majorBidi" w:hAnsiTheme="majorBidi"/>
                <w:sz w:val="28"/>
              </w:rPr>
              <w:t>7</w:t>
            </w:r>
          </w:p>
        </w:tc>
      </w:tr>
      <w:tr w:rsidR="00126870" w:rsidRPr="008A17ED" w14:paraId="74BDB7E5" w14:textId="77777777" w:rsidTr="00FE7033">
        <w:tc>
          <w:tcPr>
            <w:tcW w:w="4050" w:type="dxa"/>
            <w:shd w:val="clear" w:color="auto" w:fill="auto"/>
            <w:vAlign w:val="bottom"/>
          </w:tcPr>
          <w:p w14:paraId="4AD8F398" w14:textId="4177C958" w:rsidR="00011542" w:rsidRPr="00465553" w:rsidRDefault="00126870" w:rsidP="000D047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ลูกหนี้</w:t>
            </w:r>
            <w:r w:rsidR="00EA3F70">
              <w:rPr>
                <w:rFonts w:asciiTheme="majorBidi" w:hAnsiTheme="majorBidi" w:hint="cs"/>
                <w:b/>
                <w:bCs/>
                <w:sz w:val="28"/>
                <w:cs/>
              </w:rPr>
              <w:t>การค้า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  <w:r w:rsidR="00AA7301" w:rsidRPr="00465553">
              <w:rPr>
                <w:rFonts w:asciiTheme="majorBidi" w:hAnsiTheme="majorBidi"/>
                <w:b/>
                <w:bCs/>
                <w:sz w:val="28"/>
              </w:rPr>
              <w:t xml:space="preserve">- </w:t>
            </w:r>
            <w:r w:rsidR="00011542" w:rsidRPr="0046555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  <w:p w14:paraId="191F9415" w14:textId="7D309A94" w:rsidR="00126870" w:rsidRPr="00465553" w:rsidRDefault="00011542" w:rsidP="000D0479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 xml:space="preserve">  (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="008B6677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271C3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0DA9BA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87B89" w14:textId="77777777" w:rsidR="00126870" w:rsidRPr="008A17ED" w:rsidRDefault="00126870" w:rsidP="00FE7033">
            <w:pPr>
              <w:tabs>
                <w:tab w:val="decimal" w:pos="559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C584A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63F8E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3AE814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EC72A95" w14:textId="77777777" w:rsidR="00126870" w:rsidRPr="008A17ED" w:rsidRDefault="00126870" w:rsidP="00FE7033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722FB8" w:rsidRPr="008A17ED" w14:paraId="3F20D69E" w14:textId="07BE233C" w:rsidTr="00FE7033">
        <w:tc>
          <w:tcPr>
            <w:tcW w:w="4050" w:type="dxa"/>
            <w:shd w:val="clear" w:color="auto" w:fill="auto"/>
            <w:vAlign w:val="bottom"/>
          </w:tcPr>
          <w:p w14:paraId="5864E68E" w14:textId="4C381C96" w:rsidR="00722FB8" w:rsidRPr="00465553" w:rsidRDefault="00722FB8" w:rsidP="000D0479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465553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17A9DC2D" w:rsidR="00722FB8" w:rsidRPr="008A17ED" w:rsidRDefault="00722FB8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2C3BEE" w14:textId="77777777" w:rsidR="00722FB8" w:rsidRPr="008A17ED" w:rsidRDefault="00722FB8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6A707A12" w:rsidR="00722FB8" w:rsidRPr="008A17ED" w:rsidRDefault="00722FB8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75F981" w14:textId="77777777" w:rsidR="00722FB8" w:rsidRPr="008A17ED" w:rsidRDefault="00722FB8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48D0E" w14:textId="20B0E4F7" w:rsidR="00722FB8" w:rsidRPr="008A17ED" w:rsidRDefault="00722FB8" w:rsidP="000D047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 w:rsidRPr="000500FF">
              <w:rPr>
                <w:rFonts w:asciiTheme="majorBidi" w:hAnsiTheme="majorBidi" w:hint="eastAsia"/>
                <w:sz w:val="28"/>
              </w:rPr>
              <w:t>5,344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E0C3C" w14:textId="38DBB291" w:rsidR="00722FB8" w:rsidRPr="008A17ED" w:rsidRDefault="00722FB8" w:rsidP="00FE7033">
            <w:pPr>
              <w:ind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2656EA1" w14:textId="334A32D5" w:rsidR="00722FB8" w:rsidRPr="008A17ED" w:rsidRDefault="00722FB8" w:rsidP="0087524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                 </w:t>
            </w: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B56A9D" w:rsidRPr="008A17ED" w14:paraId="3DEA4717" w14:textId="77777777" w:rsidTr="00FE7033">
        <w:tc>
          <w:tcPr>
            <w:tcW w:w="4050" w:type="dxa"/>
            <w:shd w:val="clear" w:color="auto" w:fill="auto"/>
            <w:vAlign w:val="center"/>
          </w:tcPr>
          <w:p w14:paraId="343F346E" w14:textId="560ECBCF" w:rsidR="00B56A9D" w:rsidRPr="00465553" w:rsidRDefault="00B56A9D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รวมลูกหนี้</w:t>
            </w:r>
            <w:r w:rsidR="00EA3F70">
              <w:rPr>
                <w:rFonts w:asciiTheme="majorBidi" w:hAnsiTheme="majorBidi" w:hint="cs"/>
                <w:b/>
                <w:bCs/>
                <w:sz w:val="28"/>
                <w:cs/>
              </w:rPr>
              <w:t>การค้า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861F30" w:rsidRPr="00465553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47F70550" w:rsidR="00B56A9D" w:rsidRPr="008A17ED" w:rsidRDefault="00F31709" w:rsidP="000D047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784C44" w14:textId="77777777" w:rsidR="00B56A9D" w:rsidRPr="008A17ED" w:rsidRDefault="00B56A9D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6A93B6CF" w:rsidR="00B56A9D" w:rsidRPr="008A17ED" w:rsidRDefault="00F31709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E3613C" w14:textId="77777777" w:rsidR="00B56A9D" w:rsidRPr="008A17ED" w:rsidRDefault="00B56A9D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5FD34" w14:textId="77B7F053" w:rsidR="00B56A9D" w:rsidRPr="008A17ED" w:rsidRDefault="000500FF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0500FF">
              <w:rPr>
                <w:rFonts w:asciiTheme="majorBidi" w:hAnsiTheme="majorBidi" w:hint="eastAsia"/>
                <w:b/>
                <w:bCs/>
                <w:sz w:val="28"/>
              </w:rPr>
              <w:t>5,34</w:t>
            </w:r>
            <w:r>
              <w:rPr>
                <w:rFonts w:asciiTheme="majorBidi" w:hAnsiTheme="majorBidi"/>
                <w:b/>
                <w:bCs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7766DD" w14:textId="77777777" w:rsidR="00B56A9D" w:rsidRPr="008A17ED" w:rsidRDefault="00B56A9D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043ED" w14:textId="4FD8A30F" w:rsidR="00B56A9D" w:rsidRPr="00875244" w:rsidRDefault="00E104D6" w:rsidP="0087524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75244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</w:tr>
      <w:tr w:rsidR="003F18FD" w:rsidRPr="008A17ED" w14:paraId="3E989415" w14:textId="77777777" w:rsidTr="00FE7033">
        <w:tc>
          <w:tcPr>
            <w:tcW w:w="4050" w:type="dxa"/>
            <w:shd w:val="clear" w:color="auto" w:fill="auto"/>
            <w:vAlign w:val="center"/>
          </w:tcPr>
          <w:p w14:paraId="0E1EC7E4" w14:textId="77777777" w:rsidR="003F18FD" w:rsidRPr="00465553" w:rsidRDefault="003F18FD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72DCD" w14:textId="77777777" w:rsidR="003F18FD" w:rsidRPr="008A17ED" w:rsidRDefault="003F18FD" w:rsidP="00FE7033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8D4DF40" w14:textId="77777777" w:rsidR="003F18FD" w:rsidRPr="008A17ED" w:rsidRDefault="003F18FD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5628E" w14:textId="77777777" w:rsidR="003F18FD" w:rsidRPr="00657820" w:rsidRDefault="003F18FD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22C64A" w14:textId="77777777" w:rsidR="003F18FD" w:rsidRPr="008A17ED" w:rsidRDefault="003F18FD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DE384" w14:textId="77777777" w:rsidR="003F18FD" w:rsidRPr="008A17ED" w:rsidRDefault="003F18FD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AE28AE" w14:textId="77777777" w:rsidR="003F18FD" w:rsidRPr="008A17ED" w:rsidRDefault="003F18FD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B5A01" w14:textId="77777777" w:rsidR="003F18FD" w:rsidRPr="00657820" w:rsidRDefault="003F18FD" w:rsidP="00FE7033">
            <w:pPr>
              <w:tabs>
                <w:tab w:val="decimal" w:pos="98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34DA7" w:rsidRPr="008A17ED" w14:paraId="7E47123F" w14:textId="77777777" w:rsidTr="00FE7033">
        <w:tc>
          <w:tcPr>
            <w:tcW w:w="4050" w:type="dxa"/>
            <w:shd w:val="clear" w:color="auto" w:fill="auto"/>
            <w:vAlign w:val="bottom"/>
          </w:tcPr>
          <w:p w14:paraId="35901B07" w14:textId="3B4FC08F" w:rsidR="00234DA7" w:rsidRPr="00465553" w:rsidRDefault="00EA3F70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>ลูกหนี้อื่น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</w:rPr>
              <w:t xml:space="preserve"> (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="008B6677">
              <w:rPr>
                <w:rFonts w:asciiTheme="majorBidi" w:hAnsiTheme="majorBidi"/>
                <w:b/>
                <w:bCs/>
                <w:sz w:val="28"/>
              </w:rPr>
              <w:t>7</w:t>
            </w:r>
            <w:r w:rsidR="00234DA7" w:rsidRPr="00465553">
              <w:rPr>
                <w:rFonts w:asciiTheme="majorBidi" w:hAnsi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699E00" w14:textId="77777777" w:rsidR="00234DA7" w:rsidRPr="008A17ED" w:rsidRDefault="00234DA7" w:rsidP="00FE7033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2DF6AA0" w14:textId="77777777" w:rsidR="00234DA7" w:rsidRPr="008A17ED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0A4316" w14:textId="77777777" w:rsidR="00234DA7" w:rsidRPr="00657820" w:rsidRDefault="00234DA7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BC56FE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622A5D" w14:textId="77777777" w:rsidR="00234DA7" w:rsidRPr="008A17ED" w:rsidRDefault="00234DA7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FFEE54" w14:textId="77777777" w:rsidR="00234DA7" w:rsidRPr="008A17ED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D66DD5D" w14:textId="77777777" w:rsidR="00234DA7" w:rsidRPr="00657820" w:rsidRDefault="00234DA7" w:rsidP="00FE7033">
            <w:pPr>
              <w:tabs>
                <w:tab w:val="decimal" w:pos="98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234DA7" w:rsidRPr="008A17ED" w14:paraId="5995162A" w14:textId="77777777" w:rsidTr="00FE7033">
        <w:tc>
          <w:tcPr>
            <w:tcW w:w="4050" w:type="dxa"/>
            <w:shd w:val="clear" w:color="auto" w:fill="auto"/>
            <w:vAlign w:val="bottom"/>
          </w:tcPr>
          <w:p w14:paraId="06861B5A" w14:textId="3836E966" w:rsidR="00234DA7" w:rsidRPr="00465553" w:rsidRDefault="00234DA7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65553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3F73A" w14:textId="6E9A8146" w:rsidR="00234DA7" w:rsidRPr="003F423A" w:rsidRDefault="00E104D6" w:rsidP="000D047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BC05A5E" w14:textId="77777777" w:rsidR="00234DA7" w:rsidRPr="003F423A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78A03" w14:textId="11EE0278" w:rsidR="00234DA7" w:rsidRPr="003F423A" w:rsidRDefault="00E104D6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5661F7" w14:textId="77777777" w:rsidR="00234DA7" w:rsidRPr="003F423A" w:rsidRDefault="00234DA7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92882" w14:textId="54F83E4A" w:rsidR="00234DA7" w:rsidRPr="003F423A" w:rsidRDefault="00EA3F70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93CCA8" w14:textId="77777777" w:rsidR="00234DA7" w:rsidRPr="003F423A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F232C" w14:textId="5BA1F0AA" w:rsidR="00234DA7" w:rsidRPr="00875244" w:rsidRDefault="00E104D6" w:rsidP="0087524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75244">
              <w:rPr>
                <w:rFonts w:asciiTheme="majorBidi" w:hAnsiTheme="majorBidi"/>
                <w:sz w:val="28"/>
              </w:rPr>
              <w:t>3,343</w:t>
            </w:r>
          </w:p>
        </w:tc>
      </w:tr>
      <w:tr w:rsidR="00234DA7" w:rsidRPr="008A17ED" w14:paraId="597AD400" w14:textId="77777777" w:rsidTr="00FE7033">
        <w:tc>
          <w:tcPr>
            <w:tcW w:w="4050" w:type="dxa"/>
            <w:shd w:val="clear" w:color="auto" w:fill="auto"/>
            <w:vAlign w:val="bottom"/>
          </w:tcPr>
          <w:p w14:paraId="02F95811" w14:textId="2F6B7673" w:rsidR="00234DA7" w:rsidRPr="00465553" w:rsidRDefault="00234DA7" w:rsidP="000D0479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รวม</w:t>
            </w:r>
            <w:r w:rsidR="00EA3F70">
              <w:rPr>
                <w:rFonts w:asciiTheme="majorBidi" w:hAnsiTheme="majorBidi" w:hint="cs"/>
                <w:b/>
                <w:bCs/>
                <w:sz w:val="28"/>
                <w:cs/>
              </w:rPr>
              <w:t>ลูกหนี้อื่น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445AA" w14:textId="385E3A44" w:rsidR="00234DA7" w:rsidRPr="008A17ED" w:rsidRDefault="00E104D6" w:rsidP="000D0479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8E15B28" w14:textId="77777777" w:rsidR="00234DA7" w:rsidRPr="008A17ED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2FA8E" w14:textId="72E17F2C" w:rsidR="00234DA7" w:rsidRPr="00657820" w:rsidRDefault="00E104D6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02D814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283D7A" w14:textId="7FE22017" w:rsidR="00234DA7" w:rsidRPr="008A17ED" w:rsidRDefault="00EA3F70" w:rsidP="000D047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CB2C5D" w14:textId="77777777" w:rsidR="00234DA7" w:rsidRPr="008A17ED" w:rsidRDefault="00234DA7" w:rsidP="00FE703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71CAB8" w14:textId="329D67C0" w:rsidR="00234DA7" w:rsidRPr="00875244" w:rsidRDefault="00E104D6" w:rsidP="0087524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75244">
              <w:rPr>
                <w:rFonts w:asciiTheme="majorBidi" w:hAnsiTheme="majorBidi"/>
                <w:b/>
                <w:bCs/>
                <w:sz w:val="28"/>
              </w:rPr>
              <w:t>3,343</w:t>
            </w:r>
          </w:p>
        </w:tc>
      </w:tr>
      <w:tr w:rsidR="00020E24" w:rsidRPr="008A17ED" w14:paraId="2ADF296E" w14:textId="77777777" w:rsidTr="00FE7033">
        <w:tc>
          <w:tcPr>
            <w:tcW w:w="4050" w:type="dxa"/>
            <w:shd w:val="clear" w:color="auto" w:fill="auto"/>
            <w:vAlign w:val="bottom"/>
          </w:tcPr>
          <w:p w14:paraId="65F6D43E" w14:textId="77777777" w:rsidR="00020E24" w:rsidRPr="00465553" w:rsidRDefault="00020E24" w:rsidP="000D0479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9474F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571740C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DBBBC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981128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D72106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1A8F76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E891E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2E43A4" w:rsidRPr="008A17ED" w14:paraId="79E1E77B" w14:textId="77777777" w:rsidTr="00FE7033">
        <w:tc>
          <w:tcPr>
            <w:tcW w:w="4050" w:type="dxa"/>
            <w:shd w:val="clear" w:color="auto" w:fill="auto"/>
            <w:vAlign w:val="bottom"/>
          </w:tcPr>
          <w:p w14:paraId="787E38D6" w14:textId="14E82A67" w:rsidR="002E43A4" w:rsidRPr="00465553" w:rsidRDefault="002F7281" w:rsidP="000D0479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 xml:space="preserve">รายได้ค้างรับ - กิจการที่เกี่ยวข้องกัน 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>(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/>
                <w:b/>
                <w:bCs/>
                <w:sz w:val="28"/>
              </w:rPr>
              <w:t>7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575B43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B54D402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56332F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F65F7A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B99727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E85FC0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EAE2582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1143E" w:rsidRPr="008A17ED" w14:paraId="17E65D5E" w14:textId="77777777" w:rsidTr="00FE7033">
        <w:tc>
          <w:tcPr>
            <w:tcW w:w="4050" w:type="dxa"/>
            <w:shd w:val="clear" w:color="auto" w:fill="auto"/>
            <w:vAlign w:val="bottom"/>
          </w:tcPr>
          <w:p w14:paraId="4D7397B9" w14:textId="49ED2532" w:rsidR="00B1143E" w:rsidRPr="00465553" w:rsidRDefault="00B1143E" w:rsidP="00B1143E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465553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7C95" w14:textId="29B8D990" w:rsidR="00B1143E" w:rsidRPr="008A17ED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083AF1" w14:textId="77777777" w:rsidR="00B1143E" w:rsidRPr="008A17ED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A0F15" w14:textId="337F4075" w:rsidR="00B1143E" w:rsidRPr="008A17ED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B1892B" w14:textId="77777777" w:rsidR="00B1143E" w:rsidRPr="008A17ED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83014" w14:textId="177F2A1D" w:rsidR="00B1143E" w:rsidRPr="008A17ED" w:rsidRDefault="008153C7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sz w:val="28"/>
              </w:rPr>
              <w:t>4,382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895A0B" w14:textId="77777777" w:rsidR="00B1143E" w:rsidRPr="008A17ED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00542" w14:textId="176CE39D" w:rsidR="00B1143E" w:rsidRPr="008A17ED" w:rsidRDefault="008153C7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1143E" w:rsidRPr="008A17ED" w14:paraId="1E4641B4" w14:textId="77777777" w:rsidTr="00FE7033">
        <w:tc>
          <w:tcPr>
            <w:tcW w:w="4050" w:type="dxa"/>
            <w:shd w:val="clear" w:color="auto" w:fill="auto"/>
            <w:vAlign w:val="bottom"/>
          </w:tcPr>
          <w:p w14:paraId="4885397F" w14:textId="47D24D81" w:rsidR="00B1143E" w:rsidRPr="00465553" w:rsidRDefault="00B1143E" w:rsidP="00B1143E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รวม</w:t>
            </w:r>
            <w:r w:rsidR="00D65B3E">
              <w:rPr>
                <w:rFonts w:asciiTheme="majorBidi" w:hAnsiTheme="majorBidi" w:hint="cs"/>
                <w:b/>
                <w:bCs/>
                <w:spacing w:val="-4"/>
                <w:sz w:val="28"/>
                <w:cs/>
              </w:rPr>
              <w:t xml:space="preserve">รายได้ค้างรับ </w:t>
            </w:r>
            <w:r w:rsidRPr="00465553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B9195" w14:textId="11008942" w:rsidR="00B1143E" w:rsidRPr="007E635C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7E635C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30CCFCF" w14:textId="77777777" w:rsidR="00B1143E" w:rsidRPr="007E635C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CE10A" w14:textId="5C9E5B8D" w:rsidR="00B1143E" w:rsidRPr="007E635C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7E635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1EFE3" w14:textId="77777777" w:rsidR="00B1143E" w:rsidRPr="007E635C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CAB3D" w14:textId="0B852E2B" w:rsidR="00B1143E" w:rsidRPr="008153C7" w:rsidRDefault="008153C7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153C7">
              <w:rPr>
                <w:rFonts w:asciiTheme="majorBidi" w:hAnsiTheme="majorBidi"/>
                <w:b/>
                <w:bCs/>
                <w:sz w:val="28"/>
              </w:rPr>
              <w:t>4,382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1F97D" w14:textId="77777777" w:rsidR="00B1143E" w:rsidRPr="007E635C" w:rsidRDefault="00B1143E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CD7FA" w14:textId="566DAABD" w:rsidR="00B1143E" w:rsidRPr="007E635C" w:rsidRDefault="008153C7" w:rsidP="00B1143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7E635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2E43A4" w:rsidRPr="008A17ED" w14:paraId="0E9C4FBF" w14:textId="77777777" w:rsidTr="00FE7033">
        <w:tc>
          <w:tcPr>
            <w:tcW w:w="4050" w:type="dxa"/>
            <w:shd w:val="clear" w:color="auto" w:fill="auto"/>
            <w:vAlign w:val="bottom"/>
          </w:tcPr>
          <w:p w14:paraId="3688BF01" w14:textId="77777777" w:rsidR="002E43A4" w:rsidRPr="00465553" w:rsidRDefault="002E43A4" w:rsidP="000D0479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145770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26B47DE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B0E3DF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229BC9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BF2339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B6F3D6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B52014" w14:textId="77777777" w:rsidR="002E43A4" w:rsidRPr="008A17ED" w:rsidRDefault="002E43A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020E24" w:rsidRPr="008A17ED" w14:paraId="52170790" w14:textId="77777777" w:rsidTr="00FE7033">
        <w:tc>
          <w:tcPr>
            <w:tcW w:w="4050" w:type="dxa"/>
            <w:shd w:val="clear" w:color="auto" w:fill="auto"/>
            <w:vAlign w:val="bottom"/>
          </w:tcPr>
          <w:p w14:paraId="47B4F4F9" w14:textId="0BF7889F" w:rsidR="00020E24" w:rsidRPr="00465553" w:rsidRDefault="00020E24" w:rsidP="000D0479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465553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465553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465553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465553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465553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="008B6677">
              <w:rPr>
                <w:rFonts w:asciiTheme="majorBidi" w:hAnsiTheme="majorBidi"/>
                <w:b/>
                <w:bCs/>
                <w:spacing w:val="-6"/>
                <w:sz w:val="28"/>
              </w:rPr>
              <w:t>7</w:t>
            </w:r>
            <w:r w:rsidRPr="00465553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26D259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060444C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28F8A4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D78E0A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70BCAC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02DE4F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F177602" w14:textId="77777777" w:rsidR="00020E24" w:rsidRPr="008A17ED" w:rsidRDefault="00020E24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234DA7" w:rsidRPr="008A17ED" w14:paraId="38DF3336" w14:textId="77777777" w:rsidTr="00FE7033">
        <w:tc>
          <w:tcPr>
            <w:tcW w:w="4050" w:type="dxa"/>
            <w:shd w:val="clear" w:color="auto" w:fill="auto"/>
            <w:vAlign w:val="bottom"/>
          </w:tcPr>
          <w:p w14:paraId="3C61CD59" w14:textId="1D7C9F09" w:rsidR="00234DA7" w:rsidRPr="008A17ED" w:rsidRDefault="00234DA7" w:rsidP="000D0479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6557B7AA" w:rsidR="00234DA7" w:rsidRPr="008A17ED" w:rsidRDefault="00D237C3" w:rsidP="000D047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DDEA17" w14:textId="77777777" w:rsidR="00234DA7" w:rsidRPr="008A17ED" w:rsidRDefault="00234DA7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712DE778" w:rsidR="00234DA7" w:rsidRPr="008A17ED" w:rsidRDefault="00D237C3" w:rsidP="000D047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CBE861" w14:textId="77777777" w:rsidR="00234DA7" w:rsidRPr="008A17ED" w:rsidRDefault="00234DA7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531C0FCF" w:rsidR="00234DA7" w:rsidRPr="008A17ED" w:rsidRDefault="00E104D6" w:rsidP="000D047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9,746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A8F23" w14:textId="77777777" w:rsidR="00234DA7" w:rsidRPr="008A17ED" w:rsidRDefault="00234DA7" w:rsidP="000D047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F2D6E55" w14:textId="1B113A2E" w:rsidR="00234DA7" w:rsidRPr="008A17ED" w:rsidRDefault="00E104D6" w:rsidP="000D047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8,769</w:t>
            </w:r>
          </w:p>
        </w:tc>
      </w:tr>
      <w:tr w:rsidR="00234DA7" w:rsidRPr="008A17ED" w14:paraId="5AF40184" w14:textId="77777777" w:rsidTr="00FE7033">
        <w:trPr>
          <w:trHeight w:val="288"/>
        </w:trPr>
        <w:tc>
          <w:tcPr>
            <w:tcW w:w="4050" w:type="dxa"/>
            <w:shd w:val="clear" w:color="auto" w:fill="auto"/>
            <w:vAlign w:val="bottom"/>
          </w:tcPr>
          <w:p w14:paraId="2EF5F1CC" w14:textId="504A2CE9" w:rsidR="00234DA7" w:rsidRPr="008A17ED" w:rsidRDefault="00234DA7" w:rsidP="000D0479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7DE688F3" w:rsidR="00234DA7" w:rsidRPr="008A17ED" w:rsidRDefault="00E104D6" w:rsidP="000D047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11,861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803923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22124B3D" w:rsidR="00234DA7" w:rsidRPr="008A17ED" w:rsidRDefault="00E104D6" w:rsidP="000D047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612E7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1E5FB173" w:rsidR="00234DA7" w:rsidRPr="008A17ED" w:rsidRDefault="00E104D6" w:rsidP="000D047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11,861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AE9C8" w14:textId="77777777" w:rsidR="00234DA7" w:rsidRPr="008A17ED" w:rsidRDefault="00234DA7" w:rsidP="000D0479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6978FDD" w14:textId="1DF510A4" w:rsidR="00234DA7" w:rsidRPr="008A17ED" w:rsidRDefault="00E104D6" w:rsidP="000D0479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10,196</w:t>
            </w:r>
          </w:p>
        </w:tc>
      </w:tr>
      <w:tr w:rsidR="00E104D6" w:rsidRPr="008A17ED" w14:paraId="1B870019" w14:textId="77777777" w:rsidTr="00FE7033">
        <w:tc>
          <w:tcPr>
            <w:tcW w:w="4050" w:type="dxa"/>
            <w:shd w:val="clear" w:color="auto" w:fill="auto"/>
            <w:vAlign w:val="bottom"/>
          </w:tcPr>
          <w:p w14:paraId="58C5F934" w14:textId="40685515" w:rsidR="00E104D6" w:rsidRPr="008A17ED" w:rsidRDefault="00E104D6" w:rsidP="00E104D6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6FE9C4BD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11,861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16B0FC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762D8B6E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1EBC08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6A14038A" w:rsidR="00E104D6" w:rsidRPr="008A17ED" w:rsidRDefault="00E104D6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21,607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23EE7" w14:textId="77777777" w:rsidR="00E104D6" w:rsidRPr="008A17ED" w:rsidRDefault="00E104D6" w:rsidP="00E104D6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3F355447" w:rsidR="00E104D6" w:rsidRPr="008A17ED" w:rsidRDefault="00C65EA4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18</w:t>
            </w:r>
            <w:r w:rsidR="00E104D6">
              <w:rPr>
                <w:rFonts w:asciiTheme="majorBidi" w:hAnsi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965</w:t>
            </w:r>
          </w:p>
        </w:tc>
      </w:tr>
      <w:tr w:rsidR="00E104D6" w:rsidRPr="008A17ED" w14:paraId="00B35EF1" w14:textId="77777777" w:rsidTr="00FE7033">
        <w:tc>
          <w:tcPr>
            <w:tcW w:w="4050" w:type="dxa"/>
            <w:shd w:val="clear" w:color="auto" w:fill="auto"/>
            <w:vAlign w:val="center"/>
          </w:tcPr>
          <w:p w14:paraId="33DE7754" w14:textId="1E24552B" w:rsidR="00E104D6" w:rsidRPr="008A17ED" w:rsidRDefault="00E104D6" w:rsidP="00E104D6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8A17ED">
              <w:rPr>
                <w:rFonts w:asciiTheme="majorBidi" w:hAnsiTheme="majorBidi"/>
                <w:sz w:val="28"/>
              </w:rPr>
              <w:t>: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08E78C21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(11,861)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6EB220" w14:textId="77777777" w:rsidR="00E104D6" w:rsidRPr="008A17ED" w:rsidRDefault="00E104D6" w:rsidP="00E104D6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50429661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(10,196)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D48B9" w14:textId="77777777" w:rsidR="00E104D6" w:rsidRPr="008A17ED" w:rsidRDefault="00E104D6" w:rsidP="00E104D6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066AFAA5" w:rsidR="00E104D6" w:rsidRPr="008A17ED" w:rsidRDefault="00E104D6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(11,861)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E104D6" w:rsidRPr="008A17ED" w:rsidRDefault="00E104D6" w:rsidP="00E104D6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61F0D009" w:rsidR="00E104D6" w:rsidRPr="008A17ED" w:rsidRDefault="00E104D6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(10,293)</w:t>
            </w:r>
          </w:p>
        </w:tc>
      </w:tr>
      <w:tr w:rsidR="00E104D6" w:rsidRPr="008A17ED" w14:paraId="1AD1F89D" w14:textId="77777777" w:rsidTr="00FE7033">
        <w:tc>
          <w:tcPr>
            <w:tcW w:w="4050" w:type="dxa"/>
            <w:shd w:val="clear" w:color="auto" w:fill="auto"/>
            <w:vAlign w:val="bottom"/>
          </w:tcPr>
          <w:p w14:paraId="27BCBA5F" w14:textId="3BBE05E8" w:rsidR="00E104D6" w:rsidRPr="008A17ED" w:rsidRDefault="00E104D6" w:rsidP="00E104D6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6E69C701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165889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6B04541E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247C8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10C09221" w:rsidR="00E104D6" w:rsidRPr="008A17ED" w:rsidRDefault="00192436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9,</w:t>
            </w:r>
            <w:r w:rsidR="00993C04">
              <w:rPr>
                <w:rFonts w:asciiTheme="majorBidi" w:hAnsiTheme="majorBidi"/>
                <w:b/>
                <w:bCs/>
                <w:sz w:val="28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E104D6" w:rsidRPr="008A17ED" w:rsidRDefault="00E104D6" w:rsidP="00E104D6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5199D5D8" w:rsidR="00E104D6" w:rsidRPr="008A17ED" w:rsidRDefault="00192436" w:rsidP="00E104D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8,672</w:t>
            </w:r>
          </w:p>
        </w:tc>
      </w:tr>
      <w:tr w:rsidR="00E104D6" w:rsidRPr="008A17ED" w14:paraId="7D83DD7C" w14:textId="77777777" w:rsidTr="00FE7033">
        <w:tc>
          <w:tcPr>
            <w:tcW w:w="4050" w:type="dxa"/>
            <w:shd w:val="clear" w:color="auto" w:fill="auto"/>
            <w:vAlign w:val="bottom"/>
          </w:tcPr>
          <w:p w14:paraId="773A26F9" w14:textId="0114AC99" w:rsidR="00E104D6" w:rsidRPr="008A17ED" w:rsidRDefault="00E104D6" w:rsidP="00E104D6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F60A48" w14:textId="77777777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F52E51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EC22D" w14:textId="77777777" w:rsidR="00E104D6" w:rsidRPr="00657820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6C0FA3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A0D182" w14:textId="77777777" w:rsidR="00E104D6" w:rsidRPr="008A17ED" w:rsidRDefault="00E104D6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923447" w14:textId="77777777" w:rsidR="00E104D6" w:rsidRPr="008A17ED" w:rsidRDefault="00E104D6" w:rsidP="00E104D6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4EC6FA6" w14:textId="77777777" w:rsidR="00E104D6" w:rsidRPr="008A17ED" w:rsidRDefault="00E104D6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E104D6" w:rsidRPr="008A17ED" w14:paraId="5F88977C" w14:textId="77777777" w:rsidTr="003E3B74">
        <w:tc>
          <w:tcPr>
            <w:tcW w:w="4050" w:type="dxa"/>
            <w:shd w:val="clear" w:color="auto" w:fill="auto"/>
            <w:vAlign w:val="center"/>
          </w:tcPr>
          <w:p w14:paraId="09356360" w14:textId="54F569EA" w:rsidR="00E104D6" w:rsidRPr="008A17ED" w:rsidRDefault="00E104D6" w:rsidP="00E104D6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50509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 กิจการที่</w:t>
            </w:r>
            <w:r w:rsidRPr="008B6677">
              <w:rPr>
                <w:rFonts w:asciiTheme="majorBidi" w:hAnsiTheme="majorBidi" w:hint="cs"/>
                <w:b/>
                <w:bCs/>
                <w:sz w:val="28"/>
                <w:cs/>
              </w:rPr>
              <w:t>เกี่ยวข้อง</w:t>
            </w:r>
            <w:r w:rsidRPr="008B6677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  <w:r w:rsidRPr="008B667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8B667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Pr="008B667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E950AA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Pr="008B6677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322028" w14:textId="77777777" w:rsidR="00E104D6" w:rsidRPr="008A17ED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E0886E7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C4D19" w14:textId="77777777" w:rsidR="00E104D6" w:rsidRPr="00657820" w:rsidRDefault="00E104D6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967141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394CC" w14:textId="77777777" w:rsidR="00E104D6" w:rsidRPr="008A17ED" w:rsidRDefault="00E104D6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F002D8" w14:textId="77777777" w:rsidR="00E104D6" w:rsidRPr="008A17ED" w:rsidRDefault="00E104D6" w:rsidP="00E104D6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0A9DCCE" w14:textId="77777777" w:rsidR="00E104D6" w:rsidRPr="008A17ED" w:rsidRDefault="00E104D6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E104D6" w:rsidRPr="008A17ED" w14:paraId="783D5C14" w14:textId="77777777" w:rsidTr="00FE7033">
        <w:tc>
          <w:tcPr>
            <w:tcW w:w="4050" w:type="dxa"/>
            <w:shd w:val="clear" w:color="auto" w:fill="auto"/>
            <w:vAlign w:val="center"/>
          </w:tcPr>
          <w:p w14:paraId="0A3B667B" w14:textId="307B0C3A" w:rsidR="00E104D6" w:rsidRPr="008A17ED" w:rsidRDefault="00E104D6" w:rsidP="00E104D6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A16BB9">
              <w:rPr>
                <w:rFonts w:asciiTheme="majorBidi" w:hAnsi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7406C" w14:textId="682D2DAF" w:rsidR="00E104D6" w:rsidRPr="00DE6657" w:rsidRDefault="00DE6657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DE6657">
              <w:rPr>
                <w:rFonts w:asciiTheme="majorBidi" w:hAnsiTheme="majorBidi" w:hint="eastAsia"/>
                <w:sz w:val="28"/>
              </w:rPr>
              <w:t>7,050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3CF2A81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E6458" w14:textId="33D37B59" w:rsidR="00E104D6" w:rsidRPr="004811C0" w:rsidRDefault="004811C0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811C0">
              <w:rPr>
                <w:rFonts w:asciiTheme="majorBidi" w:hAnsiTheme="majorBidi" w:cstheme="majorBidi" w:hint="eastAsia"/>
                <w:sz w:val="28"/>
              </w:rPr>
              <w:t>7,061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C3068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AE3F" w14:textId="2F5D26D1" w:rsidR="00E104D6" w:rsidRPr="00564B7C" w:rsidRDefault="00F94657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564B7C">
              <w:rPr>
                <w:rFonts w:asciiTheme="majorBidi" w:hAnsiTheme="majorBidi" w:hint="eastAsia"/>
                <w:sz w:val="28"/>
                <w:cs/>
              </w:rPr>
              <w:t>6</w:t>
            </w:r>
            <w:r w:rsidRPr="00564B7C">
              <w:rPr>
                <w:rFonts w:asciiTheme="majorBidi" w:hAnsiTheme="majorBidi" w:hint="eastAsia"/>
                <w:sz w:val="28"/>
              </w:rPr>
              <w:t>,</w:t>
            </w:r>
            <w:r w:rsidRPr="00564B7C">
              <w:rPr>
                <w:rFonts w:asciiTheme="majorBidi" w:hAnsiTheme="majorBidi" w:hint="eastAsia"/>
                <w:sz w:val="28"/>
                <w:cs/>
              </w:rPr>
              <w:t>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7E5DAA" w14:textId="77777777" w:rsidR="00E104D6" w:rsidRPr="00564B7C" w:rsidRDefault="00E104D6" w:rsidP="00E104D6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BEDC5" w14:textId="251DB7CB" w:rsidR="00E104D6" w:rsidRPr="00564B7C" w:rsidRDefault="00564B7C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564B7C">
              <w:rPr>
                <w:rFonts w:asciiTheme="majorBidi" w:hAnsiTheme="majorBidi" w:hint="eastAsia"/>
                <w:sz w:val="28"/>
                <w:cs/>
              </w:rPr>
              <w:t>6</w:t>
            </w:r>
            <w:r w:rsidRPr="00564B7C">
              <w:rPr>
                <w:rFonts w:asciiTheme="majorBidi" w:hAnsiTheme="majorBidi" w:hint="eastAsia"/>
                <w:sz w:val="28"/>
              </w:rPr>
              <w:t>,</w:t>
            </w:r>
            <w:r w:rsidRPr="00564B7C">
              <w:rPr>
                <w:rFonts w:asciiTheme="majorBidi" w:hAnsiTheme="majorBidi" w:hint="eastAsia"/>
                <w:sz w:val="28"/>
                <w:cs/>
              </w:rPr>
              <w:t>466</w:t>
            </w:r>
          </w:p>
        </w:tc>
      </w:tr>
      <w:tr w:rsidR="00E104D6" w:rsidRPr="008A17ED" w14:paraId="4AC8E51A" w14:textId="77777777" w:rsidTr="00FE7033">
        <w:tc>
          <w:tcPr>
            <w:tcW w:w="4050" w:type="dxa"/>
            <w:shd w:val="clear" w:color="auto" w:fill="auto"/>
            <w:vAlign w:val="center"/>
          </w:tcPr>
          <w:p w14:paraId="0BD4CB18" w14:textId="7B90CA49" w:rsidR="00E104D6" w:rsidRPr="008A17ED" w:rsidRDefault="00E104D6" w:rsidP="00E104D6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รวม</w:t>
            </w:r>
            <w:r w:rsidRPr="00850509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</w:t>
            </w: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>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000C7" w14:textId="6AC62F57" w:rsidR="00E104D6" w:rsidRPr="008A17ED" w:rsidRDefault="00DE6657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DE6657">
              <w:rPr>
                <w:rFonts w:asciiTheme="majorBidi" w:hAnsiTheme="majorBidi" w:hint="eastAsia"/>
                <w:b/>
                <w:bCs/>
                <w:sz w:val="28"/>
              </w:rPr>
              <w:t>7,050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AAC0D0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3C267" w14:textId="6B7617B5" w:rsidR="00E104D6" w:rsidRPr="00657820" w:rsidRDefault="004811C0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811C0">
              <w:rPr>
                <w:rFonts w:asciiTheme="majorBidi" w:hAnsiTheme="majorBidi" w:cstheme="majorBidi" w:hint="eastAsia"/>
                <w:b/>
                <w:bCs/>
                <w:sz w:val="28"/>
              </w:rPr>
              <w:t>7,061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35D744" w14:textId="77777777" w:rsidR="00E104D6" w:rsidRPr="008A17ED" w:rsidRDefault="00E104D6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00A1F" w14:textId="6823605C" w:rsidR="00E104D6" w:rsidRPr="008A17ED" w:rsidRDefault="00564B7C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564B7C">
              <w:rPr>
                <w:rFonts w:asciiTheme="majorBidi" w:hAnsiTheme="majorBidi" w:hint="eastAsia"/>
                <w:b/>
                <w:bCs/>
                <w:sz w:val="28"/>
              </w:rPr>
              <w:t>6,454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E10681" w14:textId="77777777" w:rsidR="00E104D6" w:rsidRPr="008A17ED" w:rsidRDefault="00E104D6" w:rsidP="00E104D6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34207" w14:textId="08766D21" w:rsidR="00E104D6" w:rsidRPr="00347E7C" w:rsidRDefault="00347E7C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347E7C">
              <w:rPr>
                <w:rFonts w:asciiTheme="majorBidi" w:hAnsiTheme="majorBidi" w:hint="eastAsia"/>
                <w:b/>
                <w:bCs/>
                <w:sz w:val="28"/>
                <w:cs/>
              </w:rPr>
              <w:t>6</w:t>
            </w:r>
            <w:r w:rsidRPr="00347E7C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347E7C">
              <w:rPr>
                <w:rFonts w:asciiTheme="majorBidi" w:hAnsiTheme="majorBidi" w:hint="eastAsia"/>
                <w:b/>
                <w:bCs/>
                <w:sz w:val="28"/>
                <w:cs/>
              </w:rPr>
              <w:t>466</w:t>
            </w:r>
          </w:p>
        </w:tc>
      </w:tr>
      <w:tr w:rsidR="00AD020F" w:rsidRPr="00AD020F" w14:paraId="68ACBD03" w14:textId="77777777" w:rsidTr="00FE7033">
        <w:tc>
          <w:tcPr>
            <w:tcW w:w="4050" w:type="dxa"/>
            <w:shd w:val="clear" w:color="auto" w:fill="auto"/>
            <w:vAlign w:val="center"/>
          </w:tcPr>
          <w:p w14:paraId="71C3A9BA" w14:textId="77777777" w:rsidR="00AD020F" w:rsidRPr="00AD020F" w:rsidRDefault="00AD020F" w:rsidP="00E104D6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339E8" w14:textId="77777777" w:rsidR="00AD020F" w:rsidRPr="00AD020F" w:rsidRDefault="00AD020F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5E16480" w14:textId="77777777" w:rsidR="00AD020F" w:rsidRPr="00AD020F" w:rsidRDefault="00AD020F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98002" w14:textId="77777777" w:rsidR="00AD020F" w:rsidRPr="00AD020F" w:rsidRDefault="00AD020F" w:rsidP="00E104D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1089B8" w14:textId="77777777" w:rsidR="00AD020F" w:rsidRPr="00AD020F" w:rsidRDefault="00AD020F" w:rsidP="00E104D6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02C23" w14:textId="77777777" w:rsidR="00AD020F" w:rsidRPr="00AD020F" w:rsidRDefault="00AD020F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A21D1" w14:textId="77777777" w:rsidR="00AD020F" w:rsidRPr="00AD020F" w:rsidRDefault="00AD020F" w:rsidP="00E104D6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0265E" w14:textId="77777777" w:rsidR="00AD020F" w:rsidRPr="00AD020F" w:rsidRDefault="00AD020F" w:rsidP="00E104D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</w:tr>
      <w:tr w:rsidR="00E104D6" w:rsidRPr="008A17ED" w14:paraId="002886EE" w14:textId="77777777" w:rsidTr="00FE7033">
        <w:tc>
          <w:tcPr>
            <w:tcW w:w="4050" w:type="dxa"/>
            <w:shd w:val="clear" w:color="auto" w:fill="auto"/>
            <w:vAlign w:val="bottom"/>
          </w:tcPr>
          <w:p w14:paraId="080BD1F3" w14:textId="655B9405" w:rsidR="00E104D6" w:rsidRPr="00465553" w:rsidRDefault="00E104D6" w:rsidP="00E104D6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ดอกเบี้ยค้างจ่าย - </w:t>
            </w:r>
            <w:r w:rsidRPr="00465553">
              <w:rPr>
                <w:rFonts w:asciiTheme="majorBidi" w:hAnsiTheme="majorBidi" w:hint="cs"/>
                <w:b/>
                <w:bCs/>
                <w:sz w:val="28"/>
                <w:cs/>
              </w:rPr>
              <w:t>บุคคล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2044F" w14:textId="77777777" w:rsidR="00E104D6" w:rsidRPr="00465553" w:rsidRDefault="00E104D6" w:rsidP="00FE7033">
            <w:pPr>
              <w:tabs>
                <w:tab w:val="decimal" w:pos="539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EEC2AE8" w14:textId="77777777" w:rsidR="00E104D6" w:rsidRPr="00465553" w:rsidRDefault="00E104D6" w:rsidP="00FE703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36E8D1" w14:textId="77777777" w:rsidR="00E104D6" w:rsidRPr="00465553" w:rsidRDefault="00E104D6" w:rsidP="00FE703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8E47EF" w14:textId="77777777" w:rsidR="00E104D6" w:rsidRPr="00465553" w:rsidRDefault="00E104D6" w:rsidP="00FE703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6A6388" w14:textId="77777777" w:rsidR="00E104D6" w:rsidRPr="00465553" w:rsidRDefault="00E104D6" w:rsidP="00FE7033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E104D6" w:rsidRPr="00465553" w:rsidRDefault="00E104D6" w:rsidP="00FE7033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28F57CF" w14:textId="77777777" w:rsidR="00E104D6" w:rsidRPr="00465553" w:rsidRDefault="00E104D6" w:rsidP="00FE7033">
            <w:pPr>
              <w:tabs>
                <w:tab w:val="decimal" w:pos="539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E104D6" w:rsidRPr="008A17ED" w14:paraId="3185CDCA" w14:textId="77777777" w:rsidTr="00FE7033">
        <w:tc>
          <w:tcPr>
            <w:tcW w:w="4050" w:type="dxa"/>
            <w:shd w:val="clear" w:color="auto" w:fill="auto"/>
            <w:vAlign w:val="bottom"/>
          </w:tcPr>
          <w:p w14:paraId="716A8664" w14:textId="53631F8B" w:rsidR="00E104D6" w:rsidRPr="00465553" w:rsidRDefault="00E104D6" w:rsidP="00E104D6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465553"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     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E950AA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Pr="00465553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B29601" w14:textId="77777777" w:rsidR="00E104D6" w:rsidRPr="00465553" w:rsidRDefault="00E104D6" w:rsidP="00FE7033">
            <w:pPr>
              <w:tabs>
                <w:tab w:val="decimal" w:pos="539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315897" w14:textId="77777777" w:rsidR="00E104D6" w:rsidRPr="00465553" w:rsidRDefault="00E104D6" w:rsidP="00FE703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0637C" w14:textId="77777777" w:rsidR="00E104D6" w:rsidRPr="00465553" w:rsidRDefault="00E104D6" w:rsidP="00FE703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56296" w14:textId="77777777" w:rsidR="00E104D6" w:rsidRPr="00465553" w:rsidRDefault="00E104D6" w:rsidP="00FE703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F40CD4" w14:textId="77777777" w:rsidR="00E104D6" w:rsidRPr="00465553" w:rsidRDefault="00E104D6" w:rsidP="00FE7033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9CEFE9" w14:textId="77777777" w:rsidR="00E104D6" w:rsidRPr="00465553" w:rsidRDefault="00E104D6" w:rsidP="00FE7033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AACC81C" w14:textId="77777777" w:rsidR="00E104D6" w:rsidRPr="00465553" w:rsidRDefault="00E104D6" w:rsidP="00FE7033">
            <w:pPr>
              <w:tabs>
                <w:tab w:val="decimal" w:pos="539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E104D6" w:rsidRPr="008A17ED" w14:paraId="17465DE1" w14:textId="77777777" w:rsidTr="00FE7033">
        <w:tc>
          <w:tcPr>
            <w:tcW w:w="4050" w:type="dxa"/>
            <w:shd w:val="clear" w:color="auto" w:fill="auto"/>
            <w:vAlign w:val="bottom"/>
          </w:tcPr>
          <w:p w14:paraId="603EEB8C" w14:textId="4767BFAB" w:rsidR="00E104D6" w:rsidRPr="00465553" w:rsidRDefault="00E104D6" w:rsidP="00E104D6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465553">
              <w:rPr>
                <w:rFonts w:asciiTheme="majorBidi" w:hAnsi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DF4C33" w14:textId="5B06ED44" w:rsidR="00E104D6" w:rsidRPr="00465553" w:rsidRDefault="00DE6657" w:rsidP="00E104D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594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97B2169" w14:textId="77777777" w:rsidR="00E104D6" w:rsidRPr="00465553" w:rsidRDefault="00E104D6" w:rsidP="00FE703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D8DA9" w14:textId="5FC783FD" w:rsidR="00E104D6" w:rsidRPr="00465553" w:rsidRDefault="00CE1AE1" w:rsidP="00E104D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29</w:t>
            </w:r>
            <w:r w:rsidR="008D0D16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F08866" w14:textId="77777777" w:rsidR="00E104D6" w:rsidRPr="00465553" w:rsidRDefault="00E104D6" w:rsidP="00FE703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ADA280" w14:textId="2A033F4F" w:rsidR="00E104D6" w:rsidRPr="00465553" w:rsidRDefault="008962BF" w:rsidP="00E104D6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FBC46" w14:textId="77777777" w:rsidR="00E104D6" w:rsidRPr="00465553" w:rsidRDefault="00E104D6" w:rsidP="00FE7033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B26B6F9" w14:textId="76810792" w:rsidR="00E104D6" w:rsidRPr="00465553" w:rsidRDefault="008962BF" w:rsidP="00E104D6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E104D6" w:rsidRPr="008A17ED" w14:paraId="64ABC1CF" w14:textId="77777777" w:rsidTr="00FE7033">
        <w:tc>
          <w:tcPr>
            <w:tcW w:w="4050" w:type="dxa"/>
            <w:shd w:val="clear" w:color="auto" w:fill="auto"/>
            <w:vAlign w:val="bottom"/>
          </w:tcPr>
          <w:p w14:paraId="2FEBD5FF" w14:textId="1FA8D8F7" w:rsidR="00E104D6" w:rsidRPr="00465553" w:rsidRDefault="00E104D6" w:rsidP="00E104D6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รวมดอกเบี้ยค้างจ่าย - </w:t>
            </w:r>
            <w:r w:rsidRPr="00465553">
              <w:rPr>
                <w:rFonts w:asciiTheme="majorBidi" w:hAnsiTheme="majorBidi" w:hint="cs"/>
                <w:b/>
                <w:bCs/>
                <w:sz w:val="28"/>
                <w:cs/>
              </w:rPr>
              <w:t>บุคคล</w:t>
            </w:r>
            <w:r w:rsidRPr="00465553">
              <w:rPr>
                <w:rFonts w:asciiTheme="majorBidi" w:hAnsi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631A26A2" w:rsidR="00E104D6" w:rsidRPr="00465553" w:rsidRDefault="00DE6657" w:rsidP="00E104D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594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FE97EF" w14:textId="77777777" w:rsidR="00E104D6" w:rsidRPr="00465553" w:rsidRDefault="00E104D6" w:rsidP="00FE703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43E8F267" w:rsidR="00E104D6" w:rsidRPr="00465553" w:rsidRDefault="00EE20CA" w:rsidP="00E104D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29</w:t>
            </w:r>
            <w:r w:rsidR="008D0D16">
              <w:rPr>
                <w:rFonts w:asciiTheme="majorBidi" w:hAnsiTheme="majorBidi"/>
                <w:b/>
                <w:bCs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8B86D" w14:textId="77777777" w:rsidR="00E104D6" w:rsidRPr="00465553" w:rsidRDefault="00E104D6" w:rsidP="00FE7033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59A08F91" w:rsidR="00E104D6" w:rsidRPr="00465553" w:rsidRDefault="008962BF" w:rsidP="00E104D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E104D6" w:rsidRPr="00465553" w:rsidRDefault="00E104D6" w:rsidP="00FE7033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4F0C681F" w:rsidR="00E104D6" w:rsidRPr="00465553" w:rsidRDefault="008962BF" w:rsidP="00E104D6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</w:tr>
    </w:tbl>
    <w:p w14:paraId="3701C8DD" w14:textId="69A6EF7D" w:rsidR="007D0494" w:rsidRDefault="009E4C64" w:rsidP="00AE7D7C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E7D7C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เงิน</w:t>
      </w:r>
      <w:r w:rsidRPr="00B118B0">
        <w:rPr>
          <w:rFonts w:asciiTheme="majorBidi" w:hAnsiTheme="majorBidi" w:cstheme="majorBidi"/>
          <w:b/>
          <w:bCs/>
          <w:sz w:val="28"/>
          <w:cs/>
        </w:rPr>
        <w:t>ให้กู้ยืมระยะสั้นแก่กิจการที่เกี่ยวข้องกัน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</w:t>
      </w:r>
      <w:r w:rsidR="001706E0">
        <w:rPr>
          <w:rFonts w:asciiTheme="majorBidi" w:hAnsiTheme="majorBidi" w:cstheme="majorBidi" w:hint="cs"/>
          <w:b/>
          <w:bCs/>
          <w:sz w:val="28"/>
          <w:cs/>
        </w:rPr>
        <w:t>ยะ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>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</w:t>
      </w:r>
      <w:r w:rsidR="00D23D41">
        <w:rPr>
          <w:rFonts w:asciiTheme="majorBidi" w:hAnsiTheme="majorBidi" w:cstheme="majorBidi" w:hint="cs"/>
          <w:b/>
          <w:bCs/>
          <w:sz w:val="28"/>
          <w:cs/>
        </w:rPr>
        <w:t>บุคคล</w:t>
      </w:r>
      <w:r w:rsidR="003B1D2D">
        <w:rPr>
          <w:rFonts w:asciiTheme="majorBidi" w:hAnsiTheme="majorBidi" w:cstheme="majorBidi" w:hint="cs"/>
          <w:b/>
          <w:bCs/>
          <w:sz w:val="28"/>
          <w:cs/>
        </w:rPr>
        <w:t xml:space="preserve">         </w:t>
      </w:r>
      <w:r w:rsidRPr="00B118B0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375DFDF0" w14:textId="464EA3F5" w:rsidR="00F51D33" w:rsidRDefault="009E4C64" w:rsidP="0035475F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ยอดคงเหลือของเงินให้กู้ยืมระยะสั้นแก่กิจการที่เกี่ยวข้องกัน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ณ วันที่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6B3F80" w:rsidRPr="00A44211">
        <w:rPr>
          <w:rFonts w:asciiTheme="majorBidi" w:hAnsiTheme="majorBidi" w:cstheme="majorBidi"/>
          <w:spacing w:val="2"/>
          <w:sz w:val="28"/>
        </w:rPr>
        <w:t>3</w:t>
      </w:r>
      <w:r w:rsidR="005E1F55">
        <w:rPr>
          <w:rFonts w:asciiTheme="majorBidi" w:hAnsiTheme="majorBidi" w:cstheme="majorBidi"/>
          <w:spacing w:val="2"/>
          <w:sz w:val="28"/>
        </w:rPr>
        <w:t>1</w:t>
      </w:r>
      <w:r w:rsidR="006B3F80" w:rsidRPr="00A44211">
        <w:rPr>
          <w:rFonts w:asciiTheme="majorBidi" w:hAnsiTheme="majorBidi" w:cstheme="majorBidi"/>
          <w:spacing w:val="2"/>
          <w:sz w:val="28"/>
        </w:rPr>
        <w:t xml:space="preserve"> </w:t>
      </w:r>
      <w:r w:rsidR="005E1F55">
        <w:rPr>
          <w:rFonts w:asciiTheme="majorBidi" w:hAnsiTheme="majorBidi" w:cstheme="majorBidi" w:hint="cs"/>
          <w:spacing w:val="2"/>
          <w:sz w:val="28"/>
          <w:cs/>
        </w:rPr>
        <w:t>มีนาคม</w:t>
      </w:r>
      <w:r w:rsidR="00BF1C06" w:rsidRPr="00A44211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E1F55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="00306408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และ</w:t>
      </w:r>
      <w:r w:rsidR="000719DC" w:rsidRPr="00A44211">
        <w:rPr>
          <w:rFonts w:asciiTheme="majorBidi" w:hAnsiTheme="majorBidi" w:cstheme="majorBidi" w:hint="cs"/>
          <w:color w:val="000000"/>
          <w:spacing w:val="2"/>
          <w:sz w:val="28"/>
          <w:cs/>
        </w:rPr>
        <w:t>วันที่</w:t>
      </w:r>
      <w:r w:rsidR="00D332B9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E1F55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="00586A31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D332B9"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รวมถึง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การ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เคลื่อนไหวของเงินให้กู้ยืมระยะสั้นดังกล่าวมีรายละเอียดดังนี้ </w:t>
      </w:r>
    </w:p>
    <w:tbl>
      <w:tblPr>
        <w:tblW w:w="8965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1"/>
        <w:gridCol w:w="90"/>
        <w:gridCol w:w="1109"/>
        <w:gridCol w:w="91"/>
        <w:gridCol w:w="1096"/>
        <w:gridCol w:w="93"/>
        <w:gridCol w:w="1154"/>
        <w:gridCol w:w="126"/>
        <w:gridCol w:w="1136"/>
        <w:gridCol w:w="126"/>
        <w:gridCol w:w="1163"/>
      </w:tblGrid>
      <w:tr w:rsidR="00005E6C" w:rsidRPr="00B118B0" w14:paraId="350E1302" w14:textId="77777777">
        <w:trPr>
          <w:trHeight w:val="80"/>
          <w:tblHeader/>
        </w:trPr>
        <w:tc>
          <w:tcPr>
            <w:tcW w:w="2781" w:type="dxa"/>
            <w:vAlign w:val="bottom"/>
          </w:tcPr>
          <w:p w14:paraId="18356843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D8524" w14:textId="77777777" w:rsidR="00005E6C" w:rsidRPr="00B118B0" w:rsidRDefault="00005E6C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vAlign w:val="bottom"/>
          </w:tcPr>
          <w:p w14:paraId="5A1995C3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" w:type="dxa"/>
            <w:vAlign w:val="bottom"/>
          </w:tcPr>
          <w:p w14:paraId="229331F5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94" w:type="dxa"/>
            <w:gridSpan w:val="7"/>
            <w:tcBorders>
              <w:bottom w:val="nil"/>
            </w:tcBorders>
            <w:vAlign w:val="bottom"/>
          </w:tcPr>
          <w:p w14:paraId="03F04EDC" w14:textId="77777777" w:rsidR="00005E6C" w:rsidRPr="00B118B0" w:rsidRDefault="00005E6C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05E6C" w:rsidRPr="00B118B0" w14:paraId="395E6F81" w14:textId="77777777">
        <w:trPr>
          <w:trHeight w:val="80"/>
          <w:tblHeader/>
        </w:trPr>
        <w:tc>
          <w:tcPr>
            <w:tcW w:w="2781" w:type="dxa"/>
            <w:vAlign w:val="bottom"/>
          </w:tcPr>
          <w:p w14:paraId="77FBF955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8992845" w14:textId="77777777" w:rsidR="00005E6C" w:rsidRPr="00B118B0" w:rsidRDefault="00005E6C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vAlign w:val="bottom"/>
          </w:tcPr>
          <w:p w14:paraId="46AA923E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" w:type="dxa"/>
            <w:vAlign w:val="bottom"/>
          </w:tcPr>
          <w:p w14:paraId="18B930B0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94" w:type="dxa"/>
            <w:gridSpan w:val="7"/>
            <w:tcBorders>
              <w:bottom w:val="single" w:sz="4" w:space="0" w:color="auto"/>
            </w:tcBorders>
            <w:vAlign w:val="bottom"/>
          </w:tcPr>
          <w:p w14:paraId="138D9373" w14:textId="77777777" w:rsidR="00005E6C" w:rsidRPr="00B118B0" w:rsidRDefault="00005E6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05E6C" w:rsidRPr="00465553" w14:paraId="34B82543" w14:textId="77777777">
        <w:trPr>
          <w:trHeight w:val="375"/>
          <w:tblHeader/>
        </w:trPr>
        <w:tc>
          <w:tcPr>
            <w:tcW w:w="2781" w:type="dxa"/>
            <w:vMerge w:val="restart"/>
            <w:vAlign w:val="bottom"/>
          </w:tcPr>
          <w:p w14:paraId="76E881B3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เงินให้กู้ยืมระยะ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ยาว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>แก่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50C4A810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Merge w:val="restart"/>
            <w:vAlign w:val="bottom"/>
          </w:tcPr>
          <w:p w14:paraId="2370475B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อัตราดอกเบี้ย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ร้อยละต่อปี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vAlign w:val="bottom"/>
          </w:tcPr>
          <w:p w14:paraId="256E23DC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96" w:type="dxa"/>
            <w:vMerge w:val="restart"/>
            <w:vAlign w:val="bottom"/>
          </w:tcPr>
          <w:p w14:paraId="0D627270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65553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46555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465553">
              <w:rPr>
                <w:rFonts w:asciiTheme="majorBidi" w:hAnsiTheme="majorBidi" w:cstheme="majorBidi"/>
                <w:spacing w:val="-6"/>
                <w:sz w:val="28"/>
              </w:rPr>
              <w:t>2568</w:t>
            </w:r>
          </w:p>
        </w:tc>
        <w:tc>
          <w:tcPr>
            <w:tcW w:w="93" w:type="dxa"/>
          </w:tcPr>
          <w:p w14:paraId="14CCD90E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6" w:type="dxa"/>
            <w:gridSpan w:val="3"/>
            <w:tcBorders>
              <w:bottom w:val="single" w:sz="4" w:space="0" w:color="auto"/>
            </w:tcBorders>
            <w:vAlign w:val="bottom"/>
          </w:tcPr>
          <w:p w14:paraId="11AFA191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hint="cs"/>
                <w:sz w:val="28"/>
                <w:cs/>
              </w:rPr>
              <w:t>ในระหว่างรอบ</w:t>
            </w:r>
            <w:r w:rsidRPr="00465553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126" w:type="dxa"/>
            <w:vAlign w:val="bottom"/>
          </w:tcPr>
          <w:p w14:paraId="19D5E2FD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63" w:type="dxa"/>
            <w:vMerge w:val="restart"/>
            <w:vAlign w:val="bottom"/>
          </w:tcPr>
          <w:p w14:paraId="3D71B6F0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4E83E369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pacing w:val="-6"/>
                <w:sz w:val="28"/>
              </w:rPr>
              <w:t>2568</w:t>
            </w:r>
          </w:p>
        </w:tc>
      </w:tr>
      <w:tr w:rsidR="00005E6C" w:rsidRPr="00465553" w14:paraId="4509892D" w14:textId="77777777">
        <w:trPr>
          <w:trHeight w:val="375"/>
          <w:tblHeader/>
        </w:trPr>
        <w:tc>
          <w:tcPr>
            <w:tcW w:w="2781" w:type="dxa"/>
            <w:vMerge/>
            <w:tcBorders>
              <w:bottom w:val="single" w:sz="4" w:space="0" w:color="auto"/>
            </w:tcBorders>
            <w:vAlign w:val="bottom"/>
          </w:tcPr>
          <w:p w14:paraId="177A4752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90ECF4F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Merge/>
            <w:tcBorders>
              <w:bottom w:val="single" w:sz="4" w:space="0" w:color="auto"/>
            </w:tcBorders>
            <w:vAlign w:val="bottom"/>
          </w:tcPr>
          <w:p w14:paraId="5833DE38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" w:type="dxa"/>
            <w:vAlign w:val="bottom"/>
          </w:tcPr>
          <w:p w14:paraId="58E0DFFC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96" w:type="dxa"/>
            <w:vMerge/>
            <w:tcBorders>
              <w:bottom w:val="single" w:sz="4" w:space="0" w:color="auto"/>
            </w:tcBorders>
            <w:vAlign w:val="bottom"/>
          </w:tcPr>
          <w:p w14:paraId="45FDB7FD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31883EE6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52E1DD2A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6" w:type="dxa"/>
            <w:vAlign w:val="bottom"/>
          </w:tcPr>
          <w:p w14:paraId="3DEE6568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DB515C1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26" w:type="dxa"/>
            <w:vAlign w:val="bottom"/>
          </w:tcPr>
          <w:p w14:paraId="27107830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63" w:type="dxa"/>
            <w:vMerge/>
            <w:tcBorders>
              <w:bottom w:val="single" w:sz="4" w:space="0" w:color="auto"/>
            </w:tcBorders>
            <w:vAlign w:val="bottom"/>
          </w:tcPr>
          <w:p w14:paraId="3DDF92A5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005E6C" w:rsidRPr="00465553" w14:paraId="50AC2CA3" w14:textId="77777777">
        <w:trPr>
          <w:trHeight w:val="20"/>
          <w:tblHeader/>
        </w:trPr>
        <w:tc>
          <w:tcPr>
            <w:tcW w:w="2781" w:type="dxa"/>
          </w:tcPr>
          <w:p w14:paraId="19E056E5" w14:textId="77777777" w:rsidR="00005E6C" w:rsidRPr="00A713E8" w:rsidRDefault="00005E6C">
            <w:pPr>
              <w:tabs>
                <w:tab w:val="left" w:pos="21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713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4E7256F9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vAlign w:val="bottom"/>
          </w:tcPr>
          <w:p w14:paraId="137F68C0" w14:textId="77777777" w:rsidR="00005E6C" w:rsidRPr="00465553" w:rsidRDefault="00005E6C">
            <w:pPr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" w:type="dxa"/>
            <w:vAlign w:val="bottom"/>
          </w:tcPr>
          <w:p w14:paraId="19E23C82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173807E4" w14:textId="77777777" w:rsidR="00005E6C" w:rsidRPr="00465553" w:rsidRDefault="00005E6C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5B93864D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9414F5" w14:textId="77777777" w:rsidR="00005E6C" w:rsidRPr="00465553" w:rsidRDefault="00005E6C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4E4CD" w14:textId="77777777" w:rsidR="00005E6C" w:rsidRPr="00465553" w:rsidRDefault="00005E6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A7898" w14:textId="77777777" w:rsidR="00005E6C" w:rsidRPr="00465553" w:rsidRDefault="00005E6C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13D2D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4DF02" w14:textId="77777777" w:rsidR="00005E6C" w:rsidRPr="00465553" w:rsidRDefault="00005E6C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05E6C" w:rsidRPr="00465553" w14:paraId="7468D94E" w14:textId="77777777">
        <w:trPr>
          <w:trHeight w:val="20"/>
        </w:trPr>
        <w:tc>
          <w:tcPr>
            <w:tcW w:w="2781" w:type="dxa"/>
          </w:tcPr>
          <w:p w14:paraId="78394C0B" w14:textId="77777777" w:rsidR="00005E6C" w:rsidRDefault="00005E6C">
            <w:pPr>
              <w:tabs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Yihao Motor Co.,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Ltd.</w:t>
            </w:r>
          </w:p>
        </w:tc>
        <w:tc>
          <w:tcPr>
            <w:tcW w:w="90" w:type="dxa"/>
          </w:tcPr>
          <w:p w14:paraId="4927323D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vAlign w:val="bottom"/>
          </w:tcPr>
          <w:p w14:paraId="7FBF2BE4" w14:textId="77777777" w:rsidR="00005E6C" w:rsidRPr="00465553" w:rsidRDefault="00005E6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vAlign w:val="bottom"/>
          </w:tcPr>
          <w:p w14:paraId="6403D2F2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14:paraId="01C07758" w14:textId="77777777" w:rsidR="00005E6C" w:rsidRDefault="00005E6C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32,932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4FAF0DE2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B489AC" w14:textId="77777777" w:rsidR="00005E6C" w:rsidRDefault="00005E6C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24B8C" w14:textId="77777777" w:rsidR="00005E6C" w:rsidRPr="00465553" w:rsidRDefault="00005E6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91F50" w14:textId="1957C02E" w:rsidR="00005E6C" w:rsidRDefault="005F0893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317CD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50836" w14:textId="6FE24F6A" w:rsidR="00005E6C" w:rsidRDefault="00005E6C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F0893">
              <w:rPr>
                <w:rFonts w:asciiTheme="majorBidi" w:hAnsiTheme="majorBidi" w:cstheme="majorBidi"/>
                <w:sz w:val="28"/>
              </w:rPr>
              <w:t>2,932</w:t>
            </w:r>
          </w:p>
        </w:tc>
      </w:tr>
      <w:tr w:rsidR="00005E6C" w:rsidRPr="00465553" w14:paraId="111A3C55" w14:textId="77777777">
        <w:trPr>
          <w:trHeight w:val="378"/>
        </w:trPr>
        <w:tc>
          <w:tcPr>
            <w:tcW w:w="2781" w:type="dxa"/>
            <w:vAlign w:val="bottom"/>
          </w:tcPr>
          <w:p w14:paraId="75656F6E" w14:textId="51F46D12" w:rsidR="00005E6C" w:rsidRPr="00465553" w:rsidRDefault="00005E6C">
            <w:pPr>
              <w:tabs>
                <w:tab w:val="left" w:pos="342"/>
                <w:tab w:val="left" w:pos="2160"/>
              </w:tabs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65553">
              <w:rPr>
                <w:rFonts w:asciiTheme="majorBidi" w:hAnsiTheme="majorBidi" w:cstheme="majorBidi"/>
                <w:sz w:val="28"/>
              </w:rPr>
              <w:t>: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11142A">
              <w:rPr>
                <w:rFonts w:asciiTheme="majorBidi" w:hAnsiTheme="majorBidi" w:cstheme="majorBidi"/>
                <w:sz w:val="28"/>
              </w:rPr>
              <w:t>(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11142A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จากอัตราแลกเปลี่ยน</w:t>
            </w:r>
          </w:p>
        </w:tc>
        <w:tc>
          <w:tcPr>
            <w:tcW w:w="90" w:type="dxa"/>
            <w:vAlign w:val="bottom"/>
          </w:tcPr>
          <w:p w14:paraId="4F70D6F5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vAlign w:val="bottom"/>
          </w:tcPr>
          <w:p w14:paraId="36F3428E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vAlign w:val="bottom"/>
          </w:tcPr>
          <w:p w14:paraId="2D4D1B5A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single" w:sz="4" w:space="0" w:color="auto"/>
            </w:tcBorders>
            <w:vAlign w:val="bottom"/>
          </w:tcPr>
          <w:p w14:paraId="021F1667" w14:textId="77777777" w:rsidR="00005E6C" w:rsidRPr="00465553" w:rsidRDefault="00005E6C">
            <w:pPr>
              <w:tabs>
                <w:tab w:val="decimal" w:pos="557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65553">
              <w:rPr>
                <w:rFonts w:ascii="Angsana New" w:hAnsi="Angsana New"/>
                <w:sz w:val="28"/>
              </w:rPr>
              <w:t>(360)</w:t>
            </w:r>
          </w:p>
        </w:tc>
        <w:tc>
          <w:tcPr>
            <w:tcW w:w="93" w:type="dxa"/>
            <w:tcBorders>
              <w:top w:val="nil"/>
            </w:tcBorders>
            <w:vAlign w:val="bottom"/>
          </w:tcPr>
          <w:p w14:paraId="7DAB2490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A69C88" w14:textId="46DB2B29" w:rsidR="00005E6C" w:rsidRPr="00465553" w:rsidRDefault="00AE5B7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FCD51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049A4D" w14:textId="45F6CBB9" w:rsidR="00005E6C" w:rsidRPr="00465553" w:rsidRDefault="005F0893">
            <w:pPr>
              <w:tabs>
                <w:tab w:val="decimal" w:pos="88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(55)</w:t>
            </w:r>
          </w:p>
        </w:tc>
        <w:tc>
          <w:tcPr>
            <w:tcW w:w="126" w:type="dxa"/>
            <w:tcBorders>
              <w:top w:val="nil"/>
            </w:tcBorders>
            <w:shd w:val="clear" w:color="auto" w:fill="auto"/>
            <w:vAlign w:val="bottom"/>
          </w:tcPr>
          <w:p w14:paraId="1DA0822C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AE91C0" w14:textId="0A0A57D3" w:rsidR="00005E6C" w:rsidRPr="00465553" w:rsidRDefault="00005E6C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F0893">
              <w:rPr>
                <w:rFonts w:asciiTheme="majorBidi" w:hAnsiTheme="majorBidi" w:cstheme="majorBidi"/>
                <w:sz w:val="28"/>
              </w:rPr>
              <w:t>41</w:t>
            </w:r>
            <w:r>
              <w:rPr>
                <w:rFonts w:asciiTheme="majorBidi" w:hAnsiTheme="majorBidi" w:cstheme="majorBidi"/>
                <w:sz w:val="28"/>
              </w:rPr>
              <w:t>5)</w:t>
            </w:r>
          </w:p>
        </w:tc>
      </w:tr>
      <w:tr w:rsidR="00005E6C" w:rsidRPr="00465553" w14:paraId="295E4F28" w14:textId="77777777">
        <w:trPr>
          <w:trHeight w:val="70"/>
        </w:trPr>
        <w:tc>
          <w:tcPr>
            <w:tcW w:w="2781" w:type="dxa"/>
            <w:tcBorders>
              <w:bottom w:val="nil"/>
            </w:tcBorders>
            <w:vAlign w:val="bottom"/>
          </w:tcPr>
          <w:p w14:paraId="36894A98" w14:textId="77777777" w:rsidR="00005E6C" w:rsidRPr="00D63C2F" w:rsidRDefault="00005E6C">
            <w:pPr>
              <w:spacing w:line="340" w:lineRule="exact"/>
              <w:ind w:right="-57"/>
              <w:rPr>
                <w:rFonts w:asciiTheme="majorBidi" w:hAnsiTheme="majorBidi" w:cstheme="majorBidi"/>
                <w:sz w:val="28"/>
                <w:cs/>
              </w:rPr>
            </w:pPr>
            <w:r w:rsidRPr="00D63C2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BFF6828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204BB68D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  <w:vAlign w:val="bottom"/>
          </w:tcPr>
          <w:p w14:paraId="13A707E8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nil"/>
            </w:tcBorders>
            <w:vAlign w:val="bottom"/>
          </w:tcPr>
          <w:p w14:paraId="09E70A1B" w14:textId="77777777" w:rsidR="00005E6C" w:rsidRPr="00D63C2F" w:rsidRDefault="00005E6C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63C2F">
              <w:rPr>
                <w:rFonts w:ascii="Angsana New" w:hAnsi="Angsana New"/>
                <w:sz w:val="28"/>
              </w:rPr>
              <w:t>32,572</w:t>
            </w: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7F7B5179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F17A7B" w14:textId="63C0CD28" w:rsidR="00005E6C" w:rsidRPr="00465553" w:rsidRDefault="005F0893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48D56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DEEF1E" w14:textId="463CBA9F" w:rsidR="00005E6C" w:rsidRPr="00465553" w:rsidRDefault="00005E6C">
            <w:pPr>
              <w:tabs>
                <w:tab w:val="decimal" w:pos="88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F0893">
              <w:rPr>
                <w:rFonts w:asciiTheme="majorBidi" w:hAnsiTheme="majorBidi" w:cstheme="majorBidi"/>
                <w:sz w:val="28"/>
              </w:rPr>
              <w:t>55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75880153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A7CC87" w14:textId="77777777" w:rsidR="00005E6C" w:rsidRPr="00D63C2F" w:rsidRDefault="00005E6C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D63C2F">
              <w:rPr>
                <w:rFonts w:asciiTheme="majorBidi" w:hAnsiTheme="majorBidi" w:cstheme="majorBidi"/>
                <w:sz w:val="28"/>
              </w:rPr>
              <w:t>32,517</w:t>
            </w:r>
          </w:p>
        </w:tc>
      </w:tr>
      <w:tr w:rsidR="00005E6C" w:rsidRPr="00465553" w14:paraId="6C5ACCB2" w14:textId="77777777">
        <w:trPr>
          <w:trHeight w:val="70"/>
        </w:trPr>
        <w:tc>
          <w:tcPr>
            <w:tcW w:w="2781" w:type="dxa"/>
            <w:tcBorders>
              <w:top w:val="nil"/>
              <w:bottom w:val="nil"/>
            </w:tcBorders>
            <w:vAlign w:val="bottom"/>
          </w:tcPr>
          <w:p w14:paraId="220F6B9A" w14:textId="77777777" w:rsidR="00005E6C" w:rsidRDefault="00005E6C">
            <w:pPr>
              <w:spacing w:line="34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956A5F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956A5F"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ส่วนที่ถึงกำหนดชำระภายใน</w:t>
            </w:r>
          </w:p>
          <w:p w14:paraId="449FC405" w14:textId="77777777" w:rsidR="00005E6C" w:rsidRPr="00956A5F" w:rsidRDefault="00005E6C">
            <w:pPr>
              <w:spacing w:line="340" w:lineRule="exact"/>
              <w:ind w:left="360" w:right="-57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02FBBD3" w14:textId="77777777" w:rsidR="00005E6C" w:rsidRPr="00465553" w:rsidRDefault="00005E6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245567D" w14:textId="77777777" w:rsidR="00005E6C" w:rsidRPr="00465553" w:rsidRDefault="00005E6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39139BCE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single" w:sz="4" w:space="0" w:color="auto"/>
            </w:tcBorders>
            <w:vAlign w:val="bottom"/>
          </w:tcPr>
          <w:p w14:paraId="404CEFA0" w14:textId="77777777" w:rsidR="00005E6C" w:rsidRPr="00C03F4A" w:rsidRDefault="00005E6C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C03F4A">
              <w:rPr>
                <w:rFonts w:ascii="Angsana New" w:hAnsi="Angsana New"/>
                <w:sz w:val="28"/>
              </w:rPr>
              <w:t>24,652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6291AA09" w14:textId="77777777" w:rsidR="00005E6C" w:rsidRPr="00465553" w:rsidRDefault="00005E6C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34FE1B" w14:textId="0F5220A8" w:rsidR="00005E6C" w:rsidRPr="00465553" w:rsidRDefault="0058668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05E6C">
              <w:rPr>
                <w:rFonts w:asciiTheme="majorBidi" w:hAnsiTheme="majorBidi" w:cstheme="majorBidi"/>
                <w:sz w:val="28"/>
              </w:rPr>
              <w:t>7,55</w:t>
            </w:r>
            <w:r w:rsidR="00432377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4F553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444EBD" w14:textId="77777777" w:rsidR="00005E6C" w:rsidRPr="00465553" w:rsidRDefault="00005E6C">
            <w:pPr>
              <w:tabs>
                <w:tab w:val="decimal" w:pos="88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D7D7B" w14:textId="77777777" w:rsidR="00005E6C" w:rsidRPr="00465553" w:rsidRDefault="00005E6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13A2D6" w14:textId="220C9814" w:rsidR="00005E6C" w:rsidRDefault="00005E6C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(32,20</w:t>
            </w:r>
            <w:r w:rsidR="00432377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05E6C" w:rsidRPr="00465553" w14:paraId="2BF6B7ED" w14:textId="77777777" w:rsidTr="00CC1165">
        <w:trPr>
          <w:trHeight w:val="377"/>
        </w:trPr>
        <w:tc>
          <w:tcPr>
            <w:tcW w:w="2781" w:type="dxa"/>
            <w:tcBorders>
              <w:top w:val="nil"/>
              <w:bottom w:val="nil"/>
            </w:tcBorders>
            <w:vAlign w:val="bottom"/>
          </w:tcPr>
          <w:p w14:paraId="726BCA83" w14:textId="1C3F529D" w:rsidR="00005E6C" w:rsidRPr="00CC1165" w:rsidRDefault="00CC1165" w:rsidP="00CC1165">
            <w:pPr>
              <w:spacing w:line="340" w:lineRule="exact"/>
              <w:ind w:left="321" w:right="-57" w:hanging="32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C44FB8D" w14:textId="77777777" w:rsidR="00005E6C" w:rsidRPr="00CC1165" w:rsidRDefault="00005E6C" w:rsidP="00CC1165">
            <w:pPr>
              <w:tabs>
                <w:tab w:val="left" w:pos="360"/>
                <w:tab w:val="left" w:pos="2160"/>
              </w:tabs>
              <w:ind w:left="321" w:hanging="32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D7322B7" w14:textId="77777777" w:rsidR="00005E6C" w:rsidRPr="00CC1165" w:rsidRDefault="00005E6C" w:rsidP="00CC1165">
            <w:pPr>
              <w:tabs>
                <w:tab w:val="left" w:pos="360"/>
                <w:tab w:val="left" w:pos="2160"/>
              </w:tabs>
              <w:ind w:left="321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7507C628" w14:textId="77777777" w:rsidR="00005E6C" w:rsidRPr="00CC1165" w:rsidRDefault="00005E6C" w:rsidP="00CC1165">
            <w:pPr>
              <w:tabs>
                <w:tab w:val="decimal" w:pos="1240"/>
              </w:tabs>
              <w:ind w:left="321" w:right="-18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DA27" w14:textId="77777777" w:rsidR="00005E6C" w:rsidRPr="00CC1165" w:rsidRDefault="00005E6C" w:rsidP="00CC1165">
            <w:pPr>
              <w:tabs>
                <w:tab w:val="decimal" w:pos="557"/>
              </w:tabs>
              <w:ind w:left="321" w:right="90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C1165">
              <w:rPr>
                <w:rFonts w:asciiTheme="majorBidi" w:hAnsiTheme="majorBidi" w:cstheme="majorBidi"/>
                <w:b/>
                <w:bCs/>
                <w:sz w:val="28"/>
              </w:rPr>
              <w:t>7,920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1A42DA1E" w14:textId="77777777" w:rsidR="00005E6C" w:rsidRPr="00CC1165" w:rsidRDefault="00005E6C" w:rsidP="00CC1165">
            <w:pPr>
              <w:tabs>
                <w:tab w:val="decimal" w:pos="1240"/>
              </w:tabs>
              <w:ind w:left="321" w:right="-18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B68379" w14:textId="77777777" w:rsidR="00005E6C" w:rsidRPr="00CC1165" w:rsidRDefault="00005E6C" w:rsidP="00CC1165">
            <w:pPr>
              <w:ind w:left="321" w:right="88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DE72E1" w14:textId="77777777" w:rsidR="00005E6C" w:rsidRPr="00CC1165" w:rsidRDefault="00005E6C" w:rsidP="00CC1165">
            <w:pPr>
              <w:tabs>
                <w:tab w:val="decimal" w:pos="1240"/>
              </w:tabs>
              <w:ind w:left="321" w:right="180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E9E4DF" w14:textId="77777777" w:rsidR="00005E6C" w:rsidRPr="00CC1165" w:rsidRDefault="00005E6C" w:rsidP="00CC1165">
            <w:pPr>
              <w:tabs>
                <w:tab w:val="decimal" w:pos="882"/>
              </w:tabs>
              <w:ind w:left="321" w:right="94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E35A0" w14:textId="77777777" w:rsidR="00005E6C" w:rsidRPr="00CC1165" w:rsidRDefault="00005E6C" w:rsidP="00CC1165">
            <w:pPr>
              <w:tabs>
                <w:tab w:val="decimal" w:pos="1240"/>
              </w:tabs>
              <w:ind w:left="321" w:right="180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C0347" w14:textId="3860BEC9" w:rsidR="00005E6C" w:rsidRPr="00CC1165" w:rsidRDefault="00C23023" w:rsidP="00CC1165">
            <w:pPr>
              <w:tabs>
                <w:tab w:val="decimal" w:pos="990"/>
              </w:tabs>
              <w:ind w:left="321" w:right="94" w:hanging="32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32377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</w:tbl>
    <w:p w14:paraId="5EA1A629" w14:textId="77777777" w:rsidR="00B33418" w:rsidRDefault="00B33418" w:rsidP="0035475F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tbl>
      <w:tblPr>
        <w:tblW w:w="891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76"/>
        <w:gridCol w:w="1121"/>
        <w:gridCol w:w="74"/>
        <w:gridCol w:w="1090"/>
        <w:gridCol w:w="90"/>
        <w:gridCol w:w="1164"/>
        <w:gridCol w:w="134"/>
        <w:gridCol w:w="1137"/>
        <w:gridCol w:w="77"/>
        <w:gridCol w:w="1159"/>
      </w:tblGrid>
      <w:tr w:rsidR="006E331E" w:rsidRPr="00465553" w14:paraId="0F751B6C" w14:textId="77777777" w:rsidTr="00306EE5">
        <w:trPr>
          <w:trHeight w:val="20"/>
        </w:trPr>
        <w:tc>
          <w:tcPr>
            <w:tcW w:w="2790" w:type="dxa"/>
            <w:vAlign w:val="bottom"/>
          </w:tcPr>
          <w:p w14:paraId="5DCAC590" w14:textId="77777777" w:rsidR="006E331E" w:rsidRPr="00465553" w:rsidRDefault="006E331E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" w:type="dxa"/>
          </w:tcPr>
          <w:p w14:paraId="470A1FD2" w14:textId="77777777" w:rsidR="006E331E" w:rsidRPr="00465553" w:rsidRDefault="006E331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6A739474" w14:textId="77777777" w:rsidR="006E331E" w:rsidRPr="00465553" w:rsidRDefault="006E331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dxa"/>
          </w:tcPr>
          <w:p w14:paraId="6F1305D2" w14:textId="77777777" w:rsidR="006E331E" w:rsidRPr="00465553" w:rsidRDefault="006E331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51" w:type="dxa"/>
            <w:gridSpan w:val="7"/>
            <w:vAlign w:val="bottom"/>
          </w:tcPr>
          <w:p w14:paraId="47D347C5" w14:textId="77777777" w:rsidR="006E331E" w:rsidRPr="00465553" w:rsidRDefault="006E331E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6555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E331E" w:rsidRPr="00465553" w14:paraId="208D6D75" w14:textId="77777777" w:rsidTr="00306EE5">
        <w:trPr>
          <w:trHeight w:val="20"/>
        </w:trPr>
        <w:tc>
          <w:tcPr>
            <w:tcW w:w="2790" w:type="dxa"/>
            <w:vAlign w:val="bottom"/>
          </w:tcPr>
          <w:p w14:paraId="1AA9C352" w14:textId="77777777" w:rsidR="006E331E" w:rsidRPr="00465553" w:rsidRDefault="006E331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" w:type="dxa"/>
          </w:tcPr>
          <w:p w14:paraId="7DB6E665" w14:textId="77777777" w:rsidR="006E331E" w:rsidRPr="00465553" w:rsidRDefault="006E331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6CB1A713" w14:textId="77777777" w:rsidR="006E331E" w:rsidRPr="00465553" w:rsidRDefault="006E331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dxa"/>
          </w:tcPr>
          <w:p w14:paraId="766383CD" w14:textId="77777777" w:rsidR="006E331E" w:rsidRPr="00465553" w:rsidRDefault="006E331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51" w:type="dxa"/>
            <w:gridSpan w:val="7"/>
            <w:tcBorders>
              <w:bottom w:val="single" w:sz="4" w:space="0" w:color="auto"/>
            </w:tcBorders>
            <w:vAlign w:val="bottom"/>
          </w:tcPr>
          <w:p w14:paraId="62C45212" w14:textId="36761E32" w:rsidR="006E331E" w:rsidRPr="00465553" w:rsidRDefault="006E331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B7203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9F0946" w:rsidRPr="00B118B0" w14:paraId="2F4970D1" w14:textId="77777777" w:rsidTr="00BF1C94">
        <w:trPr>
          <w:trHeight w:val="20"/>
        </w:trPr>
        <w:tc>
          <w:tcPr>
            <w:tcW w:w="2790" w:type="dxa"/>
            <w:vMerge w:val="restart"/>
            <w:tcBorders>
              <w:bottom w:val="single" w:sz="4" w:space="0" w:color="auto"/>
            </w:tcBorders>
            <w:vAlign w:val="bottom"/>
          </w:tcPr>
          <w:p w14:paraId="3108E2CF" w14:textId="77777777" w:rsidR="009F0946" w:rsidRPr="009F0946" w:rsidRDefault="009F0946" w:rsidP="009F0946">
            <w:pPr>
              <w:tabs>
                <w:tab w:val="left" w:pos="360"/>
                <w:tab w:val="left" w:pos="2160"/>
              </w:tabs>
              <w:ind w:left="162" w:hanging="16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9F0946">
              <w:rPr>
                <w:rFonts w:asciiTheme="majorBidi" w:hAnsiTheme="majorBidi" w:hint="cs"/>
                <w:sz w:val="28"/>
                <w:cs/>
              </w:rPr>
              <w:t>เงินให้กู้ยืมระยะสั้นแก่</w:t>
            </w:r>
          </w:p>
          <w:p w14:paraId="3523D39F" w14:textId="3CF1DDB1" w:rsidR="009F0946" w:rsidRPr="00A713E8" w:rsidRDefault="009F0946" w:rsidP="009F0946">
            <w:pPr>
              <w:tabs>
                <w:tab w:val="left" w:pos="360"/>
                <w:tab w:val="left" w:pos="2160"/>
              </w:tabs>
              <w:ind w:left="162" w:hanging="162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F0946">
              <w:rPr>
                <w:rFonts w:asciiTheme="majorBidi" w:hAnsi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76" w:type="dxa"/>
          </w:tcPr>
          <w:p w14:paraId="3A7A3BCD" w14:textId="77777777" w:rsidR="009F0946" w:rsidRPr="00B118B0" w:rsidRDefault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Merge w:val="restart"/>
            <w:tcBorders>
              <w:bottom w:val="single" w:sz="4" w:space="0" w:color="auto"/>
            </w:tcBorders>
            <w:vAlign w:val="bottom"/>
          </w:tcPr>
          <w:p w14:paraId="7E54F46C" w14:textId="65DD198B" w:rsidR="009F0946" w:rsidRPr="00B118B0" w:rsidRDefault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0946">
              <w:rPr>
                <w:rFonts w:asciiTheme="majorBidi" w:hAnsiTheme="majorBidi" w:hint="cs"/>
                <w:sz w:val="28"/>
                <w:cs/>
              </w:rPr>
              <w:t>อัตราดอกเบี้ย</w:t>
            </w:r>
            <w:r w:rsidRPr="009F0946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9F0946">
              <w:rPr>
                <w:rFonts w:asciiTheme="majorBidi" w:hAnsiTheme="majorBidi" w:hint="cs"/>
                <w:sz w:val="28"/>
                <w:cs/>
              </w:rPr>
              <w:t>ร้อยละต่อปี</w:t>
            </w:r>
            <w:r w:rsidRPr="009F094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74" w:type="dxa"/>
          </w:tcPr>
          <w:p w14:paraId="1C31C1FB" w14:textId="77777777" w:rsidR="009F0946" w:rsidRPr="00B118B0" w:rsidRDefault="009F094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Merge w:val="restart"/>
            <w:tcBorders>
              <w:bottom w:val="single" w:sz="4" w:space="0" w:color="auto"/>
            </w:tcBorders>
            <w:vAlign w:val="bottom"/>
          </w:tcPr>
          <w:p w14:paraId="3BEB7FA5" w14:textId="720AA527" w:rsidR="009F0946" w:rsidRPr="00BF1C94" w:rsidRDefault="009F0946" w:rsidP="00BF1C94">
            <w:pPr>
              <w:tabs>
                <w:tab w:val="left" w:pos="381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6555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1 </w:t>
            </w:r>
            <w:r w:rsidRPr="0046555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มกราคม</w:t>
            </w:r>
            <w:r w:rsidRPr="0046555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2568</w:t>
            </w:r>
          </w:p>
        </w:tc>
        <w:tc>
          <w:tcPr>
            <w:tcW w:w="90" w:type="dxa"/>
            <w:vAlign w:val="bottom"/>
          </w:tcPr>
          <w:p w14:paraId="548C9F07" w14:textId="77777777" w:rsidR="009F0946" w:rsidRPr="00B118B0" w:rsidRDefault="009F094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D3A" w14:textId="3B392E16" w:rsidR="009F0946" w:rsidRDefault="009F0946" w:rsidP="009F094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F0946">
              <w:rPr>
                <w:rFonts w:ascii="Angsana New" w:hAnsi="Angsana New" w:hint="cs"/>
                <w:sz w:val="28"/>
                <w:cs/>
              </w:rPr>
              <w:t>ในระหว่างรอบระยะเวลา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55003" w14:textId="77777777" w:rsidR="009F0946" w:rsidRPr="00B118B0" w:rsidRDefault="009F094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9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B6ACEC7" w14:textId="77777777" w:rsidR="009F0946" w:rsidRPr="009F0946" w:rsidRDefault="009F0946" w:rsidP="009F0946">
            <w:pPr>
              <w:ind w:right="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9F0946">
              <w:rPr>
                <w:rFonts w:asciiTheme="majorBidi" w:hAnsiTheme="majorBidi"/>
                <w:sz w:val="28"/>
                <w:cs/>
              </w:rPr>
              <w:t xml:space="preserve">31 </w:t>
            </w:r>
            <w:r w:rsidRPr="009F0946">
              <w:rPr>
                <w:rFonts w:asciiTheme="majorBidi" w:hAnsiTheme="majorBidi" w:hint="cs"/>
                <w:sz w:val="28"/>
                <w:cs/>
              </w:rPr>
              <w:t>มีนาคม</w:t>
            </w:r>
          </w:p>
          <w:p w14:paraId="572B32D1" w14:textId="0B8B6C8E" w:rsidR="009F0946" w:rsidRDefault="009F0946" w:rsidP="009F0946">
            <w:pPr>
              <w:ind w:right="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9F0946">
              <w:rPr>
                <w:rFonts w:asciiTheme="majorBidi" w:hAnsiTheme="majorBidi" w:hint="eastAsia"/>
                <w:sz w:val="28"/>
                <w:cs/>
              </w:rPr>
              <w:t>2568</w:t>
            </w:r>
          </w:p>
        </w:tc>
      </w:tr>
      <w:tr w:rsidR="009F0946" w:rsidRPr="00B118B0" w14:paraId="1F17E989" w14:textId="77777777" w:rsidTr="00BF1C94">
        <w:trPr>
          <w:trHeight w:val="20"/>
        </w:trPr>
        <w:tc>
          <w:tcPr>
            <w:tcW w:w="279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E005282" w14:textId="77777777" w:rsidR="009F0946" w:rsidRPr="00A713E8" w:rsidRDefault="009F0946" w:rsidP="009F094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76" w:type="dxa"/>
          </w:tcPr>
          <w:p w14:paraId="2D6A0D9C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8DEFB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dxa"/>
          </w:tcPr>
          <w:p w14:paraId="7BAF1DB2" w14:textId="77777777" w:rsidR="009F0946" w:rsidRPr="00B118B0" w:rsidRDefault="009F0946" w:rsidP="009F094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31FB1" w14:textId="77777777" w:rsidR="009F0946" w:rsidRDefault="009F0946" w:rsidP="009F094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0B37DAD" w14:textId="77777777" w:rsidR="009F0946" w:rsidRPr="00B118B0" w:rsidRDefault="009F0946" w:rsidP="009F094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92E69" w14:textId="1D2CD413" w:rsidR="009F0946" w:rsidRDefault="009F0946" w:rsidP="009F0946">
            <w:pPr>
              <w:tabs>
                <w:tab w:val="decimal" w:pos="756"/>
              </w:tabs>
              <w:ind w:right="70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666CE" w14:textId="77777777" w:rsidR="009F0946" w:rsidRPr="00B118B0" w:rsidRDefault="009F0946" w:rsidP="009F094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2E5EC" w14:textId="5BD09C97" w:rsidR="009F0946" w:rsidRDefault="009F0946" w:rsidP="009F094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B5697" w14:textId="77777777" w:rsidR="009F0946" w:rsidRPr="00B118B0" w:rsidRDefault="009F0946" w:rsidP="009F094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35C01C" w14:textId="77777777" w:rsidR="009F0946" w:rsidRDefault="009F0946" w:rsidP="009F094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0946" w:rsidRPr="00B118B0" w14:paraId="0532F610" w14:textId="77777777" w:rsidTr="00D74869">
        <w:trPr>
          <w:trHeight w:val="20"/>
        </w:trPr>
        <w:tc>
          <w:tcPr>
            <w:tcW w:w="2790" w:type="dxa"/>
            <w:tcBorders>
              <w:top w:val="single" w:sz="4" w:space="0" w:color="auto"/>
            </w:tcBorders>
          </w:tcPr>
          <w:p w14:paraId="2C3CE672" w14:textId="77777777" w:rsidR="009F0946" w:rsidRDefault="009F0946" w:rsidP="009F094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713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76" w:type="dxa"/>
          </w:tcPr>
          <w:p w14:paraId="37617802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145C157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dxa"/>
          </w:tcPr>
          <w:p w14:paraId="5C16ED90" w14:textId="77777777" w:rsidR="009F0946" w:rsidRPr="00B118B0" w:rsidRDefault="009F0946" w:rsidP="009F094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76A487AC" w14:textId="77777777" w:rsidR="009F0946" w:rsidRDefault="009F0946" w:rsidP="009F094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0F5D3F0" w14:textId="77777777" w:rsidR="009F0946" w:rsidRPr="00B118B0" w:rsidRDefault="009F0946" w:rsidP="009F094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05ACF" w14:textId="77777777" w:rsidR="009F0946" w:rsidRDefault="009F0946" w:rsidP="009F094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3868A8" w14:textId="77777777" w:rsidR="009F0946" w:rsidRPr="00B118B0" w:rsidRDefault="009F0946" w:rsidP="009F094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3A402" w14:textId="77777777" w:rsidR="009F0946" w:rsidRDefault="009F0946" w:rsidP="009F094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7DCA9" w14:textId="77777777" w:rsidR="009F0946" w:rsidRPr="00B118B0" w:rsidRDefault="009F0946" w:rsidP="009F094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F290F0C" w14:textId="77777777" w:rsidR="009F0946" w:rsidRDefault="009F0946" w:rsidP="009F094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06EE5" w:rsidRPr="00B118B0" w14:paraId="726FA678" w14:textId="77777777" w:rsidTr="00B90669">
        <w:trPr>
          <w:trHeight w:val="20"/>
        </w:trPr>
        <w:tc>
          <w:tcPr>
            <w:tcW w:w="2790" w:type="dxa"/>
          </w:tcPr>
          <w:p w14:paraId="4878772F" w14:textId="7C864F1D" w:rsidR="00306EE5" w:rsidRPr="00A713E8" w:rsidRDefault="00306EE5" w:rsidP="00306EE5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76" w:type="dxa"/>
          </w:tcPr>
          <w:p w14:paraId="508115B9" w14:textId="77777777" w:rsidR="00306EE5" w:rsidRPr="00B118B0" w:rsidRDefault="00306EE5" w:rsidP="00306EE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032B3746" w14:textId="47960418" w:rsidR="00306EE5" w:rsidRPr="00B118B0" w:rsidRDefault="00306EE5" w:rsidP="00306EE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74" w:type="dxa"/>
          </w:tcPr>
          <w:p w14:paraId="2BF41C79" w14:textId="77777777" w:rsidR="00306EE5" w:rsidRPr="00B118B0" w:rsidRDefault="00306EE5" w:rsidP="00306EE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bottom"/>
          </w:tcPr>
          <w:p w14:paraId="4EF50F99" w14:textId="6127F099" w:rsidR="00306EE5" w:rsidRDefault="00306EE5" w:rsidP="00306EE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45,000</w:t>
            </w:r>
          </w:p>
        </w:tc>
        <w:tc>
          <w:tcPr>
            <w:tcW w:w="90" w:type="dxa"/>
            <w:vAlign w:val="bottom"/>
          </w:tcPr>
          <w:p w14:paraId="2A642F8F" w14:textId="77777777" w:rsidR="00306EE5" w:rsidRPr="00B118B0" w:rsidRDefault="00306EE5" w:rsidP="00306EE5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08145A8" w14:textId="5445FC4A" w:rsidR="00306EE5" w:rsidRDefault="00306EE5" w:rsidP="00306EE5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5A2D86" w14:textId="77777777" w:rsidR="00306EE5" w:rsidRPr="00B118B0" w:rsidRDefault="00306EE5" w:rsidP="00306EE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091524F" w14:textId="1BEC9381" w:rsidR="00306EE5" w:rsidRDefault="00306EE5" w:rsidP="00306EE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F785D" w14:textId="77777777" w:rsidR="00306EE5" w:rsidRPr="00B118B0" w:rsidRDefault="00306EE5" w:rsidP="00306EE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9" w:type="dxa"/>
            <w:tcBorders>
              <w:left w:val="nil"/>
            </w:tcBorders>
            <w:shd w:val="clear" w:color="auto" w:fill="auto"/>
            <w:vAlign w:val="bottom"/>
          </w:tcPr>
          <w:p w14:paraId="5689758E" w14:textId="5DE36F90" w:rsidR="00306EE5" w:rsidRDefault="00306EE5" w:rsidP="00306EE5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45,000</w:t>
            </w:r>
          </w:p>
        </w:tc>
      </w:tr>
      <w:tr w:rsidR="009F0946" w:rsidRPr="00B118B0" w14:paraId="52CA46A2" w14:textId="77777777" w:rsidTr="00B90669">
        <w:trPr>
          <w:trHeight w:val="20"/>
        </w:trPr>
        <w:tc>
          <w:tcPr>
            <w:tcW w:w="2790" w:type="dxa"/>
          </w:tcPr>
          <w:p w14:paraId="18A5F71F" w14:textId="77777777" w:rsidR="009F0946" w:rsidRDefault="009F0946" w:rsidP="009F094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Yihao Motor Co.,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Ltd.</w:t>
            </w:r>
          </w:p>
        </w:tc>
        <w:tc>
          <w:tcPr>
            <w:tcW w:w="76" w:type="dxa"/>
          </w:tcPr>
          <w:p w14:paraId="320614A3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2E5289C8" w14:textId="0D98006D" w:rsidR="009F0946" w:rsidRPr="00B118B0" w:rsidRDefault="00D6774B" w:rsidP="00D6774B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4" w:type="dxa"/>
            <w:vAlign w:val="bottom"/>
          </w:tcPr>
          <w:p w14:paraId="2F7C8BF5" w14:textId="77777777" w:rsidR="009F0946" w:rsidRPr="00B118B0" w:rsidRDefault="009F0946" w:rsidP="009F094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581208B9" w14:textId="77777777" w:rsidR="009F0946" w:rsidRDefault="009F0946" w:rsidP="009F094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A1573B">
              <w:rPr>
                <w:rFonts w:asciiTheme="majorBidi" w:hAnsiTheme="majorBidi" w:cstheme="majorBidi"/>
                <w:sz w:val="28"/>
              </w:rPr>
              <w:t>24,652</w:t>
            </w:r>
          </w:p>
        </w:tc>
        <w:tc>
          <w:tcPr>
            <w:tcW w:w="90" w:type="dxa"/>
            <w:vAlign w:val="bottom"/>
          </w:tcPr>
          <w:p w14:paraId="46E58F6D" w14:textId="77777777" w:rsidR="009F0946" w:rsidRPr="00B118B0" w:rsidRDefault="009F0946" w:rsidP="009F094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C29DA" w14:textId="2CA80713" w:rsidR="009F0946" w:rsidRDefault="009F0946" w:rsidP="009F094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E32CE1">
              <w:rPr>
                <w:rFonts w:asciiTheme="majorBidi" w:hAnsiTheme="majorBidi" w:cstheme="majorBidi"/>
                <w:sz w:val="28"/>
              </w:rPr>
              <w:t>7,55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9E878F" w14:textId="77777777" w:rsidR="009F0946" w:rsidRPr="00B118B0" w:rsidRDefault="009F0946" w:rsidP="009F094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33A0F" w14:textId="77777777" w:rsidR="009F0946" w:rsidRDefault="009F0946" w:rsidP="009F094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74BBB" w14:textId="77777777" w:rsidR="009F0946" w:rsidRPr="00B118B0" w:rsidRDefault="009F0946" w:rsidP="009F094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F412F8F" w14:textId="1A3095E5" w:rsidR="009F0946" w:rsidRDefault="009F0946" w:rsidP="009F094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32,203</w:t>
            </w:r>
          </w:p>
        </w:tc>
      </w:tr>
      <w:tr w:rsidR="00C07A2C" w:rsidRPr="00B118B0" w14:paraId="116BA4FE" w14:textId="77777777" w:rsidTr="00B90669">
        <w:trPr>
          <w:trHeight w:val="20"/>
        </w:trPr>
        <w:tc>
          <w:tcPr>
            <w:tcW w:w="2790" w:type="dxa"/>
          </w:tcPr>
          <w:p w14:paraId="41EE2F45" w14:textId="39F026F9" w:rsidR="00C07A2C" w:rsidRDefault="00C07A2C" w:rsidP="009F094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699839F0" w14:textId="77777777" w:rsidR="00C07A2C" w:rsidRPr="00B118B0" w:rsidRDefault="00C07A2C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0FF39E28" w14:textId="77777777" w:rsidR="00C07A2C" w:rsidRPr="00E83439" w:rsidRDefault="00C07A2C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dxa"/>
            <w:vAlign w:val="bottom"/>
          </w:tcPr>
          <w:p w14:paraId="10072293" w14:textId="77777777" w:rsidR="00C07A2C" w:rsidRPr="00B118B0" w:rsidRDefault="00C07A2C" w:rsidP="009F094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7CC62429" w14:textId="21212F42" w:rsidR="00C07A2C" w:rsidRPr="00A1573B" w:rsidRDefault="003B3A32" w:rsidP="009F094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</w:t>
            </w:r>
            <w:r w:rsidR="00A27C41">
              <w:rPr>
                <w:rFonts w:asciiTheme="majorBidi" w:hAnsiTheme="majorBidi" w:cstheme="majorBidi"/>
                <w:sz w:val="28"/>
              </w:rPr>
              <w:t>,652</w:t>
            </w:r>
          </w:p>
        </w:tc>
        <w:tc>
          <w:tcPr>
            <w:tcW w:w="90" w:type="dxa"/>
            <w:vAlign w:val="bottom"/>
          </w:tcPr>
          <w:p w14:paraId="58663307" w14:textId="77777777" w:rsidR="00C07A2C" w:rsidRPr="00B118B0" w:rsidRDefault="00C07A2C" w:rsidP="009F094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07061" w14:textId="7421E493" w:rsidR="00C07A2C" w:rsidRPr="00E32CE1" w:rsidRDefault="0037134D" w:rsidP="009F094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32CE1">
              <w:rPr>
                <w:rFonts w:asciiTheme="majorBidi" w:hAnsiTheme="majorBidi" w:cstheme="majorBidi"/>
                <w:sz w:val="28"/>
              </w:rPr>
              <w:t>7,55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A41519" w14:textId="77777777" w:rsidR="00C07A2C" w:rsidRPr="00B118B0" w:rsidRDefault="00C07A2C" w:rsidP="009F094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A5471" w14:textId="4EC2B271" w:rsidR="00C07A2C" w:rsidRDefault="0037134D" w:rsidP="009F094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76A0" w14:textId="77777777" w:rsidR="00C07A2C" w:rsidRPr="00B118B0" w:rsidRDefault="00C07A2C" w:rsidP="009F094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2D1B078" w14:textId="1B2F6C01" w:rsidR="00C07A2C" w:rsidRDefault="00027442" w:rsidP="009F094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75,203</w:t>
            </w:r>
          </w:p>
        </w:tc>
      </w:tr>
      <w:tr w:rsidR="009F0946" w:rsidRPr="00B118B0" w14:paraId="5FC8E912" w14:textId="77777777" w:rsidTr="00BF1C94">
        <w:trPr>
          <w:trHeight w:val="489"/>
        </w:trPr>
        <w:tc>
          <w:tcPr>
            <w:tcW w:w="2790" w:type="dxa"/>
          </w:tcPr>
          <w:p w14:paraId="3A8BBB32" w14:textId="77777777" w:rsidR="009F0946" w:rsidRPr="00C64A09" w:rsidRDefault="009F0946" w:rsidP="009F0946">
            <w:pPr>
              <w:spacing w:line="34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C64A09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C64A09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  <w:p w14:paraId="1D994D00" w14:textId="77777777" w:rsidR="009F0946" w:rsidRPr="00642733" w:rsidRDefault="009F0946" w:rsidP="009F0946">
            <w:pPr>
              <w:tabs>
                <w:tab w:val="left" w:pos="360"/>
                <w:tab w:val="left" w:pos="2160"/>
              </w:tabs>
              <w:ind w:left="357"/>
              <w:contextualSpacing/>
              <w:rPr>
                <w:rFonts w:asciiTheme="majorBidi" w:hAnsiTheme="majorBidi"/>
                <w:sz w:val="28"/>
                <w:cs/>
              </w:rPr>
            </w:pPr>
            <w:r w:rsidRPr="00C64A09">
              <w:rPr>
                <w:rFonts w:asciiTheme="majorBidi" w:hAnsiTheme="majorBidi" w:cstheme="majorBidi"/>
                <w:sz w:val="28"/>
                <w:cs/>
              </w:rPr>
              <w:t>ด้านเครดิตที่</w:t>
            </w:r>
            <w:r w:rsidRPr="00C64A09">
              <w:rPr>
                <w:rFonts w:asciiTheme="majorBidi" w:hAnsiTheme="majorBidi" w:cstheme="majorBidi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76" w:type="dxa"/>
          </w:tcPr>
          <w:p w14:paraId="1D2BB8B1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315920EA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dxa"/>
            <w:vAlign w:val="bottom"/>
          </w:tcPr>
          <w:p w14:paraId="435076D7" w14:textId="77777777" w:rsidR="009F0946" w:rsidRPr="00B118B0" w:rsidRDefault="009F0946" w:rsidP="009F094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BFB0A" w14:textId="7124E7D3" w:rsidR="009F0946" w:rsidRPr="00DF1ECB" w:rsidRDefault="009F0946" w:rsidP="009F094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B69FA">
              <w:rPr>
                <w:rFonts w:ascii="Angsana New" w:hAnsi="Angsana New"/>
                <w:sz w:val="28"/>
              </w:rPr>
              <w:t>53</w:t>
            </w:r>
            <w:r>
              <w:rPr>
                <w:rFonts w:ascii="Angsana New" w:hAnsi="Angsana New"/>
                <w:sz w:val="28"/>
              </w:rPr>
              <w:t>,966)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0A5571" w14:textId="77777777" w:rsidR="009F0946" w:rsidRPr="00B118B0" w:rsidRDefault="009F0946" w:rsidP="009F094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F7CD3B4" w14:textId="4B33109F" w:rsidR="009F0946" w:rsidRPr="00B118B0" w:rsidRDefault="004B69FA" w:rsidP="009F094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D264F3" w14:textId="77777777" w:rsidR="009F0946" w:rsidRPr="00B118B0" w:rsidRDefault="009F0946" w:rsidP="009F094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C779FD5" w14:textId="0111864C" w:rsidR="009F0946" w:rsidRPr="00B118B0" w:rsidRDefault="004B69FA" w:rsidP="009F094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B9B40" w14:textId="77777777" w:rsidR="009F0946" w:rsidRPr="00B118B0" w:rsidRDefault="009F0946" w:rsidP="009F094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DBFBD2B" w14:textId="3125EC72" w:rsidR="009F0946" w:rsidRPr="00B118B0" w:rsidRDefault="009F0946" w:rsidP="009F0946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B69FA">
              <w:rPr>
                <w:rFonts w:ascii="Angsana New" w:hAnsi="Angsana New"/>
                <w:sz w:val="28"/>
              </w:rPr>
              <w:t>53</w:t>
            </w:r>
            <w:r>
              <w:rPr>
                <w:rFonts w:ascii="Angsana New" w:hAnsi="Angsana New"/>
                <w:sz w:val="28"/>
              </w:rPr>
              <w:t>,966)</w:t>
            </w:r>
          </w:p>
        </w:tc>
      </w:tr>
      <w:tr w:rsidR="009F0946" w:rsidRPr="00B118B0" w14:paraId="38B4C13E" w14:textId="77777777" w:rsidTr="00BF1C94">
        <w:trPr>
          <w:trHeight w:val="287"/>
        </w:trPr>
        <w:tc>
          <w:tcPr>
            <w:tcW w:w="2790" w:type="dxa"/>
          </w:tcPr>
          <w:p w14:paraId="39A23833" w14:textId="77777777" w:rsidR="009F0946" w:rsidRPr="004C1893" w:rsidRDefault="009F0946" w:rsidP="009F0946">
            <w:pPr>
              <w:spacing w:line="340" w:lineRule="exact"/>
              <w:ind w:left="321" w:right="-57" w:hanging="321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76" w:type="dxa"/>
          </w:tcPr>
          <w:p w14:paraId="1F52BC25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44089316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dxa"/>
            <w:vAlign w:val="bottom"/>
          </w:tcPr>
          <w:p w14:paraId="17FF7CF3" w14:textId="77777777" w:rsidR="009F0946" w:rsidRPr="00B118B0" w:rsidRDefault="009F0946" w:rsidP="009F094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93478" w14:textId="7A27FBEA" w:rsidR="009F0946" w:rsidRPr="00DF1ECB" w:rsidRDefault="009F0946" w:rsidP="009F094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15,686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0EB04B" w14:textId="77777777" w:rsidR="009F0946" w:rsidRPr="00B118B0" w:rsidRDefault="009F0946" w:rsidP="009F094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DF8C6" w14:textId="77777777" w:rsidR="009F0946" w:rsidRPr="00B118B0" w:rsidRDefault="009F0946" w:rsidP="009F094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8DA15E" w14:textId="77777777" w:rsidR="009F0946" w:rsidRPr="00B118B0" w:rsidRDefault="009F0946" w:rsidP="009F094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45A09" w14:textId="77777777" w:rsidR="009F0946" w:rsidRPr="00B118B0" w:rsidRDefault="009F0946" w:rsidP="009F094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EB84E" w14:textId="77777777" w:rsidR="009F0946" w:rsidRPr="00B118B0" w:rsidRDefault="009F0946" w:rsidP="009F094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CE1422F" w14:textId="137C2B1D" w:rsidR="009F0946" w:rsidRPr="00655CAC" w:rsidRDefault="009F0946" w:rsidP="009F0946">
            <w:pPr>
              <w:ind w:right="76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23,237</w:t>
            </w:r>
          </w:p>
        </w:tc>
      </w:tr>
      <w:tr w:rsidR="009F0946" w:rsidRPr="00EF3B4E" w14:paraId="1381ECA2" w14:textId="77777777" w:rsidTr="00BF1C94">
        <w:trPr>
          <w:trHeight w:val="20"/>
        </w:trPr>
        <w:tc>
          <w:tcPr>
            <w:tcW w:w="2790" w:type="dxa"/>
          </w:tcPr>
          <w:p w14:paraId="09663BE5" w14:textId="77777777" w:rsidR="009F0946" w:rsidRPr="00B118B0" w:rsidRDefault="009F0946" w:rsidP="009F0946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" w:type="dxa"/>
          </w:tcPr>
          <w:p w14:paraId="321487E6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58AE55E0" w14:textId="77777777" w:rsidR="009F0946" w:rsidRPr="00B118B0" w:rsidRDefault="009F0946" w:rsidP="009F094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dxa"/>
            <w:vAlign w:val="bottom"/>
          </w:tcPr>
          <w:p w14:paraId="33214B9E" w14:textId="77777777" w:rsidR="009F0946" w:rsidRPr="00B118B0" w:rsidRDefault="009F0946" w:rsidP="009F094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5EACB0" w14:textId="77777777" w:rsidR="009F0946" w:rsidRPr="00DF1ECB" w:rsidRDefault="009F0946" w:rsidP="009F094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13AFEF" w14:textId="77777777" w:rsidR="009F0946" w:rsidRPr="00B118B0" w:rsidRDefault="009F0946" w:rsidP="009F094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4512F0E" w14:textId="77777777" w:rsidR="009F0946" w:rsidRPr="00747EFD" w:rsidRDefault="009F0946" w:rsidP="009F094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986EDA6" w14:textId="77777777" w:rsidR="009F0946" w:rsidRPr="00B118B0" w:rsidRDefault="009F0946" w:rsidP="009F094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857D0AC" w14:textId="77777777" w:rsidR="009F0946" w:rsidRPr="00747EFD" w:rsidRDefault="009F0946" w:rsidP="009F094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D2861" w14:textId="77777777" w:rsidR="009F0946" w:rsidRPr="00B118B0" w:rsidRDefault="009F0946" w:rsidP="009F094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6432FF88" w14:textId="77777777" w:rsidR="009F0946" w:rsidRPr="00EF3B4E" w:rsidRDefault="009F0946" w:rsidP="009F0946">
            <w:pPr>
              <w:ind w:right="76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103F7CC5" w14:textId="77777777" w:rsidR="005D14F0" w:rsidRDefault="005D14F0">
      <w:pPr>
        <w:rPr>
          <w:rFonts w:hint="eastAsia"/>
        </w:rPr>
      </w:pPr>
    </w:p>
    <w:p w14:paraId="2EBD708F" w14:textId="77777777" w:rsidR="005D14F0" w:rsidRPr="00757EA7" w:rsidRDefault="005D14F0">
      <w:pPr>
        <w:rPr>
          <w:rFonts w:asciiTheme="majorBidi" w:hAnsiTheme="majorBidi" w:cstheme="majorBidi"/>
          <w:sz w:val="28"/>
        </w:rPr>
      </w:pPr>
    </w:p>
    <w:p w14:paraId="548FF5F0" w14:textId="77777777" w:rsidR="005D14F0" w:rsidRPr="00757EA7" w:rsidRDefault="005D14F0">
      <w:pPr>
        <w:rPr>
          <w:rFonts w:asciiTheme="majorBidi" w:hAnsiTheme="majorBidi" w:cstheme="majorBidi"/>
          <w:sz w:val="28"/>
        </w:rPr>
      </w:pPr>
    </w:p>
    <w:p w14:paraId="1CBE1C09" w14:textId="77777777" w:rsidR="009F0946" w:rsidRPr="00757EA7" w:rsidRDefault="009F0946">
      <w:pPr>
        <w:rPr>
          <w:rFonts w:asciiTheme="majorBidi" w:hAnsiTheme="majorBidi" w:cstheme="majorBidi"/>
          <w:sz w:val="28"/>
        </w:rPr>
      </w:pPr>
    </w:p>
    <w:p w14:paraId="580F659F" w14:textId="77777777" w:rsidR="009F0946" w:rsidRPr="00757EA7" w:rsidRDefault="009F0946">
      <w:pPr>
        <w:rPr>
          <w:rFonts w:asciiTheme="majorBidi" w:hAnsiTheme="majorBidi" w:cstheme="majorBidi"/>
          <w:sz w:val="28"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0"/>
        <w:gridCol w:w="72"/>
        <w:gridCol w:w="1107"/>
        <w:gridCol w:w="68"/>
        <w:gridCol w:w="1111"/>
        <w:gridCol w:w="64"/>
        <w:gridCol w:w="1187"/>
        <w:gridCol w:w="108"/>
        <w:gridCol w:w="1171"/>
        <w:gridCol w:w="102"/>
        <w:gridCol w:w="1140"/>
      </w:tblGrid>
      <w:tr w:rsidR="007629B7" w:rsidRPr="00465553" w14:paraId="69884B96" w14:textId="77777777" w:rsidTr="00886166">
        <w:trPr>
          <w:trHeight w:val="20"/>
        </w:trPr>
        <w:tc>
          <w:tcPr>
            <w:tcW w:w="2780" w:type="dxa"/>
            <w:vAlign w:val="bottom"/>
          </w:tcPr>
          <w:p w14:paraId="1E5B1FF0" w14:textId="77777777" w:rsidR="007629B7" w:rsidRPr="00465553" w:rsidRDefault="007629B7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8E4F741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72EE53E0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</w:tcPr>
          <w:p w14:paraId="3C149B5B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3" w:type="dxa"/>
            <w:gridSpan w:val="7"/>
            <w:vAlign w:val="bottom"/>
          </w:tcPr>
          <w:p w14:paraId="7D98C9F2" w14:textId="77777777" w:rsidR="007629B7" w:rsidRPr="00465553" w:rsidRDefault="007629B7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6555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7629B7" w:rsidRPr="00465553" w14:paraId="77CD5158" w14:textId="77777777" w:rsidTr="00886166">
        <w:trPr>
          <w:trHeight w:val="20"/>
        </w:trPr>
        <w:tc>
          <w:tcPr>
            <w:tcW w:w="2780" w:type="dxa"/>
            <w:vAlign w:val="bottom"/>
          </w:tcPr>
          <w:p w14:paraId="2CC8B14E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A46C1D2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77866FE0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</w:tcPr>
          <w:p w14:paraId="7B7ED55D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3" w:type="dxa"/>
            <w:gridSpan w:val="7"/>
            <w:tcBorders>
              <w:bottom w:val="single" w:sz="4" w:space="0" w:color="auto"/>
            </w:tcBorders>
            <w:vAlign w:val="bottom"/>
          </w:tcPr>
          <w:p w14:paraId="4BCC4DB1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629B7" w:rsidRPr="00B118B0" w14:paraId="1E2CC1B9" w14:textId="77777777" w:rsidTr="00886166">
        <w:trPr>
          <w:trHeight w:val="20"/>
        </w:trPr>
        <w:tc>
          <w:tcPr>
            <w:tcW w:w="2780" w:type="dxa"/>
            <w:vMerge w:val="restart"/>
          </w:tcPr>
          <w:p w14:paraId="1AB69934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72" w:type="dxa"/>
          </w:tcPr>
          <w:p w14:paraId="6A2019A8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Merge w:val="restart"/>
            <w:vAlign w:val="bottom"/>
          </w:tcPr>
          <w:p w14:paraId="4F8CE67E" w14:textId="44EF1EA6" w:rsidR="007629B7" w:rsidRPr="00465553" w:rsidRDefault="00D7234E" w:rsidP="00F80D5E">
            <w:pPr>
              <w:tabs>
                <w:tab w:val="left" w:pos="360"/>
                <w:tab w:val="left" w:pos="2160"/>
              </w:tabs>
              <w:ind w:left="8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อัตราดอกเบี้ย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ร้อยละต่อปี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68" w:type="dxa"/>
          </w:tcPr>
          <w:p w14:paraId="6B735D8B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auto"/>
            </w:tcBorders>
            <w:vAlign w:val="bottom"/>
          </w:tcPr>
          <w:p w14:paraId="43D87B4E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65553">
              <w:rPr>
                <w:rFonts w:asciiTheme="majorBidi" w:hAnsiTheme="majorBidi" w:cstheme="majorBidi"/>
                <w:sz w:val="28"/>
              </w:rPr>
              <w:t>1</w:t>
            </w:r>
            <w:r w:rsidRPr="00465553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465553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62FF490F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2A999" w14:textId="77777777" w:rsidR="007629B7" w:rsidRPr="00465553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Pr="00465553">
              <w:rPr>
                <w:rFonts w:asciiTheme="majorBidi" w:hAnsiTheme="majorBidi" w:hint="cs"/>
                <w:sz w:val="28"/>
                <w:cs/>
              </w:rPr>
              <w:t>รอบ</w:t>
            </w:r>
            <w:r w:rsidRPr="00465553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right w:val="nil"/>
            </w:tcBorders>
          </w:tcPr>
          <w:p w14:paraId="59515B06" w14:textId="77777777" w:rsidR="007629B7" w:rsidRPr="00465553" w:rsidRDefault="007629B7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211DEC8B" w14:textId="77777777" w:rsidR="007629B7" w:rsidRPr="00465553" w:rsidRDefault="007629B7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46555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65553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14085189" w14:textId="77777777" w:rsidR="007629B7" w:rsidRPr="00B118B0" w:rsidRDefault="007629B7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465553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4E2DD2" w:rsidRPr="00B118B0" w14:paraId="6B142298" w14:textId="77777777" w:rsidTr="00886166">
        <w:trPr>
          <w:trHeight w:val="20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14:paraId="36109E97" w14:textId="77777777" w:rsidR="007629B7" w:rsidRPr="00B118B0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dxa"/>
          </w:tcPr>
          <w:p w14:paraId="36A0CC2A" w14:textId="77777777" w:rsidR="007629B7" w:rsidRPr="00B118B0" w:rsidRDefault="007629B7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Merge/>
            <w:tcBorders>
              <w:bottom w:val="single" w:sz="4" w:space="0" w:color="auto"/>
            </w:tcBorders>
            <w:vAlign w:val="bottom"/>
          </w:tcPr>
          <w:p w14:paraId="51C541C5" w14:textId="77777777" w:rsidR="007629B7" w:rsidRPr="00B118B0" w:rsidRDefault="007629B7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" w:type="dxa"/>
          </w:tcPr>
          <w:p w14:paraId="17790C98" w14:textId="77777777" w:rsidR="007629B7" w:rsidRPr="00B118B0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Merge/>
            <w:tcBorders>
              <w:bottom w:val="single" w:sz="4" w:space="0" w:color="auto"/>
            </w:tcBorders>
            <w:vAlign w:val="bottom"/>
          </w:tcPr>
          <w:p w14:paraId="19E4D785" w14:textId="77777777" w:rsidR="007629B7" w:rsidRPr="00B118B0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" w:type="dxa"/>
          </w:tcPr>
          <w:p w14:paraId="7B2CDAE9" w14:textId="77777777" w:rsidR="007629B7" w:rsidRPr="00B118B0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2D7156F" w14:textId="77777777" w:rsidR="007629B7" w:rsidRPr="00B118B0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105DEF4F" w14:textId="77777777" w:rsidR="007629B7" w:rsidRPr="00B118B0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EB27513" w14:textId="77777777" w:rsidR="007629B7" w:rsidRPr="00B118B0" w:rsidRDefault="007629B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1F4266C5" w14:textId="77777777" w:rsidR="007629B7" w:rsidRPr="00B118B0" w:rsidRDefault="007629B7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516D59A0" w14:textId="77777777" w:rsidR="007629B7" w:rsidRPr="00B118B0" w:rsidRDefault="007629B7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E2DD2" w:rsidRPr="00B118B0" w14:paraId="2F77797A" w14:textId="77777777" w:rsidTr="00886166">
        <w:trPr>
          <w:trHeight w:val="180"/>
        </w:trPr>
        <w:tc>
          <w:tcPr>
            <w:tcW w:w="2780" w:type="dxa"/>
            <w:tcBorders>
              <w:top w:val="single" w:sz="4" w:space="0" w:color="auto"/>
            </w:tcBorders>
          </w:tcPr>
          <w:p w14:paraId="7E800864" w14:textId="75D78CCD" w:rsidR="007629B7" w:rsidRPr="00BE76CC" w:rsidRDefault="009C5972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E76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10CEE92E" w14:textId="77777777" w:rsidR="007629B7" w:rsidRPr="00B118B0" w:rsidRDefault="007629B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CD43F22" w14:textId="3F5EE92C" w:rsidR="007629B7" w:rsidRPr="00B118B0" w:rsidRDefault="007629B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</w:tcPr>
          <w:p w14:paraId="2586E8C0" w14:textId="77777777" w:rsidR="007629B7" w:rsidRPr="00B118B0" w:rsidRDefault="007629B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39BC8B8" w14:textId="3A25B842" w:rsidR="007629B7" w:rsidRPr="00EB17AC" w:rsidRDefault="007629B7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" w:type="dxa"/>
          </w:tcPr>
          <w:p w14:paraId="4A7012CF" w14:textId="77777777" w:rsidR="007629B7" w:rsidRPr="00B118B0" w:rsidRDefault="007629B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E727B" w14:textId="5DE876E3" w:rsidR="007629B7" w:rsidRPr="00B118B0" w:rsidRDefault="007629B7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1BCAA603" w14:textId="77777777" w:rsidR="007629B7" w:rsidRPr="00B118B0" w:rsidRDefault="007629B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F85F3" w14:textId="0C4F6BD5" w:rsidR="007629B7" w:rsidRPr="00B118B0" w:rsidRDefault="007629B7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29258" w14:textId="77777777" w:rsidR="007629B7" w:rsidRPr="00B118B0" w:rsidRDefault="007629B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245165C" w14:textId="65B92F10" w:rsidR="007629B7" w:rsidRPr="00B118B0" w:rsidRDefault="007629B7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84E0E" w:rsidRPr="00B118B0" w14:paraId="0C8EA92E" w14:textId="77777777" w:rsidTr="00886166">
        <w:trPr>
          <w:trHeight w:val="180"/>
        </w:trPr>
        <w:tc>
          <w:tcPr>
            <w:tcW w:w="2780" w:type="dxa"/>
          </w:tcPr>
          <w:p w14:paraId="1D699D28" w14:textId="15B049AF" w:rsidR="00F84E0E" w:rsidRPr="00B118B0" w:rsidRDefault="00F84E0E" w:rsidP="00F84E0E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ทาคูนิ เทรดดิ้ง จำกัด</w:t>
            </w:r>
          </w:p>
        </w:tc>
        <w:tc>
          <w:tcPr>
            <w:tcW w:w="72" w:type="dxa"/>
          </w:tcPr>
          <w:p w14:paraId="77BED5AE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6F185F5B" w14:textId="1600F6E2" w:rsidR="00F84E0E" w:rsidRPr="00B118B0" w:rsidRDefault="00CD44C6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150F1CAC" w14:textId="77777777" w:rsidR="00F84E0E" w:rsidRPr="00B118B0" w:rsidRDefault="00F84E0E" w:rsidP="00F84E0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7FCBBAA3" w14:textId="27078323" w:rsidR="00F84E0E" w:rsidRDefault="00F84E0E" w:rsidP="00F84E0E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52,548</w:t>
            </w:r>
          </w:p>
        </w:tc>
        <w:tc>
          <w:tcPr>
            <w:tcW w:w="64" w:type="dxa"/>
            <w:vAlign w:val="bottom"/>
          </w:tcPr>
          <w:p w14:paraId="45C3FC58" w14:textId="77777777" w:rsidR="00F84E0E" w:rsidRPr="00B118B0" w:rsidRDefault="00F84E0E" w:rsidP="00FE7033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AB4A300" w14:textId="663E90E8" w:rsidR="00F84E0E" w:rsidRDefault="00F84E0E" w:rsidP="00F84E0E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EDDE11C" w14:textId="77777777" w:rsidR="00F84E0E" w:rsidRPr="00B118B0" w:rsidRDefault="00F84E0E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111CC29" w14:textId="094A0128" w:rsidR="00F84E0E" w:rsidRDefault="00F84E0E" w:rsidP="00F84E0E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20455" w14:textId="77777777" w:rsidR="00F84E0E" w:rsidRPr="00B118B0" w:rsidRDefault="00F84E0E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1DFCF6A4" w14:textId="771B0C15" w:rsidR="00F84E0E" w:rsidRDefault="00F84E0E" w:rsidP="00F84E0E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52,548</w:t>
            </w:r>
          </w:p>
        </w:tc>
      </w:tr>
      <w:tr w:rsidR="004E2DD2" w:rsidRPr="00B118B0" w14:paraId="64D67B1A" w14:textId="77777777" w:rsidTr="00886166">
        <w:trPr>
          <w:trHeight w:val="20"/>
        </w:trPr>
        <w:tc>
          <w:tcPr>
            <w:tcW w:w="2780" w:type="dxa"/>
          </w:tcPr>
          <w:p w14:paraId="157BFDB0" w14:textId="77777777" w:rsidR="00F84E0E" w:rsidRDefault="00F84E0E" w:rsidP="00F84E0E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72" w:type="dxa"/>
          </w:tcPr>
          <w:p w14:paraId="50C0148A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73E0D689" w14:textId="1D33559E" w:rsidR="00F84E0E" w:rsidRPr="00B118B0" w:rsidRDefault="00C444DC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13932EE6" w14:textId="77777777" w:rsidR="00F84E0E" w:rsidRPr="00B118B0" w:rsidRDefault="00F84E0E" w:rsidP="00F84E0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107ADB0A" w14:textId="77777777" w:rsidR="00F84E0E" w:rsidRDefault="00F84E0E" w:rsidP="00F84E0E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64" w:type="dxa"/>
            <w:vAlign w:val="bottom"/>
          </w:tcPr>
          <w:p w14:paraId="5431CBEC" w14:textId="77777777" w:rsidR="00F84E0E" w:rsidRPr="00B118B0" w:rsidRDefault="00F84E0E" w:rsidP="00FE7033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5690CE8" w14:textId="77777777" w:rsidR="00F84E0E" w:rsidRPr="00B118B0" w:rsidRDefault="00F84E0E" w:rsidP="00F84E0E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7A20D088" w14:textId="77777777" w:rsidR="00F84E0E" w:rsidRPr="00B118B0" w:rsidRDefault="00F84E0E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7ECF0B5" w14:textId="77777777" w:rsidR="00F84E0E" w:rsidRPr="00B118B0" w:rsidRDefault="00F84E0E" w:rsidP="00F84E0E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(7,000)</w:t>
            </w:r>
          </w:p>
        </w:tc>
        <w:tc>
          <w:tcPr>
            <w:tcW w:w="1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B40F9" w14:textId="77777777" w:rsidR="00F84E0E" w:rsidRPr="00B118B0" w:rsidRDefault="00F84E0E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7158558A" w14:textId="77777777" w:rsidR="00F84E0E" w:rsidRPr="00B118B0" w:rsidRDefault="00F84E0E" w:rsidP="00F84E0E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E2DD2" w:rsidRPr="00B118B0" w14:paraId="521C3640" w14:textId="77777777" w:rsidTr="00886166">
        <w:trPr>
          <w:trHeight w:val="20"/>
        </w:trPr>
        <w:tc>
          <w:tcPr>
            <w:tcW w:w="2780" w:type="dxa"/>
          </w:tcPr>
          <w:p w14:paraId="133D8AE9" w14:textId="77777777" w:rsidR="00F84E0E" w:rsidRPr="00B118B0" w:rsidRDefault="00F84E0E" w:rsidP="00F84E0E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5A48CE">
              <w:rPr>
                <w:rFonts w:ascii="Angsana New" w:hAnsi="Angsana New"/>
                <w:sz w:val="28"/>
                <w:cs/>
              </w:rPr>
              <w:t>ทีทีเอส คอนเนคท์ จำกัด</w:t>
            </w:r>
          </w:p>
        </w:tc>
        <w:tc>
          <w:tcPr>
            <w:tcW w:w="72" w:type="dxa"/>
          </w:tcPr>
          <w:p w14:paraId="3B06C6CA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0E050B6D" w14:textId="5362235E" w:rsidR="00F84E0E" w:rsidRPr="00B118B0" w:rsidRDefault="00C444DC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7294187B" w14:textId="77777777" w:rsidR="00F84E0E" w:rsidRPr="00B118B0" w:rsidRDefault="00F84E0E" w:rsidP="00F84E0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367C1641" w14:textId="77777777" w:rsidR="00F84E0E" w:rsidRPr="00B118B0" w:rsidRDefault="00F84E0E" w:rsidP="00F84E0E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64" w:type="dxa"/>
            <w:vAlign w:val="bottom"/>
          </w:tcPr>
          <w:p w14:paraId="516E80EC" w14:textId="77777777" w:rsidR="00F84E0E" w:rsidRPr="00B118B0" w:rsidRDefault="00F84E0E" w:rsidP="00FE7033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754B840" w14:textId="77777777" w:rsidR="00F84E0E" w:rsidRPr="00B118B0" w:rsidRDefault="00F84E0E" w:rsidP="00F84E0E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82D32E9" w14:textId="77777777" w:rsidR="00F84E0E" w:rsidRPr="00B118B0" w:rsidRDefault="00F84E0E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06EF4E" w14:textId="77777777" w:rsidR="00F84E0E" w:rsidRPr="00B118B0" w:rsidRDefault="00F84E0E" w:rsidP="00F84E0E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77B4C" w14:textId="77777777" w:rsidR="00F84E0E" w:rsidRPr="00B118B0" w:rsidRDefault="00F84E0E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01E1E509" w14:textId="77777777" w:rsidR="00F84E0E" w:rsidRPr="00B118B0" w:rsidRDefault="00F84E0E" w:rsidP="00F84E0E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4,000</w:t>
            </w:r>
          </w:p>
        </w:tc>
      </w:tr>
      <w:tr w:rsidR="00E438CD" w:rsidRPr="00B118B0" w14:paraId="7F6FAE8B" w14:textId="77777777" w:rsidTr="00886166">
        <w:trPr>
          <w:trHeight w:val="20"/>
        </w:trPr>
        <w:tc>
          <w:tcPr>
            <w:tcW w:w="2780" w:type="dxa"/>
          </w:tcPr>
          <w:p w14:paraId="1190C801" w14:textId="23D6E823" w:rsidR="00E438CD" w:rsidRPr="00BE76CC" w:rsidRDefault="00E438CD" w:rsidP="00F84E0E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E76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72" w:type="dxa"/>
          </w:tcPr>
          <w:p w14:paraId="7A559BFC" w14:textId="77777777" w:rsidR="00E438CD" w:rsidRPr="00B118B0" w:rsidRDefault="00E438CD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414E19A5" w14:textId="77777777" w:rsidR="00E438CD" w:rsidRPr="00B118B0" w:rsidRDefault="00E438CD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</w:tcPr>
          <w:p w14:paraId="6C3A9599" w14:textId="77777777" w:rsidR="00E438CD" w:rsidRPr="00B118B0" w:rsidRDefault="00E438CD" w:rsidP="00F84E0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1E89F370" w14:textId="77777777" w:rsidR="00E438CD" w:rsidRDefault="00E438CD" w:rsidP="00F84E0E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" w:type="dxa"/>
            <w:vAlign w:val="bottom"/>
          </w:tcPr>
          <w:p w14:paraId="2D4CD60C" w14:textId="77777777" w:rsidR="00E438CD" w:rsidRPr="00B118B0" w:rsidRDefault="00E438CD" w:rsidP="00FE7033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7BC5356" w14:textId="77777777" w:rsidR="00E438CD" w:rsidRDefault="00E438CD" w:rsidP="00F84E0E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0ED6074D" w14:textId="77777777" w:rsidR="00E438CD" w:rsidRPr="00B118B0" w:rsidRDefault="00E438CD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3E2CE98" w14:textId="77777777" w:rsidR="00E438CD" w:rsidRDefault="00E438CD" w:rsidP="00F84E0E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C6AD8" w14:textId="77777777" w:rsidR="00E438CD" w:rsidRPr="00B118B0" w:rsidRDefault="00E438CD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303BC134" w14:textId="77777777" w:rsidR="00E438CD" w:rsidRDefault="00E438CD" w:rsidP="00F84E0E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2DD2" w:rsidRPr="00B118B0" w14:paraId="785617D7" w14:textId="77777777" w:rsidTr="00886166">
        <w:trPr>
          <w:trHeight w:val="20"/>
        </w:trPr>
        <w:tc>
          <w:tcPr>
            <w:tcW w:w="2780" w:type="dxa"/>
          </w:tcPr>
          <w:p w14:paraId="1F5A26FF" w14:textId="77777777" w:rsidR="00F84E0E" w:rsidRDefault="00F84E0E" w:rsidP="00F84E0E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72" w:type="dxa"/>
          </w:tcPr>
          <w:p w14:paraId="6096C4C6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1307CC5B" w14:textId="2C2F81B7" w:rsidR="00F84E0E" w:rsidRPr="00B118B0" w:rsidRDefault="009E69BD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68" w:type="dxa"/>
          </w:tcPr>
          <w:p w14:paraId="2D376C2B" w14:textId="77777777" w:rsidR="00F84E0E" w:rsidRPr="00B118B0" w:rsidRDefault="00F84E0E" w:rsidP="00F84E0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vAlign w:val="bottom"/>
          </w:tcPr>
          <w:p w14:paraId="423D6E6F" w14:textId="77777777" w:rsidR="00F84E0E" w:rsidRDefault="00F84E0E" w:rsidP="00F84E0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45,000</w:t>
            </w:r>
          </w:p>
        </w:tc>
        <w:tc>
          <w:tcPr>
            <w:tcW w:w="64" w:type="dxa"/>
            <w:vAlign w:val="bottom"/>
          </w:tcPr>
          <w:p w14:paraId="49C276BC" w14:textId="77777777" w:rsidR="00F84E0E" w:rsidRPr="00B118B0" w:rsidRDefault="00F84E0E" w:rsidP="00FE7033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451DF0A" w14:textId="77777777" w:rsidR="00F84E0E" w:rsidRPr="00B118B0" w:rsidRDefault="00F84E0E" w:rsidP="00F84E0E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3E66D2F" w14:textId="77777777" w:rsidR="00F84E0E" w:rsidRPr="00B118B0" w:rsidRDefault="00F84E0E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9F762CB" w14:textId="77777777" w:rsidR="00F84E0E" w:rsidRPr="00B118B0" w:rsidRDefault="00F84E0E" w:rsidP="00F84E0E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5BA7E" w14:textId="77777777" w:rsidR="00F84E0E" w:rsidRPr="00B118B0" w:rsidRDefault="00F84E0E" w:rsidP="00FE703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75206F2D" w14:textId="77777777" w:rsidR="00F84E0E" w:rsidRPr="00B118B0" w:rsidRDefault="00F84E0E" w:rsidP="00F84E0E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45,000</w:t>
            </w:r>
          </w:p>
        </w:tc>
      </w:tr>
      <w:tr w:rsidR="004E2DD2" w:rsidRPr="00B118B0" w14:paraId="17509CE2" w14:textId="77777777" w:rsidTr="00886166">
        <w:trPr>
          <w:trHeight w:val="20"/>
        </w:trPr>
        <w:tc>
          <w:tcPr>
            <w:tcW w:w="2780" w:type="dxa"/>
          </w:tcPr>
          <w:p w14:paraId="19DD951C" w14:textId="77777777" w:rsidR="00F84E0E" w:rsidRPr="00B118B0" w:rsidRDefault="00F84E0E" w:rsidP="00F84E0E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72" w:type="dxa"/>
          </w:tcPr>
          <w:p w14:paraId="64AE0C57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041C5627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4E21C2E6" w14:textId="77777777" w:rsidR="00F84E0E" w:rsidRPr="00B118B0" w:rsidRDefault="00F84E0E" w:rsidP="00F84E0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EDC42" w14:textId="77777777" w:rsidR="00F84E0E" w:rsidRPr="004517A7" w:rsidRDefault="00F84E0E" w:rsidP="00F84E0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108,548</w:t>
            </w:r>
          </w:p>
        </w:tc>
        <w:tc>
          <w:tcPr>
            <w:tcW w:w="64" w:type="dxa"/>
            <w:shd w:val="clear" w:color="auto" w:fill="auto"/>
            <w:vAlign w:val="bottom"/>
          </w:tcPr>
          <w:p w14:paraId="06947645" w14:textId="77777777" w:rsidR="00F84E0E" w:rsidRPr="00B118B0" w:rsidRDefault="00F84E0E" w:rsidP="00FE7033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9E194" w14:textId="77777777" w:rsidR="00F84E0E" w:rsidRPr="00B118B0" w:rsidRDefault="00F84E0E" w:rsidP="00F84E0E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C9FA892" w14:textId="77777777" w:rsidR="00F84E0E" w:rsidRPr="00B118B0" w:rsidRDefault="00F84E0E" w:rsidP="00FE7033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2A65F" w14:textId="77777777" w:rsidR="00F84E0E" w:rsidRPr="00B118B0" w:rsidRDefault="00F84E0E" w:rsidP="00F84E0E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(7,000)</w:t>
            </w:r>
          </w:p>
        </w:tc>
        <w:tc>
          <w:tcPr>
            <w:tcW w:w="1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449E" w14:textId="77777777" w:rsidR="00F84E0E" w:rsidRPr="00B118B0" w:rsidRDefault="00F84E0E" w:rsidP="00FE7033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5A64923" w14:textId="77777777" w:rsidR="00F84E0E" w:rsidRPr="00B118B0" w:rsidRDefault="00F84E0E" w:rsidP="00F84E0E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101,548</w:t>
            </w:r>
          </w:p>
        </w:tc>
      </w:tr>
      <w:tr w:rsidR="004E2DD2" w:rsidRPr="00B118B0" w14:paraId="29C8E0CD" w14:textId="77777777" w:rsidTr="00886166">
        <w:trPr>
          <w:trHeight w:val="489"/>
        </w:trPr>
        <w:tc>
          <w:tcPr>
            <w:tcW w:w="2780" w:type="dxa"/>
          </w:tcPr>
          <w:p w14:paraId="0A9F436D" w14:textId="77777777" w:rsidR="00F84E0E" w:rsidRPr="00C64A09" w:rsidRDefault="00F84E0E" w:rsidP="00F84E0E">
            <w:pPr>
              <w:spacing w:line="340" w:lineRule="exact"/>
              <w:ind w:right="-57"/>
              <w:rPr>
                <w:rFonts w:asciiTheme="majorBidi" w:hAnsiTheme="majorBidi" w:cstheme="majorBidi"/>
                <w:sz w:val="28"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C64A09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C64A09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  <w:p w14:paraId="1AEA5E5A" w14:textId="77777777" w:rsidR="00F84E0E" w:rsidRPr="00642733" w:rsidRDefault="00F84E0E" w:rsidP="00F84E0E">
            <w:pPr>
              <w:tabs>
                <w:tab w:val="left" w:pos="360"/>
                <w:tab w:val="left" w:pos="2160"/>
              </w:tabs>
              <w:ind w:left="357"/>
              <w:contextualSpacing/>
              <w:rPr>
                <w:rFonts w:asciiTheme="majorBidi" w:hAnsiTheme="majorBidi"/>
                <w:sz w:val="28"/>
                <w:cs/>
              </w:rPr>
            </w:pPr>
            <w:r w:rsidRPr="00C64A09">
              <w:rPr>
                <w:rFonts w:asciiTheme="majorBidi" w:hAnsiTheme="majorBidi" w:cstheme="majorBidi"/>
                <w:sz w:val="28"/>
                <w:cs/>
              </w:rPr>
              <w:t>ด้านเครดิตที่</w:t>
            </w:r>
            <w:r w:rsidRPr="00C64A09">
              <w:rPr>
                <w:rFonts w:asciiTheme="majorBidi" w:hAnsiTheme="majorBidi" w:cstheme="majorBidi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72" w:type="dxa"/>
          </w:tcPr>
          <w:p w14:paraId="2C326D8D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25A17F4F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3F9DBF4F" w14:textId="77777777" w:rsidR="00F84E0E" w:rsidRPr="00B118B0" w:rsidRDefault="00F84E0E" w:rsidP="00F84E0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109BA" w14:textId="77777777" w:rsidR="00F84E0E" w:rsidRPr="00DF1ECB" w:rsidRDefault="00F84E0E" w:rsidP="00F84E0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F1ECB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45,695</w:t>
            </w:r>
            <w:r w:rsidRPr="00DF1EC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4" w:type="dxa"/>
            <w:shd w:val="clear" w:color="auto" w:fill="auto"/>
            <w:vAlign w:val="bottom"/>
          </w:tcPr>
          <w:p w14:paraId="059ED7C0" w14:textId="77777777" w:rsidR="00F84E0E" w:rsidRPr="00B118B0" w:rsidRDefault="00F84E0E" w:rsidP="00FE7033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9C7968D" w14:textId="36AD3A39" w:rsidR="00F84E0E" w:rsidRPr="00B118B0" w:rsidRDefault="00F84E0E" w:rsidP="00F84E0E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7F4BDD">
              <w:rPr>
                <w:rFonts w:asciiTheme="majorBidi" w:eastAsia="Times New Roman" w:hAnsiTheme="majorBidi" w:cstheme="majorBidi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8E762BC" w14:textId="77777777" w:rsidR="00F84E0E" w:rsidRPr="00B118B0" w:rsidRDefault="00F84E0E" w:rsidP="00FE7033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FC39307" w14:textId="77777777" w:rsidR="00F84E0E" w:rsidRPr="00B118B0" w:rsidRDefault="00F84E0E" w:rsidP="00F84E0E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1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C2705" w14:textId="77777777" w:rsidR="00F84E0E" w:rsidRPr="00B118B0" w:rsidRDefault="00F84E0E" w:rsidP="00FE7033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AA1BC7C" w14:textId="3282CE3D" w:rsidR="00F84E0E" w:rsidRPr="00B118B0" w:rsidRDefault="00F84E0E" w:rsidP="00F84E0E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F1ECB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45,6</w:t>
            </w:r>
            <w:r w:rsidR="007F4BDD">
              <w:rPr>
                <w:rFonts w:ascii="Angsana New" w:hAnsi="Angsana New"/>
                <w:sz w:val="28"/>
              </w:rPr>
              <w:t>30</w:t>
            </w:r>
            <w:r w:rsidRPr="00DF1ECB">
              <w:rPr>
                <w:rFonts w:ascii="Angsana New" w:hAnsi="Angsana New"/>
                <w:sz w:val="28"/>
              </w:rPr>
              <w:t>)</w:t>
            </w:r>
          </w:p>
        </w:tc>
      </w:tr>
      <w:tr w:rsidR="004E2DD2" w:rsidRPr="00B118B0" w14:paraId="6B88A7D0" w14:textId="77777777" w:rsidTr="00886166">
        <w:trPr>
          <w:trHeight w:val="287"/>
        </w:trPr>
        <w:tc>
          <w:tcPr>
            <w:tcW w:w="2780" w:type="dxa"/>
          </w:tcPr>
          <w:p w14:paraId="1A64E6C6" w14:textId="77777777" w:rsidR="00F84E0E" w:rsidRPr="004C1893" w:rsidRDefault="00F84E0E" w:rsidP="00F84E0E">
            <w:pPr>
              <w:spacing w:line="340" w:lineRule="exact"/>
              <w:ind w:left="321" w:right="-57" w:hanging="321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72" w:type="dxa"/>
          </w:tcPr>
          <w:p w14:paraId="2BF60CA7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19502A87" w14:textId="77777777" w:rsidR="00F84E0E" w:rsidRPr="00B118B0" w:rsidRDefault="00F84E0E" w:rsidP="00F84E0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337C37F0" w14:textId="77777777" w:rsidR="00F84E0E" w:rsidRPr="00B118B0" w:rsidRDefault="00F84E0E" w:rsidP="00F84E0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AC32F" w14:textId="77777777" w:rsidR="00F84E0E" w:rsidRPr="00DF1ECB" w:rsidRDefault="00F84E0E" w:rsidP="00F84E0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62,853</w:t>
            </w:r>
          </w:p>
        </w:tc>
        <w:tc>
          <w:tcPr>
            <w:tcW w:w="64" w:type="dxa"/>
            <w:shd w:val="clear" w:color="auto" w:fill="auto"/>
            <w:vAlign w:val="bottom"/>
          </w:tcPr>
          <w:p w14:paraId="639EC979" w14:textId="77777777" w:rsidR="00F84E0E" w:rsidRPr="00B118B0" w:rsidRDefault="00F84E0E" w:rsidP="00FE7033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41A45" w14:textId="77777777" w:rsidR="00F84E0E" w:rsidRPr="00B118B0" w:rsidRDefault="00F84E0E" w:rsidP="00FE7033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7B90B7CF" w14:textId="77777777" w:rsidR="00F84E0E" w:rsidRPr="00B118B0" w:rsidRDefault="00F84E0E" w:rsidP="00FE7033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86BDE" w14:textId="77777777" w:rsidR="00F84E0E" w:rsidRPr="00B118B0" w:rsidRDefault="00F84E0E" w:rsidP="00FE7033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F2499" w14:textId="77777777" w:rsidR="00F84E0E" w:rsidRPr="00B118B0" w:rsidRDefault="00F84E0E" w:rsidP="00FE7033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CABF2A5" w14:textId="1E68E523" w:rsidR="00F84E0E" w:rsidRPr="00655CAC" w:rsidRDefault="00F84E0E" w:rsidP="00F84E0E">
            <w:pPr>
              <w:ind w:right="76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5CAC">
              <w:rPr>
                <w:rFonts w:asciiTheme="majorBidi" w:hAnsiTheme="majorBidi" w:cstheme="majorBidi"/>
                <w:b/>
                <w:bCs/>
                <w:sz w:val="28"/>
              </w:rPr>
              <w:t>55,91</w:t>
            </w:r>
            <w:r w:rsidR="007F4BDD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</w:tr>
    </w:tbl>
    <w:p w14:paraId="0E97A79A" w14:textId="77777777" w:rsidR="007629B7" w:rsidRPr="00B118B0" w:rsidRDefault="007629B7" w:rsidP="00103F03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A0361A7" w14:textId="5D332C09" w:rsidR="00D33585" w:rsidRPr="00B118B0" w:rsidRDefault="00D33585" w:rsidP="0039223E">
      <w:pPr>
        <w:spacing w:after="120"/>
        <w:ind w:left="360" w:right="-7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507B31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ยอดคงเหลือของเงินกู้ยืมระยะสั้น</w:t>
      </w:r>
      <w:r w:rsidRPr="00507B31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จากบุคคล</w:t>
      </w:r>
      <w:r w:rsidRPr="00507B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ที่เกี่ยวข้องกัน ณ วันที่ </w:t>
      </w:r>
      <w:r w:rsidRPr="00507B31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29161D" w:rsidRPr="00507B3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507B3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29161D" w:rsidRPr="00507B31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507B31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507B3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161D" w:rsidRPr="00507B31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507B3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07B31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Pr="00507B31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507B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507B31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507B31">
        <w:rPr>
          <w:rFonts w:asciiTheme="majorBidi" w:hAnsiTheme="majorBidi" w:cstheme="majorBidi"/>
          <w:color w:val="000000"/>
          <w:spacing w:val="-2"/>
          <w:sz w:val="28"/>
          <w:cs/>
        </w:rPr>
        <w:t>ธันวาคม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</w:t>
      </w:r>
      <w:r w:rsidR="0029161D">
        <w:rPr>
          <w:rFonts w:asciiTheme="majorBidi" w:hAnsiTheme="majorBidi" w:cstheme="majorBidi"/>
          <w:color w:val="000000"/>
          <w:spacing w:val="-2"/>
          <w:sz w:val="28"/>
        </w:rPr>
        <w:t>67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B482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</w:t>
      </w:r>
      <w:r w:rsidR="000057E8">
        <w:rPr>
          <w:rFonts w:asciiTheme="majorBidi" w:hAnsiTheme="majorBidi" w:cstheme="majorBidi"/>
          <w:color w:val="000000"/>
          <w:spacing w:val="-2"/>
          <w:sz w:val="28"/>
        </w:rPr>
        <w:t xml:space="preserve">      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  <w:r w:rsidR="00914F9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(งบการเงิน</w:t>
      </w:r>
      <w:r w:rsidR="00F9703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เฉพาะกิจการ </w:t>
      </w:r>
      <w:r w:rsidR="00F9703A">
        <w:rPr>
          <w:rFonts w:asciiTheme="majorBidi" w:hAnsiTheme="majorBidi" w:cstheme="majorBidi"/>
          <w:color w:val="000000"/>
          <w:spacing w:val="-2"/>
          <w:sz w:val="28"/>
        </w:rPr>
        <w:t>:</w:t>
      </w:r>
      <w:r w:rsidR="00F9703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ไม่มี)</w:t>
      </w:r>
    </w:p>
    <w:tbl>
      <w:tblPr>
        <w:tblW w:w="89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620"/>
        <w:gridCol w:w="90"/>
        <w:gridCol w:w="1080"/>
        <w:gridCol w:w="108"/>
        <w:gridCol w:w="1152"/>
        <w:gridCol w:w="90"/>
        <w:gridCol w:w="1170"/>
        <w:gridCol w:w="90"/>
        <w:gridCol w:w="1089"/>
      </w:tblGrid>
      <w:tr w:rsidR="00A03002" w:rsidRPr="00B118B0" w14:paraId="70D8604F" w14:textId="77777777" w:rsidTr="7FC6FC84">
        <w:trPr>
          <w:trHeight w:val="20"/>
        </w:trPr>
        <w:tc>
          <w:tcPr>
            <w:tcW w:w="2340" w:type="dxa"/>
            <w:vAlign w:val="bottom"/>
          </w:tcPr>
          <w:p w14:paraId="76E193FA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6F6CD50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52F5AB2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4B70FF9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vAlign w:val="bottom"/>
          </w:tcPr>
          <w:p w14:paraId="7DEC647F" w14:textId="08B5C6B1" w:rsidR="00A03002" w:rsidRPr="00B118B0" w:rsidRDefault="00A03002" w:rsidP="009046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A03002" w:rsidRPr="00B118B0" w14:paraId="4B1D3C3E" w14:textId="77777777" w:rsidTr="7FC6FC84">
        <w:trPr>
          <w:trHeight w:val="20"/>
        </w:trPr>
        <w:tc>
          <w:tcPr>
            <w:tcW w:w="2340" w:type="dxa"/>
            <w:vAlign w:val="bottom"/>
          </w:tcPr>
          <w:p w14:paraId="37F3A06D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85E3477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10F7BEA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A11B32B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tcBorders>
              <w:bottom w:val="single" w:sz="4" w:space="0" w:color="auto"/>
            </w:tcBorders>
            <w:vAlign w:val="bottom"/>
          </w:tcPr>
          <w:p w14:paraId="14137FDF" w14:textId="4D554442" w:rsidR="00A03002" w:rsidRPr="00B118B0" w:rsidRDefault="00A03002" w:rsidP="0090467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AA4CFC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A03002" w:rsidRPr="00B118B0" w14:paraId="441600AA" w14:textId="77777777" w:rsidTr="7FC6FC84">
        <w:trPr>
          <w:trHeight w:val="20"/>
        </w:trPr>
        <w:tc>
          <w:tcPr>
            <w:tcW w:w="2340" w:type="dxa"/>
            <w:vMerge w:val="restart"/>
            <w:vAlign w:val="bottom"/>
          </w:tcPr>
          <w:p w14:paraId="6E48AFC1" w14:textId="77777777" w:rsidR="00A03002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0F284CAD" w14:textId="758B616B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ที่เกี่ยวข้องกัน </w:t>
            </w:r>
          </w:p>
        </w:tc>
        <w:tc>
          <w:tcPr>
            <w:tcW w:w="90" w:type="dxa"/>
          </w:tcPr>
          <w:p w14:paraId="18123CD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57891646" w14:textId="1929C26E" w:rsidR="00A03002" w:rsidRPr="00B118B0" w:rsidRDefault="008240C1" w:rsidP="7FC6FC8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7FC6FC84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</w:t>
            </w:r>
            <w:r w:rsidRPr="7FC6FC84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7FC6FC84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7FC6FC8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412872A4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47C2D70B" w14:textId="0BAA966D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E403D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8" w:type="dxa"/>
          </w:tcPr>
          <w:p w14:paraId="18C09631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2F4E9D6F" w14:textId="49ADAC93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E5392F">
              <w:rPr>
                <w:rFonts w:asciiTheme="majorBidi" w:hAnsiTheme="majorBidi" w:hint="cs"/>
                <w:sz w:val="28"/>
                <w:cs/>
              </w:rPr>
              <w:t>รอบ</w:t>
            </w:r>
            <w:r w:rsidR="00E5392F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right w:val="nil"/>
            </w:tcBorders>
          </w:tcPr>
          <w:p w14:paraId="75FA77AC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24CE0536" w14:textId="7B2AD8A4" w:rsidR="00A03002" w:rsidRDefault="00A03002" w:rsidP="00A03002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507B3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507B3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  <w:p w14:paraId="0EAAA8AF" w14:textId="6DD942A4" w:rsidR="00A03002" w:rsidRPr="00B118B0" w:rsidRDefault="00A03002" w:rsidP="00A0300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07B31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03002" w:rsidRPr="00B118B0" w14:paraId="08356C1B" w14:textId="77777777" w:rsidTr="7FC6FC84">
        <w:trPr>
          <w:trHeight w:val="341"/>
        </w:trPr>
        <w:tc>
          <w:tcPr>
            <w:tcW w:w="2340" w:type="dxa"/>
            <w:vMerge/>
            <w:vAlign w:val="bottom"/>
          </w:tcPr>
          <w:p w14:paraId="1B24515A" w14:textId="77777777" w:rsidR="00A03002" w:rsidRPr="00B118B0" w:rsidRDefault="00A03002" w:rsidP="00A03002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B51AA22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66F8BC4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F5BFF81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3765E08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5A63DE8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5CDD6D" w14:textId="77777777" w:rsidR="00A03002" w:rsidRPr="00B118B0" w:rsidRDefault="00A03002" w:rsidP="00A03002">
            <w:pPr>
              <w:tabs>
                <w:tab w:val="left" w:pos="159"/>
                <w:tab w:val="left" w:pos="360"/>
                <w:tab w:val="left" w:pos="2160"/>
              </w:tabs>
              <w:ind w:left="69" w:hanging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9A7662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06D1E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2EAFDF7E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/>
            <w:vAlign w:val="bottom"/>
          </w:tcPr>
          <w:p w14:paraId="2C1DA450" w14:textId="77777777" w:rsidR="00A03002" w:rsidRPr="00B118B0" w:rsidRDefault="00A03002" w:rsidP="00A030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66E13" w:rsidRPr="00B118B0" w14:paraId="4AF80DFD" w14:textId="77777777" w:rsidTr="7FC6FC84">
        <w:trPr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6171A57E" w14:textId="3747E617" w:rsidR="00966E13" w:rsidRPr="00B118B0" w:rsidRDefault="008B6242" w:rsidP="008B6242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6555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ผู้บริหารสำคัญ</w:t>
            </w:r>
          </w:p>
        </w:tc>
        <w:tc>
          <w:tcPr>
            <w:tcW w:w="90" w:type="dxa"/>
          </w:tcPr>
          <w:p w14:paraId="5FE6CD5B" w14:textId="77777777" w:rsidR="00966E13" w:rsidRPr="00B118B0" w:rsidRDefault="00966E13" w:rsidP="00966E1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460FC31" w14:textId="4F51135D" w:rsidR="00966E13" w:rsidRPr="00B118B0" w:rsidRDefault="004954D2" w:rsidP="00966E13">
            <w:pP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0" w:type="dxa"/>
          </w:tcPr>
          <w:p w14:paraId="07B7BF5E" w14:textId="77777777" w:rsidR="00966E13" w:rsidRPr="00B118B0" w:rsidRDefault="00966E13" w:rsidP="00966E13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352B47" w14:textId="1F08F228" w:rsidR="00966E13" w:rsidRPr="00B118B0" w:rsidRDefault="00507B31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5D2E5E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,00</w:t>
            </w:r>
            <w:r w:rsidR="005D2E5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8" w:type="dxa"/>
            <w:vAlign w:val="bottom"/>
          </w:tcPr>
          <w:p w14:paraId="25CA0A20" w14:textId="77777777" w:rsidR="00966E13" w:rsidRPr="00B118B0" w:rsidRDefault="00966E13" w:rsidP="00966E13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F34477" w14:textId="24F95817" w:rsidR="00966E13" w:rsidRPr="00B118B0" w:rsidRDefault="00993506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967713" w14:textId="77777777" w:rsidR="00966E13" w:rsidRPr="00B118B0" w:rsidRDefault="00966E13" w:rsidP="00966E13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2F8AD" w14:textId="2D876534" w:rsidR="00966E13" w:rsidRPr="00DC29FB" w:rsidRDefault="00993506" w:rsidP="00966E13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(502)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BEB10CF" w14:textId="77777777" w:rsidR="00966E13" w:rsidRPr="00B118B0" w:rsidRDefault="00966E13" w:rsidP="00966E13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3F0E118" w14:textId="3196E9C6" w:rsidR="00966E13" w:rsidRPr="00B118B0" w:rsidRDefault="00993506" w:rsidP="00966E1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54,260</w:t>
            </w:r>
          </w:p>
        </w:tc>
      </w:tr>
      <w:tr w:rsidR="00966E13" w:rsidRPr="00162E71" w14:paraId="488711CC" w14:textId="77777777" w:rsidTr="7FC6FC84">
        <w:trPr>
          <w:trHeight w:val="20"/>
        </w:trPr>
        <w:tc>
          <w:tcPr>
            <w:tcW w:w="2340" w:type="dxa"/>
            <w:vAlign w:val="bottom"/>
          </w:tcPr>
          <w:p w14:paraId="524797B6" w14:textId="77777777" w:rsidR="00966E13" w:rsidRPr="00B118B0" w:rsidRDefault="00966E13" w:rsidP="00966E13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F93FB7C" w14:textId="77777777" w:rsidR="00966E13" w:rsidRPr="00B118B0" w:rsidRDefault="00966E13" w:rsidP="00966E13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B2379C6" w14:textId="77777777" w:rsidR="00966E13" w:rsidRPr="00B118B0" w:rsidRDefault="00966E13" w:rsidP="00966E13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B035D78" w14:textId="77777777" w:rsidR="00966E13" w:rsidRPr="00B118B0" w:rsidRDefault="00966E13" w:rsidP="00966E13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5BBCD" w14:textId="5FCBAADF" w:rsidR="00966E13" w:rsidRPr="00961A85" w:rsidRDefault="00966E13" w:rsidP="00966E13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7171A">
              <w:rPr>
                <w:rFonts w:ascii="Angsana New" w:hAnsi="Angsana New"/>
                <w:b/>
                <w:bCs/>
                <w:sz w:val="28"/>
              </w:rPr>
              <w:t>5</w:t>
            </w:r>
            <w:r w:rsidR="005D2E5E">
              <w:rPr>
                <w:rFonts w:ascii="Angsana New" w:hAnsi="Angsana New"/>
                <w:b/>
                <w:bCs/>
                <w:sz w:val="28"/>
              </w:rPr>
              <w:t>2</w:t>
            </w:r>
            <w:r w:rsidRPr="0007171A">
              <w:rPr>
                <w:rFonts w:ascii="Angsana New" w:hAnsi="Angsana New"/>
                <w:b/>
                <w:bCs/>
                <w:sz w:val="28"/>
              </w:rPr>
              <w:t>,</w:t>
            </w:r>
            <w:r w:rsidR="00486591">
              <w:rPr>
                <w:rFonts w:ascii="Angsana New" w:hAnsi="Angsana New"/>
                <w:b/>
                <w:bCs/>
                <w:sz w:val="28"/>
              </w:rPr>
              <w:t>0</w:t>
            </w:r>
            <w:r w:rsidRPr="0007171A">
              <w:rPr>
                <w:rFonts w:ascii="Angsana New" w:hAnsi="Angsana New"/>
                <w:b/>
                <w:bCs/>
                <w:sz w:val="28"/>
              </w:rPr>
              <w:t>0</w:t>
            </w:r>
            <w:r w:rsidR="00486591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08" w:type="dxa"/>
            <w:vAlign w:val="bottom"/>
          </w:tcPr>
          <w:p w14:paraId="71A2A75F" w14:textId="77777777" w:rsidR="00966E13" w:rsidRPr="00961A85" w:rsidRDefault="00966E13" w:rsidP="00FE7033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FBEA1E" w14:textId="1AAFB5B7" w:rsidR="00966E13" w:rsidRPr="00961A85" w:rsidRDefault="00993506" w:rsidP="00966E13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2,760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512516" w14:textId="77777777" w:rsidR="00966E13" w:rsidRPr="00961A85" w:rsidRDefault="00966E13" w:rsidP="00FE7033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8B2EE" w14:textId="03FEFE0B" w:rsidR="00966E13" w:rsidRPr="00961A85" w:rsidRDefault="00993506" w:rsidP="00966E13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(502)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32C52A8E" w14:textId="77777777" w:rsidR="00966E13" w:rsidRPr="00961A85" w:rsidRDefault="00966E13" w:rsidP="00FE7033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FE581C" w14:textId="7BAF81FC" w:rsidR="00966E13" w:rsidRPr="00162E71" w:rsidRDefault="00993506" w:rsidP="00FE703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54,260</w:t>
            </w:r>
          </w:p>
        </w:tc>
      </w:tr>
      <w:tr w:rsidR="00C166B0" w:rsidRPr="002679C9" w14:paraId="1EFE0DDA" w14:textId="77777777" w:rsidTr="7FC6FC84">
        <w:trPr>
          <w:trHeight w:val="150"/>
        </w:trPr>
        <w:tc>
          <w:tcPr>
            <w:tcW w:w="2340" w:type="dxa"/>
            <w:vAlign w:val="bottom"/>
          </w:tcPr>
          <w:p w14:paraId="39F9DCFD" w14:textId="77777777" w:rsidR="00C166B0" w:rsidRPr="002679C9" w:rsidRDefault="00C166B0" w:rsidP="00A030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19FB418" w14:textId="77777777" w:rsidR="00C166B0" w:rsidRPr="002679C9" w:rsidRDefault="00C166B0" w:rsidP="00A0300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6CCE2EC" w14:textId="77777777" w:rsidR="00C166B0" w:rsidRPr="002679C9" w:rsidRDefault="00C166B0" w:rsidP="00A0300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1D2A4849" w14:textId="77777777" w:rsidR="00C166B0" w:rsidRPr="002679C9" w:rsidRDefault="00C166B0" w:rsidP="00A0300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23D61B" w14:textId="77777777" w:rsidR="00C166B0" w:rsidRPr="002679C9" w:rsidRDefault="00C166B0" w:rsidP="0009739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" w:type="dxa"/>
          </w:tcPr>
          <w:p w14:paraId="4BD9D5D9" w14:textId="77777777" w:rsidR="00C166B0" w:rsidRPr="002679C9" w:rsidRDefault="00C166B0" w:rsidP="00A03002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7EEDD266" w14:textId="77777777" w:rsidR="00C166B0" w:rsidRPr="002679C9" w:rsidRDefault="00C166B0" w:rsidP="00A0300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4AD9AD4" w14:textId="77777777" w:rsidR="00C166B0" w:rsidRPr="002679C9" w:rsidRDefault="00C166B0" w:rsidP="00A03002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196F97" w14:textId="77777777" w:rsidR="00C166B0" w:rsidRPr="002679C9" w:rsidRDefault="00C166B0" w:rsidP="00A030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51DAACA6" w14:textId="77777777" w:rsidR="00C166B0" w:rsidRPr="002679C9" w:rsidRDefault="00C166B0" w:rsidP="00A03002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4D1E505E" w14:textId="77777777" w:rsidR="00C166B0" w:rsidRPr="002679C9" w:rsidRDefault="00C166B0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14E21025" w14:textId="77777777" w:rsidR="007842DB" w:rsidRDefault="007842DB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60088DEA" w14:textId="77777777" w:rsidR="007842DB" w:rsidRDefault="007842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5BB86AB" w14:textId="0E86F99A" w:rsidR="00F53166" w:rsidRPr="007A206C" w:rsidRDefault="009E4C64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14:paraId="205AF151" w14:textId="1D488B22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CC7049">
        <w:rPr>
          <w:rFonts w:asciiTheme="majorBidi" w:hAnsiTheme="majorBidi" w:hint="cs"/>
          <w:sz w:val="28"/>
          <w:cs/>
        </w:rPr>
        <w:t>รอบ</w:t>
      </w:r>
      <w:r w:rsidR="00CC7049">
        <w:rPr>
          <w:rFonts w:ascii="Angsana New" w:hAnsi="Angsana New" w:hint="cs"/>
          <w:sz w:val="28"/>
          <w:cs/>
        </w:rPr>
        <w:t>ระยะเวลา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สามเดือนสิ้นสุดวันที่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C03A8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C03A8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7164C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7164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5715D3">
        <w:tc>
          <w:tcPr>
            <w:tcW w:w="396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5715D3">
        <w:tc>
          <w:tcPr>
            <w:tcW w:w="3960" w:type="dxa"/>
            <w:vAlign w:val="bottom"/>
          </w:tcPr>
          <w:p w14:paraId="79067890" w14:textId="77777777" w:rsidR="00F53166" w:rsidRPr="006E71CF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3CBA9042" w:rsidR="00F53166" w:rsidRPr="006E71CF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1543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CC7049" w:rsidRPr="00815435">
              <w:rPr>
                <w:rFonts w:asciiTheme="majorBidi" w:hAnsiTheme="majorBidi" w:hint="cs"/>
                <w:sz w:val="28"/>
                <w:cs/>
              </w:rPr>
              <w:t>รอบ</w:t>
            </w:r>
            <w:r w:rsidR="00CC7049" w:rsidRPr="00815435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Pr="00815435">
              <w:rPr>
                <w:rFonts w:asciiTheme="majorBidi" w:hAnsiTheme="majorBidi" w:cstheme="majorBidi"/>
                <w:sz w:val="28"/>
                <w:cs/>
              </w:rPr>
              <w:t xml:space="preserve">สามเดือนสิ้นสุดวันที่ </w:t>
            </w:r>
            <w:r w:rsidRPr="00815435">
              <w:rPr>
                <w:rFonts w:asciiTheme="majorBidi" w:hAnsiTheme="majorBidi" w:cstheme="majorBidi"/>
                <w:sz w:val="28"/>
              </w:rPr>
              <w:t>3</w:t>
            </w:r>
            <w:r w:rsidR="00815435">
              <w:rPr>
                <w:rFonts w:asciiTheme="majorBidi" w:hAnsiTheme="majorBidi" w:cstheme="majorBidi"/>
                <w:sz w:val="28"/>
              </w:rPr>
              <w:t>1</w:t>
            </w:r>
            <w:r w:rsidRPr="00815435">
              <w:rPr>
                <w:rFonts w:asciiTheme="majorBidi" w:hAnsiTheme="majorBidi" w:cstheme="majorBidi"/>
                <w:sz w:val="28"/>
              </w:rPr>
              <w:t xml:space="preserve"> </w:t>
            </w:r>
            <w:r w:rsidR="00815435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</w:tr>
      <w:tr w:rsidR="00F53166" w:rsidRPr="007A206C" w14:paraId="349A403D" w14:textId="77777777" w:rsidTr="005715D3">
        <w:tc>
          <w:tcPr>
            <w:tcW w:w="396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5715D3">
        <w:tc>
          <w:tcPr>
            <w:tcW w:w="396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1B7E0225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81543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43372C7B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81543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6F74806D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81543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54A088D6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815435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33965" w:rsidRPr="007A206C" w14:paraId="1523EDE9" w14:textId="77777777" w:rsidTr="005715D3">
        <w:trPr>
          <w:trHeight w:val="188"/>
        </w:trPr>
        <w:tc>
          <w:tcPr>
            <w:tcW w:w="3960" w:type="dxa"/>
            <w:shd w:val="clear" w:color="auto" w:fill="auto"/>
            <w:vAlign w:val="center"/>
          </w:tcPr>
          <w:p w14:paraId="75EF520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58DEBEE6" w:rsidR="00A33965" w:rsidRPr="007A206C" w:rsidRDefault="00824E6E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4E6E">
              <w:rPr>
                <w:rFonts w:asciiTheme="majorBidi" w:hAnsiTheme="majorBidi" w:hint="eastAsia"/>
                <w:sz w:val="28"/>
                <w:cs/>
              </w:rPr>
              <w:t>8</w:t>
            </w:r>
            <w:r w:rsidRPr="00824E6E">
              <w:rPr>
                <w:rFonts w:asciiTheme="majorBidi" w:hAnsiTheme="majorBidi" w:cstheme="majorBidi" w:hint="eastAsia"/>
                <w:sz w:val="28"/>
              </w:rPr>
              <w:t>,</w:t>
            </w:r>
            <w:r w:rsidRPr="00824E6E">
              <w:rPr>
                <w:rFonts w:asciiTheme="majorBidi" w:hAnsiTheme="majorBidi" w:hint="eastAsia"/>
                <w:sz w:val="28"/>
                <w:cs/>
              </w:rPr>
              <w:t>709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A33965" w:rsidRPr="007A206C" w:rsidRDefault="00A33965" w:rsidP="00A33965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4766C530" w:rsidR="00A33965" w:rsidRPr="007A206C" w:rsidRDefault="00F0779B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FB1031">
              <w:rPr>
                <w:rFonts w:asciiTheme="majorBidi" w:hAnsiTheme="majorBidi" w:cstheme="majorBidi"/>
                <w:sz w:val="28"/>
              </w:rPr>
              <w:t>,659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A33965" w:rsidRPr="007A206C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3D4050E1" w:rsidR="00A33965" w:rsidRPr="007A206C" w:rsidRDefault="00824E6E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A33965" w:rsidRPr="007A206C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6D21B52A" w:rsidR="00A33965" w:rsidRPr="007A206C" w:rsidRDefault="00FB1031" w:rsidP="00A33965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3,040</w:t>
            </w:r>
          </w:p>
        </w:tc>
      </w:tr>
      <w:tr w:rsidR="00A33965" w:rsidRPr="007A206C" w14:paraId="5ED01DBC" w14:textId="77777777" w:rsidTr="00FE7033">
        <w:trPr>
          <w:trHeight w:val="360"/>
        </w:trPr>
        <w:tc>
          <w:tcPr>
            <w:tcW w:w="3960" w:type="dxa"/>
            <w:shd w:val="clear" w:color="auto" w:fill="auto"/>
            <w:vAlign w:val="center"/>
          </w:tcPr>
          <w:p w14:paraId="34F4C54C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7DEE5EAD" w:rsidR="00A33965" w:rsidRPr="00821BC2" w:rsidRDefault="00824E6E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3D2831" w14:textId="77777777" w:rsidR="00A33965" w:rsidRPr="00821BC2" w:rsidRDefault="00A33965" w:rsidP="00FE7033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003086EA" w:rsidR="00A33965" w:rsidRPr="00821BC2" w:rsidRDefault="008823DB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FB1031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159E0" w14:textId="77777777" w:rsidR="00A33965" w:rsidRPr="00821BC2" w:rsidRDefault="00A33965" w:rsidP="00FE7033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672CAAEA" w:rsidR="00A33965" w:rsidRPr="00821BC2" w:rsidRDefault="00481BA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B3BC2E" w14:textId="77777777" w:rsidR="00A33965" w:rsidRPr="00821BC2" w:rsidRDefault="00A33965" w:rsidP="00FE7033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72DAB8C3" w:rsidR="00A33965" w:rsidRPr="00821BC2" w:rsidRDefault="00FB1031" w:rsidP="00A33965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A33965" w:rsidRPr="007A206C" w14:paraId="2A6A909A" w14:textId="77777777" w:rsidTr="00FE7033">
        <w:tc>
          <w:tcPr>
            <w:tcW w:w="3960" w:type="dxa"/>
            <w:shd w:val="clear" w:color="auto" w:fill="auto"/>
            <w:vAlign w:val="center"/>
          </w:tcPr>
          <w:p w14:paraId="3AC18E7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21569CAF" w:rsidR="00A33965" w:rsidRPr="00821BC2" w:rsidRDefault="00824E6E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8,799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3029AD" w14:textId="77777777" w:rsidR="00A33965" w:rsidRPr="00821BC2" w:rsidRDefault="00A33965" w:rsidP="00FE7033">
            <w:pPr>
              <w:tabs>
                <w:tab w:val="decimal" w:pos="1004"/>
              </w:tabs>
              <w:ind w:left="-108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6D1D92F3" w:rsidR="00A33965" w:rsidRPr="00821BC2" w:rsidRDefault="00FB1031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9,857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D5D060" w14:textId="77777777" w:rsidR="00A33965" w:rsidRPr="00821BC2" w:rsidRDefault="00A33965" w:rsidP="00FE7033">
            <w:pPr>
              <w:tabs>
                <w:tab w:val="decimal" w:pos="1004"/>
              </w:tabs>
              <w:ind w:left="-108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34CE536B" w:rsidR="00A33965" w:rsidRPr="00821BC2" w:rsidRDefault="00481BA0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3,761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4F18A6" w14:textId="77777777" w:rsidR="00A33965" w:rsidRPr="00821BC2" w:rsidRDefault="00A33965" w:rsidP="00FE7033">
            <w:pPr>
              <w:tabs>
                <w:tab w:val="decimal" w:pos="1004"/>
              </w:tabs>
              <w:ind w:left="-108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4A1F8C9C" w:rsidR="00A33965" w:rsidRPr="00821BC2" w:rsidRDefault="008823DB" w:rsidP="00A33965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</w:t>
            </w:r>
            <w:r w:rsidR="00FB1031">
              <w:rPr>
                <w:rFonts w:asciiTheme="majorBidi" w:hAnsiTheme="majorBidi" w:cstheme="majorBidi"/>
                <w:b/>
                <w:bCs/>
                <w:sz w:val="28"/>
              </w:rPr>
              <w:t>049</w:t>
            </w:r>
          </w:p>
        </w:tc>
      </w:tr>
    </w:tbl>
    <w:p w14:paraId="252B1459" w14:textId="77777777" w:rsidR="00BF4E90" w:rsidRDefault="00BF4E90" w:rsidP="00E921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rPr>
          <w:rFonts w:asciiTheme="majorBidi" w:hAnsiTheme="majorBidi" w:cstheme="majorBidi"/>
          <w:b/>
          <w:bCs/>
          <w:sz w:val="28"/>
        </w:rPr>
      </w:pPr>
    </w:p>
    <w:p w14:paraId="6A9B72EF" w14:textId="097ED563" w:rsidR="00F53166" w:rsidRPr="005370CD" w:rsidRDefault="009E4C64" w:rsidP="00711A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5370CD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6BAF95A5" w14:textId="58419CAB" w:rsidR="00E92172" w:rsidRDefault="009E4C64" w:rsidP="00BF4E90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370C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บริษัทมีภาระการค้ำประกันกับกิจการที่เกี่ยวข้องกันตามที่กล่าวไว้ในหมายเหตุประกอบงบการเงิน</w:t>
      </w:r>
      <w:r w:rsidRPr="005370C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370C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CB0287" w:rsidRPr="005370C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E950AA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B0287" w:rsidRPr="005370CD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465553" w:rsidRPr="005370CD">
        <w:rPr>
          <w:rFonts w:asciiTheme="majorBidi" w:hAnsiTheme="majorBidi" w:cstheme="majorBidi"/>
          <w:color w:val="000000"/>
          <w:spacing w:val="-2"/>
          <w:sz w:val="28"/>
        </w:rPr>
        <w:t>3.</w:t>
      </w:r>
      <w:bookmarkStart w:id="3" w:name="_Hlk39673225"/>
      <w:r w:rsidR="000E0FDA">
        <w:rPr>
          <w:rFonts w:asciiTheme="majorBidi" w:hAnsiTheme="majorBidi" w:cstheme="majorBidi"/>
          <w:color w:val="000000"/>
          <w:spacing w:val="-2"/>
          <w:sz w:val="28"/>
        </w:rPr>
        <w:t>2</w:t>
      </w:r>
    </w:p>
    <w:p w14:paraId="512119E3" w14:textId="77777777" w:rsidR="007842DB" w:rsidRPr="00BF4E90" w:rsidRDefault="007842DB" w:rsidP="007842DB">
      <w:pPr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560BB199" w14:textId="2176D45C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237E45">
        <w:rPr>
          <w:rFonts w:asciiTheme="majorBidi" w:hAnsiTheme="majorBidi" w:cstheme="majorBidi"/>
          <w:b/>
          <w:bCs/>
          <w:sz w:val="28"/>
          <w:cs/>
        </w:rPr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057D059B" w:rsidR="002403B3" w:rsidRPr="00237E45" w:rsidRDefault="0057538E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63B3F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C2C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63B3F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363B3F">
        <w:rPr>
          <w:rFonts w:asciiTheme="majorBidi" w:hAnsiTheme="majorBidi" w:cstheme="majorBidi"/>
          <w:color w:val="000000" w:themeColor="text1"/>
          <w:spacing w:val="-2"/>
          <w:sz w:val="28"/>
        </w:rPr>
        <w:t>8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363B3F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89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1"/>
        <w:gridCol w:w="90"/>
        <w:gridCol w:w="1259"/>
        <w:gridCol w:w="90"/>
        <w:gridCol w:w="1259"/>
      </w:tblGrid>
      <w:tr w:rsidR="002403B3" w:rsidRPr="00237E45" w14:paraId="1AD8173E" w14:textId="77777777" w:rsidTr="00E0074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E0074C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E1665" w:rsidRPr="00237E45" w14:paraId="07C36501" w14:textId="77777777" w:rsidTr="005545E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7E1665" w:rsidRPr="0002372B" w:rsidRDefault="007E1665" w:rsidP="007E1665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B658" w14:textId="28E6B60F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 w:rsidR="00045311">
              <w:rPr>
                <w:rFonts w:asciiTheme="majorBidi" w:hAnsiTheme="majorBidi" w:cstheme="majorBidi"/>
                <w:sz w:val="28"/>
              </w:rPr>
              <w:t>1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 w:rsidR="00045311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24428A6A" w14:textId="1B3B91AC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04531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6AF30381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04531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C71A7" w14:textId="636D74A4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 w:rsidR="00045311">
              <w:rPr>
                <w:rFonts w:asciiTheme="majorBidi" w:hAnsiTheme="majorBidi" w:cstheme="majorBidi"/>
                <w:sz w:val="28"/>
              </w:rPr>
              <w:t>1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 w:rsidR="00045311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7305D22F" w14:textId="3BFE857E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04531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1F2D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5FB8CDC8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04531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77E43" w:rsidRPr="00237E45" w14:paraId="3DBCE5CB" w14:textId="77777777" w:rsidTr="00FE7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977E43" w:rsidRPr="0002372B" w:rsidRDefault="00977E43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B99AD" w14:textId="5AAE816F" w:rsidR="00977E43" w:rsidRPr="0002372B" w:rsidRDefault="00305539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3387" w14:textId="77777777" w:rsidR="00977E43" w:rsidRPr="0002372B" w:rsidRDefault="00977E43" w:rsidP="00FE703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C85ED" w14:textId="4FB90119" w:rsidR="00977E43" w:rsidRPr="0002372B" w:rsidRDefault="00305539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8F1362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AC4AC" w14:textId="77777777" w:rsidR="00977E43" w:rsidRPr="0002372B" w:rsidRDefault="00977E43" w:rsidP="00977E4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7995B" w14:textId="3FF4673C" w:rsidR="00977E43" w:rsidRPr="0002372B" w:rsidRDefault="001D18B9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0B9C" w14:textId="77777777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0C97" w14:textId="7ACC504D" w:rsidR="00977E43" w:rsidRPr="0002372B" w:rsidRDefault="00045311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977E43" w:rsidRPr="00237E45" w14:paraId="604395A7" w14:textId="77777777" w:rsidTr="00FE7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487DEFFE" w:rsidR="00977E43" w:rsidRPr="0002372B" w:rsidRDefault="00977E43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</w:t>
            </w:r>
            <w:r w:rsidR="00EE59B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65189" w14:textId="678208F1" w:rsidR="00977E43" w:rsidRPr="0002372B" w:rsidRDefault="009B73E7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</w:t>
            </w:r>
            <w:r w:rsidR="00305539"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2D2E0" w14:textId="77777777" w:rsidR="00977E43" w:rsidRPr="0002372B" w:rsidRDefault="00977E43" w:rsidP="00FE703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E0F9" w14:textId="748D3D46" w:rsidR="00977E43" w:rsidRPr="0002372B" w:rsidRDefault="0007340C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7340C">
              <w:rPr>
                <w:rFonts w:asciiTheme="majorBidi" w:hAnsiTheme="majorBidi" w:cstheme="majorBidi" w:hint="eastAsia"/>
                <w:sz w:val="28"/>
              </w:rPr>
              <w:t>4</w:t>
            </w:r>
            <w:r w:rsidR="00305539">
              <w:rPr>
                <w:rFonts w:asciiTheme="majorBidi" w:hAnsiTheme="majorBidi" w:cstheme="majorBidi"/>
                <w:sz w:val="28"/>
              </w:rPr>
              <w:t>2</w:t>
            </w:r>
            <w:r w:rsidRPr="0007340C">
              <w:rPr>
                <w:rFonts w:asciiTheme="majorBidi" w:hAnsiTheme="majorBidi" w:cstheme="majorBidi" w:hint="eastAsia"/>
                <w:sz w:val="28"/>
              </w:rPr>
              <w:t>,</w:t>
            </w:r>
            <w:r w:rsidR="00305539">
              <w:rPr>
                <w:rFonts w:asciiTheme="majorBidi" w:hAnsiTheme="majorBidi" w:cstheme="majorBidi"/>
                <w:sz w:val="28"/>
              </w:rPr>
              <w:t>060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8533" w14:textId="77777777" w:rsidR="00977E43" w:rsidRPr="0002372B" w:rsidRDefault="00977E43" w:rsidP="00977E4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9E014" w14:textId="4FA25E0A" w:rsidR="00977E43" w:rsidRPr="0002372B" w:rsidRDefault="009B73E7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1DFC" w14:textId="77777777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014B" w14:textId="66781CAB" w:rsidR="00977E43" w:rsidRPr="0002372B" w:rsidRDefault="00E0074C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4,26</w:t>
            </w:r>
            <w:r w:rsidR="00697A6C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21F97" w:rsidRPr="00237E45" w14:paraId="664442DD" w14:textId="77777777" w:rsidTr="00FE7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9DEDE1" w14:textId="27E47A32" w:rsidR="00A21F97" w:rsidRPr="0002372B" w:rsidRDefault="00B61405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</w:t>
            </w:r>
            <w:r w:rsidR="00EA7BA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งินฝากระหว่างทาง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BD1D8" w14:textId="019B629F" w:rsidR="00A21F97" w:rsidRDefault="00B61405" w:rsidP="00FE703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DFDBF" w14:textId="77777777" w:rsidR="00A21F97" w:rsidRPr="0002372B" w:rsidRDefault="00A21F97" w:rsidP="00FE703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5DA8" w14:textId="41231181" w:rsidR="00A21F97" w:rsidRDefault="00B61405" w:rsidP="00FE703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D019" w14:textId="77777777" w:rsidR="00A21F97" w:rsidRPr="0002372B" w:rsidRDefault="00A21F97" w:rsidP="00FE703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0F4C" w14:textId="79634DFD" w:rsidR="00A21F97" w:rsidRDefault="00B61405" w:rsidP="00FE703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A3A4" w14:textId="77777777" w:rsidR="00A21F97" w:rsidRPr="0002372B" w:rsidRDefault="00A21F97" w:rsidP="00FE703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7390" w14:textId="71B3DD31" w:rsidR="00A21F97" w:rsidRDefault="00B61405" w:rsidP="00FE703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77E43" w:rsidRPr="00003722" w14:paraId="7012E879" w14:textId="77777777" w:rsidTr="00FE703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977E43" w:rsidRPr="0002372B" w:rsidRDefault="00977E43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223F2A" w14:textId="267C59D1" w:rsidR="00977E43" w:rsidRPr="00363B3F" w:rsidRDefault="00305539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  <w:r w:rsidR="006B07CD" w:rsidRPr="006B07CD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0ADE" w14:textId="77777777" w:rsidR="00977E43" w:rsidRPr="00363B3F" w:rsidRDefault="00977E43" w:rsidP="00FE703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3D3F9" w14:textId="222F2549" w:rsidR="00977E43" w:rsidRPr="00363B3F" w:rsidRDefault="00B1302C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302C">
              <w:rPr>
                <w:rFonts w:asciiTheme="majorBidi" w:hAnsiTheme="majorBidi" w:cstheme="majorBidi" w:hint="eastAsia"/>
                <w:b/>
                <w:bCs/>
                <w:sz w:val="28"/>
              </w:rPr>
              <w:t>4</w:t>
            </w:r>
            <w:r w:rsidR="00A521F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B1302C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="00A521F0">
              <w:rPr>
                <w:rFonts w:asciiTheme="majorBidi" w:hAnsiTheme="majorBidi" w:cstheme="majorBidi"/>
                <w:b/>
                <w:bCs/>
                <w:sz w:val="28"/>
              </w:rPr>
              <w:t>882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AB75" w14:textId="77777777" w:rsidR="00977E43" w:rsidRPr="00363B3F" w:rsidRDefault="00977E43" w:rsidP="00977E4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798398" w14:textId="281ADF33" w:rsidR="00977E43" w:rsidRPr="00363B3F" w:rsidRDefault="009B73E7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1D18B9">
              <w:rPr>
                <w:rFonts w:asciiTheme="majorBidi" w:hAnsiTheme="majorBidi" w:cstheme="majorBidi"/>
                <w:b/>
                <w:bCs/>
                <w:sz w:val="28"/>
              </w:rPr>
              <w:t>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1AC2" w14:textId="77777777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17BB1" w14:textId="36EA1433" w:rsidR="00977E43" w:rsidRPr="0002372B" w:rsidRDefault="00363B3F" w:rsidP="00B810B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4,26</w:t>
            </w:r>
            <w:r w:rsidR="00697A6C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200C999D" w14:textId="2D3473FA" w:rsidR="00B16CFE" w:rsidRDefault="00B16CFE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  <w:r w:rsidRPr="00306D0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ณ วันที่ </w:t>
      </w:r>
      <w:r w:rsidRPr="00306D06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5812A6">
        <w:rPr>
          <w:rFonts w:asciiTheme="majorBidi" w:hAnsiTheme="majorBidi" w:cstheme="majorBidi"/>
          <w:color w:val="000000"/>
          <w:spacing w:val="2"/>
          <w:sz w:val="28"/>
        </w:rPr>
        <w:t>1</w:t>
      </w:r>
      <w:r w:rsidRPr="00306D06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4B765B">
        <w:rPr>
          <w:rFonts w:asciiTheme="majorBidi" w:hAnsiTheme="majorBidi" w:cstheme="majorBidi" w:hint="cs"/>
          <w:color w:val="000000"/>
          <w:spacing w:val="2"/>
          <w:sz w:val="28"/>
          <w:cs/>
        </w:rPr>
        <w:t>มีนาคม</w:t>
      </w:r>
      <w:r w:rsidRPr="00306D06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Pr="00306D0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5812A6"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306D06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CB0287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ดอกเบี้ยเงินฝากธนาคารในงบการเงินรวมและงบการเงินเฉพาะกิจการคิดอัตราดอกเบี้ย</w:t>
      </w:r>
      <w:r w:rsidR="00F726F3" w:rsidRPr="00CB0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</w:t>
      </w:r>
      <w:r w:rsidRPr="00CB0287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ร้อยละ</w:t>
      </w:r>
      <w:r w:rsidR="00306D06" w:rsidRPr="00CB028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</w:t>
      </w:r>
      <w:r w:rsidR="00722083" w:rsidRPr="00437D25">
        <w:rPr>
          <w:rFonts w:asciiTheme="majorBidi" w:hAnsiTheme="majorBidi" w:cstheme="majorBidi"/>
          <w:color w:val="000000" w:themeColor="text1"/>
          <w:spacing w:val="-4"/>
          <w:sz w:val="28"/>
        </w:rPr>
        <w:t>0.</w:t>
      </w:r>
      <w:r w:rsidR="00E65A47" w:rsidRPr="00437D25">
        <w:rPr>
          <w:rFonts w:asciiTheme="majorBidi" w:hAnsiTheme="majorBidi" w:cstheme="majorBidi"/>
          <w:color w:val="000000" w:themeColor="text1"/>
          <w:spacing w:val="-4"/>
          <w:sz w:val="28"/>
        </w:rPr>
        <w:t>1</w:t>
      </w:r>
      <w:r w:rsidR="00722083" w:rsidRPr="00437D25">
        <w:rPr>
          <w:rFonts w:asciiTheme="majorBidi" w:hAnsiTheme="majorBidi" w:cstheme="majorBidi"/>
          <w:color w:val="000000" w:themeColor="text1"/>
          <w:spacing w:val="-4"/>
          <w:sz w:val="28"/>
        </w:rPr>
        <w:t>5 - 0.</w:t>
      </w:r>
      <w:r w:rsidR="00E65A47" w:rsidRPr="00437D25">
        <w:rPr>
          <w:rFonts w:asciiTheme="majorBidi" w:hAnsiTheme="majorBidi" w:cstheme="majorBidi"/>
          <w:color w:val="000000" w:themeColor="text1"/>
          <w:spacing w:val="-4"/>
          <w:sz w:val="28"/>
        </w:rPr>
        <w:t>40</w:t>
      </w:r>
      <w:r w:rsidR="00722083" w:rsidRPr="00437D25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437D25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="57004EE0" w:rsidRPr="5359AC27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0</w:t>
      </w:r>
      <w:r w:rsidR="57004EE0" w:rsidRPr="5359AC27">
        <w:rPr>
          <w:rFonts w:asciiTheme="majorBidi" w:hAnsiTheme="majorBidi" w:cstheme="majorBidi"/>
          <w:color w:val="000000" w:themeColor="text1"/>
          <w:sz w:val="28"/>
        </w:rPr>
        <w:t xml:space="preserve">.25 - </w:t>
      </w:r>
      <w:r w:rsidR="00722083" w:rsidRPr="5359AC27">
        <w:rPr>
          <w:rFonts w:asciiTheme="majorBidi" w:hAnsiTheme="majorBidi" w:cstheme="majorBidi"/>
          <w:color w:val="000000" w:themeColor="text1"/>
          <w:spacing w:val="-4"/>
          <w:sz w:val="28"/>
        </w:rPr>
        <w:t>0</w:t>
      </w:r>
      <w:r w:rsidR="00722083" w:rsidRPr="00437D25">
        <w:rPr>
          <w:rFonts w:asciiTheme="majorBidi" w:hAnsiTheme="majorBidi" w:cstheme="majorBidi"/>
          <w:color w:val="000000" w:themeColor="text1"/>
          <w:spacing w:val="-4"/>
          <w:sz w:val="28"/>
        </w:rPr>
        <w:t>.</w:t>
      </w:r>
      <w:r w:rsidR="008605F4" w:rsidRPr="00437D25">
        <w:rPr>
          <w:rFonts w:asciiTheme="majorBidi" w:hAnsiTheme="majorBidi" w:cstheme="majorBidi"/>
          <w:color w:val="000000" w:themeColor="text1"/>
          <w:spacing w:val="-4"/>
          <w:sz w:val="28"/>
        </w:rPr>
        <w:t>40</w:t>
      </w:r>
      <w:r w:rsidR="00722083"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CB0287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ต่อปี ตามลำดับ</w:t>
      </w:r>
      <w:r w:rsidRPr="00CB028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(</w:t>
      </w:r>
      <w:r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31 </w:t>
      </w:r>
      <w:r w:rsidRPr="00CB028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ธันวาคม </w:t>
      </w:r>
      <w:r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>256</w:t>
      </w:r>
      <w:r w:rsidR="005812A6"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>7</w:t>
      </w:r>
      <w:r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: </w:t>
      </w:r>
      <w:r w:rsidRPr="00CB028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อัตราดอกเบี้ยร้อยละ </w:t>
      </w:r>
      <w:r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>0.</w:t>
      </w:r>
      <w:r w:rsidR="00711303"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>05</w:t>
      </w:r>
      <w:r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="004362C2"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- </w:t>
      </w:r>
      <w:r w:rsidR="009231B9"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>0</w:t>
      </w:r>
      <w:r w:rsidR="004362C2"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>.</w:t>
      </w:r>
      <w:r w:rsidR="009231B9"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>95</w:t>
      </w:r>
      <w:r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CB0287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และ</w:t>
      </w:r>
      <w:r w:rsidR="009231B9"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0.05 - 0.95</w:t>
      </w:r>
      <w:r w:rsidR="004362C2" w:rsidRPr="00CB028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CB028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ต่อปี</w:t>
      </w:r>
      <w:r w:rsidRPr="00FA4E0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ตามลำดับ)</w:t>
      </w:r>
    </w:p>
    <w:p w14:paraId="52394906" w14:textId="77777777" w:rsidR="00FE71D9" w:rsidRDefault="00FE71D9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</w:p>
    <w:p w14:paraId="4CC18797" w14:textId="77777777" w:rsidR="00FE71D9" w:rsidRDefault="00FE71D9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</w:p>
    <w:p w14:paraId="16BF669E" w14:textId="77777777" w:rsidR="00FE71D9" w:rsidRPr="00EB4071" w:rsidRDefault="00FE71D9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</w:p>
    <w:p w14:paraId="60613A83" w14:textId="0A1D2427" w:rsidR="002403B3" w:rsidRPr="00C93D51" w:rsidRDefault="0057538E" w:rsidP="00A40D6E">
      <w:pPr>
        <w:tabs>
          <w:tab w:val="left" w:pos="360"/>
          <w:tab w:val="left" w:pos="63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AA5409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AA5409" w:rsidRPr="7E0CDA31">
        <w:rPr>
          <w:rFonts w:asciiTheme="majorBidi" w:hAnsiTheme="majorBidi" w:cstheme="majorBidi"/>
          <w:color w:val="000000" w:themeColor="text1"/>
          <w:spacing w:val="-2"/>
          <w:sz w:val="28"/>
        </w:rPr>
        <w:t>2</w:t>
      </w:r>
      <w:r w:rsidR="00A40D6E" w:rsidRPr="7E0CDA3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</w:t>
      </w:r>
      <w:r w:rsidR="00AA5409" w:rsidRPr="7E0CDA31">
        <w:rPr>
          <w:rFonts w:asciiTheme="majorBidi" w:hAnsiTheme="majorBidi" w:cstheme="majorBidi"/>
          <w:color w:val="000000" w:themeColor="text1"/>
          <w:spacing w:val="-2"/>
          <w:sz w:val="28"/>
        </w:rPr>
        <w:t> </w:t>
      </w:r>
      <w:r w:rsidR="00AA5409" w:rsidRPr="7E0CDA3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</w:t>
      </w:r>
      <w:r w:rsidR="00294A3D" w:rsidRPr="7E0CDA3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ที่ดิน</w:t>
      </w:r>
      <w:r w:rsidR="00294A3D" w:rsidRPr="007F402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อาคาร </w:t>
      </w:r>
      <w:r w:rsidR="00AA5409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อุปกรณ์</w:t>
      </w:r>
      <w:r w:rsidR="009F757A" w:rsidRPr="007F4020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674F2C" w:rsidRPr="007F4020">
        <w:rPr>
          <w:rFonts w:asciiTheme="majorBidi" w:hAnsiTheme="majorBidi" w:hint="cs"/>
          <w:sz w:val="28"/>
          <w:cs/>
        </w:rPr>
        <w:t>รอบ</w:t>
      </w:r>
      <w:r w:rsidR="00674F2C" w:rsidRPr="007F4020">
        <w:rPr>
          <w:rFonts w:ascii="Angsana New" w:hAnsi="Angsana New" w:hint="cs"/>
          <w:sz w:val="28"/>
          <w:cs/>
        </w:rPr>
        <w:t>ระยะเวลา</w:t>
      </w:r>
      <w:r w:rsidR="00A40D6E" w:rsidRPr="007F402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สาม</w:t>
      </w:r>
      <w:r w:rsidR="00CA3879" w:rsidRPr="007F402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เดือน</w:t>
      </w:r>
      <w:r w:rsidR="006D1DFD" w:rsidRPr="007F4020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EC14A8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FB1031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1</w:t>
      </w:r>
      <w:r w:rsidR="00EC14A8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FB1031" w:rsidRPr="007F402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มีนาคม</w:t>
      </w:r>
      <w:r w:rsidR="00EC14A8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AA5409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FB1031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8</w:t>
      </w:r>
      <w:r w:rsidR="00AA5409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FB1031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9F4FB1" w:rsidRPr="007F4020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  <w:r w:rsidR="001951B2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</w:p>
    <w:tbl>
      <w:tblPr>
        <w:tblW w:w="899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90"/>
        <w:gridCol w:w="1170"/>
        <w:gridCol w:w="90"/>
        <w:gridCol w:w="1348"/>
        <w:gridCol w:w="85"/>
        <w:gridCol w:w="1265"/>
      </w:tblGrid>
      <w:tr w:rsidR="00AA5409" w:rsidRPr="00167350" w14:paraId="762E23CD" w14:textId="77777777" w:rsidTr="00D10329">
        <w:trPr>
          <w:cantSplit/>
          <w:trHeight w:val="108"/>
        </w:trPr>
        <w:tc>
          <w:tcPr>
            <w:tcW w:w="3600" w:type="dxa"/>
          </w:tcPr>
          <w:p w14:paraId="5657512C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ED1F2E7" w14:textId="77777777" w:rsidR="00AA5409" w:rsidRPr="00167350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1011F99C" w:rsidR="00AA5409" w:rsidRPr="00167350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3"/>
            <w:vAlign w:val="center"/>
          </w:tcPr>
          <w:p w14:paraId="1A422264" w14:textId="4A440911" w:rsidR="00AA5409" w:rsidRPr="00167350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AA5409" w:rsidRPr="00167350" w14:paraId="331B5174" w14:textId="77777777" w:rsidTr="00D10329">
        <w:trPr>
          <w:cantSplit/>
          <w:trHeight w:val="108"/>
        </w:trPr>
        <w:tc>
          <w:tcPr>
            <w:tcW w:w="3600" w:type="dxa"/>
          </w:tcPr>
          <w:p w14:paraId="632068A1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167350" w:rsidRDefault="00AA5409" w:rsidP="00E82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167350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167350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B6A" w:rsidRPr="00167350" w14:paraId="56DF460C" w14:textId="77777777" w:rsidTr="00D10329">
        <w:trPr>
          <w:cantSplit/>
          <w:trHeight w:val="1187"/>
        </w:trPr>
        <w:tc>
          <w:tcPr>
            <w:tcW w:w="3600" w:type="dxa"/>
          </w:tcPr>
          <w:p w14:paraId="3A10AA7B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45536" w14:textId="2163EC68" w:rsidR="00F22D25" w:rsidRDefault="00222A39" w:rsidP="00725F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3164D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ดือนสิ้นสุดวันที่ </w:t>
            </w:r>
          </w:p>
          <w:p w14:paraId="1DBA6A74" w14:textId="47C92EC8" w:rsidR="00E2307F" w:rsidRPr="00167350" w:rsidRDefault="00222A39" w:rsidP="00BD6A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</w:t>
            </w:r>
            <w:r w:rsidR="00E30498">
              <w:rPr>
                <w:rFonts w:ascii="Angsana New" w:hAnsi="Angsana New"/>
                <w:sz w:val="26"/>
                <w:szCs w:val="26"/>
              </w:rPr>
              <w:t>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3049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516FCEC3" w14:textId="67040B71" w:rsidR="00EA3380" w:rsidRPr="00167350" w:rsidRDefault="00C0691E" w:rsidP="00E2307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E3049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95BE48F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95814" w14:textId="64C89E88" w:rsidR="004532AA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55C13FE" w14:textId="3B0403FA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877F382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CC57BD9" w14:textId="78BC30CB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E3049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" w:type="dxa"/>
            <w:vAlign w:val="bottom"/>
          </w:tcPr>
          <w:p w14:paraId="4F2D0175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B4231" w14:textId="66B5AD06" w:rsidR="00BB2D82" w:rsidRDefault="00BB2D82" w:rsidP="00BB2D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3164D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ดือนสิ้นสุดวันที่ </w:t>
            </w:r>
          </w:p>
          <w:p w14:paraId="3F874C89" w14:textId="0CFAE5FE" w:rsidR="00BB2D82" w:rsidRPr="00167350" w:rsidRDefault="00BB2D82" w:rsidP="00BB2D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</w:t>
            </w:r>
            <w:r w:rsidR="00E30498">
              <w:rPr>
                <w:rFonts w:ascii="Angsana New" w:hAnsi="Angsana New"/>
                <w:sz w:val="26"/>
                <w:szCs w:val="26"/>
              </w:rPr>
              <w:t>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3049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1BCAD8BF" w14:textId="4B1FCC7E" w:rsidR="00AA5409" w:rsidRPr="00167350" w:rsidRDefault="00AA5409" w:rsidP="00E23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E3049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4FE9CEE8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FAC4E" w14:textId="60C7AC32" w:rsidR="004532AA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165D618" w14:textId="7B54AAF6" w:rsidR="00AA5409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AD34012" w14:textId="77777777" w:rsidR="00AA5409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E7AC4DE" w14:textId="55F7A895" w:rsidR="00AA5409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E3049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164D8" w:rsidRPr="00167350" w14:paraId="2FBC3CDE" w14:textId="77777777" w:rsidTr="000B1BE6">
        <w:trPr>
          <w:cantSplit/>
          <w:trHeight w:val="1061"/>
        </w:trPr>
        <w:tc>
          <w:tcPr>
            <w:tcW w:w="3600" w:type="dxa"/>
          </w:tcPr>
          <w:p w14:paraId="21DEEB93" w14:textId="730F4B7D" w:rsidR="003164D8" w:rsidRPr="00167350" w:rsidRDefault="003164D8" w:rsidP="003164D8">
            <w:pPr>
              <w:ind w:left="85" w:right="108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เจ้าหนี้ค่าซื้อ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อุปกรณ์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และงานระหว่าง </w:t>
            </w:r>
          </w:p>
          <w:p w14:paraId="4E8F2C8D" w14:textId="69EFC653" w:rsidR="003164D8" w:rsidRPr="00167350" w:rsidRDefault="003164D8" w:rsidP="005545E9">
            <w:pPr>
              <w:ind w:left="537" w:right="108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ก่อสร้าง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ยกมา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(บันทึกเป็นส่วนหนึ่งของ</w:t>
            </w:r>
            <w:r w:rsidR="002D0B51">
              <w:rPr>
                <w:rFonts w:asciiTheme="majorBidi" w:eastAsia="MS Mincho" w:hAnsiTheme="majorBidi" w:hint="cs"/>
                <w:sz w:val="26"/>
                <w:szCs w:val="26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ACF02B" w14:textId="5BCDBA25" w:rsidR="003164D8" w:rsidRPr="00B022D9" w:rsidRDefault="00601480" w:rsidP="00B022D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14,846</w:t>
            </w:r>
          </w:p>
        </w:tc>
        <w:tc>
          <w:tcPr>
            <w:tcW w:w="90" w:type="dxa"/>
            <w:vAlign w:val="bottom"/>
          </w:tcPr>
          <w:p w14:paraId="36867E62" w14:textId="77777777" w:rsidR="003164D8" w:rsidRPr="008B7DC1" w:rsidRDefault="003164D8" w:rsidP="00FE7033">
            <w:pPr>
              <w:tabs>
                <w:tab w:val="decimal" w:pos="798"/>
              </w:tabs>
              <w:ind w:right="5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548DD843" w:rsidR="003164D8" w:rsidRPr="00AD4819" w:rsidRDefault="00601480" w:rsidP="00AD481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6,093</w:t>
            </w:r>
          </w:p>
        </w:tc>
        <w:tc>
          <w:tcPr>
            <w:tcW w:w="90" w:type="dxa"/>
            <w:vAlign w:val="bottom"/>
          </w:tcPr>
          <w:p w14:paraId="2655BC43" w14:textId="77777777" w:rsidR="003164D8" w:rsidRPr="008B7DC1" w:rsidRDefault="003164D8" w:rsidP="00FE7033">
            <w:pPr>
              <w:tabs>
                <w:tab w:val="decimal" w:pos="841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42240CD0" w14:textId="52C089EC" w:rsidR="003164D8" w:rsidRPr="00B022D9" w:rsidRDefault="000704AB" w:rsidP="00B022D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vAlign w:val="bottom"/>
          </w:tcPr>
          <w:p w14:paraId="7C0C636C" w14:textId="77777777" w:rsidR="003164D8" w:rsidRPr="008B7DC1" w:rsidRDefault="003164D8" w:rsidP="00FE7033">
            <w:pPr>
              <w:ind w:left="-90" w:right="-10"/>
              <w:jc w:val="right"/>
              <w:rPr>
                <w:rFonts w:asciiTheme="majorBidi" w:eastAsia="MS Mincho" w:hAnsi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024F1A9A" w14:textId="6B2DFD47" w:rsidR="003164D8" w:rsidRPr="008B7DC1" w:rsidRDefault="000034F3" w:rsidP="00B022D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</w:tr>
      <w:tr w:rsidR="003164D8" w:rsidRPr="00167350" w14:paraId="3CB4EE03" w14:textId="77777777" w:rsidTr="00FE7033">
        <w:trPr>
          <w:cantSplit/>
        </w:trPr>
        <w:tc>
          <w:tcPr>
            <w:tcW w:w="3600" w:type="dxa"/>
          </w:tcPr>
          <w:p w14:paraId="1B09083F" w14:textId="77777777" w:rsidR="00EB0FF9" w:rsidRDefault="003164D8" w:rsidP="003164D8">
            <w:pPr>
              <w:tabs>
                <w:tab w:val="left" w:pos="513"/>
              </w:tabs>
              <w:ind w:left="85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 w:hint="cs"/>
                <w:sz w:val="26"/>
                <w:szCs w:val="26"/>
                <w:u w:val="single"/>
                <w:cs/>
              </w:rPr>
              <w:t>เพิ่ม</w:t>
            </w:r>
            <w:r w:rsidRPr="00167350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ซื้อ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อุปกรณ์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</w:t>
            </w:r>
          </w:p>
          <w:p w14:paraId="2A19EE5A" w14:textId="4E61DA85" w:rsidR="003164D8" w:rsidRPr="00167350" w:rsidRDefault="003164D8" w:rsidP="00EB0FF9">
            <w:pPr>
              <w:tabs>
                <w:tab w:val="left" w:pos="513"/>
              </w:tabs>
              <w:ind w:left="537"/>
              <w:jc w:val="thaiDistribute"/>
              <w:rPr>
                <w:rFonts w:asciiTheme="majorBidi" w:eastAsia="MS Mincho" w:hAnsiTheme="majorBidi"/>
                <w:sz w:val="26"/>
                <w:szCs w:val="26"/>
                <w:u w:val="single"/>
              </w:rPr>
            </w:pP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0" w:type="dxa"/>
            <w:vAlign w:val="bottom"/>
          </w:tcPr>
          <w:p w14:paraId="3FD9B681" w14:textId="7B286C62" w:rsidR="003164D8" w:rsidRPr="00167350" w:rsidRDefault="002A273A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6F1805">
              <w:rPr>
                <w:rFonts w:asciiTheme="majorBidi" w:hAnsiTheme="majorBidi"/>
                <w:sz w:val="26"/>
                <w:szCs w:val="26"/>
              </w:rPr>
              <w:t>5</w:t>
            </w:r>
            <w:r w:rsidR="002B19E1">
              <w:rPr>
                <w:rFonts w:asciiTheme="majorBidi" w:hAnsiTheme="majorBidi"/>
                <w:sz w:val="26"/>
                <w:szCs w:val="26"/>
              </w:rPr>
              <w:t>47</w:t>
            </w:r>
          </w:p>
        </w:tc>
        <w:tc>
          <w:tcPr>
            <w:tcW w:w="90" w:type="dxa"/>
            <w:vAlign w:val="bottom"/>
          </w:tcPr>
          <w:p w14:paraId="1E3B5B77" w14:textId="77777777" w:rsidR="003164D8" w:rsidRPr="008B7DC1" w:rsidRDefault="003164D8" w:rsidP="00FE7033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30AD95" w14:textId="70A8AFB3" w:rsidR="003164D8" w:rsidRPr="008B7DC1" w:rsidRDefault="00AF78A9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109,289</w:t>
            </w:r>
          </w:p>
        </w:tc>
        <w:tc>
          <w:tcPr>
            <w:tcW w:w="90" w:type="dxa"/>
            <w:vAlign w:val="bottom"/>
          </w:tcPr>
          <w:p w14:paraId="748026A9" w14:textId="77777777" w:rsidR="003164D8" w:rsidRPr="008B7DC1" w:rsidRDefault="003164D8" w:rsidP="00FE703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7358130F" w14:textId="5A3CE555" w:rsidR="003164D8" w:rsidRPr="00167350" w:rsidRDefault="000034F3" w:rsidP="003164D8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85" w:type="dxa"/>
            <w:vAlign w:val="bottom"/>
          </w:tcPr>
          <w:p w14:paraId="14E0156C" w14:textId="77777777" w:rsidR="003164D8" w:rsidRPr="008B7DC1" w:rsidRDefault="003164D8" w:rsidP="003164D8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73A28428" w14:textId="00E37208" w:rsidR="003164D8" w:rsidRPr="008B7DC1" w:rsidRDefault="00596559" w:rsidP="003164D8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7</w:t>
            </w:r>
            <w:r w:rsidR="005D4314">
              <w:rPr>
                <w:rFonts w:asciiTheme="majorBidi" w:hAnsiTheme="majorBidi"/>
                <w:sz w:val="26"/>
                <w:szCs w:val="26"/>
              </w:rPr>
              <w:t>,</w:t>
            </w:r>
            <w:r w:rsidR="000250A0">
              <w:rPr>
                <w:rFonts w:asciiTheme="majorBidi" w:hAnsiTheme="majorBidi"/>
                <w:sz w:val="26"/>
                <w:szCs w:val="26"/>
              </w:rPr>
              <w:t>95</w:t>
            </w:r>
            <w:r w:rsidR="000C78BC">
              <w:rPr>
                <w:rFonts w:asciiTheme="majorBidi" w:hAnsiTheme="majorBidi"/>
                <w:sz w:val="26"/>
                <w:szCs w:val="26"/>
              </w:rPr>
              <w:t>4</w:t>
            </w:r>
          </w:p>
        </w:tc>
      </w:tr>
      <w:tr w:rsidR="003164D8" w:rsidRPr="00167350" w14:paraId="46952886" w14:textId="77777777" w:rsidTr="00D10329">
        <w:trPr>
          <w:cantSplit/>
        </w:trPr>
        <w:tc>
          <w:tcPr>
            <w:tcW w:w="3600" w:type="dxa"/>
          </w:tcPr>
          <w:p w14:paraId="309D89EF" w14:textId="77777777" w:rsidR="00EB0FF9" w:rsidRDefault="003164D8" w:rsidP="003164D8">
            <w:pPr>
              <w:ind w:left="618" w:hanging="540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sz w:val="26"/>
                <w:szCs w:val="26"/>
                <w:u w:val="single"/>
                <w:cs/>
              </w:rPr>
              <w:t>หัก</w:t>
            </w:r>
            <w:r w:rsidRPr="00167350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 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เงินสดจ่ายเพื่อซื้อ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อุปกรณ์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</w:t>
            </w:r>
          </w:p>
          <w:p w14:paraId="041BD01F" w14:textId="78214D40" w:rsidR="003164D8" w:rsidRPr="00167350" w:rsidRDefault="003164D8" w:rsidP="00EB0FF9">
            <w:pPr>
              <w:ind w:left="618" w:hanging="81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0" w:type="dxa"/>
            <w:vAlign w:val="bottom"/>
          </w:tcPr>
          <w:p w14:paraId="3A0BDF5F" w14:textId="4C8C3AF6" w:rsidR="003164D8" w:rsidRPr="00167350" w:rsidRDefault="002A273A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506D45">
              <w:rPr>
                <w:rFonts w:asciiTheme="majorBidi" w:hAnsiTheme="majorBidi"/>
                <w:sz w:val="26"/>
                <w:szCs w:val="26"/>
              </w:rPr>
              <w:t>1</w:t>
            </w:r>
            <w:r w:rsidR="00D02794">
              <w:rPr>
                <w:rFonts w:asciiTheme="majorBidi" w:hAnsiTheme="majorBidi"/>
                <w:sz w:val="26"/>
                <w:szCs w:val="26"/>
              </w:rPr>
              <w:t>7</w:t>
            </w:r>
            <w:r>
              <w:rPr>
                <w:rFonts w:asciiTheme="majorBidi" w:hAnsiTheme="majorBidi"/>
                <w:sz w:val="26"/>
                <w:szCs w:val="26"/>
              </w:rPr>
              <w:t>,3</w:t>
            </w:r>
            <w:r w:rsidR="00D02794">
              <w:rPr>
                <w:rFonts w:asciiTheme="majorBidi" w:hAnsiTheme="majorBidi"/>
                <w:sz w:val="26"/>
                <w:szCs w:val="26"/>
              </w:rPr>
              <w:t>16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4851C7F" w14:textId="77777777" w:rsidR="003164D8" w:rsidRPr="008B7DC1" w:rsidRDefault="003164D8" w:rsidP="00FE7033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A31DF0" w14:textId="7528FEFF" w:rsidR="003164D8" w:rsidRPr="008B7DC1" w:rsidRDefault="005D4314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(1</w:t>
            </w:r>
            <w:r w:rsidR="007817C6">
              <w:rPr>
                <w:rFonts w:asciiTheme="majorBidi" w:hAnsiTheme="majorBidi"/>
                <w:sz w:val="26"/>
                <w:szCs w:val="26"/>
              </w:rPr>
              <w:t>00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7817C6">
              <w:rPr>
                <w:rFonts w:asciiTheme="majorBidi" w:hAnsiTheme="majorBidi"/>
                <w:sz w:val="26"/>
                <w:szCs w:val="26"/>
              </w:rPr>
              <w:t>536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59C045F2" w14:textId="77777777" w:rsidR="003164D8" w:rsidRPr="008B7DC1" w:rsidRDefault="003164D8" w:rsidP="003164D8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404832E0" w14:textId="785F52CB" w:rsidR="003164D8" w:rsidRPr="00167350" w:rsidRDefault="005D4314" w:rsidP="003164D8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16ED6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dxa"/>
            <w:vAlign w:val="bottom"/>
          </w:tcPr>
          <w:p w14:paraId="2CD48CAC" w14:textId="77777777" w:rsidR="003164D8" w:rsidRPr="008B7DC1" w:rsidRDefault="003164D8" w:rsidP="003164D8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71257F65" w14:textId="05C7933E" w:rsidR="003164D8" w:rsidRPr="008B7DC1" w:rsidRDefault="005D4314" w:rsidP="003164D8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0C78BC">
              <w:rPr>
                <w:rFonts w:asciiTheme="majorBidi" w:hAnsiTheme="majorBidi"/>
                <w:sz w:val="26"/>
                <w:szCs w:val="26"/>
              </w:rPr>
              <w:t>7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0C78BC">
              <w:rPr>
                <w:rFonts w:asciiTheme="majorBidi" w:hAnsiTheme="majorBidi"/>
                <w:sz w:val="26"/>
                <w:szCs w:val="26"/>
              </w:rPr>
              <w:t>957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3164D8" w:rsidRPr="00167350" w14:paraId="39591A9E" w14:textId="77777777" w:rsidTr="00FE7033">
        <w:trPr>
          <w:cantSplit/>
        </w:trPr>
        <w:tc>
          <w:tcPr>
            <w:tcW w:w="3600" w:type="dxa"/>
          </w:tcPr>
          <w:p w14:paraId="6EEEB5CA" w14:textId="77777777" w:rsidR="003164D8" w:rsidRPr="00167350" w:rsidRDefault="003164D8" w:rsidP="003164D8">
            <w:pPr>
              <w:ind w:left="625" w:right="108" w:hanging="540"/>
              <w:jc w:val="thaiDistribute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เจ้าหนี้ค่าซื้อ</w:t>
            </w: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อุปกรณ์</w:t>
            </w: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และงานระหว่าง</w:t>
            </w:r>
          </w:p>
          <w:p w14:paraId="3FAF40B9" w14:textId="394032EE" w:rsidR="003164D8" w:rsidRPr="00167350" w:rsidRDefault="003164D8" w:rsidP="00EB0FF9">
            <w:pPr>
              <w:ind w:left="1255" w:right="108" w:hanging="718"/>
              <w:jc w:val="thaiDistribute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ก่อสร้าง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ยกไป</w:t>
            </w: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(บันทึกเป็นส่วนหนึ่งของ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3164D8" w:rsidRPr="00167350" w:rsidRDefault="003164D8" w:rsidP="003164D8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3164D8" w:rsidRPr="008B7DC1" w:rsidRDefault="003164D8" w:rsidP="00FE7033">
            <w:pPr>
              <w:tabs>
                <w:tab w:val="decimal" w:pos="798"/>
              </w:tabs>
              <w:ind w:right="58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3164D8" w:rsidRPr="008B7DC1" w:rsidRDefault="003164D8" w:rsidP="003164D8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6EA7AC7" w14:textId="77777777" w:rsidR="003164D8" w:rsidRPr="008B7DC1" w:rsidRDefault="003164D8" w:rsidP="00FE7033">
            <w:pPr>
              <w:tabs>
                <w:tab w:val="decimal" w:pos="841"/>
              </w:tabs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3164D8" w:rsidRPr="00167350" w:rsidRDefault="003164D8" w:rsidP="003164D8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2182364A" w14:textId="77777777" w:rsidR="003164D8" w:rsidRPr="008B7DC1" w:rsidRDefault="003164D8" w:rsidP="003164D8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3164D8" w:rsidRPr="008B7DC1" w:rsidRDefault="003164D8" w:rsidP="00FE7033">
            <w:pPr>
              <w:tabs>
                <w:tab w:val="decimal" w:pos="841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164D8" w:rsidRPr="00167350" w14:paraId="5B615832" w14:textId="77777777" w:rsidTr="00FE7033">
        <w:trPr>
          <w:cantSplit/>
        </w:trPr>
        <w:tc>
          <w:tcPr>
            <w:tcW w:w="3600" w:type="dxa"/>
          </w:tcPr>
          <w:p w14:paraId="2A5EE0E3" w14:textId="0DA5B697" w:rsidR="003164D8" w:rsidRPr="00167350" w:rsidRDefault="003164D8" w:rsidP="00EB0FF9">
            <w:pPr>
              <w:ind w:left="537" w:right="63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อื่น)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1EEC0385" w:rsidR="003164D8" w:rsidRPr="007F06AC" w:rsidRDefault="00F1404C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7F06AC">
              <w:rPr>
                <w:rFonts w:asciiTheme="majorBidi" w:hAnsiTheme="majorBid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90" w:type="dxa"/>
            <w:vAlign w:val="bottom"/>
          </w:tcPr>
          <w:p w14:paraId="5E86D84D" w14:textId="77777777" w:rsidR="003164D8" w:rsidRPr="00FE1AD2" w:rsidRDefault="003164D8" w:rsidP="00FE7033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4F33FA48" w:rsidR="003164D8" w:rsidRPr="00FE1AD2" w:rsidRDefault="00865EA7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FE1AD2">
              <w:rPr>
                <w:rFonts w:asciiTheme="majorBidi" w:hAnsiTheme="majorBidi"/>
                <w:b/>
                <w:bCs/>
                <w:sz w:val="26"/>
                <w:szCs w:val="26"/>
              </w:rPr>
              <w:t>14,846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0213E994" w14:textId="77777777" w:rsidR="003164D8" w:rsidRPr="00FE1AD2" w:rsidRDefault="003164D8" w:rsidP="00FE7033">
            <w:pPr>
              <w:tabs>
                <w:tab w:val="decimal" w:pos="841"/>
              </w:tabs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56B5CD58" w:rsidR="003164D8" w:rsidRPr="00FE1AD2" w:rsidRDefault="005D4314" w:rsidP="003164D8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1A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50F9BCBF" w14:textId="77777777" w:rsidR="003164D8" w:rsidRPr="00FE1AD2" w:rsidRDefault="003164D8" w:rsidP="003164D8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17938FB3" w:rsidR="003164D8" w:rsidRPr="00FE1AD2" w:rsidRDefault="005D4314" w:rsidP="005D43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FE1AD2">
              <w:rPr>
                <w:rFonts w:asciiTheme="majorBidi" w:hAnsi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AB2FC06" w14:textId="77777777" w:rsidR="00121F03" w:rsidRPr="00121F03" w:rsidRDefault="00121F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121F03">
        <w:rPr>
          <w:rFonts w:asciiTheme="majorBidi" w:hAnsiTheme="majorBidi" w:cstheme="majorBidi"/>
          <w:color w:val="000000" w:themeColor="text1"/>
          <w:spacing w:val="-2"/>
          <w:sz w:val="28"/>
        </w:rPr>
        <w:br w:type="page"/>
      </w:r>
    </w:p>
    <w:p w14:paraId="7AFDACAA" w14:textId="42902051" w:rsidR="006D7DE0" w:rsidRPr="007F1A8C" w:rsidRDefault="0057538E" w:rsidP="00C709F6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65E1F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6D7DE0" w:rsidRPr="00665E1F">
        <w:rPr>
          <w:rFonts w:asciiTheme="majorBidi" w:hAnsiTheme="majorBidi" w:cstheme="majorBidi"/>
          <w:color w:val="000000" w:themeColor="text1"/>
          <w:spacing w:val="-2"/>
          <w:sz w:val="28"/>
        </w:rPr>
        <w:t>.3</w:t>
      </w:r>
      <w:r w:rsidR="006D7DE0" w:rsidRPr="00665E1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6D7DE0" w:rsidRPr="00665E1F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</w:t>
      </w:r>
      <w:r w:rsidR="006D7DE0" w:rsidRPr="00665E1F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เงินสดจ่ายเพื่อซื้อสินทรัพย์ไม่มีตัวตน</w:t>
      </w:r>
      <w:r w:rsidR="000F1644" w:rsidRPr="007F4020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สำหรับ</w:t>
      </w:r>
      <w:r w:rsidR="004B2C07" w:rsidRPr="007F4020">
        <w:rPr>
          <w:rFonts w:asciiTheme="majorBidi" w:hAnsiTheme="majorBidi" w:hint="cs"/>
          <w:sz w:val="28"/>
          <w:cs/>
        </w:rPr>
        <w:t>รอบ</w:t>
      </w:r>
      <w:r w:rsidR="004B2C07" w:rsidRPr="007F4020">
        <w:rPr>
          <w:rFonts w:ascii="Angsana New" w:hAnsi="Angsana New" w:hint="cs"/>
          <w:sz w:val="28"/>
          <w:cs/>
        </w:rPr>
        <w:t>ระยะเวลา</w:t>
      </w:r>
      <w:r w:rsidR="006C4B0E" w:rsidRPr="007F4020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>สาม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เดือนสิ้นสุดวันที่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 3</w:t>
      </w:r>
      <w:r w:rsidR="006F73DF" w:rsidRPr="007F4020">
        <w:rPr>
          <w:rFonts w:asciiTheme="majorBidi" w:hAnsiTheme="majorBidi" w:cstheme="majorBidi"/>
          <w:color w:val="000000" w:themeColor="text1"/>
          <w:spacing w:val="-8"/>
          <w:sz w:val="28"/>
        </w:rPr>
        <w:t>1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 </w:t>
      </w:r>
      <w:r w:rsidR="006F73DF" w:rsidRPr="007F4020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>มีนาคม</w:t>
      </w:r>
      <w:r w:rsidR="006D7DE0" w:rsidRPr="007F4020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 xml:space="preserve"> 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</w:rPr>
        <w:t>256</w:t>
      </w:r>
      <w:r w:rsidR="006F73DF" w:rsidRPr="007F4020">
        <w:rPr>
          <w:rFonts w:asciiTheme="majorBidi" w:hAnsiTheme="majorBidi" w:cstheme="majorBidi"/>
          <w:color w:val="000000" w:themeColor="text1"/>
          <w:spacing w:val="-8"/>
          <w:sz w:val="28"/>
        </w:rPr>
        <w:t>8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 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 xml:space="preserve">และสำหรับปีสิ้นสุดวันที่ 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31 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 xml:space="preserve">ธันวาคม </w:t>
      </w:r>
      <w:r w:rsidR="006D7DE0" w:rsidRPr="007F4020">
        <w:rPr>
          <w:rFonts w:asciiTheme="majorBidi" w:hAnsiTheme="majorBidi" w:cstheme="majorBidi"/>
          <w:color w:val="000000" w:themeColor="text1"/>
          <w:spacing w:val="-8"/>
          <w:sz w:val="28"/>
        </w:rPr>
        <w:t>256</w:t>
      </w:r>
      <w:r w:rsidR="006F73DF" w:rsidRPr="007F4020">
        <w:rPr>
          <w:rFonts w:asciiTheme="majorBidi" w:hAnsiTheme="majorBidi" w:cstheme="majorBidi"/>
          <w:color w:val="000000" w:themeColor="text1"/>
          <w:spacing w:val="-8"/>
          <w:sz w:val="28"/>
        </w:rPr>
        <w:t>7</w:t>
      </w:r>
      <w:r w:rsidR="006D7DE0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6D7DE0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  <w:r w:rsidR="001951B2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</w:p>
    <w:tbl>
      <w:tblPr>
        <w:tblW w:w="9072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350"/>
        <w:gridCol w:w="90"/>
        <w:gridCol w:w="1170"/>
        <w:gridCol w:w="82"/>
        <w:gridCol w:w="1358"/>
        <w:gridCol w:w="84"/>
        <w:gridCol w:w="1266"/>
      </w:tblGrid>
      <w:tr w:rsidR="006D7DE0" w:rsidRPr="004A00F2" w14:paraId="158B66C4" w14:textId="77777777" w:rsidTr="009B78F4">
        <w:trPr>
          <w:cantSplit/>
          <w:trHeight w:val="108"/>
        </w:trPr>
        <w:tc>
          <w:tcPr>
            <w:tcW w:w="3672" w:type="dxa"/>
          </w:tcPr>
          <w:p w14:paraId="70D5DD75" w14:textId="77777777" w:rsidR="006D7DE0" w:rsidRPr="004A00F2" w:rsidRDefault="006D7DE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79DBA54" w14:textId="77777777" w:rsidR="006D7DE0" w:rsidRPr="004A00F2" w:rsidRDefault="006D7DE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vAlign w:val="center"/>
          </w:tcPr>
          <w:p w14:paraId="590206D9" w14:textId="77777777" w:rsidR="006D7DE0" w:rsidRPr="004A00F2" w:rsidRDefault="006D7DE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3"/>
            <w:vAlign w:val="center"/>
          </w:tcPr>
          <w:p w14:paraId="3DCDA6F9" w14:textId="77777777" w:rsidR="006D7DE0" w:rsidRPr="004A00F2" w:rsidRDefault="006D7DE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caps/>
                <w:sz w:val="26"/>
                <w:szCs w:val="26"/>
                <w:lang w:val="en-GB"/>
              </w:rPr>
              <w:t>(</w:t>
            </w:r>
            <w:r w:rsidRPr="004A00F2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หน่วย: พันบาท)</w:t>
            </w:r>
          </w:p>
        </w:tc>
      </w:tr>
      <w:tr w:rsidR="006D7DE0" w:rsidRPr="004A00F2" w14:paraId="1E00FB56" w14:textId="77777777" w:rsidTr="009B78F4">
        <w:trPr>
          <w:cantSplit/>
          <w:trHeight w:val="108"/>
        </w:trPr>
        <w:tc>
          <w:tcPr>
            <w:tcW w:w="3672" w:type="dxa"/>
          </w:tcPr>
          <w:p w14:paraId="1FF22B8C" w14:textId="77777777" w:rsidR="006D7DE0" w:rsidRPr="004A00F2" w:rsidRDefault="006D7DE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287D5222" w14:textId="77777777" w:rsidR="006D7DE0" w:rsidRPr="004A00F2" w:rsidRDefault="006D7DE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2" w:type="dxa"/>
            <w:vAlign w:val="center"/>
          </w:tcPr>
          <w:p w14:paraId="6AC4A5A3" w14:textId="77777777" w:rsidR="006D7DE0" w:rsidRPr="004A00F2" w:rsidRDefault="006D7DE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3"/>
            <w:tcBorders>
              <w:bottom w:val="single" w:sz="4" w:space="0" w:color="auto"/>
            </w:tcBorders>
            <w:vAlign w:val="center"/>
          </w:tcPr>
          <w:p w14:paraId="15133C67" w14:textId="77777777" w:rsidR="006D7DE0" w:rsidRPr="004A00F2" w:rsidRDefault="006D7DE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2F58" w:rsidRPr="004A00F2" w14:paraId="028F7747" w14:textId="77777777" w:rsidTr="009B78F4">
        <w:trPr>
          <w:cantSplit/>
        </w:trPr>
        <w:tc>
          <w:tcPr>
            <w:tcW w:w="3672" w:type="dxa"/>
          </w:tcPr>
          <w:p w14:paraId="26B6C366" w14:textId="77777777" w:rsidR="006D7DE0" w:rsidRPr="004A00F2" w:rsidRDefault="006D7DE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D7AFC" w14:textId="7326A820" w:rsidR="00522119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3164D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0E93CA26" w14:textId="1869BB37" w:rsidR="00522119" w:rsidRPr="00167350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</w:t>
            </w:r>
            <w:r w:rsidR="006F73DF">
              <w:rPr>
                <w:rFonts w:ascii="Angsana New" w:hAnsi="Angsana New"/>
                <w:sz w:val="26"/>
                <w:szCs w:val="26"/>
              </w:rPr>
              <w:t>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41AA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6D0FCFBB" w14:textId="1350F13F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6F73D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2A121E9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EAD8D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4474E61F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53ACFC51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E588D16" w14:textId="76A79213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F73D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2" w:type="dxa"/>
            <w:vAlign w:val="bottom"/>
          </w:tcPr>
          <w:p w14:paraId="162960C8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EECF0" w14:textId="666FB34F" w:rsidR="00522119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3164D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3E34BBC8" w14:textId="6F36A456" w:rsidR="00522119" w:rsidRPr="00167350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</w:t>
            </w:r>
            <w:r w:rsidR="006F73DF">
              <w:rPr>
                <w:rFonts w:ascii="Angsana New" w:hAnsi="Angsana New"/>
                <w:sz w:val="26"/>
                <w:szCs w:val="26"/>
              </w:rPr>
              <w:t>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41AA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64650444" w14:textId="66948C9C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6F73D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261A309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84D30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2775F7C4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73AEDF0F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16B03FE2" w14:textId="1E1D40A1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41AA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164D8" w:rsidRPr="004A00F2" w14:paraId="32CB0037" w14:textId="77777777" w:rsidTr="00FE7033">
        <w:trPr>
          <w:cantSplit/>
        </w:trPr>
        <w:tc>
          <w:tcPr>
            <w:tcW w:w="3672" w:type="dxa"/>
          </w:tcPr>
          <w:p w14:paraId="54DF9EC8" w14:textId="4D25745E" w:rsidR="003164D8" w:rsidRPr="004A00F2" w:rsidRDefault="003164D8" w:rsidP="003164D8">
            <w:pPr>
              <w:ind w:left="583" w:right="108" w:hanging="50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  <w:r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และงานระหว่างก่อสร้าง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ยกมา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(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บันทึกเป็นส่วนหนึ่งของ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DB3D25" w14:textId="77777777" w:rsidR="003164D8" w:rsidRPr="004A00F2" w:rsidRDefault="003164D8" w:rsidP="00FE7033">
            <w:pPr>
              <w:tabs>
                <w:tab w:val="decimal" w:pos="79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2C580CA" w14:textId="77777777" w:rsidR="003164D8" w:rsidRPr="004A00F2" w:rsidRDefault="003164D8" w:rsidP="00FE7033">
            <w:pPr>
              <w:tabs>
                <w:tab w:val="decimal" w:pos="798"/>
              </w:tabs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EAC91C" w14:textId="29B7E4E0" w:rsidR="003164D8" w:rsidRPr="0070643D" w:rsidRDefault="003164D8" w:rsidP="0070643D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vAlign w:val="bottom"/>
          </w:tcPr>
          <w:p w14:paraId="5331F73C" w14:textId="77777777" w:rsidR="003164D8" w:rsidRPr="004A00F2" w:rsidRDefault="003164D8" w:rsidP="0070643D">
            <w:pPr>
              <w:tabs>
                <w:tab w:val="decimal" w:pos="84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3EE69E40" w14:textId="77777777" w:rsidR="003164D8" w:rsidRPr="004A00F2" w:rsidRDefault="003164D8" w:rsidP="00FE7033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3051D4D8" w14:textId="77777777" w:rsidR="003164D8" w:rsidRPr="004A00F2" w:rsidRDefault="003164D8" w:rsidP="00FE7033">
            <w:pPr>
              <w:ind w:left="-90" w:right="-1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E5F22E8" w14:textId="77777777" w:rsidR="003164D8" w:rsidRPr="004A00F2" w:rsidRDefault="003164D8" w:rsidP="00FE7033">
            <w:pPr>
              <w:ind w:right="-22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3164D8" w:rsidRPr="004A00F2" w14:paraId="7FB3F783" w14:textId="77777777" w:rsidTr="00FE7033">
        <w:trPr>
          <w:cantSplit/>
        </w:trPr>
        <w:tc>
          <w:tcPr>
            <w:tcW w:w="3672" w:type="dxa"/>
          </w:tcPr>
          <w:p w14:paraId="5035EC68" w14:textId="2E23CC17" w:rsidR="003164D8" w:rsidRPr="004A00F2" w:rsidRDefault="003164D8" w:rsidP="003164D8">
            <w:pPr>
              <w:ind w:left="592" w:right="6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350" w:type="dxa"/>
            <w:vAlign w:val="bottom"/>
          </w:tcPr>
          <w:p w14:paraId="3FBB221B" w14:textId="62C055B7" w:rsidR="003164D8" w:rsidRPr="004A00F2" w:rsidRDefault="005D4314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1834DD" w14:textId="77777777" w:rsidR="003164D8" w:rsidRPr="004A00F2" w:rsidRDefault="003164D8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B0A79B" w14:textId="4986920E" w:rsidR="003164D8" w:rsidRPr="003164D8" w:rsidRDefault="00D014BB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141A83F5" w14:textId="77777777" w:rsidR="003164D8" w:rsidRPr="004A00F2" w:rsidRDefault="003164D8" w:rsidP="003164D8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8450CA5" w14:textId="677A7418" w:rsidR="003164D8" w:rsidRPr="004A00F2" w:rsidRDefault="005D4314" w:rsidP="003164D8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C02F596" w14:textId="77777777" w:rsidR="003164D8" w:rsidRPr="004A00F2" w:rsidRDefault="003164D8" w:rsidP="003164D8">
            <w:pPr>
              <w:ind w:left="-90" w:right="1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8946358" w14:textId="5FC4B2BB" w:rsidR="003164D8" w:rsidRPr="004A00F2" w:rsidRDefault="005D4314" w:rsidP="003164D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164D8" w:rsidRPr="004A00F2" w14:paraId="5C4AF0A5" w14:textId="77777777" w:rsidTr="00FE7033">
        <w:trPr>
          <w:cantSplit/>
        </w:trPr>
        <w:tc>
          <w:tcPr>
            <w:tcW w:w="3672" w:type="dxa"/>
          </w:tcPr>
          <w:p w14:paraId="362B66E9" w14:textId="10CCCE7B" w:rsidR="003164D8" w:rsidRPr="004A00F2" w:rsidRDefault="003164D8" w:rsidP="003164D8">
            <w:pPr>
              <w:tabs>
                <w:tab w:val="left" w:pos="394"/>
              </w:tabs>
              <w:ind w:left="589" w:right="108" w:hanging="510"/>
              <w:jc w:val="thaiDistribute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hint="cs"/>
                <w:sz w:val="26"/>
                <w:szCs w:val="26"/>
                <w:u w:val="single"/>
                <w:cs/>
              </w:rPr>
              <w:t>เพิ่ม</w:t>
            </w:r>
            <w:r w:rsidRPr="004A00F2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4A00F2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ซื้อสินทรัพย์ไม่มีตัวตน</w:t>
            </w:r>
            <w:r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br/>
              <w:t>และงานระหว่า</w:t>
            </w:r>
            <w:r w:rsidRPr="004A00F2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ง</w:t>
            </w:r>
            <w:r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3A17B81C" w14:textId="3001D6F7" w:rsidR="003164D8" w:rsidRPr="004A00F2" w:rsidRDefault="00C113BA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FEDE3E" w14:textId="77777777" w:rsidR="003164D8" w:rsidRPr="004A00F2" w:rsidRDefault="003164D8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A0C2B8" w14:textId="250DEEB1" w:rsidR="003164D8" w:rsidRPr="00C113BA" w:rsidRDefault="00C113BA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13BA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990C4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F7E14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85AF0A6" w14:textId="77777777" w:rsidR="003164D8" w:rsidRPr="004A00F2" w:rsidRDefault="003164D8" w:rsidP="003164D8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3CEE80C" w14:textId="0F07D521" w:rsidR="003164D8" w:rsidRPr="004A00F2" w:rsidRDefault="0049480E" w:rsidP="003164D8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3A8E2BD" w14:textId="77777777" w:rsidR="003164D8" w:rsidRPr="004A00F2" w:rsidRDefault="003164D8" w:rsidP="003164D8">
            <w:pPr>
              <w:ind w:left="-90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10F1FFD" w14:textId="0FC31107" w:rsidR="003164D8" w:rsidRPr="004A00F2" w:rsidRDefault="0049480E" w:rsidP="003164D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3164D8" w:rsidRPr="004A00F2" w14:paraId="12BA002F" w14:textId="77777777" w:rsidTr="00FE7033">
        <w:trPr>
          <w:cantSplit/>
        </w:trPr>
        <w:tc>
          <w:tcPr>
            <w:tcW w:w="3672" w:type="dxa"/>
          </w:tcPr>
          <w:p w14:paraId="2D769544" w14:textId="6D8B9831" w:rsidR="003164D8" w:rsidRPr="004A00F2" w:rsidRDefault="003164D8" w:rsidP="003164D8">
            <w:pPr>
              <w:tabs>
                <w:tab w:val="left" w:pos="326"/>
                <w:tab w:val="left" w:pos="601"/>
              </w:tabs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  </w:t>
            </w:r>
            <w:r w:rsidRPr="004A00F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เงินสดจ่ายเพื่อ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ซื้อสินทรัพย์ไม่มีตัวตน</w:t>
            </w:r>
          </w:p>
          <w:p w14:paraId="41FECB93" w14:textId="41A03E2E" w:rsidR="003164D8" w:rsidRPr="004A00F2" w:rsidRDefault="003164D8" w:rsidP="003164D8">
            <w:pPr>
              <w:tabs>
                <w:tab w:val="left" w:pos="601"/>
                <w:tab w:val="left" w:pos="750"/>
              </w:tabs>
              <w:ind w:right="108" w:firstLine="53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D493E0" w14:textId="43C20D1A" w:rsidR="003164D8" w:rsidRPr="004A00F2" w:rsidRDefault="0073606E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39F18A" w14:textId="77777777" w:rsidR="003164D8" w:rsidRPr="004A00F2" w:rsidRDefault="003164D8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3E398" w14:textId="6733ED3A" w:rsidR="003164D8" w:rsidRPr="0073606E" w:rsidRDefault="0073606E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606E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70643D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Pr="0073606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06F1B5B" w14:textId="77777777" w:rsidR="003164D8" w:rsidRPr="004A00F2" w:rsidRDefault="003164D8" w:rsidP="003164D8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179436E" w14:textId="064D2B34" w:rsidR="003164D8" w:rsidRPr="004A00F2" w:rsidRDefault="0049480E" w:rsidP="003164D8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41CB6D7" w14:textId="77777777" w:rsidR="003164D8" w:rsidRPr="004A00F2" w:rsidRDefault="003164D8" w:rsidP="003164D8">
            <w:pPr>
              <w:ind w:left="-90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C9F34D0" w14:textId="434AAE4C" w:rsidR="003164D8" w:rsidRPr="004A00F2" w:rsidRDefault="0073606E" w:rsidP="003164D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(48)</w:t>
            </w:r>
          </w:p>
        </w:tc>
      </w:tr>
      <w:tr w:rsidR="003164D8" w:rsidRPr="004A00F2" w14:paraId="3C70AE62" w14:textId="77777777" w:rsidTr="00FE7033">
        <w:trPr>
          <w:cantSplit/>
        </w:trPr>
        <w:tc>
          <w:tcPr>
            <w:tcW w:w="3672" w:type="dxa"/>
          </w:tcPr>
          <w:p w14:paraId="04A5BEC7" w14:textId="62F2D4D7" w:rsidR="003164D8" w:rsidRPr="004A00F2" w:rsidRDefault="003164D8" w:rsidP="003164D8">
            <w:pPr>
              <w:ind w:left="592" w:right="108" w:hanging="522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เจ้าหนี้ค่าซื้อสินทรัพย์ไม่มีตัวตนและงานระหว่างก่อสร้างยกไป</w:t>
            </w: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บันทึกเป็นส่ว</w:t>
            </w:r>
            <w:r w:rsidRPr="004A00F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น</w:t>
            </w: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ของ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9881" w14:textId="77777777" w:rsidR="003164D8" w:rsidRPr="004A00F2" w:rsidRDefault="003164D8" w:rsidP="003164D8">
            <w:pPr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0AB8042" w14:textId="77777777" w:rsidR="003164D8" w:rsidRPr="004A00F2" w:rsidRDefault="003164D8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0CF7" w14:textId="77777777" w:rsidR="003164D8" w:rsidRPr="003164D8" w:rsidRDefault="003164D8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20EA" w14:textId="77777777" w:rsidR="003164D8" w:rsidRPr="004A00F2" w:rsidRDefault="003164D8" w:rsidP="003164D8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B243" w14:textId="77777777" w:rsidR="003164D8" w:rsidRPr="004A00F2" w:rsidRDefault="003164D8" w:rsidP="003164D8">
            <w:pPr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4748E" w14:textId="77777777" w:rsidR="003164D8" w:rsidRPr="004A00F2" w:rsidRDefault="003164D8" w:rsidP="003164D8">
            <w:pPr>
              <w:ind w:left="-90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389D" w14:textId="77777777" w:rsidR="003164D8" w:rsidRPr="004A00F2" w:rsidRDefault="003164D8" w:rsidP="003164D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64D8" w:rsidRPr="004A00F2" w14:paraId="1B4711DB" w14:textId="77777777">
        <w:trPr>
          <w:cantSplit/>
        </w:trPr>
        <w:tc>
          <w:tcPr>
            <w:tcW w:w="3672" w:type="dxa"/>
          </w:tcPr>
          <w:p w14:paraId="03712C0F" w14:textId="18DC2A54" w:rsidR="003164D8" w:rsidRPr="004A00F2" w:rsidRDefault="003164D8" w:rsidP="003164D8">
            <w:pPr>
              <w:ind w:left="592" w:right="63" w:hanging="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B3FB97" w14:textId="71253C1A" w:rsidR="003164D8" w:rsidRPr="004A00F2" w:rsidRDefault="0073606E" w:rsidP="003164D8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C795EA" w14:textId="77777777" w:rsidR="003164D8" w:rsidRPr="004A00F2" w:rsidRDefault="003164D8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CF057B" w14:textId="3C7FB71E" w:rsidR="003164D8" w:rsidRPr="003164D8" w:rsidRDefault="0073606E" w:rsidP="003164D8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2007F" w14:textId="77777777" w:rsidR="003164D8" w:rsidRPr="004A00F2" w:rsidRDefault="003164D8" w:rsidP="003164D8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A9E68C" w14:textId="0AA0D58A" w:rsidR="003164D8" w:rsidRPr="004A00F2" w:rsidRDefault="0073606E" w:rsidP="003164D8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E5D9B" w14:textId="77777777" w:rsidR="003164D8" w:rsidRPr="004A00F2" w:rsidRDefault="003164D8" w:rsidP="003164D8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59C77D" w14:textId="572CC83A" w:rsidR="003164D8" w:rsidRPr="004A00F2" w:rsidRDefault="0073606E" w:rsidP="003164D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093F7A1" w14:textId="77777777" w:rsidR="00A01352" w:rsidRPr="00121F03" w:rsidRDefault="00A01352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E68B1FC" w14:textId="77777777" w:rsidR="00A01352" w:rsidRPr="00121F03" w:rsidRDefault="00A013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121F03">
        <w:rPr>
          <w:rFonts w:asciiTheme="majorBidi" w:hAnsiTheme="majorBidi" w:cstheme="majorBidi"/>
          <w:color w:val="000000" w:themeColor="text1"/>
          <w:spacing w:val="-2"/>
          <w:sz w:val="28"/>
        </w:rPr>
        <w:br w:type="page"/>
      </w:r>
    </w:p>
    <w:p w14:paraId="62471103" w14:textId="67510143" w:rsidR="002403B3" w:rsidRPr="007F1A8C" w:rsidRDefault="0057538E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6D7DE0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 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AF3C2F" w:rsidRPr="007F4020">
        <w:rPr>
          <w:rFonts w:asciiTheme="majorBidi" w:hAnsiTheme="majorBidi" w:hint="cs"/>
          <w:sz w:val="28"/>
          <w:cs/>
        </w:rPr>
        <w:t>รอบ</w:t>
      </w:r>
      <w:r w:rsidR="00AF3C2F" w:rsidRPr="007F4020">
        <w:rPr>
          <w:rFonts w:ascii="Angsana New" w:hAnsi="Angsana New" w:hint="cs"/>
          <w:sz w:val="28"/>
          <w:cs/>
        </w:rPr>
        <w:t>ระยะเวลา</w:t>
      </w:r>
      <w:r w:rsidR="009B78F4" w:rsidRPr="007F4020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="006D1DFD" w:rsidRPr="007F4020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4020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4020">
        <w:rPr>
          <w:rFonts w:asciiTheme="majorBidi" w:hAnsiTheme="majorBidi" w:cstheme="majorBidi"/>
          <w:sz w:val="28"/>
        </w:rPr>
        <w:t>3</w:t>
      </w:r>
      <w:r w:rsidR="00696739" w:rsidRPr="007F4020">
        <w:rPr>
          <w:rFonts w:asciiTheme="majorBidi" w:hAnsiTheme="majorBidi" w:cstheme="majorBidi"/>
          <w:sz w:val="28"/>
        </w:rPr>
        <w:t>1</w:t>
      </w:r>
      <w:r w:rsidR="00762259" w:rsidRPr="007F4020">
        <w:rPr>
          <w:rFonts w:asciiTheme="majorBidi" w:hAnsiTheme="majorBidi" w:cstheme="majorBidi"/>
          <w:sz w:val="28"/>
        </w:rPr>
        <w:t xml:space="preserve"> </w:t>
      </w:r>
      <w:r w:rsidR="00696739" w:rsidRPr="007F4020">
        <w:rPr>
          <w:rFonts w:asciiTheme="majorBidi" w:hAnsiTheme="majorBidi" w:cstheme="majorBidi" w:hint="cs"/>
          <w:sz w:val="28"/>
          <w:cs/>
        </w:rPr>
        <w:t>มีนาคม</w:t>
      </w:r>
      <w:r w:rsidR="006D1DFD" w:rsidRPr="007F40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696739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8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และสำหรับปีสิ้นสุดวันที่</w:t>
      </w:r>
      <w:r w:rsidR="00F44B2F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 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696739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40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  <w:r w:rsidR="001951B2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1440"/>
        <w:gridCol w:w="59"/>
        <w:gridCol w:w="1203"/>
        <w:gridCol w:w="54"/>
        <w:gridCol w:w="1351"/>
        <w:gridCol w:w="92"/>
        <w:gridCol w:w="1203"/>
      </w:tblGrid>
      <w:tr w:rsidR="000D7B8A" w:rsidRPr="00CB6B22" w14:paraId="33F58921" w14:textId="77777777" w:rsidTr="0089026E">
        <w:trPr>
          <w:cantSplit/>
        </w:trPr>
        <w:tc>
          <w:tcPr>
            <w:tcW w:w="3688" w:type="dxa"/>
          </w:tcPr>
          <w:p w14:paraId="24B538C4" w14:textId="77777777" w:rsidR="000D7B8A" w:rsidRPr="00CB6B22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vAlign w:val="center"/>
          </w:tcPr>
          <w:p w14:paraId="574F7398" w14:textId="77777777" w:rsidR="000D7B8A" w:rsidRPr="00CB6B22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" w:type="dxa"/>
            <w:vAlign w:val="center"/>
          </w:tcPr>
          <w:p w14:paraId="1E12777F" w14:textId="77777777" w:rsidR="000D7B8A" w:rsidRPr="00CB6B22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6" w:type="dxa"/>
            <w:gridSpan w:val="3"/>
            <w:vAlign w:val="center"/>
          </w:tcPr>
          <w:p w14:paraId="457EFE7B" w14:textId="7466A47F" w:rsidR="000D7B8A" w:rsidRPr="00CB6B22" w:rsidRDefault="000D7B8A" w:rsidP="00F41B7B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caps/>
                <w:sz w:val="26"/>
                <w:szCs w:val="26"/>
                <w:lang w:val="en-GB"/>
              </w:rPr>
            </w:pPr>
            <w:r w:rsidRPr="00CB6B22">
              <w:rPr>
                <w:rFonts w:asciiTheme="majorBidi" w:hAnsiTheme="majorBidi" w:cstheme="majorBidi"/>
                <w:caps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0D7B8A" w:rsidRPr="00CB6B22" w14:paraId="42F2E7B0" w14:textId="77777777" w:rsidTr="0089026E">
        <w:trPr>
          <w:cantSplit/>
        </w:trPr>
        <w:tc>
          <w:tcPr>
            <w:tcW w:w="3688" w:type="dxa"/>
          </w:tcPr>
          <w:p w14:paraId="6D9A85A9" w14:textId="77777777" w:rsidR="000D7B8A" w:rsidRPr="00CB6B22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CB6B22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044D25B2" w14:textId="77777777" w:rsidR="000D7B8A" w:rsidRPr="00CB6B22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6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CB6B22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22A" w:rsidRPr="00CB6B22" w14:paraId="5F00FBCF" w14:textId="77777777" w:rsidTr="0089026E">
        <w:trPr>
          <w:cantSplit/>
        </w:trPr>
        <w:tc>
          <w:tcPr>
            <w:tcW w:w="3688" w:type="dxa"/>
          </w:tcPr>
          <w:p w14:paraId="7BAF1869" w14:textId="77777777" w:rsidR="000D7B8A" w:rsidRPr="00CB6B22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E6D7B" w14:textId="3616F242" w:rsidR="00FC1AD8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3164D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737ACB6A" w14:textId="28A3511E" w:rsidR="00FC1AD8" w:rsidRPr="00167350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</w:t>
            </w:r>
            <w:r w:rsidR="00696739">
              <w:rPr>
                <w:rFonts w:ascii="Angsana New" w:hAnsi="Angsana New"/>
                <w:sz w:val="26"/>
                <w:szCs w:val="26"/>
              </w:rPr>
              <w:t>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7485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0096183D" w14:textId="19E6369D" w:rsidR="000D7B8A" w:rsidRPr="00CB6B22" w:rsidRDefault="000D7B8A" w:rsidP="008148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256</w:t>
            </w:r>
            <w:r w:rsidR="0069673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59" w:type="dxa"/>
            <w:tcBorders>
              <w:top w:val="single" w:sz="4" w:space="0" w:color="auto"/>
            </w:tcBorders>
            <w:vAlign w:val="bottom"/>
          </w:tcPr>
          <w:p w14:paraId="192C99E7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AB5D7" w14:textId="6D8553DC" w:rsidR="00F644E6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5F19002B" w14:textId="38BED83F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5D286160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31</w:t>
            </w:r>
            <w:r w:rsidRPr="00CB6B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12C89AC" w14:textId="6F2D581E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256</w:t>
            </w:r>
            <w:r w:rsidR="0069673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54" w:type="dxa"/>
            <w:vAlign w:val="bottom"/>
          </w:tcPr>
          <w:p w14:paraId="54AA779B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C3AF3" w14:textId="56CA3472" w:rsidR="00FC1AD8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  <w:r w:rsidR="003164D8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591E591D" w14:textId="383719B6" w:rsidR="00FC1AD8" w:rsidRPr="00167350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</w:t>
            </w:r>
            <w:r w:rsidR="00374852">
              <w:rPr>
                <w:rFonts w:ascii="Angsana New" w:hAnsi="Angsana New"/>
                <w:sz w:val="26"/>
                <w:szCs w:val="26"/>
              </w:rPr>
              <w:t>1</w:t>
            </w:r>
            <w:r w:rsidR="0037485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  <w:p w14:paraId="6F792F3B" w14:textId="765C2C3D" w:rsidR="000D7B8A" w:rsidRPr="00CB6B22" w:rsidRDefault="00F41B7B" w:rsidP="00F41B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69673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1715E997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7C7C8" w14:textId="2DDC7AD5" w:rsidR="00F644E6" w:rsidRPr="00CB6B22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3F81D91A" w14:textId="63C0746F" w:rsidR="000D7B8A" w:rsidRPr="00CB6B22" w:rsidRDefault="000D7B8A" w:rsidP="006211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73729BC6" w14:textId="77777777" w:rsidR="000D7B8A" w:rsidRPr="00CB6B22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31</w:t>
            </w:r>
            <w:r w:rsidRPr="00CB6B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315D2FD6" w14:textId="0BA8B254" w:rsidR="000D7B8A" w:rsidRPr="00CB6B22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256</w:t>
            </w:r>
            <w:r w:rsidR="0069673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7622A" w:rsidRPr="00CB6B22" w14:paraId="07286DB7" w14:textId="77777777" w:rsidTr="0089026E">
        <w:trPr>
          <w:cantSplit/>
        </w:trPr>
        <w:tc>
          <w:tcPr>
            <w:tcW w:w="3688" w:type="dxa"/>
          </w:tcPr>
          <w:p w14:paraId="43C91096" w14:textId="406EFF3A" w:rsidR="000D7B8A" w:rsidRPr="00CB6B22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หนี้สินระยะยาว</w:t>
            </w:r>
            <w:r w:rsidR="00871DB8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ตาม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สัญญาเช่า</w:t>
            </w:r>
            <w:r w:rsidR="00E76747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เงินทุน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CB6B22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dxa"/>
            <w:vAlign w:val="bottom"/>
          </w:tcPr>
          <w:p w14:paraId="4EDE0502" w14:textId="77777777" w:rsidR="000D7B8A" w:rsidRPr="00CB6B22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CB6B22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</w:tcPr>
          <w:p w14:paraId="73BB6568" w14:textId="77777777" w:rsidR="000D7B8A" w:rsidRPr="00CB6B22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CB6B22" w:rsidRDefault="000D7B8A" w:rsidP="004E6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</w:tcPr>
          <w:p w14:paraId="41D10C79" w14:textId="77777777" w:rsidR="000D7B8A" w:rsidRPr="004E6065" w:rsidRDefault="000D7B8A" w:rsidP="004E6065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BD861B1" w14:textId="59DED59E" w:rsidR="000D7B8A" w:rsidRPr="00CB6B22" w:rsidRDefault="000D7B8A" w:rsidP="004E6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64D8" w:rsidRPr="00CB6B22" w14:paraId="7DC0D2C0" w14:textId="77777777" w:rsidTr="0089026E">
        <w:trPr>
          <w:cantSplit/>
        </w:trPr>
        <w:tc>
          <w:tcPr>
            <w:tcW w:w="3688" w:type="dxa"/>
          </w:tcPr>
          <w:p w14:paraId="3505B19D" w14:textId="0E5D9D1F" w:rsidR="003164D8" w:rsidRPr="00CB6B22" w:rsidRDefault="003164D8" w:rsidP="003164D8">
            <w:pPr>
              <w:ind w:left="549" w:right="63" w:hanging="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(รวมส่วนของหนี้สินระยะยาว</w:t>
            </w: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ตามสัญญาเช่าเงินทุน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ที่ถึงกำหนดชำระภายในหนึ่งปี)</w:t>
            </w:r>
          </w:p>
        </w:tc>
        <w:tc>
          <w:tcPr>
            <w:tcW w:w="1440" w:type="dxa"/>
            <w:vAlign w:val="bottom"/>
          </w:tcPr>
          <w:p w14:paraId="367BAD5A" w14:textId="659DD47C" w:rsidR="003164D8" w:rsidRPr="00191003" w:rsidRDefault="008E1735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99,828</w:t>
            </w:r>
          </w:p>
        </w:tc>
        <w:tc>
          <w:tcPr>
            <w:tcW w:w="59" w:type="dxa"/>
            <w:vAlign w:val="bottom"/>
          </w:tcPr>
          <w:p w14:paraId="41B61CF4" w14:textId="77777777" w:rsidR="003164D8" w:rsidRPr="00191003" w:rsidRDefault="003164D8" w:rsidP="003164D8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02818C85" w14:textId="3CF73A53" w:rsidR="003164D8" w:rsidRPr="00191003" w:rsidRDefault="009C5447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77,288</w:t>
            </w:r>
          </w:p>
        </w:tc>
        <w:tc>
          <w:tcPr>
            <w:tcW w:w="54" w:type="dxa"/>
            <w:vAlign w:val="bottom"/>
          </w:tcPr>
          <w:p w14:paraId="3EF86F8E" w14:textId="77777777" w:rsidR="003164D8" w:rsidRPr="00191003" w:rsidRDefault="003164D8" w:rsidP="003164D8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5BDC7EFE" w14:textId="31DDAD69" w:rsidR="003164D8" w:rsidRPr="00191003" w:rsidRDefault="008E1735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17,076</w:t>
            </w:r>
          </w:p>
        </w:tc>
        <w:tc>
          <w:tcPr>
            <w:tcW w:w="92" w:type="dxa"/>
            <w:vAlign w:val="bottom"/>
          </w:tcPr>
          <w:p w14:paraId="3500B00A" w14:textId="77777777" w:rsidR="003164D8" w:rsidRPr="00191003" w:rsidRDefault="003164D8" w:rsidP="003164D8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766E3A55" w14:textId="39A3BEE3" w:rsidR="003164D8" w:rsidRPr="00191003" w:rsidRDefault="0058598E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3164D8" w:rsidRPr="00CB6B22" w14:paraId="568AE10D" w14:textId="77777777" w:rsidTr="00FE7033">
        <w:trPr>
          <w:cantSplit/>
        </w:trPr>
        <w:tc>
          <w:tcPr>
            <w:tcW w:w="3688" w:type="dxa"/>
          </w:tcPr>
          <w:p w14:paraId="71804C0B" w14:textId="0AE2D4A9" w:rsidR="003164D8" w:rsidRPr="00CB6B22" w:rsidRDefault="003164D8" w:rsidP="003164D8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u w:val="single"/>
                <w:cs/>
              </w:rPr>
              <w:t>เพิ่ม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</w:t>
            </w: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หนี้สินระยะยาว</w:t>
            </w:r>
            <w:r w:rsidRPr="00CB6B22">
              <w:rPr>
                <w:rFonts w:asciiTheme="majorBidi" w:eastAsia="MS Mincho" w:hAnsiTheme="majorBidi" w:hint="cs"/>
                <w:sz w:val="26"/>
                <w:szCs w:val="26"/>
                <w:cs/>
              </w:rPr>
              <w:t>ตามสัญญาเช่าเงินทุน</w:t>
            </w:r>
          </w:p>
          <w:p w14:paraId="095D4799" w14:textId="3B051B5B" w:rsidR="003164D8" w:rsidRPr="00CB6B22" w:rsidRDefault="003164D8" w:rsidP="003164D8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vAlign w:val="bottom"/>
          </w:tcPr>
          <w:p w14:paraId="5A907D11" w14:textId="3B9B3A04" w:rsidR="003164D8" w:rsidRPr="00191003" w:rsidRDefault="008E1735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12,</w:t>
            </w:r>
            <w:r w:rsidR="00613B37" w:rsidRPr="00191003">
              <w:rPr>
                <w:rFonts w:asciiTheme="majorBidi" w:hAnsiTheme="majorBidi" w:cstheme="majorBidi"/>
                <w:sz w:val="28"/>
              </w:rPr>
              <w:t>0</w:t>
            </w:r>
            <w:r w:rsidR="00D568AB" w:rsidRPr="00191003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59" w:type="dxa"/>
            <w:vAlign w:val="bottom"/>
          </w:tcPr>
          <w:p w14:paraId="741ACFC3" w14:textId="77777777" w:rsidR="003164D8" w:rsidRPr="00191003" w:rsidRDefault="003164D8" w:rsidP="003164D8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43A15CD5" w14:textId="6022147F" w:rsidR="003164D8" w:rsidRPr="00191003" w:rsidRDefault="000C701C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78,780</w:t>
            </w:r>
          </w:p>
        </w:tc>
        <w:tc>
          <w:tcPr>
            <w:tcW w:w="54" w:type="dxa"/>
            <w:vAlign w:val="bottom"/>
          </w:tcPr>
          <w:p w14:paraId="20732DEC" w14:textId="77777777" w:rsidR="003164D8" w:rsidRPr="00191003" w:rsidRDefault="003164D8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7DB588B4" w14:textId="5917A5C1" w:rsidR="003164D8" w:rsidRPr="00191003" w:rsidRDefault="00DF0EC8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5</w:t>
            </w:r>
            <w:r w:rsidR="008E1735" w:rsidRPr="00191003">
              <w:rPr>
                <w:rFonts w:asciiTheme="majorBidi" w:hAnsiTheme="majorBidi" w:cstheme="majorBidi"/>
                <w:sz w:val="28"/>
              </w:rPr>
              <w:t>,</w:t>
            </w:r>
            <w:r w:rsidRPr="00191003">
              <w:rPr>
                <w:rFonts w:asciiTheme="majorBidi" w:hAnsiTheme="majorBidi" w:cstheme="majorBidi"/>
                <w:sz w:val="28"/>
              </w:rPr>
              <w:t>884</w:t>
            </w:r>
          </w:p>
        </w:tc>
        <w:tc>
          <w:tcPr>
            <w:tcW w:w="92" w:type="dxa"/>
            <w:vAlign w:val="bottom"/>
          </w:tcPr>
          <w:p w14:paraId="384A56A7" w14:textId="77777777" w:rsidR="003164D8" w:rsidRPr="00191003" w:rsidRDefault="003164D8" w:rsidP="003164D8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16EB28DA" w14:textId="00FD2A8A" w:rsidR="003164D8" w:rsidRPr="00191003" w:rsidRDefault="00A81074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21,06</w:t>
            </w:r>
            <w:r w:rsidR="00373934" w:rsidRPr="0019100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164D8" w:rsidRPr="00CB6B22" w14:paraId="5B4A9F22" w14:textId="77777777" w:rsidTr="00FE7033">
        <w:trPr>
          <w:cantSplit/>
        </w:trPr>
        <w:tc>
          <w:tcPr>
            <w:tcW w:w="3688" w:type="dxa"/>
          </w:tcPr>
          <w:p w14:paraId="321DA7DF" w14:textId="2F1BC99D" w:rsidR="003164D8" w:rsidRPr="00CB6B22" w:rsidRDefault="003164D8" w:rsidP="003164D8">
            <w:pPr>
              <w:tabs>
                <w:tab w:val="left" w:pos="535"/>
              </w:tabs>
              <w:ind w:firstLine="85"/>
              <w:jc w:val="thai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ab/>
            </w:r>
            <w:r w:rsidRPr="00CB6B2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</w:t>
            </w:r>
            <w:r w:rsidRPr="00CB6B22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หนี้สินตามสัญญาเช่าเงินทุน</w:t>
            </w:r>
          </w:p>
        </w:tc>
        <w:tc>
          <w:tcPr>
            <w:tcW w:w="1440" w:type="dxa"/>
            <w:vAlign w:val="bottom"/>
          </w:tcPr>
          <w:p w14:paraId="36BDF6E5" w14:textId="3185DB21" w:rsidR="003164D8" w:rsidRPr="00191003" w:rsidRDefault="008E1735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(</w:t>
            </w:r>
            <w:r w:rsidR="009E31C6" w:rsidRPr="00191003">
              <w:rPr>
                <w:rFonts w:asciiTheme="majorBidi" w:hAnsiTheme="majorBidi" w:cstheme="majorBidi"/>
                <w:sz w:val="28"/>
              </w:rPr>
              <w:t>5</w:t>
            </w:r>
            <w:r w:rsidRPr="00191003">
              <w:rPr>
                <w:rFonts w:asciiTheme="majorBidi" w:hAnsiTheme="majorBidi" w:cstheme="majorBidi"/>
                <w:sz w:val="28"/>
              </w:rPr>
              <w:t>,</w:t>
            </w:r>
            <w:r w:rsidR="009E31C6" w:rsidRPr="00191003">
              <w:rPr>
                <w:rFonts w:asciiTheme="majorBidi" w:hAnsiTheme="majorBidi" w:cstheme="majorBidi"/>
                <w:sz w:val="28"/>
              </w:rPr>
              <w:t>759</w:t>
            </w:r>
            <w:r w:rsidRPr="0019100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59" w:type="dxa"/>
            <w:vAlign w:val="bottom"/>
          </w:tcPr>
          <w:p w14:paraId="30B583B6" w14:textId="77777777" w:rsidR="003164D8" w:rsidRPr="00191003" w:rsidRDefault="003164D8" w:rsidP="003164D8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3E8AB2C3" w14:textId="780B91B9" w:rsidR="003164D8" w:rsidRPr="00191003" w:rsidRDefault="009769DA" w:rsidP="003164D8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191003">
              <w:rPr>
                <w:rFonts w:ascii="Angsana New" w:hAnsi="Angsana New"/>
                <w:sz w:val="28"/>
              </w:rPr>
              <w:t>(56,240)</w:t>
            </w:r>
          </w:p>
        </w:tc>
        <w:tc>
          <w:tcPr>
            <w:tcW w:w="54" w:type="dxa"/>
            <w:vAlign w:val="bottom"/>
          </w:tcPr>
          <w:p w14:paraId="69F8ADEA" w14:textId="77777777" w:rsidR="003164D8" w:rsidRPr="00191003" w:rsidRDefault="003164D8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0434EA5D" w14:textId="5DAC1598" w:rsidR="003164D8" w:rsidRPr="00191003" w:rsidRDefault="008E1735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(</w:t>
            </w:r>
            <w:r w:rsidR="005A7B7F" w:rsidRPr="00191003">
              <w:rPr>
                <w:rFonts w:asciiTheme="majorBidi" w:hAnsiTheme="majorBidi" w:cstheme="majorBidi"/>
                <w:sz w:val="28"/>
              </w:rPr>
              <w:t>743</w:t>
            </w:r>
            <w:r w:rsidRPr="0019100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2" w:type="dxa"/>
            <w:vAlign w:val="bottom"/>
          </w:tcPr>
          <w:p w14:paraId="7D0FAB07" w14:textId="77777777" w:rsidR="003164D8" w:rsidRPr="00191003" w:rsidRDefault="003164D8" w:rsidP="003164D8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5D21230D" w14:textId="651316D8" w:rsidR="003164D8" w:rsidRPr="00191003" w:rsidRDefault="00764577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003">
              <w:rPr>
                <w:rFonts w:asciiTheme="majorBidi" w:hAnsiTheme="majorBidi" w:cstheme="majorBidi"/>
                <w:sz w:val="28"/>
              </w:rPr>
              <w:t>(4,040)</w:t>
            </w:r>
          </w:p>
        </w:tc>
      </w:tr>
      <w:tr w:rsidR="003164D8" w:rsidRPr="00CB6B22" w14:paraId="664C71E9" w14:textId="77777777" w:rsidTr="00FE7033">
        <w:trPr>
          <w:cantSplit/>
        </w:trPr>
        <w:tc>
          <w:tcPr>
            <w:tcW w:w="3688" w:type="dxa"/>
          </w:tcPr>
          <w:p w14:paraId="28E88FDB" w14:textId="3F6B432A" w:rsidR="003164D8" w:rsidRPr="00CB6B22" w:rsidRDefault="003164D8" w:rsidP="003164D8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หนี้สินระยะยาว</w:t>
            </w:r>
            <w:r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ตาม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สัญญาเช่า</w:t>
            </w:r>
            <w:r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เงินทุน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3164D8" w:rsidRPr="00191003" w:rsidRDefault="003164D8" w:rsidP="00FE7033">
            <w:pPr>
              <w:tabs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" w:type="dxa"/>
            <w:vAlign w:val="bottom"/>
          </w:tcPr>
          <w:p w14:paraId="43829DC1" w14:textId="77777777" w:rsidR="003164D8" w:rsidRPr="00191003" w:rsidRDefault="003164D8" w:rsidP="00FE7033">
            <w:pPr>
              <w:tabs>
                <w:tab w:val="decimal" w:pos="798"/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3164D8" w:rsidRPr="00191003" w:rsidRDefault="003164D8" w:rsidP="00FE7033">
            <w:pPr>
              <w:tabs>
                <w:tab w:val="decimal" w:pos="99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1821" w14:textId="77777777" w:rsidR="003164D8" w:rsidRPr="00191003" w:rsidRDefault="003164D8" w:rsidP="00FE7033">
            <w:pPr>
              <w:tabs>
                <w:tab w:val="decimal" w:pos="841"/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3164D8" w:rsidRPr="00191003" w:rsidRDefault="003164D8" w:rsidP="004E6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8D47C" w14:textId="77777777" w:rsidR="003164D8" w:rsidRPr="00191003" w:rsidRDefault="003164D8" w:rsidP="004E6065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3164D8" w:rsidRPr="00191003" w:rsidRDefault="003164D8" w:rsidP="004E6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164D8" w:rsidRPr="00CB6B22" w14:paraId="323B5F6E" w14:textId="77777777" w:rsidTr="00FE7033">
        <w:trPr>
          <w:cantSplit/>
        </w:trPr>
        <w:tc>
          <w:tcPr>
            <w:tcW w:w="3688" w:type="dxa"/>
          </w:tcPr>
          <w:p w14:paraId="24004857" w14:textId="332CEF7C" w:rsidR="003164D8" w:rsidRPr="00CB6B22" w:rsidRDefault="003164D8" w:rsidP="003164D8">
            <w:pPr>
              <w:ind w:left="531" w:right="63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(รวมส่วนของหนี้สินระยะยาว</w:t>
            </w:r>
            <w:r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ตามสัญญาเช่า    เงินทุน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ที่ถึงกำหนดชำ</w:t>
            </w:r>
            <w:r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ระ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ภายในหนึ่งปี)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603C99D3" w:rsidR="003164D8" w:rsidRPr="00191003" w:rsidRDefault="008E1735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91003">
              <w:rPr>
                <w:rFonts w:asciiTheme="majorBidi" w:hAnsiTheme="majorBidi" w:cstheme="majorBidi"/>
                <w:b/>
                <w:bCs/>
                <w:sz w:val="28"/>
              </w:rPr>
              <w:t>106,127</w:t>
            </w:r>
          </w:p>
        </w:tc>
        <w:tc>
          <w:tcPr>
            <w:tcW w:w="59" w:type="dxa"/>
            <w:vAlign w:val="bottom"/>
          </w:tcPr>
          <w:p w14:paraId="79EBC4DD" w14:textId="77777777" w:rsidR="003164D8" w:rsidRPr="00191003" w:rsidRDefault="003164D8" w:rsidP="003164D8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09E9A7CE" w:rsidR="003164D8" w:rsidRPr="00191003" w:rsidRDefault="00C94110" w:rsidP="003164D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91003">
              <w:rPr>
                <w:rFonts w:asciiTheme="majorBidi" w:hAnsiTheme="majorBidi" w:cstheme="majorBidi"/>
                <w:b/>
                <w:bCs/>
                <w:sz w:val="28"/>
              </w:rPr>
              <w:t>99</w:t>
            </w:r>
            <w:r w:rsidR="00B57F73" w:rsidRPr="0019100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6B49D7" w:rsidRPr="00191003">
              <w:rPr>
                <w:rFonts w:asciiTheme="majorBidi" w:hAnsiTheme="majorBidi" w:cstheme="majorBidi"/>
                <w:b/>
                <w:bCs/>
                <w:sz w:val="28"/>
              </w:rPr>
              <w:t>828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  <w:vAlign w:val="bottom"/>
          </w:tcPr>
          <w:p w14:paraId="5695F4A4" w14:textId="77777777" w:rsidR="003164D8" w:rsidRPr="00191003" w:rsidRDefault="003164D8" w:rsidP="003164D8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0C01A8CF" w:rsidR="003164D8" w:rsidRPr="00191003" w:rsidRDefault="008E1735" w:rsidP="004E6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91003">
              <w:rPr>
                <w:rFonts w:asciiTheme="majorBidi" w:hAnsiTheme="majorBidi" w:cstheme="majorBidi"/>
                <w:b/>
                <w:bCs/>
                <w:sz w:val="28"/>
              </w:rPr>
              <w:t>22,217</w:t>
            </w: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  <w:vAlign w:val="bottom"/>
          </w:tcPr>
          <w:p w14:paraId="46927BB4" w14:textId="77777777" w:rsidR="003164D8" w:rsidRPr="00191003" w:rsidRDefault="003164D8" w:rsidP="004E6065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08581384" w:rsidR="003164D8" w:rsidRPr="00191003" w:rsidRDefault="00515F1B" w:rsidP="004E6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91003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  <w:r w:rsidR="009C5447" w:rsidRPr="00191003">
              <w:rPr>
                <w:rFonts w:asciiTheme="majorBidi" w:hAnsiTheme="majorBidi" w:cstheme="majorBidi"/>
                <w:b/>
                <w:bCs/>
                <w:sz w:val="28"/>
              </w:rPr>
              <w:t>,07</w:t>
            </w:r>
            <w:r w:rsidR="005A7B7F" w:rsidRPr="00191003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</w:tbl>
    <w:p w14:paraId="60502AD5" w14:textId="77777777" w:rsidR="00E10F26" w:rsidRDefault="00E10F26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6D2F5CA" w14:textId="77777777" w:rsidR="00E10F26" w:rsidRDefault="00E10F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br w:type="page"/>
      </w:r>
    </w:p>
    <w:p w14:paraId="53AACC8C" w14:textId="3886B10C" w:rsidR="002403B3" w:rsidRPr="007F1A8C" w:rsidRDefault="0057538E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806EA2" w:rsidRPr="00D75406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9A45B4" w:rsidRPr="00D75406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D75406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803B88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501869" w:rsidRPr="00803B88">
        <w:rPr>
          <w:rFonts w:asciiTheme="majorBidi" w:hAnsiTheme="majorBidi" w:cstheme="majorBidi" w:hint="cs"/>
          <w:sz w:val="28"/>
          <w:cs/>
          <w:lang w:val="en-GB"/>
        </w:rPr>
        <w:t>รอบระยะเวลา</w:t>
      </w:r>
      <w:r w:rsidR="00A90AE0" w:rsidRPr="00803B88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="006D1DFD" w:rsidRPr="00803B88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803B88">
        <w:rPr>
          <w:rFonts w:asciiTheme="majorBidi" w:hAnsiTheme="majorBidi" w:cstheme="majorBidi"/>
          <w:sz w:val="28"/>
          <w:lang w:val="en-GB"/>
        </w:rPr>
        <w:t xml:space="preserve"> </w:t>
      </w:r>
      <w:r w:rsidR="00762259" w:rsidRPr="00803B88">
        <w:rPr>
          <w:rFonts w:asciiTheme="majorBidi" w:hAnsiTheme="majorBidi" w:cstheme="majorBidi"/>
          <w:sz w:val="28"/>
        </w:rPr>
        <w:t>3</w:t>
      </w:r>
      <w:r w:rsidR="00A90AE0" w:rsidRPr="00803B88">
        <w:rPr>
          <w:rFonts w:asciiTheme="majorBidi" w:hAnsiTheme="majorBidi" w:cstheme="majorBidi"/>
          <w:sz w:val="28"/>
        </w:rPr>
        <w:t>1</w:t>
      </w:r>
      <w:r w:rsidR="00762259" w:rsidRPr="00803B88">
        <w:rPr>
          <w:rFonts w:asciiTheme="majorBidi" w:hAnsiTheme="majorBidi" w:cstheme="majorBidi"/>
          <w:sz w:val="28"/>
        </w:rPr>
        <w:t xml:space="preserve"> </w:t>
      </w:r>
      <w:r w:rsidR="00A90AE0" w:rsidRPr="00803B88">
        <w:rPr>
          <w:rFonts w:asciiTheme="majorBidi" w:hAnsiTheme="majorBidi" w:cstheme="majorBidi" w:hint="cs"/>
          <w:sz w:val="28"/>
          <w:cs/>
        </w:rPr>
        <w:t>มีนาคม</w:t>
      </w:r>
      <w:r w:rsidR="00F813F2" w:rsidRPr="00803B88">
        <w:rPr>
          <w:rFonts w:asciiTheme="majorBidi" w:hAnsiTheme="majorBidi" w:cstheme="majorBidi" w:hint="cs"/>
          <w:sz w:val="28"/>
          <w:cs/>
        </w:rPr>
        <w:t xml:space="preserve"> </w:t>
      </w:r>
      <w:r w:rsidR="00806EA2" w:rsidRPr="00803B88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A90AE0" w:rsidRPr="00803B88">
        <w:rPr>
          <w:rFonts w:asciiTheme="majorBidi" w:hAnsiTheme="majorBidi" w:cstheme="majorBidi"/>
          <w:color w:val="000000" w:themeColor="text1"/>
          <w:spacing w:val="-2"/>
          <w:sz w:val="28"/>
        </w:rPr>
        <w:t>8</w:t>
      </w:r>
      <w:r w:rsidR="00806EA2" w:rsidRPr="00803B88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01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0"/>
        <w:gridCol w:w="1258"/>
        <w:gridCol w:w="96"/>
        <w:gridCol w:w="1263"/>
        <w:gridCol w:w="93"/>
        <w:gridCol w:w="1216"/>
        <w:gridCol w:w="94"/>
        <w:gridCol w:w="1309"/>
        <w:gridCol w:w="7"/>
      </w:tblGrid>
      <w:tr w:rsidR="004353E2" w:rsidRPr="007F1A8C" w14:paraId="6AEB9EE9" w14:textId="77777777" w:rsidTr="00AA074D">
        <w:trPr>
          <w:gridAfter w:val="1"/>
          <w:wAfter w:w="7" w:type="dxa"/>
          <w:trHeight w:val="80"/>
        </w:trPr>
        <w:tc>
          <w:tcPr>
            <w:tcW w:w="368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96" w:type="dxa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263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93" w:type="dxa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9" w:type="dxa"/>
            <w:gridSpan w:val="3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AA074D">
        <w:trPr>
          <w:trHeight w:val="80"/>
        </w:trPr>
        <w:tc>
          <w:tcPr>
            <w:tcW w:w="368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36" w:type="dxa"/>
            <w:gridSpan w:val="8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00AA074D">
        <w:trPr>
          <w:gridAfter w:val="1"/>
          <w:wAfter w:w="7" w:type="dxa"/>
          <w:trHeight w:val="80"/>
        </w:trPr>
        <w:tc>
          <w:tcPr>
            <w:tcW w:w="368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253EB743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A90AE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2D56C7F" w14:textId="418309F3" w:rsidR="00EF063E" w:rsidRPr="00912A05" w:rsidRDefault="00534963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A90AE0">
              <w:rPr>
                <w:rFonts w:asciiTheme="majorBidi" w:hAnsiTheme="majorBidi" w:cstheme="majorBidi"/>
                <w:sz w:val="28"/>
              </w:rPr>
              <w:t>1</w:t>
            </w:r>
            <w:r w:rsidR="00EF063E" w:rsidRPr="00912A05">
              <w:rPr>
                <w:rFonts w:asciiTheme="majorBidi" w:hAnsiTheme="majorBidi" w:cstheme="majorBidi"/>
                <w:sz w:val="28"/>
              </w:rPr>
              <w:t xml:space="preserve"> </w:t>
            </w:r>
            <w:r w:rsidR="00A90AE0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4142E700" w14:textId="58697D0E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A90AE0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4219F3" w:rsidRPr="00003722" w14:paraId="0234C680" w14:textId="77777777" w:rsidTr="00AA074D">
        <w:trPr>
          <w:gridAfter w:val="1"/>
          <w:wAfter w:w="7" w:type="dxa"/>
          <w:trHeight w:val="80"/>
        </w:trPr>
        <w:tc>
          <w:tcPr>
            <w:tcW w:w="3680" w:type="dxa"/>
          </w:tcPr>
          <w:p w14:paraId="4F48FE7F" w14:textId="516BA7E7" w:rsidR="004219F3" w:rsidRPr="00F85486" w:rsidRDefault="004219F3" w:rsidP="004219F3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F85486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20131C" w:rsidRPr="00F85486">
              <w:rPr>
                <w:rFonts w:asciiTheme="majorBidi" w:hAnsiTheme="majorBidi" w:cstheme="majorBidi" w:hint="cs"/>
                <w:sz w:val="28"/>
                <w:cs/>
              </w:rPr>
              <w:t>เบิกเกินบัญชี</w:t>
            </w:r>
            <w:r w:rsidRPr="00F85486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  <w:r w:rsidRPr="00F85486">
              <w:rPr>
                <w:rFonts w:asciiTheme="majorBidi" w:hAnsiTheme="majorBidi" w:cstheme="majorBidi"/>
                <w:sz w:val="28"/>
              </w:rPr>
              <w:t xml:space="preserve">      (</w:t>
            </w:r>
            <w:r w:rsidRPr="00F8548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900BE4">
              <w:rPr>
                <w:rFonts w:asciiTheme="majorBidi" w:hAnsiTheme="majorBidi" w:cstheme="majorBidi"/>
                <w:sz w:val="28"/>
              </w:rPr>
              <w:t>19</w:t>
            </w:r>
            <w:r w:rsidRPr="00F8548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3E582E58" w14:textId="117A7D25" w:rsidR="004219F3" w:rsidRPr="00E40DC0" w:rsidRDefault="00F40F12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</w:t>
            </w:r>
            <w:r w:rsidR="00534963">
              <w:rPr>
                <w:rFonts w:asciiTheme="majorBidi" w:hAnsiTheme="majorBidi" w:cstheme="majorBidi"/>
                <w:sz w:val="28"/>
              </w:rPr>
              <w:t>,982</w:t>
            </w:r>
          </w:p>
        </w:tc>
        <w:tc>
          <w:tcPr>
            <w:tcW w:w="96" w:type="dxa"/>
            <w:vAlign w:val="bottom"/>
          </w:tcPr>
          <w:p w14:paraId="2F8B8249" w14:textId="77777777" w:rsidR="004219F3" w:rsidRPr="007F1A8C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57F6C880" w14:textId="76843A1C" w:rsidR="004219F3" w:rsidRPr="007F1A8C" w:rsidRDefault="00291927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6,512</w:t>
            </w:r>
          </w:p>
        </w:tc>
        <w:tc>
          <w:tcPr>
            <w:tcW w:w="93" w:type="dxa"/>
            <w:vAlign w:val="bottom"/>
          </w:tcPr>
          <w:p w14:paraId="3AAE80D1" w14:textId="77777777" w:rsidR="004219F3" w:rsidRPr="007F1A8C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3176AADF" w14:textId="7123EECE" w:rsidR="004219F3" w:rsidRPr="007F1A8C" w:rsidRDefault="00621D09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vAlign w:val="bottom"/>
          </w:tcPr>
          <w:p w14:paraId="3879B115" w14:textId="77777777" w:rsidR="004219F3" w:rsidRPr="007F1A8C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vAlign w:val="bottom"/>
          </w:tcPr>
          <w:p w14:paraId="1E0A0A2B" w14:textId="3D93FB7E" w:rsidR="004219F3" w:rsidRPr="007F1A8C" w:rsidRDefault="00621D09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40,494</w:t>
            </w:r>
          </w:p>
        </w:tc>
      </w:tr>
      <w:tr w:rsidR="00793E8D" w:rsidRPr="00003722" w14:paraId="33F3FE70" w14:textId="77777777" w:rsidTr="00AA074D">
        <w:trPr>
          <w:gridAfter w:val="1"/>
          <w:wAfter w:w="7" w:type="dxa"/>
          <w:trHeight w:val="80"/>
        </w:trPr>
        <w:tc>
          <w:tcPr>
            <w:tcW w:w="3680" w:type="dxa"/>
          </w:tcPr>
          <w:p w14:paraId="66B6DB52" w14:textId="41707F0C" w:rsidR="00793E8D" w:rsidRPr="00F85486" w:rsidRDefault="00793E8D" w:rsidP="004219F3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F85486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เงินกู้ยืมระยะสั้น</w:t>
            </w:r>
            <w:r w:rsidRPr="00F85486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  <w:r w:rsidRPr="00F85486">
              <w:rPr>
                <w:rFonts w:asciiTheme="majorBidi" w:hAnsiTheme="majorBidi" w:cstheme="majorBidi"/>
                <w:sz w:val="28"/>
              </w:rPr>
              <w:t xml:space="preserve">      (</w:t>
            </w:r>
            <w:r w:rsidRPr="00F8548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900BE4">
              <w:rPr>
                <w:rFonts w:asciiTheme="majorBidi" w:hAnsiTheme="majorBidi" w:cstheme="majorBidi"/>
                <w:sz w:val="28"/>
              </w:rPr>
              <w:t>19</w:t>
            </w:r>
            <w:r w:rsidRPr="00F8548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1008C703" w14:textId="5512F1D8" w:rsidR="00793E8D" w:rsidRDefault="00A57A6F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447,291</w:t>
            </w:r>
          </w:p>
        </w:tc>
        <w:tc>
          <w:tcPr>
            <w:tcW w:w="96" w:type="dxa"/>
            <w:vAlign w:val="bottom"/>
          </w:tcPr>
          <w:p w14:paraId="3BC778FC" w14:textId="77777777" w:rsidR="00793E8D" w:rsidRPr="007F1A8C" w:rsidRDefault="00793E8D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6E792C8B" w14:textId="63559DC5" w:rsidR="00793E8D" w:rsidRPr="00D101FC" w:rsidRDefault="002F3362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D101FC">
              <w:rPr>
                <w:rFonts w:asciiTheme="majorBidi" w:hAnsiTheme="majorBidi" w:cstheme="majorBidi"/>
                <w:sz w:val="28"/>
              </w:rPr>
              <w:t>(</w:t>
            </w:r>
            <w:r w:rsidR="005A1571" w:rsidRPr="00D101FC">
              <w:rPr>
                <w:rFonts w:asciiTheme="majorBidi" w:hAnsiTheme="majorBidi" w:cstheme="majorBidi"/>
                <w:sz w:val="28"/>
              </w:rPr>
              <w:t>204,275</w:t>
            </w:r>
            <w:r w:rsidRPr="00D101F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3" w:type="dxa"/>
            <w:vAlign w:val="bottom"/>
          </w:tcPr>
          <w:p w14:paraId="39AEB7E6" w14:textId="77777777" w:rsidR="00793E8D" w:rsidRPr="007F1A8C" w:rsidRDefault="00793E8D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7ED1BF81" w14:textId="0A8D5378" w:rsidR="00793E8D" w:rsidRPr="007F1A8C" w:rsidRDefault="00621D09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vAlign w:val="bottom"/>
          </w:tcPr>
          <w:p w14:paraId="4FACA69B" w14:textId="77777777" w:rsidR="00793E8D" w:rsidRPr="007F1A8C" w:rsidRDefault="00793E8D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vAlign w:val="bottom"/>
          </w:tcPr>
          <w:p w14:paraId="2D807422" w14:textId="62EE04DD" w:rsidR="00793E8D" w:rsidRPr="007F1A8C" w:rsidRDefault="00860A1C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60A1C">
              <w:rPr>
                <w:rFonts w:asciiTheme="majorBidi" w:hAnsiTheme="majorBidi" w:cstheme="majorBidi" w:hint="eastAsia"/>
                <w:sz w:val="28"/>
              </w:rPr>
              <w:t>243,016</w:t>
            </w:r>
          </w:p>
        </w:tc>
      </w:tr>
      <w:tr w:rsidR="006A2CF9" w:rsidRPr="00003722" w14:paraId="53FA3061" w14:textId="77777777" w:rsidTr="00FE7033">
        <w:trPr>
          <w:gridAfter w:val="1"/>
          <w:wAfter w:w="7" w:type="dxa"/>
          <w:trHeight w:val="80"/>
        </w:trPr>
        <w:tc>
          <w:tcPr>
            <w:tcW w:w="3680" w:type="dxa"/>
          </w:tcPr>
          <w:p w14:paraId="335462FC" w14:textId="4DF04661" w:rsidR="006A2CF9" w:rsidRPr="00F85486" w:rsidRDefault="006A2CF9" w:rsidP="006A2CF9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F85486">
              <w:rPr>
                <w:rFonts w:asciiTheme="majorBidi" w:hAnsiTheme="majorBidi" w:cstheme="majorBidi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F85486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F85486">
              <w:rPr>
                <w:rFonts w:asciiTheme="majorBidi" w:hAnsiTheme="majorBidi" w:cstheme="majorBidi" w:hint="cs"/>
                <w:sz w:val="28"/>
                <w:cs/>
              </w:rPr>
              <w:t xml:space="preserve">ดูหมายเหตุข้อ </w:t>
            </w:r>
            <w:r w:rsidR="003C6DDD" w:rsidRPr="00F85486">
              <w:rPr>
                <w:rFonts w:asciiTheme="majorBidi" w:hAnsiTheme="majorBidi" w:cstheme="majorBidi"/>
                <w:sz w:val="28"/>
              </w:rPr>
              <w:t>2</w:t>
            </w:r>
            <w:r w:rsidR="00900BE4">
              <w:rPr>
                <w:rFonts w:asciiTheme="majorBidi" w:hAnsiTheme="majorBidi" w:cstheme="majorBidi"/>
                <w:sz w:val="28"/>
              </w:rPr>
              <w:t>1</w:t>
            </w:r>
            <w:r w:rsidRPr="00F8548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47663ECE" w14:textId="235170A5" w:rsidR="006A2CF9" w:rsidRPr="00F23170" w:rsidRDefault="006A2CF9" w:rsidP="006A2C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B3830">
              <w:rPr>
                <w:rFonts w:ascii="Angsana New" w:hAnsi="Angsana New"/>
                <w:sz w:val="28"/>
              </w:rPr>
              <w:t>193,201</w:t>
            </w:r>
          </w:p>
        </w:tc>
        <w:tc>
          <w:tcPr>
            <w:tcW w:w="96" w:type="dxa"/>
            <w:vAlign w:val="bottom"/>
          </w:tcPr>
          <w:p w14:paraId="388435D6" w14:textId="77777777" w:rsidR="006A2CF9" w:rsidRPr="007F1A8C" w:rsidRDefault="006A2CF9" w:rsidP="006A2C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161A3FD2" w14:textId="77777777" w:rsidR="006A2CF9" w:rsidRPr="00D101FC" w:rsidRDefault="006A2CF9" w:rsidP="00D66CD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31213C8" w14:textId="124A0628" w:rsidR="006A2CF9" w:rsidRPr="00D101FC" w:rsidRDefault="00EA33B6" w:rsidP="00D66CDD">
            <w:pPr>
              <w:ind w:right="81"/>
              <w:jc w:val="right"/>
              <w:rPr>
                <w:rFonts w:asciiTheme="majorBidi" w:hAnsiTheme="majorBidi" w:cstheme="majorBidi"/>
                <w:sz w:val="28"/>
              </w:rPr>
            </w:pPr>
            <w:r w:rsidRPr="00D101FC">
              <w:rPr>
                <w:rFonts w:asciiTheme="majorBidi" w:hAnsiTheme="majorBidi" w:cstheme="majorBidi"/>
                <w:sz w:val="28"/>
              </w:rPr>
              <w:t>2,670</w:t>
            </w:r>
          </w:p>
        </w:tc>
        <w:tc>
          <w:tcPr>
            <w:tcW w:w="93" w:type="dxa"/>
            <w:vAlign w:val="bottom"/>
          </w:tcPr>
          <w:p w14:paraId="278DAC9C" w14:textId="77777777" w:rsidR="006A2CF9" w:rsidRPr="007F1A8C" w:rsidRDefault="006A2CF9" w:rsidP="006A2C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69538EA3" w14:textId="77777777" w:rsidR="006A2CF9" w:rsidRDefault="006A2CF9" w:rsidP="006A2C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123A50F" w14:textId="6AC7D52B" w:rsidR="006A2CF9" w:rsidRDefault="00621D09" w:rsidP="006A2C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vAlign w:val="bottom"/>
          </w:tcPr>
          <w:p w14:paraId="4F7FCF65" w14:textId="77777777" w:rsidR="006A2CF9" w:rsidRPr="007F1A8C" w:rsidRDefault="006A2CF9" w:rsidP="006A2C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vAlign w:val="bottom"/>
          </w:tcPr>
          <w:p w14:paraId="79F2F4E1" w14:textId="77777777" w:rsidR="006A2CF9" w:rsidRDefault="006A2CF9" w:rsidP="006A2C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5443034" w14:textId="2DA56CD3" w:rsidR="006A2CF9" w:rsidRDefault="00FF4B05" w:rsidP="006A2C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  <w:r w:rsidR="005B32ED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5B32ED">
              <w:rPr>
                <w:rFonts w:asciiTheme="majorBidi" w:hAnsiTheme="majorBidi" w:cstheme="majorBidi"/>
                <w:sz w:val="28"/>
              </w:rPr>
              <w:t>871</w:t>
            </w:r>
          </w:p>
        </w:tc>
      </w:tr>
      <w:tr w:rsidR="00FF42D3" w:rsidRPr="00003722" w14:paraId="799A185A" w14:textId="77777777" w:rsidTr="00FE7033">
        <w:trPr>
          <w:gridAfter w:val="1"/>
          <w:wAfter w:w="7" w:type="dxa"/>
          <w:trHeight w:val="80"/>
        </w:trPr>
        <w:tc>
          <w:tcPr>
            <w:tcW w:w="3680" w:type="dxa"/>
          </w:tcPr>
          <w:p w14:paraId="3DAFDCCA" w14:textId="641FC128" w:rsidR="00FF42D3" w:rsidRPr="00F60B86" w:rsidRDefault="00FF42D3" w:rsidP="00FF42D3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F60B8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F60B86">
              <w:rPr>
                <w:rFonts w:asciiTheme="majorBidi" w:hAnsiTheme="majorBidi" w:cstheme="majorBidi"/>
                <w:sz w:val="28"/>
              </w:rPr>
              <w:t>(</w:t>
            </w:r>
            <w:r w:rsidRPr="00F60B8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F60B86">
              <w:rPr>
                <w:rFonts w:asciiTheme="majorBidi" w:hAnsiTheme="majorBidi" w:cstheme="majorBidi"/>
                <w:sz w:val="28"/>
              </w:rPr>
              <w:t>2</w:t>
            </w:r>
            <w:r w:rsidR="00900BE4">
              <w:rPr>
                <w:rFonts w:asciiTheme="majorBidi" w:hAnsiTheme="majorBidi" w:cstheme="majorBidi"/>
                <w:sz w:val="28"/>
              </w:rPr>
              <w:t>2</w:t>
            </w:r>
            <w:r w:rsidRPr="00F60B8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1EB60562" w14:textId="71042170" w:rsidR="00FF42D3" w:rsidRPr="00F60B86" w:rsidRDefault="003122A6" w:rsidP="00FF42D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F60B86">
              <w:rPr>
                <w:rFonts w:asciiTheme="majorBidi" w:hAnsiTheme="majorBidi" w:cstheme="majorBidi" w:hint="eastAsia"/>
                <w:sz w:val="28"/>
              </w:rPr>
              <w:t xml:space="preserve"> 72,002 </w:t>
            </w:r>
          </w:p>
        </w:tc>
        <w:tc>
          <w:tcPr>
            <w:tcW w:w="96" w:type="dxa"/>
            <w:vAlign w:val="bottom"/>
          </w:tcPr>
          <w:p w14:paraId="4BF63DD4" w14:textId="77777777" w:rsidR="00FF42D3" w:rsidRPr="00F60B86" w:rsidRDefault="00FF42D3" w:rsidP="00FF42D3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nil"/>
            </w:tcBorders>
            <w:shd w:val="clear" w:color="auto" w:fill="auto"/>
            <w:vAlign w:val="bottom"/>
          </w:tcPr>
          <w:p w14:paraId="47F93C78" w14:textId="03B4F0E8" w:rsidR="00FF42D3" w:rsidRPr="00F60B86" w:rsidRDefault="00B86786" w:rsidP="00FF42D3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F60B86">
              <w:rPr>
                <w:rFonts w:asciiTheme="majorBidi" w:hAnsiTheme="majorBidi" w:cstheme="majorBidi"/>
                <w:sz w:val="28"/>
              </w:rPr>
              <w:t>40,258</w:t>
            </w:r>
          </w:p>
        </w:tc>
        <w:tc>
          <w:tcPr>
            <w:tcW w:w="93" w:type="dxa"/>
            <w:vAlign w:val="bottom"/>
          </w:tcPr>
          <w:p w14:paraId="6DD5A9FF" w14:textId="77777777" w:rsidR="00FF42D3" w:rsidRPr="00F60B86" w:rsidRDefault="00FF42D3" w:rsidP="00FF42D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3F91A674" w14:textId="4F8AA309" w:rsidR="00FF42D3" w:rsidRPr="00F60B86" w:rsidRDefault="00B86786" w:rsidP="00FF42D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F60B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vAlign w:val="bottom"/>
          </w:tcPr>
          <w:p w14:paraId="0BF937AE" w14:textId="77777777" w:rsidR="00FF42D3" w:rsidRPr="00F60B86" w:rsidRDefault="00FF42D3" w:rsidP="00FF42D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bottom w:val="nil"/>
            </w:tcBorders>
            <w:vAlign w:val="bottom"/>
          </w:tcPr>
          <w:p w14:paraId="3C99F6B3" w14:textId="06981F1A" w:rsidR="00FF42D3" w:rsidRPr="00F60B86" w:rsidRDefault="00B86786" w:rsidP="00FF42D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0B86">
              <w:rPr>
                <w:rFonts w:asciiTheme="majorBidi" w:hAnsiTheme="majorBidi" w:cstheme="majorBidi"/>
                <w:sz w:val="28"/>
              </w:rPr>
              <w:t>112,260</w:t>
            </w:r>
          </w:p>
        </w:tc>
      </w:tr>
      <w:tr w:rsidR="00115E90" w:rsidRPr="00003722" w14:paraId="04F5BD97" w14:textId="77777777" w:rsidTr="00FE7033">
        <w:trPr>
          <w:gridAfter w:val="1"/>
          <w:wAfter w:w="7" w:type="dxa"/>
          <w:trHeight w:val="80"/>
        </w:trPr>
        <w:tc>
          <w:tcPr>
            <w:tcW w:w="3680" w:type="dxa"/>
          </w:tcPr>
          <w:p w14:paraId="25327642" w14:textId="54164AE3" w:rsidR="00115E90" w:rsidRPr="00E34A77" w:rsidRDefault="00115E90" w:rsidP="00115E90">
            <w:pPr>
              <w:ind w:left="350" w:right="65" w:hanging="23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02987">
              <w:rPr>
                <w:rFonts w:ascii="Angsana New" w:hAnsi="Angsana New" w:hint="cs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58" w:type="dxa"/>
            <w:vAlign w:val="bottom"/>
          </w:tcPr>
          <w:p w14:paraId="1BEF8EEE" w14:textId="6E37D38C" w:rsidR="00115E90" w:rsidRPr="00115E90" w:rsidRDefault="00115E90" w:rsidP="00115E9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115E90">
              <w:rPr>
                <w:rFonts w:ascii="Angsana New" w:hAnsi="Angsana New"/>
                <w:sz w:val="28"/>
              </w:rPr>
              <w:t>99,828</w:t>
            </w:r>
          </w:p>
        </w:tc>
        <w:tc>
          <w:tcPr>
            <w:tcW w:w="96" w:type="dxa"/>
            <w:vAlign w:val="bottom"/>
          </w:tcPr>
          <w:p w14:paraId="0A16F3B7" w14:textId="77777777" w:rsidR="00115E90" w:rsidRPr="007F1A8C" w:rsidRDefault="00115E90" w:rsidP="00FE7033">
            <w:pPr>
              <w:tabs>
                <w:tab w:val="decimal" w:pos="830"/>
              </w:tabs>
              <w:snapToGrid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504B08D7" w14:textId="5F8CBA02" w:rsidR="00115E90" w:rsidRPr="007F1A8C" w:rsidRDefault="00CE308A" w:rsidP="00115E90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</w:t>
            </w:r>
            <w:r w:rsidR="0057574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759)</w:t>
            </w:r>
          </w:p>
        </w:tc>
        <w:tc>
          <w:tcPr>
            <w:tcW w:w="93" w:type="dxa"/>
            <w:vAlign w:val="bottom"/>
          </w:tcPr>
          <w:p w14:paraId="493C883F" w14:textId="77777777" w:rsidR="00115E90" w:rsidRPr="007F1A8C" w:rsidRDefault="00115E90" w:rsidP="00FE703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vAlign w:val="bottom"/>
          </w:tcPr>
          <w:p w14:paraId="699F0BC6" w14:textId="11A833FB" w:rsidR="00115E90" w:rsidRPr="007F1A8C" w:rsidRDefault="0057574A" w:rsidP="00115E9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</w:t>
            </w:r>
            <w:r w:rsidR="00CE308A">
              <w:rPr>
                <w:rFonts w:asciiTheme="majorBidi" w:hAnsiTheme="majorBidi" w:cstheme="majorBidi"/>
                <w:sz w:val="28"/>
              </w:rPr>
              <w:t>058</w:t>
            </w:r>
          </w:p>
        </w:tc>
        <w:tc>
          <w:tcPr>
            <w:tcW w:w="94" w:type="dxa"/>
            <w:vAlign w:val="bottom"/>
          </w:tcPr>
          <w:p w14:paraId="61A4980E" w14:textId="77777777" w:rsidR="00115E90" w:rsidRPr="007F1A8C" w:rsidRDefault="00115E90" w:rsidP="00FE7033">
            <w:pPr>
              <w:snapToGri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bottom w:val="nil"/>
            </w:tcBorders>
            <w:vAlign w:val="bottom"/>
          </w:tcPr>
          <w:p w14:paraId="5D32E7DC" w14:textId="1460DA1D" w:rsidR="00115E90" w:rsidRPr="007F1A8C" w:rsidRDefault="0057574A" w:rsidP="00115E9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106,127</w:t>
            </w:r>
          </w:p>
        </w:tc>
      </w:tr>
      <w:tr w:rsidR="00280C8A" w:rsidRPr="00003722" w14:paraId="610960E8" w14:textId="77777777" w:rsidTr="00AA074D">
        <w:trPr>
          <w:gridAfter w:val="1"/>
          <w:wAfter w:w="7" w:type="dxa"/>
          <w:trHeight w:val="80"/>
        </w:trPr>
        <w:tc>
          <w:tcPr>
            <w:tcW w:w="3680" w:type="dxa"/>
          </w:tcPr>
          <w:p w14:paraId="005B7C2D" w14:textId="77777777" w:rsidR="00280C8A" w:rsidRPr="004517A7" w:rsidRDefault="00280C8A" w:rsidP="00280C8A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8" w:type="dxa"/>
          </w:tcPr>
          <w:p w14:paraId="50B78B4F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" w:type="dxa"/>
          </w:tcPr>
          <w:p w14:paraId="2C68420C" w14:textId="77777777" w:rsidR="00280C8A" w:rsidRPr="007F1A8C" w:rsidRDefault="00280C8A" w:rsidP="00280C8A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 w14:paraId="36BAA140" w14:textId="77777777" w:rsidR="00280C8A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dxa"/>
          </w:tcPr>
          <w:p w14:paraId="30C8D464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</w:tcPr>
          <w:p w14:paraId="2388C663" w14:textId="77777777" w:rsidR="00280C8A" w:rsidRDefault="00280C8A" w:rsidP="00280C8A">
            <w:pPr>
              <w:snapToGri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" w:type="dxa"/>
          </w:tcPr>
          <w:p w14:paraId="512F976F" w14:textId="77777777" w:rsidR="00280C8A" w:rsidRPr="007F1A8C" w:rsidRDefault="00280C8A" w:rsidP="00280C8A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bottom w:val="nil"/>
            </w:tcBorders>
          </w:tcPr>
          <w:p w14:paraId="29D16481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0C8A" w:rsidRPr="00003722" w14:paraId="3E2F6B9A" w14:textId="77777777" w:rsidTr="00AA074D">
        <w:trPr>
          <w:gridAfter w:val="1"/>
          <w:wAfter w:w="7" w:type="dxa"/>
          <w:trHeight w:val="80"/>
        </w:trPr>
        <w:tc>
          <w:tcPr>
            <w:tcW w:w="3680" w:type="dxa"/>
          </w:tcPr>
          <w:p w14:paraId="655C28F1" w14:textId="310D2BF5" w:rsidR="00280C8A" w:rsidRPr="007F1A8C" w:rsidRDefault="00280C8A" w:rsidP="00303E2E">
            <w:pPr>
              <w:tabs>
                <w:tab w:val="left" w:pos="2160"/>
              </w:tabs>
              <w:ind w:right="6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</w:tcPr>
          <w:p w14:paraId="1B9B8696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96" w:type="dxa"/>
          </w:tcPr>
          <w:p w14:paraId="3886E496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263" w:type="dxa"/>
          </w:tcPr>
          <w:p w14:paraId="29FC1BE5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93" w:type="dxa"/>
          </w:tcPr>
          <w:p w14:paraId="47C6EC05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9" w:type="dxa"/>
            <w:gridSpan w:val="3"/>
            <w:vAlign w:val="center"/>
          </w:tcPr>
          <w:p w14:paraId="35594EC3" w14:textId="77777777" w:rsidR="00280C8A" w:rsidRPr="007F1A8C" w:rsidRDefault="00280C8A" w:rsidP="00280C8A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80C8A" w:rsidRPr="00003722" w14:paraId="06EC6EE9" w14:textId="77777777" w:rsidTr="00AA074D">
        <w:trPr>
          <w:trHeight w:val="80"/>
        </w:trPr>
        <w:tc>
          <w:tcPr>
            <w:tcW w:w="3680" w:type="dxa"/>
          </w:tcPr>
          <w:p w14:paraId="3C3FC7D7" w14:textId="77777777" w:rsidR="00280C8A" w:rsidRPr="007F1A8C" w:rsidRDefault="00280C8A" w:rsidP="00280C8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36" w:type="dxa"/>
            <w:gridSpan w:val="8"/>
            <w:tcBorders>
              <w:bottom w:val="single" w:sz="4" w:space="0" w:color="auto"/>
            </w:tcBorders>
          </w:tcPr>
          <w:p w14:paraId="75E25539" w14:textId="0B529625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0C8A" w:rsidRPr="00003722" w14:paraId="67CE0698" w14:textId="77777777" w:rsidTr="00AA074D">
        <w:trPr>
          <w:gridAfter w:val="1"/>
          <w:wAfter w:w="7" w:type="dxa"/>
          <w:trHeight w:val="80"/>
        </w:trPr>
        <w:tc>
          <w:tcPr>
            <w:tcW w:w="3680" w:type="dxa"/>
          </w:tcPr>
          <w:p w14:paraId="37F97DB8" w14:textId="77777777" w:rsidR="00280C8A" w:rsidRPr="007F1A8C" w:rsidRDefault="00280C8A" w:rsidP="00280C8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958C485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4B986569" w:rsidR="00280C8A" w:rsidRDefault="000A2DA6" w:rsidP="000A2DA6">
            <w:pPr>
              <w:tabs>
                <w:tab w:val="center" w:pos="62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="00280C8A" w:rsidRPr="007F1A8C">
              <w:rPr>
                <w:rFonts w:asciiTheme="majorBidi" w:hAnsiTheme="majorBidi" w:cstheme="majorBidi"/>
                <w:sz w:val="28"/>
              </w:rPr>
              <w:t>1</w:t>
            </w:r>
            <w:r w:rsidR="00280C8A"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="00280C8A"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3843B11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1819C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5EACD63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511A67C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212CBD7D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4C6E211A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5D4AC2B8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181CEA35" w14:textId="1ECDB8BA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2851B32B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DA496EA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1EB9F85" w14:textId="11B7DC05" w:rsidR="00280C8A" w:rsidRPr="00DC63E6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63E6">
              <w:rPr>
                <w:rFonts w:asciiTheme="majorBidi" w:hAnsiTheme="majorBidi" w:cstheme="majorBidi"/>
                <w:sz w:val="28"/>
              </w:rPr>
              <w:t>3</w:t>
            </w:r>
            <w:r w:rsidR="001819C8">
              <w:rPr>
                <w:rFonts w:asciiTheme="majorBidi" w:hAnsiTheme="majorBidi" w:cstheme="majorBidi"/>
                <w:sz w:val="28"/>
              </w:rPr>
              <w:t>1</w:t>
            </w:r>
            <w:r w:rsidRPr="00DC63E6">
              <w:rPr>
                <w:rFonts w:asciiTheme="majorBidi" w:hAnsiTheme="majorBidi" w:cstheme="majorBidi"/>
                <w:sz w:val="28"/>
              </w:rPr>
              <w:t xml:space="preserve"> </w:t>
            </w:r>
            <w:r w:rsidR="001819C8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6E3E519E" w14:textId="21C3243C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1819C8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E3179" w:rsidRPr="00003722" w14:paraId="2B90B5C1" w14:textId="77777777" w:rsidTr="00667ABF">
        <w:trPr>
          <w:gridAfter w:val="1"/>
          <w:wAfter w:w="7" w:type="dxa"/>
          <w:trHeight w:val="80"/>
        </w:trPr>
        <w:tc>
          <w:tcPr>
            <w:tcW w:w="3680" w:type="dxa"/>
          </w:tcPr>
          <w:p w14:paraId="0A5553D6" w14:textId="76BFB932" w:rsidR="002E3179" w:rsidRPr="005669F6" w:rsidRDefault="00805742" w:rsidP="002E3179">
            <w:pPr>
              <w:tabs>
                <w:tab w:val="left" w:pos="2160"/>
              </w:tabs>
              <w:ind w:right="65"/>
              <w:rPr>
                <w:rFonts w:asciiTheme="majorBidi" w:hAnsiTheme="majorBidi" w:cstheme="majorBidi"/>
                <w:sz w:val="28"/>
              </w:rPr>
            </w:pPr>
            <w:r w:rsidRPr="005669F6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2E3179" w:rsidRPr="005669F6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2E3179" w:rsidRPr="005669F6">
              <w:rPr>
                <w:rFonts w:asciiTheme="majorBidi" w:hAnsiTheme="majorBidi" w:cstheme="majorBidi" w:hint="cs"/>
                <w:sz w:val="28"/>
                <w:cs/>
              </w:rPr>
              <w:t>เบิกเกินบัญชี</w:t>
            </w:r>
            <w:r w:rsidR="002E3179" w:rsidRPr="005669F6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  <w:r w:rsidR="002E3179" w:rsidRPr="005669F6">
              <w:rPr>
                <w:rFonts w:asciiTheme="majorBidi" w:hAnsiTheme="majorBidi" w:cstheme="majorBidi"/>
                <w:sz w:val="28"/>
              </w:rPr>
              <w:t xml:space="preserve">    </w:t>
            </w:r>
          </w:p>
          <w:p w14:paraId="2DC9A6F6" w14:textId="5DD1D20D" w:rsidR="002E3179" w:rsidRPr="005669F6" w:rsidRDefault="002E3179" w:rsidP="00303E2E">
            <w:pPr>
              <w:ind w:left="350" w:right="65" w:hanging="260"/>
              <w:rPr>
                <w:rFonts w:asciiTheme="majorBidi" w:hAnsiTheme="majorBidi" w:cstheme="majorBidi"/>
                <w:sz w:val="28"/>
              </w:rPr>
            </w:pPr>
            <w:r w:rsidRPr="005669F6">
              <w:rPr>
                <w:rFonts w:asciiTheme="majorBidi" w:hAnsiTheme="majorBidi" w:cstheme="majorBidi"/>
                <w:sz w:val="28"/>
              </w:rPr>
              <w:t xml:space="preserve">  (</w:t>
            </w:r>
            <w:r w:rsidRPr="005669F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BD05D4">
              <w:rPr>
                <w:rFonts w:asciiTheme="majorBidi" w:hAnsiTheme="majorBidi" w:cstheme="majorBidi"/>
                <w:sz w:val="28"/>
              </w:rPr>
              <w:t>19</w:t>
            </w:r>
            <w:r w:rsidRPr="005669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BCECDBE" w14:textId="1FC45E17" w:rsidR="00621D09" w:rsidRDefault="00B202BC" w:rsidP="00621D0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</w:t>
            </w:r>
          </w:p>
          <w:p w14:paraId="2C16FD6A" w14:textId="37B7C319" w:rsidR="002E3179" w:rsidRPr="00303E2E" w:rsidRDefault="002E3179" w:rsidP="00621D09">
            <w:pPr>
              <w:ind w:right="79"/>
              <w:jc w:val="right"/>
              <w:rPr>
                <w:rFonts w:ascii="Angsana New" w:hAnsi="Angsana New"/>
                <w:sz w:val="28"/>
                <w:cs/>
              </w:rPr>
            </w:pPr>
            <w:r w:rsidRPr="00B202BC">
              <w:rPr>
                <w:rFonts w:ascii="Angsana New" w:hAnsi="Angsana New"/>
                <w:sz w:val="28"/>
              </w:rPr>
              <w:t>5,276</w:t>
            </w:r>
          </w:p>
        </w:tc>
        <w:tc>
          <w:tcPr>
            <w:tcW w:w="96" w:type="dxa"/>
            <w:vAlign w:val="bottom"/>
          </w:tcPr>
          <w:p w14:paraId="0904A161" w14:textId="77777777" w:rsidR="002E3179" w:rsidRPr="007F1A8C" w:rsidRDefault="002E3179" w:rsidP="002E317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41F8237" w14:textId="77777777" w:rsidR="002E3179" w:rsidRDefault="002E3179" w:rsidP="002E317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1AFBFDC" w14:textId="407185FD" w:rsidR="002E3179" w:rsidRPr="007F1A8C" w:rsidRDefault="007D417E" w:rsidP="00BF65FD">
            <w:pPr>
              <w:ind w:right="8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8,011</w:t>
            </w:r>
          </w:p>
        </w:tc>
        <w:tc>
          <w:tcPr>
            <w:tcW w:w="93" w:type="dxa"/>
            <w:vAlign w:val="bottom"/>
          </w:tcPr>
          <w:p w14:paraId="1E60288D" w14:textId="77777777" w:rsidR="002E3179" w:rsidRPr="007F1A8C" w:rsidRDefault="002E3179" w:rsidP="002E317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013C3209" w14:textId="77777777" w:rsidR="00621D09" w:rsidRDefault="00621D09" w:rsidP="00621D0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A006397" w14:textId="13A6254C" w:rsidR="002E3179" w:rsidRPr="007F1A8C" w:rsidRDefault="002A6718" w:rsidP="00565D1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0B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vAlign w:val="bottom"/>
          </w:tcPr>
          <w:p w14:paraId="2BF984CE" w14:textId="77777777" w:rsidR="002E3179" w:rsidRPr="007F1A8C" w:rsidRDefault="002E3179" w:rsidP="002E317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F4910C8" w14:textId="77777777" w:rsidR="00621D09" w:rsidRDefault="00621D09" w:rsidP="00621D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E688A5C" w14:textId="22E42CB6" w:rsidR="002E3179" w:rsidRPr="007F1A8C" w:rsidRDefault="00A13445" w:rsidP="00A13445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13,287</w:t>
            </w:r>
          </w:p>
        </w:tc>
      </w:tr>
      <w:tr w:rsidR="00805742" w:rsidRPr="00003722" w14:paraId="3A638971" w14:textId="77777777" w:rsidTr="00667ABF">
        <w:trPr>
          <w:gridAfter w:val="1"/>
          <w:wAfter w:w="7" w:type="dxa"/>
          <w:trHeight w:val="80"/>
        </w:trPr>
        <w:tc>
          <w:tcPr>
            <w:tcW w:w="3680" w:type="dxa"/>
          </w:tcPr>
          <w:p w14:paraId="4AF4905B" w14:textId="66410E0E" w:rsidR="00805742" w:rsidRPr="005669F6" w:rsidRDefault="00805742" w:rsidP="00303E2E">
            <w:pPr>
              <w:ind w:left="90" w:right="65"/>
              <w:rPr>
                <w:rFonts w:asciiTheme="majorBidi" w:hAnsiTheme="majorBidi" w:cstheme="majorBidi"/>
                <w:sz w:val="28"/>
              </w:rPr>
            </w:pPr>
            <w:r w:rsidRPr="005669F6">
              <w:rPr>
                <w:rFonts w:asciiTheme="majorBidi" w:hAnsiTheme="majorBidi" w:cstheme="majorBidi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5669F6">
              <w:rPr>
                <w:rFonts w:asciiTheme="majorBidi" w:hAnsiTheme="majorBidi" w:cstheme="majorBidi"/>
                <w:sz w:val="28"/>
              </w:rPr>
              <w:br/>
              <w:t xml:space="preserve">  (</w:t>
            </w:r>
            <w:r w:rsidRPr="005669F6">
              <w:rPr>
                <w:rFonts w:asciiTheme="majorBidi" w:hAnsiTheme="majorBidi" w:cstheme="majorBidi" w:hint="cs"/>
                <w:sz w:val="28"/>
                <w:cs/>
              </w:rPr>
              <w:t xml:space="preserve">ดูหมายเหตุข้อ </w:t>
            </w:r>
            <w:r w:rsidRPr="005669F6">
              <w:rPr>
                <w:rFonts w:asciiTheme="majorBidi" w:hAnsiTheme="majorBidi" w:cstheme="majorBidi"/>
                <w:sz w:val="28"/>
              </w:rPr>
              <w:t>2</w:t>
            </w:r>
            <w:r w:rsidR="00BD05D4">
              <w:rPr>
                <w:rFonts w:asciiTheme="majorBidi" w:hAnsiTheme="majorBidi" w:cstheme="majorBidi"/>
                <w:sz w:val="28"/>
              </w:rPr>
              <w:t>1</w:t>
            </w:r>
            <w:r w:rsidRPr="005669F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2352D06C" w14:textId="40623F62" w:rsidR="00805742" w:rsidRPr="00303E2E" w:rsidRDefault="00805742" w:rsidP="00303E2E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B202BC">
              <w:rPr>
                <w:rFonts w:ascii="Angsana New" w:hAnsi="Angsana New"/>
                <w:sz w:val="28"/>
              </w:rPr>
              <w:t>78,500</w:t>
            </w:r>
          </w:p>
        </w:tc>
        <w:tc>
          <w:tcPr>
            <w:tcW w:w="96" w:type="dxa"/>
            <w:vAlign w:val="bottom"/>
          </w:tcPr>
          <w:p w14:paraId="3B127F26" w14:textId="77777777" w:rsidR="00805742" w:rsidRPr="007F1A8C" w:rsidRDefault="00805742" w:rsidP="008057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vAlign w:val="bottom"/>
          </w:tcPr>
          <w:p w14:paraId="5146FD8A" w14:textId="77777777" w:rsidR="00621D09" w:rsidRDefault="00621D09" w:rsidP="00621D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FA4AC52" w14:textId="63E0699B" w:rsidR="00805742" w:rsidRPr="007F1A8C" w:rsidRDefault="00621D09" w:rsidP="00621D09">
            <w:pPr>
              <w:tabs>
                <w:tab w:val="left" w:pos="1165"/>
              </w:tabs>
              <w:ind w:right="8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(1,500)</w:t>
            </w:r>
          </w:p>
        </w:tc>
        <w:tc>
          <w:tcPr>
            <w:tcW w:w="93" w:type="dxa"/>
            <w:vAlign w:val="bottom"/>
          </w:tcPr>
          <w:p w14:paraId="7B73A59E" w14:textId="77777777" w:rsidR="00805742" w:rsidRPr="007F1A8C" w:rsidRDefault="00805742" w:rsidP="008057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6" w:type="dxa"/>
            <w:vAlign w:val="bottom"/>
          </w:tcPr>
          <w:p w14:paraId="561A771A" w14:textId="77777777" w:rsidR="00565D1C" w:rsidRDefault="00565D1C" w:rsidP="00565D1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EA5AAD1" w14:textId="4267A7AD" w:rsidR="00805742" w:rsidRPr="007F1A8C" w:rsidRDefault="00565D1C" w:rsidP="00565D1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" w:type="dxa"/>
            <w:vAlign w:val="bottom"/>
          </w:tcPr>
          <w:p w14:paraId="5496D6B0" w14:textId="77777777" w:rsidR="00805742" w:rsidRPr="007F1A8C" w:rsidRDefault="00805742" w:rsidP="008057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9" w:type="dxa"/>
            <w:vAlign w:val="bottom"/>
          </w:tcPr>
          <w:p w14:paraId="7CFDF05E" w14:textId="77777777" w:rsidR="00621D09" w:rsidRDefault="00621D09" w:rsidP="00621D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9B6F1B5" w14:textId="21976B30" w:rsidR="00805742" w:rsidRPr="007F1A8C" w:rsidRDefault="00A13445" w:rsidP="00A13445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77,000</w:t>
            </w:r>
          </w:p>
        </w:tc>
      </w:tr>
      <w:tr w:rsidR="00805742" w:rsidRPr="00003722" w14:paraId="2583144E" w14:textId="77777777" w:rsidTr="00667ABF">
        <w:trPr>
          <w:gridAfter w:val="1"/>
          <w:wAfter w:w="7" w:type="dxa"/>
          <w:trHeight w:val="80"/>
        </w:trPr>
        <w:tc>
          <w:tcPr>
            <w:tcW w:w="3680" w:type="dxa"/>
          </w:tcPr>
          <w:p w14:paraId="75756624" w14:textId="01C29DB4" w:rsidR="00805742" w:rsidRPr="00E34A77" w:rsidRDefault="00805742" w:rsidP="00164589">
            <w:pPr>
              <w:ind w:left="85" w:right="6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02987">
              <w:rPr>
                <w:rFonts w:ascii="Angsana New" w:hAnsi="Angsana New" w:hint="cs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58" w:type="dxa"/>
            <w:vAlign w:val="bottom"/>
          </w:tcPr>
          <w:p w14:paraId="33DC5828" w14:textId="535F5EA1" w:rsidR="00805742" w:rsidRPr="00303E2E" w:rsidRDefault="00805742" w:rsidP="00805742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D70837">
              <w:rPr>
                <w:rFonts w:ascii="Angsana New" w:hAnsi="Angsana New"/>
                <w:sz w:val="28"/>
              </w:rPr>
              <w:t>17,07</w:t>
            </w:r>
            <w:r w:rsidR="00EA261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6" w:type="dxa"/>
            <w:vAlign w:val="bottom"/>
          </w:tcPr>
          <w:p w14:paraId="272ED1B9" w14:textId="77777777" w:rsidR="00805742" w:rsidRPr="007F1A8C" w:rsidRDefault="00805742" w:rsidP="00805742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vAlign w:val="bottom"/>
          </w:tcPr>
          <w:p w14:paraId="4A305BDB" w14:textId="1E3DBE03" w:rsidR="00805742" w:rsidRPr="007F1A8C" w:rsidRDefault="00A55AB2" w:rsidP="0080574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227D3">
              <w:rPr>
                <w:rFonts w:asciiTheme="majorBidi" w:hAnsiTheme="majorBidi" w:cstheme="majorBidi"/>
                <w:sz w:val="28"/>
              </w:rPr>
              <w:t>743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bottom w:val="nil"/>
            </w:tcBorders>
            <w:vAlign w:val="bottom"/>
          </w:tcPr>
          <w:p w14:paraId="3C40BC7F" w14:textId="77777777" w:rsidR="00805742" w:rsidRPr="007F1A8C" w:rsidRDefault="00805742" w:rsidP="0080574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  <w:vAlign w:val="bottom"/>
          </w:tcPr>
          <w:p w14:paraId="1A8C291C" w14:textId="41DBD873" w:rsidR="00805742" w:rsidRPr="007F1A8C" w:rsidRDefault="00EA2614" w:rsidP="0080574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A13445">
              <w:rPr>
                <w:rFonts w:asciiTheme="majorBidi" w:hAnsiTheme="majorBidi" w:cstheme="majorBidi"/>
                <w:sz w:val="28"/>
              </w:rPr>
              <w:t>,</w:t>
            </w:r>
            <w:r w:rsidR="001B1BBA">
              <w:rPr>
                <w:rFonts w:asciiTheme="majorBidi" w:hAnsiTheme="majorBidi" w:cstheme="majorBidi"/>
                <w:sz w:val="28"/>
              </w:rPr>
              <w:t>884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0E11C9E7" w14:textId="77777777" w:rsidR="00805742" w:rsidRPr="007F1A8C" w:rsidRDefault="00805742" w:rsidP="0080574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top w:val="nil"/>
              <w:bottom w:val="nil"/>
            </w:tcBorders>
            <w:vAlign w:val="bottom"/>
          </w:tcPr>
          <w:p w14:paraId="5B7B5545" w14:textId="684A9E0C" w:rsidR="00805742" w:rsidRPr="007F1A8C" w:rsidRDefault="00A13445" w:rsidP="00805742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22,217</w:t>
            </w:r>
          </w:p>
        </w:tc>
      </w:tr>
      <w:bookmarkEnd w:id="3"/>
    </w:tbl>
    <w:p w14:paraId="5A4BBB8C" w14:textId="77777777" w:rsidR="000C18B3" w:rsidRDefault="000C18B3" w:rsidP="000C18B3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0826F49" w14:textId="77777777" w:rsidR="000C18B3" w:rsidRDefault="000C18B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C5A70F3" w14:textId="2666CAE5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</w:p>
    <w:p w14:paraId="56D44540" w14:textId="732BFE84" w:rsidR="00F53166" w:rsidRPr="00B118B0" w:rsidRDefault="009E4C64" w:rsidP="00077166">
      <w:pPr>
        <w:pStyle w:val="ListParagraph"/>
        <w:numPr>
          <w:ilvl w:val="1"/>
          <w:numId w:val="30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>ลูกหนี้การค้าและ</w:t>
      </w:r>
      <w:r w:rsidRPr="00077166">
        <w:rPr>
          <w:rFonts w:asciiTheme="majorBidi" w:hAnsiTheme="majorBidi" w:cstheme="majorBidi"/>
          <w:color w:val="000000"/>
          <w:spacing w:val="-2"/>
          <w:sz w:val="28"/>
          <w:cs/>
        </w:rPr>
        <w:t>ลูกหนี้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หมุนเวียนอื่น ณ วันที่ </w:t>
      </w:r>
      <w:r w:rsidR="00DC63E6">
        <w:rPr>
          <w:rFonts w:asciiTheme="majorBidi" w:hAnsiTheme="majorBidi" w:cstheme="majorBidi"/>
          <w:spacing w:val="-6"/>
          <w:sz w:val="28"/>
        </w:rPr>
        <w:t>3</w:t>
      </w:r>
      <w:r w:rsidR="005F66E1">
        <w:rPr>
          <w:rFonts w:asciiTheme="majorBidi" w:hAnsiTheme="majorBidi" w:cstheme="majorBidi"/>
          <w:spacing w:val="-6"/>
          <w:sz w:val="28"/>
        </w:rPr>
        <w:t>1</w:t>
      </w:r>
      <w:r w:rsidR="00EF063E" w:rsidRPr="002F684A">
        <w:rPr>
          <w:rFonts w:ascii="Angsana New" w:hAnsi="Angsana New"/>
          <w:szCs w:val="24"/>
        </w:rPr>
        <w:t xml:space="preserve"> </w:t>
      </w:r>
      <w:r w:rsidR="002C40B1">
        <w:rPr>
          <w:rFonts w:ascii="Angsana New" w:hAnsi="Angsana New" w:hint="cs"/>
          <w:sz w:val="28"/>
          <w:cs/>
        </w:rPr>
        <w:t>มีนาคม</w:t>
      </w:r>
      <w:r w:rsidR="00707A60">
        <w:rPr>
          <w:rFonts w:ascii="Angsana New" w:hAnsi="Angsana New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5F66E1">
        <w:rPr>
          <w:rFonts w:asciiTheme="majorBidi" w:hAnsiTheme="majorBidi" w:cstheme="majorBidi"/>
          <w:spacing w:val="-6"/>
          <w:sz w:val="28"/>
        </w:rPr>
        <w:t>8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5F66E1">
        <w:rPr>
          <w:rFonts w:asciiTheme="majorBidi" w:hAnsiTheme="majorBidi" w:cstheme="majorBidi"/>
          <w:spacing w:val="-6"/>
          <w:sz w:val="28"/>
        </w:rPr>
        <w:t>7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1080"/>
      </w:tblGrid>
      <w:tr w:rsidR="00F9046F" w:rsidRPr="00B118B0" w14:paraId="5BBEEAF8" w14:textId="77777777" w:rsidTr="009B08F3">
        <w:trPr>
          <w:tblHeader/>
        </w:trPr>
        <w:tc>
          <w:tcPr>
            <w:tcW w:w="9000" w:type="dxa"/>
            <w:gridSpan w:val="8"/>
          </w:tcPr>
          <w:p w14:paraId="70ADEF36" w14:textId="77777777" w:rsidR="00F9046F" w:rsidRPr="00B118B0" w:rsidRDefault="00F9046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9046F" w:rsidRPr="00B118B0" w14:paraId="05B9CE7A" w14:textId="77777777" w:rsidTr="001045DC">
        <w:trPr>
          <w:tblHeader/>
        </w:trPr>
        <w:tc>
          <w:tcPr>
            <w:tcW w:w="4410" w:type="dxa"/>
          </w:tcPr>
          <w:p w14:paraId="46490BC7" w14:textId="77777777" w:rsidR="00F9046F" w:rsidRPr="00B118B0" w:rsidRDefault="00F9046F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B55A968" w14:textId="77777777" w:rsidR="00F9046F" w:rsidRPr="00B118B0" w:rsidRDefault="00F9046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0EC00" w14:textId="77777777" w:rsidR="00F9046F" w:rsidRPr="00B118B0" w:rsidRDefault="00F9046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B7A8128" w14:textId="77777777" w:rsidR="00F9046F" w:rsidRPr="00B118B0" w:rsidRDefault="00F9046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9046F" w:rsidRPr="00B118B0" w14:paraId="26BE2F88" w14:textId="77777777" w:rsidTr="001045DC">
        <w:trPr>
          <w:tblHeader/>
        </w:trPr>
        <w:tc>
          <w:tcPr>
            <w:tcW w:w="4410" w:type="dxa"/>
          </w:tcPr>
          <w:p w14:paraId="4432C3DC" w14:textId="77777777" w:rsidR="00F9046F" w:rsidRPr="00B118B0" w:rsidRDefault="00F9046F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0A8D5" w14:textId="15708583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="0058116C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AA9F262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4C46EDE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2EDE2F9D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CD56258" w14:textId="3E1D98AF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071753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071753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12A884F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7BC1D56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9046F" w:rsidRPr="00B118B0" w14:paraId="28DD79B4" w14:textId="77777777" w:rsidTr="001045DC">
        <w:trPr>
          <w:tblHeader/>
        </w:trPr>
        <w:tc>
          <w:tcPr>
            <w:tcW w:w="4410" w:type="dxa"/>
          </w:tcPr>
          <w:p w14:paraId="69322C3A" w14:textId="77777777" w:rsidR="00F9046F" w:rsidRPr="00B118B0" w:rsidRDefault="00F9046F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D79346" w14:textId="66A4D872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8116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1D39B4FB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9E0BEC6" w14:textId="5E5DC058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8116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4E03979B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ADC01CD" w14:textId="6AD7F469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71753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653E1646" w14:textId="77777777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9E95E90" w14:textId="14286A7C" w:rsidR="00F9046F" w:rsidRPr="00B118B0" w:rsidRDefault="00F9046F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71753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B08F3" w:rsidRPr="00B118B0" w14:paraId="56A3D541" w14:textId="77777777" w:rsidTr="00667ABF">
        <w:tc>
          <w:tcPr>
            <w:tcW w:w="4410" w:type="dxa"/>
          </w:tcPr>
          <w:p w14:paraId="45D5DFBB" w14:textId="4B9D253C" w:rsidR="009B08F3" w:rsidRPr="004E25B1" w:rsidRDefault="009B08F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55011">
              <w:rPr>
                <w:rFonts w:asciiTheme="majorBidi" w:hAnsiTheme="majorBidi" w:hint="cs"/>
                <w:sz w:val="28"/>
                <w:cs/>
              </w:rPr>
              <w:t>ลูกหนี้การค้า</w:t>
            </w:r>
            <w:r w:rsidRPr="00955011">
              <w:rPr>
                <w:rFonts w:asciiTheme="majorBidi" w:hAnsiTheme="majorBidi"/>
                <w:sz w:val="28"/>
                <w:cs/>
              </w:rPr>
              <w:t xml:space="preserve"> - </w:t>
            </w:r>
            <w:r w:rsidRPr="00955011">
              <w:rPr>
                <w:rFonts w:asciiTheme="majorBidi" w:hAnsiTheme="majorBidi" w:hint="cs"/>
                <w:sz w:val="28"/>
                <w:cs/>
              </w:rPr>
              <w:t>กิจการที่เกี่ยวข้องกัน</w:t>
            </w:r>
            <w:r w:rsidRPr="00955011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955011">
              <w:rPr>
                <w:rFonts w:asciiTheme="majorBidi" w:hAnsiTheme="majorBidi" w:hint="cs"/>
                <w:sz w:val="28"/>
                <w:cs/>
              </w:rPr>
              <w:t>ดูหมายเหตุข้อ</w:t>
            </w:r>
            <w:r w:rsidRPr="00955011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257EF5">
              <w:rPr>
                <w:rFonts w:asciiTheme="majorBidi" w:hAnsiTheme="majorBidi"/>
                <w:sz w:val="28"/>
              </w:rPr>
              <w:t>5</w:t>
            </w:r>
            <w:r w:rsidRPr="00955011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4DD14" w14:textId="77777777" w:rsidR="009B08F3" w:rsidRPr="00ED6D91" w:rsidRDefault="009B08F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D2216F" w14:textId="77777777" w:rsidR="009B08F3" w:rsidRPr="00ED6D91" w:rsidRDefault="009B08F3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958A5" w14:textId="38AF92C9" w:rsidR="009B08F3" w:rsidRPr="00B160E1" w:rsidRDefault="009B08F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AA8A0E" w14:textId="77777777" w:rsidR="009B08F3" w:rsidRPr="00ED6D91" w:rsidRDefault="009B08F3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F2C4D" w14:textId="31023FC0" w:rsidR="009B08F3" w:rsidRPr="00ED6D91" w:rsidRDefault="009B08F3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D3717E" w14:textId="77777777" w:rsidR="009B08F3" w:rsidRPr="00ED6D91" w:rsidRDefault="009B08F3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B5E1CA" w14:textId="5BAC058A" w:rsidR="009B08F3" w:rsidRPr="00ED6D91" w:rsidRDefault="0008498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F1632" w:rsidRPr="00B118B0" w14:paraId="728DC03B" w14:textId="77777777" w:rsidTr="00667ABF">
        <w:tc>
          <w:tcPr>
            <w:tcW w:w="4410" w:type="dxa"/>
          </w:tcPr>
          <w:p w14:paraId="3D8058AA" w14:textId="5687C8EA" w:rsidR="004F1632" w:rsidRPr="004E25B1" w:rsidRDefault="004F1632" w:rsidP="004F1632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9B08F3" w:rsidRPr="00ED6D91">
              <w:rPr>
                <w:rFonts w:asciiTheme="majorBidi" w:hAnsiTheme="majorBidi" w:cstheme="majorBidi"/>
                <w:sz w:val="28"/>
                <w:cs/>
              </w:rPr>
              <w:t>การค้า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- กิจการที่</w:t>
            </w:r>
            <w:r w:rsidR="009B08F3" w:rsidRPr="00ED6D91">
              <w:rPr>
                <w:rFonts w:asciiTheme="majorBidi" w:hAnsiTheme="majorBidi" w:cstheme="majorBidi"/>
                <w:sz w:val="28"/>
                <w:cs/>
              </w:rPr>
              <w:t>ไม่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D650FD" w14:textId="58B3C0F5" w:rsidR="004F1632" w:rsidRPr="00D07B9A" w:rsidRDefault="008D0132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D0132">
              <w:rPr>
                <w:rFonts w:asciiTheme="majorBidi" w:hAnsiTheme="majorBidi" w:cstheme="majorBidi" w:hint="eastAsia"/>
                <w:sz w:val="28"/>
              </w:rPr>
              <w:t>1,603,326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EDF4F1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AA548" w14:textId="5B0B7316" w:rsidR="004F1632" w:rsidRPr="00B160E1" w:rsidRDefault="00137288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7288">
              <w:rPr>
                <w:rFonts w:asciiTheme="majorBidi" w:hAnsiTheme="majorBidi" w:cstheme="majorBidi" w:hint="eastAsia"/>
                <w:sz w:val="28"/>
              </w:rPr>
              <w:t>1,528,735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038BEE" w14:textId="77777777" w:rsidR="004F1632" w:rsidRPr="00ED6D91" w:rsidRDefault="004F1632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1BFBF6" w14:textId="26E36505" w:rsidR="004F1632" w:rsidRPr="00955011" w:rsidRDefault="00CB5A88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1,443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9DBF52" w14:textId="77777777" w:rsidR="004F1632" w:rsidRPr="00ED6D91" w:rsidRDefault="004F1632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1740C" w14:textId="1B7FC433" w:rsidR="004F1632" w:rsidRPr="00ED6D91" w:rsidRDefault="009B08F3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438D8">
              <w:rPr>
                <w:rFonts w:asciiTheme="majorBidi" w:hAnsiTheme="majorBidi" w:cstheme="majorBidi"/>
                <w:sz w:val="28"/>
              </w:rPr>
              <w:t>1,464</w:t>
            </w:r>
          </w:p>
        </w:tc>
      </w:tr>
      <w:tr w:rsidR="004F1632" w:rsidRPr="00B118B0" w14:paraId="28B7C946" w14:textId="77777777" w:rsidTr="00667ABF">
        <w:tc>
          <w:tcPr>
            <w:tcW w:w="4410" w:type="dxa"/>
          </w:tcPr>
          <w:p w14:paraId="43148966" w14:textId="2FE7AD69" w:rsidR="004F1632" w:rsidRPr="004E25B1" w:rsidRDefault="004F1632" w:rsidP="004F1632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="009B08F3"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="009B08F3"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="009B08F3"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  <w:r w:rsidR="00257EF5">
              <w:rPr>
                <w:rFonts w:asciiTheme="majorBidi" w:hAnsiTheme="majorBidi" w:cstheme="majorBidi"/>
                <w:sz w:val="28"/>
              </w:rPr>
              <w:t>5</w:t>
            </w:r>
            <w:r w:rsidR="009B08F3" w:rsidRPr="004E25B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7F28A" w14:textId="05B880C1" w:rsidR="004F1632" w:rsidRPr="00D07B9A" w:rsidRDefault="009B08F3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7B9A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503B80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076D26" w14:textId="3CA61C94" w:rsidR="004F1632" w:rsidRPr="00B160E1" w:rsidRDefault="009B08F3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F327DD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4D3A0D" w14:textId="0AF19527" w:rsidR="004F1632" w:rsidRPr="00955011" w:rsidRDefault="00CB5A88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79</w:t>
            </w:r>
            <w:r w:rsidR="00AD2F6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8ECBA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5E538A" w14:textId="212C0FC4" w:rsidR="004F1632" w:rsidRPr="00ED6D91" w:rsidRDefault="00DB620B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B620B">
              <w:rPr>
                <w:rFonts w:asciiTheme="majorBidi" w:hAnsiTheme="majorBidi" w:cstheme="majorBidi" w:hint="eastAsia"/>
                <w:sz w:val="28"/>
              </w:rPr>
              <w:t>3,343</w:t>
            </w:r>
          </w:p>
        </w:tc>
      </w:tr>
      <w:tr w:rsidR="004F1632" w:rsidRPr="00B118B0" w14:paraId="7A85D6FF" w14:textId="77777777" w:rsidTr="00667ABF">
        <w:tc>
          <w:tcPr>
            <w:tcW w:w="4410" w:type="dxa"/>
          </w:tcPr>
          <w:p w14:paraId="2DB14ABD" w14:textId="33811F0F" w:rsidR="004F1632" w:rsidRPr="009B5F3C" w:rsidRDefault="009B08F3" w:rsidP="004F1632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  <w:r w:rsidR="004F1632" w:rsidRPr="009B5F3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F1632" w:rsidRPr="009B5F3C">
              <w:rPr>
                <w:rFonts w:asciiTheme="majorBidi" w:hAnsiTheme="majorBidi" w:cstheme="majorBidi"/>
                <w:sz w:val="28"/>
              </w:rPr>
              <w:t>-</w:t>
            </w:r>
            <w:r w:rsidR="004F1632" w:rsidRPr="009B5F3C">
              <w:rPr>
                <w:rFonts w:asciiTheme="majorBidi" w:hAnsiTheme="majorBidi" w:cstheme="majorBidi"/>
                <w:sz w:val="28"/>
                <w:cs/>
              </w:rPr>
              <w:t xml:space="preserve"> กิจการที่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ไม่</w:t>
            </w:r>
            <w:r w:rsidR="004F1632" w:rsidRPr="009B5F3C">
              <w:rPr>
                <w:rFonts w:asciiTheme="majorBidi" w:hAnsiTheme="majorBidi" w:cstheme="majorBidi"/>
                <w:sz w:val="28"/>
                <w:cs/>
              </w:rPr>
              <w:t>เกี่ยวข้อ</w:t>
            </w:r>
            <w:r w:rsidR="004F1632" w:rsidRPr="009B5F3C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CF301" w14:textId="63F87FA1" w:rsidR="004F1632" w:rsidRPr="00D07B9A" w:rsidRDefault="00955011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5325A3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D7A181" w14:textId="5B88FF88" w:rsidR="004F1632" w:rsidRPr="00B160E1" w:rsidRDefault="00B160E1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871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5B89AF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BDE4C6" w14:textId="47E20524" w:rsidR="004F1632" w:rsidRPr="00955011" w:rsidRDefault="00CB5A88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E76D8" w14:textId="77777777" w:rsidR="004F1632" w:rsidRPr="00ED6D91" w:rsidRDefault="004F1632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21FA22" w14:textId="318A5B47" w:rsidR="004F1632" w:rsidRPr="00874866" w:rsidRDefault="009B08F3" w:rsidP="004F163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169</w:t>
            </w:r>
          </w:p>
        </w:tc>
      </w:tr>
      <w:tr w:rsidR="00874866" w:rsidRPr="00B118B0" w14:paraId="586D3800" w14:textId="77777777" w:rsidTr="00667ABF">
        <w:tc>
          <w:tcPr>
            <w:tcW w:w="4410" w:type="dxa"/>
          </w:tcPr>
          <w:p w14:paraId="7B95DD02" w14:textId="6C52B6BA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9B5F3C">
              <w:rPr>
                <w:rFonts w:asciiTheme="majorBidi" w:hAnsiTheme="majorBidi" w:cstheme="majorBidi"/>
                <w:sz w:val="28"/>
              </w:rPr>
              <w:t>-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</w:t>
            </w:r>
            <w:r w:rsidRPr="009B5F3C">
              <w:rPr>
                <w:rFonts w:asciiTheme="majorBidi" w:hAnsiTheme="majorBidi" w:cstheme="majorBidi" w:hint="cs"/>
                <w:sz w:val="28"/>
                <w:cs/>
              </w:rPr>
              <w:t xml:space="preserve">ง </w:t>
            </w:r>
            <w:r w:rsidRPr="009B5F3C">
              <w:rPr>
                <w:rFonts w:asciiTheme="majorBidi" w:hAnsiTheme="majorBidi" w:cstheme="majorBidi"/>
                <w:sz w:val="28"/>
              </w:rPr>
              <w:t>(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9B5F3C">
              <w:rPr>
                <w:rFonts w:asciiTheme="majorBidi" w:hAnsiTheme="majorBidi" w:cstheme="majorBidi"/>
                <w:sz w:val="28"/>
              </w:rPr>
              <w:t xml:space="preserve"> </w:t>
            </w:r>
            <w:r w:rsidR="00257EF5">
              <w:rPr>
                <w:rFonts w:asciiTheme="majorBidi" w:hAnsiTheme="majorBidi" w:cstheme="majorBidi"/>
                <w:sz w:val="28"/>
              </w:rPr>
              <w:t>5</w:t>
            </w:r>
            <w:r w:rsidRPr="009B5F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4C96FA" w14:textId="12E2F7AC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7B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48DB65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15A515" w14:textId="3407198D" w:rsidR="00874866" w:rsidRPr="00B160E1" w:rsidRDefault="001E116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6AE5FA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58F60" w14:textId="3FD17D14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4,382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5A0A67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4DD190" w14:textId="0C74340A" w:rsidR="00874866" w:rsidRPr="00874866" w:rsidRDefault="001E116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74866" w:rsidRPr="00B118B0" w14:paraId="4E1710A2" w14:textId="77777777" w:rsidTr="00667ABF">
        <w:tc>
          <w:tcPr>
            <w:tcW w:w="4410" w:type="dxa"/>
          </w:tcPr>
          <w:p w14:paraId="710A3984" w14:textId="0A9BBA89" w:rsidR="00874866" w:rsidRPr="009B5F3C" w:rsidRDefault="00874866" w:rsidP="00874866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9B5F3C">
              <w:rPr>
                <w:rFonts w:asciiTheme="majorBidi" w:hAnsiTheme="majorBidi" w:cstheme="majorBidi"/>
                <w:sz w:val="28"/>
              </w:rPr>
              <w:t>-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4D797C" w14:textId="77BB38F8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7B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3A5FB1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5D462" w14:textId="016D8908" w:rsidR="00874866" w:rsidRPr="00B160E1" w:rsidRDefault="001E116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E1168">
              <w:rPr>
                <w:rFonts w:asciiTheme="majorBidi" w:hAnsiTheme="majorBidi" w:cstheme="majorBidi" w:hint="eastAsia"/>
                <w:sz w:val="28"/>
              </w:rPr>
              <w:t>526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61673B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C1FBAD" w14:textId="62B839F0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E1135B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B07F79" w14:textId="7F8F8B52" w:rsidR="00874866" w:rsidRPr="00874866" w:rsidRDefault="001E1168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E1168">
              <w:rPr>
                <w:rFonts w:asciiTheme="majorBidi" w:hAnsiTheme="majorBidi" w:cstheme="majorBidi" w:hint="eastAsia"/>
                <w:sz w:val="28"/>
              </w:rPr>
              <w:t>526</w:t>
            </w:r>
          </w:p>
        </w:tc>
      </w:tr>
      <w:tr w:rsidR="00874866" w:rsidRPr="00B118B0" w14:paraId="7571372B" w14:textId="77777777" w:rsidTr="00667ABF">
        <w:tc>
          <w:tcPr>
            <w:tcW w:w="4410" w:type="dxa"/>
          </w:tcPr>
          <w:p w14:paraId="65E60239" w14:textId="6ED46479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9B5F3C">
              <w:rPr>
                <w:rFonts w:asciiTheme="majorBidi" w:hAnsiTheme="majorBidi" w:cstheme="majorBidi"/>
                <w:sz w:val="28"/>
              </w:rPr>
              <w:t>(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257EF5">
              <w:rPr>
                <w:rFonts w:asciiTheme="majorBidi" w:hAnsiTheme="majorBidi" w:cstheme="majorBidi"/>
                <w:sz w:val="28"/>
              </w:rPr>
              <w:t>5</w:t>
            </w:r>
            <w:r w:rsidRPr="009B5F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029B6" w14:textId="52CB4D24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11,861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7CFF42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98682" w14:textId="183E43B4" w:rsidR="00874866" w:rsidRPr="00B160E1" w:rsidRDefault="00B160E1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89E2B2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AACB7" w14:textId="79B89C0B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21,607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50D174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803B55" w14:textId="08671273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18,965</w:t>
            </w:r>
          </w:p>
        </w:tc>
      </w:tr>
      <w:tr w:rsidR="00874866" w:rsidRPr="00B118B0" w14:paraId="16CA65A2" w14:textId="77777777" w:rsidTr="00667ABF">
        <w:tc>
          <w:tcPr>
            <w:tcW w:w="4410" w:type="dxa"/>
          </w:tcPr>
          <w:p w14:paraId="2D7A2E07" w14:textId="67E165CA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  <w:r w:rsidRPr="009B5F3C">
              <w:rPr>
                <w:rFonts w:asciiTheme="majorBidi" w:hAnsiTheme="majorBidi" w:cstheme="majorBidi" w:hint="cs"/>
                <w:sz w:val="28"/>
                <w:cs/>
              </w:rPr>
              <w:t>ค้างรับ - กิจการที่</w:t>
            </w:r>
            <w:r w:rsidRPr="009B5F3C">
              <w:rPr>
                <w:rFonts w:asciiTheme="majorBidi" w:hAnsiTheme="majorBidi" w:cstheme="majorBidi"/>
                <w:sz w:val="28"/>
                <w:cs/>
              </w:rPr>
              <w:t>ไม่</w:t>
            </w:r>
            <w:r w:rsidRPr="009B5F3C">
              <w:rPr>
                <w:rFonts w:asciiTheme="majorBidi" w:hAnsiTheme="majorBidi" w:cstheme="majorBidi" w:hint="cs"/>
                <w:sz w:val="28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447AF7" w14:textId="4110FFD1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7B9A">
              <w:rPr>
                <w:rFonts w:asciiTheme="majorBidi" w:hAnsiTheme="majorBidi" w:cstheme="majorBidi" w:hint="eastAsia"/>
                <w:sz w:val="28"/>
              </w:rPr>
              <w:t>16,054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2E26F4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993495" w14:textId="4D4634BB" w:rsidR="00874866" w:rsidRPr="00B160E1" w:rsidRDefault="00EA57F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A57F6">
              <w:rPr>
                <w:rFonts w:asciiTheme="majorBidi" w:hAnsiTheme="majorBidi" w:cstheme="majorBidi" w:hint="eastAsia"/>
                <w:sz w:val="28"/>
              </w:rPr>
              <w:t>16,437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831F14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4C3223" w14:textId="0DE4ED7B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16,054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2C2389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08CC" w14:textId="3534DA85" w:rsidR="00874866" w:rsidRPr="00874866" w:rsidRDefault="00E73ADD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73ADD">
              <w:rPr>
                <w:rFonts w:asciiTheme="majorBidi" w:hAnsiTheme="majorBidi" w:cstheme="majorBidi" w:hint="eastAsia"/>
                <w:sz w:val="28"/>
              </w:rPr>
              <w:t>16,438</w:t>
            </w:r>
          </w:p>
        </w:tc>
      </w:tr>
      <w:tr w:rsidR="00874866" w:rsidRPr="00B118B0" w14:paraId="78B31C15" w14:textId="77777777" w:rsidTr="00667ABF">
        <w:tc>
          <w:tcPr>
            <w:tcW w:w="4410" w:type="dxa"/>
          </w:tcPr>
          <w:p w14:paraId="135E603D" w14:textId="4CEAED27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 w:hint="cs"/>
                <w:sz w:val="28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9EC221" w14:textId="6E18D104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7B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8A27C8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24FB8C" w14:textId="0F59E052" w:rsidR="00874866" w:rsidRPr="00B160E1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D3062B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0976F" w14:textId="1514B6D4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DE41CE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F7CCB" w14:textId="2FBE15FB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6,500</w:t>
            </w:r>
          </w:p>
        </w:tc>
      </w:tr>
      <w:tr w:rsidR="00874866" w:rsidRPr="00B118B0" w14:paraId="5275F5A2" w14:textId="77777777" w:rsidTr="00667ABF">
        <w:tc>
          <w:tcPr>
            <w:tcW w:w="4410" w:type="dxa"/>
          </w:tcPr>
          <w:p w14:paraId="0A495582" w14:textId="75A17D4C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ลูกหนี้จากการขายเงินลงทุน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620F41" w14:textId="6AB9CEB4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7B9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EFFED6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1049DC" w14:textId="0EEBD62F" w:rsidR="00874866" w:rsidRPr="00B160E1" w:rsidRDefault="00874866" w:rsidP="00874866">
            <w:pPr>
              <w:tabs>
                <w:tab w:val="center" w:pos="495"/>
                <w:tab w:val="decimal" w:pos="631"/>
                <w:tab w:val="right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445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EE48E6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6F8070" w14:textId="61655765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9F1D36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04FE6" w14:textId="5E577722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445</w:t>
            </w:r>
          </w:p>
        </w:tc>
      </w:tr>
      <w:tr w:rsidR="00874866" w:rsidRPr="00B118B0" w14:paraId="728EC713" w14:textId="77777777" w:rsidTr="00667ABF">
        <w:tc>
          <w:tcPr>
            <w:tcW w:w="4410" w:type="dxa"/>
          </w:tcPr>
          <w:p w14:paraId="125D21D8" w14:textId="0C2B9E86" w:rsidR="00874866" w:rsidRPr="009B5F3C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E814B7" w14:textId="30E7B647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7B9A">
              <w:rPr>
                <w:rFonts w:asciiTheme="majorBidi" w:hAnsiTheme="majorBidi" w:cstheme="majorBidi"/>
                <w:sz w:val="28"/>
              </w:rPr>
              <w:t>1,09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6F81A0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CCC77" w14:textId="1303DD24" w:rsidR="00874866" w:rsidRPr="00B160E1" w:rsidRDefault="00B160E1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687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CCB617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72676C" w14:textId="2CD40CD3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777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F676A0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18A2D" w14:textId="3E6D4A1B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618</w:t>
            </w:r>
          </w:p>
        </w:tc>
      </w:tr>
      <w:tr w:rsidR="00874866" w:rsidRPr="00B118B0" w14:paraId="4A9060BD" w14:textId="77777777" w:rsidTr="00667ABF">
        <w:tc>
          <w:tcPr>
            <w:tcW w:w="4410" w:type="dxa"/>
          </w:tcPr>
          <w:p w14:paraId="6A7815DE" w14:textId="4B8EDB06" w:rsidR="00874866" w:rsidRPr="009B5F3C" w:rsidRDefault="003E3AA9" w:rsidP="00874866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เงินจ่ายล่วงหน้าพนักงาน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BCA21" w14:textId="274673C2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B61DB8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9EEB7E" w14:textId="78C70331" w:rsidR="00874866" w:rsidRPr="00B160E1" w:rsidRDefault="000B6395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B6395">
              <w:rPr>
                <w:rFonts w:asciiTheme="majorBidi" w:hAnsiTheme="majorBidi" w:cstheme="majorBidi" w:hint="eastAsia"/>
                <w:sz w:val="28"/>
              </w:rPr>
              <w:t>426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D1DD6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E6525" w14:textId="5DFCD769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EB2471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E1E163" w14:textId="46D81443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74866" w:rsidRPr="00B118B0" w14:paraId="6F5C2CB8" w14:textId="77777777" w:rsidTr="00667ABF">
        <w:tc>
          <w:tcPr>
            <w:tcW w:w="4410" w:type="dxa"/>
            <w:vAlign w:val="bottom"/>
          </w:tcPr>
          <w:p w14:paraId="1FDC2155" w14:textId="6B9F7EB9" w:rsidR="00874866" w:rsidRPr="009B5F3C" w:rsidRDefault="00874866" w:rsidP="0087486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hint="cs"/>
                <w:sz w:val="28"/>
                <w:cs/>
              </w:rPr>
              <w:t>เงิน</w:t>
            </w:r>
            <w:r w:rsidRPr="009B5F3C">
              <w:rPr>
                <w:rFonts w:asciiTheme="majorBidi" w:hAnsiTheme="majorBidi"/>
                <w:sz w:val="28"/>
                <w:cs/>
              </w:rPr>
              <w:t>จ่ายล่วงหน้า</w:t>
            </w:r>
            <w:r w:rsidRPr="009B5F3C">
              <w:rPr>
                <w:rFonts w:asciiTheme="majorBidi" w:hAnsiTheme="majorBidi" w:hint="cs"/>
                <w:sz w:val="28"/>
                <w:cs/>
              </w:rPr>
              <w:t>ผู้รับเหมา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F77838" w14:textId="0574B2DD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CBDAFA" w14:textId="77777777" w:rsidR="00874866" w:rsidRPr="00ED6D91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9C9278" w14:textId="71DDA824" w:rsidR="00874866" w:rsidRPr="00B160E1" w:rsidRDefault="00B160E1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7,542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ABE3C8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4E2F80" w14:textId="47E0D267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80EBAF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E7C88" w14:textId="31AD7A12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74866" w:rsidRPr="00B118B0" w14:paraId="487EC624" w14:textId="77777777" w:rsidTr="00667ABF">
        <w:tc>
          <w:tcPr>
            <w:tcW w:w="4410" w:type="dxa"/>
            <w:vAlign w:val="bottom"/>
          </w:tcPr>
          <w:p w14:paraId="3E2C7B57" w14:textId="56859B4B" w:rsidR="00874866" w:rsidRPr="009B5F3C" w:rsidRDefault="00874866" w:rsidP="00874866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4930B" w14:textId="7B640497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07B9A">
              <w:rPr>
                <w:rFonts w:asciiTheme="majorBidi" w:hAnsiTheme="majorBidi" w:cstheme="majorBidi"/>
                <w:sz w:val="28"/>
              </w:rPr>
              <w:t>231,374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09F00D" w14:textId="77777777" w:rsidR="00874866" w:rsidRPr="00ED6D91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4B0181" w14:textId="73318711" w:rsidR="00874866" w:rsidRPr="00B160E1" w:rsidRDefault="00D95627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95627">
              <w:rPr>
                <w:rFonts w:asciiTheme="majorBidi" w:hAnsiTheme="majorBidi" w:cstheme="majorBidi" w:hint="eastAsia"/>
                <w:sz w:val="28"/>
              </w:rPr>
              <w:t>100,779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85A974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C276B9" w14:textId="53C96E93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4,310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5157CB" w14:textId="77777777" w:rsidR="00874866" w:rsidRPr="00ED6D91" w:rsidRDefault="00874866" w:rsidP="00667AB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1F69E" w14:textId="52A6A7A8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7,21</w:t>
            </w:r>
            <w:r w:rsidR="0075638E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874866" w:rsidRPr="00B118B0" w14:paraId="273F022B" w14:textId="77777777" w:rsidTr="00667ABF">
        <w:tc>
          <w:tcPr>
            <w:tcW w:w="4410" w:type="dxa"/>
            <w:vAlign w:val="bottom"/>
          </w:tcPr>
          <w:p w14:paraId="42843C81" w14:textId="341A58AC" w:rsidR="00874866" w:rsidRPr="00B118B0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9B5F3C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1EA24" w14:textId="24AF7569" w:rsidR="00874866" w:rsidRPr="00D07B9A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</w:t>
            </w:r>
            <w:r w:rsidR="00392BFC" w:rsidRPr="00392BFC">
              <w:rPr>
                <w:rFonts w:asciiTheme="majorBidi" w:hAnsiTheme="majorBidi" w:cstheme="majorBidi" w:hint="eastAsia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5059A4" w14:textId="77777777" w:rsidR="00874866" w:rsidRPr="00ED6D91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BDE5E" w14:textId="188CADF8" w:rsidR="00874866" w:rsidRPr="00B160E1" w:rsidRDefault="00B160E1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60E1">
              <w:rPr>
                <w:rFonts w:asciiTheme="majorBidi" w:hAnsiTheme="majorBidi" w:cstheme="majorBidi"/>
                <w:sz w:val="28"/>
              </w:rPr>
              <w:t>1</w:t>
            </w:r>
            <w:r w:rsidR="000B6DAC">
              <w:rPr>
                <w:rFonts w:asciiTheme="majorBidi" w:hAnsiTheme="majorBidi" w:cstheme="majorBidi"/>
                <w:sz w:val="28"/>
              </w:rPr>
              <w:t>8</w:t>
            </w:r>
            <w:r w:rsidR="00D57872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DE844F" w14:textId="77777777" w:rsidR="00874866" w:rsidRPr="00ED6D91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67B1B" w14:textId="71A3D5BD" w:rsidR="00874866" w:rsidRPr="00955011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5501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D7B53" w14:textId="77777777" w:rsidR="00874866" w:rsidRPr="00ED6D91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0E1B1" w14:textId="31CDA735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7486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874866" w:rsidRPr="00B118B0" w14:paraId="0A523B7B" w14:textId="77777777" w:rsidTr="00667ABF">
        <w:tc>
          <w:tcPr>
            <w:tcW w:w="4410" w:type="dxa"/>
            <w:vAlign w:val="bottom"/>
          </w:tcPr>
          <w:p w14:paraId="3742EE4F" w14:textId="33E4E433" w:rsidR="00874866" w:rsidRPr="00B118B0" w:rsidRDefault="00874866" w:rsidP="00874866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D1981" w14:textId="56E2B36C" w:rsidR="00874866" w:rsidRPr="00ED6D91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1,874,341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88244E" w14:textId="77777777" w:rsidR="00874866" w:rsidRPr="00ED6D91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5B840" w14:textId="0FFF17AF" w:rsidR="00874866" w:rsidRPr="00B160E1" w:rsidRDefault="00ED0B02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0B02">
              <w:rPr>
                <w:rFonts w:asciiTheme="majorBidi" w:hAnsiTheme="majorBidi" w:cstheme="majorBidi" w:hint="eastAsia"/>
                <w:sz w:val="28"/>
              </w:rPr>
              <w:t>1,666,82</w:t>
            </w:r>
            <w:r w:rsidR="00596CEE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DA4917" w14:textId="77777777" w:rsidR="00874866" w:rsidRPr="00ED6D91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C908" w14:textId="19D0D149" w:rsidR="00874866" w:rsidRPr="00ED6D91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56,336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56EAEF" w14:textId="77777777" w:rsidR="00874866" w:rsidRPr="00ED6D91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FA10D" w14:textId="01DC044D" w:rsidR="00874866" w:rsidRPr="00874866" w:rsidRDefault="00696C50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96C50">
              <w:rPr>
                <w:rFonts w:asciiTheme="majorBidi" w:hAnsiTheme="majorBidi" w:cstheme="majorBidi" w:hint="eastAsia"/>
                <w:sz w:val="28"/>
              </w:rPr>
              <w:t>55,686</w:t>
            </w:r>
          </w:p>
        </w:tc>
      </w:tr>
      <w:tr w:rsidR="00874866" w:rsidRPr="00B118B0" w14:paraId="4E4F92D0" w14:textId="77777777" w:rsidTr="00667ABF">
        <w:tc>
          <w:tcPr>
            <w:tcW w:w="4410" w:type="dxa"/>
            <w:vAlign w:val="center"/>
          </w:tcPr>
          <w:p w14:paraId="1D2E2358" w14:textId="3940B468" w:rsidR="00874866" w:rsidRPr="00B118B0" w:rsidRDefault="00874866" w:rsidP="00874866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74A38">
              <w:rPr>
                <w:rFonts w:asciiTheme="majorBidi" w:hAnsiTheme="majorBidi" w:cstheme="majorBidi"/>
                <w:sz w:val="28"/>
              </w:rPr>
              <w:t>:</w:t>
            </w:r>
            <w:r w:rsidRPr="00D74A3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0EA9BC" w14:textId="4888E42B" w:rsidR="00874866" w:rsidRPr="00CB5A88" w:rsidRDefault="00874866" w:rsidP="00874866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B5A88">
              <w:rPr>
                <w:rFonts w:asciiTheme="majorBidi" w:hAnsiTheme="majorBidi" w:cstheme="majorBidi"/>
                <w:sz w:val="28"/>
              </w:rPr>
              <w:t>(3</w:t>
            </w:r>
            <w:r>
              <w:rPr>
                <w:rFonts w:asciiTheme="majorBidi" w:hAnsiTheme="majorBidi" w:cstheme="majorBidi"/>
                <w:sz w:val="28"/>
              </w:rPr>
              <w:t>77</w:t>
            </w:r>
            <w:r w:rsidRPr="00CB5A88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22</w:t>
            </w:r>
            <w:r w:rsidR="00E65163">
              <w:rPr>
                <w:rFonts w:asciiTheme="majorBidi" w:hAnsiTheme="majorBidi" w:cstheme="majorBidi"/>
                <w:sz w:val="28"/>
              </w:rPr>
              <w:t>5</w:t>
            </w:r>
            <w:r w:rsidRPr="00CB5A8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3923EB4" w14:textId="77777777" w:rsidR="00874866" w:rsidRPr="00CB5A88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C5C13" w14:textId="49D94E3B" w:rsidR="00874866" w:rsidRPr="00B160E1" w:rsidRDefault="0060102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1026">
              <w:rPr>
                <w:rFonts w:asciiTheme="majorBidi" w:hAnsiTheme="majorBidi" w:cstheme="majorBidi" w:hint="eastAsia"/>
                <w:sz w:val="28"/>
              </w:rPr>
              <w:t>(369,585)</w:t>
            </w:r>
          </w:p>
        </w:tc>
        <w:tc>
          <w:tcPr>
            <w:tcW w:w="90" w:type="dxa"/>
            <w:vAlign w:val="bottom"/>
          </w:tcPr>
          <w:p w14:paraId="49E53931" w14:textId="77777777" w:rsidR="00874866" w:rsidRPr="00D52502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FE30A" w14:textId="5633362A" w:rsidR="00874866" w:rsidRPr="00CB5A88" w:rsidRDefault="00874866" w:rsidP="004147D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(15,497)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45F975" w14:textId="77777777" w:rsidR="00874866" w:rsidRPr="00CB5A88" w:rsidRDefault="00874866" w:rsidP="004147D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7FDD0A" w14:textId="5A7D354E" w:rsidR="00874866" w:rsidRPr="00874866" w:rsidRDefault="00696C50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96C50">
              <w:rPr>
                <w:rFonts w:asciiTheme="majorBidi" w:hAnsiTheme="majorBidi" w:cstheme="majorBidi" w:hint="eastAsia"/>
                <w:sz w:val="28"/>
              </w:rPr>
              <w:t>(13,174)</w:t>
            </w:r>
          </w:p>
        </w:tc>
      </w:tr>
      <w:tr w:rsidR="00874866" w:rsidRPr="00B118B0" w14:paraId="73AE2535" w14:textId="77777777" w:rsidTr="00667ABF">
        <w:tc>
          <w:tcPr>
            <w:tcW w:w="4410" w:type="dxa"/>
          </w:tcPr>
          <w:p w14:paraId="6E65E88B" w14:textId="7AD653FE" w:rsidR="00874866" w:rsidRDefault="00874866" w:rsidP="00874866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713B5" w14:textId="606235A5" w:rsidR="00874866" w:rsidRPr="00ED6D91" w:rsidRDefault="00874866" w:rsidP="00874866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1,497,116</w:t>
            </w:r>
          </w:p>
        </w:tc>
        <w:tc>
          <w:tcPr>
            <w:tcW w:w="90" w:type="dxa"/>
            <w:vAlign w:val="bottom"/>
          </w:tcPr>
          <w:p w14:paraId="7CDBE04A" w14:textId="77777777" w:rsidR="00874866" w:rsidRPr="00ED6D91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87969" w14:textId="013BB3CA" w:rsidR="00874866" w:rsidRPr="00B160E1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60E1">
              <w:rPr>
                <w:rFonts w:asciiTheme="majorBidi" w:hAnsiTheme="majorBidi" w:cstheme="majorBidi"/>
                <w:b/>
                <w:bCs/>
                <w:sz w:val="28"/>
              </w:rPr>
              <w:t>1,2</w:t>
            </w:r>
            <w:r w:rsidR="00B160E1" w:rsidRPr="00B160E1">
              <w:rPr>
                <w:rFonts w:asciiTheme="majorBidi" w:hAnsiTheme="majorBidi" w:cstheme="majorBidi"/>
                <w:b/>
                <w:bCs/>
                <w:sz w:val="28"/>
              </w:rPr>
              <w:t>97</w:t>
            </w:r>
            <w:r w:rsidRPr="00B160E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C604DE" w:rsidRPr="002A3BA2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2A3BA2" w:rsidRPr="002A3BA2">
              <w:rPr>
                <w:rFonts w:asciiTheme="majorBidi" w:hAnsiTheme="majorBidi" w:cstheme="majorBidi"/>
                <w:b/>
                <w:bCs/>
                <w:sz w:val="28"/>
              </w:rPr>
              <w:t>41</w:t>
            </w:r>
          </w:p>
        </w:tc>
        <w:tc>
          <w:tcPr>
            <w:tcW w:w="90" w:type="dxa"/>
            <w:vAlign w:val="bottom"/>
          </w:tcPr>
          <w:p w14:paraId="039674CF" w14:textId="77777777" w:rsidR="00874866" w:rsidRPr="00D52502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BDD80" w14:textId="49DA9ABC" w:rsidR="00874866" w:rsidRPr="00D52502" w:rsidRDefault="00874866" w:rsidP="00667AB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40,839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3D4918" w14:textId="77777777" w:rsidR="00874866" w:rsidRPr="00D52502" w:rsidRDefault="00874866" w:rsidP="00667AB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A1682" w14:textId="1CFA8A15" w:rsidR="00874866" w:rsidRPr="00874866" w:rsidRDefault="00874866" w:rsidP="0087486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4866">
              <w:rPr>
                <w:rFonts w:asciiTheme="majorBidi" w:hAnsiTheme="majorBidi" w:cstheme="majorBidi"/>
                <w:b/>
                <w:bCs/>
                <w:sz w:val="28"/>
              </w:rPr>
              <w:t>42,512</w:t>
            </w:r>
          </w:p>
        </w:tc>
      </w:tr>
    </w:tbl>
    <w:p w14:paraId="37D5F842" w14:textId="77777777" w:rsidR="00DB4D05" w:rsidRDefault="00DB4D05" w:rsidP="000D0BD9">
      <w:pPr>
        <w:ind w:left="360"/>
        <w:jc w:val="thaiDistribute"/>
        <w:rPr>
          <w:rFonts w:ascii="Angsana New" w:hAnsi="Angsana New"/>
          <w:spacing w:val="-2"/>
          <w:sz w:val="28"/>
        </w:rPr>
      </w:pPr>
    </w:p>
    <w:p w14:paraId="26A6465B" w14:textId="77777777" w:rsidR="00DB4D05" w:rsidRDefault="00DB4D05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</w:rPr>
        <w:br w:type="page"/>
      </w:r>
    </w:p>
    <w:p w14:paraId="144CF396" w14:textId="327F96EB" w:rsidR="00580419" w:rsidRPr="00DB4D05" w:rsidRDefault="00580419" w:rsidP="00147116">
      <w:pPr>
        <w:spacing w:after="240"/>
        <w:ind w:left="360"/>
        <w:jc w:val="thaiDistribute"/>
        <w:rPr>
          <w:rFonts w:ascii="Angsana New" w:hAnsi="Angsana New"/>
          <w:sz w:val="28"/>
        </w:rPr>
      </w:pPr>
      <w:r w:rsidRPr="00DB4D05">
        <w:rPr>
          <w:rFonts w:ascii="Angsana New" w:hAnsi="Angsana New"/>
          <w:spacing w:val="-2"/>
          <w:sz w:val="28"/>
          <w:cs/>
        </w:rPr>
        <w:t xml:space="preserve">ณ วันที่ </w:t>
      </w:r>
      <w:bookmarkStart w:id="4" w:name="_Hlk187771109"/>
      <w:r w:rsidRPr="00DB4D05">
        <w:rPr>
          <w:rFonts w:ascii="Angsana New" w:hAnsi="Angsana New"/>
          <w:sz w:val="28"/>
        </w:rPr>
        <w:t xml:space="preserve">31 </w:t>
      </w:r>
      <w:r w:rsidR="0033042C" w:rsidRPr="00DB4D05">
        <w:rPr>
          <w:rFonts w:ascii="Angsana New" w:hAnsi="Angsana New" w:hint="cs"/>
          <w:sz w:val="28"/>
          <w:cs/>
        </w:rPr>
        <w:t>มีนาค</w:t>
      </w:r>
      <w:r w:rsidRPr="00DB4D05">
        <w:rPr>
          <w:rFonts w:ascii="Angsana New" w:hAnsi="Angsana New"/>
          <w:sz w:val="28"/>
          <w:cs/>
        </w:rPr>
        <w:t xml:space="preserve">ม </w:t>
      </w:r>
      <w:r w:rsidRPr="00DB4D05">
        <w:rPr>
          <w:rFonts w:ascii="Angsana New" w:hAnsi="Angsana New"/>
          <w:sz w:val="28"/>
        </w:rPr>
        <w:t>256</w:t>
      </w:r>
      <w:r w:rsidR="0033042C" w:rsidRPr="00DB4D05">
        <w:rPr>
          <w:rFonts w:ascii="Angsana New" w:hAnsi="Angsana New"/>
          <w:sz w:val="28"/>
        </w:rPr>
        <w:t>8</w:t>
      </w:r>
      <w:r w:rsidRPr="00DB4D05">
        <w:rPr>
          <w:rFonts w:ascii="Angsana New" w:hAnsi="Angsana New"/>
          <w:spacing w:val="-2"/>
          <w:sz w:val="28"/>
          <w:cs/>
        </w:rPr>
        <w:t xml:space="preserve"> </w:t>
      </w:r>
      <w:bookmarkEnd w:id="4"/>
      <w:r w:rsidRPr="00DB4D05">
        <w:rPr>
          <w:rFonts w:ascii="Angsana New" w:hAnsi="Angsana New"/>
          <w:spacing w:val="-2"/>
          <w:sz w:val="28"/>
          <w:cs/>
        </w:rPr>
        <w:t xml:space="preserve">บริษัทย่อยได้นำลูกหนี้การค้าจำนวน </w:t>
      </w:r>
      <w:r w:rsidR="00F863BB">
        <w:rPr>
          <w:rFonts w:ascii="Angsana New" w:hAnsi="Angsana New"/>
          <w:spacing w:val="-2"/>
          <w:sz w:val="28"/>
        </w:rPr>
        <w:t>174</w:t>
      </w:r>
      <w:r w:rsidR="00E84507">
        <w:rPr>
          <w:rFonts w:ascii="Angsana New" w:hAnsi="Angsana New"/>
          <w:spacing w:val="-2"/>
          <w:sz w:val="28"/>
        </w:rPr>
        <w:t>.16</w:t>
      </w:r>
      <w:r w:rsidRPr="00DB4D05">
        <w:rPr>
          <w:rFonts w:ascii="Angsana New" w:hAnsi="Angsana New"/>
          <w:spacing w:val="-2"/>
          <w:sz w:val="28"/>
          <w:cs/>
        </w:rPr>
        <w:t xml:space="preserve"> ล้านบาทไปเป็นหลักประกันเงินกู้ยืมระยะสั้นจากสถาบันการเงิน </w:t>
      </w:r>
      <w:r w:rsidRPr="00DB4D05">
        <w:rPr>
          <w:rFonts w:ascii="Angsana New" w:hAnsi="Angsana New"/>
          <w:spacing w:val="-2"/>
          <w:sz w:val="28"/>
        </w:rPr>
        <w:t>-</w:t>
      </w:r>
      <w:r w:rsidRPr="00DB4D05">
        <w:rPr>
          <w:rFonts w:ascii="Angsana New" w:hAnsi="Angsana New"/>
          <w:spacing w:val="-2"/>
          <w:sz w:val="28"/>
          <w:cs/>
        </w:rPr>
        <w:t xml:space="preserve"> สินเชื่อแฟคเตอริ่ง (</w:t>
      </w:r>
      <w:r w:rsidRPr="00DB4D05">
        <w:rPr>
          <w:rFonts w:ascii="Angsana New" w:hAnsi="Angsana New"/>
          <w:spacing w:val="-2"/>
          <w:sz w:val="28"/>
        </w:rPr>
        <w:t xml:space="preserve">31 </w:t>
      </w:r>
      <w:r w:rsidRPr="00DB4D05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DB4D05">
        <w:rPr>
          <w:rFonts w:ascii="Angsana New" w:hAnsi="Angsana New"/>
          <w:spacing w:val="-2"/>
          <w:sz w:val="28"/>
        </w:rPr>
        <w:t xml:space="preserve">2567: </w:t>
      </w:r>
      <w:r w:rsidRPr="00DB4D05">
        <w:rPr>
          <w:rFonts w:ascii="Angsana New" w:hAnsi="Angsana New"/>
          <w:spacing w:val="-2"/>
          <w:sz w:val="28"/>
          <w:cs/>
        </w:rPr>
        <w:t xml:space="preserve">จำนวน </w:t>
      </w:r>
      <w:r w:rsidRPr="00DB4D05">
        <w:rPr>
          <w:rFonts w:ascii="Angsana New" w:hAnsi="Angsana New"/>
          <w:spacing w:val="-2"/>
          <w:sz w:val="28"/>
        </w:rPr>
        <w:t>353.27</w:t>
      </w:r>
      <w:r w:rsidRPr="00DB4D05">
        <w:rPr>
          <w:rFonts w:ascii="Angsana New" w:hAnsi="Angsana New"/>
          <w:spacing w:val="-2"/>
          <w:sz w:val="28"/>
          <w:cs/>
        </w:rPr>
        <w:t xml:space="preserve"> ล้านบาท)</w:t>
      </w:r>
    </w:p>
    <w:p w14:paraId="51AA2131" w14:textId="42413C80" w:rsidR="003A5C61" w:rsidRPr="003A5C61" w:rsidRDefault="003A5C61" w:rsidP="00143DC4">
      <w:pPr>
        <w:pStyle w:val="BodyText2"/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3A5C61">
        <w:rPr>
          <w:rFonts w:ascii="Angsana New" w:hAnsi="Angsana New"/>
          <w:sz w:val="28"/>
          <w:szCs w:val="28"/>
          <w:cs/>
        </w:rPr>
        <w:t>ลูกค้ารายหนึ่งของบริษัท</w:t>
      </w:r>
      <w:r w:rsidR="009A2852">
        <w:rPr>
          <w:rFonts w:ascii="Angsana New" w:hAnsi="Angsana New" w:hint="cs"/>
          <w:sz w:val="28"/>
          <w:szCs w:val="28"/>
          <w:cs/>
        </w:rPr>
        <w:t>ย่อย</w:t>
      </w:r>
      <w:r w:rsidRPr="003A5C61">
        <w:rPr>
          <w:rFonts w:ascii="Angsana New" w:hAnsi="Angsana New"/>
          <w:sz w:val="28"/>
          <w:szCs w:val="28"/>
          <w:cs/>
        </w:rPr>
        <w:t>ซึ่งเป็นผู้รับเหมาหลักในงานก่อสร้างโครงการแห่งหนึ่งมีการชำระเงินล่าช้าให้กับบริษัท</w:t>
      </w:r>
      <w:r w:rsidR="00094F5C">
        <w:rPr>
          <w:rFonts w:ascii="Angsana New" w:hAnsi="Angsana New" w:hint="cs"/>
          <w:sz w:val="28"/>
          <w:szCs w:val="28"/>
          <w:cs/>
        </w:rPr>
        <w:t>ย่อย</w:t>
      </w:r>
      <w:r w:rsidRPr="003A5C61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3A5C61">
        <w:rPr>
          <w:rFonts w:ascii="Angsana New" w:hAnsi="Angsana New"/>
          <w:sz w:val="28"/>
          <w:szCs w:val="28"/>
        </w:rPr>
        <w:t xml:space="preserve">31 </w:t>
      </w:r>
      <w:r w:rsidRPr="003A5C61">
        <w:rPr>
          <w:rFonts w:ascii="Angsana New" w:hAnsi="Angsana New"/>
          <w:sz w:val="28"/>
          <w:szCs w:val="28"/>
          <w:cs/>
        </w:rPr>
        <w:t xml:space="preserve">มีนาคม </w:t>
      </w:r>
      <w:r w:rsidRPr="003A5C61">
        <w:rPr>
          <w:rFonts w:ascii="Angsana New" w:hAnsi="Angsana New"/>
          <w:sz w:val="28"/>
          <w:szCs w:val="28"/>
        </w:rPr>
        <w:t xml:space="preserve">2568 </w:t>
      </w:r>
      <w:r w:rsidRPr="003A5C61">
        <w:rPr>
          <w:rFonts w:ascii="Angsana New" w:hAnsi="Angsana New"/>
          <w:sz w:val="28"/>
          <w:szCs w:val="28"/>
          <w:cs/>
        </w:rPr>
        <w:t xml:space="preserve">ยอดคงเหลือกับลูกค้ารายดังกล่าวประกอบด้วยลูกหนี้การค้าจำนวน </w:t>
      </w:r>
      <w:r w:rsidRPr="003A5C61">
        <w:rPr>
          <w:rFonts w:ascii="Angsana New" w:hAnsi="Angsana New"/>
          <w:sz w:val="28"/>
          <w:szCs w:val="28"/>
        </w:rPr>
        <w:t xml:space="preserve">1,450 </w:t>
      </w:r>
      <w:r w:rsidRPr="003A5C61">
        <w:rPr>
          <w:rFonts w:ascii="Angsana New" w:hAnsi="Angsana New"/>
          <w:sz w:val="28"/>
          <w:szCs w:val="28"/>
          <w:cs/>
        </w:rPr>
        <w:t xml:space="preserve">ล้านบาท สินทรัพย์ที่เกิดจากสัญญาจำนวน </w:t>
      </w:r>
      <w:r w:rsidRPr="003A5C61">
        <w:rPr>
          <w:rFonts w:ascii="Angsana New" w:hAnsi="Angsana New"/>
          <w:sz w:val="28"/>
          <w:szCs w:val="28"/>
        </w:rPr>
        <w:t xml:space="preserve">690 </w:t>
      </w:r>
      <w:r w:rsidRPr="003A5C61">
        <w:rPr>
          <w:rFonts w:ascii="Angsana New" w:hAnsi="Angsana New"/>
          <w:sz w:val="28"/>
          <w:szCs w:val="28"/>
          <w:cs/>
        </w:rPr>
        <w:t xml:space="preserve">ล้านบาท หนี้สินที่เกิดจากสัญญาจำนวน </w:t>
      </w:r>
      <w:r w:rsidRPr="003A5C61">
        <w:rPr>
          <w:rFonts w:ascii="Angsana New" w:hAnsi="Angsana New"/>
          <w:sz w:val="28"/>
          <w:szCs w:val="28"/>
        </w:rPr>
        <w:t xml:space="preserve">211 </w:t>
      </w:r>
      <w:r w:rsidRPr="003A5C61">
        <w:rPr>
          <w:rFonts w:ascii="Angsana New" w:hAnsi="Angsana New"/>
          <w:sz w:val="28"/>
          <w:szCs w:val="28"/>
          <w:cs/>
        </w:rPr>
        <w:t xml:space="preserve">ล้านบาท และลูกหนี้เงินประกันผลงานตามสัญญาจำนวน </w:t>
      </w:r>
      <w:r w:rsidRPr="003A5C61">
        <w:rPr>
          <w:rFonts w:ascii="Angsana New" w:hAnsi="Angsana New"/>
          <w:sz w:val="28"/>
          <w:szCs w:val="28"/>
        </w:rPr>
        <w:t xml:space="preserve">116 </w:t>
      </w:r>
      <w:r w:rsidRPr="003A5C61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17C023CD" w14:textId="31429C64" w:rsidR="00072B31" w:rsidRPr="00143DC4" w:rsidRDefault="00072B31" w:rsidP="00143DC4">
      <w:pPr>
        <w:pStyle w:val="BodyText2"/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143DC4">
        <w:rPr>
          <w:rFonts w:ascii="Angsana New" w:hAnsi="Angsana New"/>
          <w:sz w:val="28"/>
          <w:szCs w:val="28"/>
          <w:cs/>
        </w:rPr>
        <w:t>ขณะนี้ผู้บริหารของบริษัท</w:t>
      </w:r>
      <w:r w:rsidR="00094F5C">
        <w:rPr>
          <w:rFonts w:ascii="Angsana New" w:hAnsi="Angsana New" w:hint="cs"/>
          <w:sz w:val="28"/>
          <w:szCs w:val="28"/>
          <w:cs/>
        </w:rPr>
        <w:t>ย่อย</w:t>
      </w:r>
      <w:r w:rsidRPr="00143DC4">
        <w:rPr>
          <w:rFonts w:ascii="Angsana New" w:hAnsi="Angsana New"/>
          <w:sz w:val="28"/>
          <w:szCs w:val="28"/>
          <w:cs/>
        </w:rPr>
        <w:t xml:space="preserve">อยู่ในระหว่างการติดตามการชำระเงินของลูกค้ารายดังกล่าว รวมถึงการดำเนินการตามกฎหมายเพื่อเรียกชำระเงินจากลูกค้า ในระหว่าง </w:t>
      </w:r>
      <w:r w:rsidRPr="00143DC4">
        <w:rPr>
          <w:rFonts w:ascii="Angsana New" w:hAnsi="Angsana New"/>
          <w:sz w:val="28"/>
          <w:szCs w:val="28"/>
        </w:rPr>
        <w:t xml:space="preserve">2567 </w:t>
      </w:r>
      <w:r w:rsidRPr="00143DC4">
        <w:rPr>
          <w:rFonts w:ascii="Angsana New" w:hAnsi="Angsana New"/>
          <w:sz w:val="28"/>
          <w:szCs w:val="28"/>
          <w:cs/>
        </w:rPr>
        <w:t>บริษัท</w:t>
      </w:r>
      <w:r w:rsidR="00094F5C">
        <w:rPr>
          <w:rFonts w:ascii="Angsana New" w:hAnsi="Angsana New" w:hint="cs"/>
          <w:sz w:val="28"/>
          <w:szCs w:val="28"/>
          <w:cs/>
        </w:rPr>
        <w:t>ย่อย</w:t>
      </w:r>
      <w:r w:rsidRPr="00143DC4">
        <w:rPr>
          <w:rFonts w:ascii="Angsana New" w:hAnsi="Angsana New"/>
          <w:sz w:val="28"/>
          <w:szCs w:val="28"/>
          <w:cs/>
        </w:rPr>
        <w:t xml:space="preserve">ได้รับชำระเงินจากลูกค้าบางส่วนตามจำนวนเงินที่ตกลงกันและจะมีการเจรจากำหนดชำระเงินส่วนที่เหลือเมื่อมีความชัดเจนเกี่ยวกับการก่อสร้างโครงการดังกล่าวระหว่างเจ้าของโครงการและผู้รับเหมาหลักซึ่งคาดว่าจะเกิดขึ้นภายในปี </w:t>
      </w:r>
      <w:r w:rsidRPr="00143DC4">
        <w:rPr>
          <w:rFonts w:ascii="Angsana New" w:hAnsi="Angsana New"/>
          <w:sz w:val="28"/>
          <w:szCs w:val="28"/>
        </w:rPr>
        <w:t>2568</w:t>
      </w:r>
    </w:p>
    <w:p w14:paraId="412A2126" w14:textId="3A48195E" w:rsidR="00072B31" w:rsidRPr="00143DC4" w:rsidRDefault="00072B31" w:rsidP="00143DC4">
      <w:pPr>
        <w:pStyle w:val="BodyText2"/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143DC4">
        <w:rPr>
          <w:rFonts w:ascii="Angsana New" w:hAnsi="Angsana New"/>
          <w:sz w:val="28"/>
          <w:szCs w:val="28"/>
          <w:cs/>
        </w:rPr>
        <w:t xml:space="preserve">ทั้งนี้ เมื่อวันที่ </w:t>
      </w:r>
      <w:r w:rsidRPr="00143DC4">
        <w:rPr>
          <w:rFonts w:ascii="Angsana New" w:hAnsi="Angsana New"/>
          <w:sz w:val="28"/>
          <w:szCs w:val="28"/>
        </w:rPr>
        <w:t>21</w:t>
      </w:r>
      <w:r w:rsidRPr="00143DC4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143DC4">
        <w:rPr>
          <w:rFonts w:ascii="Angsana New" w:hAnsi="Angsana New"/>
          <w:sz w:val="28"/>
          <w:szCs w:val="28"/>
        </w:rPr>
        <w:t xml:space="preserve">2568 </w:t>
      </w:r>
      <w:r w:rsidRPr="00143DC4">
        <w:rPr>
          <w:rFonts w:ascii="Angsana New" w:hAnsi="Angsana New"/>
          <w:sz w:val="28"/>
          <w:szCs w:val="28"/>
          <w:cs/>
        </w:rPr>
        <w:t xml:space="preserve">ที่ประชุมผู้ถือหุ้นของเจ้าของโครงการอนุมัติการเพิ่มเงินลงทุนในโครงการดังกล่าว </w:t>
      </w:r>
      <w:r w:rsidR="000C4549">
        <w:rPr>
          <w:rFonts w:ascii="Angsana New" w:hAnsi="Angsana New"/>
          <w:sz w:val="28"/>
          <w:szCs w:val="28"/>
        </w:rPr>
        <w:t xml:space="preserve">   </w:t>
      </w:r>
      <w:r w:rsidRPr="00143DC4">
        <w:rPr>
          <w:rFonts w:ascii="Angsana New" w:hAnsi="Angsana New"/>
          <w:sz w:val="28"/>
          <w:szCs w:val="28"/>
          <w:cs/>
        </w:rPr>
        <w:t xml:space="preserve">เพื่อใช้ในการก่อสร้างโครงการให้แล้วเสร็จ </w:t>
      </w:r>
    </w:p>
    <w:p w14:paraId="0846990F" w14:textId="5203EE55" w:rsidR="00072B31" w:rsidRPr="00143DC4" w:rsidRDefault="00072B31" w:rsidP="00143DC4">
      <w:pPr>
        <w:pStyle w:val="BodyText2"/>
        <w:spacing w:before="12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143DC4">
        <w:rPr>
          <w:rFonts w:ascii="Angsana New" w:hAnsi="Angsana New"/>
          <w:sz w:val="28"/>
          <w:szCs w:val="28"/>
          <w:cs/>
        </w:rPr>
        <w:t xml:space="preserve">สำหรับความคืบหน้าในระหว่างปี </w:t>
      </w:r>
      <w:r w:rsidRPr="00143DC4">
        <w:rPr>
          <w:rFonts w:ascii="Angsana New" w:hAnsi="Angsana New"/>
          <w:sz w:val="28"/>
          <w:szCs w:val="28"/>
        </w:rPr>
        <w:t xml:space="preserve">2568 </w:t>
      </w:r>
      <w:r w:rsidRPr="00143DC4">
        <w:rPr>
          <w:rFonts w:ascii="Angsana New" w:hAnsi="Angsana New"/>
          <w:sz w:val="28"/>
          <w:szCs w:val="28"/>
          <w:cs/>
        </w:rPr>
        <w:t>ศาลได้นัด</w:t>
      </w:r>
      <w:r w:rsidRPr="00143DC4">
        <w:rPr>
          <w:rFonts w:ascii="Angsana New" w:hAnsi="Angsana New" w:hint="cs"/>
          <w:sz w:val="28"/>
          <w:szCs w:val="28"/>
          <w:cs/>
        </w:rPr>
        <w:t>ไต่สวน</w:t>
      </w:r>
      <w:r w:rsidRPr="00143DC4">
        <w:rPr>
          <w:rFonts w:ascii="Angsana New" w:hAnsi="Angsana New"/>
          <w:sz w:val="28"/>
          <w:szCs w:val="28"/>
          <w:cs/>
        </w:rPr>
        <w:t>คำร้องของบริษัท</w:t>
      </w:r>
      <w:r w:rsidR="00094F5C">
        <w:rPr>
          <w:rFonts w:ascii="Angsana New" w:hAnsi="Angsana New" w:hint="cs"/>
          <w:sz w:val="28"/>
          <w:szCs w:val="28"/>
          <w:cs/>
        </w:rPr>
        <w:t>ย่อย</w:t>
      </w:r>
      <w:r w:rsidRPr="00143DC4">
        <w:rPr>
          <w:rFonts w:ascii="Angsana New" w:hAnsi="Angsana New"/>
          <w:sz w:val="28"/>
          <w:szCs w:val="28"/>
          <w:cs/>
        </w:rPr>
        <w:t xml:space="preserve"> ในวันที่ </w:t>
      </w:r>
      <w:r w:rsidRPr="00143DC4">
        <w:rPr>
          <w:rFonts w:ascii="Angsana New" w:hAnsi="Angsana New"/>
          <w:sz w:val="28"/>
          <w:szCs w:val="28"/>
        </w:rPr>
        <w:t xml:space="preserve">16 </w:t>
      </w:r>
      <w:r w:rsidRPr="00143DC4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143DC4">
        <w:rPr>
          <w:rFonts w:ascii="Angsana New" w:hAnsi="Angsana New"/>
          <w:sz w:val="28"/>
          <w:szCs w:val="28"/>
        </w:rPr>
        <w:t>2568</w:t>
      </w:r>
    </w:p>
    <w:p w14:paraId="0CAD6C1C" w14:textId="36E60B9D" w:rsidR="00F53166" w:rsidRPr="004B6A44" w:rsidRDefault="009E4C64" w:rsidP="002C6423">
      <w:pPr>
        <w:pStyle w:val="ListParagraph"/>
        <w:numPr>
          <w:ilvl w:val="1"/>
          <w:numId w:val="30"/>
        </w:numPr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  <w:r w:rsidRPr="004B6A44">
        <w:rPr>
          <w:rFonts w:asciiTheme="majorBidi" w:hAnsiTheme="majorBidi" w:cstheme="majorBidi"/>
          <w:spacing w:val="-6"/>
          <w:sz w:val="28"/>
          <w:cs/>
        </w:rPr>
        <w:t xml:space="preserve">การวิเคราะห์อายุของลูกหนี้การค้า ณ วันที่ </w:t>
      </w:r>
      <w:r w:rsidR="00EF063E" w:rsidRPr="004B6A44">
        <w:rPr>
          <w:rFonts w:asciiTheme="majorBidi" w:hAnsiTheme="majorBidi" w:cstheme="majorBidi"/>
          <w:spacing w:val="-6"/>
          <w:sz w:val="28"/>
        </w:rPr>
        <w:t>3</w:t>
      </w:r>
      <w:r w:rsidR="00D06120" w:rsidRPr="004B6A44">
        <w:rPr>
          <w:rFonts w:asciiTheme="majorBidi" w:hAnsiTheme="majorBidi" w:cstheme="majorBidi"/>
          <w:spacing w:val="-6"/>
          <w:sz w:val="28"/>
        </w:rPr>
        <w:t>1</w:t>
      </w:r>
      <w:r w:rsidR="00EF063E" w:rsidRPr="004B6A44">
        <w:rPr>
          <w:rFonts w:asciiTheme="majorBidi" w:hAnsiTheme="majorBidi" w:cstheme="majorBidi"/>
          <w:spacing w:val="-6"/>
          <w:sz w:val="28"/>
        </w:rPr>
        <w:t xml:space="preserve"> </w:t>
      </w:r>
      <w:r w:rsidR="00A8050B" w:rsidRPr="004B6A44">
        <w:rPr>
          <w:rFonts w:asciiTheme="majorBidi" w:hAnsiTheme="majorBidi" w:cstheme="majorBidi" w:hint="cs"/>
          <w:spacing w:val="-6"/>
          <w:sz w:val="28"/>
          <w:cs/>
        </w:rPr>
        <w:t>มีนาคม</w:t>
      </w:r>
      <w:r w:rsidR="00707A60" w:rsidRPr="004B6A44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4B6A44">
        <w:rPr>
          <w:rFonts w:asciiTheme="majorBidi" w:hAnsiTheme="majorBidi" w:cstheme="majorBidi"/>
          <w:spacing w:val="-6"/>
          <w:sz w:val="28"/>
        </w:rPr>
        <w:t>256</w:t>
      </w:r>
      <w:r w:rsidR="00D06120" w:rsidRPr="004B6A44">
        <w:rPr>
          <w:rFonts w:asciiTheme="majorBidi" w:hAnsiTheme="majorBidi" w:cstheme="majorBidi"/>
          <w:spacing w:val="-6"/>
          <w:sz w:val="28"/>
        </w:rPr>
        <w:t>8</w:t>
      </w:r>
      <w:r w:rsidRPr="004B6A44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4B6A44">
        <w:rPr>
          <w:rFonts w:asciiTheme="majorBidi" w:hAnsiTheme="majorBidi" w:cstheme="majorBidi"/>
          <w:spacing w:val="-6"/>
          <w:sz w:val="28"/>
        </w:rPr>
        <w:t xml:space="preserve">31 </w:t>
      </w:r>
      <w:r w:rsidRPr="004B6A44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4B6A44">
        <w:rPr>
          <w:rFonts w:asciiTheme="majorBidi" w:hAnsiTheme="majorBidi" w:cstheme="majorBidi"/>
          <w:spacing w:val="-6"/>
          <w:sz w:val="28"/>
        </w:rPr>
        <w:t>256</w:t>
      </w:r>
      <w:r w:rsidR="00D06120" w:rsidRPr="004B6A44">
        <w:rPr>
          <w:rFonts w:asciiTheme="majorBidi" w:hAnsiTheme="majorBidi" w:cstheme="majorBidi"/>
          <w:spacing w:val="-6"/>
          <w:sz w:val="28"/>
        </w:rPr>
        <w:t>7</w:t>
      </w:r>
      <w:r w:rsidRPr="004B6A44">
        <w:rPr>
          <w:rFonts w:asciiTheme="majorBidi" w:hAnsiTheme="majorBidi" w:cstheme="majorBidi"/>
          <w:spacing w:val="-6"/>
          <w:sz w:val="28"/>
        </w:rPr>
        <w:t xml:space="preserve"> </w:t>
      </w:r>
      <w:r w:rsidRPr="004B6A44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0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5"/>
        <w:gridCol w:w="90"/>
        <w:gridCol w:w="1080"/>
        <w:gridCol w:w="90"/>
        <w:gridCol w:w="1080"/>
      </w:tblGrid>
      <w:tr w:rsidR="002541A7" w:rsidRPr="00604876" w14:paraId="6ECB3850" w14:textId="77777777" w:rsidTr="001045DC">
        <w:trPr>
          <w:trHeight w:val="20"/>
        </w:trPr>
        <w:tc>
          <w:tcPr>
            <w:tcW w:w="4410" w:type="dxa"/>
          </w:tcPr>
          <w:p w14:paraId="7A2A6543" w14:textId="4B9E527A" w:rsidR="002541A7" w:rsidRPr="00604876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5" w:type="dxa"/>
            <w:gridSpan w:val="3"/>
            <w:vAlign w:val="bottom"/>
          </w:tcPr>
          <w:p w14:paraId="477BAA29" w14:textId="77777777" w:rsidR="002541A7" w:rsidRPr="00604876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E3BB33E" w14:textId="77777777" w:rsidR="002541A7" w:rsidRPr="00604876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604876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(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0487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0487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604876" w14:paraId="67B9F530" w14:textId="77777777" w:rsidTr="001045DC">
        <w:trPr>
          <w:trHeight w:val="20"/>
        </w:trPr>
        <w:tc>
          <w:tcPr>
            <w:tcW w:w="4410" w:type="dxa"/>
          </w:tcPr>
          <w:p w14:paraId="76545399" w14:textId="77777777" w:rsidR="00F53166" w:rsidRPr="00604876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5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604876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777EF2" w14:textId="77777777" w:rsidR="00F53166" w:rsidRPr="00604876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604876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604876" w14:paraId="5A880E83" w14:textId="77777777" w:rsidTr="001045DC">
        <w:trPr>
          <w:trHeight w:val="20"/>
        </w:trPr>
        <w:tc>
          <w:tcPr>
            <w:tcW w:w="4410" w:type="dxa"/>
          </w:tcPr>
          <w:p w14:paraId="06FBE73B" w14:textId="77777777" w:rsidR="00C56EB1" w:rsidRPr="00604876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58C77D" w14:textId="7C6485B9" w:rsidR="00C56EB1" w:rsidRPr="00604876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3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1</w:t>
            </w:r>
            <w:r w:rsidRPr="00604876">
              <w:rPr>
                <w:rFonts w:asciiTheme="majorBidi" w:hAnsiTheme="majorBidi" w:cstheme="majorBidi"/>
                <w:sz w:val="28"/>
              </w:rPr>
              <w:t xml:space="preserve"> </w:t>
            </w:r>
            <w:r w:rsidR="00A8050B" w:rsidRPr="00604876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A3B19A5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381D95C0" w:rsidR="00C56EB1" w:rsidRPr="00604876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3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1</w:t>
            </w:r>
            <w:r w:rsidRPr="00604876">
              <w:rPr>
                <w:rFonts w:asciiTheme="majorBidi" w:hAnsiTheme="majorBidi" w:cstheme="majorBidi"/>
                <w:sz w:val="28"/>
              </w:rPr>
              <w:t xml:space="preserve"> </w:t>
            </w:r>
            <w:r w:rsidR="00A8050B" w:rsidRPr="00604876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604876" w14:paraId="3D4D6727" w14:textId="77777777" w:rsidTr="001045DC">
        <w:trPr>
          <w:trHeight w:val="20"/>
        </w:trPr>
        <w:tc>
          <w:tcPr>
            <w:tcW w:w="4410" w:type="dxa"/>
          </w:tcPr>
          <w:p w14:paraId="370DDD72" w14:textId="77777777" w:rsidR="00C56EB1" w:rsidRPr="00604876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31911B" w14:textId="6FD91A98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256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66D32839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46C3909B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256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7789EB60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2A57755C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256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4D0ECF97" w14:textId="77777777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7DCC2C04" w:rsidR="00C56EB1" w:rsidRPr="00604876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256</w:t>
            </w:r>
            <w:r w:rsidR="00D06120" w:rsidRPr="0060487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B6A44" w:rsidRPr="00604876" w14:paraId="075C3280" w14:textId="77777777" w:rsidTr="00667ABF">
        <w:trPr>
          <w:trHeight w:val="305"/>
        </w:trPr>
        <w:tc>
          <w:tcPr>
            <w:tcW w:w="4410" w:type="dxa"/>
          </w:tcPr>
          <w:p w14:paraId="7EE37BB5" w14:textId="20C596A1" w:rsidR="004B6A44" w:rsidRPr="00604876" w:rsidRDefault="004B6A44" w:rsidP="004B6A44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FEC1" w14:textId="5B1E5F59" w:rsidR="004B6A44" w:rsidRPr="006C19BC" w:rsidRDefault="003719D6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3719D6">
              <w:rPr>
                <w:rFonts w:asciiTheme="majorBidi" w:hAnsiTheme="majorBidi" w:cstheme="majorBidi" w:hint="eastAsia"/>
                <w:sz w:val="28"/>
              </w:rPr>
              <w:t>144,989</w:t>
            </w:r>
          </w:p>
        </w:tc>
        <w:tc>
          <w:tcPr>
            <w:tcW w:w="90" w:type="dxa"/>
            <w:vAlign w:val="bottom"/>
          </w:tcPr>
          <w:p w14:paraId="37F6B4BC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0CEA" w14:textId="1E95E9C6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283,409</w:t>
            </w:r>
          </w:p>
        </w:tc>
        <w:tc>
          <w:tcPr>
            <w:tcW w:w="90" w:type="dxa"/>
            <w:vAlign w:val="bottom"/>
          </w:tcPr>
          <w:p w14:paraId="6A35F5B5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E7B18D" w14:textId="1D42257A" w:rsidR="004B6A44" w:rsidRPr="00604876" w:rsidRDefault="006F1E1A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5,344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53BB6568" w:rsidR="004B6A44" w:rsidRPr="00604876" w:rsidRDefault="00604876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</w:tr>
      <w:tr w:rsidR="004B6A44" w:rsidRPr="00604876" w14:paraId="5B7413E9" w14:textId="77777777" w:rsidTr="00667ABF">
        <w:trPr>
          <w:trHeight w:val="20"/>
        </w:trPr>
        <w:tc>
          <w:tcPr>
            <w:tcW w:w="4410" w:type="dxa"/>
          </w:tcPr>
          <w:p w14:paraId="70C70548" w14:textId="75BF2BA3" w:rsidR="004B6A44" w:rsidRPr="00604876" w:rsidRDefault="004B6A44" w:rsidP="004B6A4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B152C" w14:textId="062BC4FC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052A718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D8B24" w14:textId="3A811C69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8261BF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FB3335" w14:textId="4776FAD2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6A44" w:rsidRPr="00604876" w14:paraId="1361C087" w14:textId="77777777" w:rsidTr="00667ABF">
        <w:trPr>
          <w:trHeight w:val="20"/>
        </w:trPr>
        <w:tc>
          <w:tcPr>
            <w:tcW w:w="4410" w:type="dxa"/>
          </w:tcPr>
          <w:p w14:paraId="443E1552" w14:textId="3133F130" w:rsidR="004B6A44" w:rsidRPr="00604876" w:rsidRDefault="004B6A44" w:rsidP="004B6A4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ab/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604876">
              <w:rPr>
                <w:rFonts w:asciiTheme="majorBidi" w:hAnsiTheme="majorBidi" w:cstheme="majorBidi"/>
                <w:sz w:val="28"/>
              </w:rPr>
              <w:t>3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60487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E97E3E" w14:textId="59D2E422" w:rsidR="004B6A44" w:rsidRPr="006C19BC" w:rsidRDefault="006C19BC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239,</w:t>
            </w:r>
            <w:r w:rsidR="00A63103" w:rsidRPr="00A63103">
              <w:rPr>
                <w:rFonts w:asciiTheme="majorBidi" w:hAnsiTheme="majorBidi" w:cstheme="majorBidi" w:hint="eastAsia"/>
                <w:sz w:val="28"/>
              </w:rPr>
              <w:t>972</w:t>
            </w:r>
          </w:p>
        </w:tc>
        <w:tc>
          <w:tcPr>
            <w:tcW w:w="90" w:type="dxa"/>
            <w:vAlign w:val="bottom"/>
          </w:tcPr>
          <w:p w14:paraId="646FF8F6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66125" w14:textId="7CBD46A8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432,729</w:t>
            </w:r>
          </w:p>
        </w:tc>
        <w:tc>
          <w:tcPr>
            <w:tcW w:w="90" w:type="dxa"/>
            <w:vAlign w:val="bottom"/>
          </w:tcPr>
          <w:p w14:paraId="2F46D11F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5FD028A" w14:textId="62C39E5C" w:rsidR="004B6A44" w:rsidRPr="00604876" w:rsidRDefault="006F1E1A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5F6602E6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6A44" w:rsidRPr="00604876" w14:paraId="04F9CCE1" w14:textId="77777777" w:rsidTr="00667ABF">
        <w:trPr>
          <w:trHeight w:val="20"/>
        </w:trPr>
        <w:tc>
          <w:tcPr>
            <w:tcW w:w="4410" w:type="dxa"/>
          </w:tcPr>
          <w:p w14:paraId="4E8A4057" w14:textId="32BFA419" w:rsidR="004B6A44" w:rsidRPr="00604876" w:rsidRDefault="004B6A44" w:rsidP="004B6A4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2E2FE" w14:textId="18C018A8" w:rsidR="004B6A44" w:rsidRPr="006C19BC" w:rsidRDefault="00A63103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A63103">
              <w:rPr>
                <w:rFonts w:asciiTheme="majorBidi" w:hAnsiTheme="majorBidi" w:cstheme="majorBidi" w:hint="eastAsia"/>
                <w:sz w:val="28"/>
              </w:rPr>
              <w:t>412,373</w:t>
            </w:r>
          </w:p>
        </w:tc>
        <w:tc>
          <w:tcPr>
            <w:tcW w:w="90" w:type="dxa"/>
            <w:vAlign w:val="bottom"/>
          </w:tcPr>
          <w:p w14:paraId="33A812B9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16396" w14:textId="5DD2EB0D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493,947</w:t>
            </w:r>
          </w:p>
        </w:tc>
        <w:tc>
          <w:tcPr>
            <w:tcW w:w="90" w:type="dxa"/>
            <w:vAlign w:val="bottom"/>
          </w:tcPr>
          <w:p w14:paraId="56138402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1E767A" w14:textId="69F4789A" w:rsidR="004B6A44" w:rsidRPr="00604876" w:rsidRDefault="006F1E1A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678A1D99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1,070</w:t>
            </w:r>
          </w:p>
        </w:tc>
      </w:tr>
      <w:tr w:rsidR="004B6A44" w:rsidRPr="00604876" w14:paraId="108E8D22" w14:textId="77777777" w:rsidTr="00667ABF">
        <w:trPr>
          <w:trHeight w:val="243"/>
        </w:trPr>
        <w:tc>
          <w:tcPr>
            <w:tcW w:w="4410" w:type="dxa"/>
          </w:tcPr>
          <w:p w14:paraId="7C395087" w14:textId="1619D981" w:rsidR="004B6A44" w:rsidRPr="00604876" w:rsidRDefault="004B6A44" w:rsidP="004B6A4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ab/>
            </w:r>
            <w:r w:rsidRPr="00604876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9E038" w14:textId="7E7B913A" w:rsidR="004B6A44" w:rsidRPr="006C19BC" w:rsidRDefault="006C19BC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803,</w:t>
            </w:r>
            <w:r w:rsidR="00A63103" w:rsidRPr="00A63103">
              <w:rPr>
                <w:rFonts w:asciiTheme="majorBidi" w:hAnsiTheme="majorBidi" w:cstheme="majorBidi" w:hint="eastAsia"/>
                <w:sz w:val="28"/>
              </w:rPr>
              <w:t>276</w:t>
            </w:r>
          </w:p>
        </w:tc>
        <w:tc>
          <w:tcPr>
            <w:tcW w:w="90" w:type="dxa"/>
            <w:vAlign w:val="bottom"/>
          </w:tcPr>
          <w:p w14:paraId="71324CF8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07255" w14:textId="59745A18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  <w:cs/>
              </w:rPr>
              <w:t>316</w:t>
            </w:r>
            <w:r w:rsidRPr="006C19BC">
              <w:rPr>
                <w:rFonts w:asciiTheme="majorBidi" w:hAnsiTheme="majorBidi" w:cstheme="majorBidi"/>
                <w:sz w:val="28"/>
              </w:rPr>
              <w:t>,</w:t>
            </w:r>
            <w:r w:rsidRPr="006C19BC">
              <w:rPr>
                <w:rFonts w:asciiTheme="majorBidi" w:hAnsiTheme="majorBidi" w:cstheme="majorBidi"/>
                <w:sz w:val="28"/>
                <w:cs/>
              </w:rPr>
              <w:t>571</w:t>
            </w:r>
          </w:p>
        </w:tc>
        <w:tc>
          <w:tcPr>
            <w:tcW w:w="90" w:type="dxa"/>
            <w:vAlign w:val="bottom"/>
          </w:tcPr>
          <w:p w14:paraId="617571CF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7E9068" w14:textId="7A60ADB2" w:rsidR="004B6A44" w:rsidRPr="00604876" w:rsidRDefault="006F1E1A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389E73F0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4B6A44" w:rsidRPr="00604876" w14:paraId="520DB590" w14:textId="77777777" w:rsidTr="00667ABF">
        <w:trPr>
          <w:trHeight w:val="243"/>
        </w:trPr>
        <w:tc>
          <w:tcPr>
            <w:tcW w:w="4410" w:type="dxa"/>
          </w:tcPr>
          <w:p w14:paraId="566A2966" w14:textId="117235FB" w:rsidR="004B6A44" w:rsidRPr="00604876" w:rsidRDefault="004B6A44" w:rsidP="004B6A4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604876">
              <w:rPr>
                <w:rFonts w:asciiTheme="majorBidi" w:hAnsiTheme="majorBidi" w:cstheme="majorBidi"/>
                <w:sz w:val="28"/>
              </w:rPr>
              <w:t>12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31395" w14:textId="4E00132A" w:rsidR="004B6A44" w:rsidRPr="006C19BC" w:rsidRDefault="0022023B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22023B">
              <w:rPr>
                <w:rFonts w:asciiTheme="majorBidi" w:hAnsiTheme="majorBidi" w:cstheme="majorBidi" w:hint="eastAsia"/>
                <w:sz w:val="28"/>
              </w:rPr>
              <w:t>2,716</w:t>
            </w:r>
          </w:p>
        </w:tc>
        <w:tc>
          <w:tcPr>
            <w:tcW w:w="90" w:type="dxa"/>
            <w:vAlign w:val="bottom"/>
          </w:tcPr>
          <w:p w14:paraId="73D319B0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D579F" w14:textId="776972A1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6C19BC">
              <w:rPr>
                <w:rFonts w:asciiTheme="majorBidi" w:hAnsiTheme="majorBidi" w:cstheme="majorBidi"/>
                <w:sz w:val="28"/>
              </w:rPr>
              <w:t>,079</w:t>
            </w:r>
          </w:p>
        </w:tc>
        <w:tc>
          <w:tcPr>
            <w:tcW w:w="90" w:type="dxa"/>
            <w:vAlign w:val="bottom"/>
          </w:tcPr>
          <w:p w14:paraId="3D672AC8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E10117" w14:textId="5D0F35EF" w:rsidR="004B6A44" w:rsidRPr="00604876" w:rsidRDefault="006F1E1A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345E9" w14:textId="31D2939B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373</w:t>
            </w:r>
          </w:p>
        </w:tc>
      </w:tr>
      <w:tr w:rsidR="004B6A44" w:rsidRPr="00604876" w14:paraId="6430A7E9" w14:textId="77777777" w:rsidTr="00667ABF">
        <w:trPr>
          <w:trHeight w:val="20"/>
        </w:trPr>
        <w:tc>
          <w:tcPr>
            <w:tcW w:w="4410" w:type="dxa"/>
          </w:tcPr>
          <w:p w14:paraId="52FE8295" w14:textId="658DA60A" w:rsidR="004B6A44" w:rsidRPr="00604876" w:rsidRDefault="004B6A44" w:rsidP="004B6A4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8232" w14:textId="4C52C5B3" w:rsidR="004B6A44" w:rsidRPr="006C19BC" w:rsidRDefault="00B44B8F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B44B8F">
              <w:rPr>
                <w:rFonts w:asciiTheme="majorBidi" w:hAnsiTheme="majorBidi" w:cstheme="majorBidi" w:hint="eastAsia"/>
                <w:sz w:val="28"/>
              </w:rPr>
              <w:t>1,603,326</w:t>
            </w:r>
          </w:p>
        </w:tc>
        <w:tc>
          <w:tcPr>
            <w:tcW w:w="90" w:type="dxa"/>
            <w:vAlign w:val="bottom"/>
          </w:tcPr>
          <w:p w14:paraId="41637980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90C54" w14:textId="3E488204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C19BC">
              <w:rPr>
                <w:rFonts w:asciiTheme="majorBidi" w:hAnsiTheme="majorBidi" w:cstheme="majorBidi"/>
                <w:sz w:val="28"/>
              </w:rPr>
              <w:t>,</w:t>
            </w:r>
            <w:r w:rsidRPr="006C19BC">
              <w:rPr>
                <w:rFonts w:asciiTheme="majorBidi" w:hAnsiTheme="majorBidi" w:cstheme="majorBidi"/>
                <w:sz w:val="28"/>
                <w:cs/>
              </w:rPr>
              <w:t>528</w:t>
            </w:r>
            <w:r w:rsidRPr="006C19BC">
              <w:rPr>
                <w:rFonts w:asciiTheme="majorBidi" w:hAnsiTheme="majorBidi" w:cstheme="majorBidi"/>
                <w:sz w:val="28"/>
              </w:rPr>
              <w:t>,735</w:t>
            </w:r>
          </w:p>
        </w:tc>
        <w:tc>
          <w:tcPr>
            <w:tcW w:w="90" w:type="dxa"/>
            <w:vAlign w:val="bottom"/>
          </w:tcPr>
          <w:p w14:paraId="479AAA69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886B51" w14:textId="0552FE8E" w:rsidR="004B6A44" w:rsidRPr="00604876" w:rsidRDefault="006F1E1A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9CEDA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D16587" w14:textId="76757DD8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04876">
              <w:rPr>
                <w:rFonts w:asciiTheme="majorBidi" w:hAnsiTheme="majorBidi" w:cstheme="majorBidi"/>
                <w:sz w:val="28"/>
              </w:rPr>
              <w:t>,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>464</w:t>
            </w:r>
          </w:p>
        </w:tc>
      </w:tr>
      <w:tr w:rsidR="004B6A44" w:rsidRPr="00604876" w14:paraId="15265075" w14:textId="77777777" w:rsidTr="00667ABF">
        <w:trPr>
          <w:trHeight w:val="20"/>
        </w:trPr>
        <w:tc>
          <w:tcPr>
            <w:tcW w:w="4410" w:type="dxa"/>
          </w:tcPr>
          <w:p w14:paraId="4EF3B3AA" w14:textId="7CDACAD8" w:rsidR="004B6A44" w:rsidRPr="00604876" w:rsidRDefault="004B6A44" w:rsidP="004B6A4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0487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04876">
              <w:rPr>
                <w:rFonts w:asciiTheme="majorBidi" w:hAnsiTheme="majorBidi" w:cstheme="majorBidi"/>
                <w:sz w:val="28"/>
              </w:rPr>
              <w:t>:</w:t>
            </w:r>
            <w:r w:rsidRPr="0060487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06529" w14:textId="189B2635" w:rsidR="004B6A44" w:rsidRPr="006C19BC" w:rsidRDefault="003352D6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(</w:t>
            </w:r>
            <w:r w:rsidR="006F1E1A" w:rsidRPr="006C19BC">
              <w:rPr>
                <w:rFonts w:asciiTheme="majorBidi" w:hAnsiTheme="majorBidi" w:cstheme="majorBidi"/>
                <w:sz w:val="28"/>
              </w:rPr>
              <w:t>362,318)</w:t>
            </w:r>
          </w:p>
        </w:tc>
        <w:tc>
          <w:tcPr>
            <w:tcW w:w="90" w:type="dxa"/>
            <w:vAlign w:val="bottom"/>
          </w:tcPr>
          <w:p w14:paraId="1F75BF05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F6AA" w14:textId="383D24A2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19BC">
              <w:rPr>
                <w:rFonts w:asciiTheme="majorBidi" w:hAnsiTheme="majorBidi" w:cstheme="majorBidi"/>
                <w:sz w:val="28"/>
              </w:rPr>
              <w:t>(35</w:t>
            </w:r>
            <w:r w:rsidRPr="006C19BC">
              <w:rPr>
                <w:rFonts w:asciiTheme="majorBidi" w:hAnsiTheme="majorBidi" w:cstheme="majorBidi"/>
                <w:sz w:val="28"/>
                <w:cs/>
              </w:rPr>
              <w:t>6</w:t>
            </w:r>
            <w:r w:rsidRPr="006C19BC">
              <w:rPr>
                <w:rFonts w:asciiTheme="majorBidi" w:hAnsiTheme="majorBidi" w:cstheme="majorBidi"/>
                <w:sz w:val="28"/>
              </w:rPr>
              <w:t>,</w:t>
            </w:r>
            <w:r w:rsidRPr="006C19BC">
              <w:rPr>
                <w:rFonts w:asciiTheme="majorBidi" w:hAnsiTheme="majorBidi" w:cstheme="majorBidi"/>
                <w:sz w:val="28"/>
                <w:cs/>
              </w:rPr>
              <w:t>812</w:t>
            </w:r>
            <w:r w:rsidRPr="006C19B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55C950D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CEDD88" w14:textId="59C5A6FA" w:rsidR="004B6A44" w:rsidRPr="00604876" w:rsidRDefault="006F1E1A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(594)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1571A9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B656A1" w14:textId="353E2FED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876">
              <w:rPr>
                <w:rFonts w:asciiTheme="majorBidi" w:hAnsiTheme="majorBidi" w:cstheme="majorBidi"/>
                <w:sz w:val="28"/>
              </w:rPr>
              <w:t>(404)</w:t>
            </w:r>
          </w:p>
        </w:tc>
      </w:tr>
      <w:tr w:rsidR="004B6A44" w:rsidRPr="00604876" w14:paraId="5AEFB673" w14:textId="77777777" w:rsidTr="00667ABF">
        <w:trPr>
          <w:trHeight w:val="20"/>
        </w:trPr>
        <w:tc>
          <w:tcPr>
            <w:tcW w:w="4410" w:type="dxa"/>
          </w:tcPr>
          <w:p w14:paraId="212A2598" w14:textId="671D530D" w:rsidR="004B6A44" w:rsidRPr="00604876" w:rsidRDefault="004B6A44" w:rsidP="004B6A4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87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87F37" w14:textId="65E196B9" w:rsidR="004B6A44" w:rsidRPr="006C19BC" w:rsidRDefault="00A54062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54062">
              <w:rPr>
                <w:rFonts w:asciiTheme="majorBidi" w:hAnsiTheme="majorBidi" w:cstheme="majorBidi" w:hint="eastAsia"/>
                <w:b/>
                <w:bCs/>
                <w:sz w:val="28"/>
              </w:rPr>
              <w:t>1,241,008</w:t>
            </w:r>
          </w:p>
        </w:tc>
        <w:tc>
          <w:tcPr>
            <w:tcW w:w="90" w:type="dxa"/>
            <w:vAlign w:val="bottom"/>
          </w:tcPr>
          <w:p w14:paraId="3EB5B443" w14:textId="77777777" w:rsidR="004B6A44" w:rsidRPr="00B176E4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9EE6E" w14:textId="6DC23FF4" w:rsidR="004B6A44" w:rsidRPr="006C19BC" w:rsidRDefault="004B6A44" w:rsidP="004B6A4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C19BC">
              <w:rPr>
                <w:rFonts w:asciiTheme="majorBidi" w:hAnsiTheme="majorBidi" w:cstheme="majorBidi"/>
                <w:b/>
                <w:bCs/>
                <w:sz w:val="28"/>
              </w:rPr>
              <w:t>1,171,923</w:t>
            </w:r>
          </w:p>
        </w:tc>
        <w:tc>
          <w:tcPr>
            <w:tcW w:w="90" w:type="dxa"/>
            <w:vAlign w:val="bottom"/>
          </w:tcPr>
          <w:p w14:paraId="3849B6AC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6964E" w14:textId="2B12DD4E" w:rsidR="004B6A44" w:rsidRPr="00604876" w:rsidRDefault="006F1E1A" w:rsidP="004B6A4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6,19</w:t>
            </w:r>
            <w:r w:rsidR="00906C70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4B6A44" w:rsidRPr="00604876" w:rsidRDefault="004B6A44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D735" w14:textId="2DC15A62" w:rsidR="004B6A44" w:rsidRPr="00604876" w:rsidRDefault="004B6A44" w:rsidP="004B6A4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876">
              <w:rPr>
                <w:rFonts w:asciiTheme="majorBidi" w:hAnsiTheme="majorBidi" w:cstheme="majorBidi"/>
                <w:b/>
                <w:bCs/>
                <w:sz w:val="28"/>
              </w:rPr>
              <w:t>1,060</w:t>
            </w:r>
          </w:p>
        </w:tc>
      </w:tr>
    </w:tbl>
    <w:p w14:paraId="580429EC" w14:textId="77777777" w:rsidR="00032FC6" w:rsidRDefault="00032FC6" w:rsidP="00032FC6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6893827C" w14:textId="77777777" w:rsidR="00032FC6" w:rsidRDefault="00032F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EF3112C" w14:textId="48CD2262" w:rsidR="008E5795" w:rsidRPr="008E5795" w:rsidRDefault="006D47A0" w:rsidP="006D47A0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D47A0">
        <w:rPr>
          <w:rFonts w:asciiTheme="majorBidi" w:hAnsiTheme="majorBidi" w:cstheme="majorBidi" w:hint="cs"/>
          <w:b/>
          <w:bCs/>
          <w:sz w:val="28"/>
          <w:cs/>
        </w:rPr>
        <w:t>สินทรัพย์</w:t>
      </w:r>
      <w:r w:rsidRPr="006D47A0">
        <w:rPr>
          <w:rFonts w:asciiTheme="majorBidi" w:hAnsiTheme="majorBidi" w:hint="cs"/>
          <w:b/>
          <w:bCs/>
          <w:sz w:val="28"/>
          <w:cs/>
        </w:rPr>
        <w:t>ที่เกิดจากสัญญาและหนี้สินที่เกิดจากสัญญา</w:t>
      </w:r>
      <w:r w:rsidR="003A6DC5">
        <w:rPr>
          <w:rFonts w:asciiTheme="majorBidi" w:hAnsiTheme="majorBidi" w:hint="cs"/>
          <w:b/>
          <w:bCs/>
          <w:sz w:val="28"/>
          <w:cs/>
        </w:rPr>
        <w:t xml:space="preserve"> </w:t>
      </w:r>
    </w:p>
    <w:p w14:paraId="2EBEB5DA" w14:textId="73401456" w:rsidR="008E5795" w:rsidRPr="008E5795" w:rsidRDefault="008E5795" w:rsidP="008E579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E5795">
        <w:rPr>
          <w:rFonts w:asciiTheme="majorBidi" w:hAnsiTheme="majorBidi" w:hint="cs"/>
          <w:color w:val="000000"/>
          <w:spacing w:val="-2"/>
          <w:sz w:val="28"/>
          <w:cs/>
        </w:rPr>
        <w:t>สินทรัพย์ที่เกิดจากสัญญาและหนี้สินที่เกิดจากสัญญา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8E579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8E579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E579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8E5795">
        <w:rPr>
          <w:rFonts w:asciiTheme="majorBidi" w:hAnsiTheme="majorBidi" w:cstheme="majorBidi"/>
          <w:color w:val="000000"/>
          <w:spacing w:val="-2"/>
          <w:sz w:val="28"/>
        </w:rPr>
        <w:t xml:space="preserve">2568 </w:t>
      </w:r>
      <w:r w:rsidRPr="008E579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8E579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E579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E5795">
        <w:rPr>
          <w:rFonts w:asciiTheme="majorBidi" w:hAnsiTheme="majorBidi" w:cstheme="majorBidi"/>
          <w:color w:val="000000"/>
          <w:spacing w:val="-2"/>
          <w:sz w:val="28"/>
        </w:rPr>
        <w:t xml:space="preserve">2567 </w:t>
      </w:r>
      <w:r w:rsidRPr="008E579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0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5"/>
        <w:gridCol w:w="90"/>
        <w:gridCol w:w="1080"/>
        <w:gridCol w:w="90"/>
        <w:gridCol w:w="1080"/>
      </w:tblGrid>
      <w:tr w:rsidR="008E5795" w:rsidRPr="001E277E" w14:paraId="70500564" w14:textId="77777777" w:rsidTr="00CC51C4">
        <w:trPr>
          <w:trHeight w:val="20"/>
          <w:tblHeader/>
        </w:trPr>
        <w:tc>
          <w:tcPr>
            <w:tcW w:w="4410" w:type="dxa"/>
          </w:tcPr>
          <w:p w14:paraId="2D612930" w14:textId="77777777" w:rsidR="008E5795" w:rsidRPr="001E277E" w:rsidRDefault="008E5795" w:rsidP="00134FAE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5" w:type="dxa"/>
            <w:gridSpan w:val="3"/>
            <w:vAlign w:val="bottom"/>
          </w:tcPr>
          <w:p w14:paraId="0375F06E" w14:textId="58F4F51F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E956534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4587367" w14:textId="77777777" w:rsidR="008E5795" w:rsidRPr="001E277E" w:rsidRDefault="008E5795" w:rsidP="00134FAE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(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E27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E27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E5795" w:rsidRPr="001E277E" w14:paraId="73A7E4DF" w14:textId="77777777" w:rsidTr="00CC51C4">
        <w:trPr>
          <w:trHeight w:val="20"/>
          <w:tblHeader/>
        </w:trPr>
        <w:tc>
          <w:tcPr>
            <w:tcW w:w="4410" w:type="dxa"/>
          </w:tcPr>
          <w:p w14:paraId="48EBB867" w14:textId="77777777" w:rsidR="008E5795" w:rsidRPr="001E277E" w:rsidRDefault="008E5795" w:rsidP="00134FAE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5" w:type="dxa"/>
            <w:gridSpan w:val="3"/>
            <w:vAlign w:val="bottom"/>
          </w:tcPr>
          <w:p w14:paraId="160E10A0" w14:textId="5B38DAFA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4A08F5C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EA88FF8" w14:textId="7A4FEB9B" w:rsidR="008E5795" w:rsidRPr="001E277E" w:rsidRDefault="00A86080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8E5795" w:rsidRPr="001E277E" w14:paraId="7809D517" w14:textId="77777777" w:rsidTr="00CC51C4">
        <w:trPr>
          <w:trHeight w:val="20"/>
          <w:tblHeader/>
        </w:trPr>
        <w:tc>
          <w:tcPr>
            <w:tcW w:w="4410" w:type="dxa"/>
          </w:tcPr>
          <w:p w14:paraId="0B043FAB" w14:textId="77777777" w:rsidR="008E5795" w:rsidRPr="001E277E" w:rsidRDefault="008E5795" w:rsidP="00134FAE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D0B31F4" w14:textId="2388EB2E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1882545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0F0ABAC9" w14:textId="7051A47F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9AC6818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22279A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561256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0A73D0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E5795" w:rsidRPr="001E277E" w14:paraId="76AF0BC7" w14:textId="77777777" w:rsidTr="00CC51C4">
        <w:trPr>
          <w:trHeight w:val="20"/>
          <w:tblHeader/>
        </w:trPr>
        <w:tc>
          <w:tcPr>
            <w:tcW w:w="4410" w:type="dxa"/>
          </w:tcPr>
          <w:p w14:paraId="2C40CE17" w14:textId="77777777" w:rsidR="008E5795" w:rsidRPr="001E277E" w:rsidRDefault="008E5795" w:rsidP="00134FAE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D2F1036" w14:textId="2D9BDD43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18DC8E0" w14:textId="032A3F1A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7600A5F" w14:textId="5B3424F5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A7AC5EA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076EF5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</w:tcPr>
          <w:p w14:paraId="7F389BBF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BBDA36" w14:textId="77777777" w:rsidR="008E5795" w:rsidRPr="001E277E" w:rsidRDefault="008E5795" w:rsidP="00134FAE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E5795" w:rsidRPr="001E277E" w14:paraId="2D12963C" w14:textId="77777777" w:rsidTr="00667ABF">
        <w:trPr>
          <w:trHeight w:val="305"/>
        </w:trPr>
        <w:tc>
          <w:tcPr>
            <w:tcW w:w="4410" w:type="dxa"/>
          </w:tcPr>
          <w:p w14:paraId="3463BA0B" w14:textId="48D84186" w:rsidR="008E5795" w:rsidRPr="001E277E" w:rsidRDefault="006C3DA4" w:rsidP="00134FAE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shd w:val="clear" w:color="auto" w:fill="auto"/>
          </w:tcPr>
          <w:p w14:paraId="70E50F6F" w14:textId="77777777" w:rsidR="008E5795" w:rsidRPr="001E277E" w:rsidRDefault="008E5795" w:rsidP="00134FA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E8E148E" w14:textId="77777777" w:rsidR="008E5795" w:rsidRPr="001E277E" w:rsidRDefault="008E5795" w:rsidP="00134FAE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BB74F8C" w14:textId="4F8421CA" w:rsidR="008E5795" w:rsidRPr="001E277E" w:rsidRDefault="008E5795" w:rsidP="00134FAE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2737E08" w14:textId="77777777" w:rsidR="008E5795" w:rsidRPr="001E277E" w:rsidRDefault="008E5795" w:rsidP="00134FAE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B6E062" w14:textId="77777777" w:rsidR="008E5795" w:rsidRPr="001E277E" w:rsidRDefault="008E5795" w:rsidP="00134FAE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9CAE386" w14:textId="77777777" w:rsidR="008E5795" w:rsidRPr="001E277E" w:rsidRDefault="008E5795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874FF0" w14:textId="7EB26D81" w:rsidR="008E5795" w:rsidRPr="001E277E" w:rsidRDefault="008E5795" w:rsidP="00134FAE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</w:tr>
      <w:tr w:rsidR="000E5F8F" w:rsidRPr="001E277E" w14:paraId="628B8E23" w14:textId="77777777" w:rsidTr="00667ABF">
        <w:trPr>
          <w:trHeight w:val="20"/>
        </w:trPr>
        <w:tc>
          <w:tcPr>
            <w:tcW w:w="4410" w:type="dxa"/>
          </w:tcPr>
          <w:p w14:paraId="3D1A52CA" w14:textId="3A505E8D" w:rsidR="000E5F8F" w:rsidRPr="001E277E" w:rsidRDefault="000E5F8F" w:rsidP="000E5F8F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277E">
              <w:rPr>
                <w:rFonts w:asciiTheme="majorBidi" w:hAnsiTheme="majorBidi" w:cstheme="majorBidi"/>
                <w:sz w:val="28"/>
                <w:cs/>
              </w:rPr>
              <w:t>มูลค่างานตามสัญญา</w:t>
            </w:r>
          </w:p>
        </w:tc>
        <w:tc>
          <w:tcPr>
            <w:tcW w:w="1080" w:type="dxa"/>
            <w:shd w:val="clear" w:color="auto" w:fill="auto"/>
          </w:tcPr>
          <w:p w14:paraId="35E6E4CD" w14:textId="77777777" w:rsidR="000E5F8F" w:rsidRPr="001E277E" w:rsidRDefault="000E5F8F" w:rsidP="000E5F8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E46902" w14:textId="77777777" w:rsidR="000E5F8F" w:rsidRPr="001E277E" w:rsidRDefault="000E5F8F" w:rsidP="000E5F8F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69D5814" w14:textId="77777777" w:rsidR="000E5F8F" w:rsidRPr="001E277E" w:rsidRDefault="000E5F8F" w:rsidP="000E5F8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6D48D5E6" w14:textId="77777777" w:rsidR="000E5F8F" w:rsidRPr="001E277E" w:rsidRDefault="000E5F8F" w:rsidP="000E5F8F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42C235" w14:textId="12D1CCE9" w:rsidR="000E5F8F" w:rsidRPr="001E277E" w:rsidRDefault="003F1740" w:rsidP="000E5F8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3F1740">
              <w:rPr>
                <w:rFonts w:asciiTheme="majorBidi" w:hAnsiTheme="majorBidi" w:cstheme="majorBidi" w:hint="eastAsia"/>
                <w:sz w:val="28"/>
              </w:rPr>
              <w:t xml:space="preserve"> 5,120,519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21233B" w14:textId="77777777" w:rsidR="000E5F8F" w:rsidRPr="001E277E" w:rsidRDefault="000E5F8F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C5135D8" w14:textId="0DCAF078" w:rsidR="000E5F8F" w:rsidRPr="001E277E" w:rsidRDefault="003B26E9" w:rsidP="000E5F8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7,</w:t>
            </w:r>
            <w:r w:rsidR="00D35670">
              <w:rPr>
                <w:rFonts w:asciiTheme="majorBidi" w:hAnsiTheme="majorBidi" w:cstheme="majorBidi"/>
                <w:sz w:val="28"/>
              </w:rPr>
              <w:t>905</w:t>
            </w:r>
            <w:r w:rsidRPr="001E277E">
              <w:rPr>
                <w:rFonts w:asciiTheme="majorBidi" w:hAnsiTheme="majorBidi" w:cstheme="majorBidi"/>
                <w:sz w:val="28"/>
              </w:rPr>
              <w:t>,0</w:t>
            </w:r>
            <w:r w:rsidR="00D35670">
              <w:rPr>
                <w:rFonts w:asciiTheme="majorBidi" w:hAnsiTheme="majorBidi" w:cstheme="majorBidi"/>
                <w:sz w:val="28"/>
              </w:rPr>
              <w:t>67</w:t>
            </w:r>
          </w:p>
        </w:tc>
      </w:tr>
      <w:tr w:rsidR="000E5F8F" w:rsidRPr="001E277E" w14:paraId="556266B8" w14:textId="77777777" w:rsidTr="00667ABF">
        <w:trPr>
          <w:trHeight w:val="20"/>
        </w:trPr>
        <w:tc>
          <w:tcPr>
            <w:tcW w:w="4410" w:type="dxa"/>
          </w:tcPr>
          <w:p w14:paraId="1ED8D06C" w14:textId="29B26908" w:rsidR="000E5F8F" w:rsidRPr="00A41507" w:rsidRDefault="000E5F8F" w:rsidP="000E5F8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41507">
              <w:rPr>
                <w:rFonts w:asciiTheme="majorBidi" w:hAnsiTheme="majorBidi" w:cstheme="majorBidi"/>
                <w:sz w:val="16"/>
                <w:szCs w:val="16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7EC094CD" w14:textId="77777777" w:rsidR="000E5F8F" w:rsidRPr="00A41507" w:rsidRDefault="000E5F8F" w:rsidP="000E5F8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3D1966F2" w14:textId="77777777" w:rsidR="000E5F8F" w:rsidRPr="00A41507" w:rsidRDefault="000E5F8F" w:rsidP="000E5F8F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128F301A" w14:textId="1B11230B" w:rsidR="000E5F8F" w:rsidRPr="00A41507" w:rsidRDefault="000E5F8F" w:rsidP="000E5F8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1A351549" w14:textId="77777777" w:rsidR="000E5F8F" w:rsidRPr="00A41507" w:rsidRDefault="000E5F8F" w:rsidP="000E5F8F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17E6212" w14:textId="77777777" w:rsidR="000E5F8F" w:rsidRPr="00A41507" w:rsidRDefault="000E5F8F" w:rsidP="000E5F8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8850A21" w14:textId="77777777" w:rsidR="000E5F8F" w:rsidRPr="00A41507" w:rsidRDefault="000E5F8F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2E279AB" w14:textId="1E1FD98A" w:rsidR="000E5F8F" w:rsidRPr="00A41507" w:rsidRDefault="000E5F8F" w:rsidP="000E5F8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C57566" w:rsidRPr="001E277E" w14:paraId="08AD4108" w14:textId="77777777" w:rsidTr="00667ABF">
        <w:trPr>
          <w:trHeight w:val="20"/>
        </w:trPr>
        <w:tc>
          <w:tcPr>
            <w:tcW w:w="4410" w:type="dxa"/>
          </w:tcPr>
          <w:p w14:paraId="3B0B7344" w14:textId="16EA20FE" w:rsidR="00C57566" w:rsidRPr="001E277E" w:rsidRDefault="00C57566" w:rsidP="00C57566">
            <w:pPr>
              <w:spacing w:before="20" w:after="2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080" w:type="dxa"/>
            <w:shd w:val="clear" w:color="auto" w:fill="auto"/>
          </w:tcPr>
          <w:p w14:paraId="4151CA0D" w14:textId="629A4D10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12019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0F954F3" w14:textId="7B7A1C9B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83C971C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77E0D27" w14:textId="02CA8718" w:rsidR="00C57566" w:rsidRPr="001E277E" w:rsidRDefault="49DA9FE5" w:rsidP="00C5756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5B6A2D2B">
              <w:rPr>
                <w:rFonts w:asciiTheme="majorBidi" w:hAnsiTheme="majorBidi" w:cstheme="majorBidi"/>
                <w:sz w:val="28"/>
              </w:rPr>
              <w:t>4,618,073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CB5979" w14:textId="77777777" w:rsidR="00C57566" w:rsidRPr="001E277E" w:rsidRDefault="00C57566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345BAA" w14:textId="65EB7FF8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6,902,752</w:t>
            </w:r>
          </w:p>
        </w:tc>
      </w:tr>
      <w:tr w:rsidR="00C57566" w:rsidRPr="001E277E" w14:paraId="58143C8D" w14:textId="77777777" w:rsidTr="00667ABF">
        <w:trPr>
          <w:trHeight w:val="243"/>
        </w:trPr>
        <w:tc>
          <w:tcPr>
            <w:tcW w:w="4410" w:type="dxa"/>
          </w:tcPr>
          <w:p w14:paraId="79A49330" w14:textId="327B8451" w:rsidR="00C57566" w:rsidRPr="001E277E" w:rsidRDefault="00C57566" w:rsidP="00C57566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E277E">
              <w:rPr>
                <w:rFonts w:asciiTheme="majorBidi" w:hAnsiTheme="majorBidi" w:cstheme="majorBidi"/>
                <w:sz w:val="28"/>
              </w:rPr>
              <w:t>: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1080" w:type="dxa"/>
            <w:shd w:val="clear" w:color="auto" w:fill="auto"/>
          </w:tcPr>
          <w:p w14:paraId="39AF9CFD" w14:textId="05815A7C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12655D4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6B7572B" w14:textId="16A86EAE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297EC74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70432" w14:textId="7C168B09" w:rsidR="00C57566" w:rsidRPr="001E277E" w:rsidRDefault="10625D2F" w:rsidP="00C5756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469403D4">
              <w:rPr>
                <w:rFonts w:asciiTheme="majorBidi" w:hAnsiTheme="majorBidi" w:cstheme="majorBidi"/>
                <w:sz w:val="28"/>
              </w:rPr>
              <w:t>(3,781,453)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48B4C7" w14:textId="77777777" w:rsidR="00C57566" w:rsidRPr="001E277E" w:rsidRDefault="00C57566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4BFC21" w14:textId="1699413C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(6,079,183)</w:t>
            </w:r>
          </w:p>
        </w:tc>
      </w:tr>
      <w:tr w:rsidR="00C57566" w:rsidRPr="001E277E" w14:paraId="6B1C29CB" w14:textId="77777777" w:rsidTr="00667ABF">
        <w:trPr>
          <w:trHeight w:val="243"/>
        </w:trPr>
        <w:tc>
          <w:tcPr>
            <w:tcW w:w="4410" w:type="dxa"/>
          </w:tcPr>
          <w:p w14:paraId="5B7C40D6" w14:textId="232522AC" w:rsidR="00C57566" w:rsidRPr="001E277E" w:rsidRDefault="00C57566" w:rsidP="00C57566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080" w:type="dxa"/>
            <w:shd w:val="clear" w:color="auto" w:fill="auto"/>
          </w:tcPr>
          <w:p w14:paraId="48D04B93" w14:textId="77777777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F02D93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E11652E" w14:textId="77777777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4C634417" w14:textId="77777777" w:rsidR="00C57566" w:rsidRPr="001E277E" w:rsidRDefault="00C57566" w:rsidP="00C57566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3810E8" w14:textId="59B6CACB" w:rsidR="00C57566" w:rsidRPr="001E277E" w:rsidRDefault="7473AA38" w:rsidP="00C5756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3702A4A3">
              <w:rPr>
                <w:rFonts w:asciiTheme="majorBidi" w:hAnsiTheme="majorBidi" w:cstheme="majorBidi"/>
                <w:sz w:val="28"/>
              </w:rPr>
              <w:t>836,620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ED52FF" w14:textId="77777777" w:rsidR="00C57566" w:rsidRPr="001E277E" w:rsidRDefault="00C57566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95DBC1" w14:textId="1068631B" w:rsidR="00C57566" w:rsidRPr="001E277E" w:rsidRDefault="00C57566" w:rsidP="00C5756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823,569</w:t>
            </w:r>
          </w:p>
        </w:tc>
      </w:tr>
      <w:tr w:rsidR="00805690" w:rsidRPr="001E277E" w14:paraId="7CFFD2CE" w14:textId="77777777" w:rsidTr="00667ABF">
        <w:trPr>
          <w:trHeight w:val="20"/>
        </w:trPr>
        <w:tc>
          <w:tcPr>
            <w:tcW w:w="4410" w:type="dxa"/>
          </w:tcPr>
          <w:p w14:paraId="2DEB6594" w14:textId="77777777" w:rsidR="00805690" w:rsidRPr="001E277E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E277E">
              <w:rPr>
                <w:rFonts w:asciiTheme="majorBidi" w:hAnsiTheme="majorBidi" w:cstheme="majorBidi"/>
                <w:sz w:val="28"/>
              </w:rPr>
              <w:t>: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3AA4B023" w14:textId="52F3E8D3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B061298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3042FEE" w14:textId="6104BA42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2AF87B8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F6518B" w14:textId="69AB814F" w:rsidR="00805690" w:rsidRPr="001E277E" w:rsidRDefault="5367543D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368E7AE2">
              <w:rPr>
                <w:rFonts w:asciiTheme="majorBidi" w:hAnsiTheme="majorBidi" w:cstheme="majorBidi"/>
                <w:sz w:val="28"/>
              </w:rPr>
              <w:t>(196,103)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A32812" w14:textId="77777777" w:rsidR="00805690" w:rsidRPr="001E277E" w:rsidRDefault="00805690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452DED" w14:textId="18FA3E85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1E277E">
              <w:rPr>
                <w:rFonts w:asciiTheme="majorBidi" w:hAnsiTheme="majorBidi" w:cstheme="majorBidi"/>
                <w:sz w:val="28"/>
              </w:rPr>
              <w:t>(196,103)</w:t>
            </w:r>
          </w:p>
        </w:tc>
      </w:tr>
      <w:tr w:rsidR="00805690" w:rsidRPr="001E277E" w14:paraId="388262B8" w14:textId="77777777" w:rsidTr="00EF77D7">
        <w:trPr>
          <w:trHeight w:val="278"/>
        </w:trPr>
        <w:tc>
          <w:tcPr>
            <w:tcW w:w="4410" w:type="dxa"/>
          </w:tcPr>
          <w:p w14:paraId="7D4736BF" w14:textId="77777777" w:rsidR="00805690" w:rsidRPr="006946D5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946D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00C3ECA" w14:textId="39D5238A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0D19988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3FBE18D" w14:textId="0D6A67F2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108D4AF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41E15" w14:textId="7BD4E36E" w:rsidR="00805690" w:rsidRPr="001E277E" w:rsidRDefault="18A94580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529F694C">
              <w:rPr>
                <w:rFonts w:asciiTheme="majorBidi" w:hAnsiTheme="majorBidi" w:cstheme="majorBidi"/>
                <w:b/>
                <w:bCs/>
                <w:sz w:val="28"/>
              </w:rPr>
              <w:t>640,517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92E3AC" w14:textId="77777777" w:rsidR="00805690" w:rsidRPr="001E277E" w:rsidRDefault="00805690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5015F" w14:textId="533D3C2C" w:rsidR="00805690" w:rsidRPr="006946D5" w:rsidRDefault="00805690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6946D5">
              <w:rPr>
                <w:rFonts w:asciiTheme="majorBidi" w:hAnsiTheme="majorBidi" w:cstheme="majorBidi"/>
                <w:b/>
                <w:bCs/>
                <w:sz w:val="28"/>
              </w:rPr>
              <w:t>627,466</w:t>
            </w:r>
          </w:p>
        </w:tc>
      </w:tr>
      <w:tr w:rsidR="00805690" w:rsidRPr="001E277E" w14:paraId="3F924199" w14:textId="77777777" w:rsidTr="00667ABF">
        <w:trPr>
          <w:trHeight w:val="20"/>
        </w:trPr>
        <w:tc>
          <w:tcPr>
            <w:tcW w:w="4410" w:type="dxa"/>
          </w:tcPr>
          <w:p w14:paraId="6D2EFE69" w14:textId="77777777" w:rsidR="00805690" w:rsidRPr="00A41507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E2F7EF" w14:textId="64C7348D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44E53FB" w14:textId="77777777" w:rsidR="00805690" w:rsidRPr="00A41507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6BF89AF3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3B5D4328" w14:textId="77777777" w:rsidR="00805690" w:rsidRPr="00A41507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3E61826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390947" w14:textId="77777777" w:rsidR="00805690" w:rsidRPr="00A41507" w:rsidRDefault="00805690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25A75D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805690" w:rsidRPr="001E277E" w14:paraId="7FC5B55E" w14:textId="77777777" w:rsidTr="00667ABF">
        <w:trPr>
          <w:trHeight w:val="20"/>
        </w:trPr>
        <w:tc>
          <w:tcPr>
            <w:tcW w:w="4410" w:type="dxa"/>
          </w:tcPr>
          <w:p w14:paraId="3952CFF7" w14:textId="5DAABB12" w:rsidR="00805690" w:rsidRPr="006946D5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946D5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ลูกหนี้เงินประกันผลงาน</w:t>
            </w:r>
            <w:r w:rsidR="006946D5" w:rsidRPr="006946D5">
              <w:rPr>
                <w:rFonts w:asciiTheme="majorBidi" w:hAnsiTheme="majorBidi" w:hint="cs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1080" w:type="dxa"/>
            <w:shd w:val="clear" w:color="auto" w:fill="auto"/>
          </w:tcPr>
          <w:p w14:paraId="3900FEAA" w14:textId="77777777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636819E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4177DA4" w14:textId="77777777" w:rsidR="00805690" w:rsidRPr="001E277E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343BBE24" w14:textId="77777777" w:rsidR="00805690" w:rsidRPr="001E277E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FA4271" w14:textId="7E573E7A" w:rsidR="00805690" w:rsidRPr="001E277E" w:rsidRDefault="02606175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17AEC8CB">
              <w:rPr>
                <w:rFonts w:asciiTheme="majorBidi" w:hAnsiTheme="majorBidi" w:cstheme="majorBidi"/>
                <w:b/>
                <w:bCs/>
                <w:sz w:val="28"/>
              </w:rPr>
              <w:t>164,895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D3E151" w14:textId="77777777" w:rsidR="00805690" w:rsidRPr="001E277E" w:rsidRDefault="00805690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778212" w14:textId="44B4FEAB" w:rsidR="00805690" w:rsidRPr="006946D5" w:rsidRDefault="007D3D52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6946D5">
              <w:rPr>
                <w:rFonts w:asciiTheme="majorBidi" w:hAnsiTheme="majorBidi" w:cstheme="majorBidi"/>
                <w:b/>
                <w:bCs/>
                <w:sz w:val="28"/>
              </w:rPr>
              <w:t>188,888</w:t>
            </w:r>
          </w:p>
        </w:tc>
      </w:tr>
      <w:tr w:rsidR="00805690" w:rsidRPr="001E277E" w14:paraId="01C4B12C" w14:textId="77777777" w:rsidTr="00905D01">
        <w:trPr>
          <w:trHeight w:val="357"/>
        </w:trPr>
        <w:tc>
          <w:tcPr>
            <w:tcW w:w="4410" w:type="dxa"/>
          </w:tcPr>
          <w:p w14:paraId="0D77FAD5" w14:textId="77777777" w:rsidR="00805690" w:rsidRPr="00A41507" w:rsidRDefault="00805690" w:rsidP="0080569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DE74D3" w14:textId="1E58EBAB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734AC60" w14:textId="77777777" w:rsidR="00805690" w:rsidRPr="00A41507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4AC5C407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1FFE22A0" w14:textId="77777777" w:rsidR="00805690" w:rsidRPr="00A41507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83250B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9311DCC" w14:textId="77777777" w:rsidR="00805690" w:rsidRPr="00A41507" w:rsidRDefault="00805690" w:rsidP="00805690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50C5E5" w14:textId="77777777" w:rsidR="00805690" w:rsidRPr="00A41507" w:rsidRDefault="00805690" w:rsidP="0080569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466364" w:rsidRPr="001E277E" w14:paraId="5DB04AF7" w14:textId="77777777" w:rsidTr="00905D01">
        <w:trPr>
          <w:trHeight w:val="20"/>
        </w:trPr>
        <w:tc>
          <w:tcPr>
            <w:tcW w:w="4410" w:type="dxa"/>
          </w:tcPr>
          <w:p w14:paraId="6740C849" w14:textId="0938B892" w:rsidR="00466364" w:rsidRPr="00173EBF" w:rsidRDefault="00466364" w:rsidP="0046636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173EBF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การวิเคราะห์อายุของ</w:t>
            </w:r>
            <w:r w:rsidRPr="00173EB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shd w:val="clear" w:color="auto" w:fill="auto"/>
          </w:tcPr>
          <w:p w14:paraId="3B509474" w14:textId="2F61F391" w:rsidR="00466364" w:rsidRPr="00173EBF" w:rsidRDefault="00466364" w:rsidP="0046636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D5BEA41" w14:textId="77777777" w:rsidR="00466364" w:rsidRPr="00173EBF" w:rsidRDefault="00466364" w:rsidP="0046636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A36775C" w14:textId="77777777" w:rsidR="00466364" w:rsidRPr="00173EBF" w:rsidRDefault="00466364" w:rsidP="0046636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468DE3A8" w14:textId="77777777" w:rsidR="00466364" w:rsidRPr="00173EBF" w:rsidRDefault="00466364" w:rsidP="0046636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C6378B3" w14:textId="77777777" w:rsidR="00466364" w:rsidRPr="00173EBF" w:rsidRDefault="00466364" w:rsidP="0046636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1A4E9C" w14:textId="77777777" w:rsidR="00466364" w:rsidRPr="00173EBF" w:rsidRDefault="00466364" w:rsidP="0046636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F467982" w14:textId="77777777" w:rsidR="00466364" w:rsidRPr="00173EBF" w:rsidRDefault="00466364" w:rsidP="0046636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</w:tr>
      <w:tr w:rsidR="00C44B13" w:rsidRPr="001E277E" w14:paraId="6FF83801" w14:textId="77777777" w:rsidTr="00667ABF">
        <w:trPr>
          <w:trHeight w:val="20"/>
        </w:trPr>
        <w:tc>
          <w:tcPr>
            <w:tcW w:w="4410" w:type="dxa"/>
          </w:tcPr>
          <w:p w14:paraId="5D265FE6" w14:textId="769D65DB" w:rsidR="00C44B13" w:rsidRPr="00173EBF" w:rsidRDefault="00C44B13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3EBF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2439D405" w14:textId="3C96424D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9879902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205CFB9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3FEB88E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FB2350" w14:textId="4AC87CA3" w:rsidR="00C44B13" w:rsidRPr="00173EBF" w:rsidRDefault="39C705EE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7BA5A7B5">
              <w:rPr>
                <w:rFonts w:asciiTheme="majorBidi" w:hAnsiTheme="majorBidi" w:cstheme="majorBidi"/>
                <w:sz w:val="28"/>
              </w:rPr>
              <w:t>204,816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867420" w14:textId="77777777" w:rsidR="00C44B13" w:rsidRPr="00173EBF" w:rsidRDefault="00C44B13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F21D515" w14:textId="37B50191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173EBF">
              <w:rPr>
                <w:rFonts w:asciiTheme="majorBidi" w:hAnsiTheme="majorBidi" w:cstheme="majorBidi"/>
                <w:sz w:val="28"/>
              </w:rPr>
              <w:t>242,411</w:t>
            </w:r>
          </w:p>
        </w:tc>
      </w:tr>
      <w:tr w:rsidR="00C44B13" w:rsidRPr="001E277E" w14:paraId="504114C3" w14:textId="77777777" w:rsidTr="00667ABF">
        <w:trPr>
          <w:trHeight w:val="20"/>
        </w:trPr>
        <w:tc>
          <w:tcPr>
            <w:tcW w:w="4410" w:type="dxa"/>
          </w:tcPr>
          <w:p w14:paraId="580A3EB1" w14:textId="0F596DDC" w:rsidR="00C44B13" w:rsidRPr="00173EBF" w:rsidRDefault="00C44B13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3EBF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</w:tcPr>
          <w:p w14:paraId="1C13E0D3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1A4ADEF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5B174E7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63DE9BE8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E0FF2E3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4E5E5F9" w14:textId="77777777" w:rsidR="00C44B13" w:rsidRPr="00173EBF" w:rsidRDefault="00C44B13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2B476DF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</w:tr>
      <w:tr w:rsidR="00C44B13" w:rsidRPr="001E277E" w14:paraId="3F859D60" w14:textId="77777777" w:rsidTr="00667ABF">
        <w:trPr>
          <w:trHeight w:val="20"/>
        </w:trPr>
        <w:tc>
          <w:tcPr>
            <w:tcW w:w="4410" w:type="dxa"/>
          </w:tcPr>
          <w:p w14:paraId="7F10D27E" w14:textId="74D84897" w:rsidR="00C44B13" w:rsidRPr="00173EBF" w:rsidRDefault="00C44B13" w:rsidP="0095027C">
            <w:pPr>
              <w:tabs>
                <w:tab w:val="left" w:pos="180"/>
                <w:tab w:val="left" w:pos="2160"/>
              </w:tabs>
              <w:spacing w:before="20" w:after="20"/>
              <w:ind w:left="175" w:hanging="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3EBF">
              <w:rPr>
                <w:rFonts w:asciiTheme="majorBidi" w:hAnsiTheme="majorBidi" w:cstheme="majorBidi"/>
                <w:sz w:val="28"/>
              </w:rPr>
              <w:tab/>
            </w:r>
            <w:r w:rsidRPr="00173EBF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173EBF">
              <w:rPr>
                <w:rFonts w:asciiTheme="majorBidi" w:hAnsiTheme="majorBidi" w:cstheme="majorBidi"/>
                <w:sz w:val="28"/>
              </w:rPr>
              <w:t>3</w:t>
            </w:r>
            <w:r w:rsidRPr="00173EBF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173EB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3682502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D6093AC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D0DEE12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A731869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C7C2EE4" w14:textId="28B55F43" w:rsidR="00C44B13" w:rsidRPr="00173EBF" w:rsidRDefault="5D654976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7BA5A7B5">
              <w:rPr>
                <w:rFonts w:asciiTheme="majorBidi" w:hAnsiTheme="majorBidi" w:cstheme="majorBidi"/>
                <w:sz w:val="28"/>
              </w:rPr>
              <w:t>92,975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1FA3E3" w14:textId="77777777" w:rsidR="00C44B13" w:rsidRPr="00173EBF" w:rsidRDefault="00C44B13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DF2B1B" w14:textId="3609E8C0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173EBF">
              <w:rPr>
                <w:rFonts w:asciiTheme="majorBidi" w:hAnsiTheme="majorBidi" w:cstheme="majorBidi"/>
                <w:sz w:val="28"/>
              </w:rPr>
              <w:t>183,131</w:t>
            </w:r>
          </w:p>
        </w:tc>
      </w:tr>
      <w:tr w:rsidR="00C44B13" w:rsidRPr="001E277E" w14:paraId="5CCB7D9C" w14:textId="77777777" w:rsidTr="00667ABF">
        <w:trPr>
          <w:trHeight w:val="20"/>
        </w:trPr>
        <w:tc>
          <w:tcPr>
            <w:tcW w:w="4410" w:type="dxa"/>
          </w:tcPr>
          <w:p w14:paraId="323BB6CA" w14:textId="2865C77C" w:rsidR="00C44B13" w:rsidRPr="00173EBF" w:rsidRDefault="00C44B13" w:rsidP="0095027C">
            <w:pPr>
              <w:tabs>
                <w:tab w:val="left" w:pos="180"/>
                <w:tab w:val="left" w:pos="2160"/>
              </w:tabs>
              <w:spacing w:before="20" w:after="20"/>
              <w:ind w:left="175" w:hanging="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3EBF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173EBF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37E0302F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EA55BE2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8C2BAA8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017F7270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55D708" w14:textId="450B4147" w:rsidR="00C44B13" w:rsidRPr="00173EBF" w:rsidRDefault="4DBD94CD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7BA5A7B5">
              <w:rPr>
                <w:rFonts w:asciiTheme="majorBidi" w:hAnsiTheme="majorBidi" w:cstheme="majorBidi"/>
                <w:sz w:val="28"/>
              </w:rPr>
              <w:t>169,752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27050E" w14:textId="77777777" w:rsidR="00C44B13" w:rsidRPr="00173EBF" w:rsidRDefault="00C44B13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F9C370" w14:textId="3532D5C2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173EBF">
              <w:rPr>
                <w:rFonts w:asciiTheme="majorBidi" w:hAnsiTheme="majorBidi" w:cstheme="majorBidi"/>
                <w:sz w:val="28"/>
              </w:rPr>
              <w:t>312,083</w:t>
            </w:r>
          </w:p>
        </w:tc>
      </w:tr>
      <w:tr w:rsidR="00C44B13" w:rsidRPr="001E277E" w14:paraId="7579F9E8" w14:textId="77777777" w:rsidTr="00667ABF">
        <w:trPr>
          <w:trHeight w:val="20"/>
        </w:trPr>
        <w:tc>
          <w:tcPr>
            <w:tcW w:w="4410" w:type="dxa"/>
          </w:tcPr>
          <w:p w14:paraId="02721BE8" w14:textId="63A2B8FC" w:rsidR="00C44B13" w:rsidRPr="00173EBF" w:rsidRDefault="00C44B13" w:rsidP="0095027C">
            <w:pPr>
              <w:tabs>
                <w:tab w:val="left" w:pos="180"/>
                <w:tab w:val="left" w:pos="2160"/>
              </w:tabs>
              <w:spacing w:before="20" w:after="20"/>
              <w:ind w:left="175" w:hanging="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3EBF">
              <w:rPr>
                <w:rFonts w:asciiTheme="majorBidi" w:hAnsiTheme="majorBidi" w:cstheme="majorBidi"/>
                <w:sz w:val="28"/>
                <w:cs/>
              </w:rPr>
              <w:tab/>
            </w:r>
            <w:r w:rsidRPr="00173EBF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173EBF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6EA5512B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727E02C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FCFEB00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67731DF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C10DCE" w14:textId="359C4890" w:rsidR="00C44B13" w:rsidRPr="00173EBF" w:rsidRDefault="34FC5E58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77519E76">
              <w:rPr>
                <w:rFonts w:asciiTheme="majorBidi" w:hAnsiTheme="majorBidi" w:cstheme="majorBidi"/>
                <w:sz w:val="28"/>
              </w:rPr>
              <w:t>369,077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3B70DA" w14:textId="77777777" w:rsidR="00C44B13" w:rsidRPr="00173EBF" w:rsidRDefault="00C44B13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652CF1" w14:textId="7A3F3C4E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173EBF">
              <w:rPr>
                <w:rFonts w:asciiTheme="majorBidi" w:hAnsiTheme="majorBidi" w:cstheme="majorBidi"/>
                <w:sz w:val="28"/>
              </w:rPr>
              <w:t>85,944</w:t>
            </w:r>
          </w:p>
        </w:tc>
      </w:tr>
      <w:tr w:rsidR="00C44B13" w:rsidRPr="001E277E" w14:paraId="20DA2ED5" w14:textId="77777777" w:rsidTr="00667ABF">
        <w:trPr>
          <w:trHeight w:val="20"/>
        </w:trPr>
        <w:tc>
          <w:tcPr>
            <w:tcW w:w="4410" w:type="dxa"/>
          </w:tcPr>
          <w:p w14:paraId="1EA59C9C" w14:textId="49A7A614" w:rsidR="00C44B13" w:rsidRPr="00173EBF" w:rsidRDefault="00C44B13" w:rsidP="0095027C">
            <w:pPr>
              <w:tabs>
                <w:tab w:val="left" w:pos="2160"/>
              </w:tabs>
              <w:spacing w:before="20" w:after="20"/>
              <w:ind w:left="175" w:hanging="5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3EBF"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 w:rsidRPr="00173EBF">
              <w:rPr>
                <w:rFonts w:asciiTheme="majorBidi" w:hAnsiTheme="majorBidi" w:cstheme="majorBidi"/>
                <w:sz w:val="28"/>
              </w:rPr>
              <w:t>12</w:t>
            </w:r>
            <w:r w:rsidRPr="00173EBF"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275BEDF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A2865AE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AD17091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FD858E5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D72A74" w14:textId="18EF7A8D" w:rsidR="00C44B13" w:rsidRPr="00173EBF" w:rsidRDefault="2C53BE45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77519E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44EC7" w14:textId="77777777" w:rsidR="00C44B13" w:rsidRPr="00173EBF" w:rsidRDefault="00C44B13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CEE954" w14:textId="66F96B74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173EB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44B13" w:rsidRPr="001E277E" w14:paraId="6954F302" w14:textId="77777777" w:rsidTr="00667ABF">
        <w:trPr>
          <w:trHeight w:val="20"/>
        </w:trPr>
        <w:tc>
          <w:tcPr>
            <w:tcW w:w="4410" w:type="dxa"/>
          </w:tcPr>
          <w:p w14:paraId="7D2B2D25" w14:textId="27E5206B" w:rsidR="00C44B13" w:rsidRPr="00173EBF" w:rsidRDefault="00C44B13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3EB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C6FD462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9339BD3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BEDE0F7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6FDC5279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54D7C7" w14:textId="12BB93E8" w:rsidR="00C44B13" w:rsidRPr="00173EBF" w:rsidRDefault="0262F622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29CC0A64">
              <w:rPr>
                <w:rFonts w:asciiTheme="majorBidi" w:hAnsiTheme="majorBidi" w:cstheme="majorBidi"/>
                <w:sz w:val="28"/>
              </w:rPr>
              <w:t>836,620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E6D5D2" w14:textId="77777777" w:rsidR="00C44B13" w:rsidRPr="00173EBF" w:rsidRDefault="00C44B13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A59BC1" w14:textId="099C295F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173EBF">
              <w:rPr>
                <w:rFonts w:asciiTheme="majorBidi" w:hAnsiTheme="majorBidi" w:cstheme="majorBidi"/>
                <w:sz w:val="28"/>
              </w:rPr>
              <w:t>823,569</w:t>
            </w:r>
          </w:p>
        </w:tc>
      </w:tr>
      <w:tr w:rsidR="00C44B13" w:rsidRPr="001E277E" w14:paraId="5B46034A" w14:textId="77777777" w:rsidTr="00667ABF">
        <w:trPr>
          <w:trHeight w:val="20"/>
        </w:trPr>
        <w:tc>
          <w:tcPr>
            <w:tcW w:w="4410" w:type="dxa"/>
          </w:tcPr>
          <w:p w14:paraId="65DE3F20" w14:textId="1C1972AE" w:rsidR="00C44B13" w:rsidRPr="00173EBF" w:rsidRDefault="00C44B13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3EBF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173EBF">
              <w:rPr>
                <w:rFonts w:ascii="Angsana New" w:hAnsi="Angsana New" w:hint="cs"/>
                <w:sz w:val="28"/>
              </w:rPr>
              <w:t>:</w:t>
            </w:r>
            <w:r w:rsidRPr="00173EB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73EBF">
              <w:rPr>
                <w:rFonts w:asciiTheme="majorBidi" w:hAnsiTheme="majorBidi"/>
                <w:sz w:val="28"/>
                <w:cs/>
              </w:rPr>
              <w:t>ค่าเผื่อ</w:t>
            </w:r>
            <w:r w:rsidRPr="00173EBF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1A28A8EA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4E4CDE9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8BC2042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642E8227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440DDF" w14:textId="0F9F86D3" w:rsidR="00C44B13" w:rsidRPr="00173EBF" w:rsidRDefault="59B36C5D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31AABA15">
              <w:rPr>
                <w:rFonts w:asciiTheme="majorBidi" w:hAnsiTheme="majorBidi" w:cstheme="majorBidi"/>
                <w:sz w:val="28"/>
              </w:rPr>
              <w:t>(196,103)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D51FF2" w14:textId="77777777" w:rsidR="00C44B13" w:rsidRPr="00173EBF" w:rsidRDefault="00C44B13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374B06" w14:textId="5E6575F4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173EBF">
              <w:rPr>
                <w:rFonts w:asciiTheme="majorBidi" w:hAnsiTheme="majorBidi" w:cstheme="majorBidi" w:hint="cs"/>
                <w:sz w:val="28"/>
                <w:cs/>
              </w:rPr>
              <w:t>(196</w:t>
            </w:r>
            <w:r w:rsidRPr="00173EBF">
              <w:rPr>
                <w:rFonts w:asciiTheme="majorBidi" w:hAnsiTheme="majorBidi" w:cstheme="majorBidi"/>
                <w:sz w:val="28"/>
              </w:rPr>
              <w:t>,10</w:t>
            </w:r>
            <w:r w:rsidRPr="00173EBF">
              <w:rPr>
                <w:rFonts w:asciiTheme="majorBidi" w:hAnsiTheme="majorBidi" w:cstheme="majorBidi" w:hint="cs"/>
                <w:sz w:val="28"/>
                <w:cs/>
              </w:rPr>
              <w:t>3)</w:t>
            </w:r>
          </w:p>
        </w:tc>
      </w:tr>
      <w:tr w:rsidR="00C44B13" w:rsidRPr="001E277E" w14:paraId="6B51BF6F" w14:textId="77777777" w:rsidTr="00EF77D7">
        <w:trPr>
          <w:trHeight w:val="269"/>
        </w:trPr>
        <w:tc>
          <w:tcPr>
            <w:tcW w:w="4410" w:type="dxa"/>
          </w:tcPr>
          <w:p w14:paraId="03A27965" w14:textId="17512D78" w:rsidR="00C44B13" w:rsidRPr="00173EBF" w:rsidRDefault="00C44B13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73EBF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B17BEE2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9029781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37AFA91" w14:textId="77777777" w:rsidR="00C44B13" w:rsidRPr="00173EBF" w:rsidRDefault="00C44B13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FEB6A2F" w14:textId="77777777" w:rsidR="00C44B13" w:rsidRPr="00173EBF" w:rsidRDefault="00C44B13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5814B" w14:textId="3B9CDFC9" w:rsidR="00C44B13" w:rsidRPr="006946D5" w:rsidRDefault="7CA4220B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263BB1A5">
              <w:rPr>
                <w:rFonts w:asciiTheme="majorBidi" w:hAnsiTheme="majorBidi" w:cstheme="majorBidi"/>
                <w:b/>
                <w:bCs/>
                <w:sz w:val="28"/>
              </w:rPr>
              <w:t>640,517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4DC33C" w14:textId="77777777" w:rsidR="00C44B13" w:rsidRPr="006946D5" w:rsidRDefault="00C44B13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795FD" w14:textId="756B016E" w:rsidR="00C44B13" w:rsidRPr="006946D5" w:rsidRDefault="00C44B13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6946D5">
              <w:rPr>
                <w:rFonts w:asciiTheme="majorBidi" w:hAnsiTheme="majorBidi" w:cstheme="majorBidi"/>
                <w:b/>
                <w:bCs/>
                <w:sz w:val="28"/>
              </w:rPr>
              <w:t>627,466</w:t>
            </w:r>
          </w:p>
        </w:tc>
      </w:tr>
      <w:tr w:rsidR="00145F97" w:rsidRPr="001E277E" w14:paraId="658F64FA" w14:textId="77777777" w:rsidTr="00145F97">
        <w:trPr>
          <w:trHeight w:val="269"/>
        </w:trPr>
        <w:tc>
          <w:tcPr>
            <w:tcW w:w="4410" w:type="dxa"/>
          </w:tcPr>
          <w:p w14:paraId="2E60025B" w14:textId="77777777" w:rsidR="00145F97" w:rsidRPr="00173EBF" w:rsidRDefault="00145F97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47212B" w14:textId="77777777" w:rsidR="00145F97" w:rsidRPr="00173EBF" w:rsidRDefault="00145F97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7D04CBC" w14:textId="77777777" w:rsidR="00145F97" w:rsidRPr="00173EBF" w:rsidRDefault="00145F97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D1C812A" w14:textId="77777777" w:rsidR="00145F97" w:rsidRPr="00173EBF" w:rsidRDefault="00145F97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4994234A" w14:textId="77777777" w:rsidR="00145F97" w:rsidRPr="00173EBF" w:rsidRDefault="00145F97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1AB19D" w14:textId="77777777" w:rsidR="00145F97" w:rsidRPr="263BB1A5" w:rsidRDefault="00145F97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21CA4CF" w14:textId="77777777" w:rsidR="00145F97" w:rsidRPr="006946D5" w:rsidRDefault="00145F97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EB6BB2" w14:textId="77777777" w:rsidR="00145F97" w:rsidRPr="006946D5" w:rsidRDefault="00145F97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45F97" w:rsidRPr="001E277E" w14:paraId="4FF7F615" w14:textId="77777777" w:rsidTr="00145F97">
        <w:trPr>
          <w:trHeight w:val="269"/>
        </w:trPr>
        <w:tc>
          <w:tcPr>
            <w:tcW w:w="4410" w:type="dxa"/>
          </w:tcPr>
          <w:p w14:paraId="017DBC77" w14:textId="77777777" w:rsidR="00145F97" w:rsidRPr="00173EBF" w:rsidRDefault="00145F97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B3D947" w14:textId="77777777" w:rsidR="00145F97" w:rsidRPr="00173EBF" w:rsidRDefault="00145F97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1A34D8A" w14:textId="77777777" w:rsidR="00145F97" w:rsidRPr="00173EBF" w:rsidRDefault="00145F97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0E276C8" w14:textId="77777777" w:rsidR="00145F97" w:rsidRPr="00173EBF" w:rsidRDefault="00145F97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AF3B3B7" w14:textId="77777777" w:rsidR="00145F97" w:rsidRPr="00173EBF" w:rsidRDefault="00145F97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42643F" w14:textId="77777777" w:rsidR="00145F97" w:rsidRPr="263BB1A5" w:rsidRDefault="00145F97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0CACF6" w14:textId="77777777" w:rsidR="00145F97" w:rsidRPr="006946D5" w:rsidRDefault="00145F97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543EBF" w14:textId="77777777" w:rsidR="00145F97" w:rsidRPr="006946D5" w:rsidRDefault="00145F97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45F97" w:rsidRPr="001E277E" w14:paraId="25A30A95" w14:textId="77777777" w:rsidTr="00145F97">
        <w:trPr>
          <w:trHeight w:val="269"/>
        </w:trPr>
        <w:tc>
          <w:tcPr>
            <w:tcW w:w="4410" w:type="dxa"/>
          </w:tcPr>
          <w:p w14:paraId="01FA8C39" w14:textId="77777777" w:rsidR="00145F97" w:rsidRPr="00173EBF" w:rsidRDefault="00145F97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E215EA" w14:textId="77777777" w:rsidR="00145F97" w:rsidRPr="00173EBF" w:rsidRDefault="00145F97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36F761F" w14:textId="77777777" w:rsidR="00145F97" w:rsidRPr="00173EBF" w:rsidRDefault="00145F97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6135201" w14:textId="77777777" w:rsidR="00145F97" w:rsidRPr="00173EBF" w:rsidRDefault="00145F97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E3DB749" w14:textId="77777777" w:rsidR="00145F97" w:rsidRPr="00173EBF" w:rsidRDefault="00145F97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0AD2F41" w14:textId="77777777" w:rsidR="00145F97" w:rsidRPr="263BB1A5" w:rsidRDefault="00145F97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FAB23F" w14:textId="77777777" w:rsidR="00145F97" w:rsidRPr="006946D5" w:rsidRDefault="00145F97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94E85E" w14:textId="77777777" w:rsidR="00145F97" w:rsidRPr="006946D5" w:rsidRDefault="00145F97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45F97" w:rsidRPr="001E277E" w14:paraId="4319E69B" w14:textId="77777777" w:rsidTr="00145F97">
        <w:trPr>
          <w:trHeight w:val="269"/>
        </w:trPr>
        <w:tc>
          <w:tcPr>
            <w:tcW w:w="4410" w:type="dxa"/>
          </w:tcPr>
          <w:p w14:paraId="333E363D" w14:textId="77777777" w:rsidR="00145F97" w:rsidRPr="00173EBF" w:rsidRDefault="00145F97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39C99" w14:textId="77777777" w:rsidR="00145F97" w:rsidRPr="00173EBF" w:rsidRDefault="00145F97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98B7CA4" w14:textId="77777777" w:rsidR="00145F97" w:rsidRPr="00173EBF" w:rsidRDefault="00145F97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7395826" w14:textId="77777777" w:rsidR="00145F97" w:rsidRPr="00173EBF" w:rsidRDefault="00145F97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DF788F7" w14:textId="77777777" w:rsidR="00145F97" w:rsidRPr="00173EBF" w:rsidRDefault="00145F97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4E396F" w14:textId="77777777" w:rsidR="00145F97" w:rsidRPr="263BB1A5" w:rsidRDefault="00145F97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FE18AA" w14:textId="77777777" w:rsidR="00145F97" w:rsidRPr="006946D5" w:rsidRDefault="00145F97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04F437" w14:textId="77777777" w:rsidR="00145F97" w:rsidRPr="006946D5" w:rsidRDefault="00145F97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E3C11" w:rsidRPr="001E277E" w14:paraId="685C7B12" w14:textId="77777777" w:rsidTr="00270731">
        <w:trPr>
          <w:trHeight w:val="357"/>
        </w:trPr>
        <w:tc>
          <w:tcPr>
            <w:tcW w:w="4410" w:type="dxa"/>
          </w:tcPr>
          <w:p w14:paraId="6759FF25" w14:textId="24628813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E277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shd w:val="clear" w:color="auto" w:fill="auto"/>
          </w:tcPr>
          <w:p w14:paraId="029E2BE0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0905E667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4264AF79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2BAC8C51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8FC20A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713BF77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5BA51D28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3E3C11" w:rsidRPr="001E277E" w14:paraId="0FBD7D22" w14:textId="77777777" w:rsidTr="00270731">
        <w:trPr>
          <w:trHeight w:val="357"/>
        </w:trPr>
        <w:tc>
          <w:tcPr>
            <w:tcW w:w="4410" w:type="dxa"/>
          </w:tcPr>
          <w:p w14:paraId="375943DC" w14:textId="730B0143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cs/>
              </w:rPr>
              <w:t>มูลค่างานตามสัญญา</w:t>
            </w:r>
          </w:p>
        </w:tc>
        <w:tc>
          <w:tcPr>
            <w:tcW w:w="1080" w:type="dxa"/>
            <w:shd w:val="clear" w:color="auto" w:fill="auto"/>
          </w:tcPr>
          <w:p w14:paraId="768D1461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D53B5B1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2F6E02DF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2A70E800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8810A50" w14:textId="083C68AB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7E2744AA">
              <w:rPr>
                <w:rFonts w:asciiTheme="majorBidi" w:hAnsiTheme="majorBidi" w:cstheme="majorBidi"/>
                <w:sz w:val="28"/>
              </w:rPr>
              <w:t>5,998,175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756F63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93EF804" w14:textId="10882F62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2,874,229</w:t>
            </w:r>
          </w:p>
        </w:tc>
      </w:tr>
      <w:tr w:rsidR="003E3C11" w:rsidRPr="001E277E" w14:paraId="13AE7A26" w14:textId="77777777" w:rsidTr="00270731">
        <w:trPr>
          <w:trHeight w:val="357"/>
        </w:trPr>
        <w:tc>
          <w:tcPr>
            <w:tcW w:w="4410" w:type="dxa"/>
          </w:tcPr>
          <w:p w14:paraId="138A31D5" w14:textId="77777777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A67E96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095321E7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5548537D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52B7C191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E89CBBD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59F95D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1C02740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3E3C11" w:rsidRPr="001E277E" w14:paraId="00EB926D" w14:textId="77777777" w:rsidTr="00270731">
        <w:trPr>
          <w:trHeight w:val="357"/>
        </w:trPr>
        <w:tc>
          <w:tcPr>
            <w:tcW w:w="4410" w:type="dxa"/>
            <w:vAlign w:val="bottom"/>
          </w:tcPr>
          <w:p w14:paraId="36B34960" w14:textId="538E6C1C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cs/>
              </w:rPr>
              <w:t>มูลค่างานที่เรียกเก็บ</w:t>
            </w:r>
          </w:p>
        </w:tc>
        <w:tc>
          <w:tcPr>
            <w:tcW w:w="1080" w:type="dxa"/>
            <w:shd w:val="clear" w:color="auto" w:fill="auto"/>
          </w:tcPr>
          <w:p w14:paraId="1712CA7C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6EEAC05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4D4A25C4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3097A3E6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4778446" w14:textId="19D66024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7E2744AA">
              <w:rPr>
                <w:rFonts w:asciiTheme="majorBidi" w:hAnsiTheme="majorBidi" w:cstheme="majorBidi"/>
                <w:sz w:val="28"/>
              </w:rPr>
              <w:t>5,246,856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A437A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29B7530" w14:textId="5033031E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2,043,498</w:t>
            </w:r>
          </w:p>
        </w:tc>
      </w:tr>
      <w:tr w:rsidR="003E3C11" w:rsidRPr="001E277E" w14:paraId="513F0998" w14:textId="77777777" w:rsidTr="00270731">
        <w:trPr>
          <w:trHeight w:val="357"/>
        </w:trPr>
        <w:tc>
          <w:tcPr>
            <w:tcW w:w="4410" w:type="dxa"/>
          </w:tcPr>
          <w:p w14:paraId="1BC03FE0" w14:textId="500B7F06" w:rsidR="003E3C11" w:rsidRPr="007043DF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E277E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1E277E">
              <w:rPr>
                <w:rFonts w:asciiTheme="majorBidi" w:hAnsiTheme="majorBidi" w:cstheme="majorBidi"/>
                <w:sz w:val="28"/>
              </w:rPr>
              <w:t>:</w:t>
            </w:r>
            <w:r w:rsidRPr="001E277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A48CE">
              <w:rPr>
                <w:rFonts w:asciiTheme="majorBidi" w:hAnsiTheme="majorBidi" w:cstheme="majorBidi"/>
                <w:sz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080" w:type="dxa"/>
            <w:shd w:val="clear" w:color="auto" w:fill="auto"/>
          </w:tcPr>
          <w:p w14:paraId="395F2A8D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12F02337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2183AD1B" w14:textId="77777777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53949A28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EAD6F6" w14:textId="6414DCF3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794027C7">
              <w:rPr>
                <w:rFonts w:asciiTheme="majorBidi" w:hAnsiTheme="majorBidi" w:cstheme="majorBidi"/>
                <w:sz w:val="28"/>
              </w:rPr>
              <w:t>(4,728,613)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455A74" w14:textId="77777777" w:rsidR="003E3C11" w:rsidRPr="007043DF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AC1218" w14:textId="0F6D32F8" w:rsidR="003E3C11" w:rsidRPr="007043DF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(1,638,090)</w:t>
            </w:r>
          </w:p>
        </w:tc>
      </w:tr>
      <w:tr w:rsidR="003E3C11" w:rsidRPr="001E277E" w14:paraId="1D1E924C" w14:textId="77777777" w:rsidTr="00270731">
        <w:trPr>
          <w:trHeight w:val="20"/>
        </w:trPr>
        <w:tc>
          <w:tcPr>
            <w:tcW w:w="4410" w:type="dxa"/>
          </w:tcPr>
          <w:p w14:paraId="7BC71CC9" w14:textId="69EB3246" w:rsidR="003E3C11" w:rsidRPr="001E277E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BED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0A84AD9" w14:textId="58D2A9CD" w:rsidR="003E3C11" w:rsidRPr="005669F6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34C3C2C" w14:textId="2907E331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EAD5FEA" w14:textId="55F8D286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6C457EA1" w14:textId="77777777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17D289" w14:textId="7EF483F6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BF6FD95">
              <w:rPr>
                <w:rFonts w:asciiTheme="majorBidi" w:hAnsiTheme="majorBidi" w:cstheme="majorBidi"/>
                <w:sz w:val="28"/>
              </w:rPr>
              <w:t>518,243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F4A8E9" w14:textId="77777777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00D600" w14:textId="05778116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405,408</w:t>
            </w:r>
          </w:p>
        </w:tc>
      </w:tr>
      <w:tr w:rsidR="003E3C11" w:rsidRPr="001E277E" w14:paraId="0EC7243C" w14:textId="77777777" w:rsidTr="00270731">
        <w:trPr>
          <w:trHeight w:val="20"/>
        </w:trPr>
        <w:tc>
          <w:tcPr>
            <w:tcW w:w="4410" w:type="dxa"/>
          </w:tcPr>
          <w:p w14:paraId="7CDCF0A7" w14:textId="1491B0FE" w:rsidR="003E3C11" w:rsidRPr="001E277E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48CE">
              <w:rPr>
                <w:rFonts w:asciiTheme="majorBidi" w:hAnsiTheme="majorBidi" w:cstheme="majorBidi"/>
                <w:sz w:val="28"/>
                <w:cs/>
              </w:rPr>
              <w:t>เงินรับล่วงหน้าค่าก่อสร้าง</w:t>
            </w:r>
          </w:p>
        </w:tc>
        <w:tc>
          <w:tcPr>
            <w:tcW w:w="1080" w:type="dxa"/>
            <w:shd w:val="clear" w:color="auto" w:fill="auto"/>
          </w:tcPr>
          <w:p w14:paraId="430922DD" w14:textId="77777777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08B5D36" w14:textId="77777777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D83D429" w14:textId="77777777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56EDFD2" w14:textId="77777777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8D343C" w14:textId="0B8656ED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356BAA74">
              <w:rPr>
                <w:rFonts w:asciiTheme="majorBidi" w:hAnsiTheme="majorBidi" w:cstheme="majorBidi"/>
                <w:sz w:val="28"/>
              </w:rPr>
              <w:t>15,044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19BD70" w14:textId="77777777" w:rsidR="003E3C11" w:rsidRPr="001E277E" w:rsidRDefault="003E3C11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852AC9" w14:textId="0663EA1D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740A50">
              <w:rPr>
                <w:rFonts w:asciiTheme="majorBidi" w:hAnsiTheme="majorBidi" w:cstheme="majorBidi"/>
                <w:sz w:val="28"/>
              </w:rPr>
              <w:t>55,542</w:t>
            </w:r>
          </w:p>
        </w:tc>
      </w:tr>
      <w:tr w:rsidR="003E3C11" w:rsidRPr="001E277E" w14:paraId="6B18DA51" w14:textId="77777777" w:rsidTr="00270731">
        <w:trPr>
          <w:trHeight w:val="20"/>
        </w:trPr>
        <w:tc>
          <w:tcPr>
            <w:tcW w:w="4410" w:type="dxa"/>
          </w:tcPr>
          <w:p w14:paraId="24D4DAEC" w14:textId="421919DA" w:rsidR="003E3C11" w:rsidRPr="009139FD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B501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รวมหนี้สินที่เกิดจากสัญญา</w:t>
            </w:r>
          </w:p>
        </w:tc>
        <w:tc>
          <w:tcPr>
            <w:tcW w:w="1080" w:type="dxa"/>
            <w:shd w:val="clear" w:color="auto" w:fill="auto"/>
          </w:tcPr>
          <w:p w14:paraId="14DF59EB" w14:textId="77777777" w:rsidR="003E3C11" w:rsidRPr="009139FD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789391A" w14:textId="77777777" w:rsidR="003E3C11" w:rsidRPr="009139FD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auto"/>
          </w:tcPr>
          <w:p w14:paraId="46608525" w14:textId="77777777" w:rsidR="003E3C11" w:rsidRPr="009139FD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</w:tcPr>
          <w:p w14:paraId="7FE0A917" w14:textId="77777777" w:rsidR="003E3C11" w:rsidRPr="009139FD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3D096" w14:textId="58018654" w:rsidR="003E3C11" w:rsidRPr="009139FD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3166020E">
              <w:rPr>
                <w:rFonts w:asciiTheme="majorBidi" w:hAnsiTheme="majorBidi" w:cstheme="majorBidi"/>
                <w:b/>
                <w:bCs/>
                <w:sz w:val="28"/>
              </w:rPr>
              <w:t>533,287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2606CD" w14:textId="77777777" w:rsidR="003E3C11" w:rsidRPr="009139FD" w:rsidRDefault="003E3C11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FA710" w14:textId="4D8B1EF4" w:rsidR="003E3C11" w:rsidRPr="009139FD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  <w:r w:rsidRPr="009B5014">
              <w:rPr>
                <w:rFonts w:asciiTheme="majorBidi" w:hAnsiTheme="majorBidi" w:cstheme="majorBidi"/>
                <w:b/>
                <w:bCs/>
                <w:sz w:val="28"/>
              </w:rPr>
              <w:t>460,950</w:t>
            </w:r>
          </w:p>
        </w:tc>
      </w:tr>
      <w:tr w:rsidR="003E3C11" w:rsidRPr="001E277E" w14:paraId="2A31A43C" w14:textId="77777777" w:rsidTr="00CC51C4">
        <w:trPr>
          <w:trHeight w:val="20"/>
        </w:trPr>
        <w:tc>
          <w:tcPr>
            <w:tcW w:w="4410" w:type="dxa"/>
            <w:vAlign w:val="bottom"/>
          </w:tcPr>
          <w:p w14:paraId="683BF81F" w14:textId="415D58ED" w:rsidR="003E3C11" w:rsidRPr="001E277E" w:rsidRDefault="003E3C11" w:rsidP="00C44B1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AA9A52" w14:textId="77777777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EEF2C8F" w14:textId="77777777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88D2B97" w14:textId="77777777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4ACDF7D4" w14:textId="77777777" w:rsidR="003E3C11" w:rsidRPr="001E277E" w:rsidRDefault="003E3C11" w:rsidP="00C44B1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AA94DCA" w14:textId="02B05299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1A2D0E" w14:textId="77777777" w:rsidR="003E3C11" w:rsidRPr="001E277E" w:rsidRDefault="003E3C11" w:rsidP="00667AB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3F306E" w14:textId="3E88018D" w:rsidR="003E3C11" w:rsidRPr="001E277E" w:rsidRDefault="003E3C11" w:rsidP="00C44B1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</w:tr>
    </w:tbl>
    <w:p w14:paraId="018DFA38" w14:textId="32E772D5" w:rsidR="00466364" w:rsidRDefault="004663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052BA7F7" w:rsidR="00530E9E" w:rsidRPr="00936B8D" w:rsidRDefault="00530E9E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936B8D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เงินให้กู้ยืมระยะสั้นและเงินให้กู้ยืมระยะยาว</w:t>
      </w:r>
    </w:p>
    <w:p w14:paraId="5430D234" w14:textId="42534FAB" w:rsidR="00530E9E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6F161C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161C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F161C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F161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35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1"/>
        <w:gridCol w:w="48"/>
        <w:gridCol w:w="960"/>
        <w:gridCol w:w="91"/>
        <w:gridCol w:w="985"/>
        <w:gridCol w:w="91"/>
        <w:gridCol w:w="910"/>
        <w:gridCol w:w="90"/>
        <w:gridCol w:w="973"/>
        <w:gridCol w:w="89"/>
        <w:gridCol w:w="986"/>
        <w:gridCol w:w="89"/>
        <w:gridCol w:w="1086"/>
      </w:tblGrid>
      <w:tr w:rsidR="005C1377" w:rsidRPr="00B118B0" w14:paraId="6563150A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0459EE3B" w14:textId="77777777" w:rsidR="005C1377" w:rsidRPr="00B118B0" w:rsidRDefault="005C1377" w:rsidP="00134FA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0914F3F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E2A1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562EEA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3D2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016ACBB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7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0ED636B" w14:textId="55EFE198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1E0BBF7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16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BDDA0E" w14:textId="77777777" w:rsidR="005C1377" w:rsidRPr="00B118B0" w:rsidRDefault="005C1377" w:rsidP="00134F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C1377" w:rsidRPr="00B118B0" w14:paraId="3503A856" w14:textId="77777777" w:rsidTr="00A151C5">
        <w:tc>
          <w:tcPr>
            <w:tcW w:w="2961" w:type="dxa"/>
            <w:tcBorders>
              <w:top w:val="nil"/>
              <w:left w:val="nil"/>
              <w:right w:val="nil"/>
            </w:tcBorders>
          </w:tcPr>
          <w:p w14:paraId="252B0530" w14:textId="77777777" w:rsidR="005C1377" w:rsidRPr="00B118B0" w:rsidRDefault="005C1377" w:rsidP="00134F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7E72D322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AB13F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0E74F6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73" w:type="dxa"/>
            <w:gridSpan w:val="3"/>
            <w:tcBorders>
              <w:left w:val="nil"/>
              <w:bottom w:val="single" w:sz="4" w:space="0" w:color="auto"/>
            </w:tcBorders>
          </w:tcPr>
          <w:p w14:paraId="5AA9C840" w14:textId="6CC5BC68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E7412A5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16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5FC2427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1377" w:rsidRPr="00B118B0" w14:paraId="4BE622B0" w14:textId="77777777" w:rsidTr="0080532C">
        <w:tc>
          <w:tcPr>
            <w:tcW w:w="2961" w:type="dxa"/>
            <w:tcBorders>
              <w:top w:val="nil"/>
              <w:left w:val="nil"/>
              <w:right w:val="nil"/>
            </w:tcBorders>
          </w:tcPr>
          <w:p w14:paraId="685DBF9C" w14:textId="77777777" w:rsidR="005C1377" w:rsidRPr="00B118B0" w:rsidRDefault="005C1377" w:rsidP="00134FA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6F8CB1B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B9959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right w:val="nil"/>
            </w:tcBorders>
          </w:tcPr>
          <w:p w14:paraId="1D869E36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03DE8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D03C146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141A8C06" w14:textId="6D5F34EA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7A83BE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3" w:type="dxa"/>
            <w:tcBorders>
              <w:top w:val="nil"/>
              <w:left w:val="nil"/>
            </w:tcBorders>
            <w:vAlign w:val="bottom"/>
          </w:tcPr>
          <w:p w14:paraId="4C1CE764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0BE5B93A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06FFAE01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19C31E3A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vAlign w:val="bottom"/>
          </w:tcPr>
          <w:p w14:paraId="6D6B63F2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C1377" w:rsidRPr="00B118B0" w14:paraId="1652B6CC" w14:textId="77777777" w:rsidTr="0080532C"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DA9CE" w14:textId="62B08FFE" w:rsidR="005C1377" w:rsidRPr="00B118B0" w:rsidRDefault="005C1377" w:rsidP="00134FAE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B91F6B">
              <w:rPr>
                <w:rFonts w:asciiTheme="majorBidi" w:hAnsiTheme="majorBidi" w:cstheme="majorBidi" w:hint="cs"/>
                <w:sz w:val="28"/>
                <w:cs/>
              </w:rPr>
              <w:t>ให้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กู้ยืมระยะสั้นจาก</w:t>
            </w: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2AF824F2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AE1AFA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E4DB21B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65BA5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FE6BEBA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D416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E84D1F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E38523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4C77789D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B0444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24BF6764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E3421" w14:textId="77777777" w:rsidR="005C1377" w:rsidRPr="00B118B0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C1377" w:rsidRPr="000F4E50" w14:paraId="20E17E36" w14:textId="77777777" w:rsidTr="0080532C">
        <w:tc>
          <w:tcPr>
            <w:tcW w:w="2961" w:type="dxa"/>
            <w:tcBorders>
              <w:top w:val="single" w:sz="4" w:space="0" w:color="auto"/>
              <w:right w:val="nil"/>
            </w:tcBorders>
          </w:tcPr>
          <w:p w14:paraId="4B509629" w14:textId="25F75526" w:rsidR="005C1377" w:rsidRPr="000F4E50" w:rsidRDefault="005C1377" w:rsidP="001B1786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0F4E50">
              <w:rPr>
                <w:rFonts w:asciiTheme="majorBidi" w:hAnsiTheme="majorBidi" w:cstheme="majorBidi"/>
                <w:sz w:val="28"/>
              </w:rPr>
              <w:t>(</w:t>
            </w: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257EF5">
              <w:rPr>
                <w:rFonts w:asciiTheme="majorBidi" w:hAnsiTheme="majorBidi" w:cstheme="majorBidi"/>
                <w:sz w:val="28"/>
              </w:rPr>
              <w:t>5</w:t>
            </w:r>
            <w:r w:rsidRPr="000F4E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8" w:type="dxa"/>
            <w:tcBorders>
              <w:right w:val="nil"/>
            </w:tcBorders>
          </w:tcPr>
          <w:p w14:paraId="6D9D6DBF" w14:textId="77777777" w:rsidR="005C1377" w:rsidRPr="000F4E50" w:rsidRDefault="005C1377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8823D5" w14:textId="6F0E82A4" w:rsidR="005C1377" w:rsidRPr="000F4E50" w:rsidRDefault="009B0B36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40D38E80" w14:textId="77777777" w:rsidR="005C1377" w:rsidRPr="000F4E50" w:rsidRDefault="005C1377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0EA277" w14:textId="041772AB" w:rsidR="005C1377" w:rsidRPr="000F4E50" w:rsidRDefault="00621929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3F7B5A2A" w14:textId="77777777" w:rsidR="005C1377" w:rsidRPr="000F4E50" w:rsidRDefault="005C1377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3EDA2A" w14:textId="40F99900" w:rsidR="005C1377" w:rsidRPr="000F4E50" w:rsidRDefault="007F7046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77,203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8448673" w14:textId="77777777" w:rsidR="005C1377" w:rsidRPr="000F4E50" w:rsidRDefault="005C1377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E6DA18" w14:textId="111EC295" w:rsidR="005C1377" w:rsidRPr="000F4E50" w:rsidRDefault="0020180E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69,652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E49AF46" w14:textId="77777777" w:rsidR="005C1377" w:rsidRPr="000F4E50" w:rsidRDefault="005C1377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5E120" w14:textId="10883E9F" w:rsidR="005C1377" w:rsidRPr="000F4E50" w:rsidRDefault="0084205F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101,548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72A7A84" w14:textId="77777777" w:rsidR="005C1377" w:rsidRPr="000F4E50" w:rsidRDefault="005C1377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3AAF764" w14:textId="37CE53DB" w:rsidR="005C1377" w:rsidRPr="000F4E50" w:rsidRDefault="0084205F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108,548</w:t>
            </w:r>
          </w:p>
        </w:tc>
      </w:tr>
      <w:tr w:rsidR="00803555" w:rsidRPr="00B118B0" w14:paraId="4BD7087B" w14:textId="77777777" w:rsidTr="00461CF9">
        <w:tc>
          <w:tcPr>
            <w:tcW w:w="2961" w:type="dxa"/>
            <w:tcBorders>
              <w:right w:val="nil"/>
            </w:tcBorders>
          </w:tcPr>
          <w:p w14:paraId="1184DA5A" w14:textId="1B78D919" w:rsidR="00803555" w:rsidRPr="003B1973" w:rsidRDefault="004B0D99" w:rsidP="004B5C3C">
            <w:pPr>
              <w:ind w:left="348" w:hanging="348"/>
              <w:rPr>
                <w:rFonts w:asciiTheme="majorBidi" w:hAnsiTheme="majorBidi" w:cstheme="majorBidi"/>
                <w:sz w:val="28"/>
                <w:cs/>
              </w:rPr>
            </w:pPr>
            <w:r w:rsidRPr="00966DAD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="00966DAD">
              <w:rPr>
                <w:rFonts w:asciiTheme="majorBidi" w:hAnsiTheme="majorBidi" w:cstheme="majorBidi" w:hint="cs"/>
                <w:sz w:val="28"/>
                <w:cs/>
              </w:rPr>
              <w:t>ค่าเผื่อผลขาดทุนด้านเครดิตที่</w:t>
            </w:r>
            <w:r w:rsidR="00A151C5">
              <w:rPr>
                <w:rFonts w:asciiTheme="majorBidi" w:hAnsiTheme="majorBidi" w:cstheme="majorBidi"/>
                <w:sz w:val="28"/>
              </w:rPr>
              <w:t xml:space="preserve">  </w:t>
            </w:r>
            <w:r w:rsidR="00966DAD">
              <w:rPr>
                <w:rFonts w:asciiTheme="majorBidi" w:hAnsiTheme="majorBidi" w:cstheme="majorBidi" w:hint="cs"/>
                <w:sz w:val="28"/>
                <w:cs/>
              </w:rPr>
              <w:t xml:space="preserve">คาดว่าจะเกิดขึ้น </w:t>
            </w:r>
            <w:r w:rsidR="00966DAD">
              <w:rPr>
                <w:rFonts w:asciiTheme="majorBidi" w:hAnsiTheme="majorBidi" w:cstheme="majorBidi"/>
                <w:sz w:val="28"/>
              </w:rPr>
              <w:t>(</w:t>
            </w:r>
            <w:r w:rsidR="00966DAD">
              <w:rPr>
                <w:rFonts w:asciiTheme="majorBidi" w:hAnsiTheme="majorBidi" w:cstheme="majorBidi" w:hint="cs"/>
                <w:sz w:val="28"/>
                <w:cs/>
              </w:rPr>
              <w:t xml:space="preserve">ดูหมายเหตุข้อ </w:t>
            </w:r>
            <w:r w:rsidR="00966DAD">
              <w:rPr>
                <w:rFonts w:asciiTheme="majorBidi" w:hAnsiTheme="majorBidi" w:cstheme="majorBidi"/>
                <w:sz w:val="28"/>
              </w:rPr>
              <w:t>5)</w:t>
            </w:r>
          </w:p>
        </w:tc>
        <w:tc>
          <w:tcPr>
            <w:tcW w:w="48" w:type="dxa"/>
            <w:tcBorders>
              <w:right w:val="nil"/>
            </w:tcBorders>
          </w:tcPr>
          <w:p w14:paraId="30B95B34" w14:textId="77777777" w:rsidR="00803555" w:rsidRPr="00B118B0" w:rsidRDefault="00803555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CAFAF" w14:textId="77777777" w:rsidR="00803555" w:rsidRDefault="00803555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001CA598" w14:textId="77777777" w:rsidR="00803555" w:rsidRPr="00B118B0" w:rsidRDefault="00803555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9639A" w14:textId="77777777" w:rsidR="00803555" w:rsidRDefault="00803555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113EEB4F" w14:textId="77777777" w:rsidR="00803555" w:rsidRPr="00B118B0" w:rsidRDefault="00803555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5E7D4" w14:textId="2E7B136C" w:rsidR="00803555" w:rsidRDefault="00533931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(53,966)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2B7758" w14:textId="77777777" w:rsidR="00803555" w:rsidRPr="00B118B0" w:rsidRDefault="00803555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E682D" w14:textId="0B856948" w:rsidR="00803555" w:rsidRDefault="007401C5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67D1A">
              <w:rPr>
                <w:rFonts w:asciiTheme="majorBidi" w:hAnsiTheme="majorBidi" w:cstheme="majorBidi"/>
                <w:sz w:val="28"/>
              </w:rPr>
              <w:t>28,283)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23F4DD5" w14:textId="77777777" w:rsidR="00803555" w:rsidRPr="00B118B0" w:rsidRDefault="00803555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9A2CC" w14:textId="055FD8B3" w:rsidR="00803555" w:rsidRDefault="0003600C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(45,629)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E072B5A" w14:textId="77777777" w:rsidR="00803555" w:rsidRPr="00B118B0" w:rsidRDefault="00803555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16DADD" w14:textId="6D3AAC8D" w:rsidR="00803555" w:rsidRDefault="00CC43AD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(45,695)</w:t>
            </w:r>
          </w:p>
        </w:tc>
      </w:tr>
      <w:tr w:rsidR="0080532C" w:rsidRPr="00B118B0" w14:paraId="62187FA4" w14:textId="77777777" w:rsidTr="00461CF9">
        <w:tc>
          <w:tcPr>
            <w:tcW w:w="2961" w:type="dxa"/>
            <w:tcBorders>
              <w:right w:val="nil"/>
            </w:tcBorders>
          </w:tcPr>
          <w:p w14:paraId="476EB364" w14:textId="39E344B7" w:rsidR="0080532C" w:rsidRPr="00966DAD" w:rsidRDefault="0080532C" w:rsidP="0080532C">
            <w:pPr>
              <w:ind w:left="348" w:hanging="34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B197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ให้</w:t>
            </w:r>
            <w:r w:rsidRPr="003B197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กู้ยืมระยะสั้น</w:t>
            </w:r>
            <w:r w:rsidR="0039704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="0039704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" w:type="dxa"/>
            <w:tcBorders>
              <w:right w:val="nil"/>
            </w:tcBorders>
          </w:tcPr>
          <w:p w14:paraId="7CE4DDEA" w14:textId="77777777" w:rsidR="0080532C" w:rsidRPr="00B118B0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</w:tcPr>
          <w:p w14:paraId="73224AFF" w14:textId="77777777" w:rsidR="0080532C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5A4158C" w14:textId="77777777" w:rsidR="0080532C" w:rsidRPr="00B118B0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02DB478C" w14:textId="77777777" w:rsidR="0080532C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154755D" w14:textId="77777777" w:rsidR="0080532C" w:rsidRPr="00B118B0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2750C6" w14:textId="792CB1FF" w:rsidR="0080532C" w:rsidRDefault="007C4D78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23,237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527A32" w14:textId="77777777" w:rsidR="0080532C" w:rsidRPr="00B118B0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26A7D5" w14:textId="59565683" w:rsidR="0080532C" w:rsidRDefault="007C4D78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15,686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28015DCA" w14:textId="77777777" w:rsidR="0080532C" w:rsidRPr="00B118B0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77C5D4" w14:textId="44FD4327" w:rsidR="0080532C" w:rsidRPr="00461CF9" w:rsidRDefault="00E02A36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1CF9">
              <w:rPr>
                <w:rFonts w:asciiTheme="majorBidi" w:hAnsiTheme="majorBidi" w:cstheme="majorBidi"/>
                <w:b/>
                <w:bCs/>
                <w:sz w:val="28"/>
              </w:rPr>
              <w:t>55,918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28ED3FBE" w14:textId="77777777" w:rsidR="0080532C" w:rsidRPr="00461CF9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0B31AD1" w14:textId="0309B9E3" w:rsidR="0080532C" w:rsidRDefault="00461CF9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62,853</w:t>
            </w:r>
          </w:p>
        </w:tc>
      </w:tr>
      <w:tr w:rsidR="0080532C" w:rsidRPr="00B118B0" w14:paraId="77DC057D" w14:textId="77777777" w:rsidTr="00461CF9">
        <w:tc>
          <w:tcPr>
            <w:tcW w:w="2961" w:type="dxa"/>
            <w:tcBorders>
              <w:right w:val="nil"/>
            </w:tcBorders>
          </w:tcPr>
          <w:p w14:paraId="163489F8" w14:textId="77777777" w:rsidR="0080532C" w:rsidRPr="00966DAD" w:rsidRDefault="0080532C" w:rsidP="0080532C">
            <w:pPr>
              <w:ind w:left="348" w:hanging="34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8" w:type="dxa"/>
            <w:tcBorders>
              <w:right w:val="nil"/>
            </w:tcBorders>
          </w:tcPr>
          <w:p w14:paraId="789D9993" w14:textId="77777777" w:rsidR="0080532C" w:rsidRPr="00B118B0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99C3B" w14:textId="77777777" w:rsidR="0080532C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5E8B58C6" w14:textId="77777777" w:rsidR="0080532C" w:rsidRPr="00B118B0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99FDD" w14:textId="77777777" w:rsidR="0080532C" w:rsidRDefault="0080532C" w:rsidP="0080532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11D6A566" w14:textId="77777777" w:rsidR="0080532C" w:rsidRPr="00B118B0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3F1CC" w14:textId="77777777" w:rsidR="0080532C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B024B5" w14:textId="77777777" w:rsidR="0080532C" w:rsidRPr="00B118B0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7D087F" w14:textId="77777777" w:rsidR="0080532C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07BBDAB0" w14:textId="77777777" w:rsidR="0080532C" w:rsidRPr="00B118B0" w:rsidRDefault="0080532C" w:rsidP="0080532C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C150CD" w14:textId="77777777" w:rsidR="0080532C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F45B186" w14:textId="77777777" w:rsidR="0080532C" w:rsidRPr="00B118B0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1FB82E7C" w14:textId="77777777" w:rsidR="0080532C" w:rsidRDefault="0080532C" w:rsidP="0080532C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C1377" w:rsidRPr="00B118B0" w14:paraId="3459FB3F" w14:textId="77777777" w:rsidTr="0080532C">
        <w:tc>
          <w:tcPr>
            <w:tcW w:w="2961" w:type="dxa"/>
            <w:tcBorders>
              <w:right w:val="nil"/>
            </w:tcBorders>
          </w:tcPr>
          <w:p w14:paraId="599AA04C" w14:textId="73DB8754" w:rsidR="005C1377" w:rsidRPr="006D233B" w:rsidRDefault="00460D8A" w:rsidP="00460D8A">
            <w:pPr>
              <w:rPr>
                <w:rFonts w:asciiTheme="majorBidi" w:hAnsiTheme="majorBidi" w:cstheme="majorBidi"/>
                <w:sz w:val="28"/>
                <w:cs/>
              </w:rPr>
            </w:pPr>
            <w:r w:rsidRPr="003B1973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48" w:type="dxa"/>
            <w:tcBorders>
              <w:right w:val="nil"/>
            </w:tcBorders>
          </w:tcPr>
          <w:p w14:paraId="1C046625" w14:textId="77777777" w:rsidR="005C1377" w:rsidRPr="00B118B0" w:rsidRDefault="005C1377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F4772" w14:textId="6CBE57B8" w:rsidR="005C1377" w:rsidRPr="00657820" w:rsidRDefault="001765FD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1.30 </w:t>
            </w:r>
            <w:r w:rsidR="005014A2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8.50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7DF4CE7B" w14:textId="77777777" w:rsidR="005C1377" w:rsidRPr="00B118B0" w:rsidRDefault="005C1377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25555" w14:textId="302795DA" w:rsidR="005C1377" w:rsidRPr="00316178" w:rsidRDefault="001765FD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1.30 </w:t>
            </w:r>
            <w:r w:rsidR="005014A2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8.50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75D08760" w14:textId="77777777" w:rsidR="005C1377" w:rsidRPr="00B118B0" w:rsidRDefault="005C1377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6647C" w14:textId="566F964C" w:rsidR="005C1377" w:rsidRDefault="0084205F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A9D791" w14:textId="77777777" w:rsidR="005C1377" w:rsidRPr="00B118B0" w:rsidRDefault="005C1377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FAC70" w14:textId="051899AA" w:rsidR="005C1377" w:rsidRPr="00657820" w:rsidRDefault="0084205F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43,900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A4751EE" w14:textId="77777777" w:rsidR="005C1377" w:rsidRPr="00B118B0" w:rsidRDefault="005C1377" w:rsidP="005F2FEA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EDA13" w14:textId="23F6D04B" w:rsidR="005C1377" w:rsidRPr="00C123FD" w:rsidRDefault="0084205F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63A0D0BC" w14:textId="77777777" w:rsidR="005C1377" w:rsidRPr="00B118B0" w:rsidRDefault="005C1377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left w:val="nil"/>
            </w:tcBorders>
            <w:shd w:val="clear" w:color="auto" w:fill="auto"/>
            <w:vAlign w:val="bottom"/>
          </w:tcPr>
          <w:p w14:paraId="2B74A13A" w14:textId="1818D064" w:rsidR="005C1377" w:rsidRPr="00657820" w:rsidRDefault="0084205F" w:rsidP="005F2FE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43,900</w:t>
            </w:r>
          </w:p>
        </w:tc>
      </w:tr>
      <w:tr w:rsidR="005C1377" w:rsidRPr="000F5C17" w14:paraId="56E51A4E" w14:textId="77777777" w:rsidTr="0080532C">
        <w:tc>
          <w:tcPr>
            <w:tcW w:w="2961" w:type="dxa"/>
            <w:tcBorders>
              <w:right w:val="nil"/>
            </w:tcBorders>
          </w:tcPr>
          <w:p w14:paraId="7B087D2B" w14:textId="1CA9082D" w:rsidR="005C1377" w:rsidRPr="003B1973" w:rsidRDefault="00966DAD" w:rsidP="00B22C68">
            <w:pPr>
              <w:ind w:left="366" w:hanging="351"/>
              <w:rPr>
                <w:rFonts w:asciiTheme="majorBidi" w:hAnsiTheme="majorBidi" w:cstheme="majorBidi"/>
                <w:sz w:val="28"/>
                <w:cs/>
              </w:rPr>
            </w:pPr>
            <w:r w:rsidRPr="00966DAD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ค่าเผื่อผลขาดทุนด้านเครดิตที่</w:t>
            </w:r>
            <w:r w:rsidR="0080532C">
              <w:rPr>
                <w:rFonts w:asciiTheme="majorBidi" w:hAnsiTheme="majorBidi" w:cstheme="majorBidi"/>
                <w:sz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48" w:type="dxa"/>
            <w:tcBorders>
              <w:right w:val="nil"/>
            </w:tcBorders>
          </w:tcPr>
          <w:p w14:paraId="0FB6E04C" w14:textId="77777777" w:rsidR="005C1377" w:rsidRPr="003B1973" w:rsidRDefault="005C1377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778E1" w14:textId="77777777" w:rsidR="005C1377" w:rsidRPr="00B118B0" w:rsidRDefault="005C1377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00755590" w14:textId="77777777" w:rsidR="005C1377" w:rsidRPr="00B118B0" w:rsidRDefault="005C1377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038AD" w14:textId="77777777" w:rsidR="005C1377" w:rsidRPr="00B118B0" w:rsidRDefault="005C1377" w:rsidP="00EA383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66B03A3" w14:textId="77777777" w:rsidR="005C1377" w:rsidRPr="00B118B0" w:rsidRDefault="005C1377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771CD" w14:textId="14779555" w:rsidR="005C1377" w:rsidRPr="00B118B0" w:rsidRDefault="006F66C2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33931">
              <w:rPr>
                <w:rFonts w:asciiTheme="majorBidi" w:hAnsiTheme="majorBidi" w:cstheme="majorBidi"/>
                <w:sz w:val="28"/>
              </w:rPr>
              <w:t>34,</w:t>
            </w:r>
            <w:r w:rsidR="0080532C">
              <w:rPr>
                <w:rFonts w:asciiTheme="majorBidi" w:hAnsiTheme="majorBidi" w:cstheme="majorBidi"/>
                <w:sz w:val="28"/>
              </w:rPr>
              <w:t>07</w:t>
            </w:r>
            <w:r w:rsidR="00461CF9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B557ECB" w14:textId="77777777" w:rsidR="005C1377" w:rsidRPr="00B118B0" w:rsidRDefault="005C1377" w:rsidP="00F81C4B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E09DD" w14:textId="24591CD8" w:rsidR="005C1377" w:rsidRPr="00B118B0" w:rsidRDefault="006F66C2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67D1A">
              <w:rPr>
                <w:rFonts w:asciiTheme="majorBidi" w:hAnsiTheme="majorBidi" w:cstheme="majorBidi"/>
                <w:sz w:val="28"/>
              </w:rPr>
              <w:t>53,966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BFD4525" w14:textId="77777777" w:rsidR="005C1377" w:rsidRPr="00B118B0" w:rsidRDefault="005C1377" w:rsidP="00F81C4B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25875" w14:textId="2BCF5197" w:rsidR="005C1377" w:rsidRPr="00B118B0" w:rsidRDefault="006F66C2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3600C">
              <w:rPr>
                <w:rFonts w:asciiTheme="majorBidi" w:hAnsiTheme="majorBidi" w:cstheme="majorBidi"/>
                <w:sz w:val="28"/>
              </w:rPr>
              <w:t>34,076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8186D4D" w14:textId="77777777" w:rsidR="005C1377" w:rsidRPr="00B118B0" w:rsidRDefault="005C1377" w:rsidP="00F81C4B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left w:val="nil"/>
            </w:tcBorders>
            <w:shd w:val="clear" w:color="auto" w:fill="auto"/>
            <w:vAlign w:val="bottom"/>
          </w:tcPr>
          <w:p w14:paraId="7C25F2EB" w14:textId="7B31BE4E" w:rsidR="005C1377" w:rsidRPr="00B118B0" w:rsidRDefault="006F66C2" w:rsidP="00134FAE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C43AD">
              <w:rPr>
                <w:rFonts w:asciiTheme="majorBidi" w:hAnsiTheme="majorBidi" w:cstheme="majorBidi"/>
                <w:sz w:val="28"/>
              </w:rPr>
              <w:t>28,283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A6490" w:rsidRPr="000F5C17" w14:paraId="1A25874C" w14:textId="77777777" w:rsidTr="0080532C">
        <w:tc>
          <w:tcPr>
            <w:tcW w:w="2961" w:type="dxa"/>
            <w:tcBorders>
              <w:left w:val="nil"/>
              <w:bottom w:val="nil"/>
              <w:right w:val="nil"/>
            </w:tcBorders>
          </w:tcPr>
          <w:p w14:paraId="0FBC1A66" w14:textId="28ABE3BA" w:rsidR="002A6490" w:rsidRPr="003B1973" w:rsidRDefault="006F66C2" w:rsidP="003B62BC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ให้</w:t>
            </w:r>
            <w:r w:rsidRPr="003B197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กู้ยืมระยะสั้น</w:t>
            </w:r>
            <w:r w:rsidR="00126B03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="00126B0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" w:type="dxa"/>
            <w:tcBorders>
              <w:left w:val="nil"/>
              <w:bottom w:val="nil"/>
              <w:right w:val="nil"/>
            </w:tcBorders>
          </w:tcPr>
          <w:p w14:paraId="3E4D8156" w14:textId="77777777" w:rsidR="002A6490" w:rsidRPr="003B1973" w:rsidRDefault="002A6490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67A89E" w14:textId="77777777" w:rsidR="002A6490" w:rsidRPr="00B118B0" w:rsidRDefault="002A6490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9BC9037" w14:textId="77777777" w:rsidR="002A6490" w:rsidRPr="00B118B0" w:rsidRDefault="002A6490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F54727" w14:textId="77777777" w:rsidR="002A6490" w:rsidRPr="00B118B0" w:rsidRDefault="002A6490" w:rsidP="00EA383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9B76D58" w14:textId="77777777" w:rsidR="002A6490" w:rsidRPr="00B118B0" w:rsidRDefault="002A6490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EAC26E" w14:textId="5CCC6E27" w:rsidR="002A6490" w:rsidRPr="00B118B0" w:rsidRDefault="00461CF9" w:rsidP="00F65959">
            <w:pPr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  <w:r w:rsidR="0080532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425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31BA5F" w14:textId="77777777" w:rsidR="002A6490" w:rsidRPr="00B118B0" w:rsidRDefault="002A6490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C7A221" w14:textId="14139528" w:rsidR="002A6490" w:rsidRPr="00B118B0" w:rsidRDefault="0080532C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461CF9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461CF9">
              <w:rPr>
                <w:rFonts w:asciiTheme="majorBidi" w:hAnsiTheme="majorBidi" w:cstheme="majorBidi"/>
                <w:b/>
                <w:bCs/>
                <w:sz w:val="28"/>
              </w:rPr>
              <w:t>617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28A3C11A" w14:textId="77777777" w:rsidR="002A6490" w:rsidRPr="00B118B0" w:rsidRDefault="002A6490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33D8B0" w14:textId="1FE95BB6" w:rsidR="002A6490" w:rsidRPr="00B118B0" w:rsidRDefault="00461CF9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  <w:r w:rsidR="0080532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425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90CB466" w14:textId="77777777" w:rsidR="002A6490" w:rsidRPr="00B118B0" w:rsidRDefault="002A6490" w:rsidP="00134FAE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718C70" w14:textId="020ECA57" w:rsidR="002A6490" w:rsidRPr="00B118B0" w:rsidRDefault="00461CF9" w:rsidP="00134FAE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</w:t>
            </w:r>
            <w:r w:rsidR="0080532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617</w:t>
            </w:r>
          </w:p>
        </w:tc>
      </w:tr>
      <w:tr w:rsidR="00723121" w:rsidRPr="000F5C17" w14:paraId="29D80B52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3EA33317" w14:textId="13EA3739" w:rsidR="00723121" w:rsidRPr="003B1973" w:rsidRDefault="00723121" w:rsidP="002A6490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15EBDD63" w14:textId="77777777" w:rsidR="00723121" w:rsidRPr="003B1973" w:rsidRDefault="00723121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E540" w14:textId="77777777" w:rsidR="00723121" w:rsidRPr="00B118B0" w:rsidRDefault="00723121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89F8A43" w14:textId="77777777" w:rsidR="00723121" w:rsidRPr="00B118B0" w:rsidRDefault="00723121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0728" w14:textId="77777777" w:rsidR="00723121" w:rsidRPr="00B118B0" w:rsidRDefault="00723121" w:rsidP="00EA383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C8742B4" w14:textId="77777777" w:rsidR="00723121" w:rsidRPr="00B118B0" w:rsidRDefault="00723121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0C16BD93" w14:textId="1B555176" w:rsidR="00723121" w:rsidRDefault="00723121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735D22" w14:textId="77777777" w:rsidR="00723121" w:rsidRPr="00B118B0" w:rsidRDefault="00723121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14:paraId="67C8CC0C" w14:textId="3322E7D8" w:rsidR="00723121" w:rsidRPr="00B118B0" w:rsidRDefault="00723121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1D48DB60" w14:textId="77777777" w:rsidR="00723121" w:rsidRPr="00B118B0" w:rsidRDefault="00723121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14C4C0" w14:textId="5D252A59" w:rsidR="00723121" w:rsidRPr="00B118B0" w:rsidRDefault="00723121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2ACCA92E" w14:textId="77777777" w:rsidR="00723121" w:rsidRPr="00B118B0" w:rsidRDefault="00723121" w:rsidP="00134FAE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8322BB" w14:textId="75D69336" w:rsidR="00723121" w:rsidRPr="00B118B0" w:rsidRDefault="00723121" w:rsidP="00134FAE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6756F" w:rsidRPr="000F5C17" w14:paraId="393623CE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2CF2A35B" w14:textId="77777777" w:rsidR="00C6756F" w:rsidRPr="003B1973" w:rsidRDefault="00C6756F" w:rsidP="002A6490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7371A223" w14:textId="77777777" w:rsidR="00C6756F" w:rsidRPr="003B1973" w:rsidRDefault="00C6756F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0EE0" w14:textId="77777777" w:rsidR="00C6756F" w:rsidRPr="00B118B0" w:rsidRDefault="00C6756F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B559273" w14:textId="77777777" w:rsidR="00C6756F" w:rsidRPr="00B118B0" w:rsidRDefault="00C6756F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0EE8" w14:textId="77777777" w:rsidR="00C6756F" w:rsidRPr="00B118B0" w:rsidRDefault="00C6756F" w:rsidP="00EA383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AA8BEE8" w14:textId="77777777" w:rsidR="00C6756F" w:rsidRPr="00B118B0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66B0C862" w14:textId="77777777" w:rsidR="00C6756F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044C57" w14:textId="77777777" w:rsidR="00C6756F" w:rsidRPr="00B118B0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14:paraId="6AF17F4B" w14:textId="77777777" w:rsidR="00C6756F" w:rsidRPr="00B118B0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4DAD4A58" w14:textId="77777777" w:rsidR="00C6756F" w:rsidRPr="00B118B0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3C28A07" w14:textId="7249D07F" w:rsidR="00C6756F" w:rsidRPr="00B118B0" w:rsidRDefault="00C6756F" w:rsidP="00134FAE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756F" w:rsidRPr="000F5C17" w14:paraId="7AE0628D" w14:textId="77777777" w:rsidTr="00A151C5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29F93A5A" w14:textId="77777777" w:rsidR="00C6756F" w:rsidRPr="003B1973" w:rsidRDefault="00C6756F" w:rsidP="002A6490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594054C1" w14:textId="77777777" w:rsidR="00C6756F" w:rsidRPr="003B1973" w:rsidRDefault="00C6756F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298C0" w14:textId="112BE533" w:rsidR="00C6756F" w:rsidRPr="00B118B0" w:rsidRDefault="004249AF" w:rsidP="00EA383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FBAAC22" w14:textId="77777777" w:rsidR="00C6756F" w:rsidRPr="00B118B0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0B405" w14:textId="3D86FEE8" w:rsidR="00C6756F" w:rsidRPr="00B118B0" w:rsidRDefault="00C6756F" w:rsidP="00C6756F">
            <w:pPr>
              <w:tabs>
                <w:tab w:val="decimal" w:pos="722"/>
              </w:tabs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696FFD4" w14:textId="77777777" w:rsidR="00C6756F" w:rsidRPr="00B118B0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E6885C3" w14:textId="68724BA4" w:rsidR="00C6756F" w:rsidRPr="00B118B0" w:rsidRDefault="00C6756F" w:rsidP="00134FAE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6756F" w:rsidRPr="000F5C17" w14:paraId="317DCBA0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01AF9310" w14:textId="77777777" w:rsidR="00C6756F" w:rsidRPr="003B1973" w:rsidRDefault="00C6756F" w:rsidP="00C6756F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7A97A4B" w14:textId="77777777" w:rsidR="00C6756F" w:rsidRPr="003B1973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572E7" w14:textId="7F5A3E12" w:rsidR="00C6756F" w:rsidRPr="00B118B0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0D5E8B9" w14:textId="77777777" w:rsidR="00C6756F" w:rsidRPr="00B118B0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F51F" w14:textId="440C31D9" w:rsidR="00C6756F" w:rsidRPr="00B118B0" w:rsidRDefault="00C6756F" w:rsidP="00C6756F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EC1801A" w14:textId="77777777" w:rsidR="00C6756F" w:rsidRPr="00B118B0" w:rsidRDefault="00C6756F" w:rsidP="00C6756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14:paraId="005C371F" w14:textId="22E12EAC" w:rsidR="00C6756F" w:rsidRDefault="00C6756F" w:rsidP="00C6756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BB5349" w14:textId="77777777" w:rsidR="00C6756F" w:rsidRPr="00B118B0" w:rsidRDefault="00C6756F" w:rsidP="00C6756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vAlign w:val="bottom"/>
          </w:tcPr>
          <w:p w14:paraId="69770C1B" w14:textId="33C831FC" w:rsidR="00C6756F" w:rsidRPr="00B118B0" w:rsidRDefault="00C6756F" w:rsidP="00C6756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9" w:type="dxa"/>
          </w:tcPr>
          <w:p w14:paraId="17186850" w14:textId="77777777" w:rsidR="00C6756F" w:rsidRPr="00B118B0" w:rsidRDefault="00C6756F" w:rsidP="00C6756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68C3F" w14:textId="22325E8D" w:rsidR="00C6756F" w:rsidRPr="00B118B0" w:rsidRDefault="00C6756F" w:rsidP="00C6756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</w:tcPr>
          <w:p w14:paraId="5F1F15CA" w14:textId="77777777" w:rsidR="00C6756F" w:rsidRPr="00B118B0" w:rsidRDefault="00C6756F" w:rsidP="00C6756F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3DC78" w14:textId="0161FE13" w:rsidR="00C6756F" w:rsidRPr="00B118B0" w:rsidRDefault="00C6756F" w:rsidP="00C6756F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665ACD" w:rsidRPr="000F5C17" w14:paraId="55F648BC" w14:textId="77777777" w:rsidTr="0080532C"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F66EC" w14:textId="15479A40" w:rsidR="00C6756F" w:rsidRPr="003B1973" w:rsidRDefault="004249AF" w:rsidP="004249AF">
            <w:pPr>
              <w:pStyle w:val="Heading5"/>
              <w:keepNext w:val="0"/>
              <w:spacing w:line="240" w:lineRule="auto"/>
              <w:ind w:right="-100" w:firstLine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4694E">
              <w:rPr>
                <w:rFonts w:asciiTheme="majorBidi" w:hAnsiTheme="majorBidi" w:cstheme="majorBidi"/>
                <w:b w:val="0"/>
                <w:bCs w:val="0"/>
                <w:sz w:val="24"/>
                <w:szCs w:val="28"/>
                <w:cs/>
              </w:rPr>
              <w:t>เงิน</w:t>
            </w:r>
            <w:r w:rsidRPr="00E4694E">
              <w:rPr>
                <w:rFonts w:asciiTheme="majorBidi" w:hAnsiTheme="majorBidi" w:cstheme="majorBidi" w:hint="cs"/>
                <w:b w:val="0"/>
                <w:bCs w:val="0"/>
                <w:sz w:val="24"/>
                <w:szCs w:val="28"/>
                <w:cs/>
              </w:rPr>
              <w:t>ให้</w:t>
            </w:r>
            <w:r w:rsidRPr="00E4694E">
              <w:rPr>
                <w:rFonts w:asciiTheme="majorBidi" w:hAnsiTheme="majorBidi" w:cstheme="majorBidi"/>
                <w:b w:val="0"/>
                <w:bCs w:val="0"/>
                <w:sz w:val="24"/>
                <w:szCs w:val="28"/>
                <w:cs/>
              </w:rPr>
              <w:t>กู้ยืมระยะยาวจาก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C6C341D" w14:textId="77777777" w:rsidR="00C6756F" w:rsidRPr="003B1973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82834" w14:textId="74513250" w:rsidR="00C6756F" w:rsidRPr="00B118B0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626C2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FCB53C5" w14:textId="77777777" w:rsidR="00C6756F" w:rsidRPr="00B118B0" w:rsidRDefault="00C6756F" w:rsidP="00C675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9703B" w14:textId="3D9F5F39" w:rsidR="00C6756F" w:rsidRPr="00B118B0" w:rsidRDefault="00C6756F" w:rsidP="00C6756F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9626C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50333BBC" w14:textId="77777777" w:rsidR="00C6756F" w:rsidRPr="00B118B0" w:rsidRDefault="00C6756F" w:rsidP="00C6756F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76CE5" w14:textId="0D0C0020" w:rsidR="00C6756F" w:rsidRDefault="00C6756F" w:rsidP="004249AF">
            <w:pPr>
              <w:tabs>
                <w:tab w:val="decimal" w:pos="681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 w:rsidRPr="009626C2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95F9C" w14:textId="77777777" w:rsidR="00C6756F" w:rsidRPr="00B118B0" w:rsidRDefault="00C6756F" w:rsidP="00C6756F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5DC63" w14:textId="26D3D609" w:rsidR="00C6756F" w:rsidRPr="00B118B0" w:rsidRDefault="00C6756F" w:rsidP="004249AF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9626C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89" w:type="dxa"/>
          </w:tcPr>
          <w:p w14:paraId="296466FB" w14:textId="77777777" w:rsidR="00C6756F" w:rsidRPr="00B118B0" w:rsidRDefault="00C6756F" w:rsidP="00C6756F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F7AB0" w14:textId="16366FAF" w:rsidR="00C6756F" w:rsidRPr="00B118B0" w:rsidRDefault="00C6756F" w:rsidP="004249AF">
            <w:pPr>
              <w:tabs>
                <w:tab w:val="decimal" w:pos="722"/>
              </w:tabs>
              <w:ind w:right="159"/>
              <w:rPr>
                <w:rFonts w:asciiTheme="majorBidi" w:hAnsiTheme="majorBidi" w:cstheme="majorBidi"/>
                <w:sz w:val="28"/>
                <w:cs/>
              </w:rPr>
            </w:pPr>
            <w:r w:rsidRPr="009626C2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1A25AB3" w14:textId="77777777" w:rsidR="00C6756F" w:rsidRPr="00B118B0" w:rsidRDefault="00C6756F" w:rsidP="00C6756F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E57AC" w14:textId="3130A2F9" w:rsidR="00C6756F" w:rsidRPr="00B118B0" w:rsidRDefault="00C6756F" w:rsidP="00C6756F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9626C2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665ACD" w:rsidRPr="000F5C17" w14:paraId="2DCB3E85" w14:textId="77777777" w:rsidTr="0080532C">
        <w:tc>
          <w:tcPr>
            <w:tcW w:w="2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273CD" w14:textId="54708E9C" w:rsidR="004249AF" w:rsidRPr="001B1786" w:rsidRDefault="004249AF" w:rsidP="001B1786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E4694E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="001B178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4694E">
              <w:rPr>
                <w:rFonts w:asciiTheme="majorBidi" w:hAnsiTheme="majorBidi" w:cstheme="majorBidi"/>
                <w:sz w:val="28"/>
                <w:cs/>
              </w:rPr>
              <w:t>(ดูหมายเหตุข้อ 5)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64B1592A" w14:textId="77777777" w:rsidR="004249AF" w:rsidRPr="00E4694E" w:rsidRDefault="004249AF" w:rsidP="004249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67B00" w14:textId="6257C70E" w:rsidR="004249AF" w:rsidRPr="00E4694E" w:rsidRDefault="00010536" w:rsidP="004249A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D996134" w14:textId="77777777" w:rsidR="004249AF" w:rsidRPr="00E4694E" w:rsidRDefault="004249AF" w:rsidP="004249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2D631" w14:textId="22579923" w:rsidR="004249AF" w:rsidRPr="00E4694E" w:rsidRDefault="00010536" w:rsidP="004249AF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94FFF86" w14:textId="77777777" w:rsidR="004249AF" w:rsidRPr="00E4694E" w:rsidRDefault="004249AF" w:rsidP="004249AF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A9CE9" w14:textId="3F0941B8" w:rsidR="004249AF" w:rsidRPr="00E4694E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</w:t>
            </w:r>
            <w:r w:rsidR="00B73EDD">
              <w:rPr>
                <w:rFonts w:asciiTheme="majorBidi" w:hAnsiTheme="majorBidi" w:cstheme="majorBidi"/>
                <w:sz w:val="28"/>
              </w:rPr>
              <w:t>932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B325954" w14:textId="77777777" w:rsidR="004249AF" w:rsidRPr="00E4694E" w:rsidRDefault="004249AF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9DEAE" w14:textId="42E438FE" w:rsidR="004249AF" w:rsidRPr="00E4694E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</w:t>
            </w:r>
            <w:r w:rsidR="00A303BD">
              <w:rPr>
                <w:rFonts w:asciiTheme="majorBidi" w:hAnsiTheme="majorBidi" w:cstheme="majorBidi"/>
                <w:sz w:val="28"/>
              </w:rPr>
              <w:t>932</w:t>
            </w:r>
          </w:p>
        </w:tc>
        <w:tc>
          <w:tcPr>
            <w:tcW w:w="89" w:type="dxa"/>
            <w:vAlign w:val="bottom"/>
          </w:tcPr>
          <w:p w14:paraId="6B009A04" w14:textId="77777777" w:rsidR="004249AF" w:rsidRPr="00E4694E" w:rsidRDefault="004249AF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217F5F" w14:textId="08A4DF30" w:rsidR="004249AF" w:rsidRPr="00E4694E" w:rsidRDefault="004249AF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D2012FD" w14:textId="77777777" w:rsidR="004249AF" w:rsidRPr="00E4694E" w:rsidRDefault="004249AF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854595" w14:textId="3812E990" w:rsidR="004249AF" w:rsidRPr="00E4694E" w:rsidRDefault="004249AF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0536" w:rsidRPr="000F5C17" w14:paraId="220F1EFB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984C" w14:textId="7550B465" w:rsidR="00010536" w:rsidRPr="00E4694E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กิจการที่</w:t>
            </w:r>
            <w:r w:rsidRPr="00E4694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ไม่</w:t>
            </w: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8BD50E2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CD90" w14:textId="088ED6E6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1.30 </w:t>
            </w:r>
            <w:r w:rsidR="00C8321F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8.50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BDED085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7BE6" w14:textId="52DEBC42" w:rsidR="00010536" w:rsidRPr="00E4694E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1.30 </w:t>
            </w:r>
            <w:r w:rsidR="00C8321F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8.50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A87EA84" w14:textId="77777777" w:rsidR="00010536" w:rsidRPr="00E4694E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5B3C9A20" w14:textId="130D8DB6" w:rsidR="00010536" w:rsidRPr="00E4694E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93</w:t>
            </w:r>
            <w:r w:rsidRPr="00E469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EF1A51A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14:paraId="5757AA5D" w14:textId="3563C394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150,749</w:t>
            </w:r>
          </w:p>
        </w:tc>
        <w:tc>
          <w:tcPr>
            <w:tcW w:w="89" w:type="dxa"/>
            <w:vAlign w:val="bottom"/>
          </w:tcPr>
          <w:p w14:paraId="592F9C68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02DD5" w14:textId="1A2777A2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150,749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03AF502" w14:textId="77777777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62325" w14:textId="77254CDA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150,749</w:t>
            </w:r>
          </w:p>
        </w:tc>
      </w:tr>
      <w:tr w:rsidR="00010536" w:rsidRPr="000F5C17" w14:paraId="5835CDFE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27227978" w14:textId="0D87C5D4" w:rsidR="00010536" w:rsidRPr="00E4694E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4694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: </w:t>
            </w:r>
            <w:r w:rsidRPr="00E4694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กำไรขาดทุนจากอัตราแลกเปลี่ยน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709AA544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31623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54769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4304" w14:textId="77777777" w:rsidR="00010536" w:rsidRPr="00E4694E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874A8F3" w14:textId="77777777" w:rsidR="00010536" w:rsidRPr="00E4694E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24A78" w14:textId="7AD9F167" w:rsidR="00010536" w:rsidRPr="00E4694E" w:rsidRDefault="00B73EDD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303BD">
              <w:rPr>
                <w:rFonts w:asciiTheme="majorBidi" w:hAnsiTheme="majorBidi" w:cstheme="majorBidi"/>
                <w:sz w:val="28"/>
              </w:rPr>
              <w:t>415)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276FAF6B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95CD7" w14:textId="4AA1CCC5" w:rsidR="00010536" w:rsidRPr="00E4694E" w:rsidRDefault="00A303BD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(360)</w:t>
            </w:r>
          </w:p>
        </w:tc>
        <w:tc>
          <w:tcPr>
            <w:tcW w:w="89" w:type="dxa"/>
            <w:vAlign w:val="bottom"/>
          </w:tcPr>
          <w:p w14:paraId="365B43BA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20313" w14:textId="2CBCFBC8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0D7CCBD8" w14:textId="77777777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4CC14" w14:textId="6913F01C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0536" w:rsidRPr="000F5C17" w14:paraId="6715BC8A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65EF3B51" w14:textId="25615FEE" w:rsidR="00010536" w:rsidRPr="00E4694E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25C37017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D7C7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DAB0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7345" w14:textId="77777777" w:rsidR="00010536" w:rsidRPr="00E4694E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1F9F608" w14:textId="77777777" w:rsidR="00010536" w:rsidRPr="00E4694E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607430" w14:textId="279A0531" w:rsidR="00010536" w:rsidRPr="00E4694E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271,206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85622D7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35DEF" w14:textId="21834B1D" w:rsidR="00010536" w:rsidRPr="00E4694E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183,321</w:t>
            </w:r>
          </w:p>
        </w:tc>
        <w:tc>
          <w:tcPr>
            <w:tcW w:w="89" w:type="dxa"/>
            <w:vAlign w:val="bottom"/>
          </w:tcPr>
          <w:p w14:paraId="39B76CC5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D49E54" w14:textId="449585F4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150,749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3CAD16A" w14:textId="77777777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D07B44" w14:textId="3740CC0A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150,749</w:t>
            </w:r>
          </w:p>
        </w:tc>
      </w:tr>
      <w:tr w:rsidR="00010536" w:rsidRPr="000F5C17" w14:paraId="1A54D505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083A" w14:textId="77777777" w:rsidR="00010536" w:rsidRPr="00E4694E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ส่วนที่ถึงกำหนดชำระ</w:t>
            </w:r>
          </w:p>
          <w:p w14:paraId="424A4B6E" w14:textId="7AA687F6" w:rsidR="00010536" w:rsidRPr="00E4694E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4694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   </w:t>
            </w: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ภายในหนึ่งปี</w:t>
            </w:r>
            <w:r w:rsidRPr="00E4694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(ดูหมายเหตุข้อ </w:t>
            </w:r>
            <w:r w:rsidRPr="00E4694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Pr="00E4694E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373C96F9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AA65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22DB9A8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617C" w14:textId="77777777" w:rsidR="00010536" w:rsidRPr="00E4694E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100AAD7" w14:textId="77777777" w:rsidR="00010536" w:rsidRPr="00E4694E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6B6F2" w14:textId="5B7FD76C" w:rsidR="00010536" w:rsidRPr="00E4694E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159</w:t>
            </w:r>
            <w:r w:rsidRPr="00E469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703</w:t>
            </w:r>
            <w:r w:rsidRPr="00E4694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3C54EA2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68C32" w14:textId="5589E660" w:rsidR="00010536" w:rsidRPr="00E4694E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9F01C7">
              <w:rPr>
                <w:rFonts w:asciiTheme="majorBidi" w:hAnsiTheme="majorBidi" w:cstheme="majorBidi" w:hint="eastAsia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24</w:t>
            </w:r>
            <w:r w:rsidRPr="009F01C7">
              <w:rPr>
                <w:rFonts w:asciiTheme="majorBidi" w:hAnsiTheme="majorBidi" w:cstheme="majorBidi" w:hint="eastAsia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652</w:t>
            </w:r>
            <w:r w:rsidRPr="009F01C7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89" w:type="dxa"/>
            <w:vAlign w:val="bottom"/>
          </w:tcPr>
          <w:p w14:paraId="201D30DC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82178" w14:textId="597C062A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(39,560)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658BF40" w14:textId="77777777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DDF1B" w14:textId="06056B01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sz w:val="28"/>
              </w:rPr>
            </w:pPr>
            <w:r w:rsidRPr="00E4694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0536" w:rsidRPr="000F5C17" w14:paraId="40075DC2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38F84808" w14:textId="3727889A" w:rsidR="00010536" w:rsidRPr="00E4694E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94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</w:t>
            </w:r>
            <w:r w:rsidR="0030573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E4694E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กู้ยืมระยะยาว</w:t>
            </w:r>
            <w:r w:rsidRPr="00E4694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4694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27F03AD1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A95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2277AFD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DBC1" w14:textId="77777777" w:rsidR="00010536" w:rsidRPr="00E4694E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58EC5C85" w14:textId="77777777" w:rsidR="00010536" w:rsidRPr="00E4694E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65040" w14:textId="21838755" w:rsidR="00010536" w:rsidRPr="00E4694E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694E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E4694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D61A3B5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2255B" w14:textId="0F718818" w:rsidR="00010536" w:rsidRPr="00E4694E" w:rsidRDefault="0080532C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694E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58</w:t>
            </w:r>
            <w:r w:rsidRPr="00E4694E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669</w:t>
            </w:r>
          </w:p>
        </w:tc>
        <w:tc>
          <w:tcPr>
            <w:tcW w:w="89" w:type="dxa"/>
            <w:vAlign w:val="bottom"/>
          </w:tcPr>
          <w:p w14:paraId="59EFDC4A" w14:textId="77777777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E2E09E" w14:textId="62E653C5" w:rsidR="00010536" w:rsidRPr="00E4694E" w:rsidRDefault="00010536" w:rsidP="00E278AD">
            <w:pPr>
              <w:tabs>
                <w:tab w:val="decimal" w:pos="722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694E">
              <w:rPr>
                <w:rFonts w:asciiTheme="majorBidi" w:hAnsiTheme="majorBidi" w:cstheme="majorBidi"/>
                <w:b/>
                <w:bCs/>
                <w:sz w:val="28"/>
              </w:rPr>
              <w:t>111,189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7CFF027" w14:textId="77777777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3CF171" w14:textId="392893D1" w:rsidR="00010536" w:rsidRPr="00E4694E" w:rsidRDefault="00010536" w:rsidP="00E278AD">
            <w:pPr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694E">
              <w:rPr>
                <w:rFonts w:asciiTheme="majorBidi" w:hAnsiTheme="majorBidi" w:cstheme="majorBidi"/>
                <w:b/>
                <w:bCs/>
                <w:sz w:val="28"/>
              </w:rPr>
              <w:t>150,749</w:t>
            </w:r>
          </w:p>
        </w:tc>
      </w:tr>
      <w:tr w:rsidR="00010536" w:rsidRPr="000F5C17" w14:paraId="6B39B186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C864" w14:textId="77777777" w:rsidR="00010536" w:rsidRPr="00E4694E" w:rsidRDefault="00010536" w:rsidP="00010536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728E8C8D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F076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8BFC6CB" w14:textId="77777777" w:rsidR="00010536" w:rsidRPr="00E4694E" w:rsidRDefault="00010536" w:rsidP="0001053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311C" w14:textId="77777777" w:rsidR="00010536" w:rsidRPr="00E4694E" w:rsidRDefault="00010536" w:rsidP="0001053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37AF76F" w14:textId="77777777" w:rsidR="00010536" w:rsidRPr="00E4694E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732542" w14:textId="77777777" w:rsidR="00010536" w:rsidRPr="00E4694E" w:rsidRDefault="00010536" w:rsidP="00010536">
            <w:pPr>
              <w:tabs>
                <w:tab w:val="decimal" w:pos="722"/>
              </w:tabs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6916D7" w14:textId="77777777" w:rsidR="00010536" w:rsidRPr="00E4694E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9E02FC" w14:textId="77777777" w:rsidR="00010536" w:rsidRPr="00E4694E" w:rsidRDefault="00010536" w:rsidP="00010536">
            <w:pPr>
              <w:tabs>
                <w:tab w:val="decimal" w:pos="722"/>
              </w:tabs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01E53EF7" w14:textId="77777777" w:rsidR="00010536" w:rsidRPr="00E4694E" w:rsidRDefault="00010536" w:rsidP="0001053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D2CCC" w14:textId="77777777" w:rsidR="00010536" w:rsidRPr="00E4694E" w:rsidRDefault="00010536" w:rsidP="00010536">
            <w:pPr>
              <w:tabs>
                <w:tab w:val="decimal" w:pos="722"/>
              </w:tabs>
              <w:ind w:right="15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89C6840" w14:textId="77777777" w:rsidR="00010536" w:rsidRPr="00E4694E" w:rsidRDefault="00010536" w:rsidP="00010536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583D70" w14:textId="77777777" w:rsidR="00010536" w:rsidRPr="00E4694E" w:rsidRDefault="00010536" w:rsidP="00010536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6756F" w:rsidRPr="000F5C17" w14:paraId="5C6D5049" w14:textId="77777777" w:rsidTr="0080532C"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</w:tcPr>
          <w:p w14:paraId="0CD3167B" w14:textId="77777777" w:rsidR="00C6756F" w:rsidRPr="003B1973" w:rsidRDefault="00C6756F" w:rsidP="002A6490">
            <w:pPr>
              <w:pStyle w:val="Heading5"/>
              <w:keepNext w:val="0"/>
              <w:spacing w:line="240" w:lineRule="auto"/>
              <w:ind w:right="-100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19121B97" w14:textId="77777777" w:rsidR="00C6756F" w:rsidRPr="003B1973" w:rsidRDefault="00C6756F" w:rsidP="00134F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3E74" w14:textId="77777777" w:rsidR="00C6756F" w:rsidRPr="00B118B0" w:rsidRDefault="00C6756F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B9DD6BC" w14:textId="77777777" w:rsidR="00C6756F" w:rsidRPr="00B118B0" w:rsidRDefault="00C6756F" w:rsidP="00EA38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C809" w14:textId="77777777" w:rsidR="00C6756F" w:rsidRPr="00B118B0" w:rsidRDefault="00C6756F" w:rsidP="00EA383C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5DBDBD" w14:textId="77777777" w:rsidR="00C6756F" w:rsidRPr="00B118B0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vAlign w:val="bottom"/>
          </w:tcPr>
          <w:p w14:paraId="6744C58A" w14:textId="77777777" w:rsidR="00C6756F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5B1CB8" w14:textId="77777777" w:rsidR="00C6756F" w:rsidRPr="00B118B0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14:paraId="466993AA" w14:textId="77777777" w:rsidR="00C6756F" w:rsidRPr="00B118B0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5B52ABE9" w14:textId="77777777" w:rsidR="00C6756F" w:rsidRPr="00B118B0" w:rsidRDefault="00C6756F" w:rsidP="00134FAE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0D99EA9B" w14:textId="77777777" w:rsidR="00C6756F" w:rsidRPr="00B118B0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64C9F16E" w14:textId="77777777" w:rsidR="00C6756F" w:rsidRPr="00B118B0" w:rsidRDefault="00C6756F" w:rsidP="00134FAE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</w:tcPr>
          <w:p w14:paraId="324000D9" w14:textId="77777777" w:rsidR="00C6756F" w:rsidRPr="00B118B0" w:rsidRDefault="00C6756F" w:rsidP="00134FAE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E63F6B7" w14:textId="77777777" w:rsidR="00F4143F" w:rsidRDefault="00F4143F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2637BBB" w14:textId="77777777" w:rsidR="004D4F10" w:rsidRDefault="004D4F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260B814" w14:textId="647537C3" w:rsidR="002E4D08" w:rsidRDefault="002E4D08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14:paraId="3679E85B" w14:textId="4FBA205C" w:rsidR="003964B0" w:rsidRPr="002E4D08" w:rsidRDefault="002E4D08" w:rsidP="002E4D0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8A6E1D">
        <w:rPr>
          <w:rFonts w:asciiTheme="majorBidi" w:hAnsiTheme="majorBidi" w:cstheme="majorBidi" w:hint="cs"/>
          <w:color w:val="000000"/>
          <w:spacing w:val="-2"/>
          <w:sz w:val="28"/>
          <w:cs/>
        </w:rPr>
        <w:t>สินค้า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คงเหลือ ณ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>3</w:t>
      </w:r>
      <w:r w:rsidR="002F71FC">
        <w:rPr>
          <w:rFonts w:ascii="Angsana New" w:hAnsi="Angsana New"/>
          <w:color w:val="000000"/>
          <w:spacing w:val="-6"/>
          <w:sz w:val="28"/>
        </w:rPr>
        <w:t>1</w:t>
      </w:r>
      <w:r w:rsidR="00E624D9">
        <w:rPr>
          <w:rFonts w:ascii="Angsana New" w:hAnsi="Angsana New"/>
          <w:color w:val="000000"/>
          <w:spacing w:val="-6"/>
          <w:sz w:val="28"/>
        </w:rPr>
        <w:t xml:space="preserve"> </w:t>
      </w:r>
      <w:r w:rsidR="002F71FC">
        <w:rPr>
          <w:rFonts w:ascii="Angsana New" w:hAnsi="Angsana New" w:hint="cs"/>
          <w:color w:val="000000"/>
          <w:spacing w:val="-6"/>
          <w:sz w:val="28"/>
          <w:cs/>
        </w:rPr>
        <w:t>มีนาคม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2F71FC">
        <w:rPr>
          <w:rFonts w:ascii="Angsana New" w:hAnsi="Angsana New"/>
          <w:color w:val="000000"/>
          <w:spacing w:val="-6"/>
          <w:sz w:val="28"/>
        </w:rPr>
        <w:t>8</w:t>
      </w:r>
      <w:r w:rsidR="005642C6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และ</w:t>
      </w:r>
      <w:r>
        <w:rPr>
          <w:rFonts w:ascii="Angsana New" w:hAnsi="Angsana New" w:hint="cs"/>
          <w:color w:val="000000"/>
          <w:spacing w:val="-6"/>
          <w:sz w:val="28"/>
          <w:cs/>
        </w:rPr>
        <w:t xml:space="preserve">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2F71FC">
        <w:rPr>
          <w:rFonts w:ascii="Angsana New" w:hAnsi="Angsana New"/>
          <w:color w:val="000000"/>
          <w:spacing w:val="-6"/>
          <w:sz w:val="28"/>
        </w:rPr>
        <w:t>7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  <w:r w:rsidR="00137E66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080"/>
      </w:tblGrid>
      <w:tr w:rsidR="007E70F0" w:rsidRPr="004517A7" w14:paraId="3B236739" w14:textId="77777777" w:rsidTr="00117E8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2DC774" w14:textId="77777777" w:rsidR="007E70F0" w:rsidRPr="004517A7" w:rsidRDefault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9AAB9" w14:textId="77777777" w:rsidR="007E70F0" w:rsidRPr="004517A7" w:rsidRDefault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3F2B" w14:textId="77777777" w:rsidR="007E70F0" w:rsidRPr="004517A7" w:rsidRDefault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F24CB" w14:textId="77777777" w:rsidR="007E70F0" w:rsidRPr="004517A7" w:rsidRDefault="007E70F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E70F0" w:rsidRPr="004517A7" w14:paraId="05879DD9" w14:textId="77777777" w:rsidTr="00117E86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3BC9A0" w14:textId="77777777" w:rsidR="007E70F0" w:rsidRPr="004517A7" w:rsidRDefault="007E70F0" w:rsidP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2E9C0" w14:textId="3706806A" w:rsidR="007E70F0" w:rsidRPr="004517A7" w:rsidRDefault="007E70F0" w:rsidP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E306F" w14:textId="77777777" w:rsidR="007E70F0" w:rsidRPr="004517A7" w:rsidRDefault="007E70F0" w:rsidP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4E950" w14:textId="033630D4" w:rsidR="007E70F0" w:rsidRPr="005E3934" w:rsidRDefault="007E70F0" w:rsidP="007E70F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7E70F0" w:rsidRPr="004517A7" w14:paraId="678789EC" w14:textId="77777777" w:rsidTr="00117E86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BF4401" w14:textId="77777777" w:rsidR="007E70F0" w:rsidRPr="004517A7" w:rsidRDefault="007E70F0" w:rsidP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A0C0B7" w14:textId="14995633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0E0AF8" w14:textId="77777777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C78171" w14:textId="2DDBE05B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DB27A" w14:textId="77777777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74D7DA" w14:textId="654E62CF" w:rsidR="007E70F0" w:rsidRPr="00523274" w:rsidRDefault="007E70F0" w:rsidP="007E70F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897E77" w14:textId="77777777" w:rsidR="007E70F0" w:rsidRPr="005E3934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C584E1" w14:textId="77777777" w:rsidR="007E70F0" w:rsidRPr="00523274" w:rsidRDefault="007E70F0" w:rsidP="007E70F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7E70F0" w:rsidRPr="004517A7" w14:paraId="363539D0" w14:textId="77777777" w:rsidTr="00117E86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C308F0" w14:textId="77777777" w:rsidR="007E70F0" w:rsidRPr="004517A7" w:rsidRDefault="007E70F0" w:rsidP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3AAFBD" w14:textId="673AD7E0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4A341" w14:textId="77777777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A7B3EE" w14:textId="57789DE4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7799" w14:textId="77777777" w:rsidR="007E70F0" w:rsidRPr="004517A7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2EDCA9" w14:textId="1CF89479" w:rsidR="007E70F0" w:rsidRPr="00523274" w:rsidRDefault="007E70F0" w:rsidP="007E70F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3FC17" w14:textId="77777777" w:rsidR="007E70F0" w:rsidRPr="005E3934" w:rsidRDefault="007E70F0" w:rsidP="007E70F0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7ACDC8" w14:textId="3C364847" w:rsidR="007E70F0" w:rsidRPr="00523274" w:rsidRDefault="007E70F0" w:rsidP="007E70F0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E70F0" w:rsidRPr="004517A7" w14:paraId="62C3E5B4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F7B755" w14:textId="77777777" w:rsidR="007E70F0" w:rsidRPr="004517A7" w:rsidRDefault="007E70F0" w:rsidP="007E70F0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0F864" w14:textId="6F7662D0" w:rsidR="007E70F0" w:rsidRPr="00571A11" w:rsidRDefault="00D06464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FD3B" w14:textId="77777777" w:rsidR="007E70F0" w:rsidRPr="004517A7" w:rsidRDefault="007E70F0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07F4C" w14:textId="2622355E" w:rsidR="007E70F0" w:rsidRPr="004517A7" w:rsidRDefault="00C87AE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6FAA" w14:textId="77777777" w:rsidR="007E70F0" w:rsidRPr="004517A7" w:rsidRDefault="007E70F0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87332" w14:textId="5AF99654" w:rsidR="007E70F0" w:rsidRPr="0035194E" w:rsidRDefault="00C951B0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25FA" w14:textId="77777777" w:rsidR="007E70F0" w:rsidRPr="005E3934" w:rsidRDefault="007E70F0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9A79" w14:textId="19473E6E" w:rsidR="007E70F0" w:rsidRPr="00117E86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4,424</w:t>
            </w:r>
          </w:p>
        </w:tc>
      </w:tr>
      <w:tr w:rsidR="007E70F0" w:rsidRPr="004517A7" w14:paraId="5346651A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500AC0" w14:textId="77777777" w:rsidR="007E70F0" w:rsidRPr="00904679" w:rsidRDefault="007E70F0" w:rsidP="007E70F0">
            <w:pPr>
              <w:rPr>
                <w:rFonts w:hint="eastAsia"/>
                <w:cs/>
                <w:lang w:val="en-NZ"/>
              </w:rPr>
            </w:pPr>
            <w:r>
              <w:rPr>
                <w:rFonts w:hint="cs"/>
                <w:cs/>
                <w:lang w:val="en-NZ"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931DA" w14:textId="6FFC0A02" w:rsidR="007E70F0" w:rsidRPr="004517A7" w:rsidRDefault="00D06464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6AB1" w14:textId="77777777" w:rsidR="007E70F0" w:rsidRPr="004517A7" w:rsidRDefault="007E70F0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BAA66" w14:textId="72B4D84F" w:rsidR="007E70F0" w:rsidRDefault="005B4636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B0F9" w14:textId="77777777" w:rsidR="007E70F0" w:rsidRPr="004517A7" w:rsidRDefault="007E70F0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5FBFD" w14:textId="17F6178C" w:rsidR="007E70F0" w:rsidRPr="0035194E" w:rsidRDefault="00C951B0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0EB98" w14:textId="77777777" w:rsidR="007E70F0" w:rsidRPr="005E3934" w:rsidRDefault="007E70F0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AFDC7" w14:textId="7C6BEF24" w:rsidR="007E70F0" w:rsidRPr="00AE1FB7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AE1FB7">
              <w:rPr>
                <w:rFonts w:ascii="Angsana New" w:hAnsi="Angsana New"/>
                <w:sz w:val="28"/>
              </w:rPr>
              <w:t>8,065</w:t>
            </w:r>
          </w:p>
        </w:tc>
      </w:tr>
      <w:tr w:rsidR="00AE1FB7" w:rsidRPr="004517A7" w14:paraId="4E2E75DA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A17DEC" w14:textId="77777777" w:rsidR="00AE1FB7" w:rsidRPr="004517A7" w:rsidRDefault="00AE1FB7" w:rsidP="00AE1FB7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89AA8" w14:textId="696198DC" w:rsidR="00AE1FB7" w:rsidRPr="004517A7" w:rsidRDefault="00E309E4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32,996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E34A" w14:textId="77777777" w:rsidR="00AE1FB7" w:rsidRPr="004517A7" w:rsidRDefault="00AE1FB7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979EE" w14:textId="595C076F" w:rsidR="00AE1FB7" w:rsidRPr="004517A7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18,351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7675" w14:textId="77777777" w:rsidR="00AE1FB7" w:rsidRPr="004517A7" w:rsidRDefault="00AE1FB7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81590" w14:textId="21E6712E" w:rsidR="00AE1FB7" w:rsidRPr="0035194E" w:rsidRDefault="00C951B0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FEB7E" w14:textId="77777777" w:rsidR="00AE1FB7" w:rsidRPr="005E3934" w:rsidRDefault="00AE1FB7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9F164" w14:textId="1E2A0392" w:rsidR="00AE1FB7" w:rsidRPr="00117E86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16</w:t>
            </w:r>
          </w:p>
        </w:tc>
      </w:tr>
      <w:tr w:rsidR="00AE1FB7" w:rsidRPr="004517A7" w14:paraId="7D073473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6C0E0D" w14:textId="77777777" w:rsidR="00AE1FB7" w:rsidRPr="004517A7" w:rsidRDefault="00AE1FB7" w:rsidP="00AE1FB7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3EB1B" w14:textId="5A7CA148" w:rsidR="00AE1FB7" w:rsidRPr="004517A7" w:rsidRDefault="00E309E4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3,24</w:t>
            </w:r>
            <w:r w:rsidR="00D0646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313F" w14:textId="77777777" w:rsidR="00AE1FB7" w:rsidRPr="004517A7" w:rsidRDefault="00AE1FB7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E77A" w14:textId="679A17FE" w:rsidR="00AE1FB7" w:rsidRPr="004517A7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3,068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DF87" w14:textId="77777777" w:rsidR="00AE1FB7" w:rsidRPr="004517A7" w:rsidRDefault="00AE1FB7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81E54" w14:textId="2090AAF5" w:rsidR="00AE1FB7" w:rsidRPr="0035194E" w:rsidRDefault="00C951B0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3FA7" w14:textId="77777777" w:rsidR="00AE1FB7" w:rsidRPr="005E3934" w:rsidRDefault="00AE1FB7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6B9EC" w14:textId="0A7C85E0" w:rsidR="00AE1FB7" w:rsidRPr="00117E86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-</w:t>
            </w:r>
          </w:p>
        </w:tc>
      </w:tr>
      <w:tr w:rsidR="00AE1FB7" w:rsidRPr="004517A7" w14:paraId="7F2F1386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7415F1" w14:textId="77777777" w:rsidR="00AE1FB7" w:rsidRPr="004517A7" w:rsidRDefault="00AE1FB7" w:rsidP="00AE1FB7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A8ECD" w14:textId="247AB156" w:rsidR="00AE1FB7" w:rsidRPr="004517A7" w:rsidRDefault="00E309E4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(6,</w:t>
            </w:r>
            <w:r w:rsidR="00C951B0">
              <w:rPr>
                <w:rFonts w:ascii="Angsana New" w:hAnsi="Angsana New"/>
                <w:sz w:val="28"/>
              </w:rPr>
              <w:t>095)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168E" w14:textId="77777777" w:rsidR="00AE1FB7" w:rsidRPr="004517A7" w:rsidRDefault="00AE1FB7" w:rsidP="00335CD7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F1563" w14:textId="5DD48EBE" w:rsidR="00AE1FB7" w:rsidRPr="004517A7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(8,331)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3B99" w14:textId="77777777" w:rsidR="00AE1FB7" w:rsidRPr="004517A7" w:rsidRDefault="00AE1FB7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F451B" w14:textId="68FB4A26" w:rsidR="00AE1FB7" w:rsidRPr="0035194E" w:rsidRDefault="00C951B0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058E" w14:textId="77777777" w:rsidR="00AE1FB7" w:rsidRPr="005E3934" w:rsidRDefault="00AE1FB7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1163E" w14:textId="3F3926F7" w:rsidR="00AE1FB7" w:rsidRPr="00117E86" w:rsidRDefault="00AE1FB7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117E86">
              <w:rPr>
                <w:rFonts w:ascii="Angsana New" w:hAnsi="Angsana New"/>
                <w:sz w:val="28"/>
              </w:rPr>
              <w:t>-</w:t>
            </w:r>
            <w:r w:rsidRPr="00117E8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AE1FB7" w:rsidRPr="004517A7" w14:paraId="7D482DF4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0CF510" w14:textId="77777777" w:rsidR="00AE1FB7" w:rsidRPr="004517A7" w:rsidRDefault="00AE1FB7" w:rsidP="00AE1FB7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  <w:r>
              <w:rPr>
                <w:spacing w:val="-4"/>
                <w:sz w:val="28"/>
                <w:szCs w:val="28"/>
              </w:rPr>
              <w:t xml:space="preserve"> - 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224A8B" w14:textId="63E884A2" w:rsidR="00AE1FB7" w:rsidRPr="001A08B3" w:rsidRDefault="00C951B0" w:rsidP="001A08B3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A08B3">
              <w:rPr>
                <w:rFonts w:ascii="Angsana New" w:hAnsi="Angsana New"/>
                <w:b/>
                <w:bCs/>
                <w:sz w:val="28"/>
              </w:rPr>
              <w:t>58,9</w:t>
            </w:r>
            <w:r w:rsidR="00D06464" w:rsidRPr="001A08B3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8745" w14:textId="77777777" w:rsidR="00AE1FB7" w:rsidRPr="002173B8" w:rsidRDefault="00AE1FB7" w:rsidP="002173B8">
            <w:pPr>
              <w:pStyle w:val="ListParagraph"/>
              <w:overflowPunct/>
              <w:autoSpaceDE/>
              <w:autoSpaceDN/>
              <w:adjustRightInd/>
              <w:spacing w:line="260" w:lineRule="atLeast"/>
              <w:ind w:left="360" w:right="29"/>
              <w:jc w:val="right"/>
              <w:textAlignment w:val="auto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5C348F" w14:textId="5372B47C" w:rsidR="00AE1FB7" w:rsidRPr="00F6766D" w:rsidRDefault="00085D55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6766D">
              <w:rPr>
                <w:rFonts w:ascii="Angsana New" w:hAnsi="Angsana New"/>
                <w:b/>
                <w:bCs/>
                <w:sz w:val="28"/>
              </w:rPr>
              <w:t>39,0</w:t>
            </w:r>
            <w:r w:rsidR="000F6D77" w:rsidRPr="00F6766D">
              <w:rPr>
                <w:rFonts w:ascii="Angsana New" w:hAnsi="Angsana New"/>
                <w:b/>
                <w:bCs/>
                <w:sz w:val="28"/>
              </w:rPr>
              <w:t>3</w:t>
            </w:r>
            <w:r w:rsidRPr="00F6766D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51A1" w14:textId="77777777" w:rsidR="00AE1FB7" w:rsidRPr="00F6766D" w:rsidRDefault="00AE1FB7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9D54BF" w14:textId="047E8D93" w:rsidR="00AE1FB7" w:rsidRPr="00F6766D" w:rsidRDefault="00C951B0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6766D">
              <w:rPr>
                <w:rFonts w:ascii="Angsana New" w:hAnsi="Angsana New"/>
                <w:b/>
                <w:bCs/>
                <w:sz w:val="28"/>
              </w:rPr>
              <w:t>12,505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F342" w14:textId="77777777" w:rsidR="00AE1FB7" w:rsidRPr="00F6766D" w:rsidRDefault="00AE1FB7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291CF2" w14:textId="63C38CC7" w:rsidR="00AE1FB7" w:rsidRPr="00F6766D" w:rsidRDefault="00085D55" w:rsidP="00F6766D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6766D">
              <w:rPr>
                <w:rFonts w:ascii="Angsana New" w:hAnsi="Angsana New"/>
                <w:b/>
                <w:bCs/>
                <w:sz w:val="28"/>
              </w:rPr>
              <w:t>12,505</w:t>
            </w:r>
          </w:p>
        </w:tc>
      </w:tr>
    </w:tbl>
    <w:p w14:paraId="4E70FA68" w14:textId="77777777" w:rsidR="00017063" w:rsidRDefault="00017063" w:rsidP="005A328A">
      <w:pPr>
        <w:tabs>
          <w:tab w:val="left" w:pos="1515"/>
        </w:tabs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080"/>
      </w:tblGrid>
      <w:tr w:rsidR="008920BE" w:rsidRPr="004517A7" w14:paraId="46AAA9B6" w14:textId="77777777" w:rsidTr="00117E8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F42C87" w14:textId="77777777" w:rsidR="008920BE" w:rsidRPr="004517A7" w:rsidRDefault="008920BE" w:rsidP="00134FAE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D08A4" w14:textId="77777777" w:rsidR="008920BE" w:rsidRPr="004517A7" w:rsidRDefault="008920BE" w:rsidP="00134FAE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14E00" w14:textId="77777777" w:rsidR="008920BE" w:rsidRPr="004517A7" w:rsidRDefault="008920BE" w:rsidP="00134FAE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A2858" w14:textId="77777777" w:rsidR="008920BE" w:rsidRPr="004517A7" w:rsidRDefault="008920BE" w:rsidP="00134FAE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20BE" w:rsidRPr="004517A7" w14:paraId="7ABCE367" w14:textId="77777777" w:rsidTr="00117E86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C3D7AC5" w14:textId="77777777" w:rsidR="008920BE" w:rsidRPr="004517A7" w:rsidRDefault="008920BE" w:rsidP="00134FAE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9B8E43" w14:textId="77777777" w:rsidR="008920BE" w:rsidRPr="004517A7" w:rsidRDefault="008920BE" w:rsidP="00134FAE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D911B" w14:textId="77777777" w:rsidR="008920BE" w:rsidRPr="004517A7" w:rsidRDefault="008920BE" w:rsidP="00134FAE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A4A0E2" w14:textId="77777777" w:rsidR="008920BE" w:rsidRPr="005E3934" w:rsidRDefault="008920BE" w:rsidP="00134FAE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920BE" w:rsidRPr="004517A7" w14:paraId="495928E7" w14:textId="77777777" w:rsidTr="00117E86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6CD670" w14:textId="77777777" w:rsidR="008920BE" w:rsidRPr="004517A7" w:rsidRDefault="008920BE" w:rsidP="00134FAE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6B4F71" w14:textId="77777777" w:rsidR="008920BE" w:rsidRPr="004517A7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D38A34" w14:textId="77777777" w:rsidR="008920BE" w:rsidRPr="004517A7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69B2CD" w14:textId="77777777" w:rsidR="008920BE" w:rsidRPr="004517A7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D2801" w14:textId="77777777" w:rsidR="008920BE" w:rsidRPr="004517A7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F49DC8" w14:textId="77777777" w:rsidR="008920BE" w:rsidRPr="00523274" w:rsidRDefault="008920BE" w:rsidP="00134F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55DF64" w14:textId="77777777" w:rsidR="008920BE" w:rsidRPr="005E3934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67E215" w14:textId="77777777" w:rsidR="008920BE" w:rsidRPr="00523274" w:rsidRDefault="008920BE" w:rsidP="00134F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920BE" w:rsidRPr="004517A7" w14:paraId="25DA4E5C" w14:textId="77777777" w:rsidTr="00117E86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83079F" w14:textId="77777777" w:rsidR="008920BE" w:rsidRPr="004517A7" w:rsidRDefault="008920BE" w:rsidP="00134FAE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C85992" w14:textId="77777777" w:rsidR="008920BE" w:rsidRPr="004517A7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104CA" w14:textId="77777777" w:rsidR="008920BE" w:rsidRPr="004517A7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18F8D" w14:textId="77777777" w:rsidR="008920BE" w:rsidRPr="004517A7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CE9B8" w14:textId="77777777" w:rsidR="008920BE" w:rsidRPr="004517A7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8EF4FD" w14:textId="77777777" w:rsidR="008920BE" w:rsidRPr="00523274" w:rsidRDefault="008920BE" w:rsidP="00134FA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949C7" w14:textId="77777777" w:rsidR="008920BE" w:rsidRPr="005E3934" w:rsidRDefault="008920BE" w:rsidP="00134FA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03628" w14:textId="77777777" w:rsidR="008920BE" w:rsidRPr="00523274" w:rsidRDefault="008920BE" w:rsidP="00134FAE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920BE" w:rsidRPr="004517A7" w14:paraId="641DA57E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FCF13F" w14:textId="6461D221" w:rsidR="008920BE" w:rsidRPr="008920BE" w:rsidRDefault="008920BE" w:rsidP="008920BE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C56A2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FD5D9" w14:textId="77777777" w:rsidR="008920BE" w:rsidRPr="00571A11" w:rsidRDefault="008920BE" w:rsidP="00335CD7">
            <w:pPr>
              <w:tabs>
                <w:tab w:val="decimal" w:pos="108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EF79" w14:textId="77777777" w:rsidR="008920BE" w:rsidRPr="004517A7" w:rsidRDefault="008920BE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EE8B9" w14:textId="6FE31FB3" w:rsidR="008920BE" w:rsidRPr="004517A7" w:rsidRDefault="008920BE" w:rsidP="00335CD7">
            <w:pPr>
              <w:tabs>
                <w:tab w:val="decimal" w:pos="108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CD08" w14:textId="77777777" w:rsidR="008920BE" w:rsidRPr="004517A7" w:rsidRDefault="008920BE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0A537" w14:textId="77777777" w:rsidR="008920BE" w:rsidRPr="0035194E" w:rsidRDefault="008920BE" w:rsidP="00335CD7">
            <w:pPr>
              <w:tabs>
                <w:tab w:val="decimal" w:pos="108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0BBF" w14:textId="77777777" w:rsidR="008920BE" w:rsidRPr="005E3934" w:rsidRDefault="008920BE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24CEC" w14:textId="7BB1D270" w:rsidR="008920BE" w:rsidRPr="005E3934" w:rsidRDefault="008920BE" w:rsidP="00335CD7">
            <w:pPr>
              <w:tabs>
                <w:tab w:val="decimal" w:pos="1081"/>
              </w:tabs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8920BE" w:rsidRPr="004517A7" w14:paraId="25230348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062AF9C" w14:textId="67DC3B78" w:rsidR="008920BE" w:rsidRPr="002374F6" w:rsidRDefault="008920BE" w:rsidP="00D73A0C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NZ"/>
              </w:rPr>
            </w:pPr>
            <w:r w:rsidRPr="002374F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บัญชีต้นทุนขาย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CF89" w14:textId="77777777" w:rsidR="008920BE" w:rsidRPr="004517A7" w:rsidRDefault="008920BE" w:rsidP="00335CD7">
            <w:pPr>
              <w:tabs>
                <w:tab w:val="decimal" w:pos="1081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88C4" w14:textId="77777777" w:rsidR="008920BE" w:rsidRPr="004517A7" w:rsidRDefault="008920BE" w:rsidP="00335CD7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8CAC6" w14:textId="093B3103" w:rsidR="008920BE" w:rsidRDefault="008920BE" w:rsidP="00335CD7">
            <w:pPr>
              <w:tabs>
                <w:tab w:val="decimal" w:pos="108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0CA3" w14:textId="77777777" w:rsidR="008920BE" w:rsidRPr="004517A7" w:rsidRDefault="008920BE" w:rsidP="00335CD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982B0" w14:textId="77777777" w:rsidR="008920BE" w:rsidRPr="0035194E" w:rsidRDefault="008920BE" w:rsidP="00335CD7">
            <w:pPr>
              <w:tabs>
                <w:tab w:val="decimal" w:pos="108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59A0" w14:textId="77777777" w:rsidR="008920BE" w:rsidRPr="005E3934" w:rsidRDefault="008920BE" w:rsidP="00335CD7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3819" w14:textId="77441088" w:rsidR="008920BE" w:rsidRPr="00AE1FB7" w:rsidRDefault="008920BE" w:rsidP="00335CD7">
            <w:pPr>
              <w:tabs>
                <w:tab w:val="decimal" w:pos="1081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24BB7" w:rsidRPr="004517A7" w14:paraId="77B8C862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B419FB9" w14:textId="57EDF08A" w:rsidR="00E24BB7" w:rsidRPr="008920BE" w:rsidRDefault="00E24BB7" w:rsidP="00E24BB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line="380" w:lineRule="exact"/>
              <w:ind w:left="540" w:hanging="180"/>
              <w:jc w:val="both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8920BE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94962" w14:textId="2EFC9153" w:rsidR="00E24BB7" w:rsidRPr="004517A7" w:rsidRDefault="00C951B0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243E67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243E67">
              <w:rPr>
                <w:rFonts w:ascii="Angsana New" w:hAnsi="Angsana New"/>
                <w:sz w:val="28"/>
              </w:rPr>
              <w:t>844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11E4" w14:textId="77777777" w:rsidR="00E24BB7" w:rsidRPr="004517A7" w:rsidRDefault="00E24B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810C7" w14:textId="5EA2B69B" w:rsidR="00E24BB7" w:rsidRPr="004517A7" w:rsidRDefault="00BD0CC6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78,689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5791" w14:textId="77777777" w:rsidR="00E24BB7" w:rsidRPr="004517A7" w:rsidRDefault="00E24BB7" w:rsidP="00117E86">
            <w:pPr>
              <w:tabs>
                <w:tab w:val="decimal" w:pos="841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43523" w14:textId="59D2C9C4" w:rsidR="00E24BB7" w:rsidRPr="0035194E" w:rsidRDefault="002F6B6D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42ED" w14:textId="77777777" w:rsidR="00E24BB7" w:rsidRPr="00117E86" w:rsidRDefault="00E24B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F5550" w14:textId="1B8F6D27" w:rsidR="00E24BB7" w:rsidRPr="00117E86" w:rsidRDefault="00E24B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-</w:t>
            </w:r>
          </w:p>
        </w:tc>
      </w:tr>
      <w:tr w:rsidR="00E24BB7" w:rsidRPr="004517A7" w14:paraId="47FE93C8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3C4E4A1" w14:textId="77777777" w:rsidR="00E24BB7" w:rsidRPr="008920BE" w:rsidRDefault="00E24BB7" w:rsidP="00E24BB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line="380" w:lineRule="exact"/>
              <w:ind w:left="540" w:hanging="180"/>
              <w:jc w:val="both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920BE">
              <w:rPr>
                <w:rFonts w:asciiTheme="majorBidi" w:hAnsiTheme="majorBidi" w:cstheme="majorBidi"/>
                <w:sz w:val="28"/>
                <w:cs/>
              </w:rPr>
              <w:t>การปรับลดมูลค่าเป็นมูลค่าสุทธิ</w:t>
            </w:r>
          </w:p>
          <w:p w14:paraId="06EC4E38" w14:textId="7499977F" w:rsidR="00E24BB7" w:rsidRPr="008920BE" w:rsidRDefault="00E24BB7" w:rsidP="00E24BB7">
            <w:pPr>
              <w:ind w:left="54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920BE">
              <w:rPr>
                <w:rFonts w:asciiTheme="majorBidi" w:hAnsiTheme="majorBidi" w:cstheme="majorBidi"/>
                <w:sz w:val="28"/>
                <w:cs/>
              </w:rPr>
              <w:t>ที่คาดว่าจะได้รับ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15C23" w14:textId="204F6A32" w:rsidR="00BD0CC6" w:rsidRPr="004517A7" w:rsidRDefault="00243E67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817C" w14:textId="77777777" w:rsidR="00E24BB7" w:rsidRPr="004517A7" w:rsidRDefault="00E24B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C328F" w14:textId="50542D8E" w:rsidR="00E24BB7" w:rsidRPr="00BD0CC6" w:rsidRDefault="00BD0CC6" w:rsidP="00BD0CC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BD0CC6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80D9" w14:textId="77777777" w:rsidR="00E24BB7" w:rsidRPr="004517A7" w:rsidRDefault="00E24BB7" w:rsidP="00117E86">
            <w:pPr>
              <w:tabs>
                <w:tab w:val="decimal" w:pos="841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EA10" w14:textId="1C46C578" w:rsidR="00E24BB7" w:rsidRPr="0035194E" w:rsidRDefault="00C951B0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117E8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2A7F" w14:textId="77777777" w:rsidR="00E24BB7" w:rsidRPr="00117E86" w:rsidRDefault="00E24B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A3D4D" w14:textId="77777777" w:rsidR="00E24BB7" w:rsidRPr="00117E86" w:rsidRDefault="00E24BB7" w:rsidP="00117E8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117E86">
              <w:rPr>
                <w:rFonts w:ascii="Angsana New" w:hAnsi="Angsana New"/>
                <w:sz w:val="28"/>
              </w:rPr>
              <w:t>-</w:t>
            </w:r>
          </w:p>
        </w:tc>
      </w:tr>
      <w:tr w:rsidR="00E24BB7" w:rsidRPr="004517A7" w14:paraId="4134215C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782D36" w14:textId="5B1FE494" w:rsidR="00E24BB7" w:rsidRPr="00D73A0C" w:rsidRDefault="00E24BB7" w:rsidP="00E24BB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line="380" w:lineRule="exact"/>
              <w:ind w:left="540" w:hanging="180"/>
              <w:jc w:val="both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8920BE">
              <w:rPr>
                <w:rFonts w:asciiTheme="majorBidi" w:hAnsiTheme="majorBidi" w:cstheme="majorBidi"/>
                <w:sz w:val="28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B2404" w14:textId="470E272F" w:rsidR="00E24BB7" w:rsidRPr="004517A7" w:rsidRDefault="002F6B6D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(2,327)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9E86" w14:textId="77777777" w:rsidR="00E24BB7" w:rsidRPr="004517A7" w:rsidRDefault="00E24BB7" w:rsidP="00335CD7">
            <w:pPr>
              <w:tabs>
                <w:tab w:val="decimal" w:pos="900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B31E7" w14:textId="7EA87BBD" w:rsidR="00E24BB7" w:rsidRPr="00BD0CC6" w:rsidRDefault="00E24BB7" w:rsidP="00BD0CC6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BD0CC6">
              <w:rPr>
                <w:rFonts w:ascii="Angsana New" w:hAnsi="Angsana New"/>
                <w:sz w:val="28"/>
              </w:rPr>
              <w:t xml:space="preserve">   (</w:t>
            </w:r>
            <w:r w:rsidR="00BD0CC6" w:rsidRPr="00BD0CC6">
              <w:rPr>
                <w:rFonts w:ascii="Angsana New" w:hAnsi="Angsana New"/>
                <w:sz w:val="28"/>
              </w:rPr>
              <w:t>50</w:t>
            </w:r>
            <w:r w:rsidRPr="00BD0C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63FBD" w14:textId="77777777" w:rsidR="00E24BB7" w:rsidRPr="004517A7" w:rsidRDefault="00E24BB7" w:rsidP="00335CD7">
            <w:pPr>
              <w:tabs>
                <w:tab w:val="decimal" w:pos="841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800D1" w14:textId="457DAEAE" w:rsidR="00E24BB7" w:rsidRPr="0035194E" w:rsidRDefault="002F6B6D" w:rsidP="002F6B6D">
            <w:pPr>
              <w:tabs>
                <w:tab w:val="decimal" w:pos="988"/>
              </w:tabs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117E86">
              <w:rPr>
                <w:rFonts w:ascii="Angsana New" w:hAnsi="Angsana New"/>
                <w:sz w:val="28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0C85" w14:textId="77777777" w:rsidR="00E24BB7" w:rsidRPr="00117E86" w:rsidRDefault="00E24BB7" w:rsidP="00335CD7">
            <w:pPr>
              <w:tabs>
                <w:tab w:val="decimal" w:pos="1081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125CF" w14:textId="20D875F5" w:rsidR="00E24BB7" w:rsidRPr="00117E86" w:rsidRDefault="00E24BB7" w:rsidP="00117E86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117E86">
              <w:rPr>
                <w:rFonts w:ascii="Angsana New" w:hAnsi="Angsana New"/>
                <w:sz w:val="28"/>
              </w:rPr>
              <w:t xml:space="preserve"> -   </w:t>
            </w:r>
          </w:p>
        </w:tc>
      </w:tr>
      <w:tr w:rsidR="00E24BB7" w:rsidRPr="004517A7" w14:paraId="5E95169C" w14:textId="77777777" w:rsidTr="00335CD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F091E1" w14:textId="61D1C69A" w:rsidR="00E24BB7" w:rsidRPr="000F6D77" w:rsidRDefault="00E24BB7" w:rsidP="00E24BB7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F6D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9204F" w14:textId="23BC75EA" w:rsidR="00E24BB7" w:rsidRPr="00117E86" w:rsidRDefault="002F6B6D" w:rsidP="00117E86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</w:t>
            </w:r>
            <w:r w:rsidR="00243E67">
              <w:rPr>
                <w:rFonts w:ascii="Angsana New" w:hAnsi="Angsana New"/>
                <w:b/>
                <w:bCs/>
                <w:sz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</w:rPr>
              <w:t>,</w:t>
            </w:r>
            <w:r w:rsidR="00243E67">
              <w:rPr>
                <w:rFonts w:ascii="Angsana New" w:hAnsi="Angsana New"/>
                <w:b/>
                <w:bCs/>
                <w:sz w:val="28"/>
              </w:rPr>
              <w:t>517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39AF" w14:textId="77777777" w:rsidR="00E24BB7" w:rsidRPr="00117E86" w:rsidRDefault="00E24BB7" w:rsidP="00117E86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26D740" w14:textId="0D0FB859" w:rsidR="00E24BB7" w:rsidRPr="00117E86" w:rsidRDefault="00E24BB7" w:rsidP="00117E86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17E8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D0CC6">
              <w:rPr>
                <w:rFonts w:ascii="Angsana New" w:hAnsi="Angsana New"/>
                <w:b/>
                <w:bCs/>
                <w:sz w:val="28"/>
              </w:rPr>
              <w:t>78,706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8292" w14:textId="77777777" w:rsidR="00E24BB7" w:rsidRPr="00117E86" w:rsidRDefault="00E24BB7" w:rsidP="00117E86">
            <w:pPr>
              <w:tabs>
                <w:tab w:val="decimal" w:pos="841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CA1075" w14:textId="38F5F690" w:rsidR="00E24BB7" w:rsidRPr="00117E86" w:rsidRDefault="002F6B6D" w:rsidP="00117E86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4,945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FDD2" w14:textId="77777777" w:rsidR="00E24BB7" w:rsidRPr="00117E86" w:rsidRDefault="00E24BB7" w:rsidP="00117E86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47264C" w14:textId="2B31F406" w:rsidR="00E24BB7" w:rsidRPr="00117E86" w:rsidRDefault="00E24BB7" w:rsidP="00117E86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17E86">
              <w:rPr>
                <w:rFonts w:ascii="Angsana New" w:hAnsi="Angsana New"/>
                <w:b/>
                <w:bCs/>
                <w:sz w:val="28"/>
              </w:rPr>
              <w:t xml:space="preserve">    -</w:t>
            </w:r>
          </w:p>
        </w:tc>
      </w:tr>
    </w:tbl>
    <w:p w14:paraId="77203091" w14:textId="77777777" w:rsidR="008920BE" w:rsidRDefault="008920BE" w:rsidP="005A328A">
      <w:pPr>
        <w:tabs>
          <w:tab w:val="left" w:pos="1515"/>
        </w:tabs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7DE81534" w14:textId="77777777" w:rsidR="0050779A" w:rsidRDefault="0050779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B858BF9" w14:textId="07B8C8E1" w:rsidR="008920BE" w:rsidRDefault="00F04A3B" w:rsidP="00397DF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F04A3B">
        <w:rPr>
          <w:rFonts w:asciiTheme="majorBidi" w:hAnsiTheme="majorBidi" w:hint="cs"/>
          <w:b/>
          <w:bCs/>
          <w:sz w:val="28"/>
          <w:cs/>
        </w:rPr>
        <w:t>สินทรัพย์ทางการเงินหมุนเวียนอื่น</w:t>
      </w:r>
    </w:p>
    <w:p w14:paraId="64DD3E4B" w14:textId="262F0FF3" w:rsidR="00AE585D" w:rsidRDefault="00F04A3B" w:rsidP="00AE585D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  <w:r w:rsidRPr="00F04A3B">
        <w:rPr>
          <w:rFonts w:ascii="Angsana New" w:hAnsi="Angsana New" w:hint="cs"/>
          <w:sz w:val="28"/>
          <w:cs/>
        </w:rPr>
        <w:t>สินทรัพย์ทางการเงินหมุนเวียนอื่น</w:t>
      </w:r>
      <w:r w:rsidRPr="00F04A3B">
        <w:rPr>
          <w:rFonts w:ascii="Angsana New" w:hAnsi="Angsana New"/>
          <w:sz w:val="28"/>
          <w:cs/>
        </w:rPr>
        <w:t xml:space="preserve"> </w:t>
      </w:r>
      <w:r w:rsidR="00AE585D" w:rsidRPr="001B1AD8">
        <w:rPr>
          <w:rFonts w:ascii="Angsana New" w:hAnsi="Angsana New" w:hint="cs"/>
          <w:sz w:val="28"/>
          <w:cs/>
        </w:rPr>
        <w:t xml:space="preserve"> </w:t>
      </w:r>
      <w:r w:rsidR="00AE585D" w:rsidRPr="006C72D6">
        <w:rPr>
          <w:rFonts w:ascii="Angsana New" w:hAnsi="Angsana New"/>
          <w:color w:val="000000"/>
          <w:spacing w:val="-2"/>
          <w:sz w:val="28"/>
          <w:cs/>
        </w:rPr>
        <w:t>ณ วันที่</w:t>
      </w:r>
      <w:r w:rsidR="00AE585D" w:rsidRPr="006C72D6">
        <w:rPr>
          <w:rFonts w:ascii="Angsana New" w:hAnsi="Angsana New"/>
          <w:color w:val="000000"/>
          <w:spacing w:val="-2"/>
          <w:sz w:val="28"/>
        </w:rPr>
        <w:t xml:space="preserve"> 3</w:t>
      </w:r>
      <w:r w:rsidR="00AE585D">
        <w:rPr>
          <w:rFonts w:ascii="Angsana New" w:hAnsi="Angsana New"/>
          <w:color w:val="000000"/>
          <w:spacing w:val="-2"/>
          <w:sz w:val="28"/>
        </w:rPr>
        <w:t>1</w:t>
      </w:r>
      <w:r w:rsidR="00AE585D"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AE585D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="00AE585D" w:rsidRPr="006C72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AE585D" w:rsidRPr="006C72D6">
        <w:rPr>
          <w:rFonts w:ascii="Angsana New" w:hAnsi="Angsana New"/>
          <w:color w:val="000000"/>
          <w:spacing w:val="-2"/>
          <w:sz w:val="28"/>
        </w:rPr>
        <w:t>256</w:t>
      </w:r>
      <w:r w:rsidR="00AE585D">
        <w:rPr>
          <w:rFonts w:ascii="Angsana New" w:hAnsi="Angsana New"/>
          <w:color w:val="000000"/>
          <w:spacing w:val="-2"/>
          <w:sz w:val="28"/>
        </w:rPr>
        <w:t>8</w:t>
      </w:r>
      <w:r w:rsidR="00AE585D"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AE585D" w:rsidRPr="006C72D6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="00AE585D" w:rsidRPr="006C72D6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AE585D" w:rsidRPr="006C72D6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AE585D" w:rsidRPr="006C72D6">
        <w:rPr>
          <w:rFonts w:ascii="Angsana New" w:hAnsi="Angsana New"/>
          <w:color w:val="000000"/>
          <w:spacing w:val="-2"/>
          <w:sz w:val="28"/>
        </w:rPr>
        <w:t>256</w:t>
      </w:r>
      <w:r w:rsidR="00AE585D">
        <w:rPr>
          <w:rFonts w:ascii="Angsana New" w:hAnsi="Angsana New"/>
          <w:color w:val="000000"/>
          <w:spacing w:val="-2"/>
          <w:sz w:val="28"/>
        </w:rPr>
        <w:t>7</w:t>
      </w:r>
      <w:r w:rsidR="00AE585D"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AE585D" w:rsidRPr="001B1AD8">
        <w:rPr>
          <w:rFonts w:ascii="Angsana New" w:hAnsi="Angsana New" w:hint="cs"/>
          <w:sz w:val="28"/>
          <w:cs/>
        </w:rPr>
        <w:t>มีดังต่อไป</w:t>
      </w:r>
      <w:r w:rsidR="00AE585D" w:rsidRPr="001B1AD8">
        <w:rPr>
          <w:rFonts w:ascii="Angsana New" w:hAnsi="Angsana New"/>
          <w:sz w:val="28"/>
          <w:cs/>
        </w:rPr>
        <w:t>นี้</w:t>
      </w:r>
    </w:p>
    <w:tbl>
      <w:tblPr>
        <w:tblW w:w="898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990"/>
        <w:gridCol w:w="90"/>
        <w:gridCol w:w="990"/>
        <w:gridCol w:w="90"/>
        <w:gridCol w:w="988"/>
        <w:gridCol w:w="92"/>
        <w:gridCol w:w="1029"/>
        <w:gridCol w:w="90"/>
        <w:gridCol w:w="1008"/>
        <w:gridCol w:w="54"/>
        <w:gridCol w:w="1046"/>
      </w:tblGrid>
      <w:tr w:rsidR="007A6C9F" w:rsidRPr="00B118B0" w14:paraId="01926D84" w14:textId="77777777">
        <w:trPr>
          <w:trHeight w:val="270"/>
        </w:trPr>
        <w:tc>
          <w:tcPr>
            <w:tcW w:w="2430" w:type="dxa"/>
            <w:vAlign w:val="bottom"/>
          </w:tcPr>
          <w:p w14:paraId="1452869A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028B9A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5B25BA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671EA4F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1B36A2BB" w14:textId="77777777" w:rsidR="007A6C9F" w:rsidRPr="00B118B0" w:rsidRDefault="007A6C9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A0DA518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1883564C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7A6C9F" w:rsidRPr="00B118B0" w14:paraId="7951AE3C" w14:textId="77777777">
        <w:trPr>
          <w:trHeight w:val="270"/>
        </w:trPr>
        <w:tc>
          <w:tcPr>
            <w:tcW w:w="2430" w:type="dxa"/>
            <w:vAlign w:val="bottom"/>
          </w:tcPr>
          <w:p w14:paraId="69801480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19F7180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67" w:type="dxa"/>
            <w:gridSpan w:val="11"/>
            <w:tcBorders>
              <w:bottom w:val="single" w:sz="4" w:space="0" w:color="auto"/>
            </w:tcBorders>
            <w:vAlign w:val="bottom"/>
          </w:tcPr>
          <w:p w14:paraId="0CD24299" w14:textId="015316B9" w:rsidR="007A6C9F" w:rsidRPr="00786722" w:rsidRDefault="007A6C9F" w:rsidP="0078672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78672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786722" w:rsidRPr="00786722">
              <w:rPr>
                <w:rFonts w:asciiTheme="majorBidi" w:hAnsiTheme="majorBidi" w:cstheme="majorBidi"/>
                <w:sz w:val="28"/>
              </w:rPr>
              <w:t xml:space="preserve"> </w:t>
            </w:r>
            <w:r w:rsidR="00786722" w:rsidRPr="00786722">
              <w:rPr>
                <w:rFonts w:asciiTheme="majorBidi" w:hAnsiTheme="majorBidi" w:cstheme="majorBidi"/>
                <w:sz w:val="28"/>
                <w:cs/>
              </w:rPr>
              <w:t>/</w:t>
            </w:r>
            <w:r w:rsidR="00786722" w:rsidRPr="00786722">
              <w:rPr>
                <w:rFonts w:asciiTheme="majorBidi" w:hAnsiTheme="majorBidi" w:cstheme="majorBidi"/>
                <w:sz w:val="28"/>
              </w:rPr>
              <w:t xml:space="preserve"> </w:t>
            </w:r>
            <w:r w:rsidR="00786722" w:rsidRPr="0078672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A6C9F" w:rsidRPr="00B118B0" w14:paraId="1CDE864C" w14:textId="77777777">
        <w:trPr>
          <w:trHeight w:val="207"/>
        </w:trPr>
        <w:tc>
          <w:tcPr>
            <w:tcW w:w="2430" w:type="dxa"/>
            <w:vAlign w:val="bottom"/>
          </w:tcPr>
          <w:p w14:paraId="4D963F03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7FC42D0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BEE8B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501B2130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50E59" w14:textId="77777777" w:rsidR="007A6C9F" w:rsidRDefault="007A6C9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779432FD" w14:textId="77777777" w:rsidR="007A6C9F" w:rsidRPr="00B118B0" w:rsidRDefault="007A6C9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B74F8C4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3D90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7A6C9F" w:rsidRPr="00B118B0" w14:paraId="3F3F6D3F" w14:textId="77777777">
        <w:tc>
          <w:tcPr>
            <w:tcW w:w="2430" w:type="dxa"/>
            <w:vAlign w:val="bottom"/>
          </w:tcPr>
          <w:p w14:paraId="1FD2C1F1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366F418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AF29BD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E11C98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129A09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34AC023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5DCF11C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481A9ACF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3FB1D6A9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484D49B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DD1587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3A8FA00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32FA168A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7A6C9F" w:rsidRPr="00B118B0" w14:paraId="4F70857B" w14:textId="77777777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7F4EDDCE" w14:textId="77777777" w:rsidR="007A6C9F" w:rsidRPr="00B118B0" w:rsidRDefault="007A6C9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0FA01276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F0FEA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5A651E15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400349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56CB0ACB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669F094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2" w:type="dxa"/>
          </w:tcPr>
          <w:p w14:paraId="693F27A5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36E0C287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</w:tcPr>
          <w:p w14:paraId="679389DC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1CAE71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54" w:type="dxa"/>
          </w:tcPr>
          <w:p w14:paraId="415CDFA5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2FC986E" w14:textId="77777777" w:rsidR="007A6C9F" w:rsidRPr="00B118B0" w:rsidRDefault="007A6C9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A6C9F" w:rsidRPr="00B118B0" w14:paraId="66D58E13" w14:textId="77777777">
        <w:tc>
          <w:tcPr>
            <w:tcW w:w="2430" w:type="dxa"/>
          </w:tcPr>
          <w:p w14:paraId="2ABDB180" w14:textId="0409A8EF" w:rsidR="007A6C9F" w:rsidRPr="00B118B0" w:rsidRDefault="007A6C9F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7A6C9F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7A6C9F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7A6C9F">
              <w:rPr>
                <w:rFonts w:asciiTheme="majorBidi" w:hAnsiTheme="majorBidi" w:hint="cs"/>
                <w:sz w:val="28"/>
                <w:cs/>
              </w:rPr>
              <w:t>รักษาความปลอดภัย</w:t>
            </w:r>
            <w:r w:rsidRPr="007A6C9F">
              <w:rPr>
                <w:rFonts w:asciiTheme="majorBidi" w:hAnsi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t xml:space="preserve"> </w:t>
            </w:r>
            <w:r w:rsidRPr="007A6C9F">
              <w:rPr>
                <w:rFonts w:asciiTheme="majorBidi" w:hAnsiTheme="majorBidi" w:hint="cs"/>
                <w:sz w:val="28"/>
                <w:cs/>
              </w:rPr>
              <w:t>การ์เดี่ยน</w:t>
            </w:r>
            <w:r w:rsidRPr="007A6C9F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7A6C9F">
              <w:rPr>
                <w:rFonts w:asciiTheme="majorBidi" w:hAnsiTheme="majorBidi" w:hint="cs"/>
                <w:sz w:val="28"/>
                <w:cs/>
              </w:rPr>
              <w:t>โกลบอล</w:t>
            </w:r>
            <w:r w:rsidRPr="007A6C9F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7A6C9F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="008309B1">
              <w:rPr>
                <w:rFonts w:asciiTheme="majorBidi" w:hAnsiTheme="majorBidi"/>
                <w:sz w:val="28"/>
              </w:rPr>
              <w:t xml:space="preserve">   </w:t>
            </w:r>
            <w:r w:rsidR="008309B1" w:rsidRPr="00682703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(ดูหมายเหตุข้อ </w:t>
            </w:r>
            <w:r w:rsidR="008309B1" w:rsidRPr="00682703">
              <w:rPr>
                <w:rFonts w:ascii="Angsana New" w:hAnsi="Angsana New"/>
                <w:color w:val="000000"/>
                <w:spacing w:val="-2"/>
                <w:sz w:val="28"/>
              </w:rPr>
              <w:t>3</w:t>
            </w:r>
            <w:r w:rsidR="0005028C">
              <w:rPr>
                <w:rFonts w:ascii="Angsana New" w:hAnsi="Angsana New"/>
                <w:color w:val="000000"/>
                <w:spacing w:val="-2"/>
                <w:sz w:val="28"/>
              </w:rPr>
              <w:t>0</w:t>
            </w:r>
            <w:r w:rsidR="008309B1" w:rsidRPr="00682703">
              <w:rPr>
                <w:rFonts w:ascii="Angsana New" w:hAnsi="Angsana New"/>
                <w:color w:val="000000"/>
                <w:spacing w:val="-2"/>
                <w:sz w:val="28"/>
              </w:rPr>
              <w:t>.4</w:t>
            </w:r>
            <w:r w:rsidR="008309B1">
              <w:rPr>
                <w:rFonts w:ascii="Angsana New" w:hAnsi="Angsana New"/>
                <w:color w:val="000000"/>
                <w:spacing w:val="-2"/>
                <w:sz w:val="28"/>
              </w:rPr>
              <w:t>.1</w:t>
            </w:r>
            <w:r w:rsidR="008309B1" w:rsidRPr="00682703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A4F51F8" w14:textId="77777777" w:rsidR="007A6C9F" w:rsidRPr="00B118B0" w:rsidRDefault="007A6C9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86218" w14:textId="625CDE45" w:rsidR="007A6C9F" w:rsidRPr="00D9159E" w:rsidRDefault="002F6B6D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82C1A" w14:textId="77777777" w:rsidR="007A6C9F" w:rsidRPr="00D9159E" w:rsidRDefault="007A6C9F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B0C52D" w14:textId="333CC354" w:rsidR="007A6C9F" w:rsidRPr="00D9159E" w:rsidRDefault="007A6C9F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786722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90" w:type="dxa"/>
            <w:vAlign w:val="bottom"/>
          </w:tcPr>
          <w:p w14:paraId="0A892020" w14:textId="77777777" w:rsidR="007A6C9F" w:rsidRPr="00D9159E" w:rsidRDefault="007A6C9F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A217C2" w14:textId="50B4EED5" w:rsidR="007A6C9F" w:rsidRPr="00D9159E" w:rsidRDefault="002F6B6D" w:rsidP="00C752CE">
            <w:pPr>
              <w:tabs>
                <w:tab w:val="decimal" w:pos="264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34.75</w:t>
            </w:r>
          </w:p>
        </w:tc>
        <w:tc>
          <w:tcPr>
            <w:tcW w:w="92" w:type="dxa"/>
            <w:vAlign w:val="bottom"/>
          </w:tcPr>
          <w:p w14:paraId="6A7646CA" w14:textId="77777777" w:rsidR="007A6C9F" w:rsidRPr="00D9159E" w:rsidRDefault="007A6C9F" w:rsidP="00474D9F">
            <w:pPr>
              <w:tabs>
                <w:tab w:val="decimal" w:pos="617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686A100" w14:textId="55985103" w:rsidR="007A6C9F" w:rsidRPr="00D9159E" w:rsidRDefault="007A6C9F" w:rsidP="00C752CE">
            <w:pPr>
              <w:tabs>
                <w:tab w:val="decimal" w:pos="276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 w:rsidRPr="007A6C9F">
              <w:rPr>
                <w:rFonts w:asciiTheme="majorBidi" w:hAnsiTheme="majorBidi" w:cstheme="majorBidi" w:hint="eastAsia"/>
                <w:sz w:val="28"/>
              </w:rPr>
              <w:t>34.75</w:t>
            </w:r>
          </w:p>
        </w:tc>
        <w:tc>
          <w:tcPr>
            <w:tcW w:w="90" w:type="dxa"/>
            <w:vAlign w:val="bottom"/>
          </w:tcPr>
          <w:p w14:paraId="05DB733E" w14:textId="77777777" w:rsidR="007A6C9F" w:rsidRPr="00D9159E" w:rsidRDefault="007A6C9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E0B6C3" w14:textId="7A4E0747" w:rsidR="007A6C9F" w:rsidRPr="00D9159E" w:rsidRDefault="002F6B6D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6,517</w:t>
            </w:r>
          </w:p>
        </w:tc>
        <w:tc>
          <w:tcPr>
            <w:tcW w:w="54" w:type="dxa"/>
            <w:vAlign w:val="bottom"/>
          </w:tcPr>
          <w:p w14:paraId="1DD03B3F" w14:textId="77777777" w:rsidR="007A6C9F" w:rsidRPr="00D9159E" w:rsidRDefault="007A6C9F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587DA2A6" w14:textId="0C731C07" w:rsidR="007A6C9F" w:rsidRPr="00D9159E" w:rsidRDefault="007A6C9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B1AD8">
              <w:rPr>
                <w:rFonts w:asciiTheme="majorBidi" w:hAnsiTheme="majorBidi" w:cstheme="majorBidi"/>
                <w:sz w:val="28"/>
              </w:rPr>
              <w:t>6,517</w:t>
            </w:r>
          </w:p>
        </w:tc>
      </w:tr>
      <w:tr w:rsidR="008309B1" w:rsidRPr="00B118B0" w14:paraId="36C7F76D" w14:textId="77777777">
        <w:tc>
          <w:tcPr>
            <w:tcW w:w="2430" w:type="dxa"/>
          </w:tcPr>
          <w:p w14:paraId="13768FC0" w14:textId="56243C8F" w:rsidR="008309B1" w:rsidRPr="007A6C9F" w:rsidRDefault="008309B1">
            <w:pPr>
              <w:ind w:left="162" w:right="-36" w:hanging="162"/>
              <w:rPr>
                <w:rFonts w:asciiTheme="majorBidi" w:hAnsiTheme="majorBidi"/>
                <w:sz w:val="28"/>
                <w:cs/>
              </w:rPr>
            </w:pPr>
            <w:r w:rsidRPr="00682703">
              <w:rPr>
                <w:rFonts w:ascii="Angsana New" w:hAnsi="Angsana New"/>
                <w:sz w:val="28"/>
                <w:cs/>
              </w:rPr>
              <w:t>บริษัท เอ็นริช เวนเจอร์ จำกัด</w:t>
            </w:r>
          </w:p>
        </w:tc>
        <w:tc>
          <w:tcPr>
            <w:tcW w:w="90" w:type="dxa"/>
          </w:tcPr>
          <w:p w14:paraId="46757E35" w14:textId="77777777" w:rsidR="008309B1" w:rsidRPr="00B118B0" w:rsidRDefault="008309B1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79FB5" w14:textId="1E1818F1" w:rsidR="008309B1" w:rsidRDefault="00D55385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369E2D" w14:textId="77777777" w:rsidR="008309B1" w:rsidRPr="00D9159E" w:rsidRDefault="008309B1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5ED965" w14:textId="5807D805" w:rsidR="008309B1" w:rsidRDefault="00D55385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180,000</w:t>
            </w:r>
          </w:p>
        </w:tc>
        <w:tc>
          <w:tcPr>
            <w:tcW w:w="90" w:type="dxa"/>
            <w:vAlign w:val="bottom"/>
          </w:tcPr>
          <w:p w14:paraId="2FC6E89C" w14:textId="77777777" w:rsidR="008309B1" w:rsidRPr="00D9159E" w:rsidRDefault="008309B1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CD67851" w14:textId="5A700A4D" w:rsidR="008309B1" w:rsidRDefault="009F0021" w:rsidP="00C752CE">
            <w:pPr>
              <w:tabs>
                <w:tab w:val="decimal" w:pos="264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92" w:type="dxa"/>
            <w:vAlign w:val="bottom"/>
          </w:tcPr>
          <w:p w14:paraId="4AD2BEDA" w14:textId="77777777" w:rsidR="008309B1" w:rsidRPr="00D9159E" w:rsidRDefault="008309B1" w:rsidP="00474D9F">
            <w:pPr>
              <w:tabs>
                <w:tab w:val="decimal" w:pos="617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1F07BC1" w14:textId="2FFACA4B" w:rsidR="008309B1" w:rsidRPr="007A6C9F" w:rsidRDefault="009F0021" w:rsidP="00C752CE">
            <w:pPr>
              <w:tabs>
                <w:tab w:val="decimal" w:pos="267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90" w:type="dxa"/>
            <w:vAlign w:val="bottom"/>
          </w:tcPr>
          <w:p w14:paraId="51C84453" w14:textId="77777777" w:rsidR="008309B1" w:rsidRPr="00D9159E" w:rsidRDefault="008309B1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F1FA40" w14:textId="30B719A6" w:rsidR="008309B1" w:rsidRDefault="009F0021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2F6B6D">
              <w:rPr>
                <w:rFonts w:ascii="Angsana New" w:hAnsi="Angsana New" w:hint="eastAsia"/>
                <w:sz w:val="28"/>
              </w:rPr>
              <w:t>30,048</w:t>
            </w:r>
          </w:p>
        </w:tc>
        <w:tc>
          <w:tcPr>
            <w:tcW w:w="54" w:type="dxa"/>
            <w:vAlign w:val="bottom"/>
          </w:tcPr>
          <w:p w14:paraId="001A116A" w14:textId="77777777" w:rsidR="008309B1" w:rsidRPr="00D9159E" w:rsidRDefault="008309B1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031AD0C6" w14:textId="200B32C7" w:rsidR="008309B1" w:rsidRPr="001B1AD8" w:rsidRDefault="009F0021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2F6B6D">
              <w:rPr>
                <w:rFonts w:ascii="Angsana New" w:hAnsi="Angsana New" w:hint="eastAsia"/>
                <w:sz w:val="28"/>
              </w:rPr>
              <w:t>30,048</w:t>
            </w:r>
          </w:p>
        </w:tc>
      </w:tr>
      <w:tr w:rsidR="007A6C9F" w:rsidRPr="00B118B0" w14:paraId="087B391A" w14:textId="77777777" w:rsidTr="00335CD7">
        <w:tc>
          <w:tcPr>
            <w:tcW w:w="2430" w:type="dxa"/>
          </w:tcPr>
          <w:p w14:paraId="29B84B97" w14:textId="77777777" w:rsidR="007A6C9F" w:rsidRPr="00B118B0" w:rsidRDefault="007A6C9F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1E38ADC9" w14:textId="77777777" w:rsidR="007A6C9F" w:rsidRPr="00B118B0" w:rsidRDefault="007A6C9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6FA7E5" w14:textId="77777777" w:rsidR="007A6C9F" w:rsidRPr="00D9159E" w:rsidRDefault="007A6C9F" w:rsidP="00335CD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988FF03" w14:textId="77777777" w:rsidR="007A6C9F" w:rsidRPr="00D9159E" w:rsidRDefault="007A6C9F" w:rsidP="00335CD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C1BFD" w14:textId="77777777" w:rsidR="007A6C9F" w:rsidRPr="00D9159E" w:rsidRDefault="007A6C9F" w:rsidP="00335CD7">
            <w:pPr>
              <w:tabs>
                <w:tab w:val="decimal" w:pos="1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0BA832A" w14:textId="77777777" w:rsidR="007A6C9F" w:rsidRPr="00D9159E" w:rsidRDefault="007A6C9F" w:rsidP="00335CD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46BC52" w14:textId="77777777" w:rsidR="007A6C9F" w:rsidRPr="00D9159E" w:rsidRDefault="007A6C9F" w:rsidP="00335CD7">
            <w:pPr>
              <w:tabs>
                <w:tab w:val="decimal" w:pos="1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vAlign w:val="bottom"/>
          </w:tcPr>
          <w:p w14:paraId="0AB37C5F" w14:textId="77777777" w:rsidR="007A6C9F" w:rsidRPr="00D9159E" w:rsidRDefault="007A6C9F" w:rsidP="00335CD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2B6EF2D" w14:textId="77777777" w:rsidR="007A6C9F" w:rsidRPr="00D9159E" w:rsidRDefault="007A6C9F" w:rsidP="00335CD7">
            <w:pPr>
              <w:tabs>
                <w:tab w:val="decimal" w:pos="19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F0260B2" w14:textId="77777777" w:rsidR="007A6C9F" w:rsidRPr="00D9159E" w:rsidRDefault="007A6C9F" w:rsidP="00335CD7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47436" w14:textId="39D75455" w:rsidR="007A6C9F" w:rsidRPr="00D9159E" w:rsidRDefault="003D7CAA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36,</w:t>
            </w:r>
            <w:r w:rsidR="00000297">
              <w:rPr>
                <w:rFonts w:asciiTheme="majorBidi" w:hAnsiTheme="majorBidi" w:cstheme="majorBidi"/>
                <w:b/>
                <w:bCs/>
                <w:sz w:val="28"/>
              </w:rPr>
              <w:t>565</w:t>
            </w:r>
          </w:p>
        </w:tc>
        <w:tc>
          <w:tcPr>
            <w:tcW w:w="54" w:type="dxa"/>
            <w:vAlign w:val="bottom"/>
          </w:tcPr>
          <w:p w14:paraId="522B3CDE" w14:textId="77777777" w:rsidR="007A6C9F" w:rsidRPr="00D9159E" w:rsidRDefault="007A6C9F" w:rsidP="00335CD7">
            <w:pPr>
              <w:tabs>
                <w:tab w:val="decimal" w:pos="630"/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AF739" w14:textId="7BCD68D2" w:rsidR="007A6C9F" w:rsidRPr="00D9159E" w:rsidRDefault="00000297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36,565</w:t>
            </w:r>
          </w:p>
        </w:tc>
      </w:tr>
    </w:tbl>
    <w:p w14:paraId="5856ABA1" w14:textId="7D854FB4" w:rsidR="003506FF" w:rsidRPr="00E76965" w:rsidRDefault="003B596A" w:rsidP="00E76965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F04A3B">
        <w:rPr>
          <w:rFonts w:ascii="Angsana New" w:hAnsi="Angsana New" w:hint="cs"/>
          <w:sz w:val="28"/>
          <w:cs/>
        </w:rPr>
        <w:t>สินทรัพย์ทางการเงินหมุนเวียนอื่น</w:t>
      </w:r>
      <w:r w:rsidR="00B179D8" w:rsidRPr="00682703">
        <w:rPr>
          <w:rFonts w:ascii="Angsana New" w:hAnsi="Angsana New"/>
          <w:color w:val="000000"/>
          <w:spacing w:val="-2"/>
          <w:sz w:val="28"/>
          <w:cs/>
        </w:rPr>
        <w:t>ได้จัดประเภทเงินลงทุนดังกล่าวเป็น "เงินลงทุนในตราสารทุน" ซึ่งวัดมูลค่าโดยใช้</w:t>
      </w:r>
      <w:r w:rsidR="007D1CE4">
        <w:rPr>
          <w:rFonts w:ascii="Angsana New" w:hAnsi="Angsana New" w:hint="cs"/>
          <w:color w:val="000000"/>
          <w:spacing w:val="-2"/>
          <w:sz w:val="28"/>
          <w:cs/>
        </w:rPr>
        <w:t xml:space="preserve">    </w:t>
      </w:r>
      <w:r w:rsidR="00B179D8" w:rsidRPr="00682703">
        <w:rPr>
          <w:rFonts w:ascii="Angsana New" w:hAnsi="Angsana New"/>
          <w:color w:val="000000"/>
          <w:spacing w:val="-2"/>
          <w:sz w:val="28"/>
          <w:cs/>
        </w:rPr>
        <w:t>มูลค่ายุติธรรม</w:t>
      </w:r>
      <w:r w:rsidR="009A7BDE">
        <w:rPr>
          <w:rFonts w:ascii="Angsana New" w:hAnsi="Angsana New" w:hint="cs"/>
          <w:color w:val="000000"/>
          <w:spacing w:val="-2"/>
          <w:sz w:val="28"/>
          <w:cs/>
        </w:rPr>
        <w:t>ผ่าน</w:t>
      </w:r>
      <w:r w:rsidR="00892065">
        <w:rPr>
          <w:rFonts w:ascii="Angsana New" w:hAnsi="Angsana New" w:hint="cs"/>
          <w:color w:val="000000"/>
          <w:spacing w:val="-2"/>
          <w:sz w:val="28"/>
          <w:cs/>
        </w:rPr>
        <w:t>กำไรขาดทุน</w:t>
      </w:r>
    </w:p>
    <w:p w14:paraId="495D2A49" w14:textId="09CB53B3" w:rsidR="00C04B50" w:rsidRPr="003506FF" w:rsidRDefault="00C04B50" w:rsidP="00C04B50">
      <w:pPr>
        <w:pStyle w:val="ListParagraph"/>
        <w:numPr>
          <w:ilvl w:val="0"/>
          <w:numId w:val="1"/>
        </w:numPr>
        <w:rPr>
          <w:rFonts w:hint="eastAsia"/>
          <w:b/>
          <w:bCs/>
          <w:sz w:val="28"/>
        </w:rPr>
      </w:pPr>
      <w:r w:rsidRPr="003506FF">
        <w:rPr>
          <w:rFonts w:hint="cs"/>
          <w:b/>
          <w:bCs/>
          <w:sz w:val="28"/>
          <w:cs/>
        </w:rPr>
        <w:t>สินทรัพย์ทางการเงินไม่หมุนเวียนอื่น</w:t>
      </w:r>
    </w:p>
    <w:p w14:paraId="162C0ED6" w14:textId="77777777" w:rsidR="00C04B50" w:rsidRDefault="00C04B50" w:rsidP="00C04B50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  <w:r w:rsidRPr="00A66ABD">
        <w:rPr>
          <w:rFonts w:ascii="Angsana New" w:hAnsi="Angsana New" w:hint="cs"/>
          <w:sz w:val="28"/>
          <w:cs/>
        </w:rPr>
        <w:t>สินทรัพย์ทางการเงินไม่หมุนเวียนอื่น</w:t>
      </w:r>
      <w:r w:rsidRPr="00A66ABD">
        <w:rPr>
          <w:rFonts w:ascii="Angsana New" w:hAnsi="Angsana New"/>
          <w:sz w:val="28"/>
          <w:cs/>
        </w:rPr>
        <w:t xml:space="preserve"> </w:t>
      </w:r>
      <w:r w:rsidRPr="00A66ABD">
        <w:rPr>
          <w:rFonts w:ascii="Angsana New" w:hAnsi="Angsana New" w:hint="cs"/>
          <w:sz w:val="28"/>
          <w:cs/>
        </w:rPr>
        <w:t>ณ</w:t>
      </w:r>
      <w:r w:rsidRPr="00A66ABD">
        <w:rPr>
          <w:rFonts w:ascii="Angsana New" w:hAnsi="Angsana New"/>
          <w:sz w:val="28"/>
          <w:cs/>
        </w:rPr>
        <w:t xml:space="preserve"> </w:t>
      </w:r>
      <w:r w:rsidRPr="00A66ABD">
        <w:rPr>
          <w:rFonts w:ascii="Angsana New" w:hAnsi="Angsana New" w:hint="cs"/>
          <w:sz w:val="28"/>
          <w:cs/>
        </w:rPr>
        <w:t>วันที่</w:t>
      </w:r>
      <w:r w:rsidRPr="00A66AB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31</w:t>
      </w:r>
      <w:r w:rsidRPr="00A66ABD">
        <w:rPr>
          <w:rFonts w:ascii="Angsana New" w:hAnsi="Angsana New"/>
          <w:sz w:val="28"/>
          <w:cs/>
        </w:rPr>
        <w:t xml:space="preserve"> </w:t>
      </w:r>
      <w:r w:rsidRPr="00A66ABD">
        <w:rPr>
          <w:rFonts w:ascii="Angsana New" w:hAnsi="Angsana New" w:hint="cs"/>
          <w:sz w:val="28"/>
          <w:cs/>
        </w:rPr>
        <w:t>มีนาคม</w:t>
      </w:r>
      <w:r w:rsidRPr="00A66AB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2568</w:t>
      </w:r>
      <w:r w:rsidRPr="00A66ABD">
        <w:rPr>
          <w:rFonts w:ascii="Angsana New" w:hAnsi="Angsana New"/>
          <w:sz w:val="28"/>
          <w:cs/>
        </w:rPr>
        <w:t xml:space="preserve"> </w:t>
      </w:r>
      <w:r w:rsidRPr="00A66ABD">
        <w:rPr>
          <w:rFonts w:ascii="Angsana New" w:hAnsi="Angsana New" w:hint="cs"/>
          <w:sz w:val="28"/>
          <w:cs/>
        </w:rPr>
        <w:t>และวันที่</w:t>
      </w:r>
      <w:r w:rsidRPr="00A66AB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31</w:t>
      </w:r>
      <w:r w:rsidRPr="00A66ABD">
        <w:rPr>
          <w:rFonts w:ascii="Angsana New" w:hAnsi="Angsana New"/>
          <w:sz w:val="28"/>
          <w:cs/>
        </w:rPr>
        <w:t xml:space="preserve"> </w:t>
      </w:r>
      <w:r w:rsidRPr="00A66ABD">
        <w:rPr>
          <w:rFonts w:ascii="Angsana New" w:hAnsi="Angsana New" w:hint="cs"/>
          <w:sz w:val="28"/>
          <w:cs/>
        </w:rPr>
        <w:t>ธันวาคม</w:t>
      </w:r>
      <w:r w:rsidRPr="00A66AB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2567</w:t>
      </w:r>
      <w:r w:rsidRPr="00A66ABD">
        <w:rPr>
          <w:rFonts w:ascii="Angsana New" w:hAnsi="Angsana New"/>
          <w:sz w:val="28"/>
          <w:cs/>
        </w:rPr>
        <w:t xml:space="preserve"> </w:t>
      </w:r>
      <w:r w:rsidRPr="00A66ABD">
        <w:rPr>
          <w:rFonts w:ascii="Angsana New" w:hAnsi="Angsana New" w:hint="cs"/>
          <w:sz w:val="28"/>
          <w:cs/>
        </w:rPr>
        <w:t>มีดังนี้</w:t>
      </w:r>
      <w:r w:rsidRPr="00A66ABD">
        <w:rPr>
          <w:rFonts w:ascii="Angsana New" w:hAnsi="Angsana New"/>
          <w:sz w:val="28"/>
          <w:cs/>
        </w:rPr>
        <w:t xml:space="preserve"> </w:t>
      </w:r>
    </w:p>
    <w:tbl>
      <w:tblPr>
        <w:tblW w:w="898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990"/>
        <w:gridCol w:w="90"/>
        <w:gridCol w:w="990"/>
        <w:gridCol w:w="90"/>
        <w:gridCol w:w="988"/>
        <w:gridCol w:w="92"/>
        <w:gridCol w:w="1029"/>
        <w:gridCol w:w="90"/>
        <w:gridCol w:w="1008"/>
        <w:gridCol w:w="54"/>
        <w:gridCol w:w="1046"/>
      </w:tblGrid>
      <w:tr w:rsidR="00C04B50" w:rsidRPr="00B118B0" w14:paraId="24C2A0FC" w14:textId="77777777" w:rsidTr="00134FAE">
        <w:trPr>
          <w:trHeight w:val="270"/>
        </w:trPr>
        <w:tc>
          <w:tcPr>
            <w:tcW w:w="2430" w:type="dxa"/>
            <w:vAlign w:val="bottom"/>
          </w:tcPr>
          <w:p w14:paraId="3341D2D4" w14:textId="77777777" w:rsidR="00C04B50" w:rsidRPr="00B118B0" w:rsidRDefault="00C04B50" w:rsidP="00134FAE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bookmarkStart w:id="5" w:name="_Hlk139891864"/>
          </w:p>
        </w:tc>
        <w:tc>
          <w:tcPr>
            <w:tcW w:w="90" w:type="dxa"/>
          </w:tcPr>
          <w:p w14:paraId="7F41D37F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5BB017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77F2D10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54F075F5" w14:textId="77777777" w:rsidR="00C04B50" w:rsidRPr="00B118B0" w:rsidRDefault="00C04B50" w:rsidP="00134FAE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7EA2C38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5DAF2F9E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04B50" w:rsidRPr="00B118B0" w14:paraId="61EE7CB5" w14:textId="77777777" w:rsidTr="00134FAE">
        <w:trPr>
          <w:trHeight w:val="270"/>
        </w:trPr>
        <w:tc>
          <w:tcPr>
            <w:tcW w:w="2430" w:type="dxa"/>
            <w:vAlign w:val="bottom"/>
          </w:tcPr>
          <w:p w14:paraId="59A69C31" w14:textId="77777777" w:rsidR="00C04B50" w:rsidRPr="00B118B0" w:rsidRDefault="00C04B50" w:rsidP="00134FAE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7C2E9ED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67" w:type="dxa"/>
            <w:gridSpan w:val="11"/>
            <w:tcBorders>
              <w:bottom w:val="single" w:sz="4" w:space="0" w:color="auto"/>
            </w:tcBorders>
            <w:vAlign w:val="bottom"/>
          </w:tcPr>
          <w:p w14:paraId="3B95190B" w14:textId="0E1F77BD" w:rsidR="00C04B50" w:rsidRPr="00B118B0" w:rsidRDefault="00C04B50" w:rsidP="00134FAE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6A363A">
              <w:rPr>
                <w:rFonts w:asciiTheme="majorBidi" w:hAnsiTheme="majorBidi" w:cstheme="majorBidi"/>
                <w:sz w:val="28"/>
              </w:rPr>
              <w:t xml:space="preserve"> / </w:t>
            </w:r>
            <w:r w:rsidR="006A363A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="00F014DA">
              <w:rPr>
                <w:rFonts w:asciiTheme="majorBidi" w:hAnsiTheme="majorBidi" w:cstheme="majorBidi" w:hint="cs"/>
                <w:sz w:val="28"/>
                <w:cs/>
              </w:rPr>
              <w:t>ฉพาะกิจการ</w:t>
            </w:r>
          </w:p>
        </w:tc>
      </w:tr>
      <w:tr w:rsidR="00C04B50" w:rsidRPr="00B118B0" w14:paraId="3936E016" w14:textId="77777777" w:rsidTr="00134FAE">
        <w:trPr>
          <w:trHeight w:val="207"/>
        </w:trPr>
        <w:tc>
          <w:tcPr>
            <w:tcW w:w="2430" w:type="dxa"/>
            <w:vAlign w:val="bottom"/>
          </w:tcPr>
          <w:p w14:paraId="1533110F" w14:textId="77777777" w:rsidR="00C04B50" w:rsidRPr="00B118B0" w:rsidRDefault="00C04B50" w:rsidP="00134FAE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322361A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2727D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516F0697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CBF40" w14:textId="77777777" w:rsidR="00C04B50" w:rsidRDefault="00C04B50" w:rsidP="00134FAE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2021BF69" w14:textId="77777777" w:rsidR="00C04B50" w:rsidRPr="00B118B0" w:rsidRDefault="00C04B50" w:rsidP="00134FAE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B8EBB9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7E41C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C04B50" w:rsidRPr="00B118B0" w14:paraId="37EC0DA3" w14:textId="77777777" w:rsidTr="00134FAE">
        <w:tc>
          <w:tcPr>
            <w:tcW w:w="2430" w:type="dxa"/>
            <w:vAlign w:val="bottom"/>
          </w:tcPr>
          <w:p w14:paraId="093F84A3" w14:textId="77777777" w:rsidR="00C04B50" w:rsidRPr="00B118B0" w:rsidRDefault="00C04B50" w:rsidP="00134FAE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4D0101E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0743DD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C33D84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1BCEB0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18D518B2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22127BA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CFDD3DB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0B51E67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F5BFE7B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73E7CD7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43482656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41F3901A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04B50" w:rsidRPr="00B118B0" w14:paraId="07846074" w14:textId="77777777" w:rsidTr="00134FAE"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75D3F809" w14:textId="77777777" w:rsidR="00C04B50" w:rsidRPr="00B118B0" w:rsidRDefault="00C04B50" w:rsidP="00134FAE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FDF5898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56ABA5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1603860D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3A618A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7ABCA32D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31CCF075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2" w:type="dxa"/>
          </w:tcPr>
          <w:p w14:paraId="1E317CC4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6B8C30E2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</w:tcPr>
          <w:p w14:paraId="7C3C4B74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279D00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54" w:type="dxa"/>
          </w:tcPr>
          <w:p w14:paraId="7ABEC637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3C7152F" w14:textId="77777777" w:rsidR="00C04B50" w:rsidRPr="00B118B0" w:rsidRDefault="00C04B50" w:rsidP="00134FA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C04B50" w:rsidRPr="00B118B0" w14:paraId="0615C310" w14:textId="77777777">
        <w:tc>
          <w:tcPr>
            <w:tcW w:w="2430" w:type="dxa"/>
          </w:tcPr>
          <w:p w14:paraId="7C74F457" w14:textId="77777777" w:rsidR="00C04B50" w:rsidRPr="00B118B0" w:rsidRDefault="00C04B50" w:rsidP="00134FAE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9496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A94967">
              <w:rPr>
                <w:rFonts w:asciiTheme="majorBidi" w:hAnsiTheme="majorBidi" w:hint="cs"/>
                <w:sz w:val="28"/>
                <w:cs/>
              </w:rPr>
              <w:t>อินฟินิท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A94967">
              <w:rPr>
                <w:rFonts w:asciiTheme="majorBidi" w:hAnsiTheme="majorBidi" w:hint="cs"/>
                <w:sz w:val="28"/>
                <w:cs/>
              </w:rPr>
              <w:t>เอเชีย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A94967">
              <w:rPr>
                <w:rFonts w:asciiTheme="majorBidi" w:hAnsiTheme="majorBidi" w:hint="cs"/>
                <w:sz w:val="28"/>
                <w:cs/>
              </w:rPr>
              <w:t>โฮลดิ้งส์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A94967">
              <w:rPr>
                <w:rFonts w:asciiTheme="majorBidi" w:hAnsiTheme="majorBidi" w:hint="cs"/>
                <w:sz w:val="28"/>
                <w:cs/>
              </w:rPr>
              <w:t>ไทยแลนด์</w:t>
            </w:r>
            <w:r w:rsidRPr="00A94967">
              <w:rPr>
                <w:rFonts w:asciiTheme="majorBidi" w:hAnsiTheme="majorBidi"/>
                <w:sz w:val="28"/>
                <w:cs/>
              </w:rPr>
              <w:t xml:space="preserve">) </w:t>
            </w:r>
            <w:r w:rsidRPr="00A94967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2DCEA245" w14:textId="77777777" w:rsidR="00C04B50" w:rsidRPr="00B118B0" w:rsidRDefault="00C04B50" w:rsidP="00134FAE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3403DC" w14:textId="6967BC40" w:rsidR="00C04B50" w:rsidRPr="00D9159E" w:rsidRDefault="002F6B6D" w:rsidP="00134FAE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2F6B6D">
              <w:rPr>
                <w:rFonts w:asciiTheme="majorBidi" w:hAnsiTheme="majorBidi" w:cstheme="majorBidi" w:hint="eastAsia"/>
                <w:sz w:val="28"/>
              </w:rPr>
              <w:t>355,000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5041C" w14:textId="77777777" w:rsidR="00C04B50" w:rsidRPr="00D9159E" w:rsidRDefault="00C04B50" w:rsidP="00134FAE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FB834F" w14:textId="77777777" w:rsidR="00C04B50" w:rsidRPr="00D9159E" w:rsidRDefault="00C04B50" w:rsidP="00134FAE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355,000</w:t>
            </w:r>
          </w:p>
        </w:tc>
        <w:tc>
          <w:tcPr>
            <w:tcW w:w="90" w:type="dxa"/>
            <w:vAlign w:val="bottom"/>
          </w:tcPr>
          <w:p w14:paraId="3DE93F12" w14:textId="77777777" w:rsidR="00C04B50" w:rsidRPr="00D9159E" w:rsidRDefault="00C04B50" w:rsidP="00134FAE">
            <w:pPr>
              <w:tabs>
                <w:tab w:val="decimal" w:pos="617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825796B" w14:textId="6661E23B" w:rsidR="00C04B50" w:rsidRPr="00D9159E" w:rsidRDefault="002F6B6D" w:rsidP="00134FAE">
            <w:pPr>
              <w:tabs>
                <w:tab w:val="decimal" w:pos="180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 w:rsidRPr="002F6B6D">
              <w:rPr>
                <w:rFonts w:asciiTheme="majorBidi" w:hAnsiTheme="majorBidi" w:cstheme="majorBidi" w:hint="eastAsia"/>
                <w:sz w:val="28"/>
              </w:rPr>
              <w:t>5.63</w:t>
            </w:r>
          </w:p>
        </w:tc>
        <w:tc>
          <w:tcPr>
            <w:tcW w:w="92" w:type="dxa"/>
            <w:vAlign w:val="bottom"/>
          </w:tcPr>
          <w:p w14:paraId="10AFDC95" w14:textId="77777777" w:rsidR="00C04B50" w:rsidRPr="00D9159E" w:rsidRDefault="00C04B50" w:rsidP="00134FAE">
            <w:pPr>
              <w:tabs>
                <w:tab w:val="decimal" w:pos="617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5AE0A62" w14:textId="77777777" w:rsidR="00C04B50" w:rsidRPr="00D9159E" w:rsidRDefault="00C04B50" w:rsidP="00134FAE">
            <w:pPr>
              <w:tabs>
                <w:tab w:val="decimal" w:pos="190"/>
              </w:tabs>
              <w:ind w:right="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5.63</w:t>
            </w:r>
          </w:p>
        </w:tc>
        <w:tc>
          <w:tcPr>
            <w:tcW w:w="90" w:type="dxa"/>
            <w:vAlign w:val="bottom"/>
          </w:tcPr>
          <w:p w14:paraId="40D12BAA" w14:textId="77777777" w:rsidR="00C04B50" w:rsidRPr="00D9159E" w:rsidRDefault="00C04B50" w:rsidP="00134FAE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384FF56" w14:textId="0241CC0C" w:rsidR="00C04B50" w:rsidRPr="00D9159E" w:rsidRDefault="002F6B6D" w:rsidP="00134FAE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94967">
              <w:rPr>
                <w:rFonts w:asciiTheme="majorBidi" w:hAnsiTheme="majorBidi" w:cstheme="majorBidi" w:hint="eastAsia"/>
                <w:sz w:val="28"/>
              </w:rPr>
              <w:t>18,925</w:t>
            </w:r>
          </w:p>
        </w:tc>
        <w:tc>
          <w:tcPr>
            <w:tcW w:w="54" w:type="dxa"/>
            <w:vAlign w:val="bottom"/>
          </w:tcPr>
          <w:p w14:paraId="10445346" w14:textId="77777777" w:rsidR="00C04B50" w:rsidRPr="00D9159E" w:rsidRDefault="00C04B50" w:rsidP="00134FAE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283B4D6B" w14:textId="77777777" w:rsidR="00C04B50" w:rsidRPr="00D9159E" w:rsidRDefault="00C04B50" w:rsidP="00134FAE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94967">
              <w:rPr>
                <w:rFonts w:asciiTheme="majorBidi" w:hAnsiTheme="majorBidi" w:cstheme="majorBidi" w:hint="eastAsia"/>
                <w:sz w:val="28"/>
              </w:rPr>
              <w:t>18,925</w:t>
            </w:r>
          </w:p>
        </w:tc>
      </w:tr>
      <w:tr w:rsidR="00C04B50" w:rsidRPr="00B118B0" w14:paraId="25F256ED" w14:textId="77777777">
        <w:tc>
          <w:tcPr>
            <w:tcW w:w="2430" w:type="dxa"/>
          </w:tcPr>
          <w:p w14:paraId="0BE8F157" w14:textId="77777777" w:rsidR="00C04B50" w:rsidRPr="00B118B0" w:rsidRDefault="00C04B50" w:rsidP="00134FAE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027F56C0" w14:textId="77777777" w:rsidR="00C04B50" w:rsidRPr="00B118B0" w:rsidRDefault="00C04B50" w:rsidP="00134FAE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2FA371" w14:textId="77777777" w:rsidR="00C04B50" w:rsidRPr="00D9159E" w:rsidRDefault="00C04B50" w:rsidP="00134FAE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09E1FE3" w14:textId="77777777" w:rsidR="00C04B50" w:rsidRPr="00D9159E" w:rsidRDefault="00C04B50" w:rsidP="00134FAE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3A1F49" w14:textId="77777777" w:rsidR="00C04B50" w:rsidRPr="00D9159E" w:rsidRDefault="00C04B50" w:rsidP="00134FAE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9CEE281" w14:textId="77777777" w:rsidR="00C04B50" w:rsidRPr="00D9159E" w:rsidRDefault="00C04B50" w:rsidP="00134FAE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0D41E11" w14:textId="77777777" w:rsidR="00C04B50" w:rsidRPr="00D9159E" w:rsidRDefault="00C04B50" w:rsidP="00134FAE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44925CA6" w14:textId="77777777" w:rsidR="00C04B50" w:rsidRPr="00D9159E" w:rsidRDefault="00C04B50" w:rsidP="00134FAE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3DF92A6A" w14:textId="77777777" w:rsidR="00C04B50" w:rsidRPr="00D9159E" w:rsidRDefault="00C04B50" w:rsidP="00134FAE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ADD03BF" w14:textId="77777777" w:rsidR="00C04B50" w:rsidRPr="00D9159E" w:rsidRDefault="00C04B50" w:rsidP="00134FA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BE564B2" w14:textId="313D9624" w:rsidR="00C04B50" w:rsidRPr="00D9159E" w:rsidRDefault="002F6B6D" w:rsidP="00134FAE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11347">
              <w:rPr>
                <w:rFonts w:asciiTheme="majorBidi" w:hAnsiTheme="majorBidi" w:cstheme="majorBidi" w:hint="eastAsia"/>
                <w:b/>
                <w:bCs/>
                <w:sz w:val="28"/>
              </w:rPr>
              <w:t>18,925</w:t>
            </w:r>
          </w:p>
        </w:tc>
        <w:tc>
          <w:tcPr>
            <w:tcW w:w="54" w:type="dxa"/>
          </w:tcPr>
          <w:p w14:paraId="1A54BDE2" w14:textId="77777777" w:rsidR="00C04B50" w:rsidRPr="00D9159E" w:rsidRDefault="00C04B50" w:rsidP="00134FAE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00549F0" w14:textId="77777777" w:rsidR="00C04B50" w:rsidRPr="00D9159E" w:rsidRDefault="00C04B50" w:rsidP="00134FAE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11347">
              <w:rPr>
                <w:rFonts w:asciiTheme="majorBidi" w:hAnsiTheme="majorBidi" w:cstheme="majorBidi" w:hint="eastAsia"/>
                <w:b/>
                <w:bCs/>
                <w:sz w:val="28"/>
              </w:rPr>
              <w:t>18,925</w:t>
            </w:r>
          </w:p>
        </w:tc>
      </w:tr>
      <w:bookmarkEnd w:id="5"/>
    </w:tbl>
    <w:p w14:paraId="5CFD9AA9" w14:textId="77777777" w:rsidR="00C04B50" w:rsidRDefault="00C04B50" w:rsidP="00C04B50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</w:p>
    <w:p w14:paraId="08233A10" w14:textId="0803EDC9" w:rsidR="00C04B50" w:rsidRDefault="00C04B50" w:rsidP="00C04B50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  <w:r w:rsidRPr="00C70E10">
        <w:rPr>
          <w:rFonts w:ascii="Angsana New" w:hAnsi="Angsana New"/>
          <w:sz w:val="28"/>
          <w:cs/>
        </w:rPr>
        <w:t xml:space="preserve">ตามการประชุมคณะกรรมการบริหาร ครั้งที่ </w:t>
      </w:r>
      <w:r w:rsidRPr="00C70E10">
        <w:rPr>
          <w:rFonts w:ascii="Angsana New" w:hAnsi="Angsana New"/>
          <w:sz w:val="28"/>
        </w:rPr>
        <w:t xml:space="preserve">4/2567 </w:t>
      </w:r>
      <w:r w:rsidRPr="00C70E10">
        <w:rPr>
          <w:rFonts w:ascii="Angsana New" w:hAnsi="Angsana New" w:hint="cs"/>
          <w:sz w:val="28"/>
          <w:cs/>
        </w:rPr>
        <w:t xml:space="preserve">เมื่อวันที่ </w:t>
      </w:r>
      <w:r w:rsidRPr="00C70E10">
        <w:rPr>
          <w:rFonts w:ascii="Angsana New" w:hAnsi="Angsana New"/>
          <w:sz w:val="28"/>
        </w:rPr>
        <w:t>2</w:t>
      </w:r>
      <w:r w:rsidRPr="00C70E10">
        <w:rPr>
          <w:rFonts w:ascii="Angsana New" w:hAnsi="Angsana New" w:hint="cs"/>
          <w:sz w:val="28"/>
          <w:cs/>
        </w:rPr>
        <w:t xml:space="preserve"> เมษายน </w:t>
      </w:r>
      <w:r w:rsidRPr="00C70E10">
        <w:rPr>
          <w:rFonts w:ascii="Angsana New" w:hAnsi="Angsana New"/>
          <w:sz w:val="28"/>
        </w:rPr>
        <w:t xml:space="preserve">2567 </w:t>
      </w:r>
      <w:r w:rsidRPr="00C70E10">
        <w:rPr>
          <w:rFonts w:ascii="Angsana New" w:hAnsi="Angsana New" w:hint="cs"/>
          <w:sz w:val="28"/>
          <w:cs/>
        </w:rPr>
        <w:t>คณะกรรมการบริษัทมีมติให้บริษัท</w:t>
      </w:r>
      <w:r w:rsidR="00652A07">
        <w:rPr>
          <w:rFonts w:ascii="Angsana New" w:hAnsi="Angsana New"/>
          <w:sz w:val="28"/>
        </w:rPr>
        <w:t xml:space="preserve">   </w:t>
      </w:r>
      <w:r w:rsidRPr="00C70E10">
        <w:rPr>
          <w:rFonts w:ascii="Angsana New" w:hAnsi="Angsana New" w:hint="cs"/>
          <w:sz w:val="28"/>
          <w:cs/>
        </w:rPr>
        <w:t>ร่วมลงทุนในบริษัท อินฟินิท เอเชีย โฮลดิ้งส์ (ไทยแลนด์) จำกัด ซึ่งดำเนินธุรกิจเกี่ยวกับ</w:t>
      </w:r>
      <w:r w:rsidRPr="00C70E10">
        <w:rPr>
          <w:rFonts w:ascii="Angsana New" w:hAnsi="Angsana New"/>
          <w:sz w:val="28"/>
        </w:rPr>
        <w:t xml:space="preserve"> EV Bike </w:t>
      </w:r>
      <w:r w:rsidRPr="00C70E10">
        <w:rPr>
          <w:rFonts w:ascii="Angsana New" w:hAnsi="Angsana New" w:hint="cs"/>
          <w:sz w:val="28"/>
          <w:cs/>
        </w:rPr>
        <w:t xml:space="preserve">และ </w:t>
      </w:r>
      <w:r w:rsidRPr="00C70E10">
        <w:rPr>
          <w:rFonts w:ascii="Angsana New" w:hAnsi="Angsana New"/>
          <w:sz w:val="28"/>
        </w:rPr>
        <w:t xml:space="preserve">EV Commercial Car </w:t>
      </w:r>
      <w:r w:rsidRPr="00C70E10">
        <w:rPr>
          <w:rFonts w:ascii="Angsana New" w:hAnsi="Angsana New" w:hint="cs"/>
          <w:sz w:val="28"/>
          <w:cs/>
        </w:rPr>
        <w:t xml:space="preserve">โดยมีทุนจดทะเบียน </w:t>
      </w:r>
      <w:r w:rsidRPr="00C70E10">
        <w:rPr>
          <w:rFonts w:ascii="Angsana New" w:hAnsi="Angsana New"/>
          <w:sz w:val="28"/>
        </w:rPr>
        <w:t xml:space="preserve">355 </w:t>
      </w:r>
      <w:r w:rsidRPr="00C70E10">
        <w:rPr>
          <w:rFonts w:ascii="Angsana New" w:hAnsi="Angsana New" w:hint="cs"/>
          <w:sz w:val="28"/>
          <w:cs/>
        </w:rPr>
        <w:t xml:space="preserve">ล้านบาท แบ่งเป็นหุ้นสามัญ จำนวน </w:t>
      </w:r>
      <w:r w:rsidRPr="00C70E10">
        <w:rPr>
          <w:rFonts w:ascii="Angsana New" w:hAnsi="Angsana New"/>
          <w:sz w:val="28"/>
        </w:rPr>
        <w:t xml:space="preserve">35.50 </w:t>
      </w:r>
      <w:r w:rsidRPr="00C70E10">
        <w:rPr>
          <w:rFonts w:ascii="Angsana New" w:hAnsi="Angsana New" w:hint="cs"/>
          <w:sz w:val="28"/>
          <w:cs/>
        </w:rPr>
        <w:t xml:space="preserve">ล้านหุ้น มูลค่าหุ้นละ </w:t>
      </w:r>
      <w:r w:rsidRPr="00C70E10">
        <w:rPr>
          <w:rFonts w:ascii="Angsana New" w:hAnsi="Angsana New"/>
          <w:sz w:val="28"/>
        </w:rPr>
        <w:t xml:space="preserve">10 </w:t>
      </w:r>
      <w:r w:rsidRPr="00C70E10">
        <w:rPr>
          <w:rFonts w:ascii="Angsana New" w:hAnsi="Angsana New" w:hint="cs"/>
          <w:sz w:val="28"/>
          <w:cs/>
        </w:rPr>
        <w:t>บาท ซึ่งบริษัทถือหุ้นอยู่</w:t>
      </w:r>
      <w:r w:rsidR="00CE4475">
        <w:rPr>
          <w:rFonts w:ascii="Angsana New" w:hAnsi="Angsana New"/>
          <w:sz w:val="28"/>
        </w:rPr>
        <w:t xml:space="preserve">   </w:t>
      </w:r>
      <w:r w:rsidRPr="00C70E10">
        <w:rPr>
          <w:rFonts w:ascii="Angsana New" w:hAnsi="Angsana New" w:hint="cs"/>
          <w:sz w:val="28"/>
          <w:cs/>
        </w:rPr>
        <w:t xml:space="preserve">ร้อยละ </w:t>
      </w:r>
      <w:r w:rsidRPr="00C70E10">
        <w:rPr>
          <w:rFonts w:ascii="Angsana New" w:hAnsi="Angsana New"/>
          <w:sz w:val="28"/>
        </w:rPr>
        <w:t xml:space="preserve">5.63 </w:t>
      </w:r>
      <w:r w:rsidRPr="00C70E10">
        <w:rPr>
          <w:rFonts w:ascii="Angsana New" w:hAnsi="Angsana New" w:hint="cs"/>
          <w:sz w:val="28"/>
          <w:cs/>
        </w:rPr>
        <w:t xml:space="preserve">เป็นจำนวนเงินลงทุน </w:t>
      </w:r>
      <w:r w:rsidRPr="00C70E10">
        <w:rPr>
          <w:rFonts w:ascii="Angsana New" w:hAnsi="Angsana New"/>
          <w:sz w:val="28"/>
        </w:rPr>
        <w:t xml:space="preserve">20 </w:t>
      </w:r>
      <w:r w:rsidRPr="00C70E10">
        <w:rPr>
          <w:rFonts w:ascii="Angsana New" w:hAnsi="Angsana New" w:hint="cs"/>
          <w:sz w:val="28"/>
          <w:cs/>
        </w:rPr>
        <w:t xml:space="preserve">ล้านบาท </w:t>
      </w:r>
    </w:p>
    <w:p w14:paraId="477E14D2" w14:textId="43B06F1C" w:rsidR="00E76965" w:rsidRDefault="00E76965" w:rsidP="2C1512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2C1512FC">
        <w:rPr>
          <w:rFonts w:asciiTheme="majorBidi" w:hAnsiTheme="majorBidi" w:cstheme="majorBidi"/>
          <w:b/>
          <w:bCs/>
          <w:sz w:val="28"/>
        </w:rPr>
        <w:br w:type="page"/>
      </w:r>
    </w:p>
    <w:p w14:paraId="46D54AC5" w14:textId="06AA1F44" w:rsidR="00372506" w:rsidRPr="004E6261" w:rsidRDefault="007C19C3" w:rsidP="00954C7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4E6261">
        <w:rPr>
          <w:rFonts w:asciiTheme="majorBidi" w:hAnsiTheme="majorBidi" w:cstheme="majorBidi" w:hint="cs"/>
          <w:b/>
          <w:bCs/>
          <w:sz w:val="28"/>
          <w:cs/>
        </w:rPr>
        <w:t>เงินฝาก</w:t>
      </w:r>
      <w:r w:rsidR="001D137D" w:rsidRPr="004E6261">
        <w:rPr>
          <w:rFonts w:asciiTheme="majorBidi" w:hAnsiTheme="majorBidi" w:cstheme="majorBidi" w:hint="cs"/>
          <w:b/>
          <w:bCs/>
          <w:sz w:val="28"/>
          <w:cs/>
        </w:rPr>
        <w:t>สถาบันการเงิน</w:t>
      </w:r>
      <w:r w:rsidRPr="004E6261">
        <w:rPr>
          <w:rFonts w:asciiTheme="majorBidi" w:hAnsiTheme="majorBidi" w:cstheme="majorBidi" w:hint="cs"/>
          <w:b/>
          <w:bCs/>
          <w:sz w:val="28"/>
          <w:cs/>
        </w:rPr>
        <w:t>ที่มีภาระค้ำประกัน</w:t>
      </w:r>
    </w:p>
    <w:p w14:paraId="479365A7" w14:textId="39782270" w:rsidR="00FF326B" w:rsidRPr="004E6261" w:rsidRDefault="00FF326B" w:rsidP="00FF326B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E6261">
        <w:rPr>
          <w:rFonts w:ascii="Angsana New" w:hAnsi="Angsana New" w:hint="cs"/>
          <w:color w:val="000000"/>
          <w:spacing w:val="-2"/>
          <w:sz w:val="28"/>
          <w:cs/>
        </w:rPr>
        <w:t>เงินฝาก</w:t>
      </w:r>
      <w:r w:rsidR="00752A44" w:rsidRPr="004E6261">
        <w:rPr>
          <w:rFonts w:ascii="Angsana New" w:hAnsi="Angsana New" w:hint="cs"/>
          <w:color w:val="000000"/>
          <w:spacing w:val="-2"/>
          <w:sz w:val="28"/>
          <w:cs/>
        </w:rPr>
        <w:t>สถาบันการเงิน</w:t>
      </w:r>
      <w:r w:rsidRPr="004E6261">
        <w:rPr>
          <w:rFonts w:ascii="Angsana New" w:hAnsi="Angsana New" w:hint="cs"/>
          <w:color w:val="000000"/>
          <w:spacing w:val="-2"/>
          <w:sz w:val="28"/>
          <w:cs/>
        </w:rPr>
        <w:t>ที่มีภาระค้ำประกัน</w:t>
      </w:r>
      <w:r w:rsidRPr="004E626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E6261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5C01DA" w:rsidRPr="004E6261">
        <w:rPr>
          <w:rFonts w:ascii="Angsana New" w:hAnsi="Angsana New" w:hint="cs"/>
          <w:color w:val="000000"/>
          <w:spacing w:val="-6"/>
          <w:sz w:val="28"/>
        </w:rPr>
        <w:t>3</w:t>
      </w:r>
      <w:r w:rsidR="005C01DA" w:rsidRPr="004E6261">
        <w:rPr>
          <w:rFonts w:ascii="Angsana New" w:hAnsi="Angsana New"/>
          <w:color w:val="000000"/>
          <w:spacing w:val="-6"/>
          <w:sz w:val="28"/>
        </w:rPr>
        <w:t xml:space="preserve">1 </w:t>
      </w:r>
      <w:r w:rsidR="005C01DA" w:rsidRPr="004E6261">
        <w:rPr>
          <w:rFonts w:ascii="Angsana New" w:hAnsi="Angsana New" w:hint="cs"/>
          <w:color w:val="000000"/>
          <w:spacing w:val="-6"/>
          <w:sz w:val="28"/>
          <w:cs/>
        </w:rPr>
        <w:t xml:space="preserve">มีนาคม </w:t>
      </w:r>
      <w:r w:rsidRPr="004E6261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5C01DA" w:rsidRPr="004E6261">
        <w:rPr>
          <w:rFonts w:ascii="Angsana New" w:hAnsi="Angsana New"/>
          <w:color w:val="000000"/>
          <w:spacing w:val="-2"/>
          <w:sz w:val="28"/>
        </w:rPr>
        <w:t>8</w:t>
      </w:r>
      <w:r w:rsidRPr="004E6261">
        <w:rPr>
          <w:rFonts w:ascii="Angsana New" w:hAnsi="Angsana New" w:hint="cs"/>
          <w:color w:val="000000"/>
          <w:spacing w:val="-2"/>
          <w:sz w:val="28"/>
          <w:cs/>
        </w:rPr>
        <w:t xml:space="preserve"> และวันที่</w:t>
      </w:r>
      <w:r w:rsidRPr="004E6261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E6261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4E6261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4E6261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79752D">
        <w:rPr>
          <w:rFonts w:ascii="Angsana New" w:hAnsi="Angsana New"/>
          <w:color w:val="000000"/>
          <w:spacing w:val="-2"/>
          <w:sz w:val="28"/>
          <w:lang w:val="en-GB"/>
        </w:rPr>
        <w:t>7</w:t>
      </w:r>
      <w:r w:rsidRPr="004E6261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E6261">
        <w:rPr>
          <w:rFonts w:ascii="Angsana New" w:hAnsi="Angsana New" w:hint="cs"/>
          <w:sz w:val="28"/>
          <w:cs/>
        </w:rPr>
        <w:t>มีดังนี้</w:t>
      </w:r>
    </w:p>
    <w:tbl>
      <w:tblPr>
        <w:tblW w:w="898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981"/>
        <w:gridCol w:w="99"/>
        <w:gridCol w:w="990"/>
        <w:gridCol w:w="71"/>
        <w:gridCol w:w="991"/>
        <w:gridCol w:w="100"/>
        <w:gridCol w:w="1016"/>
        <w:gridCol w:w="81"/>
        <w:gridCol w:w="999"/>
        <w:gridCol w:w="63"/>
        <w:gridCol w:w="983"/>
      </w:tblGrid>
      <w:tr w:rsidR="006D2C8C" w:rsidRPr="004E6261" w14:paraId="5AA6FBA6" w14:textId="77777777" w:rsidTr="00FE19F0">
        <w:trPr>
          <w:trHeight w:val="70"/>
        </w:trPr>
        <w:tc>
          <w:tcPr>
            <w:tcW w:w="2610" w:type="dxa"/>
            <w:vAlign w:val="bottom"/>
          </w:tcPr>
          <w:p w14:paraId="56164590" w14:textId="77777777" w:rsidR="006D2C8C" w:rsidRPr="004E6261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F7781ED" w14:textId="77777777" w:rsidR="006D2C8C" w:rsidRPr="004E6261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" w:type="dxa"/>
          </w:tcPr>
          <w:p w14:paraId="16C0280F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7" w:type="dxa"/>
            <w:gridSpan w:val="3"/>
            <w:vAlign w:val="bottom"/>
          </w:tcPr>
          <w:p w14:paraId="64CD7B73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dxa"/>
          </w:tcPr>
          <w:p w14:paraId="3A05C6DD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45" w:type="dxa"/>
            <w:gridSpan w:val="3"/>
            <w:vAlign w:val="bottom"/>
          </w:tcPr>
          <w:p w14:paraId="0AAAEF32" w14:textId="77777777" w:rsidR="006D2C8C" w:rsidRPr="004E6261" w:rsidRDefault="006D2C8C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626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E6261">
              <w:rPr>
                <w:rFonts w:asciiTheme="majorBidi" w:hAnsiTheme="majorBidi" w:cstheme="majorBidi"/>
                <w:sz w:val="28"/>
              </w:rPr>
              <w:t>:</w:t>
            </w:r>
            <w:r w:rsidRPr="004E626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6D2C8C" w:rsidRPr="004E6261" w14:paraId="3AB9278D" w14:textId="77777777" w:rsidTr="00FE19F0">
        <w:trPr>
          <w:trHeight w:val="70"/>
        </w:trPr>
        <w:tc>
          <w:tcPr>
            <w:tcW w:w="2610" w:type="dxa"/>
            <w:vAlign w:val="bottom"/>
          </w:tcPr>
          <w:p w14:paraId="5310E8C5" w14:textId="77777777" w:rsidR="006D2C8C" w:rsidRPr="004E6261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4ABEA2C2" w14:textId="77777777" w:rsidR="006D2C8C" w:rsidRPr="004E6261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E626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E6261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1" w:type="dxa"/>
          </w:tcPr>
          <w:p w14:paraId="0E76DA7A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7" w:type="dxa"/>
            <w:gridSpan w:val="3"/>
            <w:tcBorders>
              <w:bottom w:val="single" w:sz="4" w:space="0" w:color="auto"/>
            </w:tcBorders>
            <w:vAlign w:val="bottom"/>
          </w:tcPr>
          <w:p w14:paraId="00A82050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4CEC540F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45" w:type="dxa"/>
            <w:gridSpan w:val="3"/>
            <w:tcBorders>
              <w:bottom w:val="single" w:sz="4" w:space="0" w:color="auto"/>
            </w:tcBorders>
            <w:vAlign w:val="bottom"/>
          </w:tcPr>
          <w:p w14:paraId="2161A9BB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71DA0" w:rsidRPr="004E6261" w14:paraId="08FE9DCB" w14:textId="77777777" w:rsidTr="00FE19F0">
        <w:trPr>
          <w:trHeight w:val="70"/>
        </w:trPr>
        <w:tc>
          <w:tcPr>
            <w:tcW w:w="2610" w:type="dxa"/>
            <w:vAlign w:val="bottom"/>
          </w:tcPr>
          <w:p w14:paraId="6C2F2409" w14:textId="77777777" w:rsidR="006D2C8C" w:rsidRPr="004E6261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678668F9" w14:textId="13D7965C" w:rsidR="006D2C8C" w:rsidRPr="004E6261" w:rsidRDefault="005C01D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="Angsana New" w:hAnsi="Angsana New" w:hint="cs"/>
                <w:color w:val="000000"/>
                <w:spacing w:val="-6"/>
                <w:sz w:val="28"/>
              </w:rPr>
              <w:t>3</w:t>
            </w:r>
            <w:r w:rsidRPr="004E6261">
              <w:rPr>
                <w:rFonts w:ascii="Angsana New" w:hAnsi="Angsana New"/>
                <w:color w:val="000000"/>
                <w:spacing w:val="-6"/>
                <w:sz w:val="28"/>
              </w:rPr>
              <w:t xml:space="preserve">1 </w:t>
            </w:r>
            <w:r w:rsidRPr="004E6261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มีนาคม</w:t>
            </w:r>
          </w:p>
        </w:tc>
        <w:tc>
          <w:tcPr>
            <w:tcW w:w="99" w:type="dxa"/>
          </w:tcPr>
          <w:p w14:paraId="2A761477" w14:textId="77777777" w:rsidR="006D2C8C" w:rsidRPr="004E6261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EFBE450" w14:textId="77777777" w:rsidR="006D2C8C" w:rsidRPr="004E6261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E6261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1" w:type="dxa"/>
            <w:tcBorders>
              <w:left w:val="nil"/>
            </w:tcBorders>
          </w:tcPr>
          <w:p w14:paraId="707284AF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459338B" w14:textId="0B5E4E0A" w:rsidR="006D2C8C" w:rsidRPr="004E6261" w:rsidRDefault="005C01D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="Angsana New" w:hAnsi="Angsana New" w:hint="cs"/>
                <w:color w:val="000000"/>
                <w:spacing w:val="-6"/>
                <w:sz w:val="28"/>
              </w:rPr>
              <w:t>3</w:t>
            </w:r>
            <w:r w:rsidRPr="004E6261">
              <w:rPr>
                <w:rFonts w:ascii="Angsana New" w:hAnsi="Angsana New"/>
                <w:color w:val="000000"/>
                <w:spacing w:val="-6"/>
                <w:sz w:val="28"/>
              </w:rPr>
              <w:t xml:space="preserve">1 </w:t>
            </w:r>
            <w:r w:rsidRPr="004E6261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มีนาคม</w:t>
            </w:r>
          </w:p>
        </w:tc>
        <w:tc>
          <w:tcPr>
            <w:tcW w:w="100" w:type="dxa"/>
          </w:tcPr>
          <w:p w14:paraId="1D1B5302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3C4C42C7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E6261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4AA97F8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2F94F078" w14:textId="499AC6C6" w:rsidR="006D2C8C" w:rsidRPr="004E6261" w:rsidRDefault="005C01D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="Angsana New" w:hAnsi="Angsana New" w:hint="cs"/>
                <w:color w:val="000000"/>
                <w:spacing w:val="-6"/>
                <w:sz w:val="28"/>
              </w:rPr>
              <w:t>3</w:t>
            </w:r>
            <w:r w:rsidRPr="004E6261">
              <w:rPr>
                <w:rFonts w:ascii="Angsana New" w:hAnsi="Angsana New"/>
                <w:color w:val="000000"/>
                <w:spacing w:val="-6"/>
                <w:sz w:val="28"/>
              </w:rPr>
              <w:t xml:space="preserve">1 </w:t>
            </w:r>
            <w:r w:rsidRPr="004E6261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มีนาคม</w:t>
            </w:r>
          </w:p>
        </w:tc>
        <w:tc>
          <w:tcPr>
            <w:tcW w:w="63" w:type="dxa"/>
          </w:tcPr>
          <w:p w14:paraId="7FD9EA3B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65FBD3F0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4E6261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B71DA0" w:rsidRPr="004E6261" w14:paraId="63D23C96" w14:textId="77777777" w:rsidTr="00FE19F0">
        <w:trPr>
          <w:trHeight w:val="70"/>
        </w:trPr>
        <w:tc>
          <w:tcPr>
            <w:tcW w:w="2610" w:type="dxa"/>
            <w:vAlign w:val="bottom"/>
          </w:tcPr>
          <w:p w14:paraId="2AF83509" w14:textId="77777777" w:rsidR="006D2C8C" w:rsidRPr="004E6261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F176E44" w14:textId="139ACC65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01DA" w:rsidRPr="004E6261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99" w:type="dxa"/>
          </w:tcPr>
          <w:p w14:paraId="10EDF1EF" w14:textId="77777777" w:rsidR="006D2C8C" w:rsidRPr="004E6261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671F64" w14:textId="04F9DF8D" w:rsidR="006D2C8C" w:rsidRPr="004E6261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01DA" w:rsidRPr="004E6261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71" w:type="dxa"/>
            <w:tcBorders>
              <w:left w:val="nil"/>
            </w:tcBorders>
          </w:tcPr>
          <w:p w14:paraId="762BF054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EAFBEC7" w14:textId="3F57F8B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01DA" w:rsidRPr="004E6261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00" w:type="dxa"/>
          </w:tcPr>
          <w:p w14:paraId="0736A04E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5B072CD" w14:textId="2A5C4083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01DA" w:rsidRPr="004E6261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81" w:type="dxa"/>
          </w:tcPr>
          <w:p w14:paraId="6D311197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E7CB602" w14:textId="62C97FF0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01DA" w:rsidRPr="004E6261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63" w:type="dxa"/>
          </w:tcPr>
          <w:p w14:paraId="615F30C8" w14:textId="77777777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1BDF627E" w14:textId="50964D65" w:rsidR="006D2C8C" w:rsidRPr="004E6261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01DA" w:rsidRPr="004E6261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  <w:tr w:rsidR="001771E7" w:rsidRPr="004E6261" w14:paraId="0F7B8A30" w14:textId="77777777" w:rsidTr="00FE19F0">
        <w:tc>
          <w:tcPr>
            <w:tcW w:w="2610" w:type="dxa"/>
          </w:tcPr>
          <w:p w14:paraId="136B24E8" w14:textId="337BB601" w:rsidR="001771E7" w:rsidRPr="004E6261" w:rsidRDefault="001771E7" w:rsidP="00B77B37">
            <w:pPr>
              <w:ind w:left="270" w:right="-108" w:hanging="270"/>
              <w:rPr>
                <w:rFonts w:asciiTheme="majorBidi" w:hAnsiTheme="majorBidi" w:cstheme="majorBidi"/>
                <w:sz w:val="28"/>
                <w:cs/>
              </w:rPr>
            </w:pPr>
            <w:r w:rsidRPr="004E6261">
              <w:rPr>
                <w:rFonts w:asciiTheme="majorBidi" w:hAnsiTheme="majorBidi" w:hint="cs"/>
                <w:sz w:val="28"/>
                <w:cs/>
              </w:rPr>
              <w:t>เงินฝาก</w:t>
            </w:r>
            <w:r w:rsidR="00542975" w:rsidRPr="004E6261">
              <w:rPr>
                <w:rFonts w:asciiTheme="majorBidi" w:hAnsiTheme="majorBidi" w:hint="cs"/>
                <w:sz w:val="28"/>
                <w:cs/>
              </w:rPr>
              <w:t>สถาบันการเงิน</w:t>
            </w:r>
            <w:r w:rsidR="00B77B37" w:rsidRPr="004E6261">
              <w:rPr>
                <w:rFonts w:asciiTheme="majorBidi" w:hAnsiTheme="majorBidi"/>
                <w:sz w:val="28"/>
                <w:cs/>
              </w:rPr>
              <w:br/>
            </w:r>
            <w:r w:rsidRPr="004E6261">
              <w:rPr>
                <w:rFonts w:asciiTheme="majorBidi" w:hAnsiTheme="majorBidi" w:hint="cs"/>
                <w:sz w:val="28"/>
                <w:cs/>
              </w:rPr>
              <w:t>ที่มีภาระค้ำประกัน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86AA" w14:textId="1146F638" w:rsidR="001771E7" w:rsidRPr="004E6261" w:rsidRDefault="0085575D" w:rsidP="001771E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sz w:val="28"/>
              </w:rPr>
              <w:t>0.9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- </w:t>
            </w:r>
            <w:r w:rsidR="002F6B6D" w:rsidRPr="004E6261">
              <w:rPr>
                <w:rFonts w:asciiTheme="majorBidi" w:hAnsiTheme="majorBidi" w:cstheme="majorBidi"/>
                <w:sz w:val="28"/>
              </w:rPr>
              <w:t>1.15</w:t>
            </w:r>
          </w:p>
        </w:tc>
        <w:tc>
          <w:tcPr>
            <w:tcW w:w="99" w:type="dxa"/>
            <w:vAlign w:val="bottom"/>
          </w:tcPr>
          <w:p w14:paraId="3B01EBF1" w14:textId="77777777" w:rsidR="001771E7" w:rsidRPr="004E6261" w:rsidRDefault="001771E7" w:rsidP="001771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561A1" w14:textId="04E14D82" w:rsidR="001771E7" w:rsidRPr="004E6261" w:rsidRDefault="002F6B6D" w:rsidP="001771E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sz w:val="28"/>
              </w:rPr>
              <w:t>0.</w:t>
            </w:r>
            <w:r w:rsidR="0085575D" w:rsidRPr="004E6261">
              <w:rPr>
                <w:rFonts w:asciiTheme="majorBidi" w:hAnsiTheme="majorBidi" w:cstheme="majorBidi"/>
                <w:sz w:val="28"/>
              </w:rPr>
              <w:t>47</w:t>
            </w:r>
            <w:r w:rsidR="00C93F7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E6261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C93F7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E6261">
              <w:rPr>
                <w:rFonts w:asciiTheme="majorBidi" w:hAnsiTheme="majorBidi" w:cstheme="majorBidi"/>
                <w:sz w:val="28"/>
                <w:cs/>
              </w:rPr>
              <w:t>0.</w:t>
            </w:r>
            <w:r w:rsidRPr="004E626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1" w:type="dxa"/>
            <w:vAlign w:val="bottom"/>
          </w:tcPr>
          <w:p w14:paraId="563F389A" w14:textId="77777777" w:rsidR="001771E7" w:rsidRPr="004E6261" w:rsidRDefault="001771E7" w:rsidP="001771E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B40FD" w14:textId="64B22E95" w:rsidR="001771E7" w:rsidRPr="004E6261" w:rsidRDefault="00F1500A" w:rsidP="001771E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sz w:val="28"/>
              </w:rPr>
              <w:t>72,709</w:t>
            </w:r>
          </w:p>
        </w:tc>
        <w:tc>
          <w:tcPr>
            <w:tcW w:w="100" w:type="dxa"/>
            <w:vAlign w:val="bottom"/>
          </w:tcPr>
          <w:p w14:paraId="77A909F7" w14:textId="77777777" w:rsidR="001771E7" w:rsidRPr="004E6261" w:rsidRDefault="001771E7" w:rsidP="001771E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043B0" w14:textId="0A61D737" w:rsidR="001771E7" w:rsidRPr="004E6261" w:rsidRDefault="00A70CFE" w:rsidP="001771E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sz w:val="28"/>
              </w:rPr>
              <w:t>72,783</w:t>
            </w:r>
          </w:p>
        </w:tc>
        <w:tc>
          <w:tcPr>
            <w:tcW w:w="81" w:type="dxa"/>
            <w:vAlign w:val="bottom"/>
          </w:tcPr>
          <w:p w14:paraId="5E61939F" w14:textId="77777777" w:rsidR="001771E7" w:rsidRPr="004E6261" w:rsidRDefault="001771E7" w:rsidP="001771E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2F0C" w14:textId="76F9A2A4" w:rsidR="001771E7" w:rsidRPr="004E6261" w:rsidRDefault="00A70CFE" w:rsidP="001771E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6261">
              <w:rPr>
                <w:rFonts w:asciiTheme="majorBidi" w:hAnsiTheme="majorBidi" w:cstheme="majorBidi"/>
                <w:sz w:val="28"/>
              </w:rPr>
              <w:t>2,801</w:t>
            </w:r>
          </w:p>
        </w:tc>
        <w:tc>
          <w:tcPr>
            <w:tcW w:w="63" w:type="dxa"/>
            <w:vAlign w:val="bottom"/>
          </w:tcPr>
          <w:p w14:paraId="3E3EDBF7" w14:textId="77777777" w:rsidR="001771E7" w:rsidRPr="004E6261" w:rsidRDefault="001771E7" w:rsidP="001771E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96F32" w14:textId="112EE987" w:rsidR="001771E7" w:rsidRPr="004E6261" w:rsidRDefault="00D16A8F" w:rsidP="001771E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E6261">
              <w:rPr>
                <w:rFonts w:asciiTheme="majorBidi" w:hAnsiTheme="majorBidi" w:cstheme="majorBidi"/>
                <w:sz w:val="28"/>
              </w:rPr>
              <w:t>2,801</w:t>
            </w:r>
          </w:p>
        </w:tc>
      </w:tr>
      <w:tr w:rsidR="001771E7" w:rsidRPr="004E6261" w14:paraId="5FA13693" w14:textId="77777777" w:rsidTr="00EB03A6">
        <w:tc>
          <w:tcPr>
            <w:tcW w:w="2610" w:type="dxa"/>
            <w:vAlign w:val="bottom"/>
          </w:tcPr>
          <w:p w14:paraId="11710FAF" w14:textId="51948E8D" w:rsidR="001771E7" w:rsidRPr="004E6261" w:rsidRDefault="001771E7" w:rsidP="001771E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E626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</w:t>
            </w:r>
            <w:r w:rsidRPr="004E626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73618D" w14:textId="77777777" w:rsidR="001771E7" w:rsidRPr="004E6261" w:rsidRDefault="001771E7" w:rsidP="001771E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" w:type="dxa"/>
          </w:tcPr>
          <w:p w14:paraId="1A7221D0" w14:textId="77777777" w:rsidR="001771E7" w:rsidRPr="004E6261" w:rsidRDefault="001771E7" w:rsidP="001771E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7D5E5" w14:textId="77777777" w:rsidR="001771E7" w:rsidRPr="004E6261" w:rsidRDefault="001771E7" w:rsidP="001771E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" w:type="dxa"/>
          </w:tcPr>
          <w:p w14:paraId="212587E9" w14:textId="77777777" w:rsidR="001771E7" w:rsidRPr="004E6261" w:rsidRDefault="001771E7" w:rsidP="001771E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BC7B1" w14:textId="0FD27149" w:rsidR="001771E7" w:rsidRPr="004E6261" w:rsidRDefault="00D16A8F" w:rsidP="00335CD7">
            <w:pPr>
              <w:tabs>
                <w:tab w:val="decimal" w:pos="896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6261">
              <w:rPr>
                <w:rFonts w:asciiTheme="majorBidi" w:hAnsiTheme="majorBidi" w:cstheme="majorBidi"/>
                <w:b/>
                <w:bCs/>
                <w:sz w:val="28"/>
              </w:rPr>
              <w:t>72,709</w:t>
            </w:r>
          </w:p>
        </w:tc>
        <w:tc>
          <w:tcPr>
            <w:tcW w:w="100" w:type="dxa"/>
            <w:vAlign w:val="bottom"/>
          </w:tcPr>
          <w:p w14:paraId="0588A72C" w14:textId="77777777" w:rsidR="001771E7" w:rsidRPr="004E6261" w:rsidRDefault="001771E7" w:rsidP="00335CD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1FC9A" w14:textId="1750AE13" w:rsidR="001771E7" w:rsidRPr="004E6261" w:rsidRDefault="00D16A8F" w:rsidP="001771E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6261">
              <w:rPr>
                <w:rFonts w:asciiTheme="majorBidi" w:hAnsiTheme="majorBidi" w:cstheme="majorBidi"/>
                <w:b/>
                <w:bCs/>
                <w:sz w:val="28"/>
              </w:rPr>
              <w:t>72,783</w:t>
            </w:r>
          </w:p>
        </w:tc>
        <w:tc>
          <w:tcPr>
            <w:tcW w:w="81" w:type="dxa"/>
            <w:vAlign w:val="bottom"/>
          </w:tcPr>
          <w:p w14:paraId="23C493F0" w14:textId="77777777" w:rsidR="001771E7" w:rsidRPr="004E6261" w:rsidRDefault="001771E7" w:rsidP="00335CD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C188E" w14:textId="0D32DD5B" w:rsidR="001771E7" w:rsidRPr="004E6261" w:rsidRDefault="00D16A8F" w:rsidP="001771E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6261">
              <w:rPr>
                <w:rFonts w:asciiTheme="majorBidi" w:hAnsiTheme="majorBidi" w:cstheme="majorBidi"/>
                <w:b/>
                <w:bCs/>
                <w:sz w:val="28"/>
              </w:rPr>
              <w:t>2,801</w:t>
            </w:r>
          </w:p>
        </w:tc>
        <w:tc>
          <w:tcPr>
            <w:tcW w:w="63" w:type="dxa"/>
            <w:vAlign w:val="bottom"/>
          </w:tcPr>
          <w:p w14:paraId="18F6EC89" w14:textId="77777777" w:rsidR="001771E7" w:rsidRPr="004E6261" w:rsidRDefault="001771E7" w:rsidP="00335CD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CFB4A" w14:textId="7362A65A" w:rsidR="001771E7" w:rsidRPr="004E6261" w:rsidRDefault="00D16A8F" w:rsidP="001771E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6261">
              <w:rPr>
                <w:rFonts w:asciiTheme="majorBidi" w:hAnsiTheme="majorBidi" w:cstheme="majorBidi"/>
                <w:b/>
                <w:bCs/>
                <w:sz w:val="28"/>
              </w:rPr>
              <w:t>2,801</w:t>
            </w:r>
          </w:p>
        </w:tc>
      </w:tr>
    </w:tbl>
    <w:p w14:paraId="16E8E50F" w14:textId="55D021EB" w:rsidR="00E74D76" w:rsidRPr="00385A68" w:rsidRDefault="00226319" w:rsidP="00857493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4E6261">
        <w:rPr>
          <w:rFonts w:ascii="Angsana New" w:hAnsi="Angsana New" w:hint="cs"/>
          <w:sz w:val="28"/>
          <w:cs/>
        </w:rPr>
        <w:t>กลุ่มบริษัทมีเงินฝาก</w:t>
      </w:r>
      <w:r w:rsidR="00542975" w:rsidRPr="004E6261">
        <w:rPr>
          <w:rFonts w:ascii="Angsana New" w:hAnsi="Angsana New" w:hint="cs"/>
          <w:sz w:val="28"/>
          <w:cs/>
        </w:rPr>
        <w:t>สถาบันการเงิน</w:t>
      </w:r>
      <w:r w:rsidRPr="004E6261">
        <w:rPr>
          <w:rFonts w:ascii="Angsana New" w:hAnsi="Angsana New" w:hint="cs"/>
          <w:sz w:val="28"/>
          <w:cs/>
        </w:rPr>
        <w:t>ที่ติดภาระค้ำประกันเป็นเงินฝากประจำธนาคารของบริษัทย่อยได้นำไปเป็นหลักทรัพย์</w:t>
      </w:r>
      <w:r w:rsidR="00BC65C1" w:rsidRPr="004E6261">
        <w:rPr>
          <w:rFonts w:ascii="Angsana New" w:hAnsi="Angsana New"/>
          <w:sz w:val="28"/>
        </w:rPr>
        <w:t xml:space="preserve">    </w:t>
      </w:r>
      <w:r w:rsidRPr="004E6261">
        <w:rPr>
          <w:rFonts w:ascii="Angsana New" w:hAnsi="Angsana New" w:hint="cs"/>
          <w:sz w:val="28"/>
          <w:cs/>
        </w:rPr>
        <w:t>ค้ำประกันวงเงินสินเชื่อและหนังสือค้ำ</w:t>
      </w:r>
      <w:r w:rsidRPr="00385A68">
        <w:rPr>
          <w:rFonts w:ascii="Angsana New" w:hAnsi="Angsana New" w:hint="cs"/>
          <w:sz w:val="28"/>
          <w:cs/>
        </w:rPr>
        <w:t>ประกันธนาคารที่</w:t>
      </w:r>
      <w:r w:rsidR="00F03997" w:rsidRPr="004E6261">
        <w:rPr>
          <w:rFonts w:ascii="Angsana New" w:hAnsi="Angsana New" w:hint="cs"/>
          <w:sz w:val="28"/>
          <w:cs/>
        </w:rPr>
        <w:t>เกิน</w:t>
      </w:r>
      <w:r w:rsidRPr="004E6261">
        <w:rPr>
          <w:rFonts w:ascii="Angsana New" w:hAnsi="Angsana New"/>
          <w:sz w:val="28"/>
          <w:cs/>
        </w:rPr>
        <w:t xml:space="preserve"> </w:t>
      </w:r>
      <w:r w:rsidRPr="00385A68">
        <w:rPr>
          <w:rFonts w:ascii="Angsana New" w:hAnsi="Angsana New"/>
          <w:sz w:val="28"/>
        </w:rPr>
        <w:t xml:space="preserve">1 </w:t>
      </w:r>
      <w:r w:rsidRPr="00385A68">
        <w:rPr>
          <w:rFonts w:ascii="Angsana New" w:hAnsi="Angsana New" w:hint="cs"/>
          <w:sz w:val="28"/>
          <w:cs/>
        </w:rPr>
        <w:t>ปี</w:t>
      </w:r>
      <w:r w:rsidRPr="00385A68">
        <w:rPr>
          <w:rFonts w:ascii="Angsana New" w:hAnsi="Angsana New"/>
          <w:sz w:val="28"/>
          <w:cs/>
        </w:rPr>
        <w:t xml:space="preserve"> </w:t>
      </w:r>
      <w:r w:rsidR="002F5AC2" w:rsidRPr="00385A68">
        <w:rPr>
          <w:rFonts w:ascii="Angsana New" w:hAnsi="Angsana New"/>
          <w:sz w:val="28"/>
        </w:rPr>
        <w:t>(</w:t>
      </w:r>
      <w:r w:rsidR="002F5AC2" w:rsidRPr="00385A68">
        <w:rPr>
          <w:rFonts w:ascii="Angsana New" w:hAnsi="Angsana New" w:hint="cs"/>
          <w:sz w:val="28"/>
          <w:cs/>
        </w:rPr>
        <w:t xml:space="preserve">ดูหมายเหตุข้อ </w:t>
      </w:r>
      <w:r w:rsidR="0093675C" w:rsidRPr="00385A68">
        <w:rPr>
          <w:rFonts w:ascii="Angsana New" w:hAnsi="Angsana New"/>
          <w:sz w:val="28"/>
        </w:rPr>
        <w:t>3</w:t>
      </w:r>
      <w:r w:rsidR="0005028C">
        <w:rPr>
          <w:rFonts w:ascii="Angsana New" w:hAnsi="Angsana New"/>
          <w:sz w:val="28"/>
        </w:rPr>
        <w:t>0</w:t>
      </w:r>
      <w:r w:rsidR="0093675C" w:rsidRPr="00385A68">
        <w:rPr>
          <w:rFonts w:ascii="Angsana New" w:hAnsi="Angsana New"/>
          <w:sz w:val="28"/>
        </w:rPr>
        <w:t>.</w:t>
      </w:r>
      <w:r w:rsidR="00BE4167" w:rsidRPr="00385A68">
        <w:rPr>
          <w:rFonts w:ascii="Angsana New" w:hAnsi="Angsana New"/>
          <w:sz w:val="28"/>
        </w:rPr>
        <w:t>3.1</w:t>
      </w:r>
      <w:r w:rsidR="002F5AC2" w:rsidRPr="00385A68">
        <w:rPr>
          <w:rFonts w:ascii="Angsana New" w:hAnsi="Angsana New"/>
          <w:sz w:val="28"/>
        </w:rPr>
        <w:t>)</w:t>
      </w:r>
    </w:p>
    <w:p w14:paraId="5B92F6FC" w14:textId="70587609" w:rsidR="00B60E9A" w:rsidRDefault="00125414" w:rsidP="00A40E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  <w:sectPr w:rsidR="00B60E9A" w:rsidSect="00BC4B14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584" w:header="720" w:footer="720" w:gutter="0"/>
          <w:paperSrc w:first="1" w:other="1"/>
          <w:pgNumType w:start="12" w:chapStyle="1"/>
          <w:cols w:space="720"/>
          <w:docGrid w:linePitch="326"/>
        </w:sect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10AC645" w14:textId="2368E5EF" w:rsidR="00E74D76" w:rsidRPr="00E74D76" w:rsidRDefault="00C96992" w:rsidP="00E74D7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</w:p>
    <w:p w14:paraId="092B0BFC" w14:textId="2E293E97" w:rsidR="00C96992" w:rsidRDefault="00C96992" w:rsidP="006C72D6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6C72D6">
        <w:rPr>
          <w:rFonts w:ascii="Angsana New" w:hAnsi="Angsana New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C56EB1" w:rsidRPr="006C72D6">
        <w:rPr>
          <w:rFonts w:ascii="Angsana New" w:hAnsi="Angsana New"/>
          <w:color w:val="000000"/>
          <w:spacing w:val="-2"/>
          <w:sz w:val="28"/>
        </w:rPr>
        <w:t>3</w:t>
      </w:r>
      <w:r w:rsidR="00857493">
        <w:rPr>
          <w:rFonts w:ascii="Angsana New" w:hAnsi="Angsana New"/>
          <w:color w:val="000000"/>
          <w:spacing w:val="-2"/>
          <w:sz w:val="28"/>
        </w:rPr>
        <w:t>1</w:t>
      </w:r>
      <w:r w:rsidR="00C56EB1"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857493"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="00707A60" w:rsidRPr="006C72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6C72D6">
        <w:rPr>
          <w:rFonts w:ascii="Angsana New" w:hAnsi="Angsana New"/>
          <w:color w:val="000000"/>
          <w:spacing w:val="-2"/>
          <w:sz w:val="28"/>
        </w:rPr>
        <w:t>256</w:t>
      </w:r>
      <w:r w:rsidR="00857493">
        <w:rPr>
          <w:rFonts w:ascii="Angsana New" w:hAnsi="Angsana New"/>
          <w:color w:val="000000"/>
          <w:spacing w:val="-2"/>
          <w:sz w:val="28"/>
        </w:rPr>
        <w:t>8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6C72D6">
        <w:rPr>
          <w:rFonts w:ascii="Angsana New" w:hAnsi="Angsana New"/>
          <w:color w:val="000000"/>
          <w:spacing w:val="-2"/>
          <w:sz w:val="28"/>
        </w:rPr>
        <w:t>256</w:t>
      </w:r>
      <w:r w:rsidR="00857493">
        <w:rPr>
          <w:rFonts w:ascii="Angsana New" w:hAnsi="Angsana New"/>
          <w:color w:val="000000"/>
          <w:spacing w:val="-2"/>
          <w:sz w:val="28"/>
        </w:rPr>
        <w:t>7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W w:w="5000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3239"/>
        <w:gridCol w:w="1049"/>
        <w:gridCol w:w="128"/>
        <w:gridCol w:w="1043"/>
        <w:gridCol w:w="133"/>
        <w:gridCol w:w="998"/>
        <w:gridCol w:w="133"/>
        <w:gridCol w:w="1012"/>
        <w:gridCol w:w="133"/>
        <w:gridCol w:w="1003"/>
        <w:gridCol w:w="133"/>
        <w:gridCol w:w="1000"/>
        <w:gridCol w:w="133"/>
        <w:gridCol w:w="966"/>
      </w:tblGrid>
      <w:tr w:rsidR="008C21F9" w:rsidRPr="001B111F" w14:paraId="70C818F0" w14:textId="77777777" w:rsidTr="009D4F7B">
        <w:trPr>
          <w:trHeight w:val="144"/>
        </w:trPr>
        <w:tc>
          <w:tcPr>
            <w:tcW w:w="1082" w:type="pct"/>
            <w:vAlign w:val="bottom"/>
          </w:tcPr>
          <w:p w14:paraId="059F9851" w14:textId="77777777" w:rsidR="009C589F" w:rsidRPr="001B111F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pct"/>
          </w:tcPr>
          <w:p w14:paraId="56A30935" w14:textId="77777777" w:rsidR="009C589F" w:rsidRPr="001B111F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370" w:type="pct"/>
          </w:tcPr>
          <w:p w14:paraId="47A50F6B" w14:textId="77777777" w:rsidR="009C589F" w:rsidRPr="001B111F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5" w:type="pct"/>
          </w:tcPr>
          <w:p w14:paraId="224D5B8F" w14:textId="77777777" w:rsidR="009C589F" w:rsidRPr="001B111F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67" w:type="pct"/>
            <w:gridSpan w:val="3"/>
            <w:vAlign w:val="bottom"/>
          </w:tcPr>
          <w:p w14:paraId="0CBE2EB4" w14:textId="77777777" w:rsidR="009C589F" w:rsidRPr="001B111F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</w:tcPr>
          <w:p w14:paraId="77127A3E" w14:textId="77777777" w:rsidR="009C589F" w:rsidRPr="001B111F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357" w:type="pct"/>
          </w:tcPr>
          <w:p w14:paraId="1AE887F9" w14:textId="77777777" w:rsidR="009C589F" w:rsidRPr="001B111F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1188" w:type="pct"/>
            <w:gridSpan w:val="6"/>
          </w:tcPr>
          <w:p w14:paraId="65B52137" w14:textId="77777777" w:rsidR="009C589F" w:rsidRPr="001B111F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1B111F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323674" w:rsidRPr="001B111F" w14:paraId="0F7D2B88" w14:textId="77777777" w:rsidTr="008C21F9">
        <w:trPr>
          <w:trHeight w:val="144"/>
        </w:trPr>
        <w:tc>
          <w:tcPr>
            <w:tcW w:w="1082" w:type="pct"/>
            <w:vAlign w:val="bottom"/>
          </w:tcPr>
          <w:p w14:paraId="4771A6D9" w14:textId="77777777" w:rsidR="009C589F" w:rsidRPr="001B111F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pct"/>
          </w:tcPr>
          <w:p w14:paraId="6E1AAFD1" w14:textId="77777777" w:rsidR="009C589F" w:rsidRPr="001B111F" w:rsidRDefault="009C589F" w:rsidP="00134FAE">
            <w:pPr>
              <w:ind w:left="198" w:right="-10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370" w:type="pct"/>
            <w:vMerge w:val="restart"/>
          </w:tcPr>
          <w:p w14:paraId="10D7CEBA" w14:textId="77777777" w:rsidR="009C589F" w:rsidRPr="001B111F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5" w:type="pct"/>
          </w:tcPr>
          <w:p w14:paraId="42227B54" w14:textId="77777777" w:rsidR="009C589F" w:rsidRPr="001B111F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67" w:type="pct"/>
            <w:gridSpan w:val="3"/>
            <w:vAlign w:val="bottom"/>
          </w:tcPr>
          <w:p w14:paraId="3FE2237A" w14:textId="77777777" w:rsidR="009C589F" w:rsidRPr="001B111F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47" w:type="pct"/>
          </w:tcPr>
          <w:p w14:paraId="6177D09E" w14:textId="77777777" w:rsidR="009C589F" w:rsidRPr="001B111F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46" w:type="pct"/>
            <w:gridSpan w:val="7"/>
            <w:vAlign w:val="bottom"/>
          </w:tcPr>
          <w:p w14:paraId="4C8B1A4F" w14:textId="77777777" w:rsidR="009C589F" w:rsidRPr="001B111F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8C21F9" w:rsidRPr="001B111F" w14:paraId="06C12C2E" w14:textId="77777777" w:rsidTr="008C21F9">
        <w:trPr>
          <w:trHeight w:val="144"/>
        </w:trPr>
        <w:tc>
          <w:tcPr>
            <w:tcW w:w="1082" w:type="pct"/>
            <w:vAlign w:val="bottom"/>
          </w:tcPr>
          <w:p w14:paraId="4FFBCA49" w14:textId="77777777" w:rsidR="009C589F" w:rsidRPr="001B111F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pct"/>
          </w:tcPr>
          <w:p w14:paraId="098C301C" w14:textId="77777777" w:rsidR="009C589F" w:rsidRPr="001B111F" w:rsidRDefault="009C589F" w:rsidP="00134FAE">
            <w:pPr>
              <w:ind w:left="198" w:right="-10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370" w:type="pct"/>
            <w:vMerge/>
          </w:tcPr>
          <w:p w14:paraId="621E50A0" w14:textId="77777777" w:rsidR="009C589F" w:rsidRPr="001B111F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5" w:type="pct"/>
          </w:tcPr>
          <w:p w14:paraId="4007FBA4" w14:textId="77777777" w:rsidR="009C589F" w:rsidRPr="001B111F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67" w:type="pct"/>
            <w:gridSpan w:val="3"/>
            <w:vAlign w:val="bottom"/>
          </w:tcPr>
          <w:p w14:paraId="0D4DA38A" w14:textId="77777777" w:rsidR="009C589F" w:rsidRPr="001B111F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เป็นเจ้าของ</w:t>
            </w:r>
            <w:r w:rsidRPr="001B111F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B111F">
              <w:rPr>
                <w:rFonts w:ascii="Angsana New" w:hAnsi="Angsana New"/>
                <w:color w:val="000000"/>
                <w:szCs w:val="24"/>
                <w:lang w:val="en-GB"/>
              </w:rPr>
              <w:t>(</w:t>
            </w: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47" w:type="pct"/>
          </w:tcPr>
          <w:p w14:paraId="76879A41" w14:textId="77777777" w:rsidR="009C589F" w:rsidRPr="001B111F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58" w:type="pct"/>
            <w:gridSpan w:val="3"/>
            <w:vAlign w:val="bottom"/>
          </w:tcPr>
          <w:p w14:paraId="4B35A780" w14:textId="77777777" w:rsidR="009C589F" w:rsidRPr="001B111F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47" w:type="pct"/>
          </w:tcPr>
          <w:p w14:paraId="6467A4F3" w14:textId="77777777" w:rsidR="009C589F" w:rsidRPr="001B111F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41" w:type="pct"/>
            <w:gridSpan w:val="3"/>
            <w:vAlign w:val="bottom"/>
          </w:tcPr>
          <w:p w14:paraId="772FFB1B" w14:textId="77777777" w:rsidR="009C589F" w:rsidRPr="001B111F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วิธีราคาทุน</w:t>
            </w:r>
          </w:p>
        </w:tc>
      </w:tr>
      <w:tr w:rsidR="008C21F9" w:rsidRPr="001B111F" w14:paraId="19FA2AF7" w14:textId="77777777" w:rsidTr="008C21F9">
        <w:trPr>
          <w:trHeight w:val="144"/>
        </w:trPr>
        <w:tc>
          <w:tcPr>
            <w:tcW w:w="1082" w:type="pct"/>
            <w:vAlign w:val="bottom"/>
          </w:tcPr>
          <w:p w14:paraId="3BC88D72" w14:textId="77777777" w:rsidR="009C589F" w:rsidRPr="001B111F" w:rsidRDefault="009C589F" w:rsidP="00134FAE">
            <w:pPr>
              <w:ind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pct"/>
          </w:tcPr>
          <w:p w14:paraId="17E712C0" w14:textId="77777777" w:rsidR="009C589F" w:rsidRPr="001B111F" w:rsidRDefault="009C589F" w:rsidP="00134FAE">
            <w:pPr>
              <w:ind w:left="198" w:right="-1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70" w:type="pct"/>
          </w:tcPr>
          <w:p w14:paraId="16C71C68" w14:textId="77777777" w:rsidR="009C589F" w:rsidRPr="001B111F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45" w:type="pct"/>
          </w:tcPr>
          <w:p w14:paraId="6F996E49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6C28E2AC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pacing w:val="-2"/>
                <w:szCs w:val="24"/>
              </w:rPr>
              <w:t xml:space="preserve">31 </w:t>
            </w:r>
            <w:r w:rsidRPr="001B111F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47" w:type="pct"/>
          </w:tcPr>
          <w:p w14:paraId="778CDFEF" w14:textId="77777777" w:rsidR="009C589F" w:rsidRPr="001B111F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7277D2FA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47" w:type="pct"/>
          </w:tcPr>
          <w:p w14:paraId="79E5A419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79D546D8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pacing w:val="-2"/>
                <w:szCs w:val="24"/>
              </w:rPr>
              <w:t xml:space="preserve">31 </w:t>
            </w:r>
            <w:r w:rsidRPr="001B111F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47" w:type="pct"/>
          </w:tcPr>
          <w:p w14:paraId="060BBEBD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354" w:type="pct"/>
            <w:vAlign w:val="bottom"/>
          </w:tcPr>
          <w:p w14:paraId="0BA10C4A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47" w:type="pct"/>
          </w:tcPr>
          <w:p w14:paraId="3C612C21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76E6BF22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pacing w:val="-2"/>
                <w:szCs w:val="24"/>
              </w:rPr>
              <w:t xml:space="preserve">31 </w:t>
            </w:r>
            <w:r w:rsidRPr="001B111F">
              <w:rPr>
                <w:rFonts w:ascii="Angsana New" w:hAnsi="Angsana New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47" w:type="pct"/>
          </w:tcPr>
          <w:p w14:paraId="0D3F70B1" w14:textId="77777777" w:rsidR="009C589F" w:rsidRPr="001B111F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vAlign w:val="bottom"/>
          </w:tcPr>
          <w:p w14:paraId="55D2FB29" w14:textId="77777777" w:rsidR="009C589F" w:rsidRPr="001B111F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ธันวาคม</w:t>
            </w:r>
          </w:p>
        </w:tc>
      </w:tr>
      <w:tr w:rsidR="008C21F9" w:rsidRPr="001B111F" w14:paraId="2035EF80" w14:textId="77777777" w:rsidTr="008C21F9">
        <w:trPr>
          <w:trHeight w:val="144"/>
        </w:trPr>
        <w:tc>
          <w:tcPr>
            <w:tcW w:w="1082" w:type="pct"/>
            <w:vAlign w:val="bottom"/>
          </w:tcPr>
          <w:p w14:paraId="2D4EFBC1" w14:textId="77777777" w:rsidR="009C589F" w:rsidRPr="001B111F" w:rsidRDefault="009C589F" w:rsidP="00134FAE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43" w:type="pct"/>
          </w:tcPr>
          <w:p w14:paraId="4A1CF387" w14:textId="77777777" w:rsidR="009C589F" w:rsidRPr="001B111F" w:rsidRDefault="009C589F" w:rsidP="00134FAE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70" w:type="pct"/>
          </w:tcPr>
          <w:p w14:paraId="53B768C5" w14:textId="77777777" w:rsidR="009C589F" w:rsidRPr="001B111F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45" w:type="pct"/>
          </w:tcPr>
          <w:p w14:paraId="3E3B2888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7E8EB082" w14:textId="4D2EF8A2" w:rsidR="009C589F" w:rsidRPr="001B111F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szCs w:val="24"/>
              </w:rPr>
              <w:t>256</w:t>
            </w:r>
            <w:r w:rsidR="00F4786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47" w:type="pct"/>
          </w:tcPr>
          <w:p w14:paraId="431679E4" w14:textId="77777777" w:rsidR="009C589F" w:rsidRPr="001B111F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504EF3AC" w14:textId="48B937E2" w:rsidR="009C589F" w:rsidRPr="001B111F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szCs w:val="24"/>
              </w:rPr>
              <w:t>256</w:t>
            </w:r>
            <w:r w:rsidR="00F47864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47" w:type="pct"/>
          </w:tcPr>
          <w:p w14:paraId="7FE6F123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59BDBBE2" w14:textId="4E3492EC" w:rsidR="009C589F" w:rsidRPr="001B111F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szCs w:val="24"/>
              </w:rPr>
              <w:t>256</w:t>
            </w:r>
            <w:r w:rsidR="00F4786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47" w:type="pct"/>
          </w:tcPr>
          <w:p w14:paraId="5EDDA3CB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77E182A7" w14:textId="4B02D5CB" w:rsidR="009C589F" w:rsidRPr="001B111F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szCs w:val="24"/>
              </w:rPr>
              <w:t>256</w:t>
            </w:r>
            <w:r w:rsidR="00F47864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47" w:type="pct"/>
          </w:tcPr>
          <w:p w14:paraId="215E2DB1" w14:textId="77777777" w:rsidR="009C589F" w:rsidRPr="001B111F" w:rsidRDefault="009C589F" w:rsidP="00134FAE">
            <w:pP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350B9DDE" w14:textId="3D04B387" w:rsidR="009C589F" w:rsidRPr="001B111F" w:rsidRDefault="009C589F" w:rsidP="00134FA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szCs w:val="24"/>
              </w:rPr>
              <w:t>256</w:t>
            </w:r>
            <w:r w:rsidR="00F4786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47" w:type="pct"/>
          </w:tcPr>
          <w:p w14:paraId="19B41AD4" w14:textId="77777777" w:rsidR="009C589F" w:rsidRPr="001B111F" w:rsidRDefault="009C589F" w:rsidP="00134FA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vAlign w:val="bottom"/>
          </w:tcPr>
          <w:p w14:paraId="2D75EDF1" w14:textId="36688350" w:rsidR="009C589F" w:rsidRPr="001B111F" w:rsidRDefault="009C589F" w:rsidP="00134FA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B111F">
              <w:rPr>
                <w:rFonts w:ascii="Angsana New" w:hAnsi="Angsana New"/>
                <w:szCs w:val="24"/>
              </w:rPr>
              <w:t>256</w:t>
            </w:r>
            <w:r w:rsidR="00F47864">
              <w:rPr>
                <w:rFonts w:ascii="Angsana New" w:hAnsi="Angsana New"/>
                <w:szCs w:val="24"/>
              </w:rPr>
              <w:t>7</w:t>
            </w:r>
          </w:p>
        </w:tc>
      </w:tr>
      <w:tr w:rsidR="0089486F" w:rsidRPr="001B111F" w14:paraId="2D8C5D5E" w14:textId="77777777" w:rsidTr="00C062FC">
        <w:trPr>
          <w:trHeight w:val="144"/>
        </w:trPr>
        <w:tc>
          <w:tcPr>
            <w:tcW w:w="1082" w:type="pct"/>
          </w:tcPr>
          <w:p w14:paraId="1D93DAEE" w14:textId="079433E9" w:rsidR="0089486F" w:rsidRPr="001B111F" w:rsidRDefault="0089486F" w:rsidP="0089486F">
            <w:pPr>
              <w:ind w:right="-486"/>
              <w:rPr>
                <w:rFonts w:ascii="Angsana New" w:hAnsi="Angsana New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 xml:space="preserve">บริษัท ทาคูนิ </w:t>
            </w:r>
            <w:r w:rsidRPr="005A48CE">
              <w:rPr>
                <w:rFonts w:ascii="Angsana New" w:hAnsi="Angsana New"/>
              </w:rPr>
              <w:t>(</w:t>
            </w:r>
            <w:r w:rsidRPr="001B111F">
              <w:rPr>
                <w:rFonts w:ascii="Angsana New" w:hAnsi="Angsana New"/>
                <w:szCs w:val="24"/>
                <w:cs/>
              </w:rPr>
              <w:t>ประเทศไทย</w:t>
            </w:r>
            <w:r w:rsidRPr="005A48CE">
              <w:rPr>
                <w:rFonts w:ascii="Angsana New" w:hAnsi="Angsana New"/>
              </w:rPr>
              <w:t>)</w:t>
            </w:r>
            <w:r w:rsidRPr="001B111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143" w:type="pct"/>
          </w:tcPr>
          <w:p w14:paraId="4C42AAB9" w14:textId="5B983980" w:rsidR="0089486F" w:rsidRPr="001B111F" w:rsidRDefault="0089486F" w:rsidP="0089486F">
            <w:pPr>
              <w:ind w:left="304" w:hanging="200"/>
              <w:rPr>
                <w:rFonts w:ascii="Angsana New" w:hAnsi="Angsana New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370" w:type="pct"/>
            <w:vAlign w:val="bottom"/>
          </w:tcPr>
          <w:p w14:paraId="349C5DA0" w14:textId="79E2C4C1" w:rsidR="0089486F" w:rsidRPr="001B111F" w:rsidRDefault="0089486F" w:rsidP="0089486F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45" w:type="pct"/>
            <w:vAlign w:val="bottom"/>
          </w:tcPr>
          <w:p w14:paraId="6DC0A02F" w14:textId="77777777" w:rsidR="0089486F" w:rsidRPr="001B111F" w:rsidRDefault="0089486F" w:rsidP="0089486F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11CE1BD8" w14:textId="1BCA57F6" w:rsidR="0089486F" w:rsidRPr="001B111F" w:rsidRDefault="00621C2C" w:rsidP="0089486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99.99</w:t>
            </w:r>
          </w:p>
        </w:tc>
        <w:tc>
          <w:tcPr>
            <w:tcW w:w="47" w:type="pct"/>
            <w:vAlign w:val="bottom"/>
          </w:tcPr>
          <w:p w14:paraId="2B0EEF2F" w14:textId="77777777" w:rsidR="0089486F" w:rsidRPr="001B111F" w:rsidRDefault="0089486F" w:rsidP="0089486F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76FA9D03" w14:textId="0CC40B54" w:rsidR="0089486F" w:rsidRPr="00D5705B" w:rsidRDefault="0089486F" w:rsidP="00D5705B">
            <w:pPr>
              <w:ind w:right="-23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47" w:type="pct"/>
            <w:vAlign w:val="bottom"/>
          </w:tcPr>
          <w:p w14:paraId="07666C1D" w14:textId="77777777" w:rsidR="0089486F" w:rsidRPr="001B111F" w:rsidRDefault="0089486F" w:rsidP="0089486F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7F4E36EC" w14:textId="61365320" w:rsidR="0089486F" w:rsidRPr="001B111F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04D2B">
              <w:rPr>
                <w:rFonts w:ascii="Angsana New" w:hAnsi="Angsana New"/>
                <w:color w:val="000000"/>
                <w:szCs w:val="24"/>
              </w:rPr>
              <w:t>50,000</w:t>
            </w:r>
          </w:p>
        </w:tc>
        <w:tc>
          <w:tcPr>
            <w:tcW w:w="47" w:type="pct"/>
            <w:vAlign w:val="bottom"/>
          </w:tcPr>
          <w:p w14:paraId="769E0A3F" w14:textId="77777777" w:rsidR="0089486F" w:rsidRPr="001B111F" w:rsidRDefault="0089486F" w:rsidP="0089486F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27FBFF4F" w14:textId="19399E06" w:rsidR="0089486F" w:rsidRPr="008C21F9" w:rsidRDefault="0089486F" w:rsidP="0089486F">
            <w:pPr>
              <w:ind w:right="77"/>
              <w:jc w:val="right"/>
              <w:rPr>
                <w:rFonts w:ascii="Angsana New" w:hAnsi="Angsana New"/>
                <w:szCs w:val="24"/>
              </w:rPr>
            </w:pPr>
            <w:r w:rsidRPr="00704D2B">
              <w:rPr>
                <w:rFonts w:ascii="Angsana New" w:hAnsi="Angsana New"/>
                <w:color w:val="000000"/>
                <w:szCs w:val="24"/>
              </w:rPr>
              <w:t>50,000</w:t>
            </w:r>
          </w:p>
        </w:tc>
        <w:tc>
          <w:tcPr>
            <w:tcW w:w="47" w:type="pct"/>
            <w:vAlign w:val="bottom"/>
          </w:tcPr>
          <w:p w14:paraId="097E4D3F" w14:textId="77777777" w:rsidR="0089486F" w:rsidRPr="001B111F" w:rsidRDefault="0089486F" w:rsidP="0089486F">
            <w:pPr>
              <w:ind w:left="-200" w:right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4D6631AB" w14:textId="68A44B7D" w:rsidR="0089486F" w:rsidRPr="001B111F" w:rsidRDefault="009D4F7B" w:rsidP="0089486F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D4F7B">
              <w:rPr>
                <w:rFonts w:ascii="Angsana New" w:hAnsi="Angsana New" w:hint="eastAsia"/>
                <w:color w:val="000000"/>
                <w:szCs w:val="24"/>
              </w:rPr>
              <w:t>53,377</w:t>
            </w:r>
          </w:p>
        </w:tc>
        <w:tc>
          <w:tcPr>
            <w:tcW w:w="47" w:type="pct"/>
            <w:vAlign w:val="bottom"/>
          </w:tcPr>
          <w:p w14:paraId="648C4768" w14:textId="77777777" w:rsidR="0089486F" w:rsidRPr="001B111F" w:rsidRDefault="0089486F" w:rsidP="0089486F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vAlign w:val="bottom"/>
          </w:tcPr>
          <w:p w14:paraId="749C5C43" w14:textId="3395CC78" w:rsidR="0089486F" w:rsidRPr="001B111F" w:rsidRDefault="004910C4" w:rsidP="0089486F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910C4">
              <w:rPr>
                <w:rFonts w:ascii="Angsana New" w:hAnsi="Angsana New" w:hint="eastAsia"/>
                <w:color w:val="000000"/>
                <w:szCs w:val="24"/>
                <w:cs/>
              </w:rPr>
              <w:t>53</w:t>
            </w:r>
            <w:r w:rsidRPr="004910C4">
              <w:rPr>
                <w:rFonts w:ascii="Angsana New" w:hAnsi="Angsana New" w:hint="eastAsia"/>
                <w:color w:val="000000"/>
                <w:szCs w:val="24"/>
              </w:rPr>
              <w:t>,</w:t>
            </w:r>
            <w:r w:rsidRPr="004910C4">
              <w:rPr>
                <w:rFonts w:ascii="Angsana New" w:hAnsi="Angsana New" w:hint="eastAsia"/>
                <w:color w:val="000000"/>
                <w:szCs w:val="24"/>
                <w:cs/>
              </w:rPr>
              <w:t>377</w:t>
            </w:r>
          </w:p>
        </w:tc>
      </w:tr>
      <w:tr w:rsidR="0089486F" w:rsidRPr="001B111F" w14:paraId="6B76668B" w14:textId="77777777" w:rsidTr="00134FAE">
        <w:trPr>
          <w:trHeight w:val="144"/>
        </w:trPr>
        <w:tc>
          <w:tcPr>
            <w:tcW w:w="1082" w:type="pct"/>
          </w:tcPr>
          <w:p w14:paraId="370F5881" w14:textId="3950E0F8" w:rsidR="0089486F" w:rsidRPr="001B111F" w:rsidRDefault="0089486F" w:rsidP="0089486F">
            <w:pPr>
              <w:ind w:right="-486"/>
              <w:rPr>
                <w:rFonts w:ascii="Angsana New" w:hAnsi="Angsana New"/>
                <w:szCs w:val="24"/>
                <w:cs/>
              </w:rPr>
            </w:pPr>
            <w:r w:rsidRPr="00A969DC">
              <w:rPr>
                <w:rFonts w:ascii="Angsana New" w:hAnsi="Angsana New"/>
                <w:spacing w:val="-8"/>
                <w:szCs w:val="24"/>
                <w:cs/>
              </w:rPr>
              <w:t>บริษัท</w:t>
            </w:r>
            <w:r w:rsidRPr="001B111F">
              <w:rPr>
                <w:rFonts w:ascii="Angsana New" w:hAnsi="Angsana New"/>
                <w:szCs w:val="24"/>
                <w:cs/>
              </w:rPr>
              <w:t xml:space="preserve"> ราชพฤกษ์วิศวกรรม จำกัด</w:t>
            </w:r>
          </w:p>
        </w:tc>
        <w:tc>
          <w:tcPr>
            <w:tcW w:w="1143" w:type="pct"/>
          </w:tcPr>
          <w:p w14:paraId="62C31491" w14:textId="6ED36BA6" w:rsidR="0089486F" w:rsidRPr="001B111F" w:rsidRDefault="0089486F" w:rsidP="0089486F">
            <w:pPr>
              <w:ind w:left="304" w:hanging="200"/>
              <w:rPr>
                <w:rFonts w:ascii="Angsana New" w:hAnsi="Angsana New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>ตรวจสอบความปลอดภัยทางวิศวกรรม</w:t>
            </w:r>
          </w:p>
        </w:tc>
        <w:tc>
          <w:tcPr>
            <w:tcW w:w="370" w:type="pct"/>
            <w:vAlign w:val="bottom"/>
          </w:tcPr>
          <w:p w14:paraId="70F8F85B" w14:textId="3FD5AC2D" w:rsidR="0089486F" w:rsidRPr="001B111F" w:rsidRDefault="0089486F" w:rsidP="0089486F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45" w:type="pct"/>
            <w:vAlign w:val="bottom"/>
          </w:tcPr>
          <w:p w14:paraId="1A5CBAAA" w14:textId="77777777" w:rsidR="0089486F" w:rsidRPr="001B111F" w:rsidRDefault="0089486F" w:rsidP="0089486F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7271CC1E" w14:textId="4087277C" w:rsidR="0089486F" w:rsidRPr="001B111F" w:rsidRDefault="00621C2C" w:rsidP="0089486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99.99</w:t>
            </w:r>
          </w:p>
        </w:tc>
        <w:tc>
          <w:tcPr>
            <w:tcW w:w="47" w:type="pct"/>
            <w:vAlign w:val="bottom"/>
          </w:tcPr>
          <w:p w14:paraId="12B09C3A" w14:textId="77777777" w:rsidR="0089486F" w:rsidRPr="001B111F" w:rsidRDefault="0089486F" w:rsidP="0089486F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</w:tcPr>
          <w:p w14:paraId="1C662454" w14:textId="060FFD1A" w:rsidR="0089486F" w:rsidRPr="001B111F" w:rsidRDefault="0089486F" w:rsidP="00836769">
            <w:pPr>
              <w:ind w:right="-2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47" w:type="pct"/>
          </w:tcPr>
          <w:p w14:paraId="158C7A64" w14:textId="77777777" w:rsidR="0089486F" w:rsidRPr="001B111F" w:rsidRDefault="0089486F" w:rsidP="0089486F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494019EE" w14:textId="49E30197" w:rsidR="0089486F" w:rsidRPr="001B111F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A4C7A">
              <w:rPr>
                <w:rFonts w:ascii="Angsana New" w:hAnsi="Angsana New"/>
                <w:color w:val="000000"/>
                <w:szCs w:val="24"/>
              </w:rPr>
              <w:t>40,000</w:t>
            </w:r>
          </w:p>
        </w:tc>
        <w:tc>
          <w:tcPr>
            <w:tcW w:w="47" w:type="pct"/>
            <w:vAlign w:val="bottom"/>
          </w:tcPr>
          <w:p w14:paraId="3B2FA3DE" w14:textId="77777777" w:rsidR="0089486F" w:rsidRPr="001B111F" w:rsidRDefault="0089486F" w:rsidP="0089486F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2DAE3E69" w14:textId="74564FD3" w:rsidR="0089486F" w:rsidRPr="008C21F9" w:rsidRDefault="0089486F" w:rsidP="0089486F">
            <w:pPr>
              <w:ind w:right="77"/>
              <w:jc w:val="right"/>
              <w:rPr>
                <w:rFonts w:ascii="Angsana New" w:hAnsi="Angsana New"/>
                <w:szCs w:val="24"/>
              </w:rPr>
            </w:pPr>
            <w:r w:rsidRPr="005A4C7A">
              <w:rPr>
                <w:rFonts w:ascii="Angsana New" w:hAnsi="Angsana New"/>
                <w:color w:val="000000"/>
                <w:szCs w:val="24"/>
              </w:rPr>
              <w:t>40,000</w:t>
            </w:r>
          </w:p>
        </w:tc>
        <w:tc>
          <w:tcPr>
            <w:tcW w:w="47" w:type="pct"/>
            <w:vAlign w:val="bottom"/>
          </w:tcPr>
          <w:p w14:paraId="109D15EB" w14:textId="77777777" w:rsidR="0089486F" w:rsidRPr="001B111F" w:rsidRDefault="0089486F" w:rsidP="0089486F">
            <w:pPr>
              <w:ind w:left="-200" w:right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755E8EB1" w14:textId="1A98ACDC" w:rsidR="0089486F" w:rsidRPr="001B111F" w:rsidRDefault="009D4F7B" w:rsidP="0089486F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D4F7B">
              <w:rPr>
                <w:rFonts w:ascii="Angsana New" w:hAnsi="Angsana New" w:hint="eastAsia"/>
                <w:color w:val="000000"/>
                <w:szCs w:val="24"/>
              </w:rPr>
              <w:t>41,340</w:t>
            </w:r>
          </w:p>
        </w:tc>
        <w:tc>
          <w:tcPr>
            <w:tcW w:w="47" w:type="pct"/>
            <w:vAlign w:val="bottom"/>
          </w:tcPr>
          <w:p w14:paraId="47951097" w14:textId="77777777" w:rsidR="0089486F" w:rsidRPr="001B111F" w:rsidRDefault="0089486F" w:rsidP="0089486F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vAlign w:val="bottom"/>
          </w:tcPr>
          <w:p w14:paraId="3CAA4719" w14:textId="5DD2D422" w:rsidR="0089486F" w:rsidRPr="001B111F" w:rsidRDefault="00336A4C" w:rsidP="0089486F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36A4C">
              <w:rPr>
                <w:rFonts w:ascii="Angsana New" w:hAnsi="Angsana New" w:hint="eastAsia"/>
                <w:color w:val="000000"/>
                <w:szCs w:val="24"/>
                <w:cs/>
              </w:rPr>
              <w:t>41</w:t>
            </w:r>
            <w:r w:rsidRPr="00336A4C">
              <w:rPr>
                <w:rFonts w:ascii="Angsana New" w:hAnsi="Angsana New" w:hint="eastAsia"/>
                <w:color w:val="000000"/>
                <w:szCs w:val="24"/>
              </w:rPr>
              <w:t>,</w:t>
            </w:r>
            <w:r w:rsidRPr="00336A4C">
              <w:rPr>
                <w:rFonts w:ascii="Angsana New" w:hAnsi="Angsana New" w:hint="eastAsia"/>
                <w:color w:val="000000"/>
                <w:szCs w:val="24"/>
                <w:cs/>
              </w:rPr>
              <w:t>340</w:t>
            </w:r>
          </w:p>
        </w:tc>
      </w:tr>
      <w:tr w:rsidR="00705FDB" w:rsidRPr="001B111F" w14:paraId="0ACA2A1E" w14:textId="77777777" w:rsidTr="00134FAE">
        <w:trPr>
          <w:trHeight w:val="144"/>
        </w:trPr>
        <w:tc>
          <w:tcPr>
            <w:tcW w:w="1082" w:type="pct"/>
          </w:tcPr>
          <w:p w14:paraId="30A9F7AA" w14:textId="33FCFE66" w:rsidR="00705FDB" w:rsidRPr="001B111F" w:rsidRDefault="00705FDB" w:rsidP="00705FDB">
            <w:pPr>
              <w:ind w:right="-486"/>
              <w:rPr>
                <w:rFonts w:ascii="Angsana New" w:hAnsi="Angsana New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>บริษัท จี แก๊ส โลจิสติกส์ จำกัด</w:t>
            </w:r>
          </w:p>
        </w:tc>
        <w:tc>
          <w:tcPr>
            <w:tcW w:w="1143" w:type="pct"/>
          </w:tcPr>
          <w:p w14:paraId="038F0CA7" w14:textId="0BB85D82" w:rsidR="00705FDB" w:rsidRPr="001B111F" w:rsidRDefault="00705FDB" w:rsidP="00705FDB">
            <w:pPr>
              <w:ind w:left="304" w:hanging="200"/>
              <w:rPr>
                <w:rFonts w:ascii="Angsana New" w:hAnsi="Angsana New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>บริการขนส่งวัตถุอันตรายและวัสดุก่อสร้าง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1B111F">
              <w:rPr>
                <w:rFonts w:ascii="Angsana New" w:hAnsi="Angsana New"/>
                <w:szCs w:val="24"/>
                <w:cs/>
              </w:rPr>
              <w:t>ทางบก</w:t>
            </w:r>
          </w:p>
        </w:tc>
        <w:tc>
          <w:tcPr>
            <w:tcW w:w="370" w:type="pct"/>
          </w:tcPr>
          <w:p w14:paraId="5D3F3077" w14:textId="77777777" w:rsidR="00DF6AC3" w:rsidRDefault="00DF6AC3" w:rsidP="00705FDB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21E5189E" w14:textId="7B574000" w:rsidR="00705FDB" w:rsidRPr="001B111F" w:rsidRDefault="00705FDB" w:rsidP="00705FDB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0E4F6C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45" w:type="pct"/>
            <w:vAlign w:val="bottom"/>
          </w:tcPr>
          <w:p w14:paraId="6CEE36D8" w14:textId="77777777" w:rsidR="00705FDB" w:rsidRPr="001B111F" w:rsidRDefault="00705FDB" w:rsidP="00705FDB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09BAE752" w14:textId="7C04696D" w:rsidR="00705FDB" w:rsidRPr="001B111F" w:rsidRDefault="00621C2C" w:rsidP="00705FDB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47" w:type="pct"/>
            <w:vAlign w:val="bottom"/>
          </w:tcPr>
          <w:p w14:paraId="6248E92A" w14:textId="77777777" w:rsidR="00705FDB" w:rsidRPr="001B111F" w:rsidRDefault="00705FDB" w:rsidP="00705FDB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</w:tcPr>
          <w:p w14:paraId="1ADD6E5A" w14:textId="77777777" w:rsidR="00621C2C" w:rsidRDefault="00621C2C" w:rsidP="00705FDB">
            <w:pPr>
              <w:ind w:right="-23"/>
              <w:jc w:val="center"/>
              <w:rPr>
                <w:rFonts w:ascii="Angsana New" w:hAnsi="Angsana New"/>
              </w:rPr>
            </w:pPr>
          </w:p>
          <w:p w14:paraId="2225C8D3" w14:textId="23F576DB" w:rsidR="00705FDB" w:rsidRPr="00621C2C" w:rsidRDefault="00705FDB" w:rsidP="00705FDB">
            <w:pPr>
              <w:ind w:right="-23"/>
              <w:jc w:val="center"/>
              <w:rPr>
                <w:rFonts w:ascii="Angsana New" w:hAnsi="Angsana New"/>
              </w:rPr>
            </w:pPr>
            <w:r w:rsidRPr="005A48CE">
              <w:rPr>
                <w:rFonts w:ascii="Angsana New" w:hAnsi="Angsana New"/>
              </w:rPr>
              <w:t>99.99</w:t>
            </w:r>
          </w:p>
        </w:tc>
        <w:tc>
          <w:tcPr>
            <w:tcW w:w="47" w:type="pct"/>
          </w:tcPr>
          <w:p w14:paraId="1E9614F4" w14:textId="77777777" w:rsidR="00705FDB" w:rsidRPr="001B111F" w:rsidRDefault="00705FDB" w:rsidP="00705FDB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7EAEA75C" w14:textId="5CB0EFE1" w:rsidR="00705FDB" w:rsidRPr="001B111F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8C21F9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47" w:type="pct"/>
            <w:vAlign w:val="bottom"/>
          </w:tcPr>
          <w:p w14:paraId="0D5762A5" w14:textId="77777777" w:rsidR="00705FDB" w:rsidRPr="001B111F" w:rsidRDefault="00705FDB" w:rsidP="00705FDB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6C700EE8" w14:textId="3AE7FE85" w:rsidR="00705FDB" w:rsidRPr="008C21F9" w:rsidRDefault="00705FDB" w:rsidP="00705FDB">
            <w:pPr>
              <w:ind w:right="77"/>
              <w:jc w:val="right"/>
              <w:rPr>
                <w:rFonts w:ascii="Angsana New" w:hAnsi="Angsana New"/>
                <w:szCs w:val="24"/>
              </w:rPr>
            </w:pPr>
            <w:r w:rsidRPr="008C21F9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47" w:type="pct"/>
            <w:vAlign w:val="bottom"/>
          </w:tcPr>
          <w:p w14:paraId="21F8D89D" w14:textId="77777777" w:rsidR="00705FDB" w:rsidRPr="001B111F" w:rsidRDefault="00705FDB" w:rsidP="00705FDB">
            <w:pPr>
              <w:ind w:left="-200" w:right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629ABC1A" w14:textId="13ADEDAD" w:rsidR="00705FDB" w:rsidRPr="001B111F" w:rsidRDefault="009D4F7B" w:rsidP="00705FDB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9D4F7B">
              <w:rPr>
                <w:rFonts w:ascii="Angsana New" w:hAnsi="Angsana New" w:hint="eastAsia"/>
                <w:color w:val="000000"/>
                <w:szCs w:val="24"/>
              </w:rPr>
              <w:t>15,643</w:t>
            </w:r>
          </w:p>
        </w:tc>
        <w:tc>
          <w:tcPr>
            <w:tcW w:w="47" w:type="pct"/>
            <w:vAlign w:val="bottom"/>
          </w:tcPr>
          <w:p w14:paraId="652F0CB5" w14:textId="77777777" w:rsidR="00705FDB" w:rsidRPr="001B111F" w:rsidRDefault="00705FDB" w:rsidP="00705FDB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vAlign w:val="bottom"/>
          </w:tcPr>
          <w:p w14:paraId="59075EBC" w14:textId="3663C3D0" w:rsidR="00705FDB" w:rsidRPr="001B111F" w:rsidRDefault="006E7D35" w:rsidP="00705FDB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A48CE">
              <w:rPr>
                <w:rFonts w:ascii="Angsana New" w:hAnsi="Angsana New"/>
              </w:rPr>
              <w:t>15,643</w:t>
            </w:r>
          </w:p>
        </w:tc>
      </w:tr>
      <w:tr w:rsidR="007B7EA6" w:rsidRPr="001B111F" w14:paraId="27E92CF8" w14:textId="77777777" w:rsidTr="00335CD7">
        <w:trPr>
          <w:trHeight w:val="144"/>
        </w:trPr>
        <w:tc>
          <w:tcPr>
            <w:tcW w:w="1082" w:type="pct"/>
          </w:tcPr>
          <w:p w14:paraId="439FBEC5" w14:textId="10FCC3C7" w:rsidR="007B7EA6" w:rsidRPr="001B111F" w:rsidRDefault="007B7EA6" w:rsidP="007B7EA6">
            <w:pPr>
              <w:ind w:right="-486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>บริษัท ทาคูนิ แลนด์ จำกัด</w:t>
            </w:r>
          </w:p>
        </w:tc>
        <w:tc>
          <w:tcPr>
            <w:tcW w:w="1143" w:type="pct"/>
          </w:tcPr>
          <w:p w14:paraId="62666E3F" w14:textId="53A92391" w:rsidR="007B7EA6" w:rsidRPr="001B111F" w:rsidRDefault="007B7EA6" w:rsidP="007B7EA6">
            <w:pPr>
              <w:ind w:left="304" w:hanging="200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370" w:type="pct"/>
          </w:tcPr>
          <w:p w14:paraId="0EA04932" w14:textId="18FDEC15" w:rsidR="007B7EA6" w:rsidRPr="001B111F" w:rsidRDefault="007B7EA6" w:rsidP="007B7EA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0E4F6C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45" w:type="pct"/>
            <w:vAlign w:val="bottom"/>
          </w:tcPr>
          <w:p w14:paraId="3624C2A1" w14:textId="77777777" w:rsidR="007B7EA6" w:rsidRPr="001B111F" w:rsidRDefault="007B7EA6" w:rsidP="007B7EA6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3B4B6E8F" w14:textId="0D2C0715" w:rsidR="007B7EA6" w:rsidRPr="001B111F" w:rsidRDefault="007B7EA6" w:rsidP="007B7EA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99.97</w:t>
            </w:r>
          </w:p>
        </w:tc>
        <w:tc>
          <w:tcPr>
            <w:tcW w:w="47" w:type="pct"/>
            <w:vAlign w:val="bottom"/>
          </w:tcPr>
          <w:p w14:paraId="57DD3625" w14:textId="77777777" w:rsidR="007B7EA6" w:rsidRPr="001B111F" w:rsidRDefault="007B7EA6" w:rsidP="007B7EA6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</w:tcPr>
          <w:p w14:paraId="5C730D3F" w14:textId="4EB35B9A" w:rsidR="007B7EA6" w:rsidRPr="001B111F" w:rsidRDefault="007B7EA6" w:rsidP="007B7EA6">
            <w:pPr>
              <w:ind w:right="-2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A48CE">
              <w:rPr>
                <w:rFonts w:ascii="Angsana New" w:hAnsi="Angsana New"/>
              </w:rPr>
              <w:t>99.97</w:t>
            </w:r>
          </w:p>
        </w:tc>
        <w:tc>
          <w:tcPr>
            <w:tcW w:w="47" w:type="pct"/>
          </w:tcPr>
          <w:p w14:paraId="44D001A1" w14:textId="77777777" w:rsidR="007B7EA6" w:rsidRPr="001B111F" w:rsidRDefault="007B7EA6" w:rsidP="007B7EA6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7ADB4BDC" w14:textId="2AC92996" w:rsidR="007B7EA6" w:rsidRPr="001B111F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C21F9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47" w:type="pct"/>
            <w:vAlign w:val="bottom"/>
          </w:tcPr>
          <w:p w14:paraId="49FA36F9" w14:textId="77777777" w:rsidR="007B7EA6" w:rsidRPr="001B111F" w:rsidRDefault="007B7EA6" w:rsidP="007B7EA6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1F1BD8A2" w14:textId="1349807A" w:rsidR="007B7EA6" w:rsidRPr="008C21F9" w:rsidRDefault="007B7EA6" w:rsidP="007B7EA6">
            <w:pPr>
              <w:ind w:right="7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C21F9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47" w:type="pct"/>
            <w:vAlign w:val="bottom"/>
          </w:tcPr>
          <w:p w14:paraId="0A528117" w14:textId="77777777" w:rsidR="007B7EA6" w:rsidRPr="001B111F" w:rsidRDefault="007B7EA6" w:rsidP="007B7EA6">
            <w:pPr>
              <w:ind w:left="-200" w:right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1A2F18B7" w14:textId="7F2AEDC8" w:rsidR="007B7EA6" w:rsidRPr="001B111F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1,000</w:t>
            </w:r>
          </w:p>
        </w:tc>
        <w:tc>
          <w:tcPr>
            <w:tcW w:w="47" w:type="pct"/>
            <w:vAlign w:val="bottom"/>
          </w:tcPr>
          <w:p w14:paraId="1BD3D14A" w14:textId="77777777" w:rsidR="007B7EA6" w:rsidRPr="001B111F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vAlign w:val="bottom"/>
          </w:tcPr>
          <w:p w14:paraId="2810CF30" w14:textId="4051FD11" w:rsidR="007B7EA6" w:rsidRPr="001B111F" w:rsidRDefault="007B7EA6" w:rsidP="007B7EA6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A48CE">
              <w:rPr>
                <w:rFonts w:ascii="Angsana New" w:hAnsi="Angsana New"/>
              </w:rPr>
              <w:t>1,000</w:t>
            </w:r>
          </w:p>
        </w:tc>
      </w:tr>
      <w:tr w:rsidR="007B7EA6" w:rsidRPr="001B111F" w14:paraId="3ABFCFE4" w14:textId="77777777" w:rsidTr="00134FAE">
        <w:trPr>
          <w:trHeight w:val="144"/>
        </w:trPr>
        <w:tc>
          <w:tcPr>
            <w:tcW w:w="1082" w:type="pct"/>
          </w:tcPr>
          <w:p w14:paraId="5608801D" w14:textId="4BEF5234" w:rsidR="007B7EA6" w:rsidRPr="001B111F" w:rsidRDefault="007B7EA6" w:rsidP="007B7EA6">
            <w:pPr>
              <w:ind w:right="-486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>บริษัท ทาคูนิ เทรดดิ้ง จำกัด</w:t>
            </w:r>
          </w:p>
        </w:tc>
        <w:tc>
          <w:tcPr>
            <w:tcW w:w="1143" w:type="pct"/>
          </w:tcPr>
          <w:p w14:paraId="1F27CA81" w14:textId="1AC64945" w:rsidR="007B7EA6" w:rsidRPr="001B111F" w:rsidRDefault="007B7EA6" w:rsidP="007B7EA6">
            <w:pPr>
              <w:ind w:left="304" w:hanging="200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 xml:space="preserve">จำหน่ายอุปกรณ์รถยนต์ </w:t>
            </w:r>
          </w:p>
        </w:tc>
        <w:tc>
          <w:tcPr>
            <w:tcW w:w="370" w:type="pct"/>
          </w:tcPr>
          <w:p w14:paraId="549074E7" w14:textId="6056B3C0" w:rsidR="007B7EA6" w:rsidRPr="001B111F" w:rsidRDefault="007B7EA6" w:rsidP="007B7EA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0E4F6C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45" w:type="pct"/>
            <w:vAlign w:val="bottom"/>
          </w:tcPr>
          <w:p w14:paraId="44E1AB0B" w14:textId="77777777" w:rsidR="007B7EA6" w:rsidRPr="001B111F" w:rsidRDefault="007B7EA6" w:rsidP="007B7EA6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206B98C5" w14:textId="64AE6C00" w:rsidR="007B7EA6" w:rsidRPr="001B111F" w:rsidRDefault="007B7EA6" w:rsidP="007B7EA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99.70</w:t>
            </w:r>
          </w:p>
        </w:tc>
        <w:tc>
          <w:tcPr>
            <w:tcW w:w="47" w:type="pct"/>
            <w:vAlign w:val="bottom"/>
          </w:tcPr>
          <w:p w14:paraId="5AD073E3" w14:textId="77777777" w:rsidR="007B7EA6" w:rsidRPr="001B111F" w:rsidRDefault="007B7EA6" w:rsidP="007B7EA6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</w:tcPr>
          <w:p w14:paraId="09FABFC2" w14:textId="51CDFAB0" w:rsidR="007B7EA6" w:rsidRPr="001B111F" w:rsidRDefault="007B7EA6" w:rsidP="007B7EA6">
            <w:pPr>
              <w:ind w:right="-2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A48CE">
              <w:rPr>
                <w:rFonts w:ascii="Angsana New" w:hAnsi="Angsana New"/>
              </w:rPr>
              <w:t>99.70</w:t>
            </w:r>
          </w:p>
        </w:tc>
        <w:tc>
          <w:tcPr>
            <w:tcW w:w="47" w:type="pct"/>
          </w:tcPr>
          <w:p w14:paraId="739B255A" w14:textId="77777777" w:rsidR="007B7EA6" w:rsidRPr="001B111F" w:rsidRDefault="007B7EA6" w:rsidP="007B7EA6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21F4F086" w14:textId="024D1778" w:rsidR="007B7EA6" w:rsidRPr="001B111F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C21F9">
              <w:rPr>
                <w:rFonts w:ascii="Angsana New" w:hAnsi="Angsana New"/>
                <w:szCs w:val="24"/>
              </w:rPr>
              <w:t xml:space="preserve">   100</w:t>
            </w:r>
          </w:p>
        </w:tc>
        <w:tc>
          <w:tcPr>
            <w:tcW w:w="47" w:type="pct"/>
            <w:vAlign w:val="bottom"/>
          </w:tcPr>
          <w:p w14:paraId="4CBBFDD9" w14:textId="77777777" w:rsidR="007B7EA6" w:rsidRPr="001B111F" w:rsidRDefault="007B7EA6" w:rsidP="007B7EA6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63065E5F" w14:textId="05D288FD" w:rsidR="007B7EA6" w:rsidRPr="008C21F9" w:rsidRDefault="007B7EA6" w:rsidP="007B7EA6">
            <w:pPr>
              <w:ind w:right="7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C21F9">
              <w:rPr>
                <w:rFonts w:ascii="Angsana New" w:hAnsi="Angsana New"/>
                <w:szCs w:val="24"/>
              </w:rPr>
              <w:t xml:space="preserve">   100</w:t>
            </w:r>
          </w:p>
        </w:tc>
        <w:tc>
          <w:tcPr>
            <w:tcW w:w="47" w:type="pct"/>
            <w:vAlign w:val="bottom"/>
          </w:tcPr>
          <w:p w14:paraId="065F5BF9" w14:textId="77777777" w:rsidR="007B7EA6" w:rsidRPr="001B111F" w:rsidRDefault="007B7EA6" w:rsidP="007B7EA6">
            <w:pPr>
              <w:ind w:left="-200" w:right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135823CB" w14:textId="6540B61A" w:rsidR="007B7EA6" w:rsidRPr="001B111F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99</w:t>
            </w:r>
          </w:p>
        </w:tc>
        <w:tc>
          <w:tcPr>
            <w:tcW w:w="47" w:type="pct"/>
            <w:vAlign w:val="bottom"/>
          </w:tcPr>
          <w:p w14:paraId="3761EF66" w14:textId="77777777" w:rsidR="007B7EA6" w:rsidRPr="001B111F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vAlign w:val="bottom"/>
          </w:tcPr>
          <w:p w14:paraId="4329EEED" w14:textId="296CACBB" w:rsidR="007B7EA6" w:rsidRPr="001B111F" w:rsidRDefault="007B7EA6" w:rsidP="007B7EA6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99</w:t>
            </w:r>
          </w:p>
        </w:tc>
      </w:tr>
      <w:tr w:rsidR="007B7EA6" w:rsidRPr="001B111F" w14:paraId="44F45F7B" w14:textId="77777777" w:rsidTr="00134FAE">
        <w:trPr>
          <w:trHeight w:val="144"/>
        </w:trPr>
        <w:tc>
          <w:tcPr>
            <w:tcW w:w="1082" w:type="pct"/>
          </w:tcPr>
          <w:p w14:paraId="4DD86829" w14:textId="33AAC6DC" w:rsidR="007B7EA6" w:rsidRPr="001B111F" w:rsidRDefault="007B7EA6" w:rsidP="007B7EA6">
            <w:pPr>
              <w:ind w:right="-486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>บริษัท ทีทีเอส คอนเนคท์ จำกัด</w:t>
            </w:r>
          </w:p>
        </w:tc>
        <w:tc>
          <w:tcPr>
            <w:tcW w:w="1143" w:type="pct"/>
          </w:tcPr>
          <w:p w14:paraId="0220C6AA" w14:textId="51E66F18" w:rsidR="007B7EA6" w:rsidRPr="001B111F" w:rsidRDefault="007B7EA6" w:rsidP="007B7EA6">
            <w:pPr>
              <w:ind w:left="304" w:hanging="200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szCs w:val="24"/>
                <w:cs/>
              </w:rPr>
              <w:t>ผลิตและประกอบมอเตอร์ไซค์ไฟฟ้า</w:t>
            </w:r>
          </w:p>
        </w:tc>
        <w:tc>
          <w:tcPr>
            <w:tcW w:w="370" w:type="pct"/>
          </w:tcPr>
          <w:p w14:paraId="3E720C19" w14:textId="793AA995" w:rsidR="007B7EA6" w:rsidRPr="001B111F" w:rsidRDefault="007B7EA6" w:rsidP="007B7EA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0E4F6C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45" w:type="pct"/>
            <w:vAlign w:val="bottom"/>
          </w:tcPr>
          <w:p w14:paraId="3846F898" w14:textId="77777777" w:rsidR="007B7EA6" w:rsidRPr="001B111F" w:rsidRDefault="007B7EA6" w:rsidP="007B7EA6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15BBC413" w14:textId="344FB1AC" w:rsidR="007B7EA6" w:rsidRPr="001B111F" w:rsidRDefault="007B7EA6" w:rsidP="007B7EA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99.00</w:t>
            </w:r>
          </w:p>
        </w:tc>
        <w:tc>
          <w:tcPr>
            <w:tcW w:w="47" w:type="pct"/>
            <w:vAlign w:val="bottom"/>
          </w:tcPr>
          <w:p w14:paraId="5F5DD31C" w14:textId="77777777" w:rsidR="007B7EA6" w:rsidRPr="001B111F" w:rsidRDefault="007B7EA6" w:rsidP="007B7EA6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2D78BA95" w14:textId="210687FA" w:rsidR="007B7EA6" w:rsidRPr="001B111F" w:rsidRDefault="007B7EA6" w:rsidP="007B7EA6">
            <w:pPr>
              <w:ind w:right="-23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</w:rPr>
              <w:t>99.00</w:t>
            </w:r>
          </w:p>
        </w:tc>
        <w:tc>
          <w:tcPr>
            <w:tcW w:w="47" w:type="pct"/>
          </w:tcPr>
          <w:p w14:paraId="0B9A9EB4" w14:textId="77777777" w:rsidR="007B7EA6" w:rsidRPr="001B111F" w:rsidRDefault="007B7EA6" w:rsidP="007B7EA6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45C71830" w14:textId="6289FE01" w:rsidR="007B7EA6" w:rsidRPr="001B111F" w:rsidRDefault="007B7EA6" w:rsidP="00335CD7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C21F9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47" w:type="pct"/>
            <w:vAlign w:val="bottom"/>
          </w:tcPr>
          <w:p w14:paraId="01F7B724" w14:textId="77777777" w:rsidR="007B7EA6" w:rsidRPr="001B111F" w:rsidRDefault="007B7EA6" w:rsidP="007B7EA6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1739A16B" w14:textId="419C2A59" w:rsidR="007B7EA6" w:rsidRPr="008C21F9" w:rsidRDefault="007B7EA6" w:rsidP="007B7EA6">
            <w:pPr>
              <w:ind w:right="7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8C21F9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47" w:type="pct"/>
            <w:vAlign w:val="bottom"/>
          </w:tcPr>
          <w:p w14:paraId="18F24856" w14:textId="77777777" w:rsidR="007B7EA6" w:rsidRPr="001B111F" w:rsidRDefault="007B7EA6" w:rsidP="007B7EA6">
            <w:pPr>
              <w:ind w:left="-200" w:right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21CDDA25" w14:textId="7FD92C6C" w:rsidR="007B7EA6" w:rsidRPr="001B111F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2,970</w:t>
            </w:r>
          </w:p>
        </w:tc>
        <w:tc>
          <w:tcPr>
            <w:tcW w:w="47" w:type="pct"/>
            <w:vAlign w:val="bottom"/>
          </w:tcPr>
          <w:p w14:paraId="71367B2E" w14:textId="77777777" w:rsidR="007B7EA6" w:rsidRPr="001B111F" w:rsidRDefault="007B7EA6" w:rsidP="007B7EA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vAlign w:val="bottom"/>
          </w:tcPr>
          <w:p w14:paraId="52208753" w14:textId="58E655C8" w:rsidR="007B7EA6" w:rsidRPr="001B111F" w:rsidRDefault="007B7EA6" w:rsidP="007B7EA6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2,970</w:t>
            </w:r>
          </w:p>
        </w:tc>
      </w:tr>
      <w:tr w:rsidR="000F179A" w:rsidRPr="001B111F" w14:paraId="48B151FC" w14:textId="77777777" w:rsidTr="00335CD7">
        <w:trPr>
          <w:trHeight w:val="144"/>
        </w:trPr>
        <w:tc>
          <w:tcPr>
            <w:tcW w:w="1082" w:type="pct"/>
          </w:tcPr>
          <w:p w14:paraId="211CD28E" w14:textId="77777777" w:rsidR="000F179A" w:rsidRPr="001B111F" w:rsidRDefault="000F179A" w:rsidP="000F179A">
            <w:pPr>
              <w:ind w:right="-486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3" w:type="pct"/>
            <w:vAlign w:val="bottom"/>
          </w:tcPr>
          <w:p w14:paraId="69C649C8" w14:textId="77777777" w:rsidR="000F179A" w:rsidRPr="001B111F" w:rsidRDefault="000F179A" w:rsidP="000F179A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370" w:type="pct"/>
          </w:tcPr>
          <w:p w14:paraId="77096055" w14:textId="77777777" w:rsidR="000F179A" w:rsidRPr="001B111F" w:rsidRDefault="000F179A" w:rsidP="000F179A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5" w:type="pct"/>
          </w:tcPr>
          <w:p w14:paraId="3DC1A58C" w14:textId="77777777" w:rsidR="000F179A" w:rsidRPr="001B111F" w:rsidRDefault="000F179A" w:rsidP="000F179A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</w:tcPr>
          <w:p w14:paraId="48F8D1B0" w14:textId="77777777" w:rsidR="000F179A" w:rsidRPr="001B111F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</w:tcPr>
          <w:p w14:paraId="0C912103" w14:textId="77777777" w:rsidR="000F179A" w:rsidRPr="001B111F" w:rsidRDefault="000F179A" w:rsidP="000F179A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</w:tcPr>
          <w:p w14:paraId="36AC1BEC" w14:textId="77777777" w:rsidR="000F179A" w:rsidRPr="001B111F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</w:tcPr>
          <w:p w14:paraId="03B8108B" w14:textId="77777777" w:rsidR="000F179A" w:rsidRPr="001B111F" w:rsidRDefault="000F179A" w:rsidP="000F179A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475F55E0" w14:textId="77777777" w:rsidR="000F179A" w:rsidRPr="001B111F" w:rsidRDefault="000F179A" w:rsidP="000F17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2F6E40C0" w14:textId="77777777" w:rsidR="000F179A" w:rsidRPr="001B111F" w:rsidRDefault="000F179A" w:rsidP="00335CD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33B6DF71" w14:textId="77777777" w:rsidR="000F179A" w:rsidRPr="001B111F" w:rsidRDefault="000F179A" w:rsidP="00335CD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09A6B5CA" w14:textId="77777777" w:rsidR="000F179A" w:rsidRPr="001B111F" w:rsidRDefault="000F179A" w:rsidP="00335CD7">
            <w:pPr>
              <w:ind w:left="-200" w:right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  <w:vAlign w:val="bottom"/>
          </w:tcPr>
          <w:p w14:paraId="5B98C1A6" w14:textId="27E5E54D" w:rsidR="000F179A" w:rsidRPr="001B111F" w:rsidRDefault="009D4F7B" w:rsidP="000F179A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114,429</w:t>
            </w:r>
          </w:p>
        </w:tc>
        <w:tc>
          <w:tcPr>
            <w:tcW w:w="47" w:type="pct"/>
            <w:vMerge w:val="restart"/>
            <w:vAlign w:val="bottom"/>
          </w:tcPr>
          <w:p w14:paraId="764C6F45" w14:textId="77777777" w:rsidR="009D4F7B" w:rsidRPr="001B111F" w:rsidRDefault="009D4F7B" w:rsidP="009D4F7B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0E49F126" w14:textId="6D55B31C" w:rsidR="000F179A" w:rsidRPr="001B111F" w:rsidRDefault="009D4F7B" w:rsidP="000F179A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</w:tcBorders>
            <w:vAlign w:val="bottom"/>
          </w:tcPr>
          <w:p w14:paraId="45B4EB3D" w14:textId="469E7029" w:rsidR="000F179A" w:rsidRPr="001B111F" w:rsidRDefault="00567770" w:rsidP="000F179A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114,429</w:t>
            </w:r>
          </w:p>
        </w:tc>
      </w:tr>
      <w:tr w:rsidR="000F179A" w:rsidRPr="001B111F" w14:paraId="1D0301B6" w14:textId="77777777" w:rsidTr="00335CD7">
        <w:trPr>
          <w:trHeight w:val="144"/>
        </w:trPr>
        <w:tc>
          <w:tcPr>
            <w:tcW w:w="2225" w:type="pct"/>
            <w:gridSpan w:val="2"/>
          </w:tcPr>
          <w:p w14:paraId="55A30DAF" w14:textId="77777777" w:rsidR="000F179A" w:rsidRPr="001B111F" w:rsidRDefault="000F179A" w:rsidP="000F179A">
            <w:pPr>
              <w:ind w:right="-68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1B111F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หัก</w:t>
            </w:r>
            <w:r w:rsidRPr="001B111F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1B111F">
              <w:rPr>
                <w:rFonts w:ascii="Angsana New" w:hAnsi="Angsana New"/>
                <w:color w:val="000000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370" w:type="pct"/>
          </w:tcPr>
          <w:p w14:paraId="6B50C3F2" w14:textId="77777777" w:rsidR="000F179A" w:rsidRPr="001B111F" w:rsidRDefault="000F179A" w:rsidP="000F179A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5" w:type="pct"/>
          </w:tcPr>
          <w:p w14:paraId="1479FECC" w14:textId="77777777" w:rsidR="000F179A" w:rsidRPr="001B111F" w:rsidRDefault="000F179A" w:rsidP="000F179A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</w:tcPr>
          <w:p w14:paraId="27309088" w14:textId="77777777" w:rsidR="000F179A" w:rsidRPr="001B111F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</w:tcPr>
          <w:p w14:paraId="0D2582A2" w14:textId="77777777" w:rsidR="000F179A" w:rsidRPr="001B111F" w:rsidRDefault="000F179A" w:rsidP="000F179A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</w:tcPr>
          <w:p w14:paraId="7311306E" w14:textId="77777777" w:rsidR="000F179A" w:rsidRPr="001B111F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</w:tcPr>
          <w:p w14:paraId="757BD2E9" w14:textId="77777777" w:rsidR="000F179A" w:rsidRPr="001B111F" w:rsidRDefault="000F179A" w:rsidP="000F179A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2A5724AA" w14:textId="77777777" w:rsidR="000F179A" w:rsidRPr="001B111F" w:rsidRDefault="000F179A" w:rsidP="000F17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6C265683" w14:textId="77777777" w:rsidR="000F179A" w:rsidRPr="001B111F" w:rsidRDefault="000F179A" w:rsidP="00335CD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15D1C7BE" w14:textId="77777777" w:rsidR="000F179A" w:rsidRPr="001B111F" w:rsidRDefault="000F179A" w:rsidP="00335CD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2BE88A15" w14:textId="77777777" w:rsidR="000F179A" w:rsidRPr="001B111F" w:rsidRDefault="000F179A" w:rsidP="00335CD7">
            <w:pPr>
              <w:ind w:left="-200" w:right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bottom"/>
          </w:tcPr>
          <w:p w14:paraId="13061B1A" w14:textId="356076CB" w:rsidR="000F179A" w:rsidRPr="001B111F" w:rsidRDefault="009D4F7B" w:rsidP="000F179A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47" w:type="pct"/>
            <w:vMerge/>
            <w:tcBorders>
              <w:bottom w:val="single" w:sz="4" w:space="0" w:color="auto"/>
            </w:tcBorders>
            <w:vAlign w:val="bottom"/>
          </w:tcPr>
          <w:p w14:paraId="6C4A7542" w14:textId="77777777" w:rsidR="000F179A" w:rsidRPr="001B111F" w:rsidRDefault="000F179A" w:rsidP="000F179A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bottom"/>
          </w:tcPr>
          <w:p w14:paraId="7F814362" w14:textId="4741A24C" w:rsidR="000F179A" w:rsidRPr="001B111F" w:rsidRDefault="00567770" w:rsidP="000F179A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0F179A" w:rsidRPr="001B111F" w14:paraId="0F35648D" w14:textId="77777777" w:rsidTr="00335CD7">
        <w:trPr>
          <w:trHeight w:val="144"/>
        </w:trPr>
        <w:tc>
          <w:tcPr>
            <w:tcW w:w="2225" w:type="pct"/>
            <w:gridSpan w:val="2"/>
          </w:tcPr>
          <w:p w14:paraId="17656761" w14:textId="47258FF8" w:rsidR="000F179A" w:rsidRPr="001B111F" w:rsidRDefault="000F179A" w:rsidP="000F179A">
            <w:pPr>
              <w:ind w:right="-68"/>
              <w:jc w:val="both"/>
              <w:rPr>
                <w:rFonts w:ascii="Angsana New" w:hAnsi="Angsana New"/>
                <w:color w:val="000000"/>
                <w:szCs w:val="24"/>
                <w:u w:val="single"/>
                <w:cs/>
              </w:rPr>
            </w:pPr>
            <w:r w:rsidRPr="001B111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เงินลงทุนในบริษัท</w:t>
            </w:r>
            <w:r w:rsidR="00277F70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ย่อย</w:t>
            </w:r>
            <w:r w:rsidRPr="001B111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1B111F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- </w:t>
            </w:r>
            <w:r w:rsidRPr="001B111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370" w:type="pct"/>
          </w:tcPr>
          <w:p w14:paraId="283BB9EC" w14:textId="77777777" w:rsidR="000F179A" w:rsidRPr="001B111F" w:rsidRDefault="000F179A" w:rsidP="000F179A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5" w:type="pct"/>
          </w:tcPr>
          <w:p w14:paraId="165869BB" w14:textId="77777777" w:rsidR="000F179A" w:rsidRPr="001B111F" w:rsidRDefault="000F179A" w:rsidP="000F179A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68" w:type="pct"/>
          </w:tcPr>
          <w:p w14:paraId="58DCD9FD" w14:textId="77777777" w:rsidR="000F179A" w:rsidRPr="001B111F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</w:tcPr>
          <w:p w14:paraId="2BA39B73" w14:textId="77777777" w:rsidR="000F179A" w:rsidRPr="001B111F" w:rsidRDefault="000F179A" w:rsidP="000F179A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2" w:type="pct"/>
          </w:tcPr>
          <w:p w14:paraId="3E8F4AC4" w14:textId="77777777" w:rsidR="000F179A" w:rsidRPr="001B111F" w:rsidRDefault="000F179A" w:rsidP="000F17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</w:tcPr>
          <w:p w14:paraId="1A341FB1" w14:textId="77777777" w:rsidR="000F179A" w:rsidRPr="001B111F" w:rsidRDefault="000F179A" w:rsidP="000F179A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7" w:type="pct"/>
            <w:vAlign w:val="bottom"/>
          </w:tcPr>
          <w:p w14:paraId="5CB07EA6" w14:textId="77777777" w:rsidR="000F179A" w:rsidRPr="001B111F" w:rsidRDefault="000F179A" w:rsidP="000F17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79F78CBA" w14:textId="77777777" w:rsidR="000F179A" w:rsidRPr="001B111F" w:rsidRDefault="000F179A" w:rsidP="00335CD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28DEC763" w14:textId="77777777" w:rsidR="000F179A" w:rsidRPr="001B111F" w:rsidRDefault="000F179A" w:rsidP="00335CD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0593F8B6" w14:textId="77777777" w:rsidR="000F179A" w:rsidRPr="001B111F" w:rsidRDefault="000F179A" w:rsidP="00335CD7">
            <w:pPr>
              <w:ind w:left="-200" w:right="2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0622" w14:textId="74B4E5C9" w:rsidR="000F179A" w:rsidRPr="001B111F" w:rsidRDefault="009D4F7B" w:rsidP="000F179A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9D4F7B">
              <w:rPr>
                <w:rFonts w:ascii="Angsana New" w:hAnsi="Angsana New" w:hint="eastAsia"/>
                <w:b/>
                <w:bCs/>
                <w:color w:val="000000"/>
                <w:szCs w:val="24"/>
              </w:rPr>
              <w:t>114,429</w:t>
            </w:r>
          </w:p>
        </w:tc>
        <w:tc>
          <w:tcPr>
            <w:tcW w:w="47" w:type="pct"/>
            <w:vMerge/>
            <w:vAlign w:val="bottom"/>
          </w:tcPr>
          <w:p w14:paraId="0D2CF9AE" w14:textId="77777777" w:rsidR="000F179A" w:rsidRPr="001B111F" w:rsidRDefault="000F179A" w:rsidP="000F179A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34BF3" w14:textId="45156598" w:rsidR="000F179A" w:rsidRPr="001B111F" w:rsidRDefault="00567770" w:rsidP="000F179A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Cs w:val="24"/>
              </w:rPr>
              <w:t>114,429</w:t>
            </w:r>
          </w:p>
        </w:tc>
      </w:tr>
    </w:tbl>
    <w:p w14:paraId="0D9BA758" w14:textId="77777777" w:rsidR="001A5C03" w:rsidRDefault="001A5C03" w:rsidP="006C72D6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0FEA6AD8" w14:textId="77777777" w:rsidR="00A16D4A" w:rsidRDefault="00A16D4A" w:rsidP="00C24C74">
      <w:pPr>
        <w:pStyle w:val="ListParagraph"/>
        <w:spacing w:line="380" w:lineRule="exact"/>
        <w:ind w:left="360"/>
        <w:jc w:val="thaiDistribute"/>
        <w:rPr>
          <w:rFonts w:ascii="Angsana New" w:hAnsi="Angsana New"/>
          <w:sz w:val="28"/>
          <w:highlight w:val="yellow"/>
        </w:rPr>
      </w:pPr>
    </w:p>
    <w:p w14:paraId="7BE8BDCE" w14:textId="77777777" w:rsidR="00877658" w:rsidRDefault="008776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8A96B3C" w14:textId="79C0C106" w:rsidR="00D07FE2" w:rsidRPr="008A684B" w:rsidRDefault="00D07FE2" w:rsidP="0062350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t>เงินลงทุนในบริษัทร่วม</w:t>
      </w:r>
    </w:p>
    <w:p w14:paraId="5683B104" w14:textId="431AF0E7" w:rsidR="00D07FE2" w:rsidRDefault="00E43EB8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bookmarkStart w:id="6" w:name="_Hlk70878118"/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70408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23014E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70408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70408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tbl>
      <w:tblPr>
        <w:tblW w:w="5019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8"/>
        <w:gridCol w:w="2859"/>
        <w:gridCol w:w="1178"/>
        <w:gridCol w:w="125"/>
        <w:gridCol w:w="1237"/>
        <w:gridCol w:w="134"/>
        <w:gridCol w:w="1206"/>
        <w:gridCol w:w="134"/>
        <w:gridCol w:w="1195"/>
        <w:gridCol w:w="134"/>
        <w:gridCol w:w="1209"/>
        <w:gridCol w:w="134"/>
        <w:gridCol w:w="1201"/>
        <w:gridCol w:w="137"/>
        <w:gridCol w:w="1183"/>
      </w:tblGrid>
      <w:tr w:rsidR="00C430C5" w:rsidRPr="00A73DBA" w14:paraId="54AD14F1" w14:textId="77777777" w:rsidTr="00C50B55">
        <w:trPr>
          <w:trHeight w:val="144"/>
        </w:trPr>
        <w:tc>
          <w:tcPr>
            <w:tcW w:w="759" w:type="pct"/>
            <w:vAlign w:val="bottom"/>
          </w:tcPr>
          <w:p w14:paraId="1C8D99A0" w14:textId="77777777" w:rsidR="00C430C5" w:rsidRPr="005B37CB" w:rsidRDefault="00C430C5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5" w:type="pct"/>
          </w:tcPr>
          <w:p w14:paraId="7F4B3FAD" w14:textId="77777777" w:rsidR="00C430C5" w:rsidRPr="005B37CB" w:rsidRDefault="00C430C5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4" w:type="pct"/>
          </w:tcPr>
          <w:p w14:paraId="04D6C4AA" w14:textId="77777777" w:rsidR="00C430C5" w:rsidRPr="005B37CB" w:rsidRDefault="00C430C5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3E436821" w14:textId="77777777" w:rsidR="00C430C5" w:rsidRPr="005B37CB" w:rsidRDefault="00C430C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3AFE8092" w14:textId="77777777" w:rsidR="00C430C5" w:rsidRPr="005B37CB" w:rsidRDefault="00C430C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50973EEC" w14:textId="77777777" w:rsidR="00C430C5" w:rsidRPr="005B37CB" w:rsidRDefault="00C430C5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20" w:type="pct"/>
          </w:tcPr>
          <w:p w14:paraId="5555D46D" w14:textId="77777777" w:rsidR="00C430C5" w:rsidRPr="005B37CB" w:rsidRDefault="00C430C5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405" w:type="pct"/>
            <w:gridSpan w:val="6"/>
          </w:tcPr>
          <w:p w14:paraId="58C33AA1" w14:textId="77777777" w:rsidR="00C430C5" w:rsidRPr="00A73DBA" w:rsidRDefault="00C430C5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C430C5" w:rsidRPr="00A73DBA" w14:paraId="7B634B26" w14:textId="77777777" w:rsidTr="00C50B55">
        <w:trPr>
          <w:trHeight w:val="144"/>
        </w:trPr>
        <w:tc>
          <w:tcPr>
            <w:tcW w:w="759" w:type="pct"/>
            <w:vAlign w:val="bottom"/>
          </w:tcPr>
          <w:p w14:paraId="0F095551" w14:textId="77777777" w:rsidR="00C430C5" w:rsidRPr="00A73DBA" w:rsidRDefault="00C430C5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5" w:type="pct"/>
          </w:tcPr>
          <w:p w14:paraId="741AD040" w14:textId="77777777" w:rsidR="00C430C5" w:rsidRPr="00A73DBA" w:rsidRDefault="00C430C5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4" w:type="pct"/>
            <w:vMerge w:val="restart"/>
          </w:tcPr>
          <w:p w14:paraId="43B4208F" w14:textId="77777777" w:rsidR="00C430C5" w:rsidRPr="00A73DBA" w:rsidRDefault="00C430C5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7051EAC8" w14:textId="77777777" w:rsidR="00C430C5" w:rsidRPr="00A73DBA" w:rsidRDefault="00C430C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11A8FCE3" w14:textId="77777777" w:rsidR="00C430C5" w:rsidRPr="00A73DBA" w:rsidRDefault="00C430C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</w:t>
            </w:r>
          </w:p>
        </w:tc>
        <w:tc>
          <w:tcPr>
            <w:tcW w:w="47" w:type="pct"/>
          </w:tcPr>
          <w:p w14:paraId="1AFA3841" w14:textId="77777777" w:rsidR="00C430C5" w:rsidRPr="00A73DBA" w:rsidRDefault="00C430C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25" w:type="pct"/>
            <w:gridSpan w:val="7"/>
            <w:vAlign w:val="bottom"/>
          </w:tcPr>
          <w:p w14:paraId="0C4CDA67" w14:textId="2280FC7B" w:rsidR="00C430C5" w:rsidRPr="00A73DBA" w:rsidRDefault="00C430C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</w:t>
            </w:r>
            <w:r w:rsidR="003F6F7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</w:tr>
      <w:tr w:rsidR="00C430C5" w:rsidRPr="00A73DBA" w14:paraId="74DB48F6" w14:textId="77777777" w:rsidTr="00C50B55">
        <w:trPr>
          <w:trHeight w:val="144"/>
        </w:trPr>
        <w:tc>
          <w:tcPr>
            <w:tcW w:w="759" w:type="pct"/>
            <w:vAlign w:val="bottom"/>
          </w:tcPr>
          <w:p w14:paraId="2B46F7AD" w14:textId="77777777" w:rsidR="00C430C5" w:rsidRPr="00A73DBA" w:rsidRDefault="00C430C5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5" w:type="pct"/>
          </w:tcPr>
          <w:p w14:paraId="5C987FE3" w14:textId="77777777" w:rsidR="00C430C5" w:rsidRPr="00A73DBA" w:rsidRDefault="00C430C5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4" w:type="pct"/>
            <w:vMerge/>
          </w:tcPr>
          <w:p w14:paraId="616F11B6" w14:textId="77777777" w:rsidR="00C430C5" w:rsidRPr="00A73DBA" w:rsidRDefault="00C430C5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7D0762AF" w14:textId="77777777" w:rsidR="00C430C5" w:rsidRPr="00A73DBA" w:rsidRDefault="00C430C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06" w:type="pct"/>
            <w:gridSpan w:val="3"/>
            <w:vAlign w:val="bottom"/>
          </w:tcPr>
          <w:p w14:paraId="1F61BF2C" w14:textId="77777777" w:rsidR="00C430C5" w:rsidRPr="00A73DBA" w:rsidRDefault="00C430C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ความเป็นเจ้าของ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7" w:type="pct"/>
          </w:tcPr>
          <w:p w14:paraId="03EFCE89" w14:textId="77777777" w:rsidR="00C430C5" w:rsidRPr="00A73DBA" w:rsidRDefault="00C430C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92" w:type="pct"/>
            <w:gridSpan w:val="3"/>
            <w:vAlign w:val="bottom"/>
          </w:tcPr>
          <w:p w14:paraId="21D2FF31" w14:textId="77777777" w:rsidR="00C430C5" w:rsidRPr="00A73DBA" w:rsidRDefault="00C430C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7" w:type="pct"/>
          </w:tcPr>
          <w:p w14:paraId="3694AEBA" w14:textId="77777777" w:rsidR="00C430C5" w:rsidRPr="00A73DBA" w:rsidRDefault="00C430C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6" w:type="pct"/>
            <w:gridSpan w:val="3"/>
            <w:vAlign w:val="bottom"/>
          </w:tcPr>
          <w:p w14:paraId="00FFEAB1" w14:textId="1A8B3E6B" w:rsidR="00C430C5" w:rsidRPr="00A73DBA" w:rsidRDefault="00C430C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</w:t>
            </w:r>
            <w:r w:rsidR="00324B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ส่วนได้เสีย</w:t>
            </w:r>
          </w:p>
        </w:tc>
      </w:tr>
      <w:tr w:rsidR="00C430C5" w:rsidRPr="00A73DBA" w14:paraId="453E0E50" w14:textId="77777777" w:rsidTr="00C50B55">
        <w:trPr>
          <w:trHeight w:val="144"/>
        </w:trPr>
        <w:tc>
          <w:tcPr>
            <w:tcW w:w="759" w:type="pct"/>
            <w:vAlign w:val="bottom"/>
          </w:tcPr>
          <w:p w14:paraId="1B8AFC35" w14:textId="77777777" w:rsidR="00C430C5" w:rsidRPr="00A73DBA" w:rsidRDefault="00C430C5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5" w:type="pct"/>
          </w:tcPr>
          <w:p w14:paraId="3DFA3F6B" w14:textId="77777777" w:rsidR="00C430C5" w:rsidRPr="00A73DBA" w:rsidRDefault="00C430C5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445FAE42" w14:textId="27507051" w:rsidR="00C430C5" w:rsidRPr="00A73DBA" w:rsidRDefault="00C430C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4" w:type="pct"/>
          </w:tcPr>
          <w:p w14:paraId="25ACF145" w14:textId="77777777" w:rsidR="00C430C5" w:rsidRPr="00A73DBA" w:rsidRDefault="00C430C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733638B0" w14:textId="3010A2A8" w:rsidR="00C430C5" w:rsidRPr="005E76BE" w:rsidRDefault="00C430C5" w:rsidP="008240A1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E76B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="008240A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5E76B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7" w:type="pct"/>
          </w:tcPr>
          <w:p w14:paraId="02299FDE" w14:textId="77777777" w:rsidR="00C430C5" w:rsidRPr="005E76BE" w:rsidRDefault="00C430C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4" w:type="pct"/>
            <w:vAlign w:val="bottom"/>
          </w:tcPr>
          <w:p w14:paraId="11E6B8BB" w14:textId="360BA8E2" w:rsidR="00C430C5" w:rsidRPr="005E76BE" w:rsidRDefault="00C430C5" w:rsidP="008240A1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E76BE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5E76BE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5B499070" w14:textId="77777777" w:rsidR="00C430C5" w:rsidRPr="005E76BE" w:rsidRDefault="00C430C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0" w:type="pct"/>
            <w:vAlign w:val="bottom"/>
          </w:tcPr>
          <w:p w14:paraId="47285509" w14:textId="29851CEE" w:rsidR="00C430C5" w:rsidRPr="005E76BE" w:rsidRDefault="00C430C5" w:rsidP="008240A1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E76B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="008240A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5E76B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7" w:type="pct"/>
          </w:tcPr>
          <w:p w14:paraId="71530472" w14:textId="77777777" w:rsidR="00C430C5" w:rsidRPr="005E76BE" w:rsidRDefault="00C430C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25" w:type="pct"/>
            <w:vAlign w:val="bottom"/>
          </w:tcPr>
          <w:p w14:paraId="18DE82E0" w14:textId="2CCD712E" w:rsidR="00C430C5" w:rsidRPr="005E76BE" w:rsidRDefault="00C430C5" w:rsidP="008240A1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E76BE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8240A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E76BE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2B4F8FC9" w14:textId="77777777" w:rsidR="00C430C5" w:rsidRPr="005E76BE" w:rsidRDefault="00C430C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2" w:type="pct"/>
            <w:vAlign w:val="bottom"/>
          </w:tcPr>
          <w:p w14:paraId="48B59354" w14:textId="47BBDD51" w:rsidR="00C430C5" w:rsidRPr="005E76BE" w:rsidRDefault="00C430C5" w:rsidP="008240A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E76B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="008240A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5E76B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8" w:type="pct"/>
          </w:tcPr>
          <w:p w14:paraId="78E1D3AE" w14:textId="77777777" w:rsidR="00C430C5" w:rsidRPr="005E76BE" w:rsidRDefault="00C430C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538F8DC1" w14:textId="5D53EC0B" w:rsidR="00C430C5" w:rsidRPr="005E76BE" w:rsidRDefault="00C430C5" w:rsidP="008240A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E76BE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8240A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E76BE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C430C5" w:rsidRPr="00A73DBA" w14:paraId="2320EE45" w14:textId="77777777" w:rsidTr="00C50B55">
        <w:trPr>
          <w:trHeight w:val="144"/>
        </w:trPr>
        <w:tc>
          <w:tcPr>
            <w:tcW w:w="759" w:type="pct"/>
            <w:vAlign w:val="bottom"/>
          </w:tcPr>
          <w:p w14:paraId="78B7EDCC" w14:textId="77777777" w:rsidR="00C430C5" w:rsidRPr="00A73DBA" w:rsidRDefault="00C430C5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005" w:type="pct"/>
          </w:tcPr>
          <w:p w14:paraId="56CA1015" w14:textId="77777777" w:rsidR="00C430C5" w:rsidRPr="00A73DBA" w:rsidRDefault="00C430C5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14" w:type="pct"/>
          </w:tcPr>
          <w:p w14:paraId="20D7D64A" w14:textId="70D21983" w:rsidR="00C430C5" w:rsidRPr="00A73DBA" w:rsidRDefault="00C430C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4" w:type="pct"/>
          </w:tcPr>
          <w:p w14:paraId="13449480" w14:textId="77777777" w:rsidR="00C430C5" w:rsidRPr="00A73DBA" w:rsidRDefault="00C430C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4901AE25" w14:textId="77777777" w:rsidR="00C430C5" w:rsidRPr="005E76BE" w:rsidRDefault="00C430C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E76BE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47" w:type="pct"/>
          </w:tcPr>
          <w:p w14:paraId="60828B65" w14:textId="77777777" w:rsidR="00C430C5" w:rsidRPr="005E76BE" w:rsidRDefault="00C430C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4" w:type="pct"/>
            <w:vAlign w:val="bottom"/>
          </w:tcPr>
          <w:p w14:paraId="0B2A8640" w14:textId="77777777" w:rsidR="00C430C5" w:rsidRPr="005E76BE" w:rsidRDefault="00C430C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E76BE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47" w:type="pct"/>
          </w:tcPr>
          <w:p w14:paraId="796CEF95" w14:textId="77777777" w:rsidR="00C430C5" w:rsidRPr="005E76BE" w:rsidRDefault="00C430C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0" w:type="pct"/>
            <w:vAlign w:val="bottom"/>
          </w:tcPr>
          <w:p w14:paraId="63301905" w14:textId="77777777" w:rsidR="00C430C5" w:rsidRPr="005E76BE" w:rsidRDefault="00C430C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E76BE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47" w:type="pct"/>
          </w:tcPr>
          <w:p w14:paraId="473CB240" w14:textId="77777777" w:rsidR="00C430C5" w:rsidRPr="005E76BE" w:rsidRDefault="00C430C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E8F2E7E" w14:textId="77777777" w:rsidR="00C430C5" w:rsidRPr="005E76BE" w:rsidRDefault="00C430C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E76BE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47" w:type="pct"/>
          </w:tcPr>
          <w:p w14:paraId="55F79188" w14:textId="77777777" w:rsidR="00C430C5" w:rsidRPr="005E76BE" w:rsidRDefault="00C430C5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2" w:type="pct"/>
            <w:vAlign w:val="bottom"/>
          </w:tcPr>
          <w:p w14:paraId="1596EEB1" w14:textId="77777777" w:rsidR="00C430C5" w:rsidRPr="005E76BE" w:rsidRDefault="00C430C5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E76BE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48" w:type="pct"/>
          </w:tcPr>
          <w:p w14:paraId="5A4FBF6F" w14:textId="77777777" w:rsidR="00C430C5" w:rsidRPr="005E76BE" w:rsidRDefault="00C430C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406FFBF0" w14:textId="77777777" w:rsidR="00C430C5" w:rsidRPr="005E76BE" w:rsidRDefault="00C430C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E76BE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</w:tr>
      <w:tr w:rsidR="00225F26" w:rsidRPr="00A73DBA" w14:paraId="0C366321" w14:textId="77777777" w:rsidTr="00225F26">
        <w:trPr>
          <w:trHeight w:val="405"/>
        </w:trPr>
        <w:tc>
          <w:tcPr>
            <w:tcW w:w="759" w:type="pct"/>
          </w:tcPr>
          <w:p w14:paraId="63E0D52E" w14:textId="2BD585AB" w:rsidR="00225F26" w:rsidRPr="008E153D" w:rsidRDefault="00225F26" w:rsidP="00225F26">
            <w:pPr>
              <w:ind w:right="-486"/>
              <w:rPr>
                <w:rFonts w:ascii="Angsana New" w:hAnsi="Angsana New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Yi Hao Motor Co., Ltd.*</w:t>
            </w:r>
          </w:p>
        </w:tc>
        <w:tc>
          <w:tcPr>
            <w:tcW w:w="1005" w:type="pct"/>
          </w:tcPr>
          <w:p w14:paraId="435F2984" w14:textId="3975B861" w:rsidR="00225F26" w:rsidRPr="008E153D" w:rsidRDefault="00225F26" w:rsidP="00225F26">
            <w:pPr>
              <w:ind w:left="304" w:hanging="180"/>
              <w:rPr>
                <w:rFonts w:ascii="Angsana New" w:hAnsi="Angsana New"/>
                <w:sz w:val="28"/>
                <w:cs/>
              </w:rPr>
            </w:pPr>
            <w:r w:rsidRPr="008E153D">
              <w:rPr>
                <w:rFonts w:ascii="Angsana New" w:hAnsi="Angsana New"/>
                <w:sz w:val="28"/>
                <w:cs/>
              </w:rPr>
              <w:t>ผลิตและประกอบมอเตอร์ไซค์ไฟฟ้า</w:t>
            </w:r>
          </w:p>
        </w:tc>
        <w:tc>
          <w:tcPr>
            <w:tcW w:w="414" w:type="pct"/>
            <w:vAlign w:val="bottom"/>
          </w:tcPr>
          <w:p w14:paraId="34C884B2" w14:textId="5C0C2EDC" w:rsidR="00225F26" w:rsidRPr="001963DF" w:rsidRDefault="00225F26" w:rsidP="00225F2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25F26">
              <w:rPr>
                <w:rFonts w:asciiTheme="majorBidi" w:hAnsiTheme="majorBidi" w:cstheme="majorBidi"/>
                <w:sz w:val="28"/>
                <w:cs/>
              </w:rPr>
              <w:t>ไต้หวัน</w:t>
            </w:r>
          </w:p>
        </w:tc>
        <w:tc>
          <w:tcPr>
            <w:tcW w:w="44" w:type="pct"/>
            <w:vAlign w:val="bottom"/>
          </w:tcPr>
          <w:p w14:paraId="0B976F0B" w14:textId="77777777" w:rsidR="00225F26" w:rsidRPr="00726FA2" w:rsidRDefault="00225F26" w:rsidP="00225F26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4B8BAC52" w14:textId="1D857CE2" w:rsidR="00225F26" w:rsidRPr="008E153D" w:rsidRDefault="00225F26" w:rsidP="00225F2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40.0</w:t>
            </w:r>
            <w:r w:rsidR="00C05A3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47" w:type="pct"/>
            <w:vAlign w:val="bottom"/>
          </w:tcPr>
          <w:p w14:paraId="485EAFE3" w14:textId="77777777" w:rsidR="00225F26" w:rsidRPr="00726FA2" w:rsidRDefault="00225F26" w:rsidP="00225F26">
            <w:pPr>
              <w:tabs>
                <w:tab w:val="decimal" w:pos="584"/>
                <w:tab w:val="decimal" w:pos="742"/>
              </w:tabs>
              <w:ind w:right="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4" w:type="pct"/>
            <w:vAlign w:val="bottom"/>
          </w:tcPr>
          <w:p w14:paraId="738E7918" w14:textId="483111D2" w:rsidR="00225F26" w:rsidRPr="008E153D" w:rsidRDefault="00225F26" w:rsidP="00225F26">
            <w:pPr>
              <w:ind w:right="-10"/>
              <w:jc w:val="center"/>
              <w:rPr>
                <w:rFonts w:ascii="Angsana New" w:hAnsi="Angsana New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40.0</w:t>
            </w:r>
            <w:r w:rsidR="00C05A3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47" w:type="pct"/>
            <w:vAlign w:val="bottom"/>
          </w:tcPr>
          <w:p w14:paraId="3BC8818F" w14:textId="77777777" w:rsidR="00225F26" w:rsidRPr="00726FA2" w:rsidRDefault="00225F26" w:rsidP="00225F26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0" w:type="pct"/>
            <w:vAlign w:val="bottom"/>
          </w:tcPr>
          <w:p w14:paraId="161F1DE6" w14:textId="1051A623" w:rsidR="00225F26" w:rsidRPr="008E153D" w:rsidRDefault="00225F26" w:rsidP="007D542F">
            <w:pPr>
              <w:tabs>
                <w:tab w:val="decimal" w:pos="680"/>
                <w:tab w:val="decimal" w:pos="792"/>
                <w:tab w:val="decimal" w:pos="853"/>
              </w:tabs>
              <w:ind w:right="139"/>
              <w:jc w:val="right"/>
              <w:rPr>
                <w:rFonts w:ascii="Angsana New" w:hAnsi="Angsana New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3,914</w:t>
            </w:r>
          </w:p>
        </w:tc>
        <w:tc>
          <w:tcPr>
            <w:tcW w:w="47" w:type="pct"/>
            <w:vAlign w:val="bottom"/>
          </w:tcPr>
          <w:p w14:paraId="42CAB6F4" w14:textId="77777777" w:rsidR="00225F26" w:rsidRPr="00726FA2" w:rsidRDefault="00225F26" w:rsidP="00225F26">
            <w:pPr>
              <w:ind w:right="-6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5D98388" w14:textId="5D889D88" w:rsidR="00225F26" w:rsidRPr="008E153D" w:rsidRDefault="00225F26" w:rsidP="007D542F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3,914</w:t>
            </w:r>
          </w:p>
        </w:tc>
        <w:tc>
          <w:tcPr>
            <w:tcW w:w="47" w:type="pct"/>
            <w:vAlign w:val="bottom"/>
          </w:tcPr>
          <w:p w14:paraId="3497F0E4" w14:textId="77777777" w:rsidR="00225F26" w:rsidRPr="00726FA2" w:rsidRDefault="00225F26" w:rsidP="00225F26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2" w:type="pct"/>
            <w:vAlign w:val="bottom"/>
          </w:tcPr>
          <w:p w14:paraId="440137AA" w14:textId="4D0CD951" w:rsidR="00225F26" w:rsidRPr="004D0A06" w:rsidRDefault="00225F26" w:rsidP="00225F26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D0A0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48" w:type="pct"/>
            <w:vAlign w:val="bottom"/>
          </w:tcPr>
          <w:p w14:paraId="7DC1509E" w14:textId="77777777" w:rsidR="00225F26" w:rsidRPr="00726FA2" w:rsidRDefault="00225F26" w:rsidP="00335CD7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7C3EB1C2" w14:textId="4282662E" w:rsidR="00225F26" w:rsidRPr="004D0A06" w:rsidRDefault="00225F26" w:rsidP="00225F2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D0A06">
              <w:rPr>
                <w:rFonts w:ascii="Angsana New" w:hAnsi="Angsana New"/>
                <w:sz w:val="28"/>
              </w:rPr>
              <w:t>-</w:t>
            </w:r>
          </w:p>
        </w:tc>
      </w:tr>
      <w:tr w:rsidR="006F122A" w:rsidRPr="00A73DBA" w14:paraId="069B7D45" w14:textId="77777777" w:rsidTr="00335CD7">
        <w:trPr>
          <w:trHeight w:val="144"/>
        </w:trPr>
        <w:tc>
          <w:tcPr>
            <w:tcW w:w="759" w:type="pct"/>
          </w:tcPr>
          <w:p w14:paraId="3AA14211" w14:textId="77777777" w:rsidR="006F122A" w:rsidRPr="001963DF" w:rsidRDefault="006F122A" w:rsidP="006F122A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963DF">
              <w:rPr>
                <w:rFonts w:asciiTheme="majorBidi" w:hAnsiTheme="majorBidi" w:cstheme="majorBidi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1005" w:type="pct"/>
          </w:tcPr>
          <w:p w14:paraId="577068B5" w14:textId="549253DF" w:rsidR="006F122A" w:rsidRPr="001963DF" w:rsidRDefault="006F122A" w:rsidP="006F122A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963DF">
              <w:rPr>
                <w:rFonts w:asciiTheme="majorBidi" w:hAnsiTheme="majorBidi" w:cstheme="majorBidi"/>
                <w:sz w:val="28"/>
                <w:cs/>
              </w:rPr>
              <w:t>บริการรับส่งอาหาร</w:t>
            </w:r>
          </w:p>
        </w:tc>
        <w:tc>
          <w:tcPr>
            <w:tcW w:w="414" w:type="pct"/>
          </w:tcPr>
          <w:p w14:paraId="0E6DBC20" w14:textId="77777777" w:rsidR="006F122A" w:rsidRPr="001963DF" w:rsidRDefault="006F122A" w:rsidP="006F12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963DF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44" w:type="pct"/>
            <w:vAlign w:val="bottom"/>
          </w:tcPr>
          <w:p w14:paraId="22D6DF55" w14:textId="77777777" w:rsidR="006F122A" w:rsidRPr="00A73DBA" w:rsidRDefault="006F122A" w:rsidP="006F122A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5" w:type="pct"/>
          </w:tcPr>
          <w:p w14:paraId="28429333" w14:textId="3D66F223" w:rsidR="006F122A" w:rsidRDefault="009D4F7B" w:rsidP="006F122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963DF">
              <w:rPr>
                <w:rFonts w:asciiTheme="majorBidi" w:hAnsiTheme="majorBidi" w:cstheme="majorBidi"/>
                <w:sz w:val="28"/>
              </w:rPr>
              <w:t>5.9</w:t>
            </w:r>
            <w:r w:rsidR="001958F2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47" w:type="pct"/>
            <w:vAlign w:val="bottom"/>
          </w:tcPr>
          <w:p w14:paraId="1D15E4C5" w14:textId="77777777" w:rsidR="006F122A" w:rsidRPr="00A73DBA" w:rsidRDefault="006F122A" w:rsidP="006F122A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4" w:type="pct"/>
          </w:tcPr>
          <w:p w14:paraId="6BF619DA" w14:textId="71BEBD09" w:rsidR="006F122A" w:rsidRPr="001963DF" w:rsidRDefault="006F122A" w:rsidP="006F122A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963DF">
              <w:rPr>
                <w:rFonts w:asciiTheme="majorBidi" w:hAnsiTheme="majorBidi" w:cstheme="majorBidi"/>
                <w:sz w:val="28"/>
              </w:rPr>
              <w:t>5.9</w:t>
            </w:r>
            <w:r w:rsidR="001958F2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47" w:type="pct"/>
          </w:tcPr>
          <w:p w14:paraId="5B4ABA8D" w14:textId="77777777" w:rsidR="006F122A" w:rsidRPr="00A73DBA" w:rsidRDefault="006F122A" w:rsidP="006F122A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0" w:type="pct"/>
            <w:vAlign w:val="bottom"/>
          </w:tcPr>
          <w:p w14:paraId="5CE3A4E3" w14:textId="59AD9080" w:rsidR="006F122A" w:rsidRDefault="009D4F7B" w:rsidP="007D542F">
            <w:pPr>
              <w:tabs>
                <w:tab w:val="decimal" w:pos="680"/>
                <w:tab w:val="decimal" w:pos="792"/>
                <w:tab w:val="decimal" w:pos="853"/>
              </w:tabs>
              <w:ind w:right="13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12A43">
              <w:rPr>
                <w:rFonts w:asciiTheme="majorBidi" w:hAnsiTheme="majorBidi" w:cstheme="majorBidi"/>
                <w:sz w:val="28"/>
                <w:lang w:val="en-GB"/>
              </w:rPr>
              <w:t>10,625</w:t>
            </w:r>
          </w:p>
        </w:tc>
        <w:tc>
          <w:tcPr>
            <w:tcW w:w="47" w:type="pct"/>
            <w:vAlign w:val="bottom"/>
          </w:tcPr>
          <w:p w14:paraId="2439875C" w14:textId="77777777" w:rsidR="006F122A" w:rsidRPr="00A73DBA" w:rsidRDefault="006F122A" w:rsidP="006F122A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4E0AA7AB" w14:textId="77777777" w:rsidR="006F122A" w:rsidRPr="00512A43" w:rsidRDefault="006F122A" w:rsidP="007D542F">
            <w:pPr>
              <w:ind w:right="14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12A43">
              <w:rPr>
                <w:rFonts w:asciiTheme="majorBidi" w:hAnsiTheme="majorBidi" w:cstheme="majorBidi"/>
                <w:sz w:val="28"/>
                <w:lang w:val="en-GB"/>
              </w:rPr>
              <w:t>10,625</w:t>
            </w:r>
          </w:p>
        </w:tc>
        <w:tc>
          <w:tcPr>
            <w:tcW w:w="47" w:type="pct"/>
            <w:vAlign w:val="bottom"/>
          </w:tcPr>
          <w:p w14:paraId="09CF1D65" w14:textId="77777777" w:rsidR="006F122A" w:rsidRPr="00A73DBA" w:rsidRDefault="006F122A" w:rsidP="006F122A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69A77019" w14:textId="79964006" w:rsidR="006F122A" w:rsidRPr="00AF69AA" w:rsidRDefault="00D1688A" w:rsidP="007D542F">
            <w:pPr>
              <w:ind w:left="39" w:right="1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1688A">
              <w:rPr>
                <w:rFonts w:asciiTheme="majorBidi" w:hAnsiTheme="majorBidi" w:cstheme="majorBidi" w:hint="eastAsia"/>
                <w:color w:val="000000"/>
                <w:sz w:val="28"/>
              </w:rPr>
              <w:t>1</w:t>
            </w:r>
            <w:r w:rsidR="003B6D70">
              <w:rPr>
                <w:rFonts w:asciiTheme="majorBidi" w:hAnsiTheme="majorBidi" w:cstheme="majorBidi"/>
                <w:color w:val="000000"/>
                <w:sz w:val="28"/>
              </w:rPr>
              <w:t>3,741</w:t>
            </w:r>
          </w:p>
        </w:tc>
        <w:tc>
          <w:tcPr>
            <w:tcW w:w="48" w:type="pct"/>
            <w:vAlign w:val="bottom"/>
          </w:tcPr>
          <w:p w14:paraId="57846910" w14:textId="77777777" w:rsidR="006F122A" w:rsidRPr="00A73DBA" w:rsidRDefault="006F122A" w:rsidP="006F122A">
            <w:pPr>
              <w:ind w:left="39"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0DBF7FEE" w14:textId="5B8DBE7A" w:rsidR="006F122A" w:rsidRPr="00987178" w:rsidRDefault="00D1688A" w:rsidP="00335CD7">
            <w:pPr>
              <w:tabs>
                <w:tab w:val="decimal" w:pos="792"/>
              </w:tabs>
              <w:ind w:right="98"/>
              <w:jc w:val="right"/>
              <w:rPr>
                <w:rFonts w:asciiTheme="majorBidi" w:hAnsiTheme="majorBidi" w:cstheme="majorBidi"/>
                <w:sz w:val="28"/>
              </w:rPr>
            </w:pPr>
            <w:r w:rsidRPr="00D1688A">
              <w:rPr>
                <w:rFonts w:asciiTheme="majorBidi" w:hAnsiTheme="majorBidi" w:cstheme="majorBidi" w:hint="eastAsia"/>
                <w:sz w:val="28"/>
              </w:rPr>
              <w:t>1</w:t>
            </w:r>
            <w:r w:rsidR="003B6D70">
              <w:rPr>
                <w:rFonts w:asciiTheme="majorBidi" w:hAnsiTheme="majorBidi" w:cstheme="majorBidi"/>
                <w:sz w:val="28"/>
              </w:rPr>
              <w:t>3,741</w:t>
            </w:r>
          </w:p>
        </w:tc>
      </w:tr>
      <w:tr w:rsidR="006F122A" w:rsidRPr="00A73DBA" w14:paraId="5D74A4F8" w14:textId="77777777" w:rsidTr="00335CD7">
        <w:trPr>
          <w:trHeight w:val="144"/>
        </w:trPr>
        <w:tc>
          <w:tcPr>
            <w:tcW w:w="759" w:type="pct"/>
          </w:tcPr>
          <w:p w14:paraId="16216F33" w14:textId="77777777" w:rsidR="006F122A" w:rsidRPr="00A73DBA" w:rsidRDefault="006F122A" w:rsidP="006F122A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05" w:type="pct"/>
            <w:vAlign w:val="bottom"/>
          </w:tcPr>
          <w:p w14:paraId="1BB3B4AC" w14:textId="77777777" w:rsidR="006F122A" w:rsidRPr="00A73DBA" w:rsidRDefault="006F122A" w:rsidP="006F122A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4" w:type="pct"/>
          </w:tcPr>
          <w:p w14:paraId="5826E65A" w14:textId="77777777" w:rsidR="006F122A" w:rsidRPr="00A73DBA" w:rsidRDefault="006F122A" w:rsidP="006F12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675FE98D" w14:textId="77777777" w:rsidR="006F122A" w:rsidRPr="00A73DBA" w:rsidRDefault="006F122A" w:rsidP="006F122A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5" w:type="pct"/>
          </w:tcPr>
          <w:p w14:paraId="658FC4C6" w14:textId="77777777" w:rsidR="006F122A" w:rsidRPr="00A73DBA" w:rsidRDefault="006F122A" w:rsidP="006F122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577CD81D" w14:textId="77777777" w:rsidR="006F122A" w:rsidRPr="00A73DBA" w:rsidRDefault="006F122A" w:rsidP="006F122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4" w:type="pct"/>
          </w:tcPr>
          <w:p w14:paraId="6B7BB7DC" w14:textId="77777777" w:rsidR="006F122A" w:rsidRPr="00A73DBA" w:rsidRDefault="006F122A" w:rsidP="006F122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04495F46" w14:textId="77777777" w:rsidR="006F122A" w:rsidRPr="00A73DBA" w:rsidRDefault="006F122A" w:rsidP="006F122A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0" w:type="pct"/>
          </w:tcPr>
          <w:p w14:paraId="0DD8A6B9" w14:textId="77777777" w:rsidR="006F122A" w:rsidRPr="00A73DBA" w:rsidRDefault="006F122A" w:rsidP="006F122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4B80B3B7" w14:textId="77777777" w:rsidR="006F122A" w:rsidRPr="00A73DBA" w:rsidRDefault="006F122A" w:rsidP="006F122A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</w:tcPr>
          <w:p w14:paraId="237B4947" w14:textId="77777777" w:rsidR="006F122A" w:rsidRPr="00A73DBA" w:rsidRDefault="006F122A" w:rsidP="006F122A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4BB6DB72" w14:textId="77777777" w:rsidR="006F122A" w:rsidRPr="00A73DBA" w:rsidRDefault="006F122A" w:rsidP="006F122A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410D7629" w14:textId="461FF9AB" w:rsidR="006F122A" w:rsidRPr="00AF69AA" w:rsidRDefault="00D1688A" w:rsidP="007D542F">
            <w:pPr>
              <w:ind w:left="39" w:right="1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1688A">
              <w:rPr>
                <w:rFonts w:asciiTheme="majorBidi" w:hAnsiTheme="majorBidi" w:cstheme="majorBidi" w:hint="eastAsia"/>
                <w:color w:val="000000"/>
                <w:sz w:val="28"/>
              </w:rPr>
              <w:t>1</w:t>
            </w:r>
            <w:r w:rsidR="003B6D70">
              <w:rPr>
                <w:rFonts w:asciiTheme="majorBidi" w:hAnsiTheme="majorBidi" w:cstheme="majorBidi"/>
                <w:color w:val="000000"/>
                <w:sz w:val="28"/>
              </w:rPr>
              <w:t>3,741</w:t>
            </w:r>
          </w:p>
        </w:tc>
        <w:tc>
          <w:tcPr>
            <w:tcW w:w="48" w:type="pct"/>
            <w:vAlign w:val="bottom"/>
          </w:tcPr>
          <w:p w14:paraId="3C7AE341" w14:textId="77777777" w:rsidR="006F122A" w:rsidRPr="00A73DBA" w:rsidRDefault="006F122A" w:rsidP="006F122A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516CFEB7" w14:textId="6057497F" w:rsidR="006F122A" w:rsidRPr="00987178" w:rsidRDefault="00D1688A" w:rsidP="00335CD7">
            <w:pPr>
              <w:tabs>
                <w:tab w:val="decimal" w:pos="792"/>
              </w:tabs>
              <w:ind w:right="98"/>
              <w:jc w:val="right"/>
              <w:rPr>
                <w:rFonts w:asciiTheme="majorBidi" w:hAnsiTheme="majorBidi" w:cstheme="majorBidi"/>
                <w:sz w:val="28"/>
              </w:rPr>
            </w:pPr>
            <w:r w:rsidRPr="00D1688A">
              <w:rPr>
                <w:rFonts w:asciiTheme="majorBidi" w:hAnsiTheme="majorBidi" w:hint="eastAsia"/>
                <w:sz w:val="28"/>
                <w:cs/>
              </w:rPr>
              <w:t>1</w:t>
            </w:r>
            <w:r w:rsidR="003B6D70">
              <w:rPr>
                <w:rFonts w:asciiTheme="majorBidi" w:hAnsiTheme="majorBidi"/>
                <w:sz w:val="28"/>
              </w:rPr>
              <w:t>3,741</w:t>
            </w:r>
          </w:p>
        </w:tc>
      </w:tr>
      <w:tr w:rsidR="006F122A" w:rsidRPr="00A73DBA" w14:paraId="0B2FEA3C" w14:textId="77777777" w:rsidTr="00335CD7">
        <w:trPr>
          <w:trHeight w:val="144"/>
        </w:trPr>
        <w:tc>
          <w:tcPr>
            <w:tcW w:w="1764" w:type="pct"/>
            <w:gridSpan w:val="2"/>
          </w:tcPr>
          <w:p w14:paraId="406AC3DC" w14:textId="4CFA3D20" w:rsidR="006F122A" w:rsidRPr="00C430C5" w:rsidRDefault="004E67E7" w:rsidP="006F122A">
            <w:pPr>
              <w:tabs>
                <w:tab w:val="left" w:pos="369"/>
              </w:tabs>
              <w:ind w:left="108" w:right="-68" w:hanging="99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CE01C3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414" w:type="pct"/>
          </w:tcPr>
          <w:p w14:paraId="5AE8A22A" w14:textId="77777777" w:rsidR="006F122A" w:rsidRPr="00A73DBA" w:rsidRDefault="006F122A" w:rsidP="006F12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29A21DE5" w14:textId="77777777" w:rsidR="006F122A" w:rsidRPr="00A73DBA" w:rsidRDefault="006F122A" w:rsidP="006F122A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5" w:type="pct"/>
          </w:tcPr>
          <w:p w14:paraId="4B619E9A" w14:textId="77777777" w:rsidR="006F122A" w:rsidRPr="00A73DBA" w:rsidRDefault="006F122A" w:rsidP="006F122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7B0E4D90" w14:textId="77777777" w:rsidR="006F122A" w:rsidRPr="00A73DBA" w:rsidRDefault="006F122A" w:rsidP="006F122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4" w:type="pct"/>
          </w:tcPr>
          <w:p w14:paraId="6EC2826C" w14:textId="77777777" w:rsidR="006F122A" w:rsidRPr="00A73DBA" w:rsidRDefault="006F122A" w:rsidP="006F122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371265D7" w14:textId="77777777" w:rsidR="006F122A" w:rsidRPr="00A73DBA" w:rsidRDefault="006F122A" w:rsidP="006F122A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0" w:type="pct"/>
          </w:tcPr>
          <w:p w14:paraId="57D9C5A4" w14:textId="77777777" w:rsidR="006F122A" w:rsidRPr="00A73DBA" w:rsidRDefault="006F122A" w:rsidP="006F122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58800AEE" w14:textId="77777777" w:rsidR="006F122A" w:rsidRPr="00A73DBA" w:rsidRDefault="006F122A" w:rsidP="006F122A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</w:tcPr>
          <w:p w14:paraId="43302AF2" w14:textId="77777777" w:rsidR="006F122A" w:rsidRPr="00A73DBA" w:rsidRDefault="006F122A" w:rsidP="006F122A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7" w:type="pct"/>
            <w:vAlign w:val="bottom"/>
          </w:tcPr>
          <w:p w14:paraId="29EC61A1" w14:textId="77777777" w:rsidR="006F122A" w:rsidRPr="00A73DBA" w:rsidRDefault="006F122A" w:rsidP="006F122A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6C6A1D8D" w14:textId="628B046F" w:rsidR="006F122A" w:rsidRPr="00AF69AA" w:rsidRDefault="00DF56CF" w:rsidP="007D542F">
            <w:pPr>
              <w:ind w:left="39" w:right="1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F69A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1688A" w:rsidRPr="00D1688A">
              <w:rPr>
                <w:rFonts w:asciiTheme="majorBidi" w:hAnsiTheme="majorBidi" w:cstheme="majorBidi" w:hint="eastAsia"/>
                <w:color w:val="000000"/>
                <w:sz w:val="28"/>
              </w:rPr>
              <w:t>1</w:t>
            </w:r>
            <w:r w:rsidR="003B6D70">
              <w:rPr>
                <w:rFonts w:asciiTheme="majorBidi" w:hAnsiTheme="majorBidi" w:cstheme="majorBidi"/>
                <w:color w:val="000000"/>
                <w:sz w:val="28"/>
              </w:rPr>
              <w:t>3,741</w:t>
            </w:r>
            <w:r w:rsidRPr="00AF69A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48" w:type="pct"/>
            <w:vAlign w:val="bottom"/>
          </w:tcPr>
          <w:p w14:paraId="3DFC8FAD" w14:textId="77777777" w:rsidR="006F122A" w:rsidRPr="00A73DBA" w:rsidRDefault="006F122A" w:rsidP="006F122A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D20B797" w14:textId="25FE9985" w:rsidR="006F122A" w:rsidRPr="00987178" w:rsidRDefault="006F122A" w:rsidP="00335CD7">
            <w:pPr>
              <w:tabs>
                <w:tab w:val="decimal" w:pos="792"/>
              </w:tabs>
              <w:ind w:right="98"/>
              <w:jc w:val="right"/>
              <w:rPr>
                <w:rFonts w:asciiTheme="majorBidi" w:hAnsiTheme="majorBidi" w:cstheme="majorBidi"/>
                <w:sz w:val="28"/>
              </w:rPr>
            </w:pPr>
            <w:r w:rsidRPr="000E2184">
              <w:rPr>
                <w:rFonts w:asciiTheme="majorBidi" w:hAnsiTheme="majorBidi" w:cstheme="majorBidi"/>
                <w:sz w:val="28"/>
              </w:rPr>
              <w:t>(</w:t>
            </w:r>
            <w:r w:rsidR="00D1688A" w:rsidRPr="00D1688A">
              <w:rPr>
                <w:rFonts w:asciiTheme="majorBidi" w:hAnsiTheme="majorBidi" w:cstheme="majorBidi" w:hint="eastAsia"/>
                <w:sz w:val="28"/>
              </w:rPr>
              <w:t>1</w:t>
            </w:r>
            <w:r w:rsidR="003B6D70">
              <w:rPr>
                <w:rFonts w:asciiTheme="majorBidi" w:hAnsiTheme="majorBidi" w:cstheme="majorBidi"/>
                <w:sz w:val="28"/>
              </w:rPr>
              <w:t>3,741</w:t>
            </w:r>
            <w:r w:rsidRPr="000E218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F122A" w:rsidRPr="005B37CB" w14:paraId="1795D9E9" w14:textId="77777777" w:rsidTr="00C50B55">
        <w:trPr>
          <w:trHeight w:val="144"/>
        </w:trPr>
        <w:tc>
          <w:tcPr>
            <w:tcW w:w="1764" w:type="pct"/>
            <w:gridSpan w:val="2"/>
          </w:tcPr>
          <w:p w14:paraId="4839B31F" w14:textId="77777777" w:rsidR="006F122A" w:rsidRPr="00A73DBA" w:rsidRDefault="006F122A" w:rsidP="006F122A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14" w:type="pct"/>
          </w:tcPr>
          <w:p w14:paraId="6899965C" w14:textId="77777777" w:rsidR="006F122A" w:rsidRPr="00A73DBA" w:rsidRDefault="006F122A" w:rsidP="006F12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672A290D" w14:textId="77777777" w:rsidR="006F122A" w:rsidRPr="00A73DBA" w:rsidRDefault="006F122A" w:rsidP="006F122A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5" w:type="pct"/>
          </w:tcPr>
          <w:p w14:paraId="5775CB90" w14:textId="77777777" w:rsidR="006F122A" w:rsidRPr="00A73DBA" w:rsidRDefault="006F122A" w:rsidP="006F122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5D0F261B" w14:textId="77777777" w:rsidR="006F122A" w:rsidRPr="00A73DBA" w:rsidRDefault="006F122A" w:rsidP="006F122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4" w:type="pct"/>
          </w:tcPr>
          <w:p w14:paraId="2935CF00" w14:textId="77777777" w:rsidR="006F122A" w:rsidRPr="00A73DBA" w:rsidRDefault="006F122A" w:rsidP="006F122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1052E9C7" w14:textId="77777777" w:rsidR="006F122A" w:rsidRPr="00A73DBA" w:rsidRDefault="006F122A" w:rsidP="006F122A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0" w:type="pct"/>
          </w:tcPr>
          <w:p w14:paraId="57DF224D" w14:textId="77777777" w:rsidR="006F122A" w:rsidRPr="00A73DBA" w:rsidRDefault="006F122A" w:rsidP="006F122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633C7DB" w14:textId="77777777" w:rsidR="006F122A" w:rsidRPr="00A73DBA" w:rsidRDefault="006F122A" w:rsidP="006F122A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</w:tcPr>
          <w:p w14:paraId="2B86D4E8" w14:textId="77777777" w:rsidR="006F122A" w:rsidRPr="00A73DBA" w:rsidRDefault="006F122A" w:rsidP="006F122A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6EA29288" w14:textId="77777777" w:rsidR="006F122A" w:rsidRPr="00A73DBA" w:rsidRDefault="006F122A" w:rsidP="006F122A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C6BD5" w14:textId="3F09E141" w:rsidR="006F122A" w:rsidRPr="00AF69AA" w:rsidRDefault="009D4F7B" w:rsidP="007D542F">
            <w:pPr>
              <w:tabs>
                <w:tab w:val="decimal" w:pos="680"/>
                <w:tab w:val="decimal" w:pos="792"/>
                <w:tab w:val="decimal" w:pos="848"/>
              </w:tabs>
              <w:ind w:right="1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F69A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48" w:type="pct"/>
            <w:vAlign w:val="bottom"/>
          </w:tcPr>
          <w:p w14:paraId="3C21B11B" w14:textId="77777777" w:rsidR="006F122A" w:rsidRPr="00A73DBA" w:rsidRDefault="006F122A" w:rsidP="006F122A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433D8" w14:textId="13F6E62D" w:rsidR="006F122A" w:rsidRPr="00C062FC" w:rsidRDefault="00AE10B8" w:rsidP="00335CD7">
            <w:pPr>
              <w:tabs>
                <w:tab w:val="decimal" w:pos="792"/>
              </w:tabs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062F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9EA9C99" w14:textId="77777777" w:rsidR="00BB4C22" w:rsidRDefault="00BB4C22" w:rsidP="007B66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3D02090" w14:textId="77777777" w:rsidR="00850DE0" w:rsidRDefault="00850DE0" w:rsidP="007B66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C2F790A" w14:textId="77777777" w:rsidR="00850DE0" w:rsidRDefault="00850DE0" w:rsidP="007B66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A589827" w14:textId="77777777" w:rsidR="00987178" w:rsidRDefault="00987178" w:rsidP="007B66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AF0460D" w14:textId="77777777" w:rsidR="00850DE0" w:rsidRDefault="00850DE0" w:rsidP="007B66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785DDD0" w14:textId="77777777" w:rsidR="00225F26" w:rsidRDefault="00225F26" w:rsidP="007B66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80A1E8D" w14:textId="77777777" w:rsidR="00850DE0" w:rsidRDefault="00850DE0" w:rsidP="007B66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FE2C4E4" w14:textId="77777777" w:rsidR="00850DE0" w:rsidRDefault="00850DE0" w:rsidP="007B66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9EE4E68" w14:textId="77777777" w:rsidR="00A5092C" w:rsidRDefault="00A5092C" w:rsidP="007B663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498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8"/>
        <w:gridCol w:w="2932"/>
        <w:gridCol w:w="1155"/>
        <w:gridCol w:w="124"/>
        <w:gridCol w:w="1215"/>
        <w:gridCol w:w="133"/>
        <w:gridCol w:w="1181"/>
        <w:gridCol w:w="133"/>
        <w:gridCol w:w="1170"/>
        <w:gridCol w:w="133"/>
        <w:gridCol w:w="1181"/>
        <w:gridCol w:w="133"/>
        <w:gridCol w:w="1170"/>
        <w:gridCol w:w="136"/>
        <w:gridCol w:w="1173"/>
      </w:tblGrid>
      <w:tr w:rsidR="00861AA5" w:rsidRPr="008E153D" w14:paraId="7167296E" w14:textId="77777777" w:rsidTr="009F4943">
        <w:trPr>
          <w:trHeight w:val="144"/>
        </w:trPr>
        <w:tc>
          <w:tcPr>
            <w:tcW w:w="764" w:type="pct"/>
            <w:vAlign w:val="bottom"/>
          </w:tcPr>
          <w:p w14:paraId="1D7D64F8" w14:textId="77777777" w:rsidR="00861AA5" w:rsidRPr="008E153D" w:rsidRDefault="00861AA5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pct"/>
          </w:tcPr>
          <w:p w14:paraId="6E9732B1" w14:textId="77777777" w:rsidR="00861AA5" w:rsidRPr="008E153D" w:rsidRDefault="00861AA5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09" w:type="pct"/>
          </w:tcPr>
          <w:p w14:paraId="39809DC6" w14:textId="77777777" w:rsidR="00861AA5" w:rsidRPr="008E153D" w:rsidRDefault="00861AA5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163176F2" w14:textId="77777777" w:rsidR="00861AA5" w:rsidRPr="008E153D" w:rsidRDefault="00861AA5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95" w:type="pct"/>
            <w:gridSpan w:val="3"/>
            <w:vAlign w:val="bottom"/>
          </w:tcPr>
          <w:p w14:paraId="02ACD65E" w14:textId="77777777" w:rsidR="00861AA5" w:rsidRPr="008E153D" w:rsidRDefault="00861AA5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3BA88D52" w14:textId="77777777" w:rsidR="00861AA5" w:rsidRPr="008E153D" w:rsidRDefault="00861AA5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414" w:type="pct"/>
          </w:tcPr>
          <w:p w14:paraId="4C424CF8" w14:textId="77777777" w:rsidR="00861AA5" w:rsidRPr="008E153D" w:rsidRDefault="00861AA5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89" w:type="pct"/>
            <w:gridSpan w:val="6"/>
          </w:tcPr>
          <w:p w14:paraId="268FB032" w14:textId="77777777" w:rsidR="00861AA5" w:rsidRPr="008E153D" w:rsidRDefault="00861AA5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8E153D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หน่วย: พันบาท)</w:t>
            </w:r>
          </w:p>
        </w:tc>
      </w:tr>
      <w:tr w:rsidR="00861AA5" w:rsidRPr="008E153D" w14:paraId="2E3427D9" w14:textId="77777777" w:rsidTr="009F4943">
        <w:trPr>
          <w:trHeight w:val="144"/>
        </w:trPr>
        <w:tc>
          <w:tcPr>
            <w:tcW w:w="764" w:type="pct"/>
            <w:vAlign w:val="bottom"/>
          </w:tcPr>
          <w:p w14:paraId="1DAD54CD" w14:textId="77777777" w:rsidR="00861AA5" w:rsidRPr="008E153D" w:rsidRDefault="00861AA5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pct"/>
          </w:tcPr>
          <w:p w14:paraId="1D9B0F6C" w14:textId="77777777" w:rsidR="00861AA5" w:rsidRPr="008E153D" w:rsidRDefault="00861AA5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09" w:type="pct"/>
            <w:vMerge w:val="restart"/>
          </w:tcPr>
          <w:p w14:paraId="60AB58A1" w14:textId="77777777" w:rsidR="00861AA5" w:rsidRPr="008E153D" w:rsidRDefault="00861AA5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287413BF" w14:textId="77777777" w:rsidR="00861AA5" w:rsidRPr="008E153D" w:rsidRDefault="00861AA5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95" w:type="pct"/>
            <w:gridSpan w:val="3"/>
            <w:vAlign w:val="bottom"/>
          </w:tcPr>
          <w:p w14:paraId="08265883" w14:textId="77777777" w:rsidR="00861AA5" w:rsidRPr="008E153D" w:rsidRDefault="00861AA5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สัดส่วน</w:t>
            </w:r>
          </w:p>
        </w:tc>
        <w:tc>
          <w:tcPr>
            <w:tcW w:w="47" w:type="pct"/>
          </w:tcPr>
          <w:p w14:paraId="421E5010" w14:textId="77777777" w:rsidR="00861AA5" w:rsidRPr="008E153D" w:rsidRDefault="00861AA5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04" w:type="pct"/>
            <w:gridSpan w:val="7"/>
            <w:vAlign w:val="bottom"/>
          </w:tcPr>
          <w:p w14:paraId="1FF251AD" w14:textId="77777777" w:rsidR="00861AA5" w:rsidRPr="008E153D" w:rsidRDefault="00861A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61AA5" w:rsidRPr="008E153D" w14:paraId="2BEE7EED" w14:textId="77777777" w:rsidTr="009F4943">
        <w:trPr>
          <w:trHeight w:val="144"/>
        </w:trPr>
        <w:tc>
          <w:tcPr>
            <w:tcW w:w="764" w:type="pct"/>
            <w:vAlign w:val="bottom"/>
          </w:tcPr>
          <w:p w14:paraId="21E98D0C" w14:textId="77777777" w:rsidR="00861AA5" w:rsidRPr="008E153D" w:rsidRDefault="00861AA5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pct"/>
          </w:tcPr>
          <w:p w14:paraId="17D4B757" w14:textId="77777777" w:rsidR="00861AA5" w:rsidRPr="008E153D" w:rsidRDefault="00861AA5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09" w:type="pct"/>
            <w:vMerge/>
          </w:tcPr>
          <w:p w14:paraId="568A3E00" w14:textId="77777777" w:rsidR="00861AA5" w:rsidRPr="008E153D" w:rsidRDefault="00861AA5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10796516" w14:textId="77777777" w:rsidR="00861AA5" w:rsidRPr="008E153D" w:rsidRDefault="00861AA5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95" w:type="pct"/>
            <w:gridSpan w:val="3"/>
            <w:vAlign w:val="bottom"/>
          </w:tcPr>
          <w:p w14:paraId="1C27C3BA" w14:textId="77777777" w:rsidR="00861AA5" w:rsidRPr="008E153D" w:rsidRDefault="00861A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ความเป็นเจ้าของ</w:t>
            </w:r>
            <w:r w:rsidRPr="008E153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8E153D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7" w:type="pct"/>
          </w:tcPr>
          <w:p w14:paraId="3C8C7C08" w14:textId="77777777" w:rsidR="00861AA5" w:rsidRPr="008E153D" w:rsidRDefault="00861AA5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9" w:type="pct"/>
            <w:gridSpan w:val="3"/>
            <w:vAlign w:val="bottom"/>
          </w:tcPr>
          <w:p w14:paraId="747F00FD" w14:textId="77777777" w:rsidR="00861AA5" w:rsidRPr="008E153D" w:rsidRDefault="00861A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7" w:type="pct"/>
          </w:tcPr>
          <w:p w14:paraId="4755F20E" w14:textId="77777777" w:rsidR="00861AA5" w:rsidRPr="008E153D" w:rsidRDefault="00861AA5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8" w:type="pct"/>
            <w:gridSpan w:val="3"/>
            <w:vAlign w:val="bottom"/>
          </w:tcPr>
          <w:p w14:paraId="4733DE93" w14:textId="77777777" w:rsidR="00861AA5" w:rsidRPr="008E153D" w:rsidRDefault="00861A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วิธีราคาทุน</w:t>
            </w:r>
          </w:p>
        </w:tc>
      </w:tr>
      <w:tr w:rsidR="005E76BE" w:rsidRPr="008E153D" w14:paraId="764B7F68" w14:textId="77777777" w:rsidTr="009F4943">
        <w:trPr>
          <w:trHeight w:val="144"/>
        </w:trPr>
        <w:tc>
          <w:tcPr>
            <w:tcW w:w="764" w:type="pct"/>
            <w:vAlign w:val="bottom"/>
          </w:tcPr>
          <w:p w14:paraId="7788158C" w14:textId="77777777" w:rsidR="005E76BE" w:rsidRPr="008E153D" w:rsidRDefault="005E76BE" w:rsidP="005E76BE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pct"/>
          </w:tcPr>
          <w:p w14:paraId="3AAF98B1" w14:textId="77777777" w:rsidR="005E76BE" w:rsidRPr="008E153D" w:rsidRDefault="005E76BE" w:rsidP="005E76BE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9" w:type="pct"/>
          </w:tcPr>
          <w:p w14:paraId="7D818973" w14:textId="52426349" w:rsidR="005E76BE" w:rsidRPr="008E153D" w:rsidRDefault="005E76BE" w:rsidP="005E76B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4" w:type="pct"/>
          </w:tcPr>
          <w:p w14:paraId="6D830818" w14:textId="77777777" w:rsidR="005E76BE" w:rsidRPr="008E153D" w:rsidRDefault="005E76BE" w:rsidP="005E76B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vAlign w:val="bottom"/>
          </w:tcPr>
          <w:p w14:paraId="56DA82B8" w14:textId="36EBE834" w:rsidR="005E76BE" w:rsidRPr="008E153D" w:rsidRDefault="005E76BE" w:rsidP="004E67E7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color w:val="000000"/>
                <w:spacing w:val="-2"/>
                <w:sz w:val="28"/>
              </w:rPr>
              <w:t>31</w:t>
            </w:r>
            <w:r w:rsidR="004E67E7" w:rsidRPr="008E153D">
              <w:rPr>
                <w:rFonts w:ascii="Angsana New" w:hAnsi="Angsana New"/>
                <w:color w:val="000000"/>
                <w:spacing w:val="-2"/>
                <w:sz w:val="28"/>
                <w:cs/>
              </w:rPr>
              <w:t xml:space="preserve"> </w:t>
            </w:r>
            <w:r w:rsidRPr="008E153D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7" w:type="pct"/>
          </w:tcPr>
          <w:p w14:paraId="17D5AC61" w14:textId="77777777" w:rsidR="005E76BE" w:rsidRPr="008E153D" w:rsidRDefault="005E76BE" w:rsidP="005E76B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7B42CF6A" w14:textId="71BE3F6B" w:rsidR="005E76BE" w:rsidRPr="008E153D" w:rsidRDefault="005E76BE" w:rsidP="004E67E7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4D1C0EF7" w14:textId="77777777" w:rsidR="005E76BE" w:rsidRPr="008E153D" w:rsidRDefault="005E76BE" w:rsidP="005E76B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48770481" w14:textId="524794FF" w:rsidR="005E76BE" w:rsidRPr="008E153D" w:rsidRDefault="005E76BE" w:rsidP="004E67E7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color w:val="000000"/>
                <w:spacing w:val="-2"/>
                <w:sz w:val="28"/>
              </w:rPr>
              <w:t>31</w:t>
            </w:r>
            <w:r w:rsidR="004E67E7" w:rsidRPr="008E153D">
              <w:rPr>
                <w:rFonts w:ascii="Angsana New" w:hAnsi="Angsana New"/>
                <w:color w:val="000000"/>
                <w:spacing w:val="-2"/>
                <w:sz w:val="28"/>
                <w:cs/>
              </w:rPr>
              <w:t xml:space="preserve"> </w:t>
            </w:r>
            <w:r w:rsidRPr="008E153D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7" w:type="pct"/>
          </w:tcPr>
          <w:p w14:paraId="18F49C7C" w14:textId="77777777" w:rsidR="005E76BE" w:rsidRPr="008E153D" w:rsidRDefault="005E76BE" w:rsidP="005E76B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18" w:type="pct"/>
            <w:vAlign w:val="bottom"/>
          </w:tcPr>
          <w:p w14:paraId="7B240FCB" w14:textId="0C67C54E" w:rsidR="005E76BE" w:rsidRPr="008E153D" w:rsidRDefault="005E76BE" w:rsidP="004E67E7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317EDB47" w14:textId="77777777" w:rsidR="005E76BE" w:rsidRPr="008E153D" w:rsidRDefault="005E76BE" w:rsidP="005E76B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6AAF086F" w14:textId="7A513C5C" w:rsidR="005E76BE" w:rsidRPr="008E153D" w:rsidRDefault="005E76BE" w:rsidP="004E67E7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color w:val="000000"/>
                <w:spacing w:val="-2"/>
                <w:sz w:val="28"/>
              </w:rPr>
              <w:t>31</w:t>
            </w:r>
            <w:r w:rsidR="004E67E7" w:rsidRPr="008E153D">
              <w:rPr>
                <w:rFonts w:ascii="Angsana New" w:hAnsi="Angsana New"/>
                <w:color w:val="000000"/>
                <w:spacing w:val="-2"/>
                <w:sz w:val="28"/>
                <w:cs/>
              </w:rPr>
              <w:t xml:space="preserve"> </w:t>
            </w:r>
            <w:r w:rsidRPr="008E153D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8" w:type="pct"/>
          </w:tcPr>
          <w:p w14:paraId="57E37BC4" w14:textId="77777777" w:rsidR="005E76BE" w:rsidRPr="008E153D" w:rsidRDefault="005E76BE" w:rsidP="005E76B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4D0FE831" w14:textId="5DBEE414" w:rsidR="005E76BE" w:rsidRPr="008E153D" w:rsidRDefault="005E76BE" w:rsidP="004E67E7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>31</w:t>
            </w:r>
            <w:r w:rsidR="004E67E7" w:rsidRPr="008E153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5E76BE" w:rsidRPr="008E153D" w14:paraId="53F6DB72" w14:textId="77777777" w:rsidTr="009F4943">
        <w:trPr>
          <w:trHeight w:val="144"/>
        </w:trPr>
        <w:tc>
          <w:tcPr>
            <w:tcW w:w="764" w:type="pct"/>
            <w:vAlign w:val="bottom"/>
          </w:tcPr>
          <w:p w14:paraId="4963B04B" w14:textId="77777777" w:rsidR="005E76BE" w:rsidRPr="008E153D" w:rsidRDefault="005E76BE" w:rsidP="005E76BE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038" w:type="pct"/>
          </w:tcPr>
          <w:p w14:paraId="106EFC4C" w14:textId="320FF6C9" w:rsidR="005E76BE" w:rsidRPr="008E153D" w:rsidRDefault="005E76BE" w:rsidP="005E76BE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09" w:type="pct"/>
          </w:tcPr>
          <w:p w14:paraId="0CD1BB4A" w14:textId="2F3CB623" w:rsidR="005E76BE" w:rsidRPr="008E153D" w:rsidRDefault="005E76BE" w:rsidP="005E76B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4" w:type="pct"/>
          </w:tcPr>
          <w:p w14:paraId="650ACAE4" w14:textId="77777777" w:rsidR="005E76BE" w:rsidRPr="008E153D" w:rsidRDefault="005E76BE" w:rsidP="005E76B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vAlign w:val="bottom"/>
          </w:tcPr>
          <w:p w14:paraId="6A1671D4" w14:textId="33094EE9" w:rsidR="005E76BE" w:rsidRPr="008E153D" w:rsidRDefault="005E76BE" w:rsidP="005E76B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47" w:type="pct"/>
          </w:tcPr>
          <w:p w14:paraId="7A19CC85" w14:textId="77777777" w:rsidR="005E76BE" w:rsidRPr="008E153D" w:rsidRDefault="005E76BE" w:rsidP="005E76B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4AC809D8" w14:textId="3253DCCD" w:rsidR="005E76BE" w:rsidRPr="008E153D" w:rsidRDefault="005E76BE" w:rsidP="005E76B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47" w:type="pct"/>
          </w:tcPr>
          <w:p w14:paraId="772E834D" w14:textId="77777777" w:rsidR="005E76BE" w:rsidRPr="008E153D" w:rsidRDefault="005E76BE" w:rsidP="005E76B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4E700706" w14:textId="02A03774" w:rsidR="005E76BE" w:rsidRPr="008E153D" w:rsidRDefault="005E76BE" w:rsidP="005E76B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47" w:type="pct"/>
          </w:tcPr>
          <w:p w14:paraId="3ACA5A4E" w14:textId="77777777" w:rsidR="005E76BE" w:rsidRPr="008E153D" w:rsidRDefault="005E76BE" w:rsidP="005E76B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7FF7361A" w14:textId="4EFD9EE8" w:rsidR="005E76BE" w:rsidRPr="008E153D" w:rsidRDefault="005E76BE" w:rsidP="005E76B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47" w:type="pct"/>
          </w:tcPr>
          <w:p w14:paraId="49E3867F" w14:textId="77777777" w:rsidR="005E76BE" w:rsidRPr="008E153D" w:rsidRDefault="005E76BE" w:rsidP="005E76BE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8AB8423" w14:textId="3284A054" w:rsidR="005E76BE" w:rsidRPr="008E153D" w:rsidRDefault="005E76BE" w:rsidP="005E76BE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48" w:type="pct"/>
          </w:tcPr>
          <w:p w14:paraId="26F90FED" w14:textId="77777777" w:rsidR="005E76BE" w:rsidRPr="008E153D" w:rsidRDefault="005E76BE" w:rsidP="005E76B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3BE4CF70" w14:textId="2F4238D5" w:rsidR="005E76BE" w:rsidRPr="008E153D" w:rsidRDefault="005E76BE" w:rsidP="005E76B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512A43" w:rsidRPr="008E153D" w14:paraId="4FFB631D" w14:textId="77777777" w:rsidTr="009F4943">
        <w:trPr>
          <w:trHeight w:val="234"/>
        </w:trPr>
        <w:tc>
          <w:tcPr>
            <w:tcW w:w="764" w:type="pct"/>
          </w:tcPr>
          <w:p w14:paraId="404D8380" w14:textId="70E4E1FE" w:rsidR="00512A43" w:rsidRPr="008E153D" w:rsidRDefault="00512A43" w:rsidP="00512A43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sz w:val="28"/>
              </w:rPr>
              <w:t>Yi Hao Motor Co., Ltd.</w:t>
            </w:r>
            <w:r w:rsidR="00C91359" w:rsidRPr="008E153D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38" w:type="pct"/>
          </w:tcPr>
          <w:p w14:paraId="78BA8C3B" w14:textId="5CD10819" w:rsidR="00512A43" w:rsidRPr="008E153D" w:rsidRDefault="00512A43" w:rsidP="00512A43">
            <w:pPr>
              <w:ind w:left="304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sz w:val="28"/>
                <w:cs/>
              </w:rPr>
              <w:t>ผลิตและประกอบมอเตอร์ไซค์</w:t>
            </w:r>
            <w:r w:rsidR="008E153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E153D">
              <w:rPr>
                <w:rFonts w:ascii="Angsana New" w:hAnsi="Angsana New"/>
                <w:sz w:val="28"/>
                <w:cs/>
              </w:rPr>
              <w:t>ไฟฟ้า</w:t>
            </w:r>
          </w:p>
        </w:tc>
        <w:tc>
          <w:tcPr>
            <w:tcW w:w="409" w:type="pct"/>
          </w:tcPr>
          <w:p w14:paraId="27A29F42" w14:textId="261A84BC" w:rsidR="00512A43" w:rsidRPr="008E153D" w:rsidRDefault="00512A43" w:rsidP="00512A4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sz w:val="28"/>
                <w:cs/>
              </w:rPr>
              <w:t>ไต้หวัน</w:t>
            </w:r>
          </w:p>
        </w:tc>
        <w:tc>
          <w:tcPr>
            <w:tcW w:w="44" w:type="pct"/>
            <w:vAlign w:val="bottom"/>
          </w:tcPr>
          <w:p w14:paraId="24C46924" w14:textId="77777777" w:rsidR="00512A43" w:rsidRPr="008E153D" w:rsidRDefault="00512A43" w:rsidP="00512A43">
            <w:pPr>
              <w:tabs>
                <w:tab w:val="decimal" w:pos="584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vAlign w:val="bottom"/>
          </w:tcPr>
          <w:p w14:paraId="1E024C78" w14:textId="3AABAF03" w:rsidR="00512A43" w:rsidRPr="004D0A06" w:rsidRDefault="009D4F7B" w:rsidP="004D0A06">
            <w:pPr>
              <w:ind w:right="77"/>
              <w:jc w:val="center"/>
              <w:rPr>
                <w:rFonts w:ascii="Angsana New" w:hAnsi="Angsana New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40.0</w:t>
            </w:r>
            <w:r w:rsidR="00FC716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47" w:type="pct"/>
            <w:vAlign w:val="bottom"/>
          </w:tcPr>
          <w:p w14:paraId="593C4885" w14:textId="77777777" w:rsidR="00512A43" w:rsidRPr="004D0A06" w:rsidRDefault="00512A43" w:rsidP="004D0A06">
            <w:pPr>
              <w:tabs>
                <w:tab w:val="decimal" w:pos="584"/>
                <w:tab w:val="decimal" w:pos="742"/>
              </w:tabs>
              <w:ind w:left="-25" w:right="7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78B7079B" w14:textId="46E2A673" w:rsidR="00512A43" w:rsidRPr="004D0A06" w:rsidRDefault="00512A43" w:rsidP="004D0A06">
            <w:pPr>
              <w:ind w:right="77"/>
              <w:jc w:val="center"/>
              <w:rPr>
                <w:rFonts w:ascii="Angsana New" w:hAnsi="Angsana New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40.0</w:t>
            </w:r>
            <w:r w:rsidR="00FC716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47" w:type="pct"/>
            <w:vAlign w:val="bottom"/>
          </w:tcPr>
          <w:p w14:paraId="20ABB7BA" w14:textId="77777777" w:rsidR="00512A43" w:rsidRPr="004D0A06" w:rsidRDefault="00512A43" w:rsidP="004D0A06">
            <w:pPr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76B41C21" w14:textId="61A09A2C" w:rsidR="00512A43" w:rsidRPr="004D0A06" w:rsidRDefault="009D4F7B" w:rsidP="004D0A06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3,914</w:t>
            </w:r>
          </w:p>
        </w:tc>
        <w:tc>
          <w:tcPr>
            <w:tcW w:w="47" w:type="pct"/>
            <w:vAlign w:val="bottom"/>
          </w:tcPr>
          <w:p w14:paraId="76A81BB7" w14:textId="77777777" w:rsidR="00512A43" w:rsidRPr="004D0A06" w:rsidRDefault="00512A43" w:rsidP="004D0A06">
            <w:pPr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2A3C33E4" w14:textId="4A65CCC0" w:rsidR="00512A43" w:rsidRPr="004D0A06" w:rsidRDefault="00512A43" w:rsidP="004D0A06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3,914</w:t>
            </w:r>
          </w:p>
        </w:tc>
        <w:tc>
          <w:tcPr>
            <w:tcW w:w="47" w:type="pct"/>
            <w:vAlign w:val="bottom"/>
          </w:tcPr>
          <w:p w14:paraId="629F87C5" w14:textId="77777777" w:rsidR="00512A43" w:rsidRPr="004D0A06" w:rsidRDefault="00512A43" w:rsidP="004D0A06">
            <w:pPr>
              <w:tabs>
                <w:tab w:val="decimal" w:pos="720"/>
              </w:tabs>
              <w:ind w:left="-200" w:right="7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" w:type="pct"/>
            <w:vAlign w:val="bottom"/>
          </w:tcPr>
          <w:p w14:paraId="1D287785" w14:textId="35CBE3CB" w:rsidR="00512A43" w:rsidRPr="004D0A06" w:rsidRDefault="009D4F7B" w:rsidP="004D0A06">
            <w:pPr>
              <w:tabs>
                <w:tab w:val="decimal" w:pos="710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 w:rsidRPr="004D0A0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48" w:type="pct"/>
            <w:vAlign w:val="bottom"/>
          </w:tcPr>
          <w:p w14:paraId="347DF2D2" w14:textId="77777777" w:rsidR="00512A43" w:rsidRPr="004D0A06" w:rsidRDefault="00512A43" w:rsidP="004D0A06">
            <w:pPr>
              <w:tabs>
                <w:tab w:val="decimal" w:pos="710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5ED94365" w14:textId="7ED4B9ED" w:rsidR="00512A43" w:rsidRPr="004D0A06" w:rsidRDefault="00512A43" w:rsidP="007D542F">
            <w:pPr>
              <w:tabs>
                <w:tab w:val="decimal" w:pos="710"/>
              </w:tabs>
              <w:ind w:right="86"/>
              <w:jc w:val="right"/>
              <w:rPr>
                <w:rFonts w:ascii="Angsana New" w:hAnsi="Angsana New"/>
                <w:sz w:val="28"/>
              </w:rPr>
            </w:pPr>
            <w:r w:rsidRPr="004D0A06">
              <w:rPr>
                <w:rFonts w:ascii="Angsana New" w:hAnsi="Angsana New"/>
                <w:sz w:val="28"/>
              </w:rPr>
              <w:t>-</w:t>
            </w:r>
          </w:p>
        </w:tc>
      </w:tr>
      <w:tr w:rsidR="00512A43" w:rsidRPr="008E153D" w14:paraId="7CA05691" w14:textId="77777777" w:rsidTr="007D542F">
        <w:trPr>
          <w:trHeight w:val="144"/>
        </w:trPr>
        <w:tc>
          <w:tcPr>
            <w:tcW w:w="764" w:type="pct"/>
          </w:tcPr>
          <w:p w14:paraId="028A4323" w14:textId="2C0B1A27" w:rsidR="00512A43" w:rsidRPr="008E153D" w:rsidRDefault="00512A43" w:rsidP="00512A43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1038" w:type="pct"/>
          </w:tcPr>
          <w:p w14:paraId="0D3E4646" w14:textId="1172105D" w:rsidR="00512A43" w:rsidRPr="008E153D" w:rsidRDefault="00512A43" w:rsidP="00512A43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sz w:val="28"/>
                <w:cs/>
              </w:rPr>
              <w:t>บริการรับส่งอาหาร</w:t>
            </w:r>
          </w:p>
        </w:tc>
        <w:tc>
          <w:tcPr>
            <w:tcW w:w="409" w:type="pct"/>
          </w:tcPr>
          <w:p w14:paraId="291A9385" w14:textId="52C7BED6" w:rsidR="00512A43" w:rsidRPr="008E153D" w:rsidRDefault="00512A43" w:rsidP="00512A4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44" w:type="pct"/>
            <w:vAlign w:val="bottom"/>
          </w:tcPr>
          <w:p w14:paraId="7B9A269A" w14:textId="77777777" w:rsidR="00512A43" w:rsidRPr="008E153D" w:rsidRDefault="00512A43" w:rsidP="00512A4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</w:tcPr>
          <w:p w14:paraId="63C7D5F8" w14:textId="6765C926" w:rsidR="00512A43" w:rsidRPr="008E153D" w:rsidRDefault="009D4F7B" w:rsidP="004D0A0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5.9</w:t>
            </w:r>
            <w:r w:rsidR="00FC716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47" w:type="pct"/>
            <w:vAlign w:val="bottom"/>
          </w:tcPr>
          <w:p w14:paraId="0468829C" w14:textId="77777777" w:rsidR="00512A43" w:rsidRPr="008E153D" w:rsidRDefault="00512A43" w:rsidP="004D0A06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</w:tcPr>
          <w:p w14:paraId="38674349" w14:textId="001855FC" w:rsidR="00512A43" w:rsidRPr="008E153D" w:rsidRDefault="00512A43" w:rsidP="004D0A06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sz w:val="28"/>
              </w:rPr>
              <w:t>5.9</w:t>
            </w:r>
            <w:r w:rsidR="00FC716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47" w:type="pct"/>
          </w:tcPr>
          <w:p w14:paraId="6C8D0C3A" w14:textId="77777777" w:rsidR="00512A43" w:rsidRPr="008E153D" w:rsidRDefault="00512A43" w:rsidP="00512A4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7A1AFC8F" w14:textId="6947749B" w:rsidR="00512A43" w:rsidRPr="008E153D" w:rsidRDefault="009D4F7B" w:rsidP="00512A43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sz w:val="28"/>
                <w:lang w:val="en-GB"/>
              </w:rPr>
              <w:t>10,625</w:t>
            </w:r>
          </w:p>
        </w:tc>
        <w:tc>
          <w:tcPr>
            <w:tcW w:w="47" w:type="pct"/>
            <w:vAlign w:val="bottom"/>
          </w:tcPr>
          <w:p w14:paraId="785804F0" w14:textId="77777777" w:rsidR="00512A43" w:rsidRPr="008E153D" w:rsidRDefault="00512A43" w:rsidP="00512A4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</w:tcPr>
          <w:p w14:paraId="63C2694A" w14:textId="5B234B9E" w:rsidR="00512A43" w:rsidRPr="008E153D" w:rsidRDefault="00512A43" w:rsidP="00512A43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sz w:val="28"/>
                <w:lang w:val="en-GB"/>
              </w:rPr>
              <w:t>10,625</w:t>
            </w:r>
          </w:p>
        </w:tc>
        <w:tc>
          <w:tcPr>
            <w:tcW w:w="47" w:type="pct"/>
            <w:vAlign w:val="bottom"/>
          </w:tcPr>
          <w:p w14:paraId="344E30B2" w14:textId="77777777" w:rsidR="00512A43" w:rsidRPr="008E153D" w:rsidRDefault="00512A43" w:rsidP="00512A4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36AEFD53" w14:textId="2653B238" w:rsidR="00512A43" w:rsidRPr="008E153D" w:rsidRDefault="009D4F7B" w:rsidP="007D542F">
            <w:pPr>
              <w:ind w:left="39" w:right="12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 xml:space="preserve">    15,17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48" w:type="pct"/>
            <w:vAlign w:val="bottom"/>
          </w:tcPr>
          <w:p w14:paraId="723918C4" w14:textId="77777777" w:rsidR="00512A43" w:rsidRPr="008E153D" w:rsidRDefault="00512A43" w:rsidP="00512A43">
            <w:pPr>
              <w:ind w:left="39"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1377F936" w14:textId="2061684B" w:rsidR="00512A43" w:rsidRPr="008E153D" w:rsidRDefault="00512A43" w:rsidP="004E67E7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 xml:space="preserve">    15,178</w:t>
            </w:r>
          </w:p>
        </w:tc>
      </w:tr>
      <w:tr w:rsidR="005E76BE" w:rsidRPr="008E153D" w14:paraId="381DC10D" w14:textId="77777777" w:rsidTr="009F4943">
        <w:trPr>
          <w:trHeight w:val="144"/>
        </w:trPr>
        <w:tc>
          <w:tcPr>
            <w:tcW w:w="764" w:type="pct"/>
          </w:tcPr>
          <w:p w14:paraId="0B66D3A9" w14:textId="77777777" w:rsidR="005E76BE" w:rsidRPr="008E153D" w:rsidRDefault="005E76BE" w:rsidP="005E76BE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8" w:type="pct"/>
            <w:vAlign w:val="bottom"/>
          </w:tcPr>
          <w:p w14:paraId="02D2A808" w14:textId="77777777" w:rsidR="005E76BE" w:rsidRPr="008E153D" w:rsidRDefault="005E76BE" w:rsidP="005E76BE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09" w:type="pct"/>
          </w:tcPr>
          <w:p w14:paraId="6684DFC5" w14:textId="77777777" w:rsidR="005E76BE" w:rsidRPr="008E153D" w:rsidRDefault="005E76BE" w:rsidP="005E76BE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1289707F" w14:textId="77777777" w:rsidR="005E76BE" w:rsidRPr="008E153D" w:rsidRDefault="005E76BE" w:rsidP="005E76BE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</w:tcPr>
          <w:p w14:paraId="3DAD8025" w14:textId="77777777" w:rsidR="005E76BE" w:rsidRPr="008E153D" w:rsidRDefault="005E76BE" w:rsidP="005E76B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4419D446" w14:textId="77777777" w:rsidR="005E76BE" w:rsidRPr="008E153D" w:rsidRDefault="005E76BE" w:rsidP="005E76BE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</w:tcPr>
          <w:p w14:paraId="2DF14A30" w14:textId="77777777" w:rsidR="005E76BE" w:rsidRPr="008E153D" w:rsidRDefault="005E76BE" w:rsidP="005E76BE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1CB7D53A" w14:textId="77777777" w:rsidR="005E76BE" w:rsidRPr="008E153D" w:rsidRDefault="005E76BE" w:rsidP="005E76BE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537BD7FA" w14:textId="77777777" w:rsidR="005E76BE" w:rsidRPr="008E153D" w:rsidRDefault="005E76BE" w:rsidP="005E76BE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51197DB7" w14:textId="77777777" w:rsidR="005E76BE" w:rsidRPr="008E153D" w:rsidRDefault="005E76BE" w:rsidP="005E76BE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</w:tcPr>
          <w:p w14:paraId="59F8C4E6" w14:textId="77777777" w:rsidR="005E76BE" w:rsidRPr="008E153D" w:rsidRDefault="005E76BE" w:rsidP="005E76BE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37A68937" w14:textId="77777777" w:rsidR="005E76BE" w:rsidRPr="008E153D" w:rsidRDefault="005E76BE" w:rsidP="005E76BE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0AEADEC5" w14:textId="51B5AE10" w:rsidR="005E76BE" w:rsidRPr="008E153D" w:rsidRDefault="009D4F7B" w:rsidP="005E76BE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D4F7B">
              <w:rPr>
                <w:rFonts w:ascii="Angsana New" w:hAnsi="Angsana New" w:hint="eastAsia"/>
                <w:color w:val="000000"/>
                <w:sz w:val="28"/>
              </w:rPr>
              <w:t>15,178</w:t>
            </w:r>
          </w:p>
        </w:tc>
        <w:tc>
          <w:tcPr>
            <w:tcW w:w="48" w:type="pct"/>
            <w:vAlign w:val="bottom"/>
          </w:tcPr>
          <w:p w14:paraId="6F70F299" w14:textId="77777777" w:rsidR="005E76BE" w:rsidRPr="008E153D" w:rsidRDefault="005E76BE" w:rsidP="005E76BE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5B17B8EA" w14:textId="52016C98" w:rsidR="005E76BE" w:rsidRPr="008E153D" w:rsidRDefault="000E2184" w:rsidP="004E67E7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  <w:cs/>
              </w:rPr>
              <w:t>15,178</w:t>
            </w:r>
          </w:p>
        </w:tc>
      </w:tr>
      <w:tr w:rsidR="00C430C5" w:rsidRPr="008E153D" w14:paraId="73D5A1EE" w14:textId="77777777" w:rsidTr="007D542F">
        <w:trPr>
          <w:trHeight w:val="144"/>
        </w:trPr>
        <w:tc>
          <w:tcPr>
            <w:tcW w:w="1801" w:type="pct"/>
            <w:gridSpan w:val="2"/>
          </w:tcPr>
          <w:p w14:paraId="640552C6" w14:textId="635A49C5" w:rsidR="00C430C5" w:rsidRPr="008E153D" w:rsidRDefault="004E67E7" w:rsidP="00C430C5">
            <w:pPr>
              <w:tabs>
                <w:tab w:val="left" w:pos="369"/>
              </w:tabs>
              <w:ind w:left="108" w:right="-68" w:hanging="99"/>
              <w:jc w:val="both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8E153D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8E153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8E153D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409" w:type="pct"/>
          </w:tcPr>
          <w:p w14:paraId="3B45547D" w14:textId="77777777" w:rsidR="00C430C5" w:rsidRPr="008E153D" w:rsidRDefault="00C430C5" w:rsidP="00C430C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6DC72217" w14:textId="77777777" w:rsidR="00C430C5" w:rsidRPr="008E153D" w:rsidRDefault="00C430C5" w:rsidP="00C430C5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</w:tcPr>
          <w:p w14:paraId="0B73AEAA" w14:textId="77777777" w:rsidR="00C430C5" w:rsidRPr="008E153D" w:rsidRDefault="00C430C5" w:rsidP="00C430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70006F38" w14:textId="77777777" w:rsidR="00C430C5" w:rsidRPr="008E153D" w:rsidRDefault="00C430C5" w:rsidP="00C430C5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</w:tcPr>
          <w:p w14:paraId="5BB7B1C6" w14:textId="77777777" w:rsidR="00C430C5" w:rsidRPr="008E153D" w:rsidRDefault="00C430C5" w:rsidP="00C430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312BF1A4" w14:textId="77777777" w:rsidR="00C430C5" w:rsidRPr="008E153D" w:rsidRDefault="00C430C5" w:rsidP="00C430C5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7DE1EBF4" w14:textId="77777777" w:rsidR="00C430C5" w:rsidRPr="008E153D" w:rsidRDefault="00C430C5" w:rsidP="00C430C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5F25E580" w14:textId="77777777" w:rsidR="00C430C5" w:rsidRPr="008E153D" w:rsidRDefault="00C430C5" w:rsidP="00C430C5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</w:tcPr>
          <w:p w14:paraId="4BE25510" w14:textId="77777777" w:rsidR="00C430C5" w:rsidRPr="008E153D" w:rsidRDefault="00C430C5" w:rsidP="00C430C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7" w:type="pct"/>
            <w:vAlign w:val="bottom"/>
          </w:tcPr>
          <w:p w14:paraId="44E6206D" w14:textId="77777777" w:rsidR="00C430C5" w:rsidRPr="008E153D" w:rsidRDefault="00C430C5" w:rsidP="00C430C5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4B76D8BA" w14:textId="23255109" w:rsidR="00C430C5" w:rsidRPr="008E153D" w:rsidRDefault="009D4F7B" w:rsidP="00C430C5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D4F7B">
              <w:rPr>
                <w:rFonts w:ascii="Angsana New" w:hAnsi="Angsana New" w:hint="eastAsia"/>
                <w:color w:val="000000"/>
                <w:sz w:val="28"/>
              </w:rPr>
              <w:t>(15,178)</w:t>
            </w:r>
          </w:p>
        </w:tc>
        <w:tc>
          <w:tcPr>
            <w:tcW w:w="48" w:type="pct"/>
            <w:vAlign w:val="bottom"/>
          </w:tcPr>
          <w:p w14:paraId="29653D53" w14:textId="77777777" w:rsidR="00C430C5" w:rsidRPr="008E153D" w:rsidRDefault="00C430C5" w:rsidP="00C430C5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2BEE6641" w14:textId="3EC8C083" w:rsidR="00C430C5" w:rsidRPr="008E153D" w:rsidRDefault="00C430C5" w:rsidP="004E67E7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E153D">
              <w:rPr>
                <w:rFonts w:ascii="Angsana New" w:hAnsi="Angsana New"/>
                <w:color w:val="000000"/>
                <w:sz w:val="28"/>
              </w:rPr>
              <w:t>(</w:t>
            </w:r>
            <w:r w:rsidRPr="008E153D">
              <w:rPr>
                <w:rFonts w:ascii="Angsana New" w:hAnsi="Angsana New"/>
                <w:color w:val="000000"/>
                <w:sz w:val="28"/>
                <w:cs/>
              </w:rPr>
              <w:t>15,178</w:t>
            </w:r>
            <w:r w:rsidRPr="008E15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C430C5" w:rsidRPr="008E153D" w14:paraId="255BB456" w14:textId="77777777" w:rsidTr="009F4943">
        <w:trPr>
          <w:trHeight w:val="144"/>
        </w:trPr>
        <w:tc>
          <w:tcPr>
            <w:tcW w:w="1801" w:type="pct"/>
            <w:gridSpan w:val="2"/>
          </w:tcPr>
          <w:p w14:paraId="5860DBAD" w14:textId="77777777" w:rsidR="00C430C5" w:rsidRPr="008E153D" w:rsidRDefault="00C430C5" w:rsidP="00C430C5">
            <w:pPr>
              <w:ind w:right="-68"/>
              <w:jc w:val="both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8E153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รวมเงินลงทุนในบริษัทร่วม </w:t>
            </w:r>
            <w:r w:rsidRPr="008E153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8E153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09" w:type="pct"/>
          </w:tcPr>
          <w:p w14:paraId="16D86A25" w14:textId="77777777" w:rsidR="00C430C5" w:rsidRPr="008E153D" w:rsidRDefault="00C430C5" w:rsidP="00C430C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4" w:type="pct"/>
          </w:tcPr>
          <w:p w14:paraId="076CCF4F" w14:textId="77777777" w:rsidR="00C430C5" w:rsidRPr="008E153D" w:rsidRDefault="00C430C5" w:rsidP="00C430C5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</w:tcPr>
          <w:p w14:paraId="7459B036" w14:textId="77777777" w:rsidR="00C430C5" w:rsidRPr="008E153D" w:rsidRDefault="00C430C5" w:rsidP="00C430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FC9EF65" w14:textId="77777777" w:rsidR="00C430C5" w:rsidRPr="008E153D" w:rsidRDefault="00C430C5" w:rsidP="00C430C5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</w:tcPr>
          <w:p w14:paraId="70F1BF32" w14:textId="77777777" w:rsidR="00C430C5" w:rsidRPr="008E153D" w:rsidRDefault="00C430C5" w:rsidP="00C430C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0540C246" w14:textId="77777777" w:rsidR="00C430C5" w:rsidRPr="008E153D" w:rsidRDefault="00C430C5" w:rsidP="00C430C5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2069BA7E" w14:textId="77777777" w:rsidR="00C430C5" w:rsidRPr="008E153D" w:rsidRDefault="00C430C5" w:rsidP="00C430C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13243D0E" w14:textId="77777777" w:rsidR="00C430C5" w:rsidRPr="008E153D" w:rsidRDefault="00C430C5" w:rsidP="00C430C5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8" w:type="pct"/>
          </w:tcPr>
          <w:p w14:paraId="70470E49" w14:textId="77777777" w:rsidR="00C430C5" w:rsidRPr="008E153D" w:rsidRDefault="00C430C5" w:rsidP="00C430C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70FBFC4E" w14:textId="77777777" w:rsidR="00C430C5" w:rsidRPr="008E153D" w:rsidRDefault="00C430C5" w:rsidP="00C430C5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B2ADC" w14:textId="69A28F3F" w:rsidR="00C430C5" w:rsidRPr="008E153D" w:rsidRDefault="009D4F7B" w:rsidP="00C430C5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48" w:type="pct"/>
            <w:vAlign w:val="bottom"/>
          </w:tcPr>
          <w:p w14:paraId="5D77EA66" w14:textId="77777777" w:rsidR="00C430C5" w:rsidRPr="00C60CB8" w:rsidRDefault="00C430C5" w:rsidP="00C430C5">
            <w:pPr>
              <w:ind w:left="39" w:right="-224" w:firstLine="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838E6" w14:textId="3A91518C" w:rsidR="00C430C5" w:rsidRPr="00C062FC" w:rsidRDefault="00AE10B8" w:rsidP="004E67E7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062FC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</w:tr>
    </w:tbl>
    <w:p w14:paraId="789E2C8A" w14:textId="77777777" w:rsidR="00873735" w:rsidRDefault="00873735" w:rsidP="0087373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32"/>
          <w:szCs w:val="32"/>
        </w:rPr>
      </w:pPr>
    </w:p>
    <w:p w14:paraId="075900F9" w14:textId="2F327BB7" w:rsidR="00AA108B" w:rsidRPr="00873735" w:rsidRDefault="00C91359" w:rsidP="0087373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  <w:sectPr w:rsidR="00AA108B" w:rsidRPr="00873735" w:rsidSect="004B7740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33" w:chapStyle="1"/>
          <w:cols w:space="720"/>
          <w:docGrid w:linePitch="326"/>
        </w:sectPr>
      </w:pPr>
      <w:r w:rsidRPr="000C3664">
        <w:rPr>
          <w:rFonts w:ascii="Angsana New" w:hAnsi="Angsana New"/>
          <w:sz w:val="28"/>
        </w:rPr>
        <w:t>*</w:t>
      </w:r>
      <w:r w:rsidR="000869F8" w:rsidRPr="000C3664">
        <w:rPr>
          <w:rFonts w:ascii="Angsana New" w:hAnsi="Angsana New" w:hint="cs"/>
          <w:sz w:val="28"/>
          <w:cs/>
        </w:rPr>
        <w:t>ณ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0869F8" w:rsidRPr="000C3664">
        <w:rPr>
          <w:rFonts w:ascii="Angsana New" w:hAnsi="Angsana New" w:hint="cs"/>
          <w:sz w:val="28"/>
          <w:cs/>
        </w:rPr>
        <w:t>วันที่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0869F8" w:rsidRPr="000C3664">
        <w:rPr>
          <w:rFonts w:ascii="Angsana New" w:hAnsi="Angsana New"/>
          <w:sz w:val="28"/>
        </w:rPr>
        <w:t xml:space="preserve">31 </w:t>
      </w:r>
      <w:r w:rsidR="00873735" w:rsidRPr="000C3664">
        <w:rPr>
          <w:rFonts w:ascii="Angsana New" w:hAnsi="Angsana New" w:hint="cs"/>
          <w:sz w:val="28"/>
          <w:cs/>
        </w:rPr>
        <w:t>มีนาคม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0869F8" w:rsidRPr="000C3664">
        <w:rPr>
          <w:rFonts w:ascii="Angsana New" w:hAnsi="Angsana New"/>
          <w:sz w:val="28"/>
        </w:rPr>
        <w:t>256</w:t>
      </w:r>
      <w:r w:rsidR="00C15070" w:rsidRPr="000C3664">
        <w:rPr>
          <w:rFonts w:ascii="Angsana New" w:hAnsi="Angsana New"/>
          <w:sz w:val="28"/>
        </w:rPr>
        <w:t>8</w:t>
      </w:r>
      <w:r w:rsidR="000869F8" w:rsidRPr="000C3664">
        <w:rPr>
          <w:rFonts w:ascii="Angsana New" w:hAnsi="Angsana New"/>
          <w:sz w:val="28"/>
        </w:rPr>
        <w:t xml:space="preserve"> </w:t>
      </w:r>
      <w:r w:rsidR="000869F8" w:rsidRPr="000C3664">
        <w:rPr>
          <w:rFonts w:ascii="Angsana New" w:hAnsi="Angsana New" w:hint="cs"/>
          <w:sz w:val="28"/>
          <w:cs/>
        </w:rPr>
        <w:t>และ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873735" w:rsidRPr="000C3664">
        <w:rPr>
          <w:rFonts w:ascii="Angsana New" w:hAnsi="Angsana New"/>
          <w:sz w:val="28"/>
        </w:rPr>
        <w:t xml:space="preserve">31 </w:t>
      </w:r>
      <w:r w:rsidR="00873735" w:rsidRPr="000C3664">
        <w:rPr>
          <w:rFonts w:ascii="Angsana New" w:hAnsi="Angsana New" w:hint="cs"/>
          <w:sz w:val="28"/>
          <w:cs/>
        </w:rPr>
        <w:t>ธันวาคม</w:t>
      </w:r>
      <w:r w:rsidR="00873735" w:rsidRPr="000C3664">
        <w:rPr>
          <w:rFonts w:ascii="Angsana New" w:hAnsi="Angsana New"/>
          <w:sz w:val="28"/>
          <w:cs/>
        </w:rPr>
        <w:t xml:space="preserve"> </w:t>
      </w:r>
      <w:r w:rsidR="00873735" w:rsidRPr="000C3664">
        <w:rPr>
          <w:rFonts w:ascii="Angsana New" w:hAnsi="Angsana New"/>
          <w:sz w:val="28"/>
        </w:rPr>
        <w:t xml:space="preserve">2567 </w:t>
      </w:r>
      <w:r w:rsidR="000869F8" w:rsidRPr="000C3664">
        <w:rPr>
          <w:rFonts w:ascii="Angsana New" w:hAnsi="Angsana New" w:hint="cs"/>
          <w:sz w:val="28"/>
          <w:cs/>
        </w:rPr>
        <w:t>บริษัท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0869F8" w:rsidRPr="000C3664">
        <w:rPr>
          <w:rFonts w:ascii="Angsana New" w:hAnsi="Angsana New"/>
          <w:sz w:val="28"/>
        </w:rPr>
        <w:t xml:space="preserve">Yi Hao Motor Co., Ltd. </w:t>
      </w:r>
      <w:r w:rsidR="000869F8" w:rsidRPr="000C3664">
        <w:rPr>
          <w:rFonts w:ascii="Angsana New" w:hAnsi="Angsana New" w:hint="cs"/>
          <w:sz w:val="28"/>
          <w:cs/>
        </w:rPr>
        <w:t>มีผลขาดทุนสะสมเกินทุน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0869F8" w:rsidRPr="000C3664">
        <w:rPr>
          <w:rFonts w:ascii="Angsana New" w:hAnsi="Angsana New" w:hint="cs"/>
          <w:sz w:val="28"/>
          <w:cs/>
        </w:rPr>
        <w:t>กลุ่มบริษัทรับรู้ส่วนได้เสียในบริษัทร่วมดังกล่าวเกินกว่าเงินลงทุนเป็นจำนวน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B848D3" w:rsidRPr="000C3664">
        <w:rPr>
          <w:rFonts w:ascii="Angsana New" w:hAnsi="Angsana New"/>
          <w:sz w:val="28"/>
        </w:rPr>
        <w:t>9.00</w:t>
      </w:r>
      <w:r w:rsidR="000869F8" w:rsidRPr="000C3664">
        <w:rPr>
          <w:rFonts w:ascii="Angsana New" w:hAnsi="Angsana New"/>
          <w:sz w:val="28"/>
        </w:rPr>
        <w:t xml:space="preserve"> </w:t>
      </w:r>
      <w:r w:rsidR="000869F8" w:rsidRPr="000C3664">
        <w:rPr>
          <w:rFonts w:ascii="Angsana New" w:hAnsi="Angsana New" w:hint="cs"/>
          <w:sz w:val="28"/>
          <w:cs/>
        </w:rPr>
        <w:t>ล้านบาท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0869F8" w:rsidRPr="000C3664">
        <w:rPr>
          <w:rFonts w:ascii="Angsana New" w:hAnsi="Angsana New" w:hint="cs"/>
          <w:sz w:val="28"/>
          <w:cs/>
        </w:rPr>
        <w:t>และ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9C4E03" w:rsidRPr="000C3664">
        <w:rPr>
          <w:rFonts w:ascii="Angsana New" w:hAnsi="Angsana New"/>
          <w:sz w:val="28"/>
        </w:rPr>
        <w:t>9.00</w:t>
      </w:r>
      <w:r w:rsidR="009C4E03" w:rsidRPr="000C3664">
        <w:rPr>
          <w:rFonts w:ascii="Angsana New" w:hAnsi="Angsana New" w:hint="cs"/>
          <w:sz w:val="28"/>
          <w:cs/>
        </w:rPr>
        <w:t xml:space="preserve"> </w:t>
      </w:r>
      <w:r w:rsidR="000869F8" w:rsidRPr="000C3664">
        <w:rPr>
          <w:rFonts w:ascii="Angsana New" w:hAnsi="Angsana New" w:hint="cs"/>
          <w:sz w:val="28"/>
          <w:cs/>
        </w:rPr>
        <w:t>ล้านบาท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0869F8" w:rsidRPr="000C3664">
        <w:rPr>
          <w:rFonts w:ascii="Angsana New" w:hAnsi="Angsana New" w:hint="cs"/>
          <w:sz w:val="28"/>
          <w:cs/>
        </w:rPr>
        <w:t>ตามลำดับ</w:t>
      </w:r>
      <w:r w:rsidR="000869F8" w:rsidRPr="000C3664">
        <w:rPr>
          <w:rFonts w:ascii="Angsana New" w:hAnsi="Angsana New"/>
          <w:sz w:val="28"/>
          <w:cs/>
        </w:rPr>
        <w:t xml:space="preserve"> </w:t>
      </w:r>
      <w:r w:rsidR="000869F8" w:rsidRPr="000C3664">
        <w:rPr>
          <w:rFonts w:ascii="Angsana New" w:hAnsi="Angsana New" w:hint="cs"/>
          <w:sz w:val="28"/>
          <w:cs/>
        </w:rPr>
        <w:t>โดยกลุ่มบริษัทรับรู้ค่าเผื่อผลขาดทุนด้านเครดิตที่คาดว่าจะเกิดขึ้นในเงินให้กู้ยืมระยะยาวแก่กิจการที่เกี่ยวข้องกัน</w:t>
      </w:r>
      <w:r w:rsidR="000869F8" w:rsidRPr="00873735">
        <w:rPr>
          <w:rFonts w:ascii="Angsana New" w:hAnsi="Angsana New"/>
          <w:sz w:val="28"/>
          <w:cs/>
        </w:rPr>
        <w:t xml:space="preserve"> </w:t>
      </w:r>
    </w:p>
    <w:bookmarkEnd w:id="6"/>
    <w:p w14:paraId="35A4F14D" w14:textId="08695E87" w:rsidR="00F22692" w:rsidRDefault="00F22692" w:rsidP="001D59F8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1D59F8">
        <w:rPr>
          <w:rFonts w:asciiTheme="majorBidi" w:hAnsiTheme="majorBidi" w:cstheme="majorBidi" w:hint="cs"/>
          <w:b/>
          <w:bCs/>
          <w:sz w:val="28"/>
          <w:cs/>
        </w:rPr>
        <w:t>อสังหาริมทรัพย์</w:t>
      </w:r>
      <w:r w:rsidRPr="004517A7">
        <w:rPr>
          <w:rFonts w:ascii="Angsana New" w:hAnsi="Angsana New" w:hint="cs"/>
          <w:b/>
          <w:bCs/>
          <w:sz w:val="28"/>
          <w:cs/>
        </w:rPr>
        <w:t>เพื่อการลงทุน</w:t>
      </w:r>
      <w:r w:rsidR="00E82BF3">
        <w:rPr>
          <w:rFonts w:ascii="Angsana New" w:hAnsi="Angsana New"/>
          <w:b/>
          <w:bCs/>
          <w:sz w:val="28"/>
        </w:rPr>
        <w:t xml:space="preserve"> </w:t>
      </w:r>
    </w:p>
    <w:p w14:paraId="37DF23B1" w14:textId="670BE8AF" w:rsidR="00AA3E8F" w:rsidRDefault="00E54AC0" w:rsidP="00E54A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E54AC0">
        <w:rPr>
          <w:rFonts w:ascii="Angsana New" w:hAnsi="Angsana New" w:hint="cs"/>
          <w:sz w:val="28"/>
          <w:cs/>
        </w:rPr>
        <w:t>รายการ</w:t>
      </w:r>
      <w:r w:rsidRPr="00E54AC0">
        <w:rPr>
          <w:rFonts w:asciiTheme="majorBidi" w:hAnsiTheme="majorBidi" w:cstheme="majorBidi" w:hint="cs"/>
          <w:color w:val="000000"/>
          <w:spacing w:val="-2"/>
          <w:sz w:val="28"/>
          <w:cs/>
        </w:rPr>
        <w:t>เปลี่ยนแปลง</w:t>
      </w:r>
      <w:r w:rsidRPr="00E54AC0">
        <w:rPr>
          <w:rFonts w:ascii="Angsana New" w:hAnsi="Angsana New" w:hint="cs"/>
          <w:sz w:val="28"/>
          <w:cs/>
        </w:rPr>
        <w:t>ของบัญชีอสังหาริมทรัพย์เพื่อการลงทุน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  <w:lang w:val="en-GB"/>
        </w:rPr>
        <w:t>รอบระยะเวลา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8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4"/>
        <w:gridCol w:w="973"/>
        <w:gridCol w:w="177"/>
        <w:gridCol w:w="795"/>
        <w:gridCol w:w="442"/>
        <w:gridCol w:w="1509"/>
        <w:gridCol w:w="133"/>
        <w:gridCol w:w="1447"/>
      </w:tblGrid>
      <w:tr w:rsidR="00187E90" w:rsidRPr="00806491" w14:paraId="68A81DD1" w14:textId="77777777" w:rsidTr="001D6965">
        <w:trPr>
          <w:trHeight w:val="20"/>
        </w:trPr>
        <w:tc>
          <w:tcPr>
            <w:tcW w:w="3614" w:type="dxa"/>
            <w:vAlign w:val="bottom"/>
          </w:tcPr>
          <w:p w14:paraId="57C40599" w14:textId="77777777" w:rsidR="00187E90" w:rsidRPr="00806491" w:rsidRDefault="00187E90" w:rsidP="00876128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45" w:type="dxa"/>
            <w:gridSpan w:val="3"/>
            <w:vAlign w:val="bottom"/>
          </w:tcPr>
          <w:p w14:paraId="16179B6C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2" w:type="dxa"/>
          </w:tcPr>
          <w:p w14:paraId="22B233BC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89" w:type="dxa"/>
            <w:gridSpan w:val="3"/>
            <w:vAlign w:val="bottom"/>
          </w:tcPr>
          <w:p w14:paraId="2977814D" w14:textId="77777777" w:rsidR="00187E90" w:rsidRPr="00806491" w:rsidRDefault="00187E90" w:rsidP="00876128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87E90" w:rsidRPr="00806491" w14:paraId="1B8F8835" w14:textId="77777777" w:rsidTr="001D6965">
        <w:trPr>
          <w:trHeight w:val="20"/>
        </w:trPr>
        <w:tc>
          <w:tcPr>
            <w:tcW w:w="3614" w:type="dxa"/>
            <w:vAlign w:val="bottom"/>
          </w:tcPr>
          <w:p w14:paraId="148CD9A2" w14:textId="77777777" w:rsidR="00187E90" w:rsidRPr="00806491" w:rsidRDefault="00187E90" w:rsidP="00876128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45" w:type="dxa"/>
            <w:gridSpan w:val="3"/>
            <w:vAlign w:val="bottom"/>
          </w:tcPr>
          <w:p w14:paraId="7A85D53E" w14:textId="15DE6998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2" w:type="dxa"/>
          </w:tcPr>
          <w:p w14:paraId="7B52B0F8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89" w:type="dxa"/>
            <w:gridSpan w:val="3"/>
            <w:tcBorders>
              <w:bottom w:val="single" w:sz="4" w:space="0" w:color="auto"/>
            </w:tcBorders>
            <w:vAlign w:val="bottom"/>
          </w:tcPr>
          <w:p w14:paraId="2E5C0744" w14:textId="48DE5E8F" w:rsidR="00187E90" w:rsidRPr="00806491" w:rsidRDefault="00EC4E4F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</w:rPr>
              <w:t xml:space="preserve"> / </w:t>
            </w:r>
            <w:r w:rsidR="00187E90"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87E90" w:rsidRPr="00806491" w14:paraId="787E7513" w14:textId="77777777" w:rsidTr="001D6965">
        <w:trPr>
          <w:trHeight w:val="20"/>
        </w:trPr>
        <w:tc>
          <w:tcPr>
            <w:tcW w:w="3614" w:type="dxa"/>
            <w:vAlign w:val="bottom"/>
          </w:tcPr>
          <w:p w14:paraId="6C691E30" w14:textId="77777777" w:rsidR="00187E90" w:rsidRPr="00806491" w:rsidRDefault="00187E90" w:rsidP="00876128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vAlign w:val="bottom"/>
          </w:tcPr>
          <w:p w14:paraId="17B7F57A" w14:textId="74D5B898" w:rsidR="00187E90" w:rsidRPr="00806491" w:rsidRDefault="00187E90" w:rsidP="00876128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" w:type="dxa"/>
          </w:tcPr>
          <w:p w14:paraId="0750FB4D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5" w:type="dxa"/>
            <w:vAlign w:val="bottom"/>
          </w:tcPr>
          <w:p w14:paraId="48C5725E" w14:textId="1085B74D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2" w:type="dxa"/>
          </w:tcPr>
          <w:p w14:paraId="59C15F3B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6A6F4787" w14:textId="77777777" w:rsidR="00187E90" w:rsidRPr="00806491" w:rsidRDefault="00187E90" w:rsidP="00876128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4E4C4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33" w:type="dxa"/>
            <w:tcBorders>
              <w:top w:val="single" w:sz="4" w:space="0" w:color="auto"/>
            </w:tcBorders>
          </w:tcPr>
          <w:p w14:paraId="4A17F1DD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13A693BD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187E90" w:rsidRPr="00806491" w14:paraId="4A0AE8AD" w14:textId="77777777" w:rsidTr="001D6965">
        <w:trPr>
          <w:trHeight w:val="20"/>
        </w:trPr>
        <w:tc>
          <w:tcPr>
            <w:tcW w:w="3614" w:type="dxa"/>
            <w:vAlign w:val="bottom"/>
          </w:tcPr>
          <w:p w14:paraId="265E5BAE" w14:textId="77777777" w:rsidR="00187E90" w:rsidRPr="00806491" w:rsidRDefault="00187E90" w:rsidP="00876128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vAlign w:val="bottom"/>
          </w:tcPr>
          <w:p w14:paraId="0CEFECC5" w14:textId="142919F3" w:rsidR="00187E90" w:rsidRPr="00806491" w:rsidRDefault="00187E90" w:rsidP="00876128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" w:type="dxa"/>
          </w:tcPr>
          <w:p w14:paraId="6B5AEAC6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5" w:type="dxa"/>
            <w:vAlign w:val="bottom"/>
          </w:tcPr>
          <w:p w14:paraId="19EDAA63" w14:textId="4617A531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2" w:type="dxa"/>
          </w:tcPr>
          <w:p w14:paraId="4DAE6690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6A190E8" w14:textId="77777777" w:rsidR="00187E90" w:rsidRPr="00806491" w:rsidRDefault="00187E90" w:rsidP="00876128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3" w:type="dxa"/>
          </w:tcPr>
          <w:p w14:paraId="6F40F204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9916636" w14:textId="77777777" w:rsidR="00187E90" w:rsidRPr="00806491" w:rsidRDefault="00187E90" w:rsidP="008761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52A3F" w:rsidRPr="00806491" w14:paraId="6D8F8FA5" w14:textId="77777777" w:rsidTr="001D6965">
        <w:trPr>
          <w:trHeight w:val="20"/>
        </w:trPr>
        <w:tc>
          <w:tcPr>
            <w:tcW w:w="3614" w:type="dxa"/>
          </w:tcPr>
          <w:p w14:paraId="1F8D247E" w14:textId="77777777" w:rsidR="00352A3F" w:rsidRPr="00806491" w:rsidRDefault="00352A3F" w:rsidP="00352A3F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973" w:type="dxa"/>
            <w:shd w:val="clear" w:color="auto" w:fill="auto"/>
          </w:tcPr>
          <w:p w14:paraId="04BDC1FB" w14:textId="1D27D853" w:rsidR="00352A3F" w:rsidRPr="005F6FBA" w:rsidRDefault="00352A3F" w:rsidP="00352A3F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dxa"/>
          </w:tcPr>
          <w:p w14:paraId="7EC7633E" w14:textId="77777777" w:rsidR="00352A3F" w:rsidRPr="00806491" w:rsidRDefault="00352A3F" w:rsidP="00352A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4237300B" w14:textId="07D54E41" w:rsidR="00352A3F" w:rsidRPr="00352A3F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2" w:type="dxa"/>
            <w:shd w:val="clear" w:color="auto" w:fill="auto"/>
          </w:tcPr>
          <w:p w14:paraId="5A3AECD6" w14:textId="77777777" w:rsidR="00352A3F" w:rsidRPr="00352A3F" w:rsidRDefault="00352A3F" w:rsidP="00352A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219CBB97" w14:textId="0DA399F0" w:rsidR="00352A3F" w:rsidRPr="00352A3F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A3F">
              <w:rPr>
                <w:rFonts w:asciiTheme="majorBidi" w:hAnsiTheme="majorBidi" w:cstheme="majorBidi"/>
                <w:sz w:val="28"/>
                <w:szCs w:val="28"/>
              </w:rPr>
              <w:t>206,41</w:t>
            </w:r>
            <w:r w:rsidR="008F26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14D54E46" w14:textId="77777777" w:rsidR="00352A3F" w:rsidRPr="00352A3F" w:rsidRDefault="00352A3F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62892AB" w14:textId="7A6FFAAB" w:rsidR="00352A3F" w:rsidRPr="00352A3F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A3F">
              <w:rPr>
                <w:rFonts w:asciiTheme="majorBidi" w:hAnsiTheme="majorBidi" w:cstheme="majorBidi"/>
                <w:sz w:val="28"/>
                <w:szCs w:val="28"/>
              </w:rPr>
              <w:t>206,665</w:t>
            </w:r>
          </w:p>
        </w:tc>
      </w:tr>
      <w:tr w:rsidR="00352A3F" w:rsidRPr="00806491" w14:paraId="2BF431B2" w14:textId="77777777" w:rsidTr="001D6965">
        <w:trPr>
          <w:trHeight w:val="20"/>
        </w:trPr>
        <w:tc>
          <w:tcPr>
            <w:tcW w:w="3614" w:type="dxa"/>
          </w:tcPr>
          <w:p w14:paraId="3786B1DD" w14:textId="77777777" w:rsidR="00352A3F" w:rsidRPr="00990DA5" w:rsidRDefault="00352A3F" w:rsidP="00352A3F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DA5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เพิ่ม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</w:t>
            </w:r>
            <w:r w:rsidRPr="00990DA5">
              <w:rPr>
                <w:rFonts w:asciiTheme="majorBidi" w:eastAsia="MS Mincho" w:hAnsiTheme="majorBidi"/>
                <w:sz w:val="28"/>
                <w:szCs w:val="28"/>
                <w:cs/>
              </w:rPr>
              <w:t>ซื้อ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45624E1E" w14:textId="2877FBC9" w:rsidR="00352A3F" w:rsidRPr="00806491" w:rsidRDefault="00352A3F" w:rsidP="00352A3F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dxa"/>
          </w:tcPr>
          <w:p w14:paraId="675B9EC7" w14:textId="77777777" w:rsidR="00352A3F" w:rsidRPr="00806491" w:rsidRDefault="00352A3F" w:rsidP="00352A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40E715E1" w14:textId="1CA2B149" w:rsidR="00352A3F" w:rsidRPr="00352A3F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2" w:type="dxa"/>
            <w:shd w:val="clear" w:color="auto" w:fill="auto"/>
          </w:tcPr>
          <w:p w14:paraId="7C3F2D8E" w14:textId="77777777" w:rsidR="00352A3F" w:rsidRPr="00352A3F" w:rsidRDefault="00352A3F" w:rsidP="00352A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1EC3921B" w14:textId="2CEA3F44" w:rsidR="00352A3F" w:rsidRPr="00352A3F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A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4FC8D07A" w14:textId="77777777" w:rsidR="00352A3F" w:rsidRPr="00352A3F" w:rsidRDefault="00352A3F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5F2BAC6" w14:textId="34F05EC5" w:rsidR="00352A3F" w:rsidRPr="00352A3F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A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2A3F" w:rsidRPr="003B1973" w14:paraId="280B6DDB" w14:textId="77777777" w:rsidTr="001D6965">
        <w:trPr>
          <w:trHeight w:val="20"/>
        </w:trPr>
        <w:tc>
          <w:tcPr>
            <w:tcW w:w="3614" w:type="dxa"/>
            <w:vAlign w:val="bottom"/>
          </w:tcPr>
          <w:p w14:paraId="0564E898" w14:textId="2CA203FD" w:rsidR="00352A3F" w:rsidRPr="003B1973" w:rsidRDefault="00352A3F" w:rsidP="000E10C6">
            <w:pPr>
              <w:pStyle w:val="BodyText2"/>
              <w:tabs>
                <w:tab w:val="left" w:pos="537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3B1973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3B1973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3B1973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 </w:t>
            </w:r>
            <w:r w:rsidRPr="003B197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0B3BC2D9" w14:textId="79C99857" w:rsidR="00352A3F" w:rsidRPr="003B1973" w:rsidRDefault="00352A3F" w:rsidP="00352A3F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dxa"/>
          </w:tcPr>
          <w:p w14:paraId="0EAEB815" w14:textId="77777777" w:rsidR="00352A3F" w:rsidRPr="003B1973" w:rsidRDefault="00352A3F" w:rsidP="00352A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5FD8A869" w14:textId="1E0325B0" w:rsidR="00352A3F" w:rsidRPr="00352A3F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2" w:type="dxa"/>
            <w:shd w:val="clear" w:color="auto" w:fill="auto"/>
          </w:tcPr>
          <w:p w14:paraId="15C1B97C" w14:textId="77777777" w:rsidR="00352A3F" w:rsidRPr="00352A3F" w:rsidRDefault="00352A3F" w:rsidP="00352A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43F58EC2" w14:textId="6E38C21D" w:rsidR="00352A3F" w:rsidRPr="00352A3F" w:rsidRDefault="00352A3F" w:rsidP="00352A3F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A3F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F5279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52A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3E72719B" w14:textId="77777777" w:rsidR="00352A3F" w:rsidRPr="00352A3F" w:rsidRDefault="00352A3F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77D2BF0" w14:textId="3CA26934" w:rsidR="00352A3F" w:rsidRPr="00352A3F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2A3F">
              <w:rPr>
                <w:rFonts w:asciiTheme="majorBidi" w:hAnsiTheme="majorBidi" w:cstheme="majorBidi"/>
                <w:sz w:val="28"/>
                <w:szCs w:val="28"/>
              </w:rPr>
              <w:t>(25</w:t>
            </w:r>
            <w:r w:rsidR="005D66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52A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2A3F" w:rsidRPr="003B1973" w14:paraId="1CC63A96" w14:textId="77777777" w:rsidTr="001D6965">
        <w:trPr>
          <w:trHeight w:val="20"/>
        </w:trPr>
        <w:tc>
          <w:tcPr>
            <w:tcW w:w="3614" w:type="dxa"/>
          </w:tcPr>
          <w:p w14:paraId="49A2A939" w14:textId="77777777" w:rsidR="00352A3F" w:rsidRPr="003B1973" w:rsidRDefault="00352A3F" w:rsidP="00352A3F">
            <w:pPr>
              <w:pStyle w:val="BodyText2"/>
              <w:spacing w:after="0" w:line="240" w:lineRule="auto"/>
              <w:ind w:left="447" w:right="-48" w:hanging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9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สิ้นรอบ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0042C7C1" w14:textId="2E0FCD05" w:rsidR="00352A3F" w:rsidRPr="001147A8" w:rsidRDefault="00352A3F" w:rsidP="00352A3F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" w:type="dxa"/>
          </w:tcPr>
          <w:p w14:paraId="1CF5D4A3" w14:textId="77777777" w:rsidR="00352A3F" w:rsidRPr="001147A8" w:rsidRDefault="00352A3F" w:rsidP="00352A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</w:tcPr>
          <w:p w14:paraId="1DEB3A6C" w14:textId="45E645C7" w:rsidR="00352A3F" w:rsidRPr="001147A8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shd w:val="clear" w:color="auto" w:fill="auto"/>
          </w:tcPr>
          <w:p w14:paraId="642D14DA" w14:textId="77777777" w:rsidR="00352A3F" w:rsidRPr="001147A8" w:rsidRDefault="00352A3F" w:rsidP="00352A3F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5E44F" w14:textId="257FFC41" w:rsidR="00352A3F" w:rsidRPr="001147A8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7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206,3</w:t>
            </w:r>
            <w:r w:rsidR="005D66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1B9480DF" w14:textId="77777777" w:rsidR="00352A3F" w:rsidRPr="001147A8" w:rsidRDefault="00352A3F" w:rsidP="00352A3F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09A25" w14:textId="746C5AB2" w:rsidR="00352A3F" w:rsidRPr="001147A8" w:rsidRDefault="00352A3F" w:rsidP="00352A3F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7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206,41</w:t>
            </w:r>
            <w:r w:rsidR="002C7B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187E90" w:rsidRPr="003B1973" w14:paraId="0D344910" w14:textId="77777777" w:rsidTr="001D6965">
        <w:trPr>
          <w:trHeight w:val="20"/>
        </w:trPr>
        <w:tc>
          <w:tcPr>
            <w:tcW w:w="3614" w:type="dxa"/>
          </w:tcPr>
          <w:p w14:paraId="7BC2485B" w14:textId="77777777" w:rsidR="00187E90" w:rsidRPr="003B1973" w:rsidRDefault="00187E90" w:rsidP="00876128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  <w:tcBorders>
              <w:bottom w:val="nil"/>
            </w:tcBorders>
            <w:shd w:val="clear" w:color="auto" w:fill="auto"/>
            <w:vAlign w:val="bottom"/>
          </w:tcPr>
          <w:p w14:paraId="675ED047" w14:textId="77777777" w:rsidR="00187E90" w:rsidRPr="003B1973" w:rsidRDefault="00187E90" w:rsidP="00876128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3B69327F" w14:textId="77777777" w:rsidR="00187E90" w:rsidRPr="003B1973" w:rsidRDefault="00187E90" w:rsidP="0087612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DC311E5" w14:textId="77777777" w:rsidR="00187E90" w:rsidRPr="003B1973" w:rsidRDefault="00187E90" w:rsidP="0087612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" w:type="dxa"/>
            <w:tcBorders>
              <w:bottom w:val="nil"/>
            </w:tcBorders>
            <w:shd w:val="clear" w:color="auto" w:fill="auto"/>
          </w:tcPr>
          <w:p w14:paraId="4F925D46" w14:textId="77777777" w:rsidR="00187E90" w:rsidRPr="003B1973" w:rsidRDefault="00187E90" w:rsidP="0087612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113387" w14:textId="77777777" w:rsidR="00187E90" w:rsidRPr="003B1973" w:rsidRDefault="00187E90" w:rsidP="0087612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dxa"/>
            <w:tcBorders>
              <w:bottom w:val="nil"/>
            </w:tcBorders>
            <w:shd w:val="clear" w:color="auto" w:fill="auto"/>
          </w:tcPr>
          <w:p w14:paraId="57F28780" w14:textId="77777777" w:rsidR="00187E90" w:rsidRPr="003B1973" w:rsidRDefault="00187E90" w:rsidP="00876128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521F4" w14:textId="77777777" w:rsidR="00187E90" w:rsidRPr="003B1973" w:rsidRDefault="00187E90" w:rsidP="0087612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79D4804" w14:textId="77777777" w:rsidR="00E54AC0" w:rsidRDefault="00E54A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925BF9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70C9CFB" w14:textId="79A22FE3" w:rsidR="0038576C" w:rsidRPr="00623506" w:rsidRDefault="0038576C" w:rsidP="00623506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A11019">
        <w:rPr>
          <w:rFonts w:asciiTheme="majorBidi" w:hAnsiTheme="majorBidi" w:cstheme="majorBidi"/>
          <w:b/>
          <w:bCs/>
          <w:sz w:val="28"/>
          <w:cs/>
        </w:rPr>
        <w:t>ที่ดิน อาคารและอุปกรณ์</w:t>
      </w:r>
    </w:p>
    <w:p w14:paraId="49EF3621" w14:textId="35CCC1E2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</w:t>
      </w:r>
      <w:r w:rsidR="00EA4FFE">
        <w:rPr>
          <w:rFonts w:asciiTheme="majorBidi" w:hAnsiTheme="majorBidi" w:cstheme="majorBidi" w:hint="cs"/>
          <w:sz w:val="28"/>
          <w:cs/>
          <w:lang w:val="en-GB"/>
        </w:rPr>
        <w:t>รอบระยะเวลา</w:t>
      </w:r>
      <w:r w:rsidR="00B83DBA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0D047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86207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149B7"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862071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2071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="0062443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2071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62443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A61E3A" w:rsidRPr="00806491" w14:paraId="3124762D" w14:textId="77777777">
        <w:trPr>
          <w:trHeight w:val="20"/>
        </w:trPr>
        <w:tc>
          <w:tcPr>
            <w:tcW w:w="4230" w:type="dxa"/>
            <w:vAlign w:val="bottom"/>
          </w:tcPr>
          <w:p w14:paraId="3F7528EE" w14:textId="77777777" w:rsidR="00A61E3A" w:rsidRPr="00806491" w:rsidRDefault="00A61E3A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CB00E2D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91C9469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8766599" w14:textId="77777777" w:rsidR="00A61E3A" w:rsidRPr="00806491" w:rsidRDefault="00A61E3A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A61E3A" w:rsidRPr="00806491" w14:paraId="6DFAE9CB" w14:textId="77777777">
        <w:trPr>
          <w:trHeight w:val="20"/>
        </w:trPr>
        <w:tc>
          <w:tcPr>
            <w:tcW w:w="4230" w:type="dxa"/>
            <w:vAlign w:val="bottom"/>
          </w:tcPr>
          <w:p w14:paraId="5ED65CC9" w14:textId="77777777" w:rsidR="00A61E3A" w:rsidRPr="00806491" w:rsidRDefault="00A61E3A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0B26CF3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0A8FA1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834D5CE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E3A" w:rsidRPr="00806491" w14:paraId="23999F07" w14:textId="77777777">
        <w:trPr>
          <w:trHeight w:val="20"/>
        </w:trPr>
        <w:tc>
          <w:tcPr>
            <w:tcW w:w="4230" w:type="dxa"/>
            <w:vAlign w:val="bottom"/>
          </w:tcPr>
          <w:p w14:paraId="4DE80629" w14:textId="77777777" w:rsidR="00A61E3A" w:rsidRPr="00806491" w:rsidRDefault="00A61E3A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411EA5" w14:textId="492800FB" w:rsidR="00A61E3A" w:rsidRPr="00806491" w:rsidRDefault="00A03950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4E4C4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419248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5B50B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24F1527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EB4ECF" w14:textId="74D37790" w:rsidR="00A61E3A" w:rsidRPr="00806491" w:rsidRDefault="00A03950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4E4C4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3B4CA4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F809B9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A61E3A" w:rsidRPr="00806491" w14:paraId="50846BD8" w14:textId="77777777">
        <w:trPr>
          <w:trHeight w:val="20"/>
        </w:trPr>
        <w:tc>
          <w:tcPr>
            <w:tcW w:w="4230" w:type="dxa"/>
            <w:vAlign w:val="bottom"/>
          </w:tcPr>
          <w:p w14:paraId="57769873" w14:textId="77777777" w:rsidR="00A61E3A" w:rsidRPr="00806491" w:rsidRDefault="00A61E3A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35A80" w14:textId="36A65980" w:rsidR="00A61E3A" w:rsidRPr="00806491" w:rsidRDefault="00A61E3A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A039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1073E1D4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AB4946" w14:textId="57C492B0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A0395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E26D24D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5EC5F0" w14:textId="442EA1E0" w:rsidR="00A61E3A" w:rsidRPr="00806491" w:rsidRDefault="00A61E3A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A039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68DC6CAA" w14:textId="77777777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41A5D9" w14:textId="7427CDD2" w:rsidR="00A61E3A" w:rsidRPr="00806491" w:rsidRDefault="00A61E3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A0395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F502E" w:rsidRPr="00EE071D" w14:paraId="41598C78" w14:textId="77777777" w:rsidTr="007D542F">
        <w:trPr>
          <w:trHeight w:val="20"/>
        </w:trPr>
        <w:tc>
          <w:tcPr>
            <w:tcW w:w="4230" w:type="dxa"/>
          </w:tcPr>
          <w:p w14:paraId="032A1A9C" w14:textId="77777777" w:rsidR="00FF502E" w:rsidRPr="00806491" w:rsidRDefault="00FF502E" w:rsidP="00FF502E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B7DAF" w14:textId="54703EB7" w:rsidR="00FF502E" w:rsidRPr="005F6FBA" w:rsidRDefault="00DF2CDF" w:rsidP="00FF502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,856</w:t>
            </w:r>
          </w:p>
        </w:tc>
        <w:tc>
          <w:tcPr>
            <w:tcW w:w="90" w:type="dxa"/>
            <w:vAlign w:val="bottom"/>
          </w:tcPr>
          <w:p w14:paraId="48216018" w14:textId="77777777" w:rsidR="00FF502E" w:rsidRPr="00806491" w:rsidRDefault="00FF502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704810" w14:textId="23B87CC6" w:rsidR="00FF502E" w:rsidRPr="009143C0" w:rsidRDefault="00EE21E1" w:rsidP="00FF502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3C0">
              <w:rPr>
                <w:rFonts w:asciiTheme="majorBidi" w:hAnsiTheme="majorBidi" w:cstheme="majorBidi"/>
                <w:sz w:val="28"/>
                <w:szCs w:val="28"/>
              </w:rPr>
              <w:t>614,817</w:t>
            </w:r>
            <w:r w:rsidR="00FF502E" w:rsidRPr="009143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96242" w14:textId="77777777" w:rsidR="00FF502E" w:rsidRPr="00DF2CDF" w:rsidRDefault="00FF502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B4CA7" w14:textId="6335D408" w:rsidR="00FF502E" w:rsidRPr="005F6FBA" w:rsidRDefault="00641E5F" w:rsidP="00FF502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 w:rsidR="00FF502E" w:rsidRPr="005F6F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0871DD" w14:textId="77777777" w:rsidR="00FF502E" w:rsidRPr="00806491" w:rsidRDefault="00FF502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052B43" w14:textId="7E591C42" w:rsidR="00FF502E" w:rsidRPr="00D274F6" w:rsidRDefault="00F973CC" w:rsidP="00EE071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071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E071D" w:rsidRPr="00EE071D">
              <w:rPr>
                <w:rFonts w:asciiTheme="majorBidi" w:hAnsiTheme="majorBidi" w:cstheme="majorBidi" w:hint="cs"/>
                <w:sz w:val="28"/>
                <w:szCs w:val="28"/>
                <w:cs/>
              </w:rPr>
              <w:t>496</w:t>
            </w:r>
            <w:r w:rsidR="00FF502E" w:rsidRPr="00EE071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</w:tr>
      <w:tr w:rsidR="005D3918" w:rsidRPr="00806491" w14:paraId="010E9A61" w14:textId="77777777" w:rsidTr="007D542F">
        <w:trPr>
          <w:trHeight w:val="20"/>
        </w:trPr>
        <w:tc>
          <w:tcPr>
            <w:tcW w:w="4230" w:type="dxa"/>
          </w:tcPr>
          <w:p w14:paraId="236EBD59" w14:textId="77777777" w:rsidR="005D3918" w:rsidRPr="00990DA5" w:rsidRDefault="005D3918" w:rsidP="005D3918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DA5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เพิ่ม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</w:t>
            </w:r>
            <w:r w:rsidRPr="00990DA5">
              <w:rPr>
                <w:rFonts w:asciiTheme="majorBidi" w:eastAsia="MS Mincho" w:hAnsiTheme="majorBidi"/>
                <w:sz w:val="28"/>
                <w:szCs w:val="28"/>
                <w:cs/>
              </w:rPr>
              <w:t>ซื้อ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62CC6E" w14:textId="451123B2" w:rsidR="005D3918" w:rsidRPr="00806491" w:rsidRDefault="0078042F" w:rsidP="005D3918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14,430</w:t>
            </w:r>
          </w:p>
        </w:tc>
        <w:tc>
          <w:tcPr>
            <w:tcW w:w="90" w:type="dxa"/>
            <w:vAlign w:val="bottom"/>
          </w:tcPr>
          <w:p w14:paraId="6B4994A4" w14:textId="77777777" w:rsidR="005D3918" w:rsidRPr="00806491" w:rsidRDefault="005D3918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D83B03" w14:textId="6A81E272" w:rsidR="005D3918" w:rsidRPr="009143C0" w:rsidRDefault="00EE21E1" w:rsidP="005D391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3C0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9F748A" w:rsidRPr="009143C0">
              <w:rPr>
                <w:rFonts w:asciiTheme="majorBidi" w:hAnsiTheme="majorBidi" w:cstheme="majorBidi"/>
                <w:sz w:val="28"/>
                <w:szCs w:val="28"/>
              </w:rPr>
              <w:t>,215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5C9711" w14:textId="77777777" w:rsidR="005D3918" w:rsidRPr="00806491" w:rsidRDefault="005D3918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1C2AC3" w14:textId="44EEEB52" w:rsidR="005D3918" w:rsidRPr="00806491" w:rsidRDefault="002C71DC" w:rsidP="005D391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A15A09" w14:textId="77777777" w:rsidR="005D3918" w:rsidRPr="00806491" w:rsidRDefault="005D3918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07D8A3" w14:textId="6F4DDB72" w:rsidR="005D3918" w:rsidRPr="00D274F6" w:rsidRDefault="00EE071D" w:rsidP="005D3918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,705</w:t>
            </w:r>
          </w:p>
        </w:tc>
      </w:tr>
      <w:tr w:rsidR="00917A52" w:rsidRPr="00806491" w14:paraId="043441FF" w14:textId="77777777" w:rsidTr="007D542F">
        <w:trPr>
          <w:trHeight w:val="20"/>
        </w:trPr>
        <w:tc>
          <w:tcPr>
            <w:tcW w:w="4230" w:type="dxa"/>
          </w:tcPr>
          <w:p w14:paraId="28453D11" w14:textId="77777777" w:rsidR="00917A52" w:rsidRPr="00806491" w:rsidRDefault="00917A52" w:rsidP="00917A52">
            <w:pPr>
              <w:pStyle w:val="BodyText2"/>
              <w:spacing w:after="0" w:line="240" w:lineRule="auto"/>
              <w:ind w:left="288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46B64" w14:textId="11CCE7A8" w:rsidR="00917A52" w:rsidRPr="00806491" w:rsidRDefault="0078042F" w:rsidP="00917A52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2D8971E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2A5827" w14:textId="7B99645A" w:rsidR="00917A52" w:rsidRPr="009143C0" w:rsidRDefault="009F748A" w:rsidP="00917A5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3C0">
              <w:rPr>
                <w:rFonts w:asciiTheme="majorBidi" w:hAnsiTheme="majorBidi" w:cstheme="majorBidi"/>
                <w:sz w:val="28"/>
                <w:szCs w:val="28"/>
              </w:rPr>
              <w:t>3,971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4C37C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C3481" w14:textId="34FB5028" w:rsidR="00917A52" w:rsidRPr="00806491" w:rsidRDefault="00951578" w:rsidP="00917A52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870524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DD0C78" w14:textId="0BF9B445" w:rsidR="00917A52" w:rsidRPr="00D274F6" w:rsidRDefault="00071C5E" w:rsidP="00917A5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,971</w:t>
            </w:r>
          </w:p>
        </w:tc>
      </w:tr>
      <w:tr w:rsidR="00917A52" w:rsidRPr="00806491" w14:paraId="66BFFF37" w14:textId="77777777" w:rsidTr="007D542F">
        <w:trPr>
          <w:trHeight w:val="20"/>
        </w:trPr>
        <w:tc>
          <w:tcPr>
            <w:tcW w:w="4230" w:type="dxa"/>
          </w:tcPr>
          <w:p w14:paraId="63D4846A" w14:textId="77777777" w:rsidR="00917A52" w:rsidRPr="00806491" w:rsidRDefault="00917A52" w:rsidP="00917A52">
            <w:pPr>
              <w:pStyle w:val="BodyText2"/>
              <w:spacing w:after="0" w:line="240" w:lineRule="auto"/>
              <w:ind w:left="288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E8B9DC" w14:textId="17C55DC4" w:rsidR="00917A52" w:rsidRDefault="003D3C47" w:rsidP="00917A52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90" w:type="dxa"/>
            <w:vAlign w:val="bottom"/>
          </w:tcPr>
          <w:p w14:paraId="7D2F2793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E3FF2" w14:textId="38C9D675" w:rsidR="00917A52" w:rsidRPr="009143C0" w:rsidRDefault="00D77495" w:rsidP="00917A5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3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B7DF09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437FB" w14:textId="29E6B59C" w:rsidR="00917A52" w:rsidRDefault="00951578" w:rsidP="00917A52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C4DD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147E9D" w14:textId="77777777" w:rsidR="00917A52" w:rsidRPr="00806491" w:rsidRDefault="00917A52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A0C20" w14:textId="05857F54" w:rsidR="00917A52" w:rsidRPr="00D274F6" w:rsidRDefault="00071C5E" w:rsidP="00917A5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73CC" w:rsidRPr="003B1973" w14:paraId="4697F74E" w14:textId="77777777" w:rsidTr="007D542F">
        <w:trPr>
          <w:trHeight w:val="20"/>
        </w:trPr>
        <w:tc>
          <w:tcPr>
            <w:tcW w:w="4230" w:type="dxa"/>
            <w:vAlign w:val="bottom"/>
          </w:tcPr>
          <w:p w14:paraId="4DD15616" w14:textId="15DF5777" w:rsidR="00F973CC" w:rsidRPr="003B1973" w:rsidRDefault="00F973CC" w:rsidP="001D4C2B">
            <w:pPr>
              <w:pStyle w:val="BodyText2"/>
              <w:tabs>
                <w:tab w:val="left" w:pos="578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3B1973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3B1973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3B1973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  ตัดจำหน่ายและจำหน่ายระหว่าง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E05B70" w14:textId="0D30D34B" w:rsidR="00F973CC" w:rsidRPr="003B1973" w:rsidRDefault="00577506" w:rsidP="0097255D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5E78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420C28A" w14:textId="77777777" w:rsidR="00F973CC" w:rsidRPr="003B1973" w:rsidRDefault="00F973CC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D3DC83" w14:textId="0BB29413" w:rsidR="00F973CC" w:rsidRPr="003B1973" w:rsidRDefault="000B04B5" w:rsidP="009725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BF3FCB" w14:textId="77777777" w:rsidR="00F973CC" w:rsidRPr="003B1973" w:rsidRDefault="00F973CC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FF1D0D" w14:textId="247EB0A7" w:rsidR="00F973CC" w:rsidRPr="003B1973" w:rsidRDefault="00F973CC" w:rsidP="0097255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9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0A2814" w14:textId="77777777" w:rsidR="00F973CC" w:rsidRPr="003B1973" w:rsidRDefault="00F973CC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B0757D" w14:textId="17F77006" w:rsidR="00F973CC" w:rsidRPr="003B1973" w:rsidRDefault="004B4F46" w:rsidP="0097255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</w:tr>
      <w:tr w:rsidR="001578FE" w:rsidRPr="003B1973" w14:paraId="709C251B" w14:textId="77777777" w:rsidTr="007D542F">
        <w:trPr>
          <w:trHeight w:val="20"/>
        </w:trPr>
        <w:tc>
          <w:tcPr>
            <w:tcW w:w="4230" w:type="dxa"/>
            <w:vAlign w:val="bottom"/>
          </w:tcPr>
          <w:p w14:paraId="657B1862" w14:textId="5C603B09" w:rsidR="001578FE" w:rsidRPr="003B1973" w:rsidRDefault="00187E90" w:rsidP="00187E90">
            <w:pPr>
              <w:pStyle w:val="BodyText2"/>
              <w:spacing w:after="0" w:line="240" w:lineRule="auto"/>
              <w:ind w:left="297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="00F973CC" w:rsidRPr="00187E90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634CD5" w14:textId="30D8B536" w:rsidR="001578FE" w:rsidRPr="003B1973" w:rsidRDefault="002979D8" w:rsidP="001578F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2874A12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313AFB" w14:textId="67D70579" w:rsidR="001578FE" w:rsidRPr="003B1973" w:rsidRDefault="000B04B5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</w:t>
            </w:r>
            <w:r w:rsidR="004255AD">
              <w:rPr>
                <w:rFonts w:ascii="Angsana New" w:hAnsi="Angsana New"/>
                <w:sz w:val="28"/>
                <w:szCs w:val="28"/>
              </w:rPr>
              <w:t>71)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B069A1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12A0A" w14:textId="12B03C02" w:rsidR="001578FE" w:rsidRPr="003B1973" w:rsidRDefault="00F973CC" w:rsidP="001578FE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9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46B8B2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85044" w14:textId="61805B4B" w:rsidR="001578FE" w:rsidRPr="003B1973" w:rsidRDefault="004B4F46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(3,971)</w:t>
            </w:r>
          </w:p>
        </w:tc>
      </w:tr>
      <w:tr w:rsidR="001578FE" w:rsidRPr="003B1973" w14:paraId="52B8888B" w14:textId="77777777" w:rsidTr="007D542F">
        <w:trPr>
          <w:trHeight w:val="20"/>
        </w:trPr>
        <w:tc>
          <w:tcPr>
            <w:tcW w:w="4230" w:type="dxa"/>
          </w:tcPr>
          <w:p w14:paraId="314865EF" w14:textId="6D7DCA43" w:rsidR="001578FE" w:rsidRPr="003B1973" w:rsidRDefault="00F973CC" w:rsidP="001578FE">
            <w:pPr>
              <w:pStyle w:val="BodyText2"/>
              <w:spacing w:after="0" w:line="240" w:lineRule="auto"/>
              <w:ind w:left="504" w:right="-48" w:firstLine="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7B55AB" w14:textId="55385EA3" w:rsidR="001578FE" w:rsidRPr="003B1973" w:rsidRDefault="002979D8" w:rsidP="001578F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 w:rsidR="009143C0">
              <w:rPr>
                <w:rFonts w:asciiTheme="majorBidi" w:hAnsiTheme="majorBidi" w:cstheme="majorBidi"/>
                <w:sz w:val="28"/>
                <w:szCs w:val="28"/>
              </w:rPr>
              <w:t>,85</w:t>
            </w:r>
            <w:r w:rsidR="005E781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143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39264C7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0F01A" w14:textId="6D702BF1" w:rsidR="001578FE" w:rsidRPr="003B1973" w:rsidRDefault="004255AD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(126,</w:t>
            </w:r>
            <w:r w:rsidR="00F71227">
              <w:rPr>
                <w:rFonts w:ascii="Angsana New" w:hAnsi="Angsana New"/>
                <w:sz w:val="28"/>
                <w:szCs w:val="28"/>
              </w:rPr>
              <w:t>476)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77C5B2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E83CF7" w14:textId="759C5648" w:rsidR="001578FE" w:rsidRPr="003B1973" w:rsidRDefault="00F973CC" w:rsidP="001578FE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19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71DC">
              <w:rPr>
                <w:rFonts w:asciiTheme="majorBidi" w:hAnsiTheme="majorBidi" w:cstheme="majorBidi"/>
                <w:sz w:val="28"/>
                <w:szCs w:val="28"/>
              </w:rPr>
              <w:t>1,194</w:t>
            </w:r>
            <w:r w:rsidRPr="003B19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77C0F2" w14:textId="77777777" w:rsidR="001578FE" w:rsidRPr="003B1973" w:rsidRDefault="001578FE" w:rsidP="007D54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31EF5C" w14:textId="75D7D8EF" w:rsidR="001578FE" w:rsidRPr="003B1973" w:rsidRDefault="00D274F6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1973">
              <w:rPr>
                <w:rFonts w:ascii="Angsana New" w:hAnsi="Angsana New"/>
                <w:sz w:val="28"/>
                <w:szCs w:val="28"/>
              </w:rPr>
              <w:t>(</w:t>
            </w:r>
            <w:r w:rsidR="004B4F46">
              <w:rPr>
                <w:rFonts w:ascii="Angsana New" w:hAnsi="Angsana New"/>
                <w:sz w:val="28"/>
                <w:szCs w:val="28"/>
              </w:rPr>
              <w:t>4,333</w:t>
            </w:r>
            <w:r w:rsidRPr="003B197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78FE" w:rsidRPr="003B1973" w14:paraId="1064A531" w14:textId="77777777" w:rsidTr="007D542F">
        <w:trPr>
          <w:trHeight w:val="20"/>
        </w:trPr>
        <w:tc>
          <w:tcPr>
            <w:tcW w:w="4230" w:type="dxa"/>
          </w:tcPr>
          <w:p w14:paraId="0C5B1A89" w14:textId="37ADFF1F" w:rsidR="001578FE" w:rsidRPr="003B1973" w:rsidRDefault="00F973CC" w:rsidP="00137429">
            <w:pPr>
              <w:pStyle w:val="BodyText2"/>
              <w:spacing w:after="0" w:line="240" w:lineRule="auto"/>
              <w:ind w:left="447" w:right="-48" w:hanging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9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สิ้นรอบ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5ABAD" w14:textId="0A9646DD" w:rsidR="001578FE" w:rsidRPr="009143C0" w:rsidRDefault="009143C0" w:rsidP="009143C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633,502</w:t>
            </w:r>
          </w:p>
        </w:tc>
        <w:tc>
          <w:tcPr>
            <w:tcW w:w="90" w:type="dxa"/>
            <w:vAlign w:val="bottom"/>
          </w:tcPr>
          <w:p w14:paraId="4067BE46" w14:textId="77777777" w:rsidR="001578FE" w:rsidRPr="009143C0" w:rsidRDefault="001578FE" w:rsidP="009143C0">
            <w:pPr>
              <w:pStyle w:val="BodyText2"/>
              <w:tabs>
                <w:tab w:val="decimal" w:pos="873"/>
                <w:tab w:val="decimal" w:pos="1242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B66A2" w14:textId="3A124AB6" w:rsidR="001578FE" w:rsidRPr="009143C0" w:rsidRDefault="00DF2CDF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645</w:t>
            </w:r>
            <w:r w:rsidR="00F973CC" w:rsidRPr="003B19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9D4192" w14:textId="77777777" w:rsidR="001578FE" w:rsidRPr="003B1973" w:rsidRDefault="001578FE" w:rsidP="001578FE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96D63" w14:textId="4734A11E" w:rsidR="001578FE" w:rsidRPr="00F42D19" w:rsidRDefault="002C71DC" w:rsidP="00F42D1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D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26,59</w:t>
            </w:r>
            <w:r w:rsidR="00F23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161F4A" w14:textId="77777777" w:rsidR="001578FE" w:rsidRPr="00F42D19" w:rsidRDefault="001578FE" w:rsidP="00F42D19">
            <w:pPr>
              <w:pStyle w:val="BodyText2"/>
              <w:tabs>
                <w:tab w:val="decimal" w:pos="90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B6027" w14:textId="081A1BD5" w:rsidR="001578FE" w:rsidRPr="003B1973" w:rsidRDefault="00F42D19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21,618</w:t>
            </w:r>
          </w:p>
        </w:tc>
      </w:tr>
      <w:tr w:rsidR="001578FE" w:rsidRPr="003B1973" w14:paraId="4EA04EC3" w14:textId="77777777" w:rsidTr="007769C2">
        <w:trPr>
          <w:trHeight w:val="20"/>
        </w:trPr>
        <w:tc>
          <w:tcPr>
            <w:tcW w:w="4230" w:type="dxa"/>
          </w:tcPr>
          <w:p w14:paraId="0022074C" w14:textId="35A6285B" w:rsidR="001578FE" w:rsidRPr="003B1973" w:rsidRDefault="001578FE" w:rsidP="001578FE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7E8E74" w14:textId="5C8F8521" w:rsidR="001578FE" w:rsidRPr="003B1973" w:rsidRDefault="001578FE" w:rsidP="001578F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62BD98C" w14:textId="77777777" w:rsidR="001578FE" w:rsidRPr="003B1973" w:rsidRDefault="001578FE" w:rsidP="001578F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45BD2F" w14:textId="5EF344E0" w:rsidR="001578FE" w:rsidRPr="003B1973" w:rsidRDefault="001578FE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D776827" w14:textId="77777777" w:rsidR="001578FE" w:rsidRPr="003B1973" w:rsidRDefault="001578FE" w:rsidP="001578F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E35CDC" w14:textId="1156F8AB" w:rsidR="001578FE" w:rsidRPr="003B1973" w:rsidRDefault="001578FE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56E42B6" w14:textId="77777777" w:rsidR="001578FE" w:rsidRPr="003B1973" w:rsidRDefault="001578FE" w:rsidP="001578F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01EAF9" w14:textId="7B82AB51" w:rsidR="001578FE" w:rsidRPr="003B1973" w:rsidRDefault="001578FE" w:rsidP="001578F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61E4894" w14:textId="7F8592FA" w:rsidR="00BD6516" w:rsidRPr="003B1973" w:rsidRDefault="0027404F" w:rsidP="00BD6516">
      <w:pPr>
        <w:pStyle w:val="BodyText"/>
        <w:spacing w:before="120" w:line="240" w:lineRule="auto"/>
        <w:ind w:left="360" w:right="-43"/>
        <w:jc w:val="thaiDistribute"/>
        <w:rPr>
          <w:b/>
          <w:lang w:val="en-US"/>
        </w:rPr>
      </w:pPr>
      <w:r w:rsidRPr="00C563FF">
        <w:rPr>
          <w:rFonts w:asciiTheme="majorBidi" w:hAnsiTheme="majorBidi" w:hint="cs"/>
          <w:color w:val="000000"/>
          <w:spacing w:val="-2"/>
          <w:cs/>
        </w:rPr>
        <w:t>ณ</w:t>
      </w:r>
      <w:r w:rsidRPr="00C563FF">
        <w:rPr>
          <w:rFonts w:asciiTheme="majorBidi" w:hAnsiTheme="majorBidi"/>
          <w:color w:val="000000"/>
          <w:spacing w:val="-2"/>
          <w:cs/>
        </w:rPr>
        <w:t xml:space="preserve"> </w:t>
      </w:r>
      <w:r w:rsidRPr="00C563FF">
        <w:rPr>
          <w:rFonts w:asciiTheme="majorBidi" w:hAnsiTheme="majorBidi" w:hint="cs"/>
          <w:color w:val="000000"/>
          <w:spacing w:val="-2"/>
          <w:cs/>
        </w:rPr>
        <w:t>วันที่</w:t>
      </w:r>
      <w:r w:rsidRPr="00C563FF">
        <w:rPr>
          <w:rFonts w:asciiTheme="majorBidi" w:hAnsiTheme="majorBidi"/>
          <w:color w:val="000000"/>
          <w:spacing w:val="-2"/>
          <w:cs/>
        </w:rPr>
        <w:t xml:space="preserve"> 31 </w:t>
      </w:r>
      <w:r w:rsidRPr="00C563FF">
        <w:rPr>
          <w:rFonts w:asciiTheme="majorBidi" w:hAnsiTheme="majorBidi" w:hint="cs"/>
          <w:color w:val="000000"/>
          <w:spacing w:val="-2"/>
          <w:cs/>
        </w:rPr>
        <w:t>มีนาคม</w:t>
      </w:r>
      <w:r w:rsidRPr="00C563FF">
        <w:rPr>
          <w:rFonts w:asciiTheme="majorBidi" w:hAnsiTheme="majorBidi"/>
          <w:color w:val="000000"/>
          <w:spacing w:val="-2"/>
          <w:cs/>
        </w:rPr>
        <w:t xml:space="preserve"> 2568 </w:t>
      </w:r>
      <w:r w:rsidR="00FE5FBD" w:rsidRPr="00C563FF">
        <w:rPr>
          <w:rFonts w:asciiTheme="majorBidi" w:hAnsiTheme="majorBidi" w:hint="cs"/>
          <w:color w:val="000000"/>
          <w:spacing w:val="-2"/>
          <w:cs/>
        </w:rPr>
        <w:t>และวันที่</w:t>
      </w:r>
      <w:r w:rsidR="00FE5FBD" w:rsidRPr="00C563FF">
        <w:rPr>
          <w:rFonts w:asciiTheme="majorBidi" w:hAnsiTheme="majorBidi"/>
          <w:color w:val="000000"/>
          <w:spacing w:val="-2"/>
          <w:cs/>
        </w:rPr>
        <w:t xml:space="preserve"> 31 </w:t>
      </w:r>
      <w:r w:rsidR="00FE5FBD" w:rsidRPr="00C563FF">
        <w:rPr>
          <w:rFonts w:asciiTheme="majorBidi" w:hAnsiTheme="majorBidi" w:hint="cs"/>
          <w:color w:val="000000"/>
          <w:spacing w:val="-2"/>
          <w:cs/>
        </w:rPr>
        <w:t>ธันวาคม</w:t>
      </w:r>
      <w:r w:rsidR="00FE5FBD" w:rsidRPr="00C563FF">
        <w:rPr>
          <w:rFonts w:asciiTheme="majorBidi" w:hAnsiTheme="majorBidi"/>
          <w:color w:val="000000"/>
          <w:spacing w:val="-2"/>
          <w:cs/>
        </w:rPr>
        <w:t xml:space="preserve"> 2567 </w:t>
      </w:r>
      <w:r w:rsidR="00BD6516" w:rsidRPr="00C563FF">
        <w:rPr>
          <w:rFonts w:hint="cs"/>
          <w:b/>
          <w:cs/>
        </w:rPr>
        <w:t>กลุ่มบริษัทและบริษัท</w:t>
      </w:r>
      <w:r w:rsidRPr="00C563FF">
        <w:rPr>
          <w:rFonts w:hint="cs"/>
          <w:b/>
          <w:cs/>
        </w:rPr>
        <w:t>มี</w:t>
      </w:r>
      <w:r w:rsidR="00BD6516" w:rsidRPr="00C563FF">
        <w:rPr>
          <w:rFonts w:hint="cs"/>
          <w:b/>
          <w:cs/>
        </w:rPr>
        <w:t xml:space="preserve">สัญญาเช่าที่ดิน </w:t>
      </w:r>
      <w:r w:rsidR="00484B49" w:rsidRPr="00C563FF">
        <w:rPr>
          <w:rFonts w:hint="cs"/>
          <w:b/>
          <w:cs/>
        </w:rPr>
        <w:t xml:space="preserve">อาคาร </w:t>
      </w:r>
      <w:r w:rsidR="00BD6516" w:rsidRPr="00C563FF">
        <w:rPr>
          <w:rFonts w:hint="cs"/>
          <w:b/>
          <w:cs/>
        </w:rPr>
        <w:t xml:space="preserve">และอุปกรณ์เป็นระยะเวลา </w:t>
      </w:r>
      <w:r w:rsidR="00A43ABB" w:rsidRPr="00C563FF">
        <w:rPr>
          <w:bCs/>
          <w:lang w:val="en-US"/>
        </w:rPr>
        <w:t xml:space="preserve">1 </w:t>
      </w:r>
      <w:r w:rsidR="00BD6516" w:rsidRPr="00C563FF">
        <w:rPr>
          <w:bCs/>
          <w:lang w:val="en-US"/>
        </w:rPr>
        <w:t>-</w:t>
      </w:r>
      <w:r w:rsidR="00A43ABB" w:rsidRPr="00C563FF">
        <w:rPr>
          <w:bCs/>
          <w:lang w:val="en-US"/>
        </w:rPr>
        <w:t xml:space="preserve"> 6</w:t>
      </w:r>
      <w:r w:rsidR="00BD6516" w:rsidRPr="00C563FF">
        <w:rPr>
          <w:rFonts w:hint="cs"/>
          <w:b/>
          <w:bCs/>
          <w:cs/>
        </w:rPr>
        <w:t xml:space="preserve"> </w:t>
      </w:r>
      <w:r w:rsidR="00BD6516" w:rsidRPr="00C563FF">
        <w:rPr>
          <w:rFonts w:hint="cs"/>
          <w:b/>
          <w:cs/>
        </w:rPr>
        <w:t xml:space="preserve">ปี </w:t>
      </w:r>
      <w:r w:rsidR="00BD6516" w:rsidRPr="00621BB3">
        <w:rPr>
          <w:rFonts w:hint="cs"/>
          <w:b/>
          <w:cs/>
        </w:rPr>
        <w:t>โดยมีค่าเช่าคงที่ตลอดระยะเวลาเช่า</w:t>
      </w:r>
      <w:r w:rsidR="00BD6516" w:rsidRPr="00C563FF">
        <w:rPr>
          <w:rFonts w:hint="cs"/>
          <w:b/>
          <w:cs/>
        </w:rPr>
        <w:t xml:space="preserve"> กลุ่มบริษัทและบริษัทได้รับรู้สินทรัพย์สิทธิการใช้ที่มีไว้เพื่อใช้งานเป็นจำนวน </w:t>
      </w:r>
      <w:r w:rsidR="00E424F5" w:rsidRPr="00621BB3">
        <w:rPr>
          <w:bCs/>
          <w:lang w:val="en-US"/>
        </w:rPr>
        <w:t>144.32</w:t>
      </w:r>
      <w:r w:rsidR="00BD6516" w:rsidRPr="00C563FF">
        <w:rPr>
          <w:rFonts w:hint="cs"/>
          <w:bCs/>
          <w:cs/>
        </w:rPr>
        <w:t xml:space="preserve"> </w:t>
      </w:r>
      <w:r w:rsidR="00BD6516" w:rsidRPr="00C563FF">
        <w:rPr>
          <w:rFonts w:hint="cs"/>
          <w:b/>
          <w:cs/>
        </w:rPr>
        <w:t>ล้านบาท และ</w:t>
      </w:r>
      <w:r w:rsidR="00BD6516" w:rsidRPr="00C563FF">
        <w:rPr>
          <w:rFonts w:hint="cs"/>
          <w:bCs/>
          <w:cs/>
        </w:rPr>
        <w:t xml:space="preserve"> </w:t>
      </w:r>
      <w:r w:rsidR="00E00EB6" w:rsidRPr="00C563FF">
        <w:rPr>
          <w:bCs/>
          <w:lang w:val="en-US"/>
        </w:rPr>
        <w:t>132.26</w:t>
      </w:r>
      <w:r w:rsidR="00E00EB6" w:rsidRPr="00C563FF">
        <w:rPr>
          <w:rFonts w:hint="cs"/>
          <w:b/>
          <w:bCs/>
          <w:cs/>
        </w:rPr>
        <w:t xml:space="preserve"> </w:t>
      </w:r>
      <w:r w:rsidR="00E00EB6" w:rsidRPr="00C563FF">
        <w:rPr>
          <w:rFonts w:hint="cs"/>
          <w:b/>
          <w:cs/>
        </w:rPr>
        <w:t>ล้านบาท</w:t>
      </w:r>
      <w:r w:rsidR="00E00EB6" w:rsidRPr="00C563FF">
        <w:rPr>
          <w:b/>
          <w:lang w:val="en-US"/>
        </w:rPr>
        <w:t xml:space="preserve"> </w:t>
      </w:r>
      <w:r w:rsidR="00BD6516" w:rsidRPr="00C563FF">
        <w:rPr>
          <w:rFonts w:hint="cs"/>
          <w:b/>
          <w:cs/>
        </w:rPr>
        <w:t xml:space="preserve">ตามลำดับ </w:t>
      </w:r>
    </w:p>
    <w:p w14:paraId="1A136A07" w14:textId="0BAFBB0B" w:rsidR="00F15EC7" w:rsidRPr="003B1973" w:rsidRDefault="00F15EC7" w:rsidP="00F15EC7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>31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>2568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และวันที่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>31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cstheme="majorBidi" w:hint="cs"/>
          <w:color w:val="000000"/>
          <w:spacing w:val="-2"/>
          <w:sz w:val="28"/>
          <w:cs/>
        </w:rPr>
        <w:t>ธันวาคม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>2567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กลุ่มบริษัทได้นำที่ดิน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อาคารและอุปกรณ์ซึ่งมีมูลค่าตามบัญชีสุทธิ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 xml:space="preserve">   418.04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>425.10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ตามลำดับ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ไปค้ำประกันวงเงินเบิกเกินบัญชี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วงเงินเลตเตอร์ออฟเครดิตหรือ</w:t>
      </w:r>
      <w:r w:rsidR="00750224">
        <w:rPr>
          <w:rFonts w:asciiTheme="majorBidi" w:hAnsiTheme="majorBidi"/>
          <w:color w:val="000000"/>
          <w:spacing w:val="-2"/>
          <w:sz w:val="28"/>
        </w:rPr>
        <w:t xml:space="preserve">   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ทรัสต์รีซีท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วงเงินหนังสือค้ำประกัน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วงเงินสินเชื่อประเภทสัญญาซื้อขายเงินตราต่างประเทศล่วงหน้าและเงินกู้ยืมระยะยาวจากสถาบันการเงิน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Pr="00621BB3">
        <w:rPr>
          <w:rFonts w:asciiTheme="majorBidi" w:hAnsiTheme="majorBidi" w:hint="cs"/>
          <w:color w:val="000000"/>
          <w:spacing w:val="-2"/>
          <w:sz w:val="28"/>
          <w:cs/>
        </w:rPr>
        <w:t>ดูหมายเหตุข้อ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21BB3">
        <w:rPr>
          <w:rFonts w:asciiTheme="majorBidi" w:hAnsiTheme="majorBidi"/>
          <w:color w:val="000000"/>
          <w:spacing w:val="-2"/>
          <w:sz w:val="28"/>
        </w:rPr>
        <w:t>3</w:t>
      </w:r>
      <w:r w:rsidR="001F27A7">
        <w:rPr>
          <w:rFonts w:asciiTheme="majorBidi" w:hAnsiTheme="majorBidi"/>
          <w:color w:val="000000"/>
          <w:spacing w:val="-2"/>
          <w:sz w:val="28"/>
        </w:rPr>
        <w:t>0</w:t>
      </w:r>
      <w:r w:rsidRPr="00621BB3">
        <w:rPr>
          <w:rFonts w:asciiTheme="majorBidi" w:hAnsiTheme="majorBidi"/>
          <w:color w:val="000000"/>
          <w:spacing w:val="-2"/>
          <w:sz w:val="28"/>
        </w:rPr>
        <w:t>.3</w:t>
      </w:r>
      <w:r w:rsidRPr="00621BB3">
        <w:rPr>
          <w:rFonts w:asciiTheme="majorBidi" w:hAnsiTheme="majorBidi"/>
          <w:color w:val="000000"/>
          <w:spacing w:val="-2"/>
          <w:sz w:val="28"/>
          <w:cs/>
        </w:rPr>
        <w:t>)</w:t>
      </w:r>
    </w:p>
    <w:p w14:paraId="5D3ABC6C" w14:textId="77777777" w:rsidR="00A9735A" w:rsidRDefault="00A9735A" w:rsidP="00F16C57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A3696A3" w14:textId="73D6E3F9" w:rsidR="00C32C1A" w:rsidRPr="001D268D" w:rsidRDefault="00554263" w:rsidP="001D26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D13AC7" w14:textId="1A713A6B" w:rsidR="0038576C" w:rsidRPr="00932B39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932B39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63C8ACBF" w14:textId="2351B8D8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</w:t>
      </w:r>
      <w:r w:rsidR="00434F03">
        <w:rPr>
          <w:rFonts w:asciiTheme="majorBidi" w:hAnsiTheme="majorBidi" w:cstheme="majorBidi" w:hint="cs"/>
          <w:sz w:val="28"/>
          <w:cs/>
        </w:rPr>
        <w:t>รอบ</w:t>
      </w:r>
      <w:r w:rsidR="00434F03" w:rsidRPr="00EA4FFE">
        <w:rPr>
          <w:rFonts w:asciiTheme="majorBidi" w:hAnsiTheme="majorBidi" w:cstheme="majorBidi" w:hint="cs"/>
          <w:sz w:val="28"/>
          <w:cs/>
          <w:lang w:val="en-GB"/>
        </w:rPr>
        <w:t>ระยะเวลา</w:t>
      </w:r>
      <w:r w:rsidR="00FA5545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FA5545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A5545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5545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AA14D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สำหรับปีสิ้นสุดวันที่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5545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134"/>
        <w:gridCol w:w="96"/>
        <w:gridCol w:w="1119"/>
        <w:gridCol w:w="97"/>
        <w:gridCol w:w="1154"/>
        <w:gridCol w:w="105"/>
        <w:gridCol w:w="1173"/>
      </w:tblGrid>
      <w:tr w:rsidR="0038576C" w:rsidRPr="00834EC4" w14:paraId="6A445042" w14:textId="77777777" w:rsidTr="004E73F5">
        <w:trPr>
          <w:cantSplit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4E73F5">
        <w:trPr>
          <w:cantSplit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834EC4" w14:paraId="30DDB612" w14:textId="77777777" w:rsidTr="004E73F5">
        <w:trPr>
          <w:cantSplit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646799CF" w:rsidR="0038576C" w:rsidRPr="0098741A" w:rsidRDefault="00FA5545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834EC4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793B8912" w:rsidR="0038576C" w:rsidRPr="0098741A" w:rsidRDefault="00FA5545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834EC4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834EC4" w14:paraId="35334A30" w14:textId="77777777" w:rsidTr="004E73F5">
        <w:trPr>
          <w:cantSplit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209C7538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FA554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7DE56606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FA554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4D7AF393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FA554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0C03851B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FA5545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F4EAA" w:rsidRPr="00834EC4" w14:paraId="0D3CA2CF" w14:textId="77777777" w:rsidTr="004E73F5">
        <w:trPr>
          <w:cantSplit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1DBC9D2E" w:rsidR="006F4EAA" w:rsidRPr="0098741A" w:rsidRDefault="006F4EAA" w:rsidP="006F4EA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</w:t>
            </w:r>
            <w:r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53A7202A" w:rsidR="006F4EAA" w:rsidRPr="0098741A" w:rsidRDefault="00804658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11,871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6F4EAA" w:rsidRPr="0098741A" w:rsidRDefault="006F4EAA" w:rsidP="006F4EA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146B158E" w:rsidR="006F4EAA" w:rsidRPr="009D0DE8" w:rsidRDefault="001122BF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D0DE8">
              <w:rPr>
                <w:rFonts w:asciiTheme="majorBidi" w:hAnsiTheme="majorBidi" w:cstheme="majorBidi" w:hint="cs"/>
                <w:sz w:val="28"/>
                <w:cs/>
              </w:rPr>
              <w:t>12</w:t>
            </w:r>
            <w:r w:rsidR="005F44FE" w:rsidRPr="009D0DE8">
              <w:rPr>
                <w:rFonts w:asciiTheme="majorBidi" w:hAnsiTheme="majorBidi" w:cstheme="majorBidi"/>
                <w:sz w:val="28"/>
              </w:rPr>
              <w:t>,686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6F4EAA" w:rsidRPr="00505FC3" w:rsidRDefault="006F4EAA" w:rsidP="006F4EA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6D7F7056" w:rsidR="006F4EAA" w:rsidRPr="00505FC3" w:rsidRDefault="00804658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6F4EAA" w:rsidRPr="00505FC3" w:rsidRDefault="006F4EAA" w:rsidP="006F4EA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2197990C" w:rsidR="006F4EAA" w:rsidRPr="00505FC3" w:rsidRDefault="003A78F5" w:rsidP="006F4EA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946</w:t>
            </w:r>
          </w:p>
        </w:tc>
      </w:tr>
      <w:tr w:rsidR="006F4EAA" w:rsidRPr="00834EC4" w14:paraId="028D5C52" w14:textId="77777777" w:rsidTr="004E73F5">
        <w:trPr>
          <w:cantSplit/>
          <w:trHeight w:val="74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2218E413" w:rsidR="006F4EAA" w:rsidRPr="00F82DFD" w:rsidRDefault="006F4EAA" w:rsidP="006F4EAA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82DFD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F82DFD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  <w:cs/>
              </w:rPr>
              <w:t>ซื้อ</w:t>
            </w: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>ระหว่าง</w:t>
            </w:r>
            <w:r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011ECFA5" w:rsidR="006F4EAA" w:rsidRPr="008F5C3B" w:rsidRDefault="00632DAA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6F4EAA" w:rsidRPr="008F5C3B" w:rsidRDefault="006F4EAA" w:rsidP="006F4EA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14343942" w:rsidR="006F4EAA" w:rsidRPr="009D0DE8" w:rsidRDefault="005F44FE" w:rsidP="006F4EAA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9D0DE8">
              <w:rPr>
                <w:rFonts w:asciiTheme="majorBidi" w:hAnsiTheme="majorBidi" w:cstheme="majorBidi"/>
                <w:sz w:val="28"/>
              </w:rPr>
              <w:t>2,464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6F4EAA" w:rsidRPr="008F5C3B" w:rsidRDefault="006F4EAA" w:rsidP="006F4EA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1BCEFC77" w:rsidR="006F4EAA" w:rsidRPr="0098741A" w:rsidRDefault="0078427B" w:rsidP="006F4EA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6F4EAA" w:rsidRPr="0098741A" w:rsidRDefault="006F4EAA" w:rsidP="006F4EA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966A9D0" w14:textId="0D4C391E" w:rsidR="006F4EAA" w:rsidRPr="0098741A" w:rsidRDefault="003A78F5" w:rsidP="006F4EA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6F4EAA" w:rsidRPr="00834EC4" w14:paraId="43674864" w14:textId="77777777" w:rsidTr="004E73F5">
        <w:trPr>
          <w:cantSplit/>
          <w:trHeight w:val="74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E28F310" w14:textId="1A4F9809" w:rsidR="006F4EAA" w:rsidRPr="008F5C3B" w:rsidRDefault="006F4EAA" w:rsidP="006F4EAA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</w:t>
            </w:r>
            <w:r w:rsidRPr="001B6AE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57BF" w14:textId="20191BF6" w:rsidR="006F4EAA" w:rsidRDefault="00632DAA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286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174C" w14:textId="77777777" w:rsidR="006F4EAA" w:rsidRPr="008F5C3B" w:rsidRDefault="006F4EAA" w:rsidP="006F4EA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AA170" w14:textId="51F710FC" w:rsidR="006F4EAA" w:rsidRPr="009D0DE8" w:rsidRDefault="00FF1FC4" w:rsidP="006F4EAA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9D0DE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A7035EE" w14:textId="77777777" w:rsidR="006F4EAA" w:rsidRPr="008F5C3B" w:rsidRDefault="006F4EAA" w:rsidP="006F4EA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C932" w14:textId="26DF96DA" w:rsidR="006F4EAA" w:rsidRDefault="0078427B" w:rsidP="006F4EA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242065EC" w14:textId="77777777" w:rsidR="006F4EAA" w:rsidRPr="0098741A" w:rsidRDefault="006F4EAA" w:rsidP="006F4EA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9F2D1CC" w14:textId="23C5E8AA" w:rsidR="006F4EAA" w:rsidRPr="00626C0C" w:rsidRDefault="0037239A" w:rsidP="006F4EA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4EAA" w:rsidRPr="00834EC4" w14:paraId="616CB7E2" w14:textId="77777777" w:rsidTr="004E73F5">
        <w:trPr>
          <w:cantSplit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7BAA917E" w:rsidR="006F4EAA" w:rsidRPr="0098741A" w:rsidRDefault="00D2664D" w:rsidP="00D2664D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7E7FF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F4EAA" w:rsidRPr="000E3BF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ค่าตัดจำหน่ายสำหรับ</w:t>
            </w:r>
            <w:r w:rsidR="006F4EAA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6F4EAA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4290DFFB" w:rsidR="006F4EAA" w:rsidRPr="0098741A" w:rsidRDefault="00CF1AC3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(764)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6F4EAA" w:rsidRPr="0098741A" w:rsidRDefault="006F4EAA" w:rsidP="006F4EA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1EDFB0A8" w:rsidR="006F4EAA" w:rsidRPr="009D0DE8" w:rsidRDefault="00CB33FD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D0DE8">
              <w:rPr>
                <w:rFonts w:asciiTheme="majorBidi" w:hAnsiTheme="majorBidi" w:cstheme="majorBidi"/>
                <w:sz w:val="28"/>
              </w:rPr>
              <w:t>(3,</w:t>
            </w:r>
            <w:r w:rsidR="008F5DA7" w:rsidRPr="009D0DE8">
              <w:rPr>
                <w:rFonts w:asciiTheme="majorBidi" w:hAnsiTheme="majorBidi" w:cstheme="majorBidi"/>
                <w:sz w:val="28"/>
              </w:rPr>
              <w:t>279)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6F4EAA" w:rsidRPr="0098741A" w:rsidRDefault="006F4EAA" w:rsidP="006F4EA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6E4F4281" w:rsidR="006F4EAA" w:rsidRPr="0098741A" w:rsidRDefault="0078427B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(126)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6F4EAA" w:rsidRPr="0098741A" w:rsidRDefault="006F4EAA" w:rsidP="006F4EA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62806913" w:rsidR="006F4EAA" w:rsidRPr="0098741A" w:rsidRDefault="0037239A" w:rsidP="006F4EA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(512)</w:t>
            </w:r>
          </w:p>
        </w:tc>
      </w:tr>
      <w:tr w:rsidR="006F4EAA" w:rsidRPr="00CB239F" w14:paraId="491ED8C5" w14:textId="77777777" w:rsidTr="004E73F5">
        <w:trPr>
          <w:cantSplit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23C28074" w:rsidR="006F4EAA" w:rsidRPr="0098741A" w:rsidRDefault="006F4EAA" w:rsidP="006F4EA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591F6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</w:t>
            </w:r>
            <w:r w:rsidRPr="00591F6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6E74FA2A" w:rsidR="006F4EAA" w:rsidRPr="0098741A" w:rsidRDefault="00CF1AC3" w:rsidP="006F4EAA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11,400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6F4EAA" w:rsidRPr="0098741A" w:rsidRDefault="006F4EAA" w:rsidP="006F4EA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0761B1EA" w:rsidR="006F4EAA" w:rsidRPr="003B1973" w:rsidRDefault="00804658" w:rsidP="006F4EA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1973">
              <w:rPr>
                <w:rFonts w:asciiTheme="majorBidi" w:hAnsiTheme="majorBidi" w:cstheme="majorBidi"/>
                <w:b/>
                <w:bCs/>
                <w:sz w:val="28"/>
              </w:rPr>
              <w:t>11,871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6F4EAA" w:rsidRPr="0098741A" w:rsidRDefault="006F4EAA" w:rsidP="006F4EAA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592835CF" w:rsidR="006F4EAA" w:rsidRPr="0098741A" w:rsidRDefault="0078427B" w:rsidP="006F4E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356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6F4EAA" w:rsidRPr="0098741A" w:rsidRDefault="006F4EAA" w:rsidP="006F4EAA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25BC89CF" w:rsidR="006F4EAA" w:rsidRPr="0098741A" w:rsidRDefault="00804658" w:rsidP="006F4EA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482</w:t>
            </w:r>
          </w:p>
        </w:tc>
      </w:tr>
    </w:tbl>
    <w:p w14:paraId="6198E1C0" w14:textId="59388E7F" w:rsidR="00133ED7" w:rsidRPr="005D3A8B" w:rsidRDefault="00601B05" w:rsidP="008B28E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เงินเบิกเกินบัญชี</w:t>
      </w:r>
      <w:r w:rsidR="00383A11">
        <w:rPr>
          <w:rFonts w:asciiTheme="majorBidi" w:hAnsiTheme="majorBidi" w:cstheme="majorBidi" w:hint="cs"/>
          <w:b/>
          <w:bCs/>
          <w:sz w:val="28"/>
          <w:cs/>
        </w:rPr>
        <w:t>และเงินกู้ยืมระยะสั้น</w:t>
      </w:r>
      <w:r w:rsidRPr="00B118B0">
        <w:rPr>
          <w:rFonts w:asciiTheme="majorBidi" w:hAnsiTheme="majorBidi" w:cstheme="majorBidi"/>
          <w:b/>
          <w:bCs/>
          <w:sz w:val="28"/>
          <w:cs/>
        </w:rPr>
        <w:t>จากสถาบันการเงิน</w:t>
      </w:r>
      <w:r w:rsidR="00133ED7">
        <w:rPr>
          <w:rFonts w:asciiTheme="majorBidi" w:hAnsiTheme="majorBidi" w:cstheme="majorBidi" w:hint="cs"/>
          <w:b/>
          <w:bCs/>
          <w:sz w:val="28"/>
          <w:cs/>
        </w:rPr>
        <w:t xml:space="preserve">                                                                                                                                </w:t>
      </w:r>
    </w:p>
    <w:p w14:paraId="35564126" w14:textId="5CDF0592" w:rsidR="00F53166" w:rsidRPr="00045AA7" w:rsidRDefault="00DF6342" w:rsidP="00B6235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045AA7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เงินเบิกเกินบัญชี</w:t>
      </w:r>
      <w:r w:rsidR="0071707E" w:rsidRPr="0071707E">
        <w:rPr>
          <w:rFonts w:asciiTheme="majorBidi" w:hAnsiTheme="majorBidi" w:hint="cs"/>
          <w:color w:val="000000"/>
          <w:spacing w:val="-2"/>
          <w:sz w:val="28"/>
          <w:cs/>
        </w:rPr>
        <w:t>และเงินกู้ยืมระยะสั้น</w:t>
      </w:r>
      <w:r w:rsidRPr="00045AA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จากสถาบันการเงิน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335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FF5743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B3354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9F1AE8" w:rsidRPr="00045AA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B3354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B3354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0"/>
        <w:gridCol w:w="1080"/>
        <w:gridCol w:w="72"/>
        <w:gridCol w:w="1098"/>
        <w:gridCol w:w="72"/>
        <w:gridCol w:w="1098"/>
        <w:gridCol w:w="72"/>
        <w:gridCol w:w="1098"/>
        <w:gridCol w:w="72"/>
        <w:gridCol w:w="1098"/>
        <w:gridCol w:w="90"/>
        <w:gridCol w:w="1080"/>
      </w:tblGrid>
      <w:tr w:rsidR="00871CEC" w:rsidRPr="00B118B0" w14:paraId="12261C9A" w14:textId="77777777" w:rsidTr="0083141E">
        <w:trPr>
          <w:trHeight w:val="70"/>
        </w:trPr>
        <w:tc>
          <w:tcPr>
            <w:tcW w:w="207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83141E">
        <w:trPr>
          <w:trHeight w:val="70"/>
        </w:trPr>
        <w:tc>
          <w:tcPr>
            <w:tcW w:w="207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83141E">
        <w:trPr>
          <w:trHeight w:val="70"/>
        </w:trPr>
        <w:tc>
          <w:tcPr>
            <w:tcW w:w="207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0D8A6633" w:rsidR="00871CEC" w:rsidRPr="00B118B0" w:rsidRDefault="003B3354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8D95001" w14:textId="5EBB4E92" w:rsidR="00871CEC" w:rsidRPr="00B118B0" w:rsidRDefault="003B3354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D10FA" w14:textId="7A81543C" w:rsidR="00871CEC" w:rsidRPr="00B118B0" w:rsidRDefault="003B3354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83141E">
        <w:trPr>
          <w:trHeight w:val="70"/>
        </w:trPr>
        <w:tc>
          <w:tcPr>
            <w:tcW w:w="207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0A86E02F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B335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551607E" w14:textId="4F349B1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355C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1DFD8DE" w14:textId="066C45B2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355C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43BEB8D5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355C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245833C" w14:textId="634A9741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355C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267D14" w14:textId="7ED98603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355C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86CB8" w:rsidRPr="00B118B0" w14:paraId="7DFAEF16" w14:textId="77777777" w:rsidTr="0083141E">
        <w:tc>
          <w:tcPr>
            <w:tcW w:w="2070" w:type="dxa"/>
          </w:tcPr>
          <w:p w14:paraId="60FC4899" w14:textId="77777777" w:rsidR="00686CB8" w:rsidRDefault="00686CB8" w:rsidP="00686CB8">
            <w:pPr>
              <w:ind w:right="-108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เบิกเกินบัญชี</w:t>
            </w:r>
          </w:p>
          <w:p w14:paraId="570FC8F8" w14:textId="25879FEC" w:rsidR="00686CB8" w:rsidRPr="00B118B0" w:rsidRDefault="00686CB8" w:rsidP="009F0B2F">
            <w:pPr>
              <w:ind w:left="270"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768AFE" w14:textId="4C054DF1" w:rsidR="00686CB8" w:rsidRPr="000B1C34" w:rsidRDefault="00972262" w:rsidP="003556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72262">
              <w:rPr>
                <w:rFonts w:asciiTheme="majorBidi" w:hAnsiTheme="majorBidi" w:cstheme="majorBidi" w:hint="eastAsia"/>
                <w:sz w:val="28"/>
              </w:rPr>
              <w:t>MOR</w:t>
            </w:r>
          </w:p>
        </w:tc>
        <w:tc>
          <w:tcPr>
            <w:tcW w:w="72" w:type="dxa"/>
            <w:vAlign w:val="bottom"/>
          </w:tcPr>
          <w:p w14:paraId="1C7C0F32" w14:textId="77777777" w:rsidR="00686CB8" w:rsidRPr="00B118B0" w:rsidRDefault="00686CB8" w:rsidP="003556B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50B8B83" w14:textId="028BE12F" w:rsidR="00686CB8" w:rsidRPr="00B118B0" w:rsidRDefault="00686CB8" w:rsidP="003556B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</w:rPr>
              <w:t>MOR</w:t>
            </w:r>
          </w:p>
        </w:tc>
        <w:tc>
          <w:tcPr>
            <w:tcW w:w="72" w:type="dxa"/>
            <w:vAlign w:val="bottom"/>
          </w:tcPr>
          <w:p w14:paraId="10E225B1" w14:textId="77777777" w:rsidR="00686CB8" w:rsidRPr="00B118B0" w:rsidRDefault="00686CB8" w:rsidP="003556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39AC23E" w14:textId="268E9AEC" w:rsidR="00686CB8" w:rsidRPr="005959E0" w:rsidRDefault="00CD1BFD" w:rsidP="003556B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D1BFD">
              <w:rPr>
                <w:rFonts w:asciiTheme="majorBidi" w:hAnsiTheme="majorBidi" w:hint="eastAsia"/>
                <w:sz w:val="28"/>
                <w:cs/>
              </w:rPr>
              <w:t>40</w:t>
            </w:r>
            <w:r w:rsidRPr="00CD1BFD">
              <w:rPr>
                <w:rFonts w:asciiTheme="majorBidi" w:hAnsiTheme="majorBidi" w:cstheme="majorBidi" w:hint="eastAsia"/>
                <w:sz w:val="28"/>
              </w:rPr>
              <w:t>,</w:t>
            </w:r>
            <w:r w:rsidRPr="00CD1BFD">
              <w:rPr>
                <w:rFonts w:asciiTheme="majorBidi" w:hAnsiTheme="majorBidi" w:hint="eastAsia"/>
                <w:sz w:val="28"/>
                <w:cs/>
              </w:rPr>
              <w:t>494</w:t>
            </w:r>
          </w:p>
        </w:tc>
        <w:tc>
          <w:tcPr>
            <w:tcW w:w="72" w:type="dxa"/>
            <w:vAlign w:val="bottom"/>
          </w:tcPr>
          <w:p w14:paraId="2F5AD67A" w14:textId="77777777" w:rsidR="00686CB8" w:rsidRDefault="00686CB8" w:rsidP="003556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19C5B14" w14:textId="77777777" w:rsidR="00686CB8" w:rsidRPr="00B118B0" w:rsidRDefault="00686CB8" w:rsidP="003556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936B3D" w14:textId="516B7385" w:rsidR="00686CB8" w:rsidRPr="0083141E" w:rsidRDefault="00686CB8" w:rsidP="003556B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3141E">
              <w:rPr>
                <w:rFonts w:asciiTheme="majorBidi" w:hAnsiTheme="majorBidi" w:cstheme="majorBidi"/>
                <w:sz w:val="28"/>
              </w:rPr>
              <w:t>33,982</w:t>
            </w:r>
          </w:p>
        </w:tc>
        <w:tc>
          <w:tcPr>
            <w:tcW w:w="72" w:type="dxa"/>
            <w:vAlign w:val="bottom"/>
          </w:tcPr>
          <w:p w14:paraId="3D068847" w14:textId="77777777" w:rsidR="00686CB8" w:rsidRPr="0083141E" w:rsidRDefault="00686CB8" w:rsidP="003556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37B4F5" w14:textId="4E356A45" w:rsidR="00686CB8" w:rsidRPr="0083141E" w:rsidRDefault="001E4C45" w:rsidP="003556B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E4C45">
              <w:rPr>
                <w:rFonts w:asciiTheme="majorBidi" w:hAnsiTheme="majorBidi" w:hint="eastAsia"/>
                <w:sz w:val="28"/>
                <w:cs/>
              </w:rPr>
              <w:t>13</w:t>
            </w:r>
            <w:r w:rsidRPr="001E4C45">
              <w:rPr>
                <w:rFonts w:asciiTheme="majorBidi" w:hAnsiTheme="majorBidi" w:cstheme="majorBidi" w:hint="eastAsia"/>
                <w:sz w:val="28"/>
              </w:rPr>
              <w:t>,</w:t>
            </w:r>
            <w:r w:rsidRPr="001E4C45">
              <w:rPr>
                <w:rFonts w:asciiTheme="majorBidi" w:hAnsiTheme="majorBidi" w:hint="eastAsia"/>
                <w:sz w:val="28"/>
                <w:cs/>
              </w:rPr>
              <w:t>287</w:t>
            </w:r>
          </w:p>
        </w:tc>
        <w:tc>
          <w:tcPr>
            <w:tcW w:w="90" w:type="dxa"/>
            <w:vAlign w:val="bottom"/>
          </w:tcPr>
          <w:p w14:paraId="13C24AEC" w14:textId="77777777" w:rsidR="00686CB8" w:rsidRPr="0083141E" w:rsidRDefault="00686CB8" w:rsidP="003556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68DB90" w14:textId="2D94C2FD" w:rsidR="00686CB8" w:rsidRPr="0083141E" w:rsidRDefault="00686CB8" w:rsidP="003556B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3141E">
              <w:rPr>
                <w:rFonts w:asciiTheme="majorBidi" w:hAnsiTheme="majorBidi" w:cstheme="majorBidi" w:hint="cs"/>
                <w:sz w:val="28"/>
                <w:cs/>
              </w:rPr>
              <w:t>5,276</w:t>
            </w:r>
          </w:p>
        </w:tc>
      </w:tr>
      <w:tr w:rsidR="002000EC" w:rsidRPr="00B118B0" w14:paraId="340EEA75" w14:textId="77777777" w:rsidTr="0083141E">
        <w:tc>
          <w:tcPr>
            <w:tcW w:w="2070" w:type="dxa"/>
          </w:tcPr>
          <w:p w14:paraId="4203C41F" w14:textId="77777777" w:rsidR="009F0B2F" w:rsidRDefault="009F0B2F" w:rsidP="00686CB8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  <w:p w14:paraId="56F6F356" w14:textId="02C105AF" w:rsidR="002000EC" w:rsidRPr="00B118B0" w:rsidRDefault="009F0B2F" w:rsidP="009F0B2F">
            <w:pPr>
              <w:ind w:left="270" w:right="-108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</w:pPr>
            <w:r w:rsidRPr="009F0B2F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จาก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E2050E" w14:textId="36686B06" w:rsidR="002000EC" w:rsidRDefault="00426C08" w:rsidP="003556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26C08">
              <w:rPr>
                <w:rFonts w:asciiTheme="majorBidi" w:hAnsiTheme="majorBidi" w:hint="eastAsia"/>
                <w:sz w:val="28"/>
                <w:cs/>
              </w:rPr>
              <w:t>4.98 - 6.83</w:t>
            </w:r>
          </w:p>
        </w:tc>
        <w:tc>
          <w:tcPr>
            <w:tcW w:w="72" w:type="dxa"/>
            <w:vAlign w:val="bottom"/>
          </w:tcPr>
          <w:p w14:paraId="2BE8C99F" w14:textId="77777777" w:rsidR="002000EC" w:rsidRPr="00B118B0" w:rsidRDefault="002000EC" w:rsidP="003556B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C8BA2F1" w14:textId="4EC18BFB" w:rsidR="002000EC" w:rsidRPr="003556B3" w:rsidRDefault="00301708" w:rsidP="003556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01708">
              <w:rPr>
                <w:rFonts w:asciiTheme="majorBidi" w:hAnsiTheme="majorBidi" w:hint="eastAsia"/>
                <w:sz w:val="28"/>
                <w:cs/>
              </w:rPr>
              <w:t>4.77 - 7.05</w:t>
            </w:r>
          </w:p>
        </w:tc>
        <w:tc>
          <w:tcPr>
            <w:tcW w:w="72" w:type="dxa"/>
            <w:vAlign w:val="bottom"/>
          </w:tcPr>
          <w:p w14:paraId="33F6CAA6" w14:textId="77777777" w:rsidR="002000EC" w:rsidRPr="00B118B0" w:rsidRDefault="002000EC" w:rsidP="003556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C906A4" w14:textId="60801E21" w:rsidR="002000EC" w:rsidRPr="005959E0" w:rsidRDefault="00173369" w:rsidP="003556B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73369">
              <w:rPr>
                <w:rFonts w:asciiTheme="majorBidi" w:hAnsiTheme="majorBidi" w:hint="eastAsia"/>
                <w:sz w:val="28"/>
                <w:cs/>
              </w:rPr>
              <w:t>243</w:t>
            </w:r>
            <w:r w:rsidRPr="00173369">
              <w:rPr>
                <w:rFonts w:asciiTheme="majorBidi" w:hAnsiTheme="majorBidi" w:cstheme="majorBidi" w:hint="eastAsia"/>
                <w:sz w:val="28"/>
              </w:rPr>
              <w:t>,</w:t>
            </w:r>
            <w:r w:rsidRPr="00173369">
              <w:rPr>
                <w:rFonts w:asciiTheme="majorBidi" w:hAnsiTheme="majorBidi" w:hint="eastAsia"/>
                <w:sz w:val="28"/>
                <w:cs/>
              </w:rPr>
              <w:t>016</w:t>
            </w:r>
          </w:p>
        </w:tc>
        <w:tc>
          <w:tcPr>
            <w:tcW w:w="72" w:type="dxa"/>
            <w:vAlign w:val="bottom"/>
          </w:tcPr>
          <w:p w14:paraId="44108E3B" w14:textId="77777777" w:rsidR="002000EC" w:rsidRDefault="002000EC" w:rsidP="003556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A2D404E" w14:textId="4FD2FFDF" w:rsidR="002000EC" w:rsidRPr="0083141E" w:rsidRDefault="00F739E5" w:rsidP="003556B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3141E">
              <w:rPr>
                <w:rFonts w:asciiTheme="majorBidi" w:hAnsiTheme="majorBidi" w:cstheme="majorBidi" w:hint="eastAsia"/>
                <w:sz w:val="28"/>
              </w:rPr>
              <w:t>447,291</w:t>
            </w:r>
          </w:p>
        </w:tc>
        <w:tc>
          <w:tcPr>
            <w:tcW w:w="72" w:type="dxa"/>
            <w:vAlign w:val="bottom"/>
          </w:tcPr>
          <w:p w14:paraId="4508C621" w14:textId="77777777" w:rsidR="002000EC" w:rsidRPr="0083141E" w:rsidRDefault="002000EC" w:rsidP="003556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A5B900" w14:textId="2B751772" w:rsidR="002000EC" w:rsidRPr="0083141E" w:rsidRDefault="001E4C45" w:rsidP="003556B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CB72D1B" w14:textId="77777777" w:rsidR="002000EC" w:rsidRPr="0083141E" w:rsidRDefault="002000EC" w:rsidP="003556B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4A6B9B" w14:textId="0F3A7B4E" w:rsidR="002000EC" w:rsidRPr="0083141E" w:rsidRDefault="008D49AE" w:rsidP="003556B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3141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6CB8" w:rsidRPr="00B118B0" w14:paraId="47D1030D" w14:textId="77777777" w:rsidTr="007D542F">
        <w:tc>
          <w:tcPr>
            <w:tcW w:w="2070" w:type="dxa"/>
            <w:tcBorders>
              <w:bottom w:val="nil"/>
            </w:tcBorders>
            <w:vAlign w:val="bottom"/>
          </w:tcPr>
          <w:p w14:paraId="5B6D5ADB" w14:textId="77777777" w:rsidR="00686CB8" w:rsidRPr="00B118B0" w:rsidRDefault="00686CB8" w:rsidP="00686CB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686CB8" w:rsidRPr="00B118B0" w:rsidRDefault="00686CB8" w:rsidP="00686CB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686CB8" w:rsidRPr="00B118B0" w:rsidRDefault="00686CB8" w:rsidP="00686CB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686CB8" w:rsidRPr="00B118B0" w:rsidRDefault="00686CB8" w:rsidP="00686CB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686CB8" w:rsidRPr="00B118B0" w:rsidRDefault="00686CB8" w:rsidP="00686CB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F9EBC" w14:textId="20D20092" w:rsidR="00686CB8" w:rsidRPr="00FB223D" w:rsidRDefault="003F4DA9" w:rsidP="00686CB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F4DA9">
              <w:rPr>
                <w:rFonts w:asciiTheme="majorBidi" w:hAnsiTheme="majorBidi" w:hint="eastAsia"/>
                <w:b/>
                <w:bCs/>
                <w:sz w:val="28"/>
                <w:cs/>
              </w:rPr>
              <w:t>283</w:t>
            </w:r>
            <w:r w:rsidRPr="003F4DA9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3F4DA9">
              <w:rPr>
                <w:rFonts w:asciiTheme="majorBidi" w:hAnsiTheme="majorBidi" w:hint="eastAsia"/>
                <w:b/>
                <w:bCs/>
                <w:sz w:val="28"/>
                <w:cs/>
              </w:rPr>
              <w:t>510</w:t>
            </w:r>
          </w:p>
        </w:tc>
        <w:tc>
          <w:tcPr>
            <w:tcW w:w="72" w:type="dxa"/>
            <w:tcBorders>
              <w:bottom w:val="nil"/>
            </w:tcBorders>
            <w:vAlign w:val="bottom"/>
          </w:tcPr>
          <w:p w14:paraId="21DB18DC" w14:textId="77777777" w:rsidR="00686CB8" w:rsidRPr="00440DFB" w:rsidRDefault="00686CB8" w:rsidP="007D542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A6A1B" w14:textId="45768550" w:rsidR="00686CB8" w:rsidRPr="0083141E" w:rsidRDefault="00F739E5" w:rsidP="00686CB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141E">
              <w:rPr>
                <w:rFonts w:asciiTheme="majorBidi" w:hAnsiTheme="majorBidi" w:cstheme="majorBidi" w:hint="eastAsia"/>
                <w:b/>
                <w:bCs/>
                <w:sz w:val="28"/>
              </w:rPr>
              <w:t>481,273</w:t>
            </w:r>
          </w:p>
        </w:tc>
        <w:tc>
          <w:tcPr>
            <w:tcW w:w="72" w:type="dxa"/>
            <w:tcBorders>
              <w:bottom w:val="nil"/>
            </w:tcBorders>
            <w:vAlign w:val="bottom"/>
          </w:tcPr>
          <w:p w14:paraId="6391C573" w14:textId="77777777" w:rsidR="00686CB8" w:rsidRPr="0083141E" w:rsidRDefault="00686CB8" w:rsidP="007D542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5BE04" w14:textId="29A22ACF" w:rsidR="00686CB8" w:rsidRPr="0083141E" w:rsidRDefault="00707079" w:rsidP="00686CB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07079">
              <w:rPr>
                <w:rFonts w:asciiTheme="majorBidi" w:hAnsiTheme="majorBidi" w:cstheme="majorBidi" w:hint="eastAsia"/>
                <w:b/>
                <w:bCs/>
                <w:sz w:val="28"/>
              </w:rPr>
              <w:t>13,287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A3815BA" w14:textId="77777777" w:rsidR="00686CB8" w:rsidRPr="0083141E" w:rsidRDefault="00686CB8" w:rsidP="007D542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442DC" w14:textId="1AB17A66" w:rsidR="00686CB8" w:rsidRPr="0083141E" w:rsidRDefault="00686CB8" w:rsidP="00686CB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141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5,276</w:t>
            </w:r>
          </w:p>
        </w:tc>
      </w:tr>
    </w:tbl>
    <w:p w14:paraId="350EBEA0" w14:textId="77777777" w:rsidR="0051284F" w:rsidRDefault="0051284F" w:rsidP="0051284F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3C618308" w14:textId="77777777" w:rsidR="0051284F" w:rsidRDefault="005128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C8689E8" w14:textId="11B3DE3D" w:rsidR="00F53166" w:rsidRPr="00AE3898" w:rsidRDefault="009E4C64" w:rsidP="005D3A8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AE3898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22770091" w14:textId="1670D6D2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916D2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916D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D916D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7254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7254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74DCA">
        <w:trPr>
          <w:trHeight w:val="323"/>
          <w:tblHeader/>
        </w:trPr>
        <w:tc>
          <w:tcPr>
            <w:tcW w:w="4680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74DCA">
        <w:trPr>
          <w:trHeight w:val="323"/>
          <w:tblHeader/>
        </w:trPr>
        <w:tc>
          <w:tcPr>
            <w:tcW w:w="4680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374DCA">
        <w:trPr>
          <w:trHeight w:val="309"/>
          <w:tblHeader/>
        </w:trPr>
        <w:tc>
          <w:tcPr>
            <w:tcW w:w="4680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2B8525D4" w:rsidR="00F53166" w:rsidRPr="00B118B0" w:rsidRDefault="00D916D2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2C533A80" w:rsidR="00F53166" w:rsidRPr="00B118B0" w:rsidRDefault="00D916D2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374DCA">
        <w:trPr>
          <w:trHeight w:val="336"/>
          <w:tblHeader/>
        </w:trPr>
        <w:tc>
          <w:tcPr>
            <w:tcW w:w="4680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2258223A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725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0539D0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725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77F05793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725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2FC85B31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7254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4549D" w:rsidRPr="00B118B0" w14:paraId="4A0924B2" w14:textId="77777777" w:rsidTr="007D542F">
        <w:trPr>
          <w:trHeight w:val="323"/>
        </w:trPr>
        <w:tc>
          <w:tcPr>
            <w:tcW w:w="4680" w:type="dxa"/>
          </w:tcPr>
          <w:p w14:paraId="4C4F24F1" w14:textId="25E17847" w:rsidR="0044549D" w:rsidRPr="00965AD3" w:rsidRDefault="0044549D" w:rsidP="0044549D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5AD3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965AD3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965AD3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965AD3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965AD3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257EF5">
              <w:rPr>
                <w:rFonts w:asciiTheme="majorBidi" w:hAnsiTheme="majorBidi" w:cstheme="majorBidi"/>
                <w:sz w:val="28"/>
              </w:rPr>
              <w:t>5</w:t>
            </w:r>
            <w:r w:rsidRPr="00965A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2B085" w14:textId="67D46C35" w:rsidR="0044549D" w:rsidRPr="00ED6D91" w:rsidRDefault="00B908A7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908A7">
              <w:rPr>
                <w:rFonts w:asciiTheme="majorBidi" w:hAnsiTheme="majorBidi" w:cstheme="majorBidi" w:hint="eastAsia"/>
                <w:sz w:val="28"/>
              </w:rPr>
              <w:t>7,050</w:t>
            </w:r>
          </w:p>
        </w:tc>
        <w:tc>
          <w:tcPr>
            <w:tcW w:w="88" w:type="dxa"/>
            <w:vAlign w:val="bottom"/>
          </w:tcPr>
          <w:p w14:paraId="36597325" w14:textId="77777777" w:rsidR="0044549D" w:rsidRPr="00ED6D91" w:rsidRDefault="0044549D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0B342" w14:textId="1F684998" w:rsidR="0044549D" w:rsidRPr="003B3214" w:rsidRDefault="00963B3A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63B3A">
              <w:rPr>
                <w:rFonts w:asciiTheme="majorBidi" w:hAnsiTheme="majorBidi" w:cstheme="majorBidi" w:hint="eastAsia"/>
                <w:sz w:val="28"/>
              </w:rPr>
              <w:t>7,061</w:t>
            </w:r>
          </w:p>
        </w:tc>
        <w:tc>
          <w:tcPr>
            <w:tcW w:w="88" w:type="dxa"/>
            <w:vAlign w:val="bottom"/>
          </w:tcPr>
          <w:p w14:paraId="15BC6BCD" w14:textId="77777777" w:rsidR="0044549D" w:rsidRPr="00ED6D91" w:rsidRDefault="0044549D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3DB32290" w:rsidR="0044549D" w:rsidRPr="00ED6D91" w:rsidRDefault="00547C0E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6,454</w:t>
            </w:r>
          </w:p>
        </w:tc>
        <w:tc>
          <w:tcPr>
            <w:tcW w:w="88" w:type="dxa"/>
            <w:vAlign w:val="bottom"/>
          </w:tcPr>
          <w:p w14:paraId="624BEFFC" w14:textId="77777777" w:rsidR="0044549D" w:rsidRPr="00ED6D91" w:rsidRDefault="0044549D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1AAD3538" w:rsidR="0044549D" w:rsidRPr="00ED6D91" w:rsidRDefault="00547C0E" w:rsidP="0044549D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6,466</w:t>
            </w:r>
          </w:p>
        </w:tc>
      </w:tr>
      <w:tr w:rsidR="008C68D3" w:rsidRPr="00B118B0" w14:paraId="561E3113" w14:textId="77777777" w:rsidTr="007D542F">
        <w:trPr>
          <w:trHeight w:val="309"/>
        </w:trPr>
        <w:tc>
          <w:tcPr>
            <w:tcW w:w="4680" w:type="dxa"/>
          </w:tcPr>
          <w:p w14:paraId="038EB26E" w14:textId="4C796310" w:rsidR="008C68D3" w:rsidRPr="00965AD3" w:rsidRDefault="008C68D3" w:rsidP="008C68D3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5AD3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965AD3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965AD3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DD22850" w14:textId="5844DEC4" w:rsidR="008C68D3" w:rsidRPr="00ED6D91" w:rsidRDefault="00B908A7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908A7">
              <w:rPr>
                <w:rFonts w:asciiTheme="majorBidi" w:hAnsiTheme="majorBidi" w:cstheme="majorBidi" w:hint="eastAsia"/>
                <w:sz w:val="28"/>
              </w:rPr>
              <w:t>835,829</w:t>
            </w:r>
          </w:p>
        </w:tc>
        <w:tc>
          <w:tcPr>
            <w:tcW w:w="88" w:type="dxa"/>
            <w:vAlign w:val="bottom"/>
          </w:tcPr>
          <w:p w14:paraId="4FA18E52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B09701B" w14:textId="1D98A6A6" w:rsidR="008C68D3" w:rsidRPr="003B3214" w:rsidRDefault="00963B3A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63B3A">
              <w:rPr>
                <w:rFonts w:asciiTheme="majorBidi" w:hAnsiTheme="majorBidi" w:cstheme="majorBidi" w:hint="eastAsia"/>
                <w:sz w:val="28"/>
              </w:rPr>
              <w:t>684,817</w:t>
            </w:r>
          </w:p>
        </w:tc>
        <w:tc>
          <w:tcPr>
            <w:tcW w:w="88" w:type="dxa"/>
            <w:vAlign w:val="bottom"/>
          </w:tcPr>
          <w:p w14:paraId="08C8600D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200A8FFA" w:rsidR="008C68D3" w:rsidRPr="00ED6D91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88" w:type="dxa"/>
            <w:vAlign w:val="bottom"/>
          </w:tcPr>
          <w:p w14:paraId="2D1A9F5B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71F1AFDA" w:rsidR="008C68D3" w:rsidRPr="00ED6D91" w:rsidRDefault="00547C0E" w:rsidP="008C68D3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</w:t>
            </w:r>
          </w:p>
        </w:tc>
      </w:tr>
      <w:tr w:rsidR="008C68D3" w:rsidRPr="00B118B0" w14:paraId="31D5BABE" w14:textId="77777777" w:rsidTr="007D542F">
        <w:trPr>
          <w:trHeight w:val="323"/>
        </w:trPr>
        <w:tc>
          <w:tcPr>
            <w:tcW w:w="4680" w:type="dxa"/>
          </w:tcPr>
          <w:p w14:paraId="4D61A589" w14:textId="032E8CC4" w:rsidR="008C68D3" w:rsidRPr="00965AD3" w:rsidRDefault="008C68D3" w:rsidP="008C68D3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5AD3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965AD3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965AD3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6185801" w14:textId="48230250" w:rsidR="008C68D3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68,761</w:t>
            </w:r>
          </w:p>
        </w:tc>
        <w:tc>
          <w:tcPr>
            <w:tcW w:w="88" w:type="dxa"/>
            <w:vAlign w:val="bottom"/>
          </w:tcPr>
          <w:p w14:paraId="5EF4F308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61C5D7C" w14:textId="740DD453" w:rsidR="008C68D3" w:rsidRPr="003B3214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3214">
              <w:rPr>
                <w:rFonts w:asciiTheme="majorBidi" w:hAnsiTheme="majorBidi" w:cstheme="majorBidi"/>
                <w:sz w:val="28"/>
              </w:rPr>
              <w:t>49,557</w:t>
            </w:r>
          </w:p>
        </w:tc>
        <w:tc>
          <w:tcPr>
            <w:tcW w:w="88" w:type="dxa"/>
            <w:vAlign w:val="bottom"/>
          </w:tcPr>
          <w:p w14:paraId="393B473F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22916A0" w14:textId="4BF6FCE5" w:rsidR="008C68D3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6,258</w:t>
            </w:r>
          </w:p>
        </w:tc>
        <w:tc>
          <w:tcPr>
            <w:tcW w:w="88" w:type="dxa"/>
            <w:vAlign w:val="bottom"/>
          </w:tcPr>
          <w:p w14:paraId="6D55D0B0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1033E49B" w14:textId="76339CF4" w:rsidR="008C68D3" w:rsidRDefault="00547C0E" w:rsidP="008C68D3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7,47</w:t>
            </w:r>
            <w:r w:rsidR="0043520E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8C68D3" w:rsidRPr="00B118B0" w14:paraId="514A43F7" w14:textId="77777777" w:rsidTr="007D542F">
        <w:trPr>
          <w:trHeight w:val="323"/>
        </w:trPr>
        <w:tc>
          <w:tcPr>
            <w:tcW w:w="4680" w:type="dxa"/>
          </w:tcPr>
          <w:p w14:paraId="431FF9F3" w14:textId="099B6207" w:rsidR="008C68D3" w:rsidRPr="00965AD3" w:rsidRDefault="008C68D3" w:rsidP="008C68D3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65AD3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965AD3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965AD3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6074B88" w14:textId="3FA06CF1" w:rsidR="008C68D3" w:rsidRPr="00ED6D91" w:rsidRDefault="00B908A7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B908A7">
              <w:rPr>
                <w:rFonts w:asciiTheme="majorBidi" w:hAnsiTheme="majorBidi" w:cstheme="majorBidi" w:hint="eastAsia"/>
                <w:sz w:val="28"/>
              </w:rPr>
              <w:t>200,945</w:t>
            </w:r>
          </w:p>
        </w:tc>
        <w:tc>
          <w:tcPr>
            <w:tcW w:w="88" w:type="dxa"/>
            <w:vAlign w:val="bottom"/>
          </w:tcPr>
          <w:p w14:paraId="12C15540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FBAC97E" w14:textId="23A58740" w:rsidR="008C68D3" w:rsidRPr="003B3214" w:rsidRDefault="00963B3A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63B3A">
              <w:rPr>
                <w:rFonts w:asciiTheme="majorBidi" w:hAnsiTheme="majorBidi" w:cstheme="majorBidi" w:hint="eastAsia"/>
                <w:sz w:val="28"/>
              </w:rPr>
              <w:t>128,007</w:t>
            </w:r>
          </w:p>
        </w:tc>
        <w:tc>
          <w:tcPr>
            <w:tcW w:w="88" w:type="dxa"/>
            <w:vAlign w:val="bottom"/>
          </w:tcPr>
          <w:p w14:paraId="3A6D51B2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6601807" w14:textId="190A2978" w:rsidR="008C68D3" w:rsidRPr="00ED6D91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384</w:t>
            </w:r>
          </w:p>
        </w:tc>
        <w:tc>
          <w:tcPr>
            <w:tcW w:w="88" w:type="dxa"/>
            <w:vAlign w:val="bottom"/>
          </w:tcPr>
          <w:p w14:paraId="155E7336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5E76B04C" w14:textId="3BDFF9C0" w:rsidR="008C68D3" w:rsidRPr="00ED6D91" w:rsidRDefault="00547C0E" w:rsidP="008C68D3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1,226</w:t>
            </w:r>
          </w:p>
        </w:tc>
      </w:tr>
      <w:tr w:rsidR="0044549D" w:rsidRPr="00B118B0" w14:paraId="0E266B10" w14:textId="77777777" w:rsidTr="007D542F">
        <w:trPr>
          <w:trHeight w:val="323"/>
        </w:trPr>
        <w:tc>
          <w:tcPr>
            <w:tcW w:w="4680" w:type="dxa"/>
          </w:tcPr>
          <w:p w14:paraId="2A68F685" w14:textId="7FCC64F8" w:rsidR="0044549D" w:rsidRPr="00965AD3" w:rsidRDefault="0044549D" w:rsidP="0044549D">
            <w:pPr>
              <w:ind w:left="234" w:right="-18" w:hanging="22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65AD3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965AD3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965AD3"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965AD3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  <w:r w:rsidRPr="00965A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65AD3">
              <w:rPr>
                <w:rFonts w:asciiTheme="majorBidi" w:hAnsiTheme="majorBidi" w:cstheme="majorBidi"/>
                <w:sz w:val="28"/>
                <w:cs/>
              </w:rPr>
              <w:br/>
            </w:r>
            <w:r w:rsidRPr="00965AD3">
              <w:rPr>
                <w:rFonts w:asciiTheme="majorBidi" w:hAnsiTheme="majorBidi" w:cstheme="majorBidi"/>
                <w:sz w:val="28"/>
              </w:rPr>
              <w:t>(</w:t>
            </w:r>
            <w:r w:rsidRPr="00965AD3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345C2B">
              <w:rPr>
                <w:rFonts w:asciiTheme="majorBidi" w:hAnsiTheme="majorBidi" w:cstheme="majorBidi"/>
                <w:sz w:val="28"/>
              </w:rPr>
              <w:t>5</w:t>
            </w:r>
            <w:r w:rsidRPr="00965AD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3CA4298" w14:textId="30476887" w:rsidR="0044549D" w:rsidRPr="00ED6D91" w:rsidRDefault="00547C0E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594</w:t>
            </w:r>
          </w:p>
        </w:tc>
        <w:tc>
          <w:tcPr>
            <w:tcW w:w="88" w:type="dxa"/>
            <w:vAlign w:val="bottom"/>
          </w:tcPr>
          <w:p w14:paraId="24F8BC5E" w14:textId="77777777" w:rsidR="0044549D" w:rsidRPr="00ED6D91" w:rsidRDefault="0044549D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AE59E15" w14:textId="63099523" w:rsidR="0044549D" w:rsidRPr="003B3214" w:rsidRDefault="00547C0E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B3214">
              <w:rPr>
                <w:rFonts w:asciiTheme="majorBidi" w:hAnsiTheme="majorBidi" w:cstheme="majorBidi"/>
                <w:sz w:val="28"/>
              </w:rPr>
              <w:t>29</w:t>
            </w:r>
            <w:r w:rsidR="00267EF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  <w:vAlign w:val="bottom"/>
          </w:tcPr>
          <w:p w14:paraId="4430F8BC" w14:textId="77777777" w:rsidR="0044549D" w:rsidRPr="00ED6D91" w:rsidRDefault="0044549D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51BFECB" w14:textId="35E59E7C" w:rsidR="0044549D" w:rsidRPr="00ED6D91" w:rsidRDefault="00547C0E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7EC10BEC" w14:textId="77777777" w:rsidR="0044549D" w:rsidRPr="00ED6D91" w:rsidRDefault="0044549D" w:rsidP="0044549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62A88D40" w14:textId="1A7D077B" w:rsidR="0044549D" w:rsidRPr="00ED6D91" w:rsidRDefault="00547C0E" w:rsidP="0044549D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C68D3" w:rsidRPr="00B118B0" w14:paraId="4E2BF948" w14:textId="77777777" w:rsidTr="007D542F">
        <w:trPr>
          <w:trHeight w:val="323"/>
        </w:trPr>
        <w:tc>
          <w:tcPr>
            <w:tcW w:w="4680" w:type="dxa"/>
          </w:tcPr>
          <w:p w14:paraId="5DC94CAD" w14:textId="09D76340" w:rsidR="008C68D3" w:rsidRPr="00ED6D91" w:rsidRDefault="008C68D3" w:rsidP="008C68D3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</w:t>
            </w:r>
            <w:r w:rsidR="00BE3E92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63065E7" w14:textId="2717C9CB" w:rsidR="008C68D3" w:rsidRPr="00ED6D91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3,020</w:t>
            </w:r>
          </w:p>
        </w:tc>
        <w:tc>
          <w:tcPr>
            <w:tcW w:w="88" w:type="dxa"/>
            <w:vAlign w:val="bottom"/>
          </w:tcPr>
          <w:p w14:paraId="225CF7DB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6710ED8" w14:textId="5AE2E7C9" w:rsidR="008C68D3" w:rsidRPr="003B3214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B3214">
              <w:rPr>
                <w:rFonts w:asciiTheme="majorBidi" w:hAnsiTheme="majorBidi" w:cstheme="majorBidi"/>
                <w:sz w:val="28"/>
              </w:rPr>
              <w:t>909</w:t>
            </w:r>
          </w:p>
        </w:tc>
        <w:tc>
          <w:tcPr>
            <w:tcW w:w="88" w:type="dxa"/>
            <w:vAlign w:val="bottom"/>
          </w:tcPr>
          <w:p w14:paraId="45A2D459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E010557" w14:textId="44FDD63C" w:rsidR="008C68D3" w:rsidRPr="00ED6D91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183407EF" w14:textId="77777777" w:rsidR="008C68D3" w:rsidRPr="00ED6D91" w:rsidRDefault="008C68D3" w:rsidP="008C68D3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6681920C" w14:textId="4994AD29" w:rsidR="008C68D3" w:rsidRPr="00ED6D91" w:rsidRDefault="00547C0E" w:rsidP="008C68D3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5B47" w:rsidRPr="00B118B0" w14:paraId="62F65026" w14:textId="77777777" w:rsidTr="007D542F">
        <w:trPr>
          <w:trHeight w:val="323"/>
        </w:trPr>
        <w:tc>
          <w:tcPr>
            <w:tcW w:w="4680" w:type="dxa"/>
          </w:tcPr>
          <w:p w14:paraId="06387AD5" w14:textId="3EDF1349" w:rsidR="00425B47" w:rsidRPr="00ED6D91" w:rsidRDefault="00425B47" w:rsidP="00425B47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รายได้รับล่วงหน้า </w:t>
            </w:r>
            <w:r w:rsidR="00E95D3F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95D3F">
              <w:rPr>
                <w:rFonts w:asciiTheme="majorBidi" w:hAnsiTheme="majorBidi" w:cstheme="majorBidi" w:hint="cs"/>
                <w:sz w:val="28"/>
                <w:cs/>
              </w:rPr>
              <w:t>อื่น ๆ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FCCE817" w14:textId="5360C5E2" w:rsidR="00425B47" w:rsidRPr="00ED6D91" w:rsidRDefault="00E95D3F" w:rsidP="00425B4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88" w:type="dxa"/>
            <w:vAlign w:val="bottom"/>
          </w:tcPr>
          <w:p w14:paraId="32F0825D" w14:textId="77777777" w:rsidR="00425B47" w:rsidRPr="00ED6D91" w:rsidRDefault="00425B47" w:rsidP="00425B4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FC5F29D" w14:textId="4EECE9A5" w:rsidR="00425B47" w:rsidRPr="003B3214" w:rsidRDefault="00E95D3F" w:rsidP="00425B47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3B3214"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88" w:type="dxa"/>
            <w:vAlign w:val="bottom"/>
          </w:tcPr>
          <w:p w14:paraId="77F96027" w14:textId="77777777" w:rsidR="00425B47" w:rsidRPr="00ED6D91" w:rsidRDefault="00425B47" w:rsidP="00425B4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4EAA052" w14:textId="71CC2D9D" w:rsidR="00425B47" w:rsidRPr="00ED6D91" w:rsidRDefault="00E95D3F" w:rsidP="00425B4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88" w:type="dxa"/>
            <w:vAlign w:val="bottom"/>
          </w:tcPr>
          <w:p w14:paraId="28152FD9" w14:textId="77777777" w:rsidR="00425B47" w:rsidRPr="00ED6D91" w:rsidRDefault="00425B47" w:rsidP="00425B47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FD96B4D" w14:textId="73275430" w:rsidR="00425B47" w:rsidRPr="00ED6D91" w:rsidRDefault="003C3939" w:rsidP="00855C34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="00E95D3F">
              <w:rPr>
                <w:rFonts w:asciiTheme="majorBidi" w:hAnsiTheme="majorBidi" w:cstheme="majorBidi"/>
                <w:sz w:val="28"/>
              </w:rPr>
              <w:t>7,000</w:t>
            </w:r>
          </w:p>
        </w:tc>
      </w:tr>
      <w:tr w:rsidR="008C68D3" w:rsidRPr="00B118B0" w14:paraId="0E485C3F" w14:textId="77777777" w:rsidTr="007D542F">
        <w:trPr>
          <w:trHeight w:val="323"/>
        </w:trPr>
        <w:tc>
          <w:tcPr>
            <w:tcW w:w="4680" w:type="dxa"/>
            <w:vAlign w:val="bottom"/>
          </w:tcPr>
          <w:p w14:paraId="5FA9BDC8" w14:textId="77777777" w:rsidR="008C68D3" w:rsidRPr="00ED6D91" w:rsidRDefault="008C68D3" w:rsidP="008C68D3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6CF41" w14:textId="6A72D9CC" w:rsidR="008C68D3" w:rsidRPr="004260B1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5,18</w:t>
            </w:r>
            <w:r w:rsidR="004039F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8" w:type="dxa"/>
            <w:vAlign w:val="bottom"/>
          </w:tcPr>
          <w:p w14:paraId="428C096D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89A00" w14:textId="07ED8E83" w:rsidR="008C68D3" w:rsidRPr="003B3214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B3214">
              <w:rPr>
                <w:rFonts w:asciiTheme="majorBidi" w:hAnsiTheme="majorBidi" w:cstheme="majorBidi"/>
                <w:sz w:val="28"/>
              </w:rPr>
              <w:t>5,</w:t>
            </w:r>
            <w:r w:rsidR="0018239A" w:rsidRPr="0018239A">
              <w:rPr>
                <w:rFonts w:asciiTheme="majorBidi" w:hAnsiTheme="majorBidi" w:cstheme="majorBidi" w:hint="eastAsia"/>
                <w:sz w:val="28"/>
              </w:rPr>
              <w:t>071</w:t>
            </w:r>
          </w:p>
        </w:tc>
        <w:tc>
          <w:tcPr>
            <w:tcW w:w="88" w:type="dxa"/>
            <w:vAlign w:val="bottom"/>
          </w:tcPr>
          <w:p w14:paraId="3915FC4B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6266" w14:textId="05B7F5F7" w:rsidR="008C68D3" w:rsidRPr="00ED6D91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2,126</w:t>
            </w:r>
          </w:p>
        </w:tc>
        <w:tc>
          <w:tcPr>
            <w:tcW w:w="88" w:type="dxa"/>
            <w:vAlign w:val="bottom"/>
          </w:tcPr>
          <w:p w14:paraId="6756BC3C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5CDA5DE" w14:textId="46085FF6" w:rsidR="008C68D3" w:rsidRPr="00ED6D91" w:rsidRDefault="00547C0E" w:rsidP="008C68D3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1,900</w:t>
            </w:r>
          </w:p>
        </w:tc>
      </w:tr>
      <w:tr w:rsidR="008C68D3" w:rsidRPr="00B118B0" w14:paraId="733B3F64" w14:textId="77777777" w:rsidTr="007D542F">
        <w:trPr>
          <w:trHeight w:val="323"/>
        </w:trPr>
        <w:tc>
          <w:tcPr>
            <w:tcW w:w="4680" w:type="dxa"/>
          </w:tcPr>
          <w:p w14:paraId="3E8712D7" w14:textId="091266D0" w:rsidR="008C68D3" w:rsidRPr="00ED6D91" w:rsidRDefault="008C68D3" w:rsidP="008C68D3">
            <w:pPr>
              <w:ind w:right="-18" w:hanging="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A4DA2" w14:textId="36E33AC5" w:rsidR="008C68D3" w:rsidRPr="00ED6D91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1,128,38</w:t>
            </w:r>
            <w:r w:rsidR="004039F8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88" w:type="dxa"/>
            <w:vAlign w:val="bottom"/>
          </w:tcPr>
          <w:p w14:paraId="4B8EB1BC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A07F3" w14:textId="2AE4FA46" w:rsidR="008C68D3" w:rsidRPr="003B3214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3214">
              <w:rPr>
                <w:rFonts w:asciiTheme="majorBidi" w:hAnsiTheme="majorBidi" w:cstheme="majorBidi"/>
                <w:b/>
                <w:bCs/>
                <w:sz w:val="28"/>
              </w:rPr>
              <w:t>88</w:t>
            </w:r>
            <w:r w:rsidR="003B3214" w:rsidRPr="003B321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3B321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371641" w:rsidRPr="00371641">
              <w:rPr>
                <w:rFonts w:asciiTheme="majorBidi" w:hAnsiTheme="majorBidi" w:cstheme="majorBidi" w:hint="eastAsia"/>
                <w:b/>
                <w:bCs/>
                <w:sz w:val="28"/>
              </w:rPr>
              <w:t>717</w:t>
            </w:r>
          </w:p>
        </w:tc>
        <w:tc>
          <w:tcPr>
            <w:tcW w:w="88" w:type="dxa"/>
            <w:vAlign w:val="bottom"/>
          </w:tcPr>
          <w:p w14:paraId="41C9869C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216A5" w14:textId="1B5BBE62" w:rsidR="008C68D3" w:rsidRPr="00ED6D91" w:rsidRDefault="00547C0E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22,306</w:t>
            </w:r>
          </w:p>
        </w:tc>
        <w:tc>
          <w:tcPr>
            <w:tcW w:w="88" w:type="dxa"/>
            <w:vAlign w:val="bottom"/>
          </w:tcPr>
          <w:p w14:paraId="3AD9D1FC" w14:textId="77777777" w:rsidR="008C68D3" w:rsidRPr="00ED6D91" w:rsidRDefault="008C68D3" w:rsidP="008C68D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3B413" w14:textId="1C815547" w:rsidR="008C68D3" w:rsidRPr="00ED6D91" w:rsidRDefault="00547C0E" w:rsidP="008C68D3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24,155</w:t>
            </w:r>
          </w:p>
        </w:tc>
      </w:tr>
    </w:tbl>
    <w:p w14:paraId="389C3FFC" w14:textId="77777777" w:rsidR="003340D8" w:rsidRPr="003340D8" w:rsidRDefault="003340D8" w:rsidP="003340D8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</w:p>
    <w:p w14:paraId="39302BF5" w14:textId="77777777" w:rsidR="005A3633" w:rsidRDefault="005A36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A3F2FC0" w14:textId="33615CC1" w:rsidR="00F53166" w:rsidRPr="00B118B0" w:rsidRDefault="003357E6" w:rsidP="0028068A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340A7527" w14:textId="1A0EB278" w:rsidR="00CA3A25" w:rsidRPr="00D530CF" w:rsidRDefault="009E4C64" w:rsidP="00D530C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966548">
        <w:rPr>
          <w:rFonts w:asciiTheme="majorBidi" w:hAnsiTheme="majorBidi" w:cstheme="majorBidi"/>
          <w:color w:val="000000"/>
          <w:sz w:val="28"/>
          <w:cs/>
        </w:rPr>
        <w:t>เงินกู้ยืมระยะยาวจากสถาบันการเงิน</w:t>
      </w:r>
      <w:r w:rsidRPr="00966548">
        <w:rPr>
          <w:rFonts w:asciiTheme="majorBidi" w:hAnsiTheme="majorBidi" w:cstheme="majorBidi"/>
          <w:color w:val="000000"/>
          <w:sz w:val="28"/>
        </w:rPr>
        <w:t xml:space="preserve"> 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916D2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916D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D916D2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966548">
        <w:rPr>
          <w:rFonts w:asciiTheme="majorBidi" w:hAnsiTheme="majorBidi" w:cstheme="majorBidi"/>
          <w:color w:val="000000"/>
          <w:sz w:val="28"/>
        </w:rPr>
        <w:t>256</w:t>
      </w:r>
      <w:r w:rsidR="00137254">
        <w:rPr>
          <w:rFonts w:asciiTheme="majorBidi" w:hAnsiTheme="majorBidi" w:cstheme="majorBidi"/>
          <w:color w:val="000000"/>
          <w:sz w:val="28"/>
        </w:rPr>
        <w:t>8</w:t>
      </w:r>
      <w:r w:rsidRPr="00966548">
        <w:rPr>
          <w:rFonts w:asciiTheme="majorBidi" w:hAnsiTheme="majorBidi" w:cstheme="majorBidi"/>
          <w:color w:val="000000"/>
          <w:sz w:val="28"/>
        </w:rPr>
        <w:t xml:space="preserve"> 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และวันที่ </w:t>
      </w:r>
      <w:r w:rsidRPr="00966548">
        <w:rPr>
          <w:rFonts w:asciiTheme="majorBidi" w:hAnsiTheme="majorBidi" w:cstheme="majorBidi"/>
          <w:color w:val="000000"/>
          <w:sz w:val="28"/>
        </w:rPr>
        <w:t>31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966548">
        <w:rPr>
          <w:rFonts w:asciiTheme="majorBidi" w:hAnsiTheme="majorBidi" w:cstheme="majorBidi"/>
          <w:color w:val="000000"/>
          <w:sz w:val="28"/>
        </w:rPr>
        <w:t>256</w:t>
      </w:r>
      <w:r w:rsidR="00137254">
        <w:rPr>
          <w:rFonts w:asciiTheme="majorBidi" w:hAnsiTheme="majorBidi" w:cstheme="majorBidi"/>
          <w:color w:val="000000"/>
          <w:sz w:val="28"/>
        </w:rPr>
        <w:t>7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 ประกอบด้วย</w:t>
      </w:r>
      <w:r w:rsidR="00D36A76" w:rsidRPr="00966548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</w:p>
    <w:tbl>
      <w:tblPr>
        <w:tblW w:w="89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13"/>
        <w:gridCol w:w="88"/>
        <w:gridCol w:w="1017"/>
        <w:gridCol w:w="88"/>
        <w:gridCol w:w="1017"/>
        <w:gridCol w:w="88"/>
        <w:gridCol w:w="1109"/>
      </w:tblGrid>
      <w:tr w:rsidR="00FB327A" w:rsidRPr="00B118B0" w14:paraId="6AD0F448" w14:textId="77777777" w:rsidTr="002572F9">
        <w:trPr>
          <w:trHeight w:val="323"/>
          <w:tblHeader/>
        </w:trPr>
        <w:tc>
          <w:tcPr>
            <w:tcW w:w="4500" w:type="dxa"/>
          </w:tcPr>
          <w:p w14:paraId="61D28BCD" w14:textId="77777777" w:rsidR="00FB327A" w:rsidRPr="00B118B0" w:rsidRDefault="00FB327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654A2FA8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6A13275B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7BD9BA67" w14:textId="77777777" w:rsidR="00FB327A" w:rsidRPr="00B118B0" w:rsidRDefault="00FB327A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B327A" w:rsidRPr="00B118B0" w14:paraId="58364552" w14:textId="77777777" w:rsidTr="002572F9">
        <w:trPr>
          <w:trHeight w:val="323"/>
          <w:tblHeader/>
        </w:trPr>
        <w:tc>
          <w:tcPr>
            <w:tcW w:w="4500" w:type="dxa"/>
          </w:tcPr>
          <w:p w14:paraId="6D385987" w14:textId="77777777" w:rsidR="00FB327A" w:rsidRPr="00B118B0" w:rsidRDefault="00FB327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25CF7520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22CD0174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2DBD74CA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B327A" w:rsidRPr="00B118B0" w14:paraId="520AC6B6" w14:textId="77777777" w:rsidTr="002572F9">
        <w:trPr>
          <w:trHeight w:val="309"/>
          <w:tblHeader/>
        </w:trPr>
        <w:tc>
          <w:tcPr>
            <w:tcW w:w="4500" w:type="dxa"/>
          </w:tcPr>
          <w:p w14:paraId="350E2FC2" w14:textId="77777777" w:rsidR="00FB327A" w:rsidRPr="00B118B0" w:rsidRDefault="00FB327A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C4AFE90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6414D964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0EE4AD91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75E35E27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2E9FED23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48593201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0E0257C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B327A" w:rsidRPr="00B118B0" w14:paraId="40468222" w14:textId="77777777" w:rsidTr="002572F9">
        <w:trPr>
          <w:trHeight w:val="336"/>
          <w:tblHeader/>
        </w:trPr>
        <w:tc>
          <w:tcPr>
            <w:tcW w:w="4500" w:type="dxa"/>
          </w:tcPr>
          <w:p w14:paraId="02760498" w14:textId="77777777" w:rsidR="00FB327A" w:rsidRPr="00B118B0" w:rsidRDefault="00FB327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49AF1D8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" w:type="dxa"/>
          </w:tcPr>
          <w:p w14:paraId="473CAEE8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E0ED708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1A5C39E1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F253CD6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" w:type="dxa"/>
          </w:tcPr>
          <w:p w14:paraId="329BBE40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BDE754B" w14:textId="77777777" w:rsidR="00FB327A" w:rsidRPr="00B118B0" w:rsidRDefault="00FB327A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530CF" w:rsidRPr="00ED6D91" w14:paraId="6FC77FFE" w14:textId="77777777" w:rsidTr="007D542F">
        <w:trPr>
          <w:trHeight w:val="323"/>
        </w:trPr>
        <w:tc>
          <w:tcPr>
            <w:tcW w:w="4500" w:type="dxa"/>
          </w:tcPr>
          <w:p w14:paraId="6BFB1B8E" w14:textId="59D87EB9" w:rsidR="00D530CF" w:rsidRPr="004E25B1" w:rsidRDefault="00D530CF" w:rsidP="00D530CF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D022F" w14:textId="6097C7D4" w:rsidR="00D530CF" w:rsidRPr="00ED6D91" w:rsidRDefault="00E941F9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941F9">
              <w:rPr>
                <w:rFonts w:asciiTheme="majorBidi" w:hAnsiTheme="majorBidi" w:cstheme="majorBidi" w:hint="eastAsia"/>
                <w:sz w:val="28"/>
              </w:rPr>
              <w:t>195,871</w:t>
            </w:r>
          </w:p>
        </w:tc>
        <w:tc>
          <w:tcPr>
            <w:tcW w:w="88" w:type="dxa"/>
            <w:vAlign w:val="bottom"/>
          </w:tcPr>
          <w:p w14:paraId="5A29989E" w14:textId="77777777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0D38C" w14:textId="794D7A5D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B3830">
              <w:rPr>
                <w:rFonts w:ascii="Angsana New" w:hAnsi="Angsana New"/>
                <w:sz w:val="28"/>
              </w:rPr>
              <w:t>193,201</w:t>
            </w:r>
          </w:p>
        </w:tc>
        <w:tc>
          <w:tcPr>
            <w:tcW w:w="88" w:type="dxa"/>
            <w:vAlign w:val="bottom"/>
          </w:tcPr>
          <w:p w14:paraId="4E5055C9" w14:textId="77777777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7D523" w14:textId="0E1AC3C8" w:rsidR="00D530CF" w:rsidRPr="00ED6D91" w:rsidRDefault="00C27404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27404">
              <w:rPr>
                <w:rFonts w:asciiTheme="majorBidi" w:hAnsiTheme="majorBidi" w:cstheme="majorBidi" w:hint="eastAsia"/>
                <w:sz w:val="28"/>
              </w:rPr>
              <w:t>77,000</w:t>
            </w:r>
          </w:p>
        </w:tc>
        <w:tc>
          <w:tcPr>
            <w:tcW w:w="88" w:type="dxa"/>
            <w:vAlign w:val="bottom"/>
          </w:tcPr>
          <w:p w14:paraId="10B886BF" w14:textId="77777777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215F793" w14:textId="6183195F" w:rsidR="00D530CF" w:rsidRPr="00ED6D91" w:rsidRDefault="00D530CF" w:rsidP="00D530CF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78,500</w:t>
            </w:r>
          </w:p>
        </w:tc>
      </w:tr>
      <w:tr w:rsidR="00D530CF" w:rsidRPr="00ED6D91" w14:paraId="76E3FCA4" w14:textId="77777777" w:rsidTr="007D542F">
        <w:trPr>
          <w:trHeight w:val="309"/>
        </w:trPr>
        <w:tc>
          <w:tcPr>
            <w:tcW w:w="4500" w:type="dxa"/>
          </w:tcPr>
          <w:p w14:paraId="538618F3" w14:textId="623160ED" w:rsidR="00D530CF" w:rsidRPr="004E25B1" w:rsidRDefault="00D530CF" w:rsidP="00D530CF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A617D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80ED9" w14:textId="717EB337" w:rsidR="00D530CF" w:rsidRPr="00ED6D91" w:rsidRDefault="002D643C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643C">
              <w:rPr>
                <w:rFonts w:asciiTheme="majorBidi" w:hAnsiTheme="majorBidi" w:cstheme="majorBidi" w:hint="eastAsia"/>
                <w:sz w:val="28"/>
              </w:rPr>
              <w:t>(150,587)</w:t>
            </w:r>
          </w:p>
        </w:tc>
        <w:tc>
          <w:tcPr>
            <w:tcW w:w="88" w:type="dxa"/>
            <w:vAlign w:val="bottom"/>
          </w:tcPr>
          <w:p w14:paraId="4ADE7C3D" w14:textId="77777777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10F18" w14:textId="3F9A7014" w:rsidR="00D530CF" w:rsidRPr="000155B3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155B3">
              <w:rPr>
                <w:rFonts w:ascii="Angsana New" w:hAnsi="Angsana New"/>
                <w:sz w:val="28"/>
              </w:rPr>
              <w:t>(13</w:t>
            </w:r>
            <w:r w:rsidR="000155B3" w:rsidRPr="000155B3">
              <w:rPr>
                <w:rFonts w:ascii="Angsana New" w:hAnsi="Angsana New"/>
                <w:sz w:val="28"/>
              </w:rPr>
              <w:t>2</w:t>
            </w:r>
            <w:r w:rsidRPr="000155B3">
              <w:rPr>
                <w:rFonts w:ascii="Angsana New" w:hAnsi="Angsana New"/>
                <w:sz w:val="28"/>
              </w:rPr>
              <w:t>,</w:t>
            </w:r>
            <w:r w:rsidR="000155B3" w:rsidRPr="000155B3">
              <w:rPr>
                <w:rFonts w:ascii="Angsana New" w:hAnsi="Angsana New"/>
                <w:sz w:val="28"/>
              </w:rPr>
              <w:t>34</w:t>
            </w:r>
            <w:r w:rsidR="00796096">
              <w:rPr>
                <w:rFonts w:ascii="Angsana New" w:hAnsi="Angsana New"/>
                <w:sz w:val="28"/>
              </w:rPr>
              <w:t>3</w:t>
            </w:r>
            <w:r w:rsidRPr="000155B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8" w:type="dxa"/>
            <w:vAlign w:val="bottom"/>
          </w:tcPr>
          <w:p w14:paraId="44BCEAE1" w14:textId="77777777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B8771" w14:textId="0A175C65" w:rsidR="00D530CF" w:rsidRPr="00ED6D91" w:rsidRDefault="00DF691C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691C">
              <w:rPr>
                <w:rFonts w:asciiTheme="majorBidi" w:hAnsiTheme="majorBidi" w:cstheme="majorBidi" w:hint="eastAsia"/>
                <w:sz w:val="28"/>
              </w:rPr>
              <w:t>(77,000)</w:t>
            </w:r>
          </w:p>
        </w:tc>
        <w:tc>
          <w:tcPr>
            <w:tcW w:w="88" w:type="dxa"/>
            <w:vAlign w:val="bottom"/>
          </w:tcPr>
          <w:p w14:paraId="69D7BB63" w14:textId="77777777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43CADCB" w14:textId="3C5F6700" w:rsidR="00D530CF" w:rsidRPr="00560913" w:rsidRDefault="00B520D5" w:rsidP="00D530CF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60913">
              <w:rPr>
                <w:rFonts w:ascii="Angsana New" w:hAnsi="Angsana New" w:hint="eastAsia"/>
                <w:sz w:val="28"/>
              </w:rPr>
              <w:t>(26,000)</w:t>
            </w:r>
          </w:p>
        </w:tc>
      </w:tr>
      <w:tr w:rsidR="00D530CF" w:rsidRPr="00ED6D91" w14:paraId="2BBB2D7B" w14:textId="77777777" w:rsidTr="007D542F">
        <w:trPr>
          <w:trHeight w:val="323"/>
        </w:trPr>
        <w:tc>
          <w:tcPr>
            <w:tcW w:w="4500" w:type="dxa"/>
          </w:tcPr>
          <w:p w14:paraId="235EB3F8" w14:textId="5B302A0A" w:rsidR="00D530CF" w:rsidRDefault="00D530CF" w:rsidP="00D530CF">
            <w:pPr>
              <w:ind w:right="-18" w:hanging="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เงินกู้ยืมระยะยาว </w:t>
            </w:r>
            <w:r w:rsidR="00A27F5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สุทธิจากส่วนที่ถึงกำหนดชำระ</w:t>
            </w:r>
          </w:p>
          <w:p w14:paraId="23600CC0" w14:textId="40E16EA6" w:rsidR="00D530CF" w:rsidRPr="004E25B1" w:rsidRDefault="00D530CF" w:rsidP="00877A45">
            <w:pPr>
              <w:ind w:left="360"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ภายในหนึ่งปี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FC65F" w14:textId="77777777" w:rsidR="00B4107A" w:rsidRDefault="00B4107A" w:rsidP="007D54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6D5EE41" w14:textId="2C87D70C" w:rsidR="003A6CCA" w:rsidRPr="003A6CCA" w:rsidRDefault="003A6CCA" w:rsidP="003A6CCA">
            <w:pPr>
              <w:ind w:right="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6CCA">
              <w:rPr>
                <w:rFonts w:asciiTheme="majorBidi" w:hAnsiTheme="majorBidi" w:cstheme="majorBidi" w:hint="eastAsia"/>
                <w:b/>
                <w:bCs/>
                <w:sz w:val="28"/>
              </w:rPr>
              <w:t>45,284</w:t>
            </w:r>
          </w:p>
        </w:tc>
        <w:tc>
          <w:tcPr>
            <w:tcW w:w="88" w:type="dxa"/>
            <w:vAlign w:val="bottom"/>
          </w:tcPr>
          <w:p w14:paraId="4821F88C" w14:textId="77777777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8F0E5" w14:textId="2A505BC0" w:rsidR="00D530CF" w:rsidRPr="000155B3" w:rsidRDefault="00A22029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155B3">
              <w:rPr>
                <w:rFonts w:ascii="Angsana New" w:hAnsi="Angsana New" w:hint="eastAsia"/>
                <w:b/>
                <w:bCs/>
                <w:sz w:val="28"/>
              </w:rPr>
              <w:t>60,85</w:t>
            </w:r>
            <w:r w:rsidR="003E0E3F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88" w:type="dxa"/>
            <w:vAlign w:val="bottom"/>
          </w:tcPr>
          <w:p w14:paraId="3B4E5975" w14:textId="77777777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557E3" w14:textId="77777777" w:rsidR="00D530CF" w:rsidRPr="00B365F2" w:rsidRDefault="00D530CF" w:rsidP="00B365F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47CAB64B" w14:textId="0CF2E029" w:rsidR="00DF691C" w:rsidRPr="00B365F2" w:rsidRDefault="005C296A" w:rsidP="00B365F2">
            <w:pPr>
              <w:ind w:right="7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46C03E73" w14:textId="77777777" w:rsidR="00D530CF" w:rsidRPr="00ED6D91" w:rsidRDefault="00D530CF" w:rsidP="00D530C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28288" w14:textId="77777777" w:rsidR="00D530CF" w:rsidRPr="00560913" w:rsidRDefault="00D530CF" w:rsidP="00D530CF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14:paraId="5828AE7F" w14:textId="2B1F91DD" w:rsidR="00D530CF" w:rsidRPr="00560913" w:rsidRDefault="00B520D5" w:rsidP="00D530CF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60913">
              <w:rPr>
                <w:rFonts w:ascii="Angsana New" w:hAnsi="Angsana New" w:hint="eastAsia"/>
                <w:b/>
                <w:bCs/>
                <w:sz w:val="28"/>
              </w:rPr>
              <w:t>52,500</w:t>
            </w:r>
          </w:p>
        </w:tc>
      </w:tr>
    </w:tbl>
    <w:p w14:paraId="1CB37F30" w14:textId="72BE9744" w:rsidR="00B413C8" w:rsidRPr="00D36A76" w:rsidRDefault="00B413C8" w:rsidP="00B413C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A06034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การเปลี่ยนแปลงของบัญชีเงินกู้ยืมระยะยาว</w:t>
      </w:r>
      <w:r w:rsidRPr="00A06034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จากสถาบันการเงิน</w:t>
      </w:r>
      <w:r w:rsidRPr="00A06034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Pr="00A06034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="007410CC" w:rsidRPr="00A06034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Pr="00A06034">
        <w:rPr>
          <w:rFonts w:asciiTheme="majorBidi" w:hAnsiTheme="majorBidi" w:cstheme="majorBidi" w:hint="cs"/>
          <w:color w:val="000000"/>
          <w:spacing w:val="-2"/>
          <w:sz w:val="28"/>
          <w:cs/>
        </w:rPr>
        <w:t>เ</w:t>
      </w:r>
      <w:r w:rsidRPr="00A0603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ดือนสิ้นสุดวันที่ </w:t>
      </w:r>
      <w:r w:rsidRPr="00A0603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43773" w:rsidRPr="00A0603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A0603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410CC" w:rsidRPr="00A06034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A0603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A0603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3773" w:rsidRPr="00A06034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D36A76">
        <w:rPr>
          <w:rFonts w:asciiTheme="majorBidi" w:hAnsiTheme="majorBidi" w:cstheme="majorBidi"/>
          <w:color w:val="000000"/>
          <w:sz w:val="28"/>
        </w:rPr>
        <w:t xml:space="preserve"> </w:t>
      </w:r>
      <w:r w:rsidRPr="00D36A76">
        <w:rPr>
          <w:rFonts w:asciiTheme="majorBidi" w:hAnsiTheme="majorBidi" w:cstheme="majorBidi"/>
          <w:color w:val="000000"/>
          <w:sz w:val="28"/>
          <w:cs/>
        </w:rPr>
        <w:t>และสำหรับปีสิ้นสุดวันที่</w:t>
      </w:r>
      <w:r w:rsidRPr="00D36A76">
        <w:rPr>
          <w:rFonts w:asciiTheme="majorBidi" w:hAnsiTheme="majorBidi" w:cstheme="majorBidi"/>
          <w:color w:val="000000"/>
          <w:sz w:val="28"/>
        </w:rPr>
        <w:t xml:space="preserve"> 31 </w:t>
      </w:r>
      <w:r w:rsidRPr="00D36A76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D36A76">
        <w:rPr>
          <w:rFonts w:asciiTheme="majorBidi" w:hAnsiTheme="majorBidi" w:cstheme="majorBidi"/>
          <w:color w:val="000000"/>
          <w:sz w:val="28"/>
        </w:rPr>
        <w:t>256</w:t>
      </w:r>
      <w:r w:rsidR="00D43773">
        <w:rPr>
          <w:rFonts w:asciiTheme="majorBidi" w:hAnsiTheme="majorBidi" w:cstheme="majorBidi"/>
          <w:color w:val="000000"/>
          <w:sz w:val="28"/>
        </w:rPr>
        <w:t>7</w:t>
      </w:r>
      <w:r w:rsidRPr="00D36A76">
        <w:rPr>
          <w:rFonts w:asciiTheme="majorBidi" w:hAnsiTheme="majorBidi" w:cstheme="majorBidi"/>
          <w:color w:val="000000"/>
          <w:sz w:val="28"/>
        </w:rPr>
        <w:t xml:space="preserve"> </w:t>
      </w:r>
      <w:r w:rsidRPr="00D36A76">
        <w:rPr>
          <w:rFonts w:asciiTheme="majorBidi" w:hAnsiTheme="majorBidi" w:cstheme="majorBidi"/>
          <w:color w:val="000000"/>
          <w:sz w:val="28"/>
          <w:cs/>
        </w:rPr>
        <w:t>มีรายละเอียดดังนี้</w:t>
      </w:r>
    </w:p>
    <w:tbl>
      <w:tblPr>
        <w:tblW w:w="89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13"/>
        <w:gridCol w:w="88"/>
        <w:gridCol w:w="1017"/>
        <w:gridCol w:w="88"/>
        <w:gridCol w:w="1017"/>
        <w:gridCol w:w="88"/>
        <w:gridCol w:w="1109"/>
      </w:tblGrid>
      <w:tr w:rsidR="00FD1AFF" w:rsidRPr="00B118B0" w14:paraId="05ED7507" w14:textId="77777777" w:rsidTr="002572F9">
        <w:trPr>
          <w:trHeight w:val="323"/>
          <w:tblHeader/>
        </w:trPr>
        <w:tc>
          <w:tcPr>
            <w:tcW w:w="4500" w:type="dxa"/>
          </w:tcPr>
          <w:p w14:paraId="65617E59" w14:textId="77777777" w:rsidR="00FD1AFF" w:rsidRPr="00B118B0" w:rsidRDefault="00FD1AF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6838FFFC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6DC156B6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D288119" w14:textId="77777777" w:rsidR="00FD1AFF" w:rsidRPr="00B118B0" w:rsidRDefault="00FD1AFF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D1AFF" w:rsidRPr="00B118B0" w14:paraId="6DDAC5E8" w14:textId="77777777" w:rsidTr="002572F9">
        <w:trPr>
          <w:trHeight w:val="323"/>
          <w:tblHeader/>
        </w:trPr>
        <w:tc>
          <w:tcPr>
            <w:tcW w:w="4500" w:type="dxa"/>
          </w:tcPr>
          <w:p w14:paraId="01AF31F6" w14:textId="77777777" w:rsidR="00FD1AFF" w:rsidRPr="00B118B0" w:rsidRDefault="00FD1AF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391C687C" w14:textId="77777777" w:rsidR="00FD1AFF" w:rsidRPr="00B118B0" w:rsidRDefault="00FD1AFF" w:rsidP="002572F9">
            <w:pPr>
              <w:ind w:left="-90" w:right="-18" w:firstLine="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11E126C8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059986F3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D1AFF" w:rsidRPr="00B118B0" w14:paraId="5415DCFC" w14:textId="77777777" w:rsidTr="002572F9">
        <w:trPr>
          <w:trHeight w:val="309"/>
          <w:tblHeader/>
        </w:trPr>
        <w:tc>
          <w:tcPr>
            <w:tcW w:w="4500" w:type="dxa"/>
          </w:tcPr>
          <w:p w14:paraId="7CE746DF" w14:textId="77777777" w:rsidR="00FD1AFF" w:rsidRPr="00B118B0" w:rsidRDefault="00FD1AF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4F96C0F0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65748EA0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43908F5A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1BD859DF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5FC823F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531D9A9B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1C0FF7B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D1AFF" w:rsidRPr="00B118B0" w14:paraId="21DF1F21" w14:textId="77777777" w:rsidTr="002572F9">
        <w:trPr>
          <w:trHeight w:val="336"/>
          <w:tblHeader/>
        </w:trPr>
        <w:tc>
          <w:tcPr>
            <w:tcW w:w="4500" w:type="dxa"/>
          </w:tcPr>
          <w:p w14:paraId="65CB9E70" w14:textId="77777777" w:rsidR="00FD1AFF" w:rsidRPr="00B118B0" w:rsidRDefault="00FD1A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4F8A284C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" w:type="dxa"/>
          </w:tcPr>
          <w:p w14:paraId="0238BDE2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5D94B83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0C32B437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0386160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" w:type="dxa"/>
          </w:tcPr>
          <w:p w14:paraId="5DFC469D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22DCB5B" w14:textId="77777777" w:rsidR="00FD1AFF" w:rsidRPr="00B118B0" w:rsidRDefault="00FD1AF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06B97" w:rsidRPr="00ED6D91" w14:paraId="2240B3DB" w14:textId="77777777" w:rsidTr="007D542F">
        <w:trPr>
          <w:trHeight w:val="323"/>
        </w:trPr>
        <w:tc>
          <w:tcPr>
            <w:tcW w:w="4500" w:type="dxa"/>
            <w:vAlign w:val="bottom"/>
          </w:tcPr>
          <w:p w14:paraId="07B9E9E4" w14:textId="3C619E68" w:rsidR="00206B97" w:rsidRPr="004E25B1" w:rsidRDefault="00206B97" w:rsidP="00206B97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E8C73" w14:textId="27F20B08" w:rsidR="00206B97" w:rsidRPr="00ED6D91" w:rsidRDefault="004648B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648B7">
              <w:rPr>
                <w:rFonts w:asciiTheme="majorBidi" w:hAnsiTheme="majorBidi" w:cstheme="majorBidi" w:hint="eastAsia"/>
                <w:sz w:val="28"/>
              </w:rPr>
              <w:t>193,201</w:t>
            </w:r>
          </w:p>
        </w:tc>
        <w:tc>
          <w:tcPr>
            <w:tcW w:w="88" w:type="dxa"/>
            <w:vAlign w:val="bottom"/>
          </w:tcPr>
          <w:p w14:paraId="1A6EC93C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AB1C8" w14:textId="07B22F48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50,620</w:t>
            </w:r>
          </w:p>
        </w:tc>
        <w:tc>
          <w:tcPr>
            <w:tcW w:w="88" w:type="dxa"/>
            <w:vAlign w:val="bottom"/>
          </w:tcPr>
          <w:p w14:paraId="2BF30BDE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AFEB2" w14:textId="354A67FE" w:rsidR="00206B97" w:rsidRPr="00ED6D91" w:rsidRDefault="00CA6806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A6806">
              <w:rPr>
                <w:rFonts w:asciiTheme="majorBidi" w:hAnsiTheme="majorBidi" w:cstheme="majorBidi" w:hint="eastAsia"/>
                <w:sz w:val="28"/>
              </w:rPr>
              <w:t>78,500</w:t>
            </w:r>
          </w:p>
        </w:tc>
        <w:tc>
          <w:tcPr>
            <w:tcW w:w="88" w:type="dxa"/>
            <w:vAlign w:val="bottom"/>
          </w:tcPr>
          <w:p w14:paraId="74A9AB3B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C1AFBF5" w14:textId="7CF5101A" w:rsidR="00206B97" w:rsidRPr="00ED6D91" w:rsidRDefault="00206B97" w:rsidP="00206B9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C58C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06B97" w:rsidRPr="00ED6D91" w14:paraId="288C7515" w14:textId="77777777" w:rsidTr="007D542F">
        <w:trPr>
          <w:trHeight w:val="309"/>
        </w:trPr>
        <w:tc>
          <w:tcPr>
            <w:tcW w:w="4500" w:type="dxa"/>
            <w:vAlign w:val="bottom"/>
          </w:tcPr>
          <w:p w14:paraId="2740A7D6" w14:textId="09830355" w:rsidR="00206B97" w:rsidRPr="004E25B1" w:rsidRDefault="00206B97" w:rsidP="00206B97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u w:val="single"/>
                <w:cs/>
              </w:rPr>
              <w:t>เพิ่ม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67376F5" w14:textId="65AB6C8D" w:rsidR="00206B97" w:rsidRPr="00ED6D91" w:rsidRDefault="004648B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648B7">
              <w:rPr>
                <w:rFonts w:asciiTheme="majorBidi" w:hAnsiTheme="majorBidi" w:cstheme="majorBidi" w:hint="eastAsia"/>
                <w:sz w:val="28"/>
              </w:rPr>
              <w:t>10,287</w:t>
            </w:r>
          </w:p>
        </w:tc>
        <w:tc>
          <w:tcPr>
            <w:tcW w:w="88" w:type="dxa"/>
            <w:vAlign w:val="bottom"/>
          </w:tcPr>
          <w:p w14:paraId="46A79A60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6DA3B01" w14:textId="159F2201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160,000</w:t>
            </w:r>
          </w:p>
        </w:tc>
        <w:tc>
          <w:tcPr>
            <w:tcW w:w="88" w:type="dxa"/>
            <w:vAlign w:val="bottom"/>
          </w:tcPr>
          <w:p w14:paraId="1D165EF2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E452B9F" w14:textId="47804BDF" w:rsidR="00206B97" w:rsidRPr="00ED6D91" w:rsidRDefault="00153FBB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53FBB">
              <w:rPr>
                <w:rFonts w:asciiTheme="majorBidi" w:hAnsiTheme="majorBidi" w:cstheme="majorBidi" w:hint="eastAsia"/>
                <w:sz w:val="28"/>
              </w:rPr>
              <w:t xml:space="preserve">-   </w:t>
            </w:r>
          </w:p>
        </w:tc>
        <w:tc>
          <w:tcPr>
            <w:tcW w:w="88" w:type="dxa"/>
            <w:vAlign w:val="bottom"/>
          </w:tcPr>
          <w:p w14:paraId="3EA77E6E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3AAA0B9E" w14:textId="6983AA04" w:rsidR="00206B97" w:rsidRPr="00ED6D91" w:rsidRDefault="00206B97" w:rsidP="00206B9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107B6">
              <w:rPr>
                <w:rFonts w:ascii="Angsana New" w:hAnsi="Angsana New"/>
                <w:sz w:val="28"/>
              </w:rPr>
              <w:t>80,000</w:t>
            </w:r>
          </w:p>
        </w:tc>
      </w:tr>
      <w:tr w:rsidR="00206B97" w:rsidRPr="00ED6D91" w14:paraId="28243167" w14:textId="77777777" w:rsidTr="007D542F">
        <w:trPr>
          <w:trHeight w:val="309"/>
        </w:trPr>
        <w:tc>
          <w:tcPr>
            <w:tcW w:w="4500" w:type="dxa"/>
            <w:vAlign w:val="bottom"/>
          </w:tcPr>
          <w:p w14:paraId="166DFAE6" w14:textId="02239718" w:rsidR="00206B97" w:rsidRPr="00B118B0" w:rsidRDefault="00206B97" w:rsidP="00206B97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>
              <w:rPr>
                <w:rFonts w:ascii="Angsana New" w:hAnsi="Angsana New"/>
                <w:caps/>
                <w:sz w:val="28"/>
              </w:rPr>
              <w:t xml:space="preserve"> </w:t>
            </w:r>
            <w:r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F12FD" w14:textId="578F704E" w:rsidR="00206B97" w:rsidRPr="00ED6D91" w:rsidRDefault="004648B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648B7">
              <w:rPr>
                <w:rFonts w:asciiTheme="majorBidi" w:hAnsiTheme="majorBidi" w:cstheme="majorBidi" w:hint="eastAsia"/>
                <w:sz w:val="28"/>
              </w:rPr>
              <w:t>(7,617)</w:t>
            </w:r>
          </w:p>
        </w:tc>
        <w:tc>
          <w:tcPr>
            <w:tcW w:w="88" w:type="dxa"/>
            <w:vAlign w:val="bottom"/>
          </w:tcPr>
          <w:p w14:paraId="52C827AF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7521E" w14:textId="735F5669" w:rsidR="00206B97" w:rsidRPr="002B3830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(17,419)</w:t>
            </w:r>
          </w:p>
        </w:tc>
        <w:tc>
          <w:tcPr>
            <w:tcW w:w="88" w:type="dxa"/>
            <w:vAlign w:val="bottom"/>
          </w:tcPr>
          <w:p w14:paraId="2506382B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59957" w14:textId="1E4F836F" w:rsidR="00206B97" w:rsidRPr="00ED6D91" w:rsidRDefault="00153FBB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53FBB">
              <w:rPr>
                <w:rFonts w:asciiTheme="majorBidi" w:hAnsiTheme="majorBidi" w:cstheme="majorBidi" w:hint="eastAsia"/>
                <w:sz w:val="28"/>
              </w:rPr>
              <w:t>(1,500)</w:t>
            </w:r>
          </w:p>
        </w:tc>
        <w:tc>
          <w:tcPr>
            <w:tcW w:w="88" w:type="dxa"/>
            <w:vAlign w:val="bottom"/>
          </w:tcPr>
          <w:p w14:paraId="3DF8A900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7782B5D" w14:textId="15491D64" w:rsidR="00206B97" w:rsidRDefault="00206B97" w:rsidP="00206B9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9107B6">
              <w:rPr>
                <w:rFonts w:ascii="Angsana New" w:hAnsi="Angsana New"/>
                <w:sz w:val="28"/>
              </w:rPr>
              <w:t>(1,500)</w:t>
            </w:r>
          </w:p>
        </w:tc>
      </w:tr>
      <w:tr w:rsidR="00206B97" w:rsidRPr="00ED6D91" w14:paraId="5223B6CD" w14:textId="77777777" w:rsidTr="007D542F">
        <w:trPr>
          <w:trHeight w:val="323"/>
        </w:trPr>
        <w:tc>
          <w:tcPr>
            <w:tcW w:w="4500" w:type="dxa"/>
            <w:vAlign w:val="bottom"/>
          </w:tcPr>
          <w:p w14:paraId="1ECB42CF" w14:textId="784FDF5D" w:rsidR="00206B97" w:rsidRPr="004E25B1" w:rsidRDefault="00206B97" w:rsidP="00206B9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</w:t>
            </w:r>
            <w:r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สิ้</w:t>
            </w:r>
            <w:r w:rsidRPr="00107745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น</w:t>
            </w:r>
            <w:r w:rsidRPr="001077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EC45B" w14:textId="3B00701C" w:rsidR="00206B97" w:rsidRPr="004648B7" w:rsidRDefault="004648B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648B7">
              <w:rPr>
                <w:rFonts w:asciiTheme="majorBidi" w:hAnsiTheme="majorBidi" w:cstheme="majorBidi" w:hint="eastAsia"/>
                <w:b/>
                <w:bCs/>
                <w:sz w:val="28"/>
              </w:rPr>
              <w:t>195,871</w:t>
            </w:r>
          </w:p>
        </w:tc>
        <w:tc>
          <w:tcPr>
            <w:tcW w:w="88" w:type="dxa"/>
            <w:vAlign w:val="bottom"/>
          </w:tcPr>
          <w:p w14:paraId="754FC9FF" w14:textId="77777777" w:rsidR="00206B97" w:rsidRPr="00ED6D91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52E0E" w14:textId="5849F6D8" w:rsidR="00206B97" w:rsidRPr="00206B97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6B97">
              <w:rPr>
                <w:rFonts w:ascii="Angsana New" w:hAnsi="Angsana New"/>
                <w:b/>
                <w:bCs/>
                <w:sz w:val="28"/>
              </w:rPr>
              <w:t>193,201</w:t>
            </w:r>
          </w:p>
        </w:tc>
        <w:tc>
          <w:tcPr>
            <w:tcW w:w="88" w:type="dxa"/>
            <w:vAlign w:val="bottom"/>
          </w:tcPr>
          <w:p w14:paraId="0EC490A7" w14:textId="77777777" w:rsidR="00206B97" w:rsidRPr="00206B97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E07AC" w14:textId="36E2CA62" w:rsidR="00206B97" w:rsidRPr="00206B97" w:rsidRDefault="00153FBB" w:rsidP="007D542F">
            <w:pPr>
              <w:tabs>
                <w:tab w:val="decimal" w:pos="921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3FBB">
              <w:rPr>
                <w:rFonts w:asciiTheme="majorBidi" w:hAnsiTheme="majorBidi" w:cstheme="majorBidi" w:hint="eastAsia"/>
                <w:b/>
                <w:bCs/>
                <w:sz w:val="28"/>
              </w:rPr>
              <w:t>77,000</w:t>
            </w:r>
          </w:p>
        </w:tc>
        <w:tc>
          <w:tcPr>
            <w:tcW w:w="88" w:type="dxa"/>
            <w:vAlign w:val="bottom"/>
          </w:tcPr>
          <w:p w14:paraId="37A92362" w14:textId="77777777" w:rsidR="00206B97" w:rsidRPr="00206B97" w:rsidRDefault="00206B97" w:rsidP="00206B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8FFA2" w14:textId="6812B9D2" w:rsidR="00206B97" w:rsidRPr="00206B97" w:rsidRDefault="00206B97" w:rsidP="00206B97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6B97">
              <w:rPr>
                <w:rFonts w:ascii="Angsana New" w:hAnsi="Angsana New"/>
                <w:b/>
                <w:bCs/>
                <w:sz w:val="28"/>
              </w:rPr>
              <w:t>78,500</w:t>
            </w:r>
          </w:p>
        </w:tc>
      </w:tr>
    </w:tbl>
    <w:p w14:paraId="2EE8312E" w14:textId="7DD3DC78" w:rsidR="00B413C8" w:rsidRDefault="00B413C8" w:rsidP="009B6E3E">
      <w:pPr>
        <w:overflowPunct/>
        <w:textAlignment w:val="auto"/>
        <w:rPr>
          <w:rFonts w:asciiTheme="majorBidi" w:hAnsiTheme="majorBidi" w:cstheme="majorBidi"/>
          <w:sz w:val="28"/>
        </w:rPr>
      </w:pPr>
    </w:p>
    <w:p w14:paraId="11B0EA82" w14:textId="77777777" w:rsidR="002A64D1" w:rsidRDefault="009B6E3E" w:rsidP="0024387F">
      <w:pPr>
        <w:overflowPunct/>
        <w:ind w:left="360"/>
        <w:jc w:val="thaiDistribute"/>
        <w:textAlignment w:val="auto"/>
        <w:rPr>
          <w:rFonts w:asciiTheme="majorBidi" w:hAnsiTheme="majorBidi"/>
          <w:color w:val="000000"/>
          <w:sz w:val="28"/>
        </w:rPr>
      </w:pPr>
      <w:r w:rsidRPr="00A573BA">
        <w:rPr>
          <w:rFonts w:asciiTheme="majorBidi" w:hAnsiTheme="majorBidi"/>
          <w:color w:val="000000"/>
          <w:sz w:val="28"/>
          <w:cs/>
        </w:rPr>
        <w:t xml:space="preserve">ณ วันที่ </w:t>
      </w:r>
      <w:r w:rsidR="009262C9">
        <w:rPr>
          <w:rFonts w:asciiTheme="majorBidi" w:hAnsiTheme="majorBidi"/>
          <w:color w:val="000000"/>
          <w:sz w:val="28"/>
        </w:rPr>
        <w:t>31</w:t>
      </w:r>
      <w:r w:rsidR="00D916D2" w:rsidRPr="00A573BA">
        <w:rPr>
          <w:rFonts w:asciiTheme="majorBidi" w:hAnsiTheme="majorBidi"/>
          <w:color w:val="000000"/>
          <w:sz w:val="28"/>
          <w:cs/>
        </w:rPr>
        <w:t xml:space="preserve"> </w:t>
      </w:r>
      <w:r w:rsidR="00D916D2" w:rsidRPr="00A573BA">
        <w:rPr>
          <w:rFonts w:asciiTheme="majorBidi" w:hAnsiTheme="majorBidi" w:hint="cs"/>
          <w:color w:val="000000"/>
          <w:sz w:val="28"/>
          <w:cs/>
        </w:rPr>
        <w:t xml:space="preserve">มีนาคม </w:t>
      </w:r>
      <w:r w:rsidR="009262C9">
        <w:rPr>
          <w:rFonts w:asciiTheme="majorBidi" w:hAnsiTheme="majorBidi"/>
          <w:color w:val="000000"/>
          <w:sz w:val="28"/>
        </w:rPr>
        <w:t>2568</w:t>
      </w:r>
      <w:r>
        <w:rPr>
          <w:rFonts w:asciiTheme="majorBidi" w:hAnsiTheme="majorBidi"/>
          <w:color w:val="000000"/>
          <w:sz w:val="28"/>
          <w:cs/>
        </w:rPr>
        <w:t xml:space="preserve"> </w:t>
      </w:r>
      <w:r w:rsidR="002B500B" w:rsidRPr="004B6ECA">
        <w:rPr>
          <w:rFonts w:asciiTheme="majorBidi" w:hAnsiTheme="majorBidi" w:hint="cs"/>
          <w:color w:val="000000"/>
          <w:sz w:val="28"/>
          <w:cs/>
        </w:rPr>
        <w:t>บริษัท</w:t>
      </w:r>
      <w:r w:rsidR="00F91139">
        <w:rPr>
          <w:rFonts w:asciiTheme="majorBidi" w:hAnsiTheme="majorBidi" w:hint="cs"/>
          <w:color w:val="000000"/>
          <w:sz w:val="28"/>
          <w:cs/>
        </w:rPr>
        <w:t>ย่อย</w:t>
      </w:r>
      <w:r w:rsidR="004B6ECA" w:rsidRPr="004B6ECA">
        <w:rPr>
          <w:rFonts w:asciiTheme="majorBidi" w:hAnsiTheme="majorBidi" w:hint="cs"/>
          <w:color w:val="000000"/>
          <w:sz w:val="28"/>
          <w:cs/>
        </w:rPr>
        <w:t>อยู่ภายใต้</w:t>
      </w:r>
      <w:r w:rsidR="00D65F74" w:rsidRPr="004B6ECA">
        <w:rPr>
          <w:rFonts w:asciiTheme="majorBidi" w:hAnsiTheme="majorBidi" w:hint="cs"/>
          <w:color w:val="000000"/>
          <w:sz w:val="28"/>
          <w:cs/>
        </w:rPr>
        <w:t>ข้อกำหนด</w:t>
      </w:r>
      <w:r w:rsidR="004B6ECA" w:rsidRPr="004B6ECA">
        <w:rPr>
          <w:rFonts w:asciiTheme="majorBidi" w:hAnsiTheme="majorBidi" w:hint="cs"/>
          <w:color w:val="000000"/>
          <w:sz w:val="28"/>
          <w:cs/>
        </w:rPr>
        <w:t>ตามสัญญากู้ยืมจากสถาบันการเงิน</w:t>
      </w:r>
      <w:r w:rsidR="004B6ECA" w:rsidRPr="004B6ECA">
        <w:rPr>
          <w:rFonts w:asciiTheme="majorBidi" w:hAnsiTheme="majorBidi"/>
          <w:color w:val="000000"/>
          <w:sz w:val="28"/>
          <w:cs/>
        </w:rPr>
        <w:t xml:space="preserve"> </w:t>
      </w:r>
      <w:r w:rsidR="004B6ECA" w:rsidRPr="004B6ECA">
        <w:rPr>
          <w:rFonts w:asciiTheme="majorBidi" w:hAnsiTheme="majorBidi" w:hint="cs"/>
          <w:color w:val="000000"/>
          <w:sz w:val="28"/>
          <w:cs/>
        </w:rPr>
        <w:t>ซึ่งรวมถึง</w:t>
      </w:r>
      <w:r w:rsidR="00D65F74" w:rsidRPr="004B6ECA">
        <w:rPr>
          <w:rFonts w:asciiTheme="majorBidi" w:hAnsiTheme="majorBidi" w:hint="cs"/>
          <w:color w:val="000000"/>
          <w:sz w:val="28"/>
          <w:cs/>
        </w:rPr>
        <w:t>การดำรงอัตราส่วน</w:t>
      </w:r>
      <w:r w:rsidR="004B6ECA" w:rsidRPr="004B6ECA">
        <w:rPr>
          <w:rFonts w:asciiTheme="majorBidi" w:hAnsiTheme="majorBidi" w:hint="cs"/>
          <w:color w:val="000000"/>
          <w:sz w:val="28"/>
          <w:cs/>
        </w:rPr>
        <w:t>ทางการเงิน</w:t>
      </w:r>
      <w:r w:rsidR="004B6ECA" w:rsidRPr="004B6ECA">
        <w:rPr>
          <w:rFonts w:asciiTheme="majorBidi" w:hAnsiTheme="majorBidi"/>
          <w:color w:val="000000"/>
          <w:sz w:val="28"/>
          <w:cs/>
        </w:rPr>
        <w:t xml:space="preserve"> </w:t>
      </w:r>
      <w:r w:rsidR="004B6ECA" w:rsidRPr="004B6ECA">
        <w:rPr>
          <w:rFonts w:asciiTheme="majorBidi" w:hAnsiTheme="majorBidi" w:hint="cs"/>
          <w:color w:val="000000"/>
          <w:sz w:val="28"/>
          <w:cs/>
        </w:rPr>
        <w:t>เช่น</w:t>
      </w:r>
      <w:r w:rsidR="004B6ECA" w:rsidRPr="004B6ECA">
        <w:rPr>
          <w:rFonts w:asciiTheme="majorBidi" w:hAnsiTheme="majorBidi"/>
          <w:color w:val="000000"/>
          <w:sz w:val="28"/>
          <w:cs/>
        </w:rPr>
        <w:t xml:space="preserve"> </w:t>
      </w:r>
      <w:r w:rsidR="004B6ECA" w:rsidRPr="004B6ECA">
        <w:rPr>
          <w:rFonts w:asciiTheme="majorBidi" w:hAnsiTheme="majorBidi" w:hint="cs"/>
          <w:color w:val="000000"/>
          <w:sz w:val="28"/>
          <w:cs/>
        </w:rPr>
        <w:t>อัตราส่วน</w:t>
      </w:r>
      <w:r w:rsidR="00D65F74" w:rsidRPr="004B6ECA">
        <w:rPr>
          <w:rFonts w:asciiTheme="majorBidi" w:hAnsiTheme="majorBidi" w:hint="cs"/>
          <w:color w:val="000000"/>
          <w:sz w:val="28"/>
          <w:cs/>
        </w:rPr>
        <w:t>หนี้สินต่อส่วนของผู้ถือหุ้น</w:t>
      </w:r>
      <w:r w:rsidR="004B6ECA" w:rsidRPr="004B6ECA">
        <w:rPr>
          <w:rFonts w:asciiTheme="majorBidi" w:hAnsiTheme="majorBidi"/>
          <w:color w:val="000000"/>
          <w:sz w:val="28"/>
          <w:cs/>
        </w:rPr>
        <w:t xml:space="preserve"> </w:t>
      </w:r>
      <w:r w:rsidR="00D65F74" w:rsidRPr="004B6ECA">
        <w:rPr>
          <w:rFonts w:asciiTheme="majorBidi" w:hAnsiTheme="majorBidi" w:hint="cs"/>
          <w:color w:val="000000"/>
          <w:sz w:val="28"/>
          <w:cs/>
        </w:rPr>
        <w:t>และอัตราส่วนความสามารถในการชำระหนี้</w:t>
      </w:r>
      <w:r w:rsidR="00D65F74" w:rsidRPr="004B6ECA">
        <w:rPr>
          <w:rFonts w:asciiTheme="majorBidi" w:hAnsiTheme="majorBidi"/>
          <w:color w:val="000000"/>
          <w:sz w:val="28"/>
          <w:cs/>
        </w:rPr>
        <w:t xml:space="preserve"> (</w:t>
      </w:r>
      <w:r w:rsidR="00D65F74" w:rsidRPr="004B6ECA">
        <w:rPr>
          <w:rFonts w:asciiTheme="majorBidi" w:hAnsiTheme="majorBidi"/>
          <w:color w:val="000000"/>
          <w:sz w:val="28"/>
        </w:rPr>
        <w:t xml:space="preserve">DSCR) </w:t>
      </w:r>
    </w:p>
    <w:p w14:paraId="4D24F358" w14:textId="77777777" w:rsidR="002A64D1" w:rsidRDefault="002A64D1" w:rsidP="0024387F">
      <w:pPr>
        <w:overflowPunct/>
        <w:ind w:left="360"/>
        <w:jc w:val="thaiDistribute"/>
        <w:textAlignment w:val="auto"/>
        <w:rPr>
          <w:rFonts w:asciiTheme="majorBidi" w:hAnsiTheme="majorBidi"/>
          <w:color w:val="000000"/>
          <w:sz w:val="28"/>
        </w:rPr>
      </w:pPr>
    </w:p>
    <w:p w14:paraId="663EE40A" w14:textId="6398EF9E" w:rsidR="00B23B71" w:rsidRPr="00CC740F" w:rsidRDefault="004B6ECA" w:rsidP="00104168">
      <w:pPr>
        <w:overflowPunct/>
        <w:ind w:left="360"/>
        <w:jc w:val="thaiDistribute"/>
        <w:textAlignment w:val="auto"/>
        <w:rPr>
          <w:rFonts w:asciiTheme="majorBidi" w:hAnsiTheme="majorBidi" w:cstheme="majorBidi"/>
          <w:color w:val="000000"/>
          <w:sz w:val="28"/>
        </w:rPr>
      </w:pPr>
      <w:r w:rsidRPr="004B6ECA">
        <w:rPr>
          <w:rFonts w:asciiTheme="majorBidi" w:hAnsiTheme="majorBidi" w:hint="cs"/>
          <w:color w:val="000000"/>
          <w:sz w:val="28"/>
          <w:cs/>
        </w:rPr>
        <w:t>ทั้งนี้</w:t>
      </w:r>
      <w:r w:rsidRPr="004B6ECA">
        <w:rPr>
          <w:rFonts w:asciiTheme="majorBidi" w:hAnsiTheme="majorBidi"/>
          <w:color w:val="000000"/>
          <w:sz w:val="28"/>
          <w:cs/>
        </w:rPr>
        <w:t xml:space="preserve"> </w:t>
      </w:r>
      <w:r w:rsidRPr="004B6ECA">
        <w:rPr>
          <w:rFonts w:asciiTheme="majorBidi" w:hAnsiTheme="majorBidi" w:hint="cs"/>
          <w:color w:val="000000"/>
          <w:sz w:val="28"/>
          <w:cs/>
        </w:rPr>
        <w:t>กลุ่มบริษัทและบริษัท</w:t>
      </w:r>
      <w:r w:rsidR="007E724D" w:rsidRPr="004B6ECA">
        <w:rPr>
          <w:rFonts w:asciiTheme="majorBidi" w:hAnsiTheme="majorBidi" w:hint="cs"/>
          <w:color w:val="000000"/>
          <w:sz w:val="28"/>
          <w:cs/>
        </w:rPr>
        <w:t>มี</w:t>
      </w:r>
      <w:r w:rsidRPr="004B6ECA">
        <w:rPr>
          <w:rFonts w:asciiTheme="majorBidi" w:hAnsiTheme="majorBidi" w:hint="cs"/>
          <w:color w:val="000000"/>
          <w:sz w:val="28"/>
          <w:cs/>
        </w:rPr>
        <w:t>ภาระผูกพันในการค้ำประกันสินเชื่อแก่สถาบันการเงิน</w:t>
      </w:r>
      <w:r w:rsidR="002A64D1">
        <w:rPr>
          <w:rFonts w:asciiTheme="majorBidi" w:hAnsiTheme="majorBidi" w:hint="cs"/>
          <w:color w:val="000000"/>
          <w:sz w:val="28"/>
          <w:cs/>
        </w:rPr>
        <w:t xml:space="preserve"> </w:t>
      </w:r>
      <w:r w:rsidRPr="004B6ECA">
        <w:rPr>
          <w:rFonts w:asciiTheme="majorBidi" w:hAnsiTheme="majorBidi"/>
          <w:color w:val="000000"/>
          <w:sz w:val="28"/>
          <w:cs/>
        </w:rPr>
        <w:t>(</w:t>
      </w:r>
      <w:r w:rsidRPr="004B6ECA">
        <w:rPr>
          <w:rFonts w:asciiTheme="majorBidi" w:hAnsiTheme="majorBidi" w:hint="cs"/>
          <w:color w:val="000000"/>
          <w:sz w:val="28"/>
          <w:cs/>
        </w:rPr>
        <w:t>ดูหมายเหตุข้อ</w:t>
      </w:r>
      <w:r w:rsidRPr="004B6ECA">
        <w:rPr>
          <w:rFonts w:asciiTheme="majorBidi" w:hAnsiTheme="majorBidi"/>
          <w:color w:val="000000"/>
          <w:sz w:val="28"/>
          <w:cs/>
        </w:rPr>
        <w:t xml:space="preserve"> </w:t>
      </w:r>
      <w:r w:rsidR="00AA091D">
        <w:rPr>
          <w:rFonts w:asciiTheme="majorBidi" w:hAnsiTheme="majorBidi"/>
          <w:color w:val="000000"/>
          <w:sz w:val="28"/>
        </w:rPr>
        <w:t>3</w:t>
      </w:r>
      <w:r w:rsidR="00CF077D">
        <w:rPr>
          <w:rFonts w:asciiTheme="majorBidi" w:hAnsiTheme="majorBidi"/>
          <w:color w:val="000000"/>
          <w:sz w:val="28"/>
        </w:rPr>
        <w:t>0</w:t>
      </w:r>
      <w:r w:rsidR="009262C9">
        <w:rPr>
          <w:rFonts w:asciiTheme="majorBidi" w:hAnsiTheme="majorBidi"/>
          <w:color w:val="000000"/>
          <w:sz w:val="28"/>
          <w:cs/>
        </w:rPr>
        <w:t>.3</w:t>
      </w:r>
      <w:r w:rsidR="000616DA">
        <w:rPr>
          <w:rFonts w:asciiTheme="majorBidi" w:hAnsiTheme="majorBidi"/>
          <w:color w:val="000000"/>
          <w:sz w:val="28"/>
          <w:cs/>
        </w:rPr>
        <w:t>.</w:t>
      </w:r>
      <w:r w:rsidR="00466815">
        <w:rPr>
          <w:rFonts w:asciiTheme="majorBidi" w:hAnsiTheme="majorBidi"/>
          <w:color w:val="000000"/>
          <w:sz w:val="28"/>
        </w:rPr>
        <w:t>2</w:t>
      </w:r>
      <w:r w:rsidRPr="004B6ECA">
        <w:rPr>
          <w:rFonts w:asciiTheme="majorBidi" w:hAnsiTheme="majorBidi"/>
          <w:color w:val="000000"/>
          <w:sz w:val="28"/>
          <w:cs/>
        </w:rPr>
        <w:t>)</w:t>
      </w:r>
    </w:p>
    <w:p w14:paraId="0D966AFA" w14:textId="77777777" w:rsidR="00B23B71" w:rsidRDefault="00B23B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6B4BE013" w14:textId="2389A536" w:rsidR="008B14DE" w:rsidRPr="00263B0A" w:rsidRDefault="009E4C64" w:rsidP="00F9298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63B0A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</w:t>
      </w:r>
      <w:r w:rsidR="008B14DE" w:rsidRPr="00263B0A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27CA6F85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916D2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916D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7254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7254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="00C06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(งบเฉพาะกิจการ</w:t>
      </w:r>
      <w:r w:rsidR="00C060A6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C060A6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ไม่มี)</w:t>
      </w:r>
    </w:p>
    <w:tbl>
      <w:tblPr>
        <w:tblW w:w="900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90"/>
        <w:gridCol w:w="1260"/>
        <w:gridCol w:w="90"/>
        <w:gridCol w:w="1260"/>
        <w:gridCol w:w="90"/>
        <w:gridCol w:w="1260"/>
        <w:gridCol w:w="90"/>
        <w:gridCol w:w="1263"/>
      </w:tblGrid>
      <w:tr w:rsidR="00C476D5" w:rsidRPr="00B118B0" w14:paraId="43DA1CD9" w14:textId="77777777" w:rsidTr="00C476D5">
        <w:tc>
          <w:tcPr>
            <w:tcW w:w="3600" w:type="dxa"/>
          </w:tcPr>
          <w:p w14:paraId="434F0369" w14:textId="77777777" w:rsidR="00C476D5" w:rsidRPr="00B118B0" w:rsidRDefault="00C476D5">
            <w:pPr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3" w:type="dxa"/>
            <w:gridSpan w:val="8"/>
          </w:tcPr>
          <w:p w14:paraId="285444A4" w14:textId="5D3487EA" w:rsidR="00C476D5" w:rsidRPr="00B118B0" w:rsidRDefault="00C476D5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C476D5" w:rsidRPr="00B118B0" w14:paraId="003387C6" w14:textId="77777777" w:rsidTr="00C476D5">
        <w:tc>
          <w:tcPr>
            <w:tcW w:w="3600" w:type="dxa"/>
          </w:tcPr>
          <w:p w14:paraId="21917F6F" w14:textId="77777777" w:rsidR="00C476D5" w:rsidRPr="00B118B0" w:rsidRDefault="00C476D5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80D99A6" w14:textId="77777777" w:rsidR="00C476D5" w:rsidRPr="00FD0413" w:rsidRDefault="00C476D5">
            <w:pPr>
              <w:ind w:right="49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5D28D8E" w14:textId="79994589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FD0413">
              <w:rPr>
                <w:rFonts w:asciiTheme="majorBidi" w:hAnsiTheme="majorBidi" w:hint="cs"/>
                <w:sz w:val="28"/>
                <w:cs/>
              </w:rPr>
              <w:t>อัตราดอกเบี้ย</w:t>
            </w:r>
            <w:r w:rsidRPr="00FD0413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FD0413">
              <w:rPr>
                <w:rFonts w:asciiTheme="majorBidi" w:hAnsiTheme="majorBidi" w:hint="cs"/>
                <w:sz w:val="28"/>
                <w:cs/>
              </w:rPr>
              <w:t>ร้อยละต่อปี</w:t>
            </w:r>
            <w:r w:rsidRPr="00FD041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98D5E52" w14:textId="77777777" w:rsidR="00C476D5" w:rsidRPr="00B118B0" w:rsidRDefault="00C476D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1F68528C" w14:textId="1DA00B17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นรวม</w:t>
            </w:r>
          </w:p>
        </w:tc>
      </w:tr>
      <w:tr w:rsidR="00C476D5" w:rsidRPr="00B118B0" w14:paraId="19F4A5C8" w14:textId="77777777" w:rsidTr="00C476D5">
        <w:tc>
          <w:tcPr>
            <w:tcW w:w="3600" w:type="dxa"/>
          </w:tcPr>
          <w:p w14:paraId="53EC7246" w14:textId="77777777" w:rsidR="00C476D5" w:rsidRPr="00B118B0" w:rsidRDefault="00C476D5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B41F34D" w14:textId="77777777" w:rsidR="00C476D5" w:rsidRPr="00045AA7" w:rsidRDefault="00C476D5" w:rsidP="001A488C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8BBE0" w14:textId="7CDD9249" w:rsidR="00C476D5" w:rsidRPr="00B118B0" w:rsidRDefault="00C476D5" w:rsidP="001A48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7C5D6F" w14:textId="77777777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195C18" w14:textId="77777777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0EEC66E" w14:textId="77777777" w:rsidR="00C476D5" w:rsidRPr="00B118B0" w:rsidRDefault="00C476D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3F4F44" w14:textId="77777777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D0AD5B" w14:textId="77777777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6976B1B" w14:textId="77777777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476D5" w:rsidRPr="00B118B0" w14:paraId="4D931F9F" w14:textId="77777777" w:rsidTr="00C476D5">
        <w:tc>
          <w:tcPr>
            <w:tcW w:w="3600" w:type="dxa"/>
            <w:tcBorders>
              <w:bottom w:val="single" w:sz="4" w:space="0" w:color="auto"/>
            </w:tcBorders>
          </w:tcPr>
          <w:p w14:paraId="59889B42" w14:textId="6964636E" w:rsidR="00C476D5" w:rsidRPr="00B118B0" w:rsidRDefault="00C476D5" w:rsidP="000A179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962FA">
              <w:rPr>
                <w:rFonts w:asciiTheme="majorBidi" w:hAnsiTheme="majorBidi" w:hint="cs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</w:tcPr>
          <w:p w14:paraId="287F2534" w14:textId="77777777" w:rsidR="00C476D5" w:rsidRPr="00B118B0" w:rsidRDefault="00C476D5" w:rsidP="001A48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B91641" w14:textId="364FA524" w:rsidR="00C476D5" w:rsidRPr="00B118B0" w:rsidRDefault="00C476D5" w:rsidP="001A48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1F97AF4E" w14:textId="77777777" w:rsidR="00C476D5" w:rsidRPr="00B118B0" w:rsidRDefault="00C476D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2D0833" w14:textId="77777777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FA03D3A" w14:textId="77777777" w:rsidR="00C476D5" w:rsidRPr="00B118B0" w:rsidRDefault="00C476D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59DCD1" w14:textId="77777777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1F793CC8" w14:textId="77777777" w:rsidR="00C476D5" w:rsidRPr="00B118B0" w:rsidRDefault="00C476D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91D8C11" w14:textId="77777777" w:rsidR="00C476D5" w:rsidRPr="00B118B0" w:rsidRDefault="00C476D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C476D5" w:rsidRPr="00B118B0" w14:paraId="7398A29E" w14:textId="77777777" w:rsidTr="00C476D5">
        <w:tc>
          <w:tcPr>
            <w:tcW w:w="3600" w:type="dxa"/>
            <w:tcBorders>
              <w:top w:val="single" w:sz="4" w:space="0" w:color="auto"/>
            </w:tcBorders>
          </w:tcPr>
          <w:p w14:paraId="2031007D" w14:textId="30FA4D00" w:rsidR="00C476D5" w:rsidRPr="00B118B0" w:rsidRDefault="00C476D5" w:rsidP="00AE640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0A179B">
              <w:rPr>
                <w:rFonts w:asciiTheme="majorBidi" w:hAnsiTheme="majorBidi" w:hint="cs"/>
                <w:sz w:val="28"/>
                <w:cs/>
              </w:rPr>
              <w:t>ผู้บริหารสำคัญ</w:t>
            </w:r>
            <w:r w:rsidRPr="000A179B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0A179B">
              <w:rPr>
                <w:rFonts w:asciiTheme="majorBidi" w:hAnsiTheme="majorBidi" w:hint="cs"/>
                <w:sz w:val="28"/>
                <w:cs/>
              </w:rPr>
              <w:t>ดูหมายเหตุข้อ</w:t>
            </w:r>
            <w:r w:rsidRPr="000A179B">
              <w:rPr>
                <w:rFonts w:asciiTheme="majorBidi" w:hAnsiTheme="majorBidi"/>
                <w:sz w:val="28"/>
                <w:cs/>
              </w:rPr>
              <w:t xml:space="preserve"> 5)</w:t>
            </w:r>
          </w:p>
        </w:tc>
        <w:tc>
          <w:tcPr>
            <w:tcW w:w="90" w:type="dxa"/>
          </w:tcPr>
          <w:p w14:paraId="2379ACCA" w14:textId="77777777" w:rsidR="00C476D5" w:rsidRDefault="00C476D5" w:rsidP="00AE640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EC7A34" w14:textId="2928F632" w:rsidR="00C476D5" w:rsidRPr="00B118B0" w:rsidRDefault="00C476D5" w:rsidP="00AE640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0" w:type="dxa"/>
          </w:tcPr>
          <w:p w14:paraId="1518D89D" w14:textId="77777777" w:rsidR="00C476D5" w:rsidRPr="00B118B0" w:rsidRDefault="00C476D5" w:rsidP="00AE640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3AA997" w14:textId="667F1974" w:rsidR="00C476D5" w:rsidRPr="00B118B0" w:rsidRDefault="00C476D5" w:rsidP="00AE640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0" w:type="dxa"/>
          </w:tcPr>
          <w:p w14:paraId="66890CA6" w14:textId="77777777" w:rsidR="00C476D5" w:rsidRPr="00B118B0" w:rsidRDefault="00C476D5" w:rsidP="00AE640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B733D1" w14:textId="5F6D202C" w:rsidR="00C476D5" w:rsidRPr="00B118B0" w:rsidRDefault="00C476D5" w:rsidP="00EA137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54,260</w:t>
            </w:r>
          </w:p>
        </w:tc>
        <w:tc>
          <w:tcPr>
            <w:tcW w:w="90" w:type="dxa"/>
          </w:tcPr>
          <w:p w14:paraId="394BA7E7" w14:textId="77777777" w:rsidR="00C476D5" w:rsidRPr="00B118B0" w:rsidRDefault="00C476D5" w:rsidP="00AE640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6750DA1" w14:textId="5EDE353A" w:rsidR="00C476D5" w:rsidRPr="00B118B0" w:rsidRDefault="00C476D5" w:rsidP="00EA137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D36D05">
              <w:rPr>
                <w:rFonts w:asciiTheme="majorBidi" w:hAnsiTheme="majorBidi" w:cstheme="majorBidi"/>
                <w:sz w:val="28"/>
              </w:rPr>
              <w:t>52,002</w:t>
            </w:r>
          </w:p>
        </w:tc>
      </w:tr>
      <w:tr w:rsidR="00C476D5" w:rsidRPr="00B118B0" w14:paraId="4062136A" w14:textId="77777777" w:rsidTr="00C476D5">
        <w:trPr>
          <w:trHeight w:val="270"/>
        </w:trPr>
        <w:tc>
          <w:tcPr>
            <w:tcW w:w="3600" w:type="dxa"/>
          </w:tcPr>
          <w:p w14:paraId="41A36C07" w14:textId="305171F3" w:rsidR="00C476D5" w:rsidRPr="00B118B0" w:rsidRDefault="00C476D5" w:rsidP="00AE640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CB6255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</w:tcPr>
          <w:p w14:paraId="3844D221" w14:textId="77777777" w:rsidR="00C476D5" w:rsidRDefault="00C476D5" w:rsidP="00AE6401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5742049" w14:textId="16E708AF" w:rsidR="00C476D5" w:rsidRPr="00ED6D91" w:rsidRDefault="00C476D5" w:rsidP="00AE6401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075EE5" w14:textId="77777777" w:rsidR="00C476D5" w:rsidRPr="00ED6D91" w:rsidRDefault="00C476D5" w:rsidP="00AE640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D050E2" w14:textId="6CA4AB83" w:rsidR="00C476D5" w:rsidRPr="00ED6D91" w:rsidRDefault="00C476D5" w:rsidP="00AE6401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BBB1D7" w14:textId="77777777" w:rsidR="00C476D5" w:rsidRPr="00ED6D91" w:rsidRDefault="00C476D5" w:rsidP="00AE640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A2405F" w14:textId="32C64C83" w:rsidR="00C476D5" w:rsidRPr="00ED6D91" w:rsidRDefault="00C476D5" w:rsidP="00AE640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0" w:type="dxa"/>
            <w:vAlign w:val="bottom"/>
          </w:tcPr>
          <w:p w14:paraId="788C7059" w14:textId="77777777" w:rsidR="00C476D5" w:rsidRPr="00ED6D91" w:rsidRDefault="00C476D5" w:rsidP="00AE640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3EBEFFA4" w14:textId="3D3C2B98" w:rsidR="00C476D5" w:rsidRPr="00ED6D91" w:rsidRDefault="00C476D5" w:rsidP="00AE640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  <w:tr w:rsidR="00C476D5" w:rsidRPr="00B118B0" w14:paraId="6E2BE6BB" w14:textId="77777777" w:rsidTr="00C476D5">
        <w:trPr>
          <w:trHeight w:val="270"/>
        </w:trPr>
        <w:tc>
          <w:tcPr>
            <w:tcW w:w="3600" w:type="dxa"/>
          </w:tcPr>
          <w:p w14:paraId="178FFED9" w14:textId="3F8D36AB" w:rsidR="00C476D5" w:rsidRPr="00B118B0" w:rsidRDefault="00C476D5" w:rsidP="00AE640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CB6255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90" w:type="dxa"/>
          </w:tcPr>
          <w:p w14:paraId="1FDDA9EC" w14:textId="77777777" w:rsidR="00C476D5" w:rsidRDefault="00C476D5" w:rsidP="00AE6401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308F2C" w14:textId="6B0E54F2" w:rsidR="00C476D5" w:rsidRDefault="00C476D5" w:rsidP="00AE6401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7.00 - 9.00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F13147" w14:textId="77777777" w:rsidR="00C476D5" w:rsidRPr="00ED6D91" w:rsidRDefault="00C476D5" w:rsidP="00AE640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6FC1D4D" w14:textId="0454A78C" w:rsidR="00C476D5" w:rsidRDefault="00C476D5" w:rsidP="00AE6401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7.00 - 9.00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FCE8C5" w14:textId="77777777" w:rsidR="00C476D5" w:rsidRPr="00ED6D91" w:rsidRDefault="00C476D5" w:rsidP="00AE640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A8038" w14:textId="7C721853" w:rsidR="00C476D5" w:rsidRDefault="00C476D5" w:rsidP="00AE640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90" w:type="dxa"/>
            <w:vAlign w:val="bottom"/>
          </w:tcPr>
          <w:p w14:paraId="7395B616" w14:textId="77777777" w:rsidR="00C476D5" w:rsidRPr="00ED6D91" w:rsidRDefault="00C476D5" w:rsidP="00AE640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17770B6" w14:textId="48614D78" w:rsidR="00C476D5" w:rsidRDefault="00C476D5" w:rsidP="00AE640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Pr="00D36D05">
              <w:rPr>
                <w:rFonts w:asciiTheme="majorBidi" w:hAnsiTheme="majorBidi" w:cstheme="majorBidi"/>
                <w:sz w:val="28"/>
              </w:rPr>
              <w:t>0,000</w:t>
            </w:r>
          </w:p>
        </w:tc>
      </w:tr>
      <w:tr w:rsidR="00C476D5" w:rsidRPr="00B118B0" w14:paraId="65210D99" w14:textId="77777777" w:rsidTr="00C476D5">
        <w:trPr>
          <w:trHeight w:val="270"/>
        </w:trPr>
        <w:tc>
          <w:tcPr>
            <w:tcW w:w="3600" w:type="dxa"/>
          </w:tcPr>
          <w:p w14:paraId="1A6D6FB5" w14:textId="27770B39" w:rsidR="00C476D5" w:rsidRPr="00B118B0" w:rsidRDefault="00C476D5" w:rsidP="00AE640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</w:tcPr>
          <w:p w14:paraId="5375B77C" w14:textId="77777777" w:rsidR="00C476D5" w:rsidRDefault="00C476D5" w:rsidP="00AE6401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63374F" w14:textId="61715278" w:rsidR="00C476D5" w:rsidRDefault="00C476D5" w:rsidP="00AE6401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4DD99F" w14:textId="77777777" w:rsidR="00C476D5" w:rsidRPr="00ED6D91" w:rsidRDefault="00C476D5" w:rsidP="00AE640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A26F6C" w14:textId="77777777" w:rsidR="00C476D5" w:rsidRDefault="00C476D5" w:rsidP="00AE640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9940BA" w14:textId="77777777" w:rsidR="00C476D5" w:rsidRPr="00ED6D91" w:rsidRDefault="00C476D5" w:rsidP="00AE640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4E5C7" w14:textId="401C2715" w:rsidR="00C476D5" w:rsidRDefault="00C476D5" w:rsidP="00AE640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112,260</w:t>
            </w:r>
          </w:p>
        </w:tc>
        <w:tc>
          <w:tcPr>
            <w:tcW w:w="90" w:type="dxa"/>
            <w:vAlign w:val="bottom"/>
          </w:tcPr>
          <w:p w14:paraId="78FFE4B2" w14:textId="77777777" w:rsidR="00C476D5" w:rsidRPr="00ED6D91" w:rsidRDefault="00C476D5" w:rsidP="00AE640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585F7" w14:textId="57E5D9F8" w:rsidR="00C476D5" w:rsidRDefault="00C476D5" w:rsidP="00AE640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D36D05">
              <w:rPr>
                <w:rFonts w:asciiTheme="majorBidi" w:hAnsiTheme="majorBidi" w:cstheme="majorBidi"/>
                <w:b/>
                <w:bCs/>
                <w:sz w:val="28"/>
              </w:rPr>
              <w:t>72,002</w:t>
            </w:r>
          </w:p>
        </w:tc>
      </w:tr>
    </w:tbl>
    <w:p w14:paraId="6A04E005" w14:textId="49965C00" w:rsidR="00681AEC" w:rsidRDefault="000430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6FDE3145" w14:textId="56B42B9F" w:rsidR="00F53166" w:rsidRPr="00773B31" w:rsidRDefault="009E4C64" w:rsidP="00F9298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73B31">
        <w:rPr>
          <w:rFonts w:asciiTheme="majorBidi" w:hAnsiTheme="majorBidi" w:cstheme="majorBidi"/>
          <w:b/>
          <w:bCs/>
          <w:sz w:val="28"/>
          <w:cs/>
        </w:rPr>
        <w:t>ประมาณการหนี้สิน</w:t>
      </w:r>
      <w:r w:rsidR="003528DC" w:rsidRPr="00773B31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773B31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6F860549" w14:textId="071CA002" w:rsidR="00F53166" w:rsidRPr="00D2689D" w:rsidRDefault="009D4F4B" w:rsidP="00CA635A">
      <w:pPr>
        <w:spacing w:before="120" w:after="120"/>
        <w:ind w:left="342" w:hanging="342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FE475E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C461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F490F" w:rsidRPr="00FE475E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="002A52F3" w:rsidRPr="00FE475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FE475E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FE475E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="009E4C64" w:rsidRPr="00FE475E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</w:t>
      </w:r>
      <w:r w:rsidR="009E4C64" w:rsidRPr="00FE475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FE475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D916D2" w:rsidRPr="00FE475E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D916D2" w:rsidRPr="00FE475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916D2" w:rsidRPr="00FE475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2654C4" w:rsidRPr="00FE475E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7254" w:rsidRPr="00FE475E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="00F80137" w:rsidRPr="00FE475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FE475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FE475E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FE475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FE475E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7254" w:rsidRPr="00FE475E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9E4C64" w:rsidRPr="00FE475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18"/>
        <w:gridCol w:w="1170"/>
        <w:gridCol w:w="90"/>
        <w:gridCol w:w="1170"/>
      </w:tblGrid>
      <w:tr w:rsidR="00862494" w:rsidRPr="00D2689D" w14:paraId="33C2621D" w14:textId="77777777" w:rsidTr="00534200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5CF39B12" w:rsidR="00862494" w:rsidRPr="00D2689D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D2689D" w14:paraId="3B2B7BF5" w14:textId="6FAF7FF1" w:rsidTr="00534200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179BB7C5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D2689D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D2689D" w14:paraId="6999337E" w14:textId="77777777" w:rsidTr="00534200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1864A47C" w:rsidR="00420B1A" w:rsidRPr="00D2689D" w:rsidRDefault="00D916D2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A0E5E0A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5EE8746B" w:rsidR="00420B1A" w:rsidRPr="00D2689D" w:rsidRDefault="00D916D2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D2689D" w14:paraId="218986ED" w14:textId="77777777" w:rsidTr="00534200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6418CF78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13725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628FB83E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13725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E70B5" w14:textId="063233A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13725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0B48DC0F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137254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E4146B" w:rsidRPr="00D2689D" w14:paraId="34C04CF4" w14:textId="77777777" w:rsidTr="00534200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213A9722" w:rsidR="00E4146B" w:rsidRPr="00563757" w:rsidRDefault="00E4146B" w:rsidP="00E4146B">
            <w:pPr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3F35EE5D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E4146B" w:rsidRPr="00E4146B" w:rsidRDefault="00E4146B" w:rsidP="00E4146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74C7F321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E4146B" w:rsidRPr="00E4146B" w:rsidRDefault="00E4146B" w:rsidP="00E4146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345ED474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E4146B" w:rsidRPr="00E4146B" w:rsidRDefault="00E4146B" w:rsidP="00E4146B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5FCA" w14:textId="5A136036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9421B" w:rsidRPr="00D2689D" w14:paraId="070A3905" w14:textId="77777777" w:rsidTr="007D542F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29153" w14:textId="5934A7B0" w:rsidR="0019421B" w:rsidRPr="00563757" w:rsidRDefault="0019421B" w:rsidP="0019421B">
            <w:pPr>
              <w:tabs>
                <w:tab w:val="left" w:pos="450"/>
                <w:tab w:val="left" w:pos="477"/>
              </w:tabs>
              <w:ind w:firstLine="153"/>
              <w:jc w:val="both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t xml:space="preserve">  </w:t>
            </w:r>
            <w:r w:rsidRPr="00563757">
              <w:rPr>
                <w:rFonts w:asciiTheme="majorBidi" w:hAnsiTheme="majorBidi" w:hint="cs"/>
                <w:sz w:val="28"/>
                <w:cs/>
              </w:rPr>
              <w:t>ผลประโยชน์พนักงานต้น</w:t>
            </w:r>
            <w:r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02E9" w14:textId="35B9D46D" w:rsidR="0019421B" w:rsidRDefault="00BE6DA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14,733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24B61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C4EC" w14:textId="538028DA" w:rsidR="0019421B" w:rsidRPr="0019421B" w:rsidRDefault="00BE6DA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10,368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94ECE" w14:textId="77777777" w:rsidR="0019421B" w:rsidRPr="0019421B" w:rsidRDefault="0019421B" w:rsidP="007D542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E9BD" w14:textId="09E1ABA8" w:rsidR="0019421B" w:rsidRPr="0019421B" w:rsidRDefault="001C142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3B448" w14:textId="77777777" w:rsidR="0019421B" w:rsidRPr="0019421B" w:rsidRDefault="0019421B" w:rsidP="007D542F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DF9B" w14:textId="4047E7E3" w:rsidR="0019421B" w:rsidRPr="0019421B" w:rsidRDefault="001C142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  <w:r w:rsidR="00F81F90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19421B" w:rsidRPr="00D2689D" w14:paraId="36A84245" w14:textId="77777777" w:rsidTr="007D542F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6D3B3C92" w:rsidR="0019421B" w:rsidRPr="00D2689D" w:rsidRDefault="0019421B" w:rsidP="0019421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C1DD" w14:textId="77777777" w:rsidR="0019421B" w:rsidRPr="00D2689D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028B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5E5E" w14:textId="77777777" w:rsidR="0019421B" w:rsidRPr="00D2689D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2E1D" w14:textId="77777777" w:rsidR="0019421B" w:rsidRPr="00D2689D" w:rsidRDefault="0019421B" w:rsidP="007D542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F304" w14:textId="77777777" w:rsidR="0019421B" w:rsidRPr="00D2689D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AA30" w14:textId="77777777" w:rsidR="0019421B" w:rsidRPr="00D2689D" w:rsidRDefault="0019421B" w:rsidP="007D542F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9CB9" w14:textId="77777777" w:rsidR="0019421B" w:rsidRPr="00D2689D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9421B" w:rsidRPr="00D2689D" w14:paraId="21885733" w14:textId="77777777" w:rsidTr="00534200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3D5E" w14:textId="148FA993" w:rsidR="0019421B" w:rsidRPr="00D2689D" w:rsidRDefault="0019421B" w:rsidP="0019421B">
            <w:pPr>
              <w:ind w:left="270" w:firstLine="207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0D058A63" w:rsidR="0019421B" w:rsidRPr="00D2689D" w:rsidRDefault="009F3FF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19421B" w:rsidRPr="00D2689D" w:rsidRDefault="0019421B" w:rsidP="0019421B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5DD1EED7" w:rsidR="0019421B" w:rsidRPr="00D2689D" w:rsidRDefault="009F3FF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1,163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19421B" w:rsidRPr="00D2689D" w:rsidRDefault="0019421B" w:rsidP="0019421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6C90D55B" w:rsidR="0019421B" w:rsidRPr="00D2689D" w:rsidRDefault="001C2FB4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19421B" w:rsidRPr="00D2689D" w:rsidRDefault="0019421B" w:rsidP="0019421B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555A639A" w:rsidR="0019421B" w:rsidRPr="00D2689D" w:rsidRDefault="001C2FB4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</w:t>
            </w:r>
          </w:p>
        </w:tc>
      </w:tr>
      <w:tr w:rsidR="0019421B" w:rsidRPr="00D2689D" w14:paraId="2CA639CB" w14:textId="77777777" w:rsidTr="00534200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C7A9" w14:textId="196BBFBA" w:rsidR="0019421B" w:rsidRPr="00D2689D" w:rsidRDefault="0019421B" w:rsidP="0019421B">
            <w:pPr>
              <w:ind w:left="270" w:firstLine="216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5278EB29" w:rsidR="0019421B" w:rsidRPr="00D2689D" w:rsidRDefault="009F3FF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9FA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9BD" w14:textId="388E2271" w:rsidR="0019421B" w:rsidRPr="00D2689D" w:rsidRDefault="009F3FF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188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69" w14:textId="77777777" w:rsidR="0019421B" w:rsidRPr="00D2689D" w:rsidRDefault="0019421B" w:rsidP="007D542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0B55F7AD" w:rsidR="0019421B" w:rsidRPr="00D2689D" w:rsidRDefault="001C2FB4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5FD" w14:textId="77777777" w:rsidR="0019421B" w:rsidRPr="00D2689D" w:rsidRDefault="0019421B" w:rsidP="007D542F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580F7BA0" w:rsidR="0019421B" w:rsidRPr="00D2689D" w:rsidRDefault="001C2FB4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F81F9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  <w:tr w:rsidR="0019421B" w:rsidRPr="00D2689D" w14:paraId="48F928A0" w14:textId="77777777" w:rsidTr="007D542F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B6C2EB" w14:textId="77777777" w:rsidR="0019421B" w:rsidRPr="00D2689D" w:rsidRDefault="0019421B" w:rsidP="0019421B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4A231FFF" w14:textId="62C39251" w:rsidR="0019421B" w:rsidRPr="00D2689D" w:rsidRDefault="0019421B" w:rsidP="0019421B">
            <w:pPr>
              <w:ind w:left="477" w:right="88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ตามหลักคณิตศาสตร์ประกันภัย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DA5" w14:textId="6A9CC5E5" w:rsidR="0019421B" w:rsidRPr="00D2689D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C7DB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20E" w14:textId="4107FDB4" w:rsidR="0019421B" w:rsidRPr="00D2689D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2B82" w14:textId="77777777" w:rsidR="0019421B" w:rsidRPr="00D2689D" w:rsidRDefault="0019421B" w:rsidP="007D542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61F0" w14:textId="048A19AF" w:rsidR="0019421B" w:rsidRPr="00D2689D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2798" w14:textId="77777777" w:rsidR="0019421B" w:rsidRPr="00D2689D" w:rsidRDefault="0019421B" w:rsidP="007D542F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674CB35E" w:rsidR="0019421B" w:rsidRPr="00D2689D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9421B" w:rsidRPr="00D2689D" w14:paraId="26D956CD" w14:textId="77777777" w:rsidTr="007D542F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4052DC" w14:textId="76062342" w:rsidR="0019421B" w:rsidRDefault="0019421B" w:rsidP="0019421B">
            <w:pPr>
              <w:ind w:firstLine="477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4DBF6FDF" w14:textId="23189374" w:rsidR="0019421B" w:rsidRPr="00D2689D" w:rsidRDefault="0019421B" w:rsidP="0019421B">
            <w:pPr>
              <w:tabs>
                <w:tab w:val="left" w:pos="792"/>
              </w:tabs>
              <w:ind w:left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39527" w14:textId="3ADBC0B8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DC87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1D4FA" w14:textId="00567AE0" w:rsidR="0019421B" w:rsidRPr="00D2689D" w:rsidRDefault="009F3FF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1,568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3B8E" w14:textId="77777777" w:rsidR="0019421B" w:rsidRPr="00D2689D" w:rsidRDefault="0019421B" w:rsidP="007D542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B463" w14:textId="09E1500B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E3931" w14:textId="77777777" w:rsidR="0019421B" w:rsidRPr="00D2689D" w:rsidRDefault="0019421B" w:rsidP="007D542F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F721" w14:textId="530CA51B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198</w:t>
            </w:r>
          </w:p>
        </w:tc>
      </w:tr>
      <w:tr w:rsidR="0019421B" w:rsidRPr="00D2689D" w14:paraId="169B60AB" w14:textId="77777777" w:rsidTr="007D542F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E929B2" w14:textId="40F112D7" w:rsidR="0019421B" w:rsidRDefault="0019421B" w:rsidP="0019421B">
            <w:pPr>
              <w:ind w:firstLine="486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553D643F" w14:textId="17109209" w:rsidR="0019421B" w:rsidRPr="00D2689D" w:rsidRDefault="0019421B" w:rsidP="0019421B">
            <w:pPr>
              <w:tabs>
                <w:tab w:val="left" w:pos="810"/>
              </w:tabs>
              <w:ind w:firstLine="4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9FB3" w14:textId="1B7D29EA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7590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DF7F" w14:textId="40F0F518" w:rsidR="0019421B" w:rsidRPr="00D2689D" w:rsidRDefault="009F3FF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403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6B7DF" w14:textId="77777777" w:rsidR="0019421B" w:rsidRPr="00D2689D" w:rsidRDefault="0019421B" w:rsidP="007D542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AA59" w14:textId="14392B7B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E4FC" w14:textId="77777777" w:rsidR="0019421B" w:rsidRPr="00D2689D" w:rsidRDefault="0019421B" w:rsidP="007D542F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A6B" w14:textId="2726EA6E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19421B" w:rsidRPr="00D2689D" w14:paraId="5AE88EE8" w14:textId="77777777" w:rsidTr="007D542F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DC32A6" w14:textId="65525857" w:rsidR="0019421B" w:rsidRPr="00D2689D" w:rsidRDefault="0019421B" w:rsidP="0019421B">
            <w:pPr>
              <w:tabs>
                <w:tab w:val="left" w:pos="486"/>
              </w:tabs>
              <w:ind w:firstLine="25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D3E3" w14:textId="2BBDAC08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06D2D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93CA6" w14:textId="0B4AC186" w:rsidR="0019421B" w:rsidRPr="00D2689D" w:rsidRDefault="009F3FF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1,330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9C52" w14:textId="77777777" w:rsidR="0019421B" w:rsidRPr="00D2689D" w:rsidRDefault="0019421B" w:rsidP="007D542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1E4D6" w14:textId="413ADA9B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A0B5" w14:textId="77777777" w:rsidR="0019421B" w:rsidRPr="00D2689D" w:rsidRDefault="0019421B" w:rsidP="007D542F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63E15" w14:textId="0B25D260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169</w:t>
            </w:r>
          </w:p>
        </w:tc>
      </w:tr>
      <w:tr w:rsidR="00A93957" w:rsidRPr="00D2689D" w14:paraId="26201A36" w14:textId="77777777" w:rsidTr="007D542F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2D39" w14:textId="2C179596" w:rsidR="0019421B" w:rsidRPr="00D2689D" w:rsidRDefault="0019421B" w:rsidP="0019421B">
            <w:pPr>
              <w:tabs>
                <w:tab w:val="left" w:pos="351"/>
                <w:tab w:val="left" w:pos="486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1C2442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5036F3">
              <w:rPr>
                <w:rFonts w:asciiTheme="majorBidi" w:hAnsiTheme="majorBidi"/>
                <w:sz w:val="28"/>
                <w:cs/>
              </w:rPr>
              <w:t xml:space="preserve">:  </w:t>
            </w:r>
            <w:r>
              <w:rPr>
                <w:rFonts w:asciiTheme="majorBidi" w:hAnsiTheme="majorBidi" w:hint="cs"/>
                <w:sz w:val="28"/>
                <w:cs/>
              </w:rPr>
              <w:t xml:space="preserve">  </w:t>
            </w:r>
            <w:r w:rsidRPr="005036F3">
              <w:rPr>
                <w:rFonts w:asciiTheme="majorBidi" w:hAnsiTheme="majorBidi" w:hint="cs"/>
                <w:sz w:val="28"/>
                <w:cs/>
              </w:rPr>
              <w:t>จ่ายผลประโยชน์</w:t>
            </w:r>
            <w:r w:rsidRPr="005036F3">
              <w:rPr>
                <w:rFonts w:asciiTheme="majorBidi" w:hAnsiTheme="majorBidi"/>
                <w:sz w:val="28"/>
                <w:cs/>
              </w:rPr>
              <w:tab/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BD886" w14:textId="550F5493" w:rsidR="0019421B" w:rsidRPr="00D2689D" w:rsidRDefault="009F3FF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46F9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5A470" w14:textId="48EEABF8" w:rsidR="0019421B" w:rsidRPr="00D2689D" w:rsidRDefault="009F3FF5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(28</w:t>
            </w:r>
            <w:r w:rsidR="00F81F90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1855" w14:textId="77777777" w:rsidR="0019421B" w:rsidRPr="00D2689D" w:rsidRDefault="0019421B" w:rsidP="007D542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C3ED5" w14:textId="7045CF9E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55EE" w14:textId="77777777" w:rsidR="0019421B" w:rsidRPr="00D2689D" w:rsidRDefault="0019421B" w:rsidP="007D542F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48285" w14:textId="2C16CD73" w:rsidR="0019421B" w:rsidRPr="00D2689D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(174)</w:t>
            </w:r>
          </w:p>
        </w:tc>
      </w:tr>
      <w:tr w:rsidR="00A93957" w:rsidRPr="00D2689D" w14:paraId="2E013202" w14:textId="77777777" w:rsidTr="007D542F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42475" w14:textId="21F77A85" w:rsidR="0019421B" w:rsidRDefault="0019421B" w:rsidP="0019421B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061F8">
              <w:rPr>
                <w:rFonts w:asciiTheme="majorBidi" w:hAnsiTheme="majorBidi" w:hint="cs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76F26" w14:textId="77777777" w:rsidR="0019421B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EC0F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FBA76" w14:textId="77777777" w:rsidR="0019421B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37DA" w14:textId="77777777" w:rsidR="0019421B" w:rsidRPr="00D2689D" w:rsidRDefault="0019421B" w:rsidP="007D542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8911E" w14:textId="77777777" w:rsidR="0019421B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0D74" w14:textId="77777777" w:rsidR="0019421B" w:rsidRPr="00D2689D" w:rsidRDefault="0019421B" w:rsidP="007D542F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50804" w14:textId="77777777" w:rsidR="0019421B" w:rsidRDefault="0019421B" w:rsidP="0019421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93957" w:rsidRPr="00F80137" w14:paraId="2256F9A0" w14:textId="77777777" w:rsidTr="007D542F">
        <w:trPr>
          <w:cantSplit/>
          <w:trHeight w:val="2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12F6" w14:textId="3818E670" w:rsidR="0019421B" w:rsidRPr="00D2689D" w:rsidRDefault="0019421B" w:rsidP="0019421B">
            <w:pPr>
              <w:tabs>
                <w:tab w:val="left" w:pos="486"/>
              </w:tabs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  </w:t>
            </w: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ผลประโยชน์ของพนักงาน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สิ้น</w:t>
            </w:r>
            <w:r w:rsidRPr="0094653A">
              <w:rPr>
                <w:rFonts w:ascii="Angsana New" w:hAnsi="Angsana New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2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1F403C" w14:textId="7046F78D" w:rsidR="0019421B" w:rsidRPr="00720AD6" w:rsidRDefault="00D5174E" w:rsidP="0019421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5174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15,110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019C" w14:textId="77777777" w:rsidR="0019421B" w:rsidRPr="00D2689D" w:rsidRDefault="0019421B" w:rsidP="007D54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7A7FE9" w14:textId="0B58B476" w:rsidR="0019421B" w:rsidRPr="00D5174E" w:rsidRDefault="00623592" w:rsidP="0019421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5174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14,</w:t>
            </w:r>
            <w:r w:rsidR="00D5174E" w:rsidRPr="00D5174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733</w:t>
            </w: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D6FF" w14:textId="77777777" w:rsidR="0019421B" w:rsidRPr="00D2689D" w:rsidRDefault="0019421B" w:rsidP="007D542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09EE2B" w14:textId="3A4DADDD" w:rsidR="0019421B" w:rsidRPr="00720AD6" w:rsidRDefault="00E14051" w:rsidP="0019421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5174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D94A" w14:textId="77777777" w:rsidR="0019421B" w:rsidRPr="00D2689D" w:rsidRDefault="0019421B" w:rsidP="007D542F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56B47E" w14:textId="4485A71B" w:rsidR="0019421B" w:rsidRPr="00D5174E" w:rsidRDefault="000550DF" w:rsidP="0019421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5174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498</w:t>
            </w:r>
          </w:p>
        </w:tc>
      </w:tr>
    </w:tbl>
    <w:p w14:paraId="663950EC" w14:textId="77777777" w:rsidR="00977E77" w:rsidRDefault="00977E77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BCE8B4C" w14:textId="77777777" w:rsidR="00977E77" w:rsidRDefault="00977E77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78A027C" w14:textId="77777777" w:rsidR="00977E77" w:rsidRDefault="00977E77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EB1C7E4" w14:textId="77777777" w:rsidR="00977E77" w:rsidRDefault="00977E77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B4442E8" w14:textId="77777777" w:rsidR="00977E77" w:rsidRDefault="00977E77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CFD7723" w14:textId="77777777" w:rsidR="00977E77" w:rsidRDefault="00977E77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1862DD8" w14:textId="77777777" w:rsidR="00977E77" w:rsidRDefault="00977E77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1AB2070" w14:textId="77777777" w:rsidR="00977E77" w:rsidRDefault="00977E77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6135B36" w14:textId="7DB24E94" w:rsidR="00F53166" w:rsidRPr="005576B8" w:rsidRDefault="00742D7D" w:rsidP="00CA635A">
      <w:pPr>
        <w:spacing w:before="120" w:after="120"/>
        <w:ind w:left="714" w:hanging="714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C9422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410C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256B86DB" w14:textId="733D0A70" w:rsidR="00F53166" w:rsidRPr="003E08D3" w:rsidRDefault="009E4C64" w:rsidP="009B6014">
      <w:pPr>
        <w:spacing w:before="120" w:after="120"/>
        <w:ind w:left="369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3E08D3">
        <w:rPr>
          <w:rFonts w:asciiTheme="majorBidi" w:hAnsiTheme="majorBidi" w:cstheme="majorBidi"/>
          <w:color w:val="000000"/>
          <w:spacing w:val="-6"/>
          <w:sz w:val="28"/>
        </w:rPr>
        <w:t>2530</w:t>
      </w: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และพระราชบัญญัติกองทุนสำรองเลี้ยงชีพ</w:t>
      </w:r>
      <w:r w:rsidR="00D454A3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FE475E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 </w:t>
      </w: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(ฉบับที่ </w:t>
      </w:r>
      <w:r w:rsidRPr="003E08D3">
        <w:rPr>
          <w:rFonts w:asciiTheme="majorBidi" w:hAnsiTheme="majorBidi" w:cstheme="majorBidi"/>
          <w:color w:val="000000"/>
          <w:spacing w:val="-6"/>
          <w:sz w:val="28"/>
        </w:rPr>
        <w:t>2</w:t>
      </w: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) พ.ศ. </w:t>
      </w:r>
      <w:r w:rsidRPr="003E08D3">
        <w:rPr>
          <w:rFonts w:asciiTheme="majorBidi" w:hAnsiTheme="majorBidi" w:cstheme="majorBidi"/>
          <w:color w:val="000000"/>
          <w:spacing w:val="-6"/>
          <w:sz w:val="28"/>
        </w:rPr>
        <w:t>2542</w:t>
      </w:r>
      <w:r w:rsidRPr="003E08D3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แล้ว</w:t>
      </w:r>
    </w:p>
    <w:p w14:paraId="6BCA7957" w14:textId="593F76DE" w:rsidR="00F53166" w:rsidRPr="005576B8" w:rsidRDefault="009E4C64" w:rsidP="009B6014">
      <w:pPr>
        <w:spacing w:before="120" w:after="120"/>
        <w:ind w:left="369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5115C0" w:rsidRPr="0094653A">
        <w:rPr>
          <w:rFonts w:ascii="Angsana New" w:hAnsi="Angsana New" w:hint="cs"/>
          <w:sz w:val="28"/>
          <w:cs/>
        </w:rPr>
        <w:t>รอบระยะเวลา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สามเดือนสิ้นสุดวันที่</w:t>
      </w:r>
      <w:r w:rsidR="00303747" w:rsidRPr="005576B8">
        <w:rPr>
          <w:rFonts w:asciiTheme="majorBidi" w:hAnsiTheme="majorBidi" w:cstheme="majorBidi"/>
          <w:sz w:val="28"/>
          <w:lang w:val="en-GB"/>
        </w:rPr>
        <w:t xml:space="preserve"> 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916D2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916D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7254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7254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</w:t>
      </w:r>
      <w:r w:rsidR="00ED0DF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FE475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ซึ่งได้บันทึกเป็นค่าใช้จ่ายในงบ</w:t>
      </w:r>
      <w:r w:rsidR="005B4801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กำไรขาดทุนเบ็ดเสร็จ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  <w:r w:rsidR="00B77BA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tbl>
      <w:tblPr>
        <w:tblW w:w="909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90"/>
        <w:gridCol w:w="1260"/>
        <w:gridCol w:w="90"/>
        <w:gridCol w:w="1266"/>
      </w:tblGrid>
      <w:tr w:rsidR="006862E1" w:rsidRPr="005576B8" w14:paraId="78C16DC2" w14:textId="41957DF8" w:rsidTr="00534200">
        <w:trPr>
          <w:trHeight w:val="279"/>
        </w:trPr>
        <w:tc>
          <w:tcPr>
            <w:tcW w:w="9096" w:type="dxa"/>
            <w:gridSpan w:val="8"/>
          </w:tcPr>
          <w:p w14:paraId="1F0E5BF7" w14:textId="31B8B3A2" w:rsidR="006862E1" w:rsidRPr="005576B8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5576B8" w14:paraId="33B99A61" w14:textId="04EACBD4" w:rsidTr="00534200">
        <w:trPr>
          <w:trHeight w:val="279"/>
        </w:trPr>
        <w:tc>
          <w:tcPr>
            <w:tcW w:w="3600" w:type="dxa"/>
          </w:tcPr>
          <w:p w14:paraId="0EA38BF6" w14:textId="77777777" w:rsidR="006862E1" w:rsidRPr="005576B8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DB1776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5576B8" w14:paraId="71B9FCDD" w14:textId="3FAB534A" w:rsidTr="00534200">
        <w:trPr>
          <w:trHeight w:val="279"/>
        </w:trPr>
        <w:tc>
          <w:tcPr>
            <w:tcW w:w="3600" w:type="dxa"/>
          </w:tcPr>
          <w:p w14:paraId="2E0017E5" w14:textId="77777777" w:rsidR="006862E1" w:rsidRPr="005576B8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33C5A7E3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2D210449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18EDA546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791620E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04DB8AAE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6908AC6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AA701D8" w14:textId="158EF1DA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E3F90" w:rsidRPr="00B118B0" w14:paraId="04BA49E2" w14:textId="77777777" w:rsidTr="00534200">
        <w:trPr>
          <w:trHeight w:val="206"/>
        </w:trPr>
        <w:tc>
          <w:tcPr>
            <w:tcW w:w="3600" w:type="dxa"/>
          </w:tcPr>
          <w:p w14:paraId="0C6BA4F5" w14:textId="1527965A" w:rsidR="006E3F90" w:rsidRPr="005576B8" w:rsidRDefault="006E3F90" w:rsidP="006E3F90">
            <w:pPr>
              <w:snapToGrid w:val="0"/>
              <w:ind w:left="333" w:right="-27" w:hanging="32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>
              <w:rPr>
                <w:rFonts w:asciiTheme="majorBidi" w:hAnsiTheme="majorBidi" w:hint="cs"/>
                <w:sz w:val="28"/>
                <w:cs/>
              </w:rPr>
              <w:t>รอบระยะเวลา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สามเดือน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                             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สิ้นสุดวันที่ 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045AA7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3FB2F" w14:textId="3248C432" w:rsidR="006E3F90" w:rsidRPr="001E3747" w:rsidRDefault="0086663B" w:rsidP="006E3F9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90" w:type="dxa"/>
            <w:vAlign w:val="bottom"/>
          </w:tcPr>
          <w:p w14:paraId="65E80C0B" w14:textId="77777777" w:rsidR="006E3F90" w:rsidRPr="005576B8" w:rsidRDefault="006E3F90" w:rsidP="006E3F9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22F743" w14:textId="24C51503" w:rsidR="006E3F90" w:rsidRPr="0089122C" w:rsidRDefault="00881701" w:rsidP="006E3F90">
            <w:pPr>
              <w:ind w:right="8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81701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90" w:type="dxa"/>
            <w:vAlign w:val="bottom"/>
          </w:tcPr>
          <w:p w14:paraId="62748314" w14:textId="77777777" w:rsidR="006E3F90" w:rsidRPr="0089122C" w:rsidRDefault="006E3F90" w:rsidP="006E3F9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D589E2" w14:textId="73A1C615" w:rsidR="006E3F90" w:rsidRPr="00B77BAD" w:rsidRDefault="00D5174E" w:rsidP="006E3F9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77BAD">
              <w:rPr>
                <w:rFonts w:asciiTheme="majorBidi" w:hAnsiTheme="majorBidi" w:cstheme="majorBidi"/>
                <w:color w:val="000000"/>
                <w:sz w:val="28"/>
              </w:rPr>
              <w:t>18</w:t>
            </w:r>
          </w:p>
        </w:tc>
        <w:tc>
          <w:tcPr>
            <w:tcW w:w="90" w:type="dxa"/>
            <w:vAlign w:val="bottom"/>
          </w:tcPr>
          <w:p w14:paraId="5D1760FE" w14:textId="77777777" w:rsidR="006E3F90" w:rsidRPr="0089122C" w:rsidRDefault="006E3F90" w:rsidP="006E3F9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64F0CB76" w14:textId="474214FE" w:rsidR="006E3F90" w:rsidRPr="00B77BAD" w:rsidRDefault="00D5174E" w:rsidP="00B77BA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77BAD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</w:tr>
    </w:tbl>
    <w:p w14:paraId="782180BF" w14:textId="77777777" w:rsidR="006372C0" w:rsidRPr="00E729B7" w:rsidRDefault="006372C0" w:rsidP="00E729B7">
      <w:pPr>
        <w:pStyle w:val="BodyText2"/>
        <w:numPr>
          <w:ilvl w:val="0"/>
          <w:numId w:val="1"/>
        </w:numPr>
        <w:spacing w:before="240"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729B7">
        <w:rPr>
          <w:rFonts w:asciiTheme="majorBidi" w:hAnsiTheme="majorBidi" w:cstheme="majorBidi" w:hint="cs"/>
          <w:b/>
          <w:bCs/>
          <w:sz w:val="28"/>
          <w:szCs w:val="28"/>
          <w:cs/>
        </w:rPr>
        <w:t>ส่วนเกินมูลค่าหุ้น</w:t>
      </w:r>
    </w:p>
    <w:p w14:paraId="38550BA9" w14:textId="77777777" w:rsidR="006372C0" w:rsidRPr="00E729B7" w:rsidRDefault="006372C0" w:rsidP="006372C0">
      <w:pPr>
        <w:pStyle w:val="ListParagraph"/>
        <w:tabs>
          <w:tab w:val="left" w:pos="540"/>
        </w:tabs>
        <w:spacing w:line="380" w:lineRule="exact"/>
        <w:ind w:left="360" w:right="-45"/>
        <w:jc w:val="thaiDistribute"/>
        <w:rPr>
          <w:rFonts w:asciiTheme="majorBidi" w:hAnsiTheme="majorBidi" w:cstheme="majorBidi"/>
          <w:sz w:val="28"/>
        </w:rPr>
      </w:pPr>
      <w:r w:rsidRPr="00E729B7">
        <w:rPr>
          <w:rFonts w:asciiTheme="majorBidi" w:hAnsiTheme="majorBidi" w:cstheme="majorBidi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Pr="00E729B7">
        <w:rPr>
          <w:rFonts w:asciiTheme="majorBidi" w:hAnsiTheme="majorBidi" w:cstheme="majorBidi"/>
          <w:sz w:val="28"/>
        </w:rPr>
        <w:t>2535</w:t>
      </w:r>
      <w:r w:rsidRPr="00E729B7">
        <w:rPr>
          <w:rFonts w:asciiTheme="majorBidi" w:hAnsiTheme="majorBidi" w:cstheme="majorBidi"/>
          <w:sz w:val="28"/>
          <w:cs/>
        </w:rPr>
        <w:t xml:space="preserve"> มาตรา </w:t>
      </w:r>
      <w:r w:rsidRPr="00E729B7">
        <w:rPr>
          <w:rFonts w:asciiTheme="majorBidi" w:hAnsiTheme="majorBidi" w:cstheme="majorBidi"/>
          <w:sz w:val="28"/>
        </w:rPr>
        <w:t>51</w:t>
      </w:r>
      <w:r w:rsidRPr="00E729B7">
        <w:rPr>
          <w:rFonts w:asciiTheme="majorBidi" w:hAnsiTheme="majorBidi" w:cstheme="majorBidi"/>
          <w:sz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729B7">
        <w:rPr>
          <w:rFonts w:asciiTheme="majorBidi" w:hAnsiTheme="majorBidi" w:cstheme="majorBidi"/>
          <w:sz w:val="28"/>
        </w:rPr>
        <w:t>“</w:t>
      </w:r>
      <w:r w:rsidRPr="00E729B7">
        <w:rPr>
          <w:rFonts w:asciiTheme="majorBidi" w:hAnsiTheme="majorBidi" w:cstheme="majorBidi"/>
          <w:sz w:val="28"/>
          <w:cs/>
        </w:rPr>
        <w:t>ส่วนเกินมูลค่าหุ้น</w:t>
      </w:r>
      <w:r w:rsidRPr="00E729B7">
        <w:rPr>
          <w:rFonts w:asciiTheme="majorBidi" w:hAnsiTheme="majorBidi" w:cstheme="majorBidi"/>
          <w:sz w:val="28"/>
        </w:rPr>
        <w:t>”</w:t>
      </w:r>
      <w:r w:rsidRPr="00E729B7">
        <w:rPr>
          <w:rFonts w:asciiTheme="majorBidi" w:hAnsiTheme="majorBidi" w:cstheme="majorBidi"/>
          <w:sz w:val="28"/>
          <w:cs/>
        </w:rPr>
        <w:t>) ส่วนเกินมูลค่าหุ้นนี้จะนำไปจ่ายเป็นเงินปันผลไม่ได้</w:t>
      </w:r>
    </w:p>
    <w:p w14:paraId="22FE7053" w14:textId="77777777" w:rsidR="00960DB7" w:rsidRPr="00E729B7" w:rsidRDefault="00960DB7" w:rsidP="00FA323F">
      <w:pPr>
        <w:pStyle w:val="BodyText2"/>
        <w:numPr>
          <w:ilvl w:val="0"/>
          <w:numId w:val="1"/>
        </w:numPr>
        <w:spacing w:before="240"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729B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การบริหารจัดการทุน  </w:t>
      </w:r>
    </w:p>
    <w:p w14:paraId="6C236FA6" w14:textId="2F77D7CC" w:rsidR="00CB2E00" w:rsidRPr="008E4F0C" w:rsidRDefault="00960DB7" w:rsidP="00FA323F">
      <w:pPr>
        <w:pStyle w:val="ListParagraph"/>
        <w:tabs>
          <w:tab w:val="left" w:pos="540"/>
        </w:tabs>
        <w:spacing w:line="380" w:lineRule="exact"/>
        <w:ind w:left="360" w:right="-45"/>
        <w:jc w:val="thaiDistribute"/>
        <w:rPr>
          <w:rFonts w:asciiTheme="majorBidi" w:hAnsiTheme="majorBidi" w:cstheme="majorBidi"/>
          <w:sz w:val="28"/>
        </w:rPr>
      </w:pPr>
      <w:r w:rsidRPr="008E4F0C">
        <w:rPr>
          <w:rFonts w:asciiTheme="majorBidi" w:hAnsiTheme="majorBidi" w:cstheme="majorBidi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 w:rsidR="00A30562">
        <w:rPr>
          <w:rFonts w:asciiTheme="majorBidi" w:hAnsiTheme="majorBidi" w:cstheme="majorBidi" w:hint="cs"/>
          <w:sz w:val="28"/>
          <w:cs/>
        </w:rPr>
        <w:t xml:space="preserve"> </w:t>
      </w:r>
      <w:r w:rsidRPr="008E4F0C">
        <w:rPr>
          <w:rFonts w:asciiTheme="majorBidi" w:hAnsiTheme="majorBidi" w:cstheme="majorBidi"/>
          <w:sz w:val="28"/>
          <w:cs/>
        </w:rPr>
        <w:t>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โดยพิจารณาจากสัดส่วนของผลตอบแทนจากกิจกรรมดำเนินงานต่อส่วนของเจ้าของรวม ซึ่งไม่รวมส่วนได้เสีย</w:t>
      </w:r>
      <w:r w:rsidR="00FE26D9">
        <w:rPr>
          <w:rFonts w:asciiTheme="majorBidi" w:hAnsiTheme="majorBidi" w:cstheme="majorBidi" w:hint="cs"/>
          <w:sz w:val="28"/>
          <w:cs/>
        </w:rPr>
        <w:t xml:space="preserve">                  </w:t>
      </w:r>
      <w:r w:rsidRPr="008E4F0C">
        <w:rPr>
          <w:rFonts w:asciiTheme="majorBidi" w:hAnsiTheme="majorBidi" w:cstheme="majorBidi"/>
          <w:sz w:val="28"/>
          <w:cs/>
        </w:rPr>
        <w:t>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7FE575C" w14:textId="65AAFFC7" w:rsidR="00E41B38" w:rsidRPr="008E4F0C" w:rsidRDefault="00C43B96" w:rsidP="008E4F0C">
      <w:pPr>
        <w:pStyle w:val="BodyText2"/>
        <w:numPr>
          <w:ilvl w:val="0"/>
          <w:numId w:val="1"/>
        </w:numPr>
        <w:spacing w:before="240" w:line="38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E4F0C">
        <w:rPr>
          <w:rFonts w:asciiTheme="majorBidi" w:hAnsiTheme="majorBidi" w:cstheme="majorBidi" w:hint="cs"/>
          <w:b/>
          <w:bCs/>
          <w:sz w:val="28"/>
          <w:szCs w:val="28"/>
          <w:cs/>
        </w:rPr>
        <w:t>ทุน</w:t>
      </w:r>
      <w:r w:rsidR="005512E6" w:rsidRPr="008E4F0C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สำรองตามก</w:t>
      </w:r>
      <w:r w:rsidR="00994E59" w:rsidRPr="008E4F0C">
        <w:rPr>
          <w:rFonts w:asciiTheme="majorBidi" w:hAnsiTheme="majorBidi" w:cstheme="majorBidi" w:hint="cs"/>
          <w:b/>
          <w:bCs/>
          <w:sz w:val="28"/>
          <w:szCs w:val="28"/>
          <w:cs/>
        </w:rPr>
        <w:t>ฎ</w:t>
      </w:r>
      <w:r w:rsidR="005512E6" w:rsidRPr="008E4F0C">
        <w:rPr>
          <w:rFonts w:asciiTheme="majorBidi" w:hAnsiTheme="majorBidi" w:cstheme="majorBidi" w:hint="cs"/>
          <w:b/>
          <w:bCs/>
          <w:sz w:val="28"/>
          <w:szCs w:val="28"/>
          <w:cs/>
        </w:rPr>
        <w:t>หมาย</w:t>
      </w:r>
    </w:p>
    <w:p w14:paraId="4C0706E8" w14:textId="77777777" w:rsidR="008F131C" w:rsidRDefault="008F131C" w:rsidP="00FA323F">
      <w:pPr>
        <w:pStyle w:val="ListParagraph"/>
        <w:tabs>
          <w:tab w:val="left" w:pos="540"/>
        </w:tabs>
        <w:spacing w:line="380" w:lineRule="exact"/>
        <w:ind w:left="360" w:right="-45"/>
        <w:jc w:val="thaiDistribute"/>
        <w:rPr>
          <w:rFonts w:asciiTheme="majorBidi" w:hAnsiTheme="majorBidi"/>
          <w:sz w:val="28"/>
        </w:rPr>
      </w:pPr>
      <w:r w:rsidRPr="008F131C">
        <w:rPr>
          <w:rFonts w:asciiTheme="majorBidi" w:hAnsiTheme="majorBidi" w:hint="cs"/>
          <w:sz w:val="28"/>
          <w:cs/>
        </w:rPr>
        <w:t>ตามบทบัญญัติ</w:t>
      </w:r>
      <w:r w:rsidRPr="00FA323F">
        <w:rPr>
          <w:rFonts w:asciiTheme="majorBidi" w:hAnsiTheme="majorBidi" w:cstheme="majorBidi" w:hint="cs"/>
          <w:sz w:val="28"/>
          <w:cs/>
        </w:rPr>
        <w:t>แห่ง</w:t>
      </w:r>
      <w:r w:rsidRPr="008F131C">
        <w:rPr>
          <w:rFonts w:asciiTheme="majorBidi" w:hAnsiTheme="majorBidi" w:hint="cs"/>
          <w:sz w:val="28"/>
          <w:cs/>
        </w:rPr>
        <w:t>พระราชบัญญัติบริษัทมหาชนจำกัด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พ</w:t>
      </w:r>
      <w:r w:rsidRPr="008F131C">
        <w:rPr>
          <w:rFonts w:asciiTheme="majorBidi" w:hAnsiTheme="majorBidi"/>
          <w:sz w:val="28"/>
          <w:cs/>
        </w:rPr>
        <w:t>.</w:t>
      </w:r>
      <w:r w:rsidRPr="008F131C">
        <w:rPr>
          <w:rFonts w:asciiTheme="majorBidi" w:hAnsiTheme="majorBidi" w:hint="cs"/>
          <w:sz w:val="28"/>
          <w:cs/>
        </w:rPr>
        <w:t>ศ</w:t>
      </w:r>
      <w:r w:rsidRPr="008F131C">
        <w:rPr>
          <w:rFonts w:asciiTheme="majorBidi" w:hAnsiTheme="majorBidi"/>
          <w:sz w:val="28"/>
          <w:cs/>
        </w:rPr>
        <w:t xml:space="preserve">. </w:t>
      </w:r>
      <w:r w:rsidRPr="008F131C">
        <w:rPr>
          <w:rFonts w:asciiTheme="majorBidi" w:hAnsiTheme="majorBidi"/>
          <w:sz w:val="28"/>
        </w:rPr>
        <w:t>2535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มาตรา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116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eastAsia"/>
          <w:sz w:val="28"/>
          <w:cs/>
        </w:rPr>
        <w:t>“</w:t>
      </w:r>
      <w:r w:rsidRPr="008F131C">
        <w:rPr>
          <w:rFonts w:asciiTheme="majorBidi" w:hAnsiTheme="majorBidi" w:hint="cs"/>
          <w:sz w:val="28"/>
          <w:cs/>
        </w:rPr>
        <w:t>สำรองตามกฎหมาย</w:t>
      </w:r>
      <w:r w:rsidRPr="008F131C">
        <w:rPr>
          <w:rFonts w:asciiTheme="majorBidi" w:hAnsiTheme="majorBidi" w:hint="eastAsia"/>
          <w:sz w:val="28"/>
          <w:cs/>
        </w:rPr>
        <w:t>”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อย่างน้อยร้อยละ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cs"/>
          <w:sz w:val="28"/>
          <w:cs/>
        </w:rPr>
        <w:t>ถ้ามี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10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ของทุนจดทะเบียน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  <w:r w:rsidRPr="008F131C">
        <w:rPr>
          <w:rFonts w:asciiTheme="majorBidi" w:hAnsiTheme="majorBidi"/>
          <w:sz w:val="28"/>
          <w:cs/>
        </w:rPr>
        <w:t xml:space="preserve">  </w:t>
      </w:r>
    </w:p>
    <w:p w14:paraId="41533B4B" w14:textId="77777777" w:rsidR="009C6F09" w:rsidRDefault="009C6F09" w:rsidP="008F131C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</w:p>
    <w:p w14:paraId="46E0DA26" w14:textId="77777777" w:rsidR="009C6F09" w:rsidRDefault="009C6F09" w:rsidP="008F131C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</w:p>
    <w:p w14:paraId="7F1DF351" w14:textId="77777777" w:rsidR="009C6F09" w:rsidRPr="0035108A" w:rsidRDefault="009C6F09" w:rsidP="008F131C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</w:p>
    <w:p w14:paraId="121D41F0" w14:textId="77777777" w:rsidR="00601E58" w:rsidRDefault="00601E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D33959D" w14:textId="625355E0" w:rsidR="00470F39" w:rsidRDefault="00470F39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</w:p>
    <w:p w14:paraId="4E8E17FF" w14:textId="7A936183" w:rsidR="009D4F63" w:rsidRPr="009D4F63" w:rsidRDefault="009D4F63" w:rsidP="00B51C6A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</w:t>
      </w:r>
      <w:r w:rsidR="0094653A" w:rsidRPr="0094653A">
        <w:rPr>
          <w:rFonts w:ascii="Angsana New" w:hAnsi="Angsana New" w:hint="cs"/>
          <w:sz w:val="28"/>
          <w:cs/>
        </w:rPr>
        <w:t>รอบระยะเวลา</w:t>
      </w:r>
      <w:r w:rsidR="0094653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คูณด้วยอัตราภาษีเฉลี่ยทั้งปีที่ประมาณไว้ รายได้ </w:t>
      </w:r>
      <w:r w:rsidR="00760BFC">
        <w:rPr>
          <w:rFonts w:asciiTheme="majorBidi" w:hAnsiTheme="majorBidi" w:cstheme="majorBidi" w:hint="cs"/>
          <w:color w:val="000000"/>
          <w:spacing w:val="-2"/>
          <w:sz w:val="28"/>
          <w:cs/>
        </w:rPr>
        <w:t>(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ค่าใช้จ่าย</w:t>
      </w:r>
      <w:r w:rsidR="00760BF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) 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ภาษีเงินได้สำหรับ</w:t>
      </w:r>
      <w:r w:rsidR="0094653A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="0011475B"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สาม</w:t>
      </w:r>
      <w:r w:rsidR="0011475B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สิ้นสุดวันที่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916D2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916D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D916D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86280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86280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70F39" w:rsidRPr="004517A7" w14:paraId="45D9F718" w14:textId="77777777" w:rsidTr="00613A3D">
        <w:tc>
          <w:tcPr>
            <w:tcW w:w="9090" w:type="dxa"/>
            <w:gridSpan w:val="5"/>
          </w:tcPr>
          <w:p w14:paraId="5025667F" w14:textId="6556C34F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55429" w:rsidRPr="004517A7" w14:paraId="3AFC7ED0" w14:textId="77777777" w:rsidTr="008A6859">
        <w:tc>
          <w:tcPr>
            <w:tcW w:w="4410" w:type="dxa"/>
          </w:tcPr>
          <w:p w14:paraId="38BEBBEE" w14:textId="77777777" w:rsidR="00855429" w:rsidRPr="004517A7" w:rsidRDefault="0085542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10F2503A" w14:textId="1E933AE2" w:rsidR="00855429" w:rsidRPr="004517A7" w:rsidRDefault="00DB082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94653A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 w:rsidR="00934516">
              <w:rPr>
                <w:rFonts w:ascii="Angsana New" w:hAnsi="Angsana New" w:hint="cs"/>
                <w:sz w:val="28"/>
                <w:cs/>
              </w:rPr>
              <w:t>สาม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</w:t>
            </w:r>
            <w:r w:rsidR="001B48D3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1B48D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855429" w:rsidRPr="004517A7" w14:paraId="18BFF8FA" w14:textId="77777777" w:rsidTr="00613A3D">
        <w:tc>
          <w:tcPr>
            <w:tcW w:w="4410" w:type="dxa"/>
          </w:tcPr>
          <w:p w14:paraId="07F4D4C5" w14:textId="77777777" w:rsidR="00855429" w:rsidRPr="004517A7" w:rsidRDefault="00855429" w:rsidP="008554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6932FB4" w14:textId="42BC9A2A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99F7B0" w14:textId="6C57265B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752B" w:rsidRPr="004517A7" w14:paraId="584E1103" w14:textId="77777777" w:rsidTr="00613A3D">
        <w:tc>
          <w:tcPr>
            <w:tcW w:w="4410" w:type="dxa"/>
          </w:tcPr>
          <w:p w14:paraId="76007B5A" w14:textId="77777777" w:rsidR="0080752B" w:rsidRPr="004517A7" w:rsidRDefault="0080752B" w:rsidP="0080752B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26A4001A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283ACA2B" w14:textId="53F84B79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26A9E19" w14:textId="3FCA03C0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F40140C" w14:textId="1B59AB6E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855429" w:rsidRPr="004517A7" w14:paraId="3EA029E2" w14:textId="77777777" w:rsidTr="00613A3D">
        <w:tc>
          <w:tcPr>
            <w:tcW w:w="4410" w:type="dxa"/>
          </w:tcPr>
          <w:p w14:paraId="45EF7549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674C5D" w:rsidRPr="004517A7" w14:paraId="1C8A54A1" w14:textId="77777777" w:rsidTr="00134FAE">
        <w:tc>
          <w:tcPr>
            <w:tcW w:w="4410" w:type="dxa"/>
          </w:tcPr>
          <w:p w14:paraId="21739AD8" w14:textId="49DE59DD" w:rsidR="00674C5D" w:rsidRPr="004517A7" w:rsidRDefault="00674C5D" w:rsidP="00674C5D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73DBB6B2" w:rsidR="00674C5D" w:rsidRPr="004517A7" w:rsidRDefault="006A5DF7" w:rsidP="007D542F">
            <w:pPr>
              <w:tabs>
                <w:tab w:val="decimal" w:pos="88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(11,</w:t>
            </w:r>
            <w:r w:rsidR="003E7A00">
              <w:rPr>
                <w:rFonts w:ascii="Angsana New" w:hAnsi="Angsana New"/>
                <w:spacing w:val="-4"/>
                <w:sz w:val="28"/>
              </w:rPr>
              <w:t>130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0A832133" w:rsidR="00674C5D" w:rsidRPr="003B1973" w:rsidRDefault="006A5DF7" w:rsidP="007D542F">
            <w:pPr>
              <w:tabs>
                <w:tab w:val="decimal" w:pos="864"/>
              </w:tabs>
              <w:ind w:right="51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(14,958)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4D2C306F" w:rsidR="00674C5D" w:rsidRPr="003B1973" w:rsidRDefault="00D5174E" w:rsidP="007D542F">
            <w:pPr>
              <w:tabs>
                <w:tab w:val="decimal" w:pos="886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197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334AFC33" w:rsidR="00674C5D" w:rsidRPr="003B1973" w:rsidRDefault="00D5174E" w:rsidP="007D542F">
            <w:pPr>
              <w:tabs>
                <w:tab w:val="decimal" w:pos="88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197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83398" w:rsidRPr="004517A7" w14:paraId="042B5289" w14:textId="77777777" w:rsidTr="00613A3D">
        <w:tc>
          <w:tcPr>
            <w:tcW w:w="4410" w:type="dxa"/>
          </w:tcPr>
          <w:p w14:paraId="01DD77AA" w14:textId="77777777" w:rsidR="00183398" w:rsidRPr="004517A7" w:rsidRDefault="00183398" w:rsidP="00183398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183398" w:rsidRPr="004517A7" w:rsidRDefault="00183398" w:rsidP="007D542F">
            <w:pPr>
              <w:tabs>
                <w:tab w:val="decimal" w:pos="88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77777777" w:rsidR="00183398" w:rsidRPr="003B1973" w:rsidRDefault="00183398" w:rsidP="007D542F">
            <w:pPr>
              <w:tabs>
                <w:tab w:val="decimal" w:pos="88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183398" w:rsidRPr="003B1973" w:rsidRDefault="00183398" w:rsidP="007D542F">
            <w:pPr>
              <w:tabs>
                <w:tab w:val="decimal" w:pos="88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183398" w:rsidRPr="003B1973" w:rsidRDefault="00183398" w:rsidP="007D542F">
            <w:pPr>
              <w:tabs>
                <w:tab w:val="decimal" w:pos="88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22579" w:rsidRPr="004517A7" w14:paraId="19C12031" w14:textId="77777777" w:rsidTr="00134FAE">
        <w:tc>
          <w:tcPr>
            <w:tcW w:w="4410" w:type="dxa"/>
          </w:tcPr>
          <w:p w14:paraId="0D09FEF4" w14:textId="1633DCDC" w:rsidR="00F22579" w:rsidRPr="004517A7" w:rsidRDefault="00F22579" w:rsidP="00F22579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4AB9603C" w:rsidR="00F22579" w:rsidRPr="004517A7" w:rsidRDefault="009809D6" w:rsidP="007D542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1B1C5921" w:rsidR="00F22579" w:rsidRPr="003B1973" w:rsidRDefault="006A5DF7" w:rsidP="007D542F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72F17CA1" w:rsidR="00F22579" w:rsidRPr="003B1973" w:rsidRDefault="00D5174E" w:rsidP="007D542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1973">
              <w:rPr>
                <w:rFonts w:ascii="Angsana New" w:hAnsi="Angsana New"/>
                <w:spacing w:val="-4"/>
                <w:sz w:val="28"/>
              </w:rPr>
              <w:t>40</w:t>
            </w:r>
          </w:p>
        </w:tc>
        <w:tc>
          <w:tcPr>
            <w:tcW w:w="1170" w:type="dxa"/>
            <w:vAlign w:val="bottom"/>
          </w:tcPr>
          <w:p w14:paraId="50384523" w14:textId="1383AF56" w:rsidR="00F22579" w:rsidRPr="003B1973" w:rsidRDefault="006A5DF7" w:rsidP="007D542F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(141)</w:t>
            </w:r>
          </w:p>
        </w:tc>
      </w:tr>
      <w:tr w:rsidR="00D5643C" w:rsidRPr="004517A7" w14:paraId="4717A3E1" w14:textId="77777777" w:rsidTr="00134FAE">
        <w:tc>
          <w:tcPr>
            <w:tcW w:w="4410" w:type="dxa"/>
          </w:tcPr>
          <w:p w14:paraId="009DCF49" w14:textId="0258E2CC" w:rsidR="00D5643C" w:rsidRDefault="00D5643C" w:rsidP="00D5643C">
            <w:pPr>
              <w:ind w:left="-103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20FCAE6D" w14:textId="51929CFF" w:rsidR="00D5643C" w:rsidRPr="004517A7" w:rsidRDefault="00D5643C" w:rsidP="00D5643C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13171C74" w:rsidR="00D5643C" w:rsidRPr="004517A7" w:rsidRDefault="006A5DF7" w:rsidP="007D542F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(10,449)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72F086F3" w:rsidR="00D5643C" w:rsidRPr="003B1973" w:rsidRDefault="00D5174E" w:rsidP="007D542F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3B1973">
              <w:rPr>
                <w:rFonts w:ascii="Angsana New" w:hAnsi="Angsana New"/>
                <w:b/>
                <w:bCs/>
                <w:spacing w:val="-4"/>
                <w:sz w:val="28"/>
              </w:rPr>
              <w:t>(14,694)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044E4DB6" w:rsidR="00D5643C" w:rsidRPr="003B1973" w:rsidRDefault="00D5174E" w:rsidP="007D542F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3B1973">
              <w:rPr>
                <w:rFonts w:ascii="Angsana New" w:hAnsi="Angsana New"/>
                <w:b/>
                <w:bCs/>
                <w:spacing w:val="-4"/>
                <w:sz w:val="28"/>
              </w:rPr>
              <w:t>40</w:t>
            </w:r>
          </w:p>
        </w:tc>
        <w:tc>
          <w:tcPr>
            <w:tcW w:w="1170" w:type="dxa"/>
            <w:vAlign w:val="bottom"/>
          </w:tcPr>
          <w:p w14:paraId="02490A2A" w14:textId="235C2CD5" w:rsidR="00D5643C" w:rsidRPr="003B1973" w:rsidRDefault="00D5174E" w:rsidP="007D542F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3B1973">
              <w:rPr>
                <w:rFonts w:ascii="Angsana New" w:hAnsi="Angsana New"/>
                <w:b/>
                <w:bCs/>
                <w:spacing w:val="-4"/>
                <w:sz w:val="28"/>
              </w:rPr>
              <w:t>(141)</w:t>
            </w:r>
          </w:p>
        </w:tc>
      </w:tr>
    </w:tbl>
    <w:p w14:paraId="621385B6" w14:textId="48F41763" w:rsidR="00F53166" w:rsidRPr="00334687" w:rsidRDefault="0E075460" w:rsidP="00C4471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334687">
        <w:rPr>
          <w:rFonts w:asciiTheme="majorBidi" w:hAnsiTheme="majorBidi" w:cstheme="majorBidi"/>
          <w:b/>
          <w:bCs/>
          <w:sz w:val="28"/>
          <w:cs/>
        </w:rPr>
        <w:t>กำไร</w:t>
      </w:r>
      <w:r w:rsidRPr="00334687">
        <w:rPr>
          <w:rFonts w:asciiTheme="majorBidi" w:hAnsiTheme="majorBidi" w:cstheme="majorBidi"/>
          <w:b/>
          <w:bCs/>
          <w:sz w:val="28"/>
        </w:rPr>
        <w:t xml:space="preserve"> </w:t>
      </w:r>
      <w:r w:rsidRPr="00334687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334687">
        <w:rPr>
          <w:rFonts w:asciiTheme="majorBidi" w:hAnsiTheme="majorBidi" w:cstheme="majorBidi"/>
          <w:b/>
          <w:bCs/>
          <w:sz w:val="28"/>
        </w:rPr>
        <w:t xml:space="preserve"> </w:t>
      </w:r>
      <w:r w:rsidRPr="00334687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0565399B" w14:textId="36228366" w:rsidR="00B25EF8" w:rsidRDefault="00B25EF8" w:rsidP="004F132B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ที่เป็นของผู้ถือหุ้นของบริษัท</w:t>
      </w:r>
      <w:r w:rsidR="004F132B">
        <w:rPr>
          <w:rFonts w:asciiTheme="majorBidi" w:hAnsiTheme="majorBidi" w:cstheme="majorBidi" w:hint="cs"/>
          <w:color w:val="000000"/>
          <w:spacing w:val="-2"/>
          <w:sz w:val="28"/>
          <w:cs/>
        </w:rPr>
        <w:t>ใหญ่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0341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(ไม่รวมกำไร</w:t>
      </w:r>
      <w:r w:rsidR="008E6B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621EE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ขาดทุน</w:t>
      </w:r>
      <w:r w:rsidR="009621EE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</w:p>
    <w:p w14:paraId="463B068C" w14:textId="4C403BD2" w:rsidR="00320C78" w:rsidRPr="00E35E69" w:rsidRDefault="009352F0" w:rsidP="00E35E69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บริษัทไม่มีการออกหุ้นสามัญเทียบเท่ากับปรับลดในระหว่าง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ที่นำเสนอรายงาน</w:t>
      </w:r>
      <w:r w:rsidRPr="00E35E6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ดังนั้นจึงไม่ส่งผลต่อการคำนวณกำไร </w:t>
      </w:r>
      <w:r w:rsidRPr="00E35E69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ขาดทุน</w:t>
      </w:r>
      <w:r w:rsidRPr="00E35E6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ต่อหุ้นปรับลด</w:t>
      </w:r>
    </w:p>
    <w:p w14:paraId="26AEDCE8" w14:textId="3A0C93E5" w:rsidR="0064130B" w:rsidRPr="00824B7D" w:rsidRDefault="00111FC1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F613C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="004E40FA"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="009E4C64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กำไร</w:t>
      </w:r>
      <w:r w:rsidR="00E20387" w:rsidRPr="001E53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9E4C64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9C2DC3" w:rsidRPr="001E532B">
        <w:rPr>
          <w:rFonts w:ascii="Angsana New" w:hAnsi="Angsana New" w:hint="cs"/>
          <w:sz w:val="28"/>
          <w:cs/>
        </w:rPr>
        <w:t>รอบระยะเวลา</w:t>
      </w:r>
      <w:r w:rsidR="00474B7F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สาม</w:t>
      </w:r>
      <w:r w:rsidR="00757D2B" w:rsidRPr="001E532B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="00474B7F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D916D2" w:rsidRPr="001E532B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D916D2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916D2" w:rsidRPr="001E532B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D916D2" w:rsidRPr="001E532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74B7F" w:rsidRPr="001E532B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1056"/>
        <w:gridCol w:w="87"/>
        <w:gridCol w:w="1056"/>
        <w:gridCol w:w="89"/>
        <w:gridCol w:w="1056"/>
        <w:gridCol w:w="87"/>
        <w:gridCol w:w="1044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DE73EC">
        <w:trPr>
          <w:trHeight w:val="249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4E31" w:rsidRPr="00F80137" w14:paraId="473A7EA9" w14:textId="77777777" w:rsidTr="00DE73EC">
        <w:trPr>
          <w:trHeight w:val="51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615DFCE8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691B5CBD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764B9268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4B7EDE13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8628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1C02F8" w:rsidRPr="00F80137" w14:paraId="30CD489C" w14:textId="77777777" w:rsidTr="00DE73EC">
        <w:trPr>
          <w:trHeight w:val="264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223FD931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 w:rsidR="00CF1116" w:rsidRPr="001E53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กำไร</w:t>
            </w:r>
            <w:r w:rsidR="00CF1116" w:rsidRPr="001E53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9C2DC3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DE73EC" w:rsidRPr="00F80137" w14:paraId="17AA8472" w14:textId="77777777" w:rsidTr="007D542F">
        <w:trPr>
          <w:trHeight w:val="264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DE73EC" w:rsidRPr="00273E96" w:rsidRDefault="00DE73EC" w:rsidP="00DE73EC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2962A" w14:textId="326B90AA" w:rsidR="00DE73EC" w:rsidRPr="00273E96" w:rsidRDefault="00BA7763" w:rsidP="00DE73E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</w:t>
            </w:r>
            <w:r w:rsidR="007C64CD">
              <w:rPr>
                <w:rFonts w:asciiTheme="majorBidi" w:hAnsiTheme="majorBidi" w:cstheme="majorBidi"/>
                <w:sz w:val="28"/>
              </w:rPr>
              <w:t>104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1F9A" w14:textId="77777777" w:rsidR="00DE73EC" w:rsidRPr="00273E96" w:rsidRDefault="00DE73EC" w:rsidP="00DE73EC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D61D" w14:textId="24F45610" w:rsidR="00DE73EC" w:rsidRPr="001E532B" w:rsidRDefault="00AC65D8" w:rsidP="00DE73E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5,367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BF4E8" w14:textId="77777777" w:rsidR="00DE73EC" w:rsidRPr="00273E96" w:rsidRDefault="00DE73EC" w:rsidP="00DE73E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8534" w14:textId="703F8674" w:rsidR="00DE73EC" w:rsidRPr="00273E96" w:rsidRDefault="00D5174E" w:rsidP="00D5174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(21,914)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9F525" w14:textId="77777777" w:rsidR="00DE73EC" w:rsidRPr="00273E96" w:rsidRDefault="00DE73EC" w:rsidP="007D542F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5B99" w14:textId="7867D676" w:rsidR="00DE73EC" w:rsidRPr="001E532B" w:rsidRDefault="00D5174E" w:rsidP="00DE73E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(7,014)</w:t>
            </w:r>
          </w:p>
        </w:tc>
      </w:tr>
      <w:tr w:rsidR="00724D4A" w:rsidRPr="00F80137" w14:paraId="47F42698" w14:textId="77777777" w:rsidTr="007D542F">
        <w:trPr>
          <w:trHeight w:val="264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7F7C1C09" w:rsidR="00724D4A" w:rsidRPr="00273E96" w:rsidRDefault="00724D4A" w:rsidP="00724D4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224AB" w14:textId="77777777" w:rsidR="00724D4A" w:rsidRPr="00273E96" w:rsidRDefault="00724D4A" w:rsidP="00724D4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5B06D" w14:textId="77777777" w:rsidR="00724D4A" w:rsidRPr="00273E96" w:rsidRDefault="00724D4A" w:rsidP="00724D4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E2C9F" w14:textId="77777777" w:rsidR="00724D4A" w:rsidRPr="001E532B" w:rsidRDefault="00724D4A" w:rsidP="00724D4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2C6AD" w14:textId="77777777" w:rsidR="00724D4A" w:rsidRPr="00273E96" w:rsidRDefault="00724D4A" w:rsidP="00724D4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C9870" w14:textId="77777777" w:rsidR="00724D4A" w:rsidRPr="00273E96" w:rsidRDefault="00724D4A" w:rsidP="00724D4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0E65E" w14:textId="77777777" w:rsidR="00724D4A" w:rsidRPr="00273E96" w:rsidRDefault="00724D4A" w:rsidP="007D542F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26A49" w14:textId="77777777" w:rsidR="00724D4A" w:rsidRPr="001E532B" w:rsidRDefault="00724D4A" w:rsidP="00724D4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25B9A" w:rsidRPr="00F80137" w14:paraId="1530EA9D" w14:textId="77777777" w:rsidTr="007D542F">
        <w:trPr>
          <w:trHeight w:val="264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74C7450" w:rsidR="00125B9A" w:rsidRPr="00273E96" w:rsidRDefault="00125B9A" w:rsidP="00125B9A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ที่ถือโดยผู้ถือหุ้น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655A3860" w:rsidR="00125B9A" w:rsidRPr="0096144A" w:rsidRDefault="00D5174E" w:rsidP="00125B9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6144A">
              <w:rPr>
                <w:rFonts w:asciiTheme="majorBidi" w:hAnsiTheme="majorBidi" w:cstheme="majorBidi"/>
                <w:sz w:val="28"/>
              </w:rPr>
              <w:t>800,000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2FCB4" w14:textId="77777777" w:rsidR="00125B9A" w:rsidRPr="0096144A" w:rsidRDefault="00125B9A" w:rsidP="007D542F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748E144D" w:rsidR="00125B9A" w:rsidRPr="0096144A" w:rsidRDefault="00D5174E" w:rsidP="00125B9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6144A">
              <w:rPr>
                <w:rFonts w:asciiTheme="majorBidi" w:hAnsiTheme="majorBidi" w:cstheme="majorBidi"/>
                <w:sz w:val="28"/>
              </w:rPr>
              <w:t>800,000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B5C6" w14:textId="77777777" w:rsidR="00125B9A" w:rsidRPr="0096144A" w:rsidRDefault="00125B9A" w:rsidP="00125B9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3FF75585" w:rsidR="00125B9A" w:rsidRPr="0096144A" w:rsidRDefault="00D5174E" w:rsidP="00125B9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6144A">
              <w:rPr>
                <w:rFonts w:asciiTheme="majorBidi" w:hAnsiTheme="majorBidi" w:cstheme="majorBidi"/>
                <w:sz w:val="28"/>
              </w:rPr>
              <w:t>800,000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1C21B" w14:textId="77777777" w:rsidR="00125B9A" w:rsidRPr="0096144A" w:rsidRDefault="00125B9A" w:rsidP="007D542F">
            <w:pPr>
              <w:snapToGrid w:val="0"/>
              <w:ind w:right="-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4BAE59F9" w:rsidR="00125B9A" w:rsidRPr="0096144A" w:rsidRDefault="00D5174E" w:rsidP="00125B9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6144A">
              <w:rPr>
                <w:rFonts w:asciiTheme="majorBidi" w:hAnsiTheme="majorBidi" w:cstheme="majorBidi"/>
                <w:sz w:val="28"/>
              </w:rPr>
              <w:t>800,000</w:t>
            </w:r>
          </w:p>
        </w:tc>
      </w:tr>
      <w:tr w:rsidR="00EB0D77" w:rsidRPr="00B118B0" w14:paraId="07B84DFB" w14:textId="77777777" w:rsidTr="007D542F">
        <w:trPr>
          <w:trHeight w:val="251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32C1DEF5" w:rsidR="00EB0D77" w:rsidRPr="00273E96" w:rsidRDefault="00CF1116" w:rsidP="00EB0D77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1116">
              <w:rPr>
                <w:rFonts w:asciiTheme="majorBidi" w:hAnsiTheme="majorBidi" w:hint="cs"/>
                <w:b/>
                <w:bCs/>
                <w:color w:val="000000"/>
                <w:spacing w:val="-2"/>
                <w:sz w:val="28"/>
                <w:cs/>
              </w:rPr>
              <w:t>กำไร</w:t>
            </w:r>
            <w:r w:rsidRPr="00CF1116"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  <w:cs/>
              </w:rPr>
              <w:t xml:space="preserve"> (</w:t>
            </w:r>
            <w:r w:rsidRPr="00CF1116">
              <w:rPr>
                <w:rFonts w:asciiTheme="majorBidi" w:hAnsi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CF1116">
              <w:rPr>
                <w:rFonts w:asciiTheme="majorBidi" w:hAnsiTheme="majorBidi"/>
                <w:b/>
                <w:bCs/>
                <w:color w:val="000000"/>
                <w:spacing w:val="-2"/>
                <w:sz w:val="28"/>
                <w:cs/>
              </w:rPr>
              <w:t xml:space="preserve">) </w:t>
            </w:r>
            <w:r w:rsidR="00EB0D77"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="00EB0D77"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EB0D77"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F73C53" w14:textId="152398EB" w:rsidR="00EB0D77" w:rsidRPr="00273E96" w:rsidRDefault="00B13656" w:rsidP="00BA776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3E2F0F">
              <w:rPr>
                <w:rFonts w:asciiTheme="majorBidi" w:hAnsiTheme="majorBidi" w:cstheme="majorBidi"/>
                <w:b/>
                <w:bCs/>
                <w:sz w:val="28"/>
              </w:rPr>
              <w:t>0.0</w:t>
            </w:r>
            <w:r w:rsidR="00BA776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7C64C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83361" w14:textId="77777777" w:rsidR="00EB0D77" w:rsidRPr="00273E96" w:rsidRDefault="00EB0D77" w:rsidP="007D542F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810CE3" w14:textId="7FB404A6" w:rsidR="00EB0D77" w:rsidRPr="001E532B" w:rsidRDefault="00D5174E" w:rsidP="00D5174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</w:t>
            </w:r>
            <w:r w:rsidR="00AC65D8">
              <w:rPr>
                <w:rFonts w:asciiTheme="majorBidi" w:hAnsiTheme="majorBidi" w:cstheme="majorBidi"/>
                <w:b/>
                <w:bCs/>
                <w:sz w:val="28"/>
              </w:rPr>
              <w:t>07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3EF7" w14:textId="77777777" w:rsidR="00EB0D77" w:rsidRPr="00273E96" w:rsidRDefault="00EB0D77" w:rsidP="00EB0D77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6F799E3F" w:rsidR="00EB0D77" w:rsidRPr="00273E96" w:rsidRDefault="00D5174E" w:rsidP="00EB0D7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(0.027)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371D0" w14:textId="77777777" w:rsidR="00EB0D77" w:rsidRPr="00273E96" w:rsidRDefault="00EB0D77" w:rsidP="00EB0D77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518B7E50" w:rsidR="00EB0D77" w:rsidRPr="001E532B" w:rsidRDefault="00D5174E" w:rsidP="00D5174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(0.009)</w:t>
            </w:r>
          </w:p>
        </w:tc>
      </w:tr>
    </w:tbl>
    <w:p w14:paraId="15A43F8B" w14:textId="77777777" w:rsidR="009C6F09" w:rsidRPr="00CF1116" w:rsidRDefault="009C6F09" w:rsidP="009C6F09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736AD8A" w14:textId="70A56F1B" w:rsidR="00A00055" w:rsidRPr="00BE56FB" w:rsidRDefault="00A00055" w:rsidP="00C4471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</w:p>
    <w:p w14:paraId="27AC3C69" w14:textId="4F5F0EB8" w:rsidR="00A00055" w:rsidRPr="009C07FE" w:rsidRDefault="00A00055" w:rsidP="006965EB">
      <w:pPr>
        <w:spacing w:before="120"/>
        <w:ind w:left="360"/>
        <w:jc w:val="thaiDistribute"/>
        <w:rPr>
          <w:rFonts w:ascii="Angsana New" w:eastAsia="Times New Roman" w:hAnsi="Angsana New"/>
          <w:spacing w:val="-2"/>
          <w:sz w:val="28"/>
        </w:rPr>
      </w:pPr>
      <w:r w:rsidRPr="009C07FE">
        <w:rPr>
          <w:rFonts w:ascii="Angsana New" w:hAnsi="Angsana New" w:hint="cs"/>
          <w:spacing w:val="-2"/>
          <w:sz w:val="28"/>
          <w:cs/>
        </w:rPr>
        <w:t>สำหรับ</w:t>
      </w:r>
      <w:r w:rsidR="00E74262" w:rsidRPr="009C07FE">
        <w:rPr>
          <w:rFonts w:ascii="Angsana New" w:hAnsi="Angsana New" w:hint="cs"/>
          <w:spacing w:val="-2"/>
          <w:sz w:val="28"/>
          <w:cs/>
        </w:rPr>
        <w:t>รอบระยะเวลา</w:t>
      </w:r>
      <w:r w:rsidR="00BF20CC" w:rsidRPr="009C07FE">
        <w:rPr>
          <w:rFonts w:ascii="Angsana New" w:hAnsi="Angsana New" w:hint="cs"/>
          <w:spacing w:val="-2"/>
          <w:sz w:val="28"/>
          <w:cs/>
        </w:rPr>
        <w:t>สามเดือน</w:t>
      </w:r>
      <w:r w:rsidRPr="009C07FE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916D2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916D2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916D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D916D2">
        <w:rPr>
          <w:rFonts w:ascii="Angsana New" w:hAnsi="Angsana New" w:hint="cs"/>
          <w:spacing w:val="-2"/>
          <w:sz w:val="28"/>
          <w:cs/>
        </w:rPr>
        <w:t xml:space="preserve"> </w:t>
      </w:r>
      <w:r w:rsidRPr="009C07FE">
        <w:rPr>
          <w:rFonts w:ascii="Angsana New" w:hAnsi="Angsana New"/>
          <w:spacing w:val="-2"/>
          <w:sz w:val="28"/>
        </w:rPr>
        <w:t>256</w:t>
      </w:r>
      <w:r w:rsidR="00023727">
        <w:rPr>
          <w:rFonts w:ascii="Angsana New" w:hAnsi="Angsana New"/>
          <w:spacing w:val="-2"/>
          <w:sz w:val="28"/>
        </w:rPr>
        <w:t>8</w:t>
      </w:r>
      <w:r w:rsidRPr="009C07FE">
        <w:rPr>
          <w:rFonts w:ascii="Angsana New" w:hAnsi="Angsana New"/>
          <w:spacing w:val="-2"/>
          <w:sz w:val="28"/>
        </w:rPr>
        <w:t xml:space="preserve"> </w:t>
      </w:r>
      <w:r w:rsidRPr="009C07FE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9C07FE">
        <w:rPr>
          <w:rFonts w:ascii="Angsana New" w:hAnsi="Angsana New" w:hint="cs"/>
          <w:spacing w:val="-2"/>
          <w:sz w:val="28"/>
        </w:rPr>
        <w:t>256</w:t>
      </w:r>
      <w:r w:rsidR="00023727">
        <w:rPr>
          <w:rFonts w:ascii="Angsana New" w:hAnsi="Angsana New"/>
          <w:spacing w:val="-2"/>
          <w:sz w:val="28"/>
        </w:rPr>
        <w:t>7</w:t>
      </w:r>
      <w:r w:rsidRPr="009C07FE">
        <w:rPr>
          <w:rFonts w:ascii="Angsana New" w:eastAsia="Times New Roman" w:hAnsi="Angsana New" w:hint="cs"/>
          <w:spacing w:val="-2"/>
          <w:sz w:val="28"/>
          <w:cs/>
        </w:rPr>
        <w:t xml:space="preserve"> กลุ่มบริษัทมี </w:t>
      </w:r>
      <w:r w:rsidR="005540D2">
        <w:rPr>
          <w:rFonts w:ascii="Angsana New" w:eastAsia="Times New Roman" w:hAnsi="Angsana New"/>
          <w:spacing w:val="-2"/>
          <w:sz w:val="28"/>
        </w:rPr>
        <w:t>6</w:t>
      </w:r>
      <w:r w:rsidRPr="009C07FE">
        <w:rPr>
          <w:rFonts w:ascii="Angsana New" w:eastAsia="Times New Roman" w:hAnsi="Angsana New" w:hint="cs"/>
          <w:spacing w:val="-2"/>
          <w:sz w:val="28"/>
          <w:cs/>
        </w:rPr>
        <w:t xml:space="preserve"> ส่วนงานที่รายงาน ได้แก่ </w:t>
      </w:r>
    </w:p>
    <w:p w14:paraId="1596413E" w14:textId="66E8BC78" w:rsidR="00A00055" w:rsidRPr="00BF16EA" w:rsidRDefault="00704207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704207">
        <w:rPr>
          <w:rFonts w:asciiTheme="majorBidi" w:eastAsia="Times New Roman" w:hAnsiTheme="majorBidi" w:hint="cs"/>
          <w:sz w:val="28"/>
          <w:cs/>
        </w:rPr>
        <w:t>ส่วนงานจำหน่ายแก๊สปิโตรเลียม</w:t>
      </w:r>
      <w:r w:rsidRPr="00704207">
        <w:rPr>
          <w:rFonts w:asciiTheme="majorBidi" w:eastAsia="Times New Roman" w:hAnsiTheme="majorBidi"/>
          <w:sz w:val="28"/>
          <w:cs/>
        </w:rPr>
        <w:t xml:space="preserve"> </w:t>
      </w:r>
      <w:r w:rsidRPr="00704207">
        <w:rPr>
          <w:rFonts w:asciiTheme="majorBidi" w:eastAsia="Times New Roman" w:hAnsiTheme="majorBidi" w:hint="cs"/>
          <w:sz w:val="28"/>
          <w:cs/>
        </w:rPr>
        <w:t>ได้แก่</w:t>
      </w:r>
      <w:r w:rsidRPr="00704207">
        <w:rPr>
          <w:rFonts w:asciiTheme="majorBidi" w:eastAsia="Times New Roman" w:hAnsiTheme="majorBidi"/>
          <w:sz w:val="28"/>
          <w:cs/>
        </w:rPr>
        <w:t xml:space="preserve"> </w:t>
      </w:r>
      <w:r w:rsidRPr="00704207">
        <w:rPr>
          <w:rFonts w:asciiTheme="majorBidi" w:eastAsia="Times New Roman" w:hAnsiTheme="majorBidi" w:hint="cs"/>
          <w:sz w:val="28"/>
          <w:cs/>
        </w:rPr>
        <w:t>ธุรกิจจำหน่ายแก๊สเพื่อการอุปโภคในครัวเรือน</w:t>
      </w:r>
      <w:r w:rsidRPr="00704207">
        <w:rPr>
          <w:rFonts w:asciiTheme="majorBidi" w:eastAsia="Times New Roman" w:hAnsiTheme="majorBidi"/>
          <w:sz w:val="28"/>
          <w:cs/>
        </w:rPr>
        <w:t xml:space="preserve"> </w:t>
      </w:r>
      <w:r w:rsidRPr="00704207">
        <w:rPr>
          <w:rFonts w:asciiTheme="majorBidi" w:eastAsia="Times New Roman" w:hAnsiTheme="majorBidi" w:hint="cs"/>
          <w:sz w:val="28"/>
          <w:cs/>
        </w:rPr>
        <w:t>อุตสาหกรรม</w:t>
      </w:r>
      <w:r w:rsidRPr="00704207">
        <w:rPr>
          <w:rFonts w:asciiTheme="majorBidi" w:eastAsia="Times New Roman" w:hAnsiTheme="majorBidi"/>
          <w:sz w:val="28"/>
          <w:cs/>
        </w:rPr>
        <w:t xml:space="preserve"> </w:t>
      </w:r>
      <w:r w:rsidRPr="00704207">
        <w:rPr>
          <w:rFonts w:asciiTheme="majorBidi" w:eastAsia="Times New Roman" w:hAnsiTheme="majorBidi" w:hint="cs"/>
          <w:sz w:val="28"/>
          <w:cs/>
        </w:rPr>
        <w:t>และขนส่ง</w:t>
      </w:r>
    </w:p>
    <w:p w14:paraId="25D8C636" w14:textId="77777777" w:rsidR="00AD2DEF" w:rsidRPr="00AD2DEF" w:rsidRDefault="00AD2DEF" w:rsidP="00AD2DEF">
      <w:pPr>
        <w:pStyle w:val="ListParagraph"/>
        <w:numPr>
          <w:ilvl w:val="0"/>
          <w:numId w:val="3"/>
        </w:numPr>
        <w:rPr>
          <w:rFonts w:ascii="Angsana New" w:eastAsia="Times New Roman" w:hAnsi="Angsana New"/>
          <w:sz w:val="28"/>
        </w:rPr>
      </w:pPr>
      <w:r w:rsidRPr="00AD2DEF">
        <w:rPr>
          <w:rFonts w:ascii="Angsana New" w:eastAsia="Times New Roman" w:hAnsi="Angsana New" w:hint="cs"/>
          <w:sz w:val="28"/>
          <w:cs/>
        </w:rPr>
        <w:t>ส่วนงานจำหน่ายอุปกรณ์และบริการติดตั้งระบบแก๊ส</w:t>
      </w:r>
      <w:r w:rsidRPr="00AD2DEF">
        <w:rPr>
          <w:rFonts w:ascii="Angsana New" w:eastAsia="Times New Roman" w:hAnsi="Angsana New"/>
          <w:sz w:val="28"/>
          <w:cs/>
        </w:rPr>
        <w:t xml:space="preserve"> </w:t>
      </w:r>
      <w:r w:rsidRPr="00AD2DEF">
        <w:rPr>
          <w:rFonts w:ascii="Angsana New" w:eastAsia="Times New Roman" w:hAnsi="Angsana New" w:hint="cs"/>
          <w:sz w:val="28"/>
          <w:cs/>
        </w:rPr>
        <w:t>ได้แก่</w:t>
      </w:r>
      <w:r w:rsidRPr="00AD2DEF">
        <w:rPr>
          <w:rFonts w:ascii="Angsana New" w:eastAsia="Times New Roman" w:hAnsi="Angsana New"/>
          <w:sz w:val="28"/>
          <w:cs/>
        </w:rPr>
        <w:t xml:space="preserve"> </w:t>
      </w:r>
      <w:r w:rsidRPr="00AD2DEF">
        <w:rPr>
          <w:rFonts w:ascii="Angsana New" w:eastAsia="Times New Roman" w:hAnsi="Angsana New" w:hint="cs"/>
          <w:sz w:val="28"/>
          <w:cs/>
        </w:rPr>
        <w:t>ธุรกิจจำหน่ายอุปกรณ์และบริการติดตั้งระบบแก๊สในรถยนต์และอุตสาหกรรม</w:t>
      </w:r>
    </w:p>
    <w:p w14:paraId="63D524AE" w14:textId="2415220F" w:rsidR="00E26920" w:rsidRPr="00FE7F23" w:rsidRDefault="00FE7F23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FE7F23">
        <w:rPr>
          <w:rFonts w:asciiTheme="majorBidi" w:eastAsia="Times New Roman" w:hAnsiTheme="majorBidi" w:hint="cs"/>
          <w:sz w:val="28"/>
          <w:cs/>
        </w:rPr>
        <w:t>ส่วนงานบริการขนส่ง</w:t>
      </w:r>
      <w:r w:rsidRPr="00FE7F23">
        <w:rPr>
          <w:rFonts w:asciiTheme="majorBidi" w:eastAsia="Times New Roman" w:hAnsiTheme="majorBidi"/>
          <w:sz w:val="28"/>
          <w:cs/>
        </w:rPr>
        <w:t xml:space="preserve"> </w:t>
      </w:r>
      <w:r w:rsidRPr="00FE7F23">
        <w:rPr>
          <w:rFonts w:asciiTheme="majorBidi" w:eastAsia="Times New Roman" w:hAnsiTheme="majorBidi" w:hint="cs"/>
          <w:sz w:val="28"/>
          <w:cs/>
        </w:rPr>
        <w:t>ได้แก่</w:t>
      </w:r>
      <w:r w:rsidRPr="00FE7F23">
        <w:rPr>
          <w:rFonts w:asciiTheme="majorBidi" w:eastAsia="Times New Roman" w:hAnsiTheme="majorBidi"/>
          <w:sz w:val="28"/>
          <w:cs/>
        </w:rPr>
        <w:t xml:space="preserve"> </w:t>
      </w:r>
      <w:r w:rsidRPr="00FE7F23">
        <w:rPr>
          <w:rFonts w:asciiTheme="majorBidi" w:eastAsia="Times New Roman" w:hAnsiTheme="majorBidi" w:hint="cs"/>
          <w:sz w:val="28"/>
          <w:cs/>
        </w:rPr>
        <w:t>ธุรกิจบริการขนส่งวัสดุอันตรายและวัสดุก่อสร้างทางบก</w:t>
      </w:r>
    </w:p>
    <w:p w14:paraId="093F5530" w14:textId="77777777" w:rsidR="00FE6327" w:rsidRPr="00FE6327" w:rsidRDefault="00FE6327" w:rsidP="00FE6327">
      <w:pPr>
        <w:pStyle w:val="ListParagraph"/>
        <w:numPr>
          <w:ilvl w:val="0"/>
          <w:numId w:val="3"/>
        </w:numPr>
        <w:rPr>
          <w:rFonts w:asciiTheme="majorBidi" w:eastAsia="Times New Roman" w:hAnsiTheme="majorBidi" w:cstheme="majorBidi"/>
          <w:spacing w:val="-6"/>
          <w:sz w:val="28"/>
        </w:rPr>
      </w:pPr>
      <w:r w:rsidRPr="00FE6327">
        <w:rPr>
          <w:rFonts w:asciiTheme="majorBidi" w:eastAsia="Times New Roman" w:hAnsiTheme="majorBidi" w:hint="cs"/>
          <w:spacing w:val="-6"/>
          <w:sz w:val="28"/>
          <w:cs/>
        </w:rPr>
        <w:t>ส่วนงานบริการรับเหมาก่อสร้าง</w:t>
      </w:r>
      <w:r w:rsidRPr="00FE6327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FE6327">
        <w:rPr>
          <w:rFonts w:asciiTheme="majorBidi" w:eastAsia="Times New Roman" w:hAnsiTheme="majorBidi" w:hint="cs"/>
          <w:spacing w:val="-6"/>
          <w:sz w:val="28"/>
          <w:cs/>
        </w:rPr>
        <w:t>ได้แก่</w:t>
      </w:r>
      <w:r w:rsidRPr="00FE6327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FE6327">
        <w:rPr>
          <w:rFonts w:asciiTheme="majorBidi" w:eastAsia="Times New Roman" w:hAnsiTheme="majorBidi" w:hint="cs"/>
          <w:spacing w:val="-6"/>
          <w:sz w:val="28"/>
          <w:cs/>
        </w:rPr>
        <w:t>ธุรกิจรับเหมาก่อสร้าง</w:t>
      </w:r>
    </w:p>
    <w:p w14:paraId="382AB1AA" w14:textId="77777777" w:rsidR="00D14CB5" w:rsidRPr="00D14CB5" w:rsidRDefault="00D14CB5" w:rsidP="00D14CB5">
      <w:pPr>
        <w:pStyle w:val="ListParagraph"/>
        <w:numPr>
          <w:ilvl w:val="0"/>
          <w:numId w:val="3"/>
        </w:numPr>
        <w:rPr>
          <w:rFonts w:asciiTheme="majorBidi" w:eastAsia="Times New Roman" w:hAnsiTheme="majorBidi" w:cstheme="majorBidi"/>
          <w:spacing w:val="-6"/>
          <w:sz w:val="28"/>
        </w:rPr>
      </w:pPr>
      <w:r w:rsidRPr="00D14CB5">
        <w:rPr>
          <w:rFonts w:asciiTheme="majorBidi" w:eastAsia="Times New Roman" w:hAnsiTheme="majorBidi" w:hint="cs"/>
          <w:spacing w:val="-6"/>
          <w:sz w:val="28"/>
          <w:cs/>
        </w:rPr>
        <w:t>ส่วนงานบริการตรวจสอบความปลอดภัย</w:t>
      </w:r>
      <w:r w:rsidRPr="00D14CB5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D14CB5">
        <w:rPr>
          <w:rFonts w:asciiTheme="majorBidi" w:eastAsia="Times New Roman" w:hAnsiTheme="majorBidi" w:hint="cs"/>
          <w:spacing w:val="-6"/>
          <w:sz w:val="28"/>
          <w:cs/>
        </w:rPr>
        <w:t>ได้แก่</w:t>
      </w:r>
      <w:r w:rsidRPr="00D14CB5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D14CB5">
        <w:rPr>
          <w:rFonts w:asciiTheme="majorBidi" w:eastAsia="Times New Roman" w:hAnsiTheme="majorBidi" w:hint="cs"/>
          <w:spacing w:val="-6"/>
          <w:sz w:val="28"/>
          <w:cs/>
        </w:rPr>
        <w:t>ธุรกิจบริการตรวจสอบความปลอดภัยทางวิศวกรรม</w:t>
      </w:r>
    </w:p>
    <w:p w14:paraId="5B4548A6" w14:textId="793556AE" w:rsidR="009774DD" w:rsidRPr="009774DD" w:rsidRDefault="009774DD" w:rsidP="009774DD">
      <w:pPr>
        <w:pStyle w:val="ListParagraph"/>
        <w:numPr>
          <w:ilvl w:val="0"/>
          <w:numId w:val="3"/>
        </w:numPr>
        <w:rPr>
          <w:rFonts w:asciiTheme="majorBidi" w:eastAsia="Times New Roman" w:hAnsiTheme="majorBidi" w:cstheme="majorBidi"/>
          <w:spacing w:val="-6"/>
          <w:sz w:val="28"/>
        </w:rPr>
      </w:pPr>
      <w:r w:rsidRPr="009774DD">
        <w:rPr>
          <w:rFonts w:asciiTheme="majorBidi" w:eastAsia="Times New Roman" w:hAnsiTheme="majorBidi" w:hint="cs"/>
          <w:spacing w:val="-6"/>
          <w:sz w:val="28"/>
          <w:cs/>
        </w:rPr>
        <w:t>ส่วนงานอื่น</w:t>
      </w:r>
      <w:r w:rsidR="005540D2">
        <w:rPr>
          <w:rFonts w:asciiTheme="majorBidi" w:eastAsia="Times New Roman" w:hAnsiTheme="majorBidi"/>
          <w:spacing w:val="-6"/>
          <w:sz w:val="28"/>
        </w:rPr>
        <w:t xml:space="preserve"> </w:t>
      </w:r>
      <w:r w:rsidRPr="009774DD">
        <w:rPr>
          <w:rFonts w:asciiTheme="majorBidi" w:eastAsia="Times New Roman" w:hAnsiTheme="majorBidi" w:hint="cs"/>
          <w:spacing w:val="-6"/>
          <w:sz w:val="28"/>
          <w:cs/>
        </w:rPr>
        <w:t>ๆ</w:t>
      </w:r>
      <w:r w:rsidRPr="009774DD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9774DD">
        <w:rPr>
          <w:rFonts w:asciiTheme="majorBidi" w:eastAsia="Times New Roman" w:hAnsiTheme="majorBidi" w:hint="cs"/>
          <w:spacing w:val="-6"/>
          <w:sz w:val="28"/>
          <w:cs/>
        </w:rPr>
        <w:t>รวมถึง</w:t>
      </w:r>
      <w:r w:rsidRPr="009774DD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9774DD">
        <w:rPr>
          <w:rFonts w:asciiTheme="majorBidi" w:eastAsia="Times New Roman" w:hAnsiTheme="majorBidi" w:hint="cs"/>
          <w:spacing w:val="-6"/>
          <w:sz w:val="28"/>
          <w:cs/>
        </w:rPr>
        <w:t>ธุรกิจพัฒนาอสังหาริมทรัพย์</w:t>
      </w:r>
      <w:r w:rsidRPr="009774DD">
        <w:rPr>
          <w:rFonts w:asciiTheme="majorBidi" w:eastAsia="Times New Roman" w:hAnsiTheme="majorBidi"/>
          <w:spacing w:val="-6"/>
          <w:sz w:val="28"/>
          <w:cs/>
        </w:rPr>
        <w:t xml:space="preserve"> </w:t>
      </w:r>
      <w:r w:rsidRPr="009774DD">
        <w:rPr>
          <w:rFonts w:asciiTheme="majorBidi" w:eastAsia="Times New Roman" w:hAnsiTheme="majorBidi" w:hint="cs"/>
          <w:spacing w:val="-6"/>
          <w:sz w:val="28"/>
          <w:cs/>
        </w:rPr>
        <w:t>ธุรกิจบริการรับส่งอาหารและอื่น</w:t>
      </w:r>
      <w:r w:rsidR="00F915B5">
        <w:rPr>
          <w:rFonts w:asciiTheme="majorBidi" w:eastAsia="Times New Roman" w:hAnsiTheme="majorBidi"/>
          <w:spacing w:val="-6"/>
          <w:sz w:val="28"/>
        </w:rPr>
        <w:t xml:space="preserve"> </w:t>
      </w:r>
      <w:r w:rsidRPr="009774DD">
        <w:rPr>
          <w:rFonts w:asciiTheme="majorBidi" w:eastAsia="Times New Roman" w:hAnsiTheme="majorBidi" w:hint="cs"/>
          <w:spacing w:val="-6"/>
          <w:sz w:val="28"/>
          <w:cs/>
        </w:rPr>
        <w:t>ๆ</w:t>
      </w:r>
      <w:r w:rsidRPr="009774DD">
        <w:rPr>
          <w:rFonts w:asciiTheme="majorBidi" w:eastAsia="Times New Roman" w:hAnsiTheme="majorBidi"/>
          <w:spacing w:val="-6"/>
          <w:sz w:val="28"/>
          <w:cs/>
        </w:rPr>
        <w:t xml:space="preserve"> </w:t>
      </w:r>
    </w:p>
    <w:p w14:paraId="74F3E97D" w14:textId="079F7FFE" w:rsidR="00FE7F23" w:rsidRPr="00B118B0" w:rsidRDefault="00FE7F23" w:rsidP="000F1FE7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8"/>
        </w:rPr>
      </w:pPr>
    </w:p>
    <w:p w14:paraId="2E545465" w14:textId="77777777" w:rsidR="00E25553" w:rsidRPr="00D23AE2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D3A2F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7436663A" w14:textId="77777777" w:rsidR="00E25553" w:rsidRPr="00ED3A2F" w:rsidRDefault="00E25553" w:rsidP="006965EB">
      <w:pPr>
        <w:spacing w:before="120"/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กลุ่ม</w:t>
      </w:r>
      <w:r w:rsidRPr="00DF22C9">
        <w:rPr>
          <w:rFonts w:ascii="Angsana New" w:hAnsi="Angsana New"/>
          <w:sz w:val="28"/>
          <w:cs/>
        </w:rPr>
        <w:t>บริษัท</w:t>
      </w: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ED3A2F">
        <w:rPr>
          <w:rFonts w:asciiTheme="majorBidi" w:hAnsiTheme="majorBidi" w:cstheme="majorBidi"/>
          <w:sz w:val="28"/>
          <w:cs/>
          <w:lang w:val="en-GB"/>
        </w:rPr>
        <w:t>ที่</w:t>
      </w:r>
      <w:r w:rsidRPr="00ED3A2F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ED3A2F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65FCC078" w14:textId="0F7BC8DC" w:rsidR="00E25553" w:rsidRPr="00E25553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highlight w:val="yellow"/>
          <w:lang w:val="en-GB"/>
        </w:rPr>
      </w:pPr>
    </w:p>
    <w:p w14:paraId="2C70B01C" w14:textId="57B2C40F" w:rsidR="00E25553" w:rsidRPr="00311E4C" w:rsidRDefault="00E25553" w:rsidP="00E25553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</w:rPr>
      </w:pPr>
      <w:r w:rsidRPr="00E242F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  <w:r w:rsidR="00311E4C">
        <w:rPr>
          <w:rFonts w:asciiTheme="majorBidi" w:hAnsiTheme="majorBidi" w:cstheme="majorBidi" w:hint="cs"/>
          <w:b/>
          <w:bCs/>
          <w:i/>
          <w:iCs/>
          <w:sz w:val="28"/>
          <w:cs/>
          <w:lang w:val="en-GB"/>
        </w:rPr>
        <w:t xml:space="preserve"> </w:t>
      </w:r>
    </w:p>
    <w:tbl>
      <w:tblPr>
        <w:tblW w:w="868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80"/>
        <w:gridCol w:w="2160"/>
        <w:gridCol w:w="180"/>
        <w:gridCol w:w="2118"/>
      </w:tblGrid>
      <w:tr w:rsidR="0019499E" w:rsidRPr="00BE672D" w14:paraId="0512B22F" w14:textId="77777777" w:rsidTr="00876128">
        <w:trPr>
          <w:trHeight w:val="423"/>
          <w:tblHeader/>
        </w:trPr>
        <w:tc>
          <w:tcPr>
            <w:tcW w:w="4050" w:type="dxa"/>
          </w:tcPr>
          <w:p w14:paraId="012536FA" w14:textId="77777777" w:rsidR="0019499E" w:rsidRPr="009262BC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BBAD749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58" w:type="dxa"/>
            <w:gridSpan w:val="3"/>
          </w:tcPr>
          <w:p w14:paraId="19E1C36B" w14:textId="77777777" w:rsidR="0019499E" w:rsidRPr="009262BC" w:rsidRDefault="0019499E" w:rsidP="00876128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19499E" w:rsidRPr="00BE672D" w14:paraId="54F309C9" w14:textId="77777777" w:rsidTr="00876128">
        <w:trPr>
          <w:trHeight w:val="423"/>
          <w:tblHeader/>
        </w:trPr>
        <w:tc>
          <w:tcPr>
            <w:tcW w:w="4050" w:type="dxa"/>
          </w:tcPr>
          <w:p w14:paraId="394A69C9" w14:textId="77777777" w:rsidR="0019499E" w:rsidRPr="009262BC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6C928C2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</w:tcPr>
          <w:p w14:paraId="1E2D8FD1" w14:textId="77777777" w:rsidR="0019499E" w:rsidRPr="009262BC" w:rsidRDefault="0019499E" w:rsidP="00876128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9262BC">
              <w:rPr>
                <w:rFonts w:ascii="Angsana New" w:hAnsi="Angsana New"/>
                <w:caps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19499E" w:rsidRPr="00BE672D" w14:paraId="26C5B966" w14:textId="77777777" w:rsidTr="00876128">
        <w:trPr>
          <w:trHeight w:val="423"/>
          <w:tblHeader/>
        </w:trPr>
        <w:tc>
          <w:tcPr>
            <w:tcW w:w="4050" w:type="dxa"/>
          </w:tcPr>
          <w:p w14:paraId="0ACB3B17" w14:textId="77777777" w:rsidR="0019499E" w:rsidRPr="009262BC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1A69761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58" w:type="dxa"/>
            <w:gridSpan w:val="3"/>
            <w:tcBorders>
              <w:bottom w:val="single" w:sz="4" w:space="0" w:color="auto"/>
            </w:tcBorders>
            <w:vAlign w:val="center"/>
          </w:tcPr>
          <w:p w14:paraId="5F0A3CA7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Pr="009262BC">
              <w:rPr>
                <w:rFonts w:ascii="Angsana New" w:hAnsi="Angsana New"/>
                <w:sz w:val="28"/>
              </w:rPr>
              <w:t xml:space="preserve">31 </w:t>
            </w:r>
            <w:r w:rsidRPr="009262BC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19499E" w:rsidRPr="000C60A2" w14:paraId="7AC59B81" w14:textId="77777777" w:rsidTr="00876128">
        <w:trPr>
          <w:trHeight w:val="372"/>
          <w:tblHeader/>
        </w:trPr>
        <w:tc>
          <w:tcPr>
            <w:tcW w:w="4050" w:type="dxa"/>
          </w:tcPr>
          <w:p w14:paraId="0A6632A8" w14:textId="77777777" w:rsidR="0019499E" w:rsidRPr="009262BC" w:rsidRDefault="0019499E" w:rsidP="00876128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0DB21E24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53B0D05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62BC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80" w:type="dxa"/>
          </w:tcPr>
          <w:p w14:paraId="456F264C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14:paraId="541D1543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19499E" w:rsidRPr="000C60A2" w14:paraId="446017C4" w14:textId="77777777" w:rsidTr="007D542F">
        <w:trPr>
          <w:trHeight w:val="386"/>
          <w:tblHeader/>
        </w:trPr>
        <w:tc>
          <w:tcPr>
            <w:tcW w:w="4050" w:type="dxa"/>
          </w:tcPr>
          <w:p w14:paraId="09EBA0D9" w14:textId="77777777" w:rsidR="0019499E" w:rsidRPr="009262BC" w:rsidRDefault="0019499E" w:rsidP="00876128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9262BC">
              <w:rPr>
                <w:rFonts w:ascii="Angsana New" w:hAnsi="Angsana New" w:hint="cs"/>
                <w:sz w:val="28"/>
                <w:cs/>
              </w:rPr>
              <w:t>ลูกค้ารายใหญ่</w:t>
            </w:r>
            <w:r w:rsidRPr="009262BC">
              <w:rPr>
                <w:rFonts w:ascii="Angsana New" w:hAnsi="Angsana New"/>
                <w:sz w:val="28"/>
              </w:rPr>
              <w:t xml:space="preserve"> (</w:t>
            </w:r>
            <w:r w:rsidRPr="009262BC">
              <w:rPr>
                <w:rFonts w:ascii="Angsana New" w:hAnsi="Angsana New" w:hint="cs"/>
                <w:sz w:val="28"/>
                <w:cs/>
              </w:rPr>
              <w:t>ราย</w:t>
            </w:r>
            <w:r w:rsidRPr="009262B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2F865769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FD421EC" w14:textId="77777777" w:rsidR="0019499E" w:rsidRPr="009262BC" w:rsidRDefault="0019499E" w:rsidP="00876128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9262B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8263F37" w14:textId="77777777" w:rsidR="0019499E" w:rsidRPr="009262BC" w:rsidRDefault="0019499E" w:rsidP="007D542F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bottom"/>
          </w:tcPr>
          <w:p w14:paraId="0E53EAB7" w14:textId="77777777" w:rsidR="0019499E" w:rsidRPr="009262BC" w:rsidRDefault="0019499E" w:rsidP="00876128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/>
                <w:sz w:val="28"/>
              </w:rPr>
              <w:t>2</w:t>
            </w:r>
          </w:p>
        </w:tc>
      </w:tr>
      <w:tr w:rsidR="0019499E" w:rsidRPr="00FB19D2" w14:paraId="72133408" w14:textId="77777777" w:rsidTr="007D542F">
        <w:trPr>
          <w:trHeight w:val="372"/>
          <w:tblHeader/>
        </w:trPr>
        <w:tc>
          <w:tcPr>
            <w:tcW w:w="4050" w:type="dxa"/>
          </w:tcPr>
          <w:p w14:paraId="357C9744" w14:textId="77777777" w:rsidR="0019499E" w:rsidRPr="009262BC" w:rsidRDefault="0019499E" w:rsidP="00876128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262BC">
              <w:rPr>
                <w:rFonts w:ascii="Angsana New" w:hAnsi="Angsana New" w:hint="cs"/>
                <w:sz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07C3D61C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7EF9B1CE" w14:textId="77777777" w:rsidR="0019499E" w:rsidRPr="009262BC" w:rsidRDefault="0019499E" w:rsidP="00876128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9262BC">
              <w:rPr>
                <w:rFonts w:ascii="Angsana New" w:hAnsi="Angsana New"/>
                <w:sz w:val="28"/>
              </w:rPr>
              <w:t>736,282</w:t>
            </w:r>
          </w:p>
        </w:tc>
        <w:tc>
          <w:tcPr>
            <w:tcW w:w="180" w:type="dxa"/>
            <w:vAlign w:val="bottom"/>
          </w:tcPr>
          <w:p w14:paraId="4C273089" w14:textId="77777777" w:rsidR="0019499E" w:rsidRPr="009262BC" w:rsidRDefault="0019499E" w:rsidP="007D542F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18" w:type="dxa"/>
            <w:vAlign w:val="bottom"/>
          </w:tcPr>
          <w:p w14:paraId="167DC59F" w14:textId="77777777" w:rsidR="0019499E" w:rsidRPr="009262BC" w:rsidRDefault="0019499E" w:rsidP="00876128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9262BC">
              <w:rPr>
                <w:rFonts w:ascii="Angsana New" w:hAnsi="Angsana New"/>
                <w:sz w:val="28"/>
              </w:rPr>
              <w:t>824,172</w:t>
            </w:r>
          </w:p>
        </w:tc>
      </w:tr>
      <w:tr w:rsidR="0019499E" w:rsidRPr="00FB19D2" w14:paraId="6CC646DF" w14:textId="77777777" w:rsidTr="007D542F">
        <w:trPr>
          <w:trHeight w:val="372"/>
          <w:tblHeader/>
        </w:trPr>
        <w:tc>
          <w:tcPr>
            <w:tcW w:w="4050" w:type="dxa"/>
          </w:tcPr>
          <w:p w14:paraId="65C01DDA" w14:textId="77777777" w:rsidR="0019499E" w:rsidRPr="009262BC" w:rsidRDefault="0019499E" w:rsidP="00876128">
            <w:pPr>
              <w:ind w:left="-18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sz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16461348" w14:textId="77777777" w:rsidR="0019499E" w:rsidRPr="009262BC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195E77E4" w14:textId="10AC8414" w:rsidR="0019499E" w:rsidRPr="009262BC" w:rsidRDefault="00F508B8" w:rsidP="00876128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3B57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82A2B49" w14:textId="77777777" w:rsidR="0019499E" w:rsidRPr="009262BC" w:rsidRDefault="0019499E" w:rsidP="007D542F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18" w:type="dxa"/>
            <w:vAlign w:val="bottom"/>
          </w:tcPr>
          <w:p w14:paraId="64CB77F8" w14:textId="5DF99203" w:rsidR="0019499E" w:rsidRPr="009262BC" w:rsidRDefault="00BD59B8" w:rsidP="00876128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B119EC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72DCEAF3" w14:textId="60B76212" w:rsidR="0019499E" w:rsidRDefault="0019499E" w:rsidP="004E175D">
      <w:pPr>
        <w:spacing w:before="120"/>
        <w:ind w:left="360"/>
        <w:jc w:val="thaiDistribute"/>
        <w:rPr>
          <w:rFonts w:ascii="Angsana New" w:hAnsi="Angsana New"/>
          <w:sz w:val="28"/>
        </w:rPr>
        <w:sectPr w:rsidR="0019499E" w:rsidSect="00094A96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584" w:header="720" w:footer="720" w:gutter="0"/>
          <w:pgNumType w:start="36" w:chapStyle="1"/>
          <w:cols w:space="720"/>
          <w:docGrid w:linePitch="326"/>
        </w:sectPr>
      </w:pPr>
    </w:p>
    <w:p w14:paraId="38F4E6C9" w14:textId="1C9CA3C2" w:rsidR="004E175D" w:rsidRDefault="004E175D" w:rsidP="004E175D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8"/>
        </w:rPr>
      </w:pPr>
      <w:r w:rsidRPr="001930C0">
        <w:rPr>
          <w:rFonts w:asciiTheme="majorBidi" w:eastAsia="SimSun" w:hAnsiTheme="majorBidi" w:cstheme="majorBidi"/>
          <w:sz w:val="28"/>
          <w:cs/>
        </w:rPr>
        <w:t>ข้อมูลตามส่วนงานที่รายงานและการจำแนกรายได้สำหรับ</w:t>
      </w:r>
      <w:r w:rsidRPr="001930C0">
        <w:rPr>
          <w:rFonts w:asciiTheme="majorBidi" w:eastAsia="SimSun" w:hAnsiTheme="majorBidi" w:cstheme="majorBidi" w:hint="cs"/>
          <w:sz w:val="28"/>
          <w:cs/>
        </w:rPr>
        <w:t>รอบระยะเวลาสาม</w:t>
      </w:r>
      <w:r w:rsidRPr="001930C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193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193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930C0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1930C0">
        <w:rPr>
          <w:rFonts w:asciiTheme="majorBidi" w:eastAsia="SimSun" w:hAnsiTheme="majorBidi" w:cstheme="majorBidi" w:hint="cs"/>
          <w:sz w:val="28"/>
          <w:cs/>
        </w:rPr>
        <w:t xml:space="preserve"> </w:t>
      </w:r>
      <w:r w:rsidRPr="001930C0">
        <w:rPr>
          <w:rFonts w:asciiTheme="majorBidi" w:eastAsia="SimSun" w:hAnsiTheme="majorBidi" w:cstheme="majorBidi"/>
          <w:sz w:val="28"/>
        </w:rPr>
        <w:t>256</w:t>
      </w:r>
      <w:r w:rsidR="001930C0" w:rsidRPr="001930C0">
        <w:rPr>
          <w:rFonts w:asciiTheme="majorBidi" w:eastAsia="SimSun" w:hAnsiTheme="majorBidi" w:cstheme="majorBidi"/>
          <w:sz w:val="28"/>
        </w:rPr>
        <w:t>8</w:t>
      </w:r>
      <w:r w:rsidRPr="001930C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1930C0">
        <w:rPr>
          <w:rFonts w:asciiTheme="majorBidi" w:eastAsia="SimSun" w:hAnsiTheme="majorBidi" w:cstheme="majorBidi"/>
          <w:sz w:val="28"/>
        </w:rPr>
        <w:t>256</w:t>
      </w:r>
      <w:r w:rsidR="001930C0" w:rsidRPr="001930C0">
        <w:rPr>
          <w:rFonts w:asciiTheme="majorBidi" w:eastAsia="SimSun" w:hAnsiTheme="majorBidi" w:cstheme="majorBidi"/>
          <w:sz w:val="28"/>
        </w:rPr>
        <w:t>7</w:t>
      </w:r>
      <w:r w:rsidRPr="001930C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4854" w:type="dxa"/>
        <w:tblInd w:w="-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892"/>
        <w:gridCol w:w="136"/>
        <w:gridCol w:w="850"/>
        <w:gridCol w:w="134"/>
        <w:gridCol w:w="856"/>
        <w:gridCol w:w="134"/>
        <w:gridCol w:w="856"/>
        <w:gridCol w:w="162"/>
        <w:gridCol w:w="841"/>
        <w:gridCol w:w="137"/>
        <w:gridCol w:w="858"/>
        <w:gridCol w:w="141"/>
        <w:gridCol w:w="854"/>
        <w:gridCol w:w="137"/>
        <w:gridCol w:w="858"/>
        <w:gridCol w:w="138"/>
        <w:gridCol w:w="857"/>
        <w:gridCol w:w="138"/>
        <w:gridCol w:w="857"/>
        <w:gridCol w:w="142"/>
        <w:gridCol w:w="848"/>
        <w:gridCol w:w="134"/>
        <w:gridCol w:w="924"/>
      </w:tblGrid>
      <w:tr w:rsidR="00C94365" w:rsidRPr="00880283" w14:paraId="36CAF496" w14:textId="77777777" w:rsidTr="001930C0">
        <w:trPr>
          <w:cantSplit/>
          <w:trHeight w:val="180"/>
        </w:trPr>
        <w:tc>
          <w:tcPr>
            <w:tcW w:w="2970" w:type="dxa"/>
            <w:shd w:val="clear" w:color="auto" w:fill="FFFFFF"/>
            <w:vAlign w:val="bottom"/>
          </w:tcPr>
          <w:p w14:paraId="74F2A471" w14:textId="77777777" w:rsidR="002C4061" w:rsidRPr="00880283" w:rsidRDefault="002C4061" w:rsidP="002C4061">
            <w:pPr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  <w:tc>
          <w:tcPr>
            <w:tcW w:w="11884" w:type="dxa"/>
            <w:gridSpan w:val="23"/>
            <w:shd w:val="clear" w:color="auto" w:fill="auto"/>
          </w:tcPr>
          <w:p w14:paraId="1B9B7B03" w14:textId="71DF22E7" w:rsidR="002C4061" w:rsidRPr="00880283" w:rsidRDefault="002C4061" w:rsidP="007C1BCE">
            <w:pPr>
              <w:tabs>
                <w:tab w:val="left" w:pos="2169"/>
              </w:tabs>
              <w:ind w:left="-95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  <w:lang w:val="en-GB"/>
              </w:rPr>
              <w:tab/>
            </w:r>
            <w:r w:rsidRPr="00880283">
              <w:rPr>
                <w:rFonts w:asciiTheme="majorBidi" w:hAnsiTheme="majorBidi" w:cstheme="majorBidi"/>
                <w:szCs w:val="24"/>
                <w:cs/>
                <w:lang w:val="en-GB"/>
              </w:rPr>
              <w:tab/>
              <w:t>(หน่วย</w:t>
            </w:r>
            <w:r w:rsidRPr="00880283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80283">
              <w:rPr>
                <w:rFonts w:asciiTheme="majorBidi" w:hAnsiTheme="majorBidi" w:cstheme="majorBidi"/>
                <w:szCs w:val="24"/>
                <w:cs/>
              </w:rPr>
              <w:t>ล้านบาท</w:t>
            </w:r>
            <w:r w:rsidRPr="00880283">
              <w:rPr>
                <w:rFonts w:asciiTheme="majorBidi" w:hAnsiTheme="majorBidi" w:cstheme="majorBidi"/>
                <w:szCs w:val="24"/>
                <w:cs/>
                <w:lang w:val="en-GB"/>
              </w:rPr>
              <w:t>)</w:t>
            </w:r>
          </w:p>
        </w:tc>
      </w:tr>
      <w:tr w:rsidR="008F1DE1" w:rsidRPr="00880283" w14:paraId="06E96362" w14:textId="77777777" w:rsidTr="001930C0">
        <w:trPr>
          <w:cantSplit/>
          <w:trHeight w:val="180"/>
        </w:trPr>
        <w:tc>
          <w:tcPr>
            <w:tcW w:w="2970" w:type="dxa"/>
            <w:shd w:val="clear" w:color="auto" w:fill="FFFFFF"/>
            <w:vAlign w:val="bottom"/>
          </w:tcPr>
          <w:p w14:paraId="2315F7CF" w14:textId="77777777" w:rsidR="002C4061" w:rsidRPr="00880283" w:rsidRDefault="002C4061" w:rsidP="002C4061">
            <w:pPr>
              <w:rPr>
                <w:rFonts w:asciiTheme="majorBidi" w:hAnsiTheme="majorBidi" w:cstheme="majorBidi"/>
                <w:i/>
                <w:iCs/>
                <w:szCs w:val="24"/>
                <w:cs/>
              </w:rPr>
            </w:pPr>
          </w:p>
        </w:tc>
        <w:tc>
          <w:tcPr>
            <w:tcW w:w="11884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1CD08775" w14:textId="35B2C1C5" w:rsidR="002C4061" w:rsidRPr="00880283" w:rsidRDefault="002C4061" w:rsidP="002C4061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งบกำไรขาดทุนเบ็ดเสร็จ</w:t>
            </w:r>
            <w:r w:rsidRPr="00880283"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  <w:r w:rsidRPr="00880283">
              <w:rPr>
                <w:rFonts w:asciiTheme="majorBidi" w:hAnsiTheme="majorBidi" w:hint="cs"/>
                <w:szCs w:val="24"/>
                <w:cs/>
              </w:rPr>
              <w:t>สำหรับรอบระยะเวลาสามเดือนสิ้นสุดวันที่</w:t>
            </w:r>
            <w:r w:rsidRPr="0088028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880283">
              <w:rPr>
                <w:rFonts w:asciiTheme="majorBidi" w:hAnsiTheme="majorBidi"/>
                <w:szCs w:val="24"/>
              </w:rPr>
              <w:t xml:space="preserve">31 </w:t>
            </w:r>
            <w:r w:rsidRPr="00880283">
              <w:rPr>
                <w:rFonts w:asciiTheme="majorBidi" w:hAnsiTheme="majorBidi" w:hint="cs"/>
                <w:szCs w:val="24"/>
                <w:cs/>
              </w:rPr>
              <w:t>มีนาคม</w:t>
            </w:r>
          </w:p>
        </w:tc>
      </w:tr>
      <w:tr w:rsidR="00C94365" w:rsidRPr="00880283" w14:paraId="62D4BB4B" w14:textId="77777777" w:rsidTr="001930C0">
        <w:trPr>
          <w:cantSplit/>
          <w:trHeight w:val="273"/>
        </w:trPr>
        <w:tc>
          <w:tcPr>
            <w:tcW w:w="2970" w:type="dxa"/>
            <w:shd w:val="clear" w:color="auto" w:fill="FFFFFF"/>
            <w:vAlign w:val="bottom"/>
          </w:tcPr>
          <w:p w14:paraId="42964BD7" w14:textId="77777777" w:rsidR="007C1BCE" w:rsidRPr="00880283" w:rsidRDefault="007C1BCE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E85B83" w14:textId="77777777" w:rsidR="007C1BCE" w:rsidRPr="00880283" w:rsidRDefault="007C1BCE">
            <w:pPr>
              <w:ind w:left="-10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ส่วนงานจำหน่ายแก๊สปิโตรเลียม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0B7359" w14:textId="77777777" w:rsidR="007C1BCE" w:rsidRPr="00880283" w:rsidRDefault="007C1B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551777" w14:textId="77777777" w:rsidR="007C1BCE" w:rsidRPr="00880283" w:rsidRDefault="007C1BCE">
            <w:pPr>
              <w:ind w:left="-75" w:right="-105"/>
              <w:jc w:val="center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ส่วนงานจำหน่ายอุปกรณ์</w:t>
            </w:r>
          </w:p>
          <w:p w14:paraId="3C720CEB" w14:textId="77777777" w:rsidR="007C1BCE" w:rsidRPr="00880283" w:rsidRDefault="007C1BCE">
            <w:pPr>
              <w:ind w:left="-75" w:right="-10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และบริการติดตั้งระบบแก๊ส</w:t>
            </w:r>
          </w:p>
        </w:tc>
        <w:tc>
          <w:tcPr>
            <w:tcW w:w="16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66614B" w14:textId="77777777" w:rsidR="007C1BCE" w:rsidRPr="00880283" w:rsidRDefault="007C1B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3F87AF" w14:textId="7777777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ส่วนงานบริการ</w:t>
            </w:r>
          </w:p>
          <w:p w14:paraId="529E9D49" w14:textId="5AFBE9A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ขนส่ง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A04D801" w14:textId="7777777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B1155" w14:textId="7777777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ส่วนงานบริการ</w:t>
            </w:r>
          </w:p>
          <w:p w14:paraId="3EB4A8F8" w14:textId="7777777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รับเหมาก่อสร้าง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33C309B0" w14:textId="7777777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8F5CF" w14:textId="7777777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ส่วนงานบริการตรวจสอบ</w:t>
            </w:r>
          </w:p>
          <w:p w14:paraId="615AC92F" w14:textId="7777777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ความปลอดภัย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2E4F8BF" w14:textId="7777777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9EF2C7" w14:textId="77777777" w:rsidR="007C1BCE" w:rsidRPr="00880283" w:rsidRDefault="007C1BCE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C94365" w:rsidRPr="00880283" w14:paraId="4E1C6DF8" w14:textId="77777777" w:rsidTr="001930C0">
        <w:trPr>
          <w:cantSplit/>
          <w:trHeight w:val="144"/>
        </w:trPr>
        <w:tc>
          <w:tcPr>
            <w:tcW w:w="2970" w:type="dxa"/>
            <w:shd w:val="clear" w:color="auto" w:fill="auto"/>
            <w:vAlign w:val="bottom"/>
          </w:tcPr>
          <w:p w14:paraId="162227F5" w14:textId="77777777" w:rsidR="007C1BCE" w:rsidRPr="00880283" w:rsidRDefault="007C1BCE" w:rsidP="00346673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639136" w14:textId="19837C4C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C688BB" w14:textId="77777777" w:rsidR="007C1BCE" w:rsidRPr="00880283" w:rsidRDefault="007C1BCE" w:rsidP="0034667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7825AE" w14:textId="258CCE75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4A6372" w14:textId="77777777" w:rsidR="007C1BCE" w:rsidRPr="00880283" w:rsidRDefault="007C1BCE" w:rsidP="0034667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4D5F816" w14:textId="0E4A2ECA" w:rsidR="007C1BCE" w:rsidRPr="00880283" w:rsidRDefault="007C1BCE" w:rsidP="00346673">
            <w:pPr>
              <w:ind w:left="-129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9B3E94" w14:textId="77777777" w:rsidR="007C1BCE" w:rsidRPr="00880283" w:rsidRDefault="007C1BCE" w:rsidP="0034667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BCA4C3" w14:textId="279D4D4E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D097D05" w14:textId="77777777" w:rsidR="007C1BCE" w:rsidRPr="00880283" w:rsidRDefault="007C1BCE" w:rsidP="0034667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00DFACB" w14:textId="7C9908C9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5AFD4A" w14:textId="77777777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3B48E" w14:textId="274C28C0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2D22A007" w14:textId="77777777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61EA83" w14:textId="6A098146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6E5F62" w14:textId="77777777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4E0A7E" w14:textId="73B82CFA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8" w:type="dxa"/>
            <w:shd w:val="clear" w:color="auto" w:fill="auto"/>
          </w:tcPr>
          <w:p w14:paraId="30F56016" w14:textId="77777777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73FD70" w14:textId="3335CCD4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CE9C8A" w14:textId="77777777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580E5B" w14:textId="3751DC07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662BAA0C" w14:textId="77777777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597DE6" w14:textId="0F8729B0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53F9A54" w14:textId="77777777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103DB8" w14:textId="5878F5AD" w:rsidR="007C1BCE" w:rsidRPr="00880283" w:rsidRDefault="007C1BCE" w:rsidP="00346673">
            <w:pPr>
              <w:ind w:left="-95" w:right="-120"/>
              <w:jc w:val="center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C94365" w:rsidRPr="00880283" w14:paraId="30E0DE64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bottom"/>
          </w:tcPr>
          <w:p w14:paraId="33B3B0CA" w14:textId="3A903383" w:rsidR="007C1BCE" w:rsidRPr="001930C0" w:rsidRDefault="007C1BCE" w:rsidP="007619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920C3A" w14:textId="33A98B69" w:rsidR="007C1BCE" w:rsidRPr="00880283" w:rsidRDefault="00F94A8C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13573A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0EBD48D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460A01" w14:textId="266C2866" w:rsidR="007C1BCE" w:rsidRPr="00880283" w:rsidRDefault="00267589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FA87AD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33E457" w14:textId="5E23C25A" w:rsidR="007C1BCE" w:rsidRPr="00880283" w:rsidRDefault="00357EFB" w:rsidP="00357EFB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CBDE67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201EE8" w14:textId="45A790A4" w:rsidR="007C1BCE" w:rsidRPr="00880283" w:rsidRDefault="00357EFB" w:rsidP="00357EFB">
            <w:pPr>
              <w:tabs>
                <w:tab w:val="decimal" w:pos="485"/>
                <w:tab w:val="decimal" w:pos="647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D4EB679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BB141B" w14:textId="2C379014" w:rsidR="007C1BCE" w:rsidRPr="00880283" w:rsidRDefault="00357EFB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6FF029D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13FA5B" w14:textId="0F78358E" w:rsidR="007C1BCE" w:rsidRPr="00880283" w:rsidRDefault="00357EFB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784D2D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358234" w14:textId="6D8CC550" w:rsidR="007C1BCE" w:rsidRPr="00880283" w:rsidRDefault="00357EFB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AD0C9FA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E1416E" w14:textId="6C8AC21E" w:rsidR="007C1BCE" w:rsidRPr="00880283" w:rsidRDefault="00357EFB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A97E8FC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D1E517" w14:textId="0CE97F27" w:rsidR="007C1BCE" w:rsidRPr="00880283" w:rsidRDefault="00357EFB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F4E5928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BF170A" w14:textId="6ABAFCA6" w:rsidR="007C1BCE" w:rsidRPr="00880283" w:rsidRDefault="00357EFB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E3CDBA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  <w:vAlign w:val="bottom"/>
          </w:tcPr>
          <w:p w14:paraId="068EF880" w14:textId="65969D24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4F5C15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  <w:vAlign w:val="bottom"/>
          </w:tcPr>
          <w:p w14:paraId="35DFEC1D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  <w:vAlign w:val="bottom"/>
          </w:tcPr>
          <w:p w14:paraId="6A71F56A" w14:textId="5B534532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</w:tr>
      <w:tr w:rsidR="001930C0" w:rsidRPr="00880283" w14:paraId="101D589F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bottom"/>
          </w:tcPr>
          <w:p w14:paraId="3DC077F9" w14:textId="4613A73F" w:rsidR="007C1BCE" w:rsidRPr="001930C0" w:rsidRDefault="007C1BCE" w:rsidP="001930C0">
            <w:pPr>
              <w:ind w:right="-60"/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BC7568A" w14:textId="096AD282" w:rsidR="007C1BCE" w:rsidRPr="00880283" w:rsidRDefault="00F94A8C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94F9FC2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B0B517" w14:textId="6CF73845" w:rsidR="007C1BCE" w:rsidRPr="00880283" w:rsidRDefault="00267589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C1FDE24" w14:textId="77777777" w:rsidR="007C1BCE" w:rsidRPr="00880283" w:rsidRDefault="007C1BCE" w:rsidP="007D542F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D99DA0D" w14:textId="1CE3D5C8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24F0FCB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E1DCE3D" w14:textId="4864AFA1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" w:type="dxa"/>
            <w:vAlign w:val="bottom"/>
          </w:tcPr>
          <w:p w14:paraId="387DDECA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4FD8C30C" w14:textId="6A9F2608" w:rsidR="007C1BCE" w:rsidRPr="00880283" w:rsidRDefault="00357EFB" w:rsidP="00357EFB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37" w:type="dxa"/>
            <w:vAlign w:val="bottom"/>
          </w:tcPr>
          <w:p w14:paraId="49BF9121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552F7CCC" w14:textId="11AB2FC7" w:rsidR="007C1BCE" w:rsidRPr="00880283" w:rsidRDefault="00357EFB" w:rsidP="00357EFB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41" w:type="dxa"/>
            <w:vAlign w:val="bottom"/>
          </w:tcPr>
          <w:p w14:paraId="19D387D6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630EDB88" w14:textId="517514A0" w:rsidR="007C1BCE" w:rsidRPr="00880283" w:rsidRDefault="00357EFB" w:rsidP="00357EFB">
            <w:pPr>
              <w:tabs>
                <w:tab w:val="decimal" w:pos="421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  <w:r w:rsidR="00B61BAF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7" w:type="dxa"/>
            <w:vAlign w:val="bottom"/>
          </w:tcPr>
          <w:p w14:paraId="4C08D27D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097FD656" w14:textId="3CD51B5B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138" w:type="dxa"/>
            <w:vAlign w:val="bottom"/>
          </w:tcPr>
          <w:p w14:paraId="084E5B51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111DD23" w14:textId="7B284FC1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</w:p>
        </w:tc>
        <w:tc>
          <w:tcPr>
            <w:tcW w:w="138" w:type="dxa"/>
            <w:vAlign w:val="bottom"/>
          </w:tcPr>
          <w:p w14:paraId="655D4FB8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7C8350A" w14:textId="73CACB39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142" w:type="dxa"/>
            <w:vAlign w:val="bottom"/>
          </w:tcPr>
          <w:p w14:paraId="66A78963" w14:textId="77777777" w:rsidR="007C1BCE" w:rsidRPr="00880283" w:rsidRDefault="007C1BCE" w:rsidP="0076198E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38213C5B" w14:textId="3E8B1966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85</w:t>
            </w:r>
            <w:r w:rsidR="00C2717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34" w:type="dxa"/>
            <w:vAlign w:val="bottom"/>
          </w:tcPr>
          <w:p w14:paraId="6E154AD8" w14:textId="77777777" w:rsidR="007C1BCE" w:rsidRPr="00880283" w:rsidRDefault="007C1BCE" w:rsidP="0076198E">
            <w:pPr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1E52DDD" w14:textId="3E01CF32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986</w:t>
            </w:r>
          </w:p>
        </w:tc>
      </w:tr>
      <w:tr w:rsidR="00C94365" w:rsidRPr="00880283" w14:paraId="52BBA4DE" w14:textId="77777777" w:rsidTr="007D542F">
        <w:trPr>
          <w:cantSplit/>
          <w:trHeight w:val="270"/>
        </w:trPr>
        <w:tc>
          <w:tcPr>
            <w:tcW w:w="2970" w:type="dxa"/>
            <w:shd w:val="clear" w:color="auto" w:fill="auto"/>
            <w:vAlign w:val="bottom"/>
          </w:tcPr>
          <w:p w14:paraId="50DD7D5D" w14:textId="600B285B" w:rsidR="007C1BCE" w:rsidRPr="001930C0" w:rsidRDefault="007C1BCE" w:rsidP="007619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</w:t>
            </w:r>
            <w:r w:rsidRPr="001930C0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จาก</w:t>
            </w: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การขาย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5C1F3C10" w14:textId="65BBFEBB" w:rsidR="007C1BCE" w:rsidRPr="00880283" w:rsidRDefault="00F94A8C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267589">
              <w:rPr>
                <w:rFonts w:asciiTheme="majorBidi" w:hAnsiTheme="majorBidi" w:cstheme="majorBidi"/>
                <w:szCs w:val="24"/>
              </w:rPr>
              <w:t>79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5502581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BB8AB9" w14:textId="40520BEB" w:rsidR="007C1BCE" w:rsidRPr="00880283" w:rsidRDefault="00267589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357EFB">
              <w:rPr>
                <w:rFonts w:asciiTheme="majorBidi" w:hAnsiTheme="majorBidi" w:cstheme="majorBidi"/>
                <w:szCs w:val="24"/>
              </w:rPr>
              <w:t>78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5BC5B246" w14:textId="77777777" w:rsidR="007C1BCE" w:rsidRPr="00880283" w:rsidRDefault="007C1BCE" w:rsidP="007D542F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vAlign w:val="bottom"/>
          </w:tcPr>
          <w:p w14:paraId="4A5503D1" w14:textId="1554448C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(2)</w:t>
            </w:r>
          </w:p>
        </w:tc>
        <w:tc>
          <w:tcPr>
            <w:tcW w:w="134" w:type="dxa"/>
            <w:vAlign w:val="bottom"/>
          </w:tcPr>
          <w:p w14:paraId="3A804158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vAlign w:val="bottom"/>
          </w:tcPr>
          <w:p w14:paraId="65578D55" w14:textId="3877E162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62" w:type="dxa"/>
            <w:vAlign w:val="bottom"/>
          </w:tcPr>
          <w:p w14:paraId="6AD5D0D7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bottom"/>
          </w:tcPr>
          <w:p w14:paraId="27B9B594" w14:textId="7682E7C8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A77B0C8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7CC59D1A" w14:textId="68A1DD0D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4428F458" w14:textId="77777777" w:rsidR="007C1BCE" w:rsidRPr="00880283" w:rsidRDefault="007C1BCE" w:rsidP="007D542F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14:paraId="72329E38" w14:textId="670384AB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AECCAC6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092BCE4C" w14:textId="56873485" w:rsidR="007C1BCE" w:rsidRPr="00880283" w:rsidRDefault="00357EFB" w:rsidP="00357EFB">
            <w:pPr>
              <w:tabs>
                <w:tab w:val="decimal" w:pos="288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7095EE35" w14:textId="77777777" w:rsidR="007C1BCE" w:rsidRPr="00880283" w:rsidRDefault="007C1BCE" w:rsidP="007D542F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42E054B9" w14:textId="6F83D4FF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(2)</w:t>
            </w:r>
          </w:p>
        </w:tc>
        <w:tc>
          <w:tcPr>
            <w:tcW w:w="138" w:type="dxa"/>
            <w:vAlign w:val="bottom"/>
          </w:tcPr>
          <w:p w14:paraId="331F2595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4CF19FF1" w14:textId="45E346EA" w:rsidR="007C1BCE" w:rsidRPr="00880283" w:rsidRDefault="00357EFB" w:rsidP="00357EFB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C91C015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7E19309E" w14:textId="6C47BAF3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(83)</w:t>
            </w:r>
          </w:p>
        </w:tc>
        <w:tc>
          <w:tcPr>
            <w:tcW w:w="134" w:type="dxa"/>
            <w:vAlign w:val="bottom"/>
          </w:tcPr>
          <w:p w14:paraId="276B0A45" w14:textId="77777777" w:rsidR="007C1BCE" w:rsidRPr="00880283" w:rsidRDefault="007C1BCE" w:rsidP="0076198E">
            <w:pPr>
              <w:tabs>
                <w:tab w:val="decimal" w:pos="260"/>
              </w:tabs>
              <w:ind w:left="-72" w:right="-3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5075D00F" w14:textId="170D5BC9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(79)</w:t>
            </w:r>
            <w:r w:rsidR="007C1BCE" w:rsidRPr="00880283">
              <w:rPr>
                <w:rFonts w:asciiTheme="majorBidi" w:hAnsiTheme="majorBidi" w:cstheme="majorBidi"/>
                <w:szCs w:val="24"/>
              </w:rPr>
              <w:t xml:space="preserve">         </w:t>
            </w:r>
          </w:p>
        </w:tc>
      </w:tr>
      <w:tr w:rsidR="00C94365" w:rsidRPr="00880283" w14:paraId="50EFE199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bottom"/>
          </w:tcPr>
          <w:p w14:paraId="03B0B530" w14:textId="6191A56E" w:rsidR="007C1BCE" w:rsidRPr="001930C0" w:rsidRDefault="007C1BCE" w:rsidP="007619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</w:t>
            </w:r>
            <w:r w:rsidRPr="001930C0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จาก</w:t>
            </w: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3B26E" w14:textId="782831AF" w:rsidR="007C1BCE" w:rsidRPr="00880283" w:rsidRDefault="00267589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D80DE15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4A757" w14:textId="26A01395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0249B08" w14:textId="77777777" w:rsidR="007C1BCE" w:rsidRPr="00880283" w:rsidRDefault="007C1BCE" w:rsidP="007D542F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C675C" w14:textId="5CD6713F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EF60C2A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D75A3" w14:textId="6A0E3428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62" w:type="dxa"/>
            <w:vAlign w:val="bottom"/>
          </w:tcPr>
          <w:p w14:paraId="50D6A18A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00153B" w14:textId="5EEC3C9C" w:rsidR="007C1BCE" w:rsidRPr="00880283" w:rsidRDefault="00357EFB" w:rsidP="00357EFB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(9)</w:t>
            </w:r>
          </w:p>
        </w:tc>
        <w:tc>
          <w:tcPr>
            <w:tcW w:w="137" w:type="dxa"/>
            <w:vAlign w:val="bottom"/>
          </w:tcPr>
          <w:p w14:paraId="7F3B6873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2F2D3" w14:textId="03DC168E" w:rsidR="007C1BCE" w:rsidRPr="00880283" w:rsidRDefault="00357EFB" w:rsidP="00357EFB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(7)</w:t>
            </w:r>
          </w:p>
        </w:tc>
        <w:tc>
          <w:tcPr>
            <w:tcW w:w="141" w:type="dxa"/>
            <w:vAlign w:val="bottom"/>
          </w:tcPr>
          <w:p w14:paraId="48CA439F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102BB" w14:textId="14018E25" w:rsidR="007C1BCE" w:rsidRPr="00880283" w:rsidRDefault="00357EFB" w:rsidP="00357EFB">
            <w:pPr>
              <w:tabs>
                <w:tab w:val="decimal" w:pos="421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(732)</w:t>
            </w:r>
          </w:p>
        </w:tc>
        <w:tc>
          <w:tcPr>
            <w:tcW w:w="137" w:type="dxa"/>
            <w:vAlign w:val="bottom"/>
          </w:tcPr>
          <w:p w14:paraId="60227CD9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1C8486" w14:textId="140C9621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(851)</w:t>
            </w:r>
          </w:p>
        </w:tc>
        <w:tc>
          <w:tcPr>
            <w:tcW w:w="138" w:type="dxa"/>
            <w:vAlign w:val="bottom"/>
          </w:tcPr>
          <w:p w14:paraId="2F14CD8A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1DFE33" w14:textId="13E19307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(23)</w:t>
            </w:r>
          </w:p>
        </w:tc>
        <w:tc>
          <w:tcPr>
            <w:tcW w:w="138" w:type="dxa"/>
            <w:vAlign w:val="bottom"/>
          </w:tcPr>
          <w:p w14:paraId="35ADC6EA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B4D76C" w14:textId="256B0E71" w:rsidR="007C1BCE" w:rsidRPr="00880283" w:rsidRDefault="00357EFB" w:rsidP="00357EFB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(16)</w:t>
            </w:r>
          </w:p>
        </w:tc>
        <w:tc>
          <w:tcPr>
            <w:tcW w:w="142" w:type="dxa"/>
            <w:vAlign w:val="bottom"/>
          </w:tcPr>
          <w:p w14:paraId="42B930F6" w14:textId="77777777" w:rsidR="007C1BCE" w:rsidRPr="00880283" w:rsidRDefault="007C1BCE" w:rsidP="0076198E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15DF4281" w14:textId="3E62B85E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(764)</w:t>
            </w:r>
          </w:p>
        </w:tc>
        <w:tc>
          <w:tcPr>
            <w:tcW w:w="134" w:type="dxa"/>
            <w:vAlign w:val="bottom"/>
          </w:tcPr>
          <w:p w14:paraId="310718AB" w14:textId="77777777" w:rsidR="007C1BCE" w:rsidRPr="00880283" w:rsidRDefault="007C1BCE" w:rsidP="0076198E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784A2EBC" w14:textId="48AD16CC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(874)</w:t>
            </w:r>
            <w:r w:rsidR="007C1BCE" w:rsidRPr="00880283">
              <w:rPr>
                <w:rFonts w:asciiTheme="majorBidi" w:hAnsiTheme="majorBidi" w:cstheme="majorBidi"/>
                <w:szCs w:val="24"/>
              </w:rPr>
              <w:t xml:space="preserve">    </w:t>
            </w:r>
          </w:p>
        </w:tc>
      </w:tr>
      <w:tr w:rsidR="00C94365" w:rsidRPr="00880283" w14:paraId="1B154750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bottom"/>
          </w:tcPr>
          <w:p w14:paraId="1DAE9BCD" w14:textId="2B844F58" w:rsidR="007C1BCE" w:rsidRPr="001930C0" w:rsidRDefault="007C1BCE" w:rsidP="007619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กำไร</w:t>
            </w:r>
            <w:r w:rsidRPr="001930C0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1930C0">
              <w:rPr>
                <w:rFonts w:asciiTheme="majorBidi" w:hAnsiTheme="majorBidi" w:cstheme="majorBidi" w:hint="cs"/>
                <w:szCs w:val="24"/>
                <w:cs/>
                <w:lang w:val="en-GB"/>
              </w:rPr>
              <w:t xml:space="preserve">(ขาดทุน) </w:t>
            </w: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ขั้นต้น</w:t>
            </w: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BCC8E" w14:textId="233C1B8C" w:rsidR="007C1BCE" w:rsidRPr="00880283" w:rsidRDefault="0013573A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A034F8F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FF0F8" w14:textId="661C1378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0A9C5A00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3567E0" w14:textId="29C3552E" w:rsidR="007C1BCE" w:rsidRPr="00880283" w:rsidRDefault="00357EFB" w:rsidP="00357EFB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ADEC6DB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F882B" w14:textId="45E37255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62" w:type="dxa"/>
            <w:vAlign w:val="bottom"/>
          </w:tcPr>
          <w:p w14:paraId="2A978D79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B291C" w14:textId="27DE1FD7" w:rsidR="007C1BCE" w:rsidRPr="00880283" w:rsidRDefault="00357EFB" w:rsidP="00357EFB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404DBF6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77161B" w14:textId="2D59EAAD" w:rsidR="007C1BCE" w:rsidRPr="00880283" w:rsidRDefault="00357EFB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0897C3F5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53FAE" w14:textId="64FD7A29" w:rsidR="007C1BCE" w:rsidRPr="00880283" w:rsidRDefault="00357EFB" w:rsidP="00357EFB">
            <w:pPr>
              <w:tabs>
                <w:tab w:val="decimal" w:pos="410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  <w:r w:rsidR="002746B8"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137" w:type="dxa"/>
            <w:vAlign w:val="bottom"/>
          </w:tcPr>
          <w:p w14:paraId="18A8E076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7D813" w14:textId="015AA145" w:rsidR="007C1BCE" w:rsidRPr="00880283" w:rsidRDefault="00357EFB" w:rsidP="00357EFB">
            <w:pPr>
              <w:tabs>
                <w:tab w:val="decimal" w:pos="379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138" w:type="dxa"/>
            <w:vAlign w:val="bottom"/>
          </w:tcPr>
          <w:p w14:paraId="24E91623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31043" w14:textId="7B439513" w:rsidR="007C1BCE" w:rsidRPr="00880283" w:rsidRDefault="00357EFB" w:rsidP="00357EFB">
            <w:pPr>
              <w:tabs>
                <w:tab w:val="decimal" w:pos="360"/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(7)</w:t>
            </w:r>
          </w:p>
        </w:tc>
        <w:tc>
          <w:tcPr>
            <w:tcW w:w="138" w:type="dxa"/>
            <w:vAlign w:val="bottom"/>
          </w:tcPr>
          <w:p w14:paraId="1993A220" w14:textId="77777777" w:rsidR="007C1BCE" w:rsidRPr="00880283" w:rsidRDefault="007C1BCE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BF598D" w14:textId="388E369E" w:rsidR="007C1BCE" w:rsidRPr="00880283" w:rsidRDefault="00357EFB" w:rsidP="00357EFB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42" w:type="dxa"/>
            <w:vAlign w:val="bottom"/>
          </w:tcPr>
          <w:p w14:paraId="7ADB4B57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5632ACEA" w14:textId="0BBD628C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92</w:t>
            </w:r>
          </w:p>
        </w:tc>
        <w:tc>
          <w:tcPr>
            <w:tcW w:w="134" w:type="dxa"/>
            <w:vAlign w:val="bottom"/>
          </w:tcPr>
          <w:p w14:paraId="712072F1" w14:textId="77777777" w:rsidR="007C1BCE" w:rsidRPr="00880283" w:rsidRDefault="007C1BCE" w:rsidP="007D542F">
            <w:pPr>
              <w:tabs>
                <w:tab w:val="decimal" w:pos="260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04E688A8" w14:textId="4C2277A1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115</w:t>
            </w:r>
          </w:p>
        </w:tc>
      </w:tr>
      <w:tr w:rsidR="00302D1A" w:rsidRPr="00880283" w14:paraId="02A39018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bottom"/>
          </w:tcPr>
          <w:p w14:paraId="1A5D76F8" w14:textId="1843A45F" w:rsidR="007C1BCE" w:rsidRPr="001930C0" w:rsidRDefault="007C1BCE" w:rsidP="0076198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9D6B2" w14:textId="77777777" w:rsidR="007C1BCE" w:rsidRPr="00880283" w:rsidRDefault="007C1BCE" w:rsidP="007D542F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249E32E6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1358ED" w14:textId="77777777" w:rsidR="007C1BCE" w:rsidRPr="00880283" w:rsidRDefault="007C1BCE" w:rsidP="007D542F">
            <w:pPr>
              <w:tabs>
                <w:tab w:val="decimal" w:pos="641"/>
              </w:tabs>
              <w:ind w:left="-72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5475EDA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  <w:vAlign w:val="bottom"/>
          </w:tcPr>
          <w:p w14:paraId="2E0EBA79" w14:textId="77777777" w:rsidR="007C1BCE" w:rsidRPr="00880283" w:rsidRDefault="007C1BCE" w:rsidP="007D542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146F4E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  <w:vAlign w:val="bottom"/>
          </w:tcPr>
          <w:p w14:paraId="58FEB16A" w14:textId="77777777" w:rsidR="007C1BCE" w:rsidRPr="00880283" w:rsidRDefault="007C1BCE" w:rsidP="007D542F">
            <w:pPr>
              <w:tabs>
                <w:tab w:val="decimal" w:pos="380"/>
                <w:tab w:val="decimal" w:pos="622"/>
              </w:tabs>
              <w:ind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3DE9248C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vAlign w:val="bottom"/>
          </w:tcPr>
          <w:p w14:paraId="342BDE0F" w14:textId="77777777" w:rsidR="007C1BCE" w:rsidRPr="00880283" w:rsidRDefault="007C1BCE" w:rsidP="007D542F">
            <w:pPr>
              <w:tabs>
                <w:tab w:val="decimal" w:pos="430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11F2BF11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2898ABF2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14:paraId="0409224F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  <w:vAlign w:val="bottom"/>
          </w:tcPr>
          <w:p w14:paraId="6D75D76F" w14:textId="77777777" w:rsidR="007C1BCE" w:rsidRPr="00880283" w:rsidRDefault="007C1BCE" w:rsidP="007D542F">
            <w:pPr>
              <w:tabs>
                <w:tab w:val="decimal" w:pos="410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5CD6BA01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34AA9BCB" w14:textId="77777777" w:rsidR="007C1BCE" w:rsidRPr="00880283" w:rsidRDefault="007C1BCE" w:rsidP="007D542F">
            <w:pPr>
              <w:tabs>
                <w:tab w:val="decimal" w:pos="379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10279603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vAlign w:val="bottom"/>
          </w:tcPr>
          <w:p w14:paraId="59B2ADB5" w14:textId="77777777" w:rsidR="007C1BCE" w:rsidRPr="00880283" w:rsidRDefault="007C1BCE" w:rsidP="007D542F">
            <w:pPr>
              <w:tabs>
                <w:tab w:val="decimal" w:pos="360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6BED092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</w:tcBorders>
            <w:vAlign w:val="bottom"/>
          </w:tcPr>
          <w:p w14:paraId="51544662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1CF32C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73ED1EF3" w14:textId="7B7A4842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34" w:type="dxa"/>
            <w:vAlign w:val="bottom"/>
          </w:tcPr>
          <w:p w14:paraId="6AC93979" w14:textId="77777777" w:rsidR="007C1BCE" w:rsidRPr="00880283" w:rsidRDefault="007C1BCE" w:rsidP="007D542F">
            <w:pPr>
              <w:tabs>
                <w:tab w:val="decimal" w:pos="260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4AED80F" w14:textId="61543B78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1930C0" w:rsidRPr="00880283" w14:paraId="5FBF66BF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center"/>
          </w:tcPr>
          <w:p w14:paraId="57DB979F" w14:textId="4B8E7F20" w:rsidR="007C1BCE" w:rsidRPr="001930C0" w:rsidRDefault="007C1BCE" w:rsidP="003B083B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E54A3BB" w14:textId="5C4D3100" w:rsidR="007C1BCE" w:rsidRPr="00880283" w:rsidRDefault="007C1BCE" w:rsidP="003B083B">
            <w:pPr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3019F5CE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F7B481" w14:textId="123846A5" w:rsidR="007C1BCE" w:rsidRPr="00880283" w:rsidRDefault="007C1BCE" w:rsidP="003B083B">
            <w:pPr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FD49C72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A828454" w14:textId="58937975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C1B45DC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D53DD5E" w14:textId="5C9E3C1B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25602DD3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75CAC6D9" w14:textId="7CFC57C1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7F3B72CE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26B05255" w14:textId="23890867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5534658" w14:textId="77777777" w:rsidR="007C1BCE" w:rsidRPr="00880283" w:rsidRDefault="007C1BCE" w:rsidP="003B083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76BE7209" w14:textId="0639CE89" w:rsidR="007C1BCE" w:rsidRPr="00880283" w:rsidRDefault="007C1BCE" w:rsidP="003B083B">
            <w:pPr>
              <w:tabs>
                <w:tab w:val="decimal" w:pos="366"/>
                <w:tab w:val="decimal" w:pos="410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0329BBD5" w14:textId="77777777" w:rsidR="007C1BCE" w:rsidRPr="00880283" w:rsidRDefault="007C1BCE" w:rsidP="003B083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731797E4" w14:textId="6143EBBD" w:rsidR="007C1BCE" w:rsidRPr="00880283" w:rsidRDefault="007C1BCE" w:rsidP="003B083B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6B2B0AE7" w14:textId="77777777" w:rsidR="007C1BCE" w:rsidRPr="00880283" w:rsidRDefault="007C1BCE" w:rsidP="003B083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D4E213F" w14:textId="2B454CA8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695E6C4A" w14:textId="77777777" w:rsidR="007C1BCE" w:rsidRPr="00880283" w:rsidRDefault="007C1BCE" w:rsidP="003B083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66D3D34" w14:textId="7F1454C1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D1EA6E" w14:textId="77777777" w:rsidR="007C1BCE" w:rsidRPr="00880283" w:rsidRDefault="007C1BCE" w:rsidP="003B083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4EC7B82A" w14:textId="26288A38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EF11CD">
              <w:rPr>
                <w:rFonts w:asciiTheme="majorBidi" w:hAnsiTheme="majorBidi" w:cstheme="majorBidi"/>
                <w:szCs w:val="24"/>
              </w:rPr>
              <w:t>2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5EF0F4B4" w14:textId="77777777" w:rsidR="007C1BCE" w:rsidRPr="00880283" w:rsidRDefault="007C1BCE" w:rsidP="003B083B">
            <w:pPr>
              <w:tabs>
                <w:tab w:val="decimal" w:pos="260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5CE8883D" w14:textId="3F274C7E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(1)</w:t>
            </w:r>
            <w:r w:rsidR="007C1BCE" w:rsidRPr="0088028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C94365" w:rsidRPr="00880283" w14:paraId="62FAE4A5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center"/>
          </w:tcPr>
          <w:p w14:paraId="4CD59E61" w14:textId="5905F3BE" w:rsidR="007C1BCE" w:rsidRPr="001930C0" w:rsidRDefault="007C1BCE" w:rsidP="003B083B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A29C5C8" w14:textId="185DA831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F955BA0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E8FE63" w14:textId="1A27E4E4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34" w:type="dxa"/>
            <w:vAlign w:val="bottom"/>
          </w:tcPr>
          <w:p w14:paraId="38740025" w14:textId="77777777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vAlign w:val="bottom"/>
          </w:tcPr>
          <w:p w14:paraId="55365FA9" w14:textId="2CA76668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200B688" w14:textId="77777777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vAlign w:val="bottom"/>
          </w:tcPr>
          <w:p w14:paraId="1067349C" w14:textId="4029467A" w:rsidR="007C1BCE" w:rsidRPr="00880283" w:rsidRDefault="007C1BCE" w:rsidP="003B083B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62" w:type="dxa"/>
            <w:vAlign w:val="bottom"/>
          </w:tcPr>
          <w:p w14:paraId="6259F6CC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bottom"/>
          </w:tcPr>
          <w:p w14:paraId="305DDDCE" w14:textId="77BF7003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1C12FEAE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1FC120B2" w14:textId="304DE72D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41" w:type="dxa"/>
            <w:vAlign w:val="bottom"/>
          </w:tcPr>
          <w:p w14:paraId="4F100B14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14:paraId="3585E3DF" w14:textId="72B50195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6C83A12D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vAlign w:val="bottom"/>
          </w:tcPr>
          <w:p w14:paraId="10CB19E9" w14:textId="6FD6A37E" w:rsidR="007C1BCE" w:rsidRPr="00880283" w:rsidRDefault="007C1BCE" w:rsidP="003B083B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38" w:type="dxa"/>
            <w:vAlign w:val="bottom"/>
          </w:tcPr>
          <w:p w14:paraId="5AADBC1C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56166E6A" w14:textId="1C9A960F" w:rsidR="007C1BCE" w:rsidRPr="00880283" w:rsidRDefault="007C1BCE" w:rsidP="003B083B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596B618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71D48B89" w14:textId="287AD7FC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42" w:type="dxa"/>
            <w:vAlign w:val="bottom"/>
          </w:tcPr>
          <w:p w14:paraId="01F9F84A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0A3E498F" w14:textId="029FD747" w:rsidR="007C1BCE" w:rsidRPr="00880283" w:rsidRDefault="00357EFB" w:rsidP="003B083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6E059D">
              <w:rPr>
                <w:rFonts w:asciiTheme="majorBidi" w:hAnsiTheme="majorBidi" w:cstheme="majorBidi"/>
                <w:szCs w:val="24"/>
              </w:rPr>
              <w:t>6</w:t>
            </w:r>
            <w:r w:rsidR="004F5C15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1298A9BA" w14:textId="77777777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05B3EF95" w14:textId="13401263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(55)</w:t>
            </w:r>
            <w:r w:rsidR="007C1BCE" w:rsidRPr="0088028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C94365" w:rsidRPr="00880283" w14:paraId="1C001126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center"/>
          </w:tcPr>
          <w:p w14:paraId="4E226CA6" w14:textId="34E7E882" w:rsidR="007C1BCE" w:rsidRPr="001930C0" w:rsidRDefault="007C1BCE" w:rsidP="003B083B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9AF0CED" w14:textId="5C0A1573" w:rsidR="007C1BCE" w:rsidRPr="00880283" w:rsidRDefault="007C1BCE" w:rsidP="003B083B">
            <w:pPr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B8F93CC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25DFAF" w14:textId="096B63FE" w:rsidR="007C1BCE" w:rsidRPr="00880283" w:rsidRDefault="007C1BCE" w:rsidP="003B083B">
            <w:pPr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34" w:type="dxa"/>
            <w:vAlign w:val="bottom"/>
          </w:tcPr>
          <w:p w14:paraId="0E03300B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left w:val="nil"/>
              <w:right w:val="nil"/>
            </w:tcBorders>
            <w:vAlign w:val="bottom"/>
          </w:tcPr>
          <w:p w14:paraId="2B56C607" w14:textId="2D1062A6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AF7BE94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left w:val="nil"/>
              <w:right w:val="nil"/>
            </w:tcBorders>
            <w:vAlign w:val="bottom"/>
          </w:tcPr>
          <w:p w14:paraId="4D570AE8" w14:textId="28C63815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62" w:type="dxa"/>
            <w:vAlign w:val="bottom"/>
          </w:tcPr>
          <w:p w14:paraId="1F4A49A3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14:paraId="7FF7C681" w14:textId="06390852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5F875054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  <w:vAlign w:val="bottom"/>
          </w:tcPr>
          <w:p w14:paraId="65217DF4" w14:textId="2204CACB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41" w:type="dxa"/>
            <w:vAlign w:val="bottom"/>
          </w:tcPr>
          <w:p w14:paraId="50E9F8DE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vAlign w:val="bottom"/>
          </w:tcPr>
          <w:p w14:paraId="3AFD46D3" w14:textId="250AAA97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2192CEE4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  <w:vAlign w:val="bottom"/>
          </w:tcPr>
          <w:p w14:paraId="1817CA30" w14:textId="140A0092" w:rsidR="007C1BCE" w:rsidRPr="00880283" w:rsidRDefault="007C1BCE" w:rsidP="003B083B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38" w:type="dxa"/>
            <w:vAlign w:val="bottom"/>
          </w:tcPr>
          <w:p w14:paraId="63B4403E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bottom"/>
          </w:tcPr>
          <w:p w14:paraId="15117C31" w14:textId="717B8CCC" w:rsidR="007C1BCE" w:rsidRPr="00880283" w:rsidRDefault="007C1BCE" w:rsidP="003B083B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5AD62C54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bottom"/>
          </w:tcPr>
          <w:p w14:paraId="656F8C1F" w14:textId="5D7413C1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/>
                <w:szCs w:val="24"/>
              </w:rPr>
              <w:t xml:space="preserve">       </w:t>
            </w:r>
          </w:p>
        </w:tc>
        <w:tc>
          <w:tcPr>
            <w:tcW w:w="142" w:type="dxa"/>
            <w:vAlign w:val="bottom"/>
          </w:tcPr>
          <w:p w14:paraId="035F79E6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471B9AD6" w14:textId="651056D8" w:rsidR="007C1BCE" w:rsidRPr="00880283" w:rsidRDefault="00357EFB" w:rsidP="003B083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EA314C">
              <w:rPr>
                <w:rFonts w:asciiTheme="majorBidi" w:hAnsiTheme="majorBidi" w:cstheme="majorBidi"/>
                <w:szCs w:val="24"/>
              </w:rPr>
              <w:t>16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90FE4EE" w14:textId="77777777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1CE2221" w14:textId="2A166D39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(6)</w:t>
            </w:r>
            <w:r w:rsidR="007C1BCE" w:rsidRPr="0088028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C94365" w:rsidRPr="00880283" w14:paraId="09289F15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center"/>
          </w:tcPr>
          <w:p w14:paraId="357EB59E" w14:textId="6E9DF893" w:rsidR="00315220" w:rsidRPr="001930C0" w:rsidRDefault="004F5C15" w:rsidP="0036024A">
            <w:pPr>
              <w:ind w:left="190" w:hanging="1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F5C15">
              <w:rPr>
                <w:rFonts w:asciiTheme="majorBidi" w:hAnsiTheme="majorBidi" w:hint="cs"/>
                <w:szCs w:val="24"/>
                <w:cs/>
                <w:lang w:val="en-GB"/>
              </w:rPr>
              <w:t>ผลขาดทุนด้าน</w:t>
            </w:r>
            <w:r w:rsidR="006907B4">
              <w:rPr>
                <w:rFonts w:asciiTheme="majorBidi" w:hAnsiTheme="majorBidi" w:hint="cs"/>
                <w:szCs w:val="24"/>
                <w:cs/>
                <w:lang w:val="en-GB"/>
              </w:rPr>
              <w:t>เ</w:t>
            </w:r>
            <w:r w:rsidRPr="004F5C15">
              <w:rPr>
                <w:rFonts w:asciiTheme="majorBidi" w:hAnsiTheme="majorBidi" w:hint="cs"/>
                <w:szCs w:val="24"/>
                <w:cs/>
                <w:lang w:val="en-GB"/>
              </w:rPr>
              <w:t>ครดิตที่คาดว่าจะเกิดขึ้น</w:t>
            </w:r>
            <w:r w:rsidR="000B37BA">
              <w:rPr>
                <w:rFonts w:asciiTheme="majorBidi" w:hAnsiTheme="majorBidi" w:hint="cs"/>
                <w:szCs w:val="24"/>
                <w:cs/>
                <w:lang w:val="en-GB"/>
              </w:rPr>
              <w:t>ตาม</w:t>
            </w:r>
            <w:r w:rsidRPr="004F5C15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 w:rsidRPr="004F5C15">
              <w:rPr>
                <w:rFonts w:asciiTheme="majorBidi" w:hAnsiTheme="majorBidi"/>
                <w:szCs w:val="24"/>
                <w:lang w:val="en-GB"/>
              </w:rPr>
              <w:t>TFRS</w:t>
            </w:r>
            <w:r w:rsidR="00010511">
              <w:rPr>
                <w:rFonts w:asciiTheme="majorBidi" w:hAnsiTheme="majorBidi" w:hint="cs"/>
                <w:szCs w:val="24"/>
                <w:cs/>
                <w:lang w:val="en-GB"/>
              </w:rPr>
              <w:t xml:space="preserve"> </w:t>
            </w:r>
            <w:r w:rsidRPr="004F5C15">
              <w:rPr>
                <w:rFonts w:asciiTheme="majorBidi" w:hAnsiTheme="majorBidi"/>
                <w:szCs w:val="24"/>
                <w:cs/>
                <w:lang w:val="en-GB"/>
              </w:rPr>
              <w:t>9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590A3B59" w14:textId="77777777" w:rsidR="00315220" w:rsidRPr="00880283" w:rsidRDefault="00315220" w:rsidP="003B083B">
            <w:pPr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7893B413" w14:textId="77777777" w:rsidR="00315220" w:rsidRPr="00880283" w:rsidRDefault="00315220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702893" w14:textId="77777777" w:rsidR="00315220" w:rsidRPr="00880283" w:rsidRDefault="00315220" w:rsidP="003B083B">
            <w:pPr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AD169FE" w14:textId="77777777" w:rsidR="00315220" w:rsidRPr="00880283" w:rsidRDefault="00315220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left w:val="nil"/>
              <w:right w:val="nil"/>
            </w:tcBorders>
            <w:vAlign w:val="bottom"/>
          </w:tcPr>
          <w:p w14:paraId="5EDBFFE7" w14:textId="77777777" w:rsidR="00315220" w:rsidRPr="00880283" w:rsidRDefault="00315220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8F51776" w14:textId="77777777" w:rsidR="00315220" w:rsidRPr="00880283" w:rsidRDefault="00315220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tcBorders>
              <w:left w:val="nil"/>
              <w:right w:val="nil"/>
            </w:tcBorders>
            <w:vAlign w:val="bottom"/>
          </w:tcPr>
          <w:p w14:paraId="2D91DBD7" w14:textId="77777777" w:rsidR="00315220" w:rsidRPr="00880283" w:rsidRDefault="00315220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4FAB9601" w14:textId="77777777" w:rsidR="00315220" w:rsidRPr="00880283" w:rsidRDefault="00315220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14:paraId="04A68879" w14:textId="77777777" w:rsidR="00315220" w:rsidRPr="00880283" w:rsidRDefault="00315220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03CE30D9" w14:textId="77777777" w:rsidR="00315220" w:rsidRPr="00880283" w:rsidRDefault="00315220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  <w:vAlign w:val="bottom"/>
          </w:tcPr>
          <w:p w14:paraId="1834B2BA" w14:textId="77777777" w:rsidR="00315220" w:rsidRPr="00880283" w:rsidRDefault="00315220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8B93E65" w14:textId="77777777" w:rsidR="00315220" w:rsidRPr="00880283" w:rsidRDefault="00315220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vAlign w:val="bottom"/>
          </w:tcPr>
          <w:p w14:paraId="359B84B4" w14:textId="77777777" w:rsidR="00315220" w:rsidRPr="00880283" w:rsidRDefault="00315220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2A3EC954" w14:textId="77777777" w:rsidR="00315220" w:rsidRPr="00880283" w:rsidRDefault="00315220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  <w:vAlign w:val="bottom"/>
          </w:tcPr>
          <w:p w14:paraId="45BE707C" w14:textId="77777777" w:rsidR="00315220" w:rsidRPr="00880283" w:rsidRDefault="00315220" w:rsidP="003B083B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5EE1E23" w14:textId="77777777" w:rsidR="00315220" w:rsidRPr="00880283" w:rsidRDefault="00315220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bottom"/>
          </w:tcPr>
          <w:p w14:paraId="0B06FD6F" w14:textId="77777777" w:rsidR="00315220" w:rsidRPr="00880283" w:rsidRDefault="00315220" w:rsidP="003B083B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6354133" w14:textId="77777777" w:rsidR="00315220" w:rsidRPr="00880283" w:rsidRDefault="00315220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left w:val="nil"/>
              <w:right w:val="nil"/>
            </w:tcBorders>
            <w:vAlign w:val="bottom"/>
          </w:tcPr>
          <w:p w14:paraId="64130C01" w14:textId="77777777" w:rsidR="00315220" w:rsidRPr="00880283" w:rsidRDefault="00315220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C07155" w14:textId="77777777" w:rsidR="00315220" w:rsidRPr="00880283" w:rsidRDefault="00315220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76C8A417" w14:textId="1A4020EF" w:rsidR="00315220" w:rsidRDefault="000C41C0" w:rsidP="003B083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EC43B8">
              <w:rPr>
                <w:rFonts w:asciiTheme="majorBidi" w:hAnsiTheme="majorBidi" w:cstheme="majorBidi"/>
                <w:szCs w:val="24"/>
              </w:rPr>
              <w:t>1</w:t>
            </w:r>
            <w:r w:rsidR="004F5C15">
              <w:rPr>
                <w:rFonts w:asciiTheme="majorBidi" w:hAnsiTheme="majorBidi" w:cstheme="majorBidi"/>
                <w:szCs w:val="24"/>
              </w:rPr>
              <w:t>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0A4BFADF" w14:textId="77777777" w:rsidR="00315220" w:rsidRPr="00880283" w:rsidRDefault="00315220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FE401E0" w14:textId="4F97C6E7" w:rsidR="00315220" w:rsidRDefault="000C41C0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303EA" w:rsidRPr="00880283" w14:paraId="296AB705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center"/>
          </w:tcPr>
          <w:p w14:paraId="499EAB62" w14:textId="54AF7658" w:rsidR="007C1BCE" w:rsidRPr="001930C0" w:rsidRDefault="007C1BCE" w:rsidP="00422227">
            <w:pPr>
              <w:rPr>
                <w:rFonts w:asciiTheme="majorBidi" w:hAnsiTheme="majorBidi" w:cstheme="majorBidi"/>
                <w:szCs w:val="24"/>
              </w:rPr>
            </w:pPr>
            <w:r w:rsidRPr="001930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</w:t>
            </w:r>
            <w:r w:rsidRPr="001930C0">
              <w:rPr>
                <w:rFonts w:asciiTheme="majorBidi" w:hAnsiTheme="majorBidi" w:hint="cs"/>
                <w:b/>
                <w:bCs/>
                <w:szCs w:val="24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7219A80" w14:textId="77777777" w:rsidR="007C1BCE" w:rsidRPr="00880283" w:rsidRDefault="007C1BCE" w:rsidP="007D542F">
            <w:pPr>
              <w:tabs>
                <w:tab w:val="decimal" w:pos="624"/>
              </w:tabs>
              <w:ind w:left="-108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0F3120C8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C34AEE" w14:textId="77777777" w:rsidR="007C1BCE" w:rsidRPr="00880283" w:rsidRDefault="007C1BCE" w:rsidP="007D542F">
            <w:pPr>
              <w:tabs>
                <w:tab w:val="decimal" w:pos="468"/>
              </w:tabs>
              <w:ind w:left="-72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11E8817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6B57CF51" w14:textId="77777777" w:rsidR="007C1BCE" w:rsidRPr="00880283" w:rsidRDefault="007C1BCE" w:rsidP="007D542F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2B94506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3899AE8D" w14:textId="77777777" w:rsidR="007C1BCE" w:rsidRPr="00880283" w:rsidRDefault="007C1BCE" w:rsidP="007D542F">
            <w:pPr>
              <w:tabs>
                <w:tab w:val="decimal" w:pos="444"/>
              </w:tabs>
              <w:ind w:left="-72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7ACA39FA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3B1F1518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32791B80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B20D8E9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62E538F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  <w:vAlign w:val="bottom"/>
          </w:tcPr>
          <w:p w14:paraId="1A488AF7" w14:textId="77777777" w:rsidR="007C1BCE" w:rsidRPr="00880283" w:rsidRDefault="007C1BCE" w:rsidP="007D542F">
            <w:pPr>
              <w:tabs>
                <w:tab w:val="decimal" w:pos="421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6C07DC6D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bottom"/>
          </w:tcPr>
          <w:p w14:paraId="04A0325E" w14:textId="77777777" w:rsidR="007C1BCE" w:rsidRPr="00880283" w:rsidRDefault="007C1BCE" w:rsidP="007D542F">
            <w:pPr>
              <w:tabs>
                <w:tab w:val="decimal" w:pos="379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10B901DD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left w:val="nil"/>
              <w:bottom w:val="nil"/>
              <w:right w:val="nil"/>
            </w:tcBorders>
            <w:vAlign w:val="bottom"/>
          </w:tcPr>
          <w:p w14:paraId="24893A3A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F8B8CBA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tcBorders>
              <w:left w:val="nil"/>
              <w:bottom w:val="nil"/>
              <w:right w:val="nil"/>
            </w:tcBorders>
            <w:vAlign w:val="bottom"/>
          </w:tcPr>
          <w:p w14:paraId="67A28440" w14:textId="77777777" w:rsidR="007C1BCE" w:rsidRPr="00880283" w:rsidRDefault="007C1BCE" w:rsidP="007D542F">
            <w:pPr>
              <w:tabs>
                <w:tab w:val="decimal" w:pos="430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B86C6E" w14:textId="77777777" w:rsidR="007C1BCE" w:rsidRPr="00880283" w:rsidRDefault="007C1BCE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161BCBF3" w14:textId="181A420F" w:rsidR="007C1BCE" w:rsidRPr="00880283" w:rsidRDefault="00D23AE2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  <w:vAlign w:val="bottom"/>
          </w:tcPr>
          <w:p w14:paraId="436BDA48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BA1CE0E" w14:textId="06CBEF79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</w:t>
            </w:r>
          </w:p>
        </w:tc>
      </w:tr>
      <w:tr w:rsidR="00D56385" w:rsidRPr="00880283" w14:paraId="60C9A95B" w14:textId="77777777" w:rsidTr="007D542F">
        <w:trPr>
          <w:cantSplit/>
          <w:trHeight w:val="216"/>
        </w:trPr>
        <w:tc>
          <w:tcPr>
            <w:tcW w:w="2970" w:type="dxa"/>
            <w:shd w:val="clear" w:color="auto" w:fill="auto"/>
            <w:vAlign w:val="center"/>
          </w:tcPr>
          <w:p w14:paraId="7DFBFCAD" w14:textId="22FD9EEA" w:rsidR="007C1BCE" w:rsidRPr="001930C0" w:rsidRDefault="00F8175B" w:rsidP="003B083B">
            <w:pPr>
              <w:ind w:left="73" w:hanging="9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Cs w:val="24"/>
                <w:cs/>
              </w:rPr>
              <w:t>ค่าใช้จ่าย</w:t>
            </w:r>
            <w:r w:rsidR="007C1BCE" w:rsidRPr="001930C0">
              <w:rPr>
                <w:rFonts w:asciiTheme="majorBidi" w:hAnsiTheme="majorBidi" w:cstheme="majorBidi"/>
                <w:spacing w:val="-8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7196C16" w14:textId="09E5B8B8" w:rsidR="007C1BCE" w:rsidRPr="00880283" w:rsidRDefault="007C1BCE" w:rsidP="003B083B">
            <w:pPr>
              <w:ind w:left="-108" w:right="-3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35546FEB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5661BE" w14:textId="6C9C6068" w:rsidR="007C1BCE" w:rsidRPr="00880283" w:rsidRDefault="007C1BCE" w:rsidP="003B083B">
            <w:pPr>
              <w:ind w:left="-108" w:right="-34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 w:hint="cs"/>
                <w:szCs w:val="24"/>
              </w:rPr>
              <w:t xml:space="preserve">  </w:t>
            </w:r>
          </w:p>
        </w:tc>
        <w:tc>
          <w:tcPr>
            <w:tcW w:w="134" w:type="dxa"/>
            <w:vAlign w:val="bottom"/>
          </w:tcPr>
          <w:p w14:paraId="23F0618F" w14:textId="77777777" w:rsidR="007C1BCE" w:rsidRPr="00880283" w:rsidRDefault="007C1BCE" w:rsidP="003B083B">
            <w:pPr>
              <w:ind w:right="-3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7DB72E1" w14:textId="68A53CFD" w:rsidR="007C1BCE" w:rsidRPr="00880283" w:rsidRDefault="007C1BCE" w:rsidP="003B083B">
            <w:pPr>
              <w:tabs>
                <w:tab w:val="decimal" w:pos="359"/>
              </w:tabs>
              <w:ind w:right="-3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8D309F7" w14:textId="77777777" w:rsidR="007C1BCE" w:rsidRPr="00880283" w:rsidRDefault="007C1BCE" w:rsidP="003B083B">
            <w:pPr>
              <w:ind w:right="-3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7332159B" w14:textId="425ED046" w:rsidR="007C1BCE" w:rsidRPr="00880283" w:rsidRDefault="007C1BCE" w:rsidP="003B083B">
            <w:pPr>
              <w:ind w:left="-108" w:right="-34"/>
              <w:jc w:val="right"/>
              <w:rPr>
                <w:rFonts w:asciiTheme="majorBidi" w:hAnsiTheme="majorBidi" w:cstheme="majorBidi"/>
                <w:szCs w:val="24"/>
              </w:rPr>
            </w:pPr>
            <w:r w:rsidRPr="00880283">
              <w:rPr>
                <w:rFonts w:asciiTheme="majorBidi" w:hAnsiTheme="majorBidi" w:cstheme="majorBidi" w:hint="cs"/>
                <w:szCs w:val="24"/>
              </w:rPr>
              <w:t xml:space="preserve">  </w:t>
            </w:r>
          </w:p>
        </w:tc>
        <w:tc>
          <w:tcPr>
            <w:tcW w:w="162" w:type="dxa"/>
            <w:vAlign w:val="bottom"/>
          </w:tcPr>
          <w:p w14:paraId="6373C315" w14:textId="77777777" w:rsidR="007C1BCE" w:rsidRPr="00880283" w:rsidRDefault="007C1BCE" w:rsidP="007D542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6B0FEC7F" w14:textId="5500F48D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5CF0A53E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70024F3" w14:textId="41E8D3B4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B96478E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4F440527" w14:textId="253F2744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7F8678AA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4D0073E" w14:textId="3FBA3279" w:rsidR="007C1BCE" w:rsidRPr="00880283" w:rsidRDefault="007C1BCE" w:rsidP="003B083B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1BB2CE89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AA1EA9" w14:textId="2BD555A9" w:rsidR="007C1BCE" w:rsidRPr="00880283" w:rsidRDefault="007C1BCE" w:rsidP="003B083B">
            <w:pPr>
              <w:tabs>
                <w:tab w:val="decimal" w:pos="386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5A66F868" w14:textId="77777777" w:rsidR="007C1BCE" w:rsidRPr="00880283" w:rsidRDefault="007C1BCE" w:rsidP="003B083B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B54A4C5" w14:textId="78FDE800" w:rsidR="007C1BCE" w:rsidRPr="00880283" w:rsidRDefault="007C1BCE" w:rsidP="003B083B">
            <w:pPr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41DE20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230B21B0" w14:textId="10E19871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(10)</w:t>
            </w:r>
          </w:p>
        </w:tc>
        <w:tc>
          <w:tcPr>
            <w:tcW w:w="134" w:type="dxa"/>
            <w:vAlign w:val="bottom"/>
          </w:tcPr>
          <w:p w14:paraId="7D182684" w14:textId="77777777" w:rsidR="007C1BCE" w:rsidRPr="00880283" w:rsidRDefault="007C1BCE" w:rsidP="007D542F">
            <w:pPr>
              <w:tabs>
                <w:tab w:val="decimal" w:pos="413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611B7EC" w14:textId="4BF46987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(15)</w:t>
            </w:r>
          </w:p>
        </w:tc>
      </w:tr>
      <w:tr w:rsidR="00D56385" w:rsidRPr="00880283" w14:paraId="2497C4A2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center"/>
          </w:tcPr>
          <w:p w14:paraId="3372F2FB" w14:textId="784FC0CE" w:rsidR="007C1BCE" w:rsidRPr="001930C0" w:rsidRDefault="007C1BCE" w:rsidP="00C40EDA">
            <w:pPr>
              <w:ind w:left="73" w:hanging="90"/>
              <w:rPr>
                <w:rFonts w:asciiTheme="majorBidi" w:hAnsiTheme="majorBidi" w:cstheme="majorBidi"/>
                <w:szCs w:val="24"/>
                <w:cs/>
              </w:rPr>
            </w:pPr>
            <w:r w:rsidRPr="001930C0">
              <w:rPr>
                <w:rFonts w:asciiTheme="majorBidi" w:hAnsiTheme="majorBidi" w:cstheme="majorBidi" w:hint="cs"/>
                <w:spacing w:val="-8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5BE068BD" w14:textId="189929DF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4B1F0788" w14:textId="77777777" w:rsidR="007C1BCE" w:rsidRPr="00880283" w:rsidRDefault="007C1BCE" w:rsidP="00C40EDA">
            <w:pPr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70C354" w14:textId="1F8FE8D7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02159B" w14:textId="77777777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803959B" w14:textId="74601EB5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C8F266C" w14:textId="77777777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2AC1D6ED" w14:textId="63BE88B8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695F05D5" w14:textId="77777777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7D6F9E02" w14:textId="7EA424F5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3E0DA691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2CBBDB9F" w14:textId="08B35B34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DE53F86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1EC2CC93" w14:textId="546E51E7" w:rsidR="007C1BCE" w:rsidRPr="00880283" w:rsidRDefault="007C1BCE" w:rsidP="00C40EDA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322EF586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4E8DF284" w14:textId="289574EC" w:rsidR="007C1BCE" w:rsidRPr="00880283" w:rsidRDefault="007C1BCE" w:rsidP="00C40EDA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69D8DD1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55658ED" w14:textId="7810E365" w:rsidR="007C1BCE" w:rsidRPr="00880283" w:rsidRDefault="007C1BCE" w:rsidP="00C40EDA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6C9E594E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1D5040B" w14:textId="471C6D2F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08D378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0199F28B" w14:textId="39A1D907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9FA7592" w14:textId="77777777" w:rsidR="007C1BCE" w:rsidRPr="00880283" w:rsidRDefault="007C1BCE" w:rsidP="007D542F">
            <w:pPr>
              <w:tabs>
                <w:tab w:val="decimal" w:pos="413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687D28EC" w14:textId="2F24AB4F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(7)</w:t>
            </w:r>
          </w:p>
        </w:tc>
      </w:tr>
      <w:tr w:rsidR="00302D1A" w:rsidRPr="00880283" w14:paraId="61D0597A" w14:textId="77777777" w:rsidTr="007D542F">
        <w:trPr>
          <w:cantSplit/>
          <w:trHeight w:val="144"/>
        </w:trPr>
        <w:tc>
          <w:tcPr>
            <w:tcW w:w="2970" w:type="dxa"/>
            <w:shd w:val="clear" w:color="auto" w:fill="auto"/>
            <w:vAlign w:val="center"/>
          </w:tcPr>
          <w:p w14:paraId="6D5F4361" w14:textId="531A60AE" w:rsidR="007C1BCE" w:rsidRPr="001930C0" w:rsidRDefault="00F8175B" w:rsidP="00C40EDA">
            <w:pPr>
              <w:ind w:left="73" w:hanging="90"/>
              <w:rPr>
                <w:rFonts w:asciiTheme="majorBidi" w:hAnsiTheme="majorBidi" w:cstheme="majorBidi"/>
                <w:szCs w:val="24"/>
                <w:cs/>
              </w:rPr>
            </w:pPr>
            <w:r w:rsidRPr="00F8175B">
              <w:rPr>
                <w:rFonts w:asciiTheme="majorBidi" w:hAnsiTheme="majorBidi" w:hint="cs"/>
                <w:b/>
                <w:bCs/>
                <w:szCs w:val="24"/>
                <w:cs/>
                <w:lang w:val="en-GB"/>
              </w:rPr>
              <w:t>กำไร</w:t>
            </w:r>
            <w:r w:rsidRPr="00F8175B">
              <w:rPr>
                <w:rFonts w:asciiTheme="majorBidi" w:hAnsiTheme="majorBidi"/>
                <w:b/>
                <w:bCs/>
                <w:szCs w:val="24"/>
                <w:cs/>
                <w:lang w:val="en-GB"/>
              </w:rPr>
              <w:t xml:space="preserve"> (</w:t>
            </w:r>
            <w:r w:rsidRPr="00F8175B">
              <w:rPr>
                <w:rFonts w:asciiTheme="majorBidi" w:hAnsiTheme="majorBidi" w:hint="cs"/>
                <w:b/>
                <w:bCs/>
                <w:szCs w:val="24"/>
                <w:cs/>
                <w:lang w:val="en-GB"/>
              </w:rPr>
              <w:t>ขาดทุน</w:t>
            </w:r>
            <w:r w:rsidRPr="00F8175B">
              <w:rPr>
                <w:rFonts w:asciiTheme="majorBidi" w:hAnsiTheme="majorBidi"/>
                <w:b/>
                <w:bCs/>
                <w:szCs w:val="24"/>
                <w:cs/>
                <w:lang w:val="en-GB"/>
              </w:rPr>
              <w:t xml:space="preserve">) </w:t>
            </w:r>
            <w:r w:rsidR="007C1BCE" w:rsidRPr="001930C0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สำหรับ</w:t>
            </w:r>
            <w:r w:rsidR="007C1BCE" w:rsidRPr="001930C0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AA8D9D8" w14:textId="46E8025D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3ABA2C2E" w14:textId="77777777" w:rsidR="007C1BCE" w:rsidRPr="00880283" w:rsidRDefault="007C1BCE" w:rsidP="00C40EDA">
            <w:pPr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3DAC2B" w14:textId="6A9F3D69" w:rsidR="007C1BCE" w:rsidRPr="00880283" w:rsidRDefault="007C1BCE" w:rsidP="00C40EDA">
            <w:pPr>
              <w:tabs>
                <w:tab w:val="decimal" w:pos="288"/>
              </w:tabs>
              <w:ind w:left="-74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0029DBA" w14:textId="77777777" w:rsidR="007C1BCE" w:rsidRPr="00880283" w:rsidRDefault="007C1BCE" w:rsidP="00C40EDA">
            <w:pPr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3F69B393" w14:textId="2686F9AB" w:rsidR="007C1BCE" w:rsidRPr="00880283" w:rsidRDefault="007C1BCE" w:rsidP="00C40EDA">
            <w:pPr>
              <w:tabs>
                <w:tab w:val="decimal" w:pos="288"/>
              </w:tabs>
              <w:ind w:left="-129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51AE16C" w14:textId="77777777" w:rsidR="007C1BCE" w:rsidRPr="00880283" w:rsidRDefault="007C1BCE" w:rsidP="00C40EDA">
            <w:pPr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0346CFF8" w14:textId="4C3323E2" w:rsidR="007C1BCE" w:rsidRPr="00880283" w:rsidRDefault="007C1BCE" w:rsidP="00C40EDA">
            <w:pPr>
              <w:tabs>
                <w:tab w:val="decimal" w:pos="282"/>
              </w:tabs>
              <w:ind w:left="-74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4EA50781" w14:textId="77777777" w:rsidR="007C1BCE" w:rsidRPr="00880283" w:rsidRDefault="007C1BCE" w:rsidP="00C40EDA">
            <w:pPr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0A5063BE" w14:textId="7A2ABF4A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490F2E37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75C212BC" w14:textId="721BC3D2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155BA19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309411FF" w14:textId="2748E117" w:rsidR="007C1BCE" w:rsidRPr="00880283" w:rsidRDefault="007C1BCE" w:rsidP="00C40EDA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3B833FB9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20894C63" w14:textId="7B1964C1" w:rsidR="007C1BCE" w:rsidRPr="00880283" w:rsidRDefault="007C1BCE" w:rsidP="00C40EDA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4E442511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5E94E25" w14:textId="3AF0A43C" w:rsidR="007C1BCE" w:rsidRPr="00880283" w:rsidRDefault="007C1BCE" w:rsidP="00C40EDA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267ADCB" w14:textId="77777777" w:rsidR="007C1BCE" w:rsidRPr="00880283" w:rsidRDefault="007C1BCE" w:rsidP="00C40EDA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7C04C17" w14:textId="7FB68E66" w:rsidR="007C1BCE" w:rsidRPr="00880283" w:rsidRDefault="007C1BCE" w:rsidP="00C40EDA">
            <w:pPr>
              <w:ind w:left="-108" w:right="1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33BF82" w14:textId="77777777" w:rsidR="007C1BCE" w:rsidRPr="00880283" w:rsidRDefault="007C1BCE" w:rsidP="007D542F">
            <w:pPr>
              <w:tabs>
                <w:tab w:val="decimal" w:pos="574"/>
              </w:tabs>
              <w:ind w:left="-95" w:right="-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18C15" w14:textId="5EDFF2FB" w:rsidR="007C1BCE" w:rsidRPr="00880283" w:rsidRDefault="00357EFB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D23AE2">
              <w:rPr>
                <w:rFonts w:asciiTheme="majorBidi" w:hAnsiTheme="majorBidi" w:cstheme="majorBidi"/>
                <w:szCs w:val="24"/>
              </w:rPr>
              <w:t>2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B47DD30" w14:textId="77777777" w:rsidR="007C1BCE" w:rsidRPr="00880283" w:rsidRDefault="007C1BCE" w:rsidP="00C40EDA">
            <w:pPr>
              <w:tabs>
                <w:tab w:val="decimal" w:pos="413"/>
              </w:tabs>
              <w:ind w:left="-72" w:right="-3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2F9A8" w14:textId="36E6AF44" w:rsidR="007C1BCE" w:rsidRPr="00880283" w:rsidRDefault="0086227C" w:rsidP="00357EFB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</w:t>
            </w:r>
          </w:p>
        </w:tc>
      </w:tr>
    </w:tbl>
    <w:p w14:paraId="1BABFB32" w14:textId="09BE1883" w:rsidR="003A20B6" w:rsidRPr="004E175D" w:rsidRDefault="003A20B6" w:rsidP="004E175D">
      <w:pPr>
        <w:tabs>
          <w:tab w:val="left" w:pos="1982"/>
        </w:tabs>
        <w:rPr>
          <w:rFonts w:ascii="Angsana New" w:hAnsi="Angsana New"/>
          <w:sz w:val="28"/>
        </w:rPr>
        <w:sectPr w:rsidR="003A20B6" w:rsidRPr="004E175D" w:rsidSect="005D0A60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aperSrc w:first="1"/>
          <w:pgNumType w:start="46" w:chapStyle="1"/>
          <w:cols w:space="720"/>
          <w:docGrid w:linePitch="326"/>
        </w:sectPr>
      </w:pPr>
    </w:p>
    <w:p w14:paraId="0B41FBFC" w14:textId="592C8752" w:rsidR="00F53166" w:rsidRPr="004E175D" w:rsidRDefault="009E4C64" w:rsidP="004E175D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4E175D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ภาระผูกพันและหนี้สินที่อาจเกิดขึ้น</w:t>
      </w:r>
    </w:p>
    <w:p w14:paraId="58A38352" w14:textId="1EC07DE2" w:rsidR="00F53166" w:rsidRPr="00B118B0" w:rsidRDefault="002B6A24" w:rsidP="003266BC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4A4A7FEC" w:rsidR="00F53166" w:rsidRPr="003B1973" w:rsidRDefault="005B250A" w:rsidP="00FC6F27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375413">
        <w:rPr>
          <w:rFonts w:asciiTheme="majorBidi" w:hAnsiTheme="majorBidi" w:cstheme="majorBidi"/>
          <w:b/>
          <w:bCs/>
          <w:color w:val="000000"/>
          <w:spacing w:val="-2"/>
          <w:sz w:val="28"/>
        </w:rPr>
        <w:t>0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003B1973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641E8B21" w14:textId="000BE7E2" w:rsidR="00F17DEB" w:rsidRPr="003B1973" w:rsidRDefault="00F17DEB" w:rsidP="00B30EE4">
      <w:pPr>
        <w:tabs>
          <w:tab w:val="right" w:pos="7200"/>
          <w:tab w:val="right" w:pos="9000"/>
        </w:tabs>
        <w:spacing w:before="120"/>
        <w:ind w:left="360" w:right="11"/>
        <w:jc w:val="thaiDistribute"/>
        <w:rPr>
          <w:rFonts w:ascii="Angsana New" w:hAnsi="Angsana New"/>
          <w:spacing w:val="-4"/>
          <w:sz w:val="28"/>
        </w:rPr>
      </w:pPr>
      <w:r w:rsidRPr="0023056D">
        <w:rPr>
          <w:rFonts w:ascii="Angsana New" w:hAnsi="Angsana New" w:hint="cs"/>
          <w:spacing w:val="-4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กลุ่มบริษัทได้เข้าทำสัญญาเช่าดำเนินงานที่เกี่ยวข้องกับการเช่าพื้นที่และอุปกรณ์</w:t>
      </w:r>
      <w:r w:rsidR="005C7C75" w:rsidRPr="0023056D">
        <w:rPr>
          <w:rFonts w:ascii="Angsana New" w:hAnsi="Angsana New" w:hint="cs"/>
          <w:spacing w:val="-4"/>
          <w:sz w:val="28"/>
          <w:cs/>
        </w:rPr>
        <w:t xml:space="preserve"> </w:t>
      </w:r>
      <w:r w:rsidRPr="0023056D">
        <w:rPr>
          <w:rFonts w:ascii="Angsana New" w:hAnsi="Angsana New" w:hint="cs"/>
          <w:spacing w:val="-4"/>
          <w:sz w:val="28"/>
          <w:cs/>
        </w:rPr>
        <w:t>โดยอายุของสัญญามีระยะเวลา</w:t>
      </w:r>
      <w:r w:rsidR="006106A7">
        <w:rPr>
          <w:rFonts w:ascii="Angsana New" w:hAnsi="Angsana New"/>
          <w:spacing w:val="-4"/>
          <w:sz w:val="28"/>
        </w:rPr>
        <w:t xml:space="preserve">       </w:t>
      </w:r>
      <w:r w:rsidRPr="0023056D">
        <w:rPr>
          <w:rFonts w:ascii="Angsana New" w:hAnsi="Angsana New" w:hint="cs"/>
          <w:spacing w:val="-4"/>
          <w:sz w:val="28"/>
          <w:cs/>
        </w:rPr>
        <w:t>ตั้งแต่ 1</w:t>
      </w:r>
      <w:r w:rsidR="00CE3C32" w:rsidRPr="0023056D">
        <w:rPr>
          <w:rFonts w:ascii="Angsana New" w:hAnsi="Angsana New" w:hint="cs"/>
          <w:spacing w:val="-4"/>
          <w:sz w:val="28"/>
          <w:cs/>
        </w:rPr>
        <w:t xml:space="preserve"> </w:t>
      </w:r>
      <w:r w:rsidR="008F5F10" w:rsidRPr="0023056D">
        <w:rPr>
          <w:rFonts w:ascii="Angsana New" w:hAnsi="Angsana New" w:hint="cs"/>
          <w:spacing w:val="-4"/>
          <w:sz w:val="28"/>
          <w:cs/>
        </w:rPr>
        <w:t>ปี</w:t>
      </w:r>
      <w:r w:rsidR="004A4F80" w:rsidRPr="0023056D">
        <w:rPr>
          <w:rFonts w:ascii="Angsana New" w:hAnsi="Angsana New" w:hint="cs"/>
          <w:spacing w:val="-4"/>
          <w:sz w:val="28"/>
          <w:cs/>
        </w:rPr>
        <w:t xml:space="preserve"> </w:t>
      </w:r>
      <w:r w:rsidRPr="0023056D">
        <w:rPr>
          <w:rFonts w:ascii="Angsana New" w:hAnsi="Angsana New" w:hint="cs"/>
          <w:spacing w:val="-4"/>
          <w:sz w:val="28"/>
          <w:cs/>
        </w:rPr>
        <w:t xml:space="preserve">ถึง </w:t>
      </w:r>
      <w:r w:rsidR="00B57FBB" w:rsidRPr="0023056D">
        <w:rPr>
          <w:rFonts w:ascii="Angsana New" w:hAnsi="Angsana New"/>
          <w:spacing w:val="-4"/>
          <w:sz w:val="28"/>
          <w:cs/>
        </w:rPr>
        <w:t>5</w:t>
      </w:r>
      <w:r w:rsidRPr="0023056D">
        <w:rPr>
          <w:rFonts w:ascii="Angsana New" w:hAnsi="Angsana New" w:hint="cs"/>
          <w:spacing w:val="-4"/>
          <w:sz w:val="28"/>
          <w:cs/>
        </w:rPr>
        <w:t xml:space="preserve"> ปี</w:t>
      </w:r>
      <w:r w:rsidR="005B4DB9" w:rsidRPr="003B1973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73966082" w14:textId="59D2170B" w:rsidR="00D17DE1" w:rsidRPr="00944AFD" w:rsidRDefault="00F17DEB" w:rsidP="006106A7">
      <w:pPr>
        <w:tabs>
          <w:tab w:val="right" w:pos="7200"/>
        </w:tabs>
        <w:spacing w:before="120"/>
        <w:ind w:left="360" w:right="11"/>
        <w:jc w:val="thaiDistribute"/>
        <w:rPr>
          <w:rFonts w:ascii="Angsana New" w:hAnsi="Angsana New"/>
          <w:spacing w:val="-4"/>
          <w:sz w:val="28"/>
        </w:rPr>
      </w:pPr>
      <w:r w:rsidRPr="003B1973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3B1973">
        <w:rPr>
          <w:rFonts w:asciiTheme="majorBidi" w:hAnsiTheme="majorBidi" w:cstheme="majorBidi"/>
          <w:sz w:val="28"/>
          <w:cs/>
        </w:rPr>
        <w:t xml:space="preserve">ณ วันที่ </w:t>
      </w:r>
      <w:r w:rsidR="00903C7D" w:rsidRPr="003B1973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03C7D" w:rsidRPr="003B19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03C7D" w:rsidRPr="003B1973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903C7D" w:rsidRPr="003B1973">
        <w:rPr>
          <w:rFonts w:asciiTheme="majorBidi" w:hAnsiTheme="majorBidi" w:cstheme="majorBidi"/>
          <w:sz w:val="28"/>
        </w:rPr>
        <w:t xml:space="preserve"> </w:t>
      </w:r>
      <w:r w:rsidR="00AB1360" w:rsidRPr="003B1973">
        <w:rPr>
          <w:rFonts w:asciiTheme="majorBidi" w:hAnsiTheme="majorBidi" w:cstheme="majorBidi"/>
          <w:sz w:val="28"/>
        </w:rPr>
        <w:t>256</w:t>
      </w:r>
      <w:r w:rsidR="00903C7D" w:rsidRPr="003B1973">
        <w:rPr>
          <w:rFonts w:asciiTheme="majorBidi" w:hAnsiTheme="majorBidi" w:cstheme="majorBidi"/>
          <w:sz w:val="28"/>
        </w:rPr>
        <w:t>8</w:t>
      </w:r>
      <w:r w:rsidR="00AB1360" w:rsidRPr="003B1973">
        <w:rPr>
          <w:rFonts w:asciiTheme="majorBidi" w:hAnsiTheme="majorBidi" w:cstheme="majorBidi"/>
          <w:sz w:val="28"/>
        </w:rPr>
        <w:t xml:space="preserve"> </w:t>
      </w:r>
      <w:r w:rsidR="00AB1360" w:rsidRPr="003B1973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AB1360" w:rsidRPr="003B1973">
        <w:rPr>
          <w:rFonts w:asciiTheme="majorBidi" w:hAnsiTheme="majorBidi" w:cstheme="majorBidi"/>
          <w:sz w:val="28"/>
        </w:rPr>
        <w:t>31</w:t>
      </w:r>
      <w:r w:rsidR="00AB1360" w:rsidRPr="003B1973">
        <w:rPr>
          <w:rFonts w:asciiTheme="majorBidi" w:hAnsiTheme="majorBidi" w:cstheme="majorBidi"/>
          <w:sz w:val="28"/>
          <w:cs/>
        </w:rPr>
        <w:t xml:space="preserve"> ธันวาคม </w:t>
      </w:r>
      <w:r w:rsidR="00AB1360" w:rsidRPr="003B1973">
        <w:rPr>
          <w:rFonts w:asciiTheme="majorBidi" w:hAnsiTheme="majorBidi" w:cstheme="majorBidi"/>
          <w:sz w:val="28"/>
        </w:rPr>
        <w:t>256</w:t>
      </w:r>
      <w:r w:rsidR="00903C7D" w:rsidRPr="003B1973">
        <w:rPr>
          <w:rFonts w:asciiTheme="majorBidi" w:hAnsiTheme="majorBidi" w:cstheme="majorBidi"/>
          <w:sz w:val="28"/>
        </w:rPr>
        <w:t>7</w:t>
      </w:r>
      <w:r w:rsidR="00AB1360" w:rsidRPr="003B1973">
        <w:rPr>
          <w:rFonts w:asciiTheme="majorBidi" w:hAnsiTheme="majorBidi" w:cstheme="majorBidi"/>
          <w:sz w:val="28"/>
        </w:rPr>
        <w:t xml:space="preserve"> </w:t>
      </w:r>
      <w:r w:rsidR="00AB1360" w:rsidRPr="003B1973">
        <w:rPr>
          <w:rFonts w:asciiTheme="majorBidi" w:hAnsiTheme="majorBidi" w:cstheme="majorBidi"/>
          <w:sz w:val="28"/>
          <w:cs/>
        </w:rPr>
        <w:t>ดังนี้</w:t>
      </w:r>
      <w:r w:rsidR="00944AFD">
        <w:rPr>
          <w:rFonts w:asciiTheme="majorBidi" w:hAnsiTheme="majorBidi" w:cstheme="majorBidi" w:hint="cs"/>
          <w:sz w:val="28"/>
          <w:cs/>
        </w:rPr>
        <w:t xml:space="preserve"> (งบการเงินเฉพาะกิจการ</w:t>
      </w:r>
      <w:r w:rsidR="00944AFD">
        <w:rPr>
          <w:rFonts w:asciiTheme="majorBidi" w:hAnsiTheme="majorBidi" w:cstheme="majorBidi"/>
          <w:sz w:val="28"/>
        </w:rPr>
        <w:t xml:space="preserve">: </w:t>
      </w:r>
      <w:r w:rsidR="00944AFD">
        <w:rPr>
          <w:rFonts w:asciiTheme="majorBidi" w:hAnsiTheme="majorBidi" w:cstheme="majorBidi" w:hint="cs"/>
          <w:sz w:val="28"/>
          <w:cs/>
        </w:rPr>
        <w:t>ไม่มี)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160"/>
        <w:gridCol w:w="180"/>
        <w:gridCol w:w="2160"/>
      </w:tblGrid>
      <w:tr w:rsidR="00F653EC" w:rsidRPr="00BE672D" w14:paraId="6128E31A" w14:textId="77777777" w:rsidTr="006106A7">
        <w:trPr>
          <w:trHeight w:val="423"/>
          <w:tblHeader/>
        </w:trPr>
        <w:tc>
          <w:tcPr>
            <w:tcW w:w="4410" w:type="dxa"/>
          </w:tcPr>
          <w:p w14:paraId="21E4883C" w14:textId="77777777" w:rsidR="00F653EC" w:rsidRPr="009262BC" w:rsidRDefault="00F653E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74B1FF1" w14:textId="77777777" w:rsidR="00F653EC" w:rsidRPr="009262BC" w:rsidRDefault="00F653E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</w:tcPr>
          <w:p w14:paraId="78153897" w14:textId="77777777" w:rsidR="00F653EC" w:rsidRPr="009262BC" w:rsidRDefault="00F653EC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3EC" w:rsidRPr="00BE672D" w14:paraId="70E48DF9" w14:textId="77777777" w:rsidTr="006106A7">
        <w:trPr>
          <w:trHeight w:val="423"/>
          <w:tblHeader/>
        </w:trPr>
        <w:tc>
          <w:tcPr>
            <w:tcW w:w="4410" w:type="dxa"/>
          </w:tcPr>
          <w:p w14:paraId="789D4C29" w14:textId="77777777" w:rsidR="00F653EC" w:rsidRPr="009262BC" w:rsidRDefault="00F653E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57FBA6E" w14:textId="77777777" w:rsidR="00F653EC" w:rsidRPr="009262BC" w:rsidRDefault="00F653E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501FD96A" w14:textId="4368FC0A" w:rsidR="00F653EC" w:rsidRPr="009262BC" w:rsidRDefault="00F653EC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9262BC">
              <w:rPr>
                <w:rFonts w:ascii="Angsana New" w:hAnsi="Angsana New"/>
                <w:caps/>
                <w:sz w:val="28"/>
                <w:cs/>
              </w:rPr>
              <w:t>งบการเงินร</w:t>
            </w:r>
            <w:r w:rsidR="00944AFD">
              <w:rPr>
                <w:rFonts w:ascii="Angsana New" w:hAnsi="Angsana New" w:hint="cs"/>
                <w:caps/>
                <w:sz w:val="28"/>
                <w:cs/>
              </w:rPr>
              <w:t>วม</w:t>
            </w:r>
          </w:p>
        </w:tc>
      </w:tr>
      <w:tr w:rsidR="00944AFD" w:rsidRPr="000C60A2" w14:paraId="392A2ADC" w14:textId="77777777" w:rsidTr="006106A7">
        <w:trPr>
          <w:trHeight w:val="372"/>
          <w:tblHeader/>
        </w:trPr>
        <w:tc>
          <w:tcPr>
            <w:tcW w:w="4410" w:type="dxa"/>
          </w:tcPr>
          <w:p w14:paraId="68846DD0" w14:textId="77777777" w:rsidR="00944AFD" w:rsidRPr="009262BC" w:rsidRDefault="00944AFD" w:rsidP="00944AFD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3B75A8BE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BD7553F" w14:textId="2ED1D5CC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3B197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EE0BA7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D420799" w14:textId="61C948ED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44AFD" w:rsidRPr="000C60A2" w14:paraId="3659C919" w14:textId="77777777" w:rsidTr="006106A7">
        <w:trPr>
          <w:trHeight w:val="372"/>
          <w:tblHeader/>
        </w:trPr>
        <w:tc>
          <w:tcPr>
            <w:tcW w:w="4410" w:type="dxa"/>
          </w:tcPr>
          <w:p w14:paraId="4FBAA732" w14:textId="77777777" w:rsidR="00944AFD" w:rsidRPr="009262BC" w:rsidRDefault="00944AFD" w:rsidP="00944AFD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46AD09AC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758E386" w14:textId="4303C11C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0" w:type="dxa"/>
          </w:tcPr>
          <w:p w14:paraId="281D75EE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D41F4D2" w14:textId="01FF8BC9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44AFD" w:rsidRPr="000C60A2" w14:paraId="2B3C833E" w14:textId="77777777" w:rsidTr="006106A7">
        <w:trPr>
          <w:trHeight w:val="386"/>
          <w:tblHeader/>
        </w:trPr>
        <w:tc>
          <w:tcPr>
            <w:tcW w:w="4410" w:type="dxa"/>
          </w:tcPr>
          <w:p w14:paraId="21BB0F31" w14:textId="09FC937A" w:rsidR="00944AFD" w:rsidRPr="009262BC" w:rsidRDefault="00944AFD" w:rsidP="00944AFD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80" w:type="dxa"/>
          </w:tcPr>
          <w:p w14:paraId="20429967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603CCA6" w14:textId="3A7695DD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ACEDA0A" w14:textId="77777777" w:rsidR="00944AFD" w:rsidRPr="009262BC" w:rsidRDefault="00944AFD" w:rsidP="00944AF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C8F9463" w14:textId="648AC363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44AFD" w:rsidRPr="00FB19D2" w14:paraId="27F09A17" w14:textId="77777777" w:rsidTr="006106A7">
        <w:trPr>
          <w:trHeight w:val="372"/>
          <w:tblHeader/>
        </w:trPr>
        <w:tc>
          <w:tcPr>
            <w:tcW w:w="4410" w:type="dxa"/>
          </w:tcPr>
          <w:p w14:paraId="4B839CF1" w14:textId="0A378CC9" w:rsidR="00944AFD" w:rsidRPr="009262BC" w:rsidRDefault="00944AFD" w:rsidP="00944AFD">
            <w:pPr>
              <w:ind w:left="270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3B1973">
              <w:rPr>
                <w:rFonts w:asciiTheme="majorBidi" w:hAnsiTheme="majorBidi" w:cstheme="majorBidi"/>
                <w:sz w:val="28"/>
              </w:rPr>
              <w:t>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1328A4F7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194D6249" w14:textId="050ABADA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80" w:type="dxa"/>
            <w:vAlign w:val="bottom"/>
          </w:tcPr>
          <w:p w14:paraId="48C05A18" w14:textId="77777777" w:rsidR="00944AFD" w:rsidRPr="009262BC" w:rsidRDefault="00944AFD" w:rsidP="00944AF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164D20D0" w14:textId="3FD8316B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944AFD" w:rsidRPr="00FB19D2" w14:paraId="01FC87FC" w14:textId="77777777" w:rsidTr="006106A7">
        <w:trPr>
          <w:trHeight w:val="372"/>
          <w:tblHeader/>
        </w:trPr>
        <w:tc>
          <w:tcPr>
            <w:tcW w:w="4410" w:type="dxa"/>
          </w:tcPr>
          <w:p w14:paraId="5454259E" w14:textId="53683210" w:rsidR="00944AFD" w:rsidRPr="009262BC" w:rsidRDefault="00944AFD" w:rsidP="00944AFD">
            <w:pPr>
              <w:ind w:left="270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3B1973">
              <w:rPr>
                <w:rFonts w:asciiTheme="majorBidi" w:hAnsiTheme="majorBidi" w:cstheme="majorBidi"/>
                <w:sz w:val="28"/>
              </w:rPr>
              <w:t>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3B1973">
              <w:rPr>
                <w:rFonts w:asciiTheme="majorBidi" w:hAnsiTheme="majorBidi" w:cstheme="majorBidi"/>
                <w:sz w:val="28"/>
              </w:rPr>
              <w:t>5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3B340041" w14:textId="77777777" w:rsidR="00944AFD" w:rsidRPr="009262BC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54FA9FFE" w14:textId="5BB5DAC7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2DD8C012" w14:textId="77777777" w:rsidR="00944AFD" w:rsidRPr="009262BC" w:rsidRDefault="00944AFD" w:rsidP="00944AF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6F4D427C" w14:textId="0ADB6242" w:rsidR="00944AFD" w:rsidRPr="009262BC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125</w:t>
            </w:r>
          </w:p>
        </w:tc>
      </w:tr>
    </w:tbl>
    <w:p w14:paraId="224A928A" w14:textId="77777777" w:rsidR="00F653EC" w:rsidRPr="003B1973" w:rsidRDefault="00F653EC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7D9F0B78" w:rsidR="00D17DE1" w:rsidRPr="003B1973" w:rsidRDefault="005B250A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257A66">
        <w:rPr>
          <w:rFonts w:asciiTheme="majorBidi" w:hAnsiTheme="majorBidi" w:cstheme="majorBidi"/>
          <w:b/>
          <w:bCs/>
          <w:color w:val="000000"/>
          <w:spacing w:val="-2"/>
          <w:sz w:val="28"/>
        </w:rPr>
        <w:t>0</w:t>
      </w:r>
      <w:r w:rsidR="00030EAA"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3B1973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28A6C801" w:rsidR="00D17DE1" w:rsidRDefault="00694B6A" w:rsidP="006106A7">
      <w:pPr>
        <w:tabs>
          <w:tab w:val="right" w:pos="7200"/>
        </w:tabs>
        <w:spacing w:before="120"/>
        <w:ind w:left="360" w:right="11"/>
        <w:jc w:val="thaiDistribute"/>
        <w:rPr>
          <w:rFonts w:asciiTheme="majorBidi" w:hAnsiTheme="majorBidi" w:cstheme="majorBidi"/>
          <w:sz w:val="28"/>
        </w:rPr>
      </w:pPr>
      <w:r w:rsidRPr="003B1973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3B1973">
        <w:rPr>
          <w:rFonts w:ascii="Angsana New" w:hAnsi="Angsana New"/>
          <w:spacing w:val="-4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3B1973">
        <w:rPr>
          <w:rFonts w:ascii="Angsana New" w:hAnsi="Angsana New"/>
          <w:spacing w:val="-4"/>
          <w:sz w:val="28"/>
        </w:rPr>
        <w:t xml:space="preserve"> </w:t>
      </w:r>
      <w:r w:rsidR="00D17DE1" w:rsidRPr="003B1973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903C7D" w:rsidRPr="003B1973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03C7D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03C7D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903C7D">
        <w:rPr>
          <w:rFonts w:asciiTheme="majorBidi" w:hAnsiTheme="majorBidi" w:cstheme="majorBidi"/>
          <w:sz w:val="28"/>
        </w:rPr>
        <w:t xml:space="preserve"> </w:t>
      </w:r>
      <w:r w:rsidR="00D17DE1" w:rsidRPr="00CB7512">
        <w:rPr>
          <w:rFonts w:ascii="Angsana New" w:hAnsi="Angsana New"/>
          <w:spacing w:val="-4"/>
          <w:sz w:val="28"/>
        </w:rPr>
        <w:t>256</w:t>
      </w:r>
      <w:r w:rsidR="00903C7D">
        <w:rPr>
          <w:rFonts w:ascii="Angsana New" w:hAnsi="Angsana New"/>
          <w:spacing w:val="-4"/>
          <w:sz w:val="28"/>
        </w:rPr>
        <w:t>8</w:t>
      </w:r>
      <w:r w:rsidR="00D17DE1" w:rsidRPr="00CB7512">
        <w:rPr>
          <w:rFonts w:ascii="Angsana New" w:hAnsi="Angsana New"/>
          <w:spacing w:val="-4"/>
          <w:sz w:val="28"/>
        </w:rPr>
        <w:t xml:space="preserve"> 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D17DE1" w:rsidRPr="00CB7512">
        <w:rPr>
          <w:rFonts w:ascii="Angsana New" w:hAnsi="Angsana New"/>
          <w:spacing w:val="-4"/>
          <w:sz w:val="28"/>
        </w:rPr>
        <w:t>31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D17DE1" w:rsidRPr="00CB7512">
        <w:rPr>
          <w:rFonts w:ascii="Angsana New" w:hAnsi="Angsana New"/>
          <w:spacing w:val="-4"/>
          <w:sz w:val="28"/>
        </w:rPr>
        <w:t>256</w:t>
      </w:r>
      <w:r w:rsidR="00903C7D">
        <w:rPr>
          <w:rFonts w:ascii="Angsana New" w:hAnsi="Angsana New"/>
          <w:spacing w:val="-4"/>
          <w:sz w:val="28"/>
        </w:rPr>
        <w:t>7</w:t>
      </w:r>
      <w:r w:rsidR="0024452E" w:rsidRPr="00CB7512">
        <w:rPr>
          <w:rFonts w:ascii="Angsana New" w:hAnsi="Angsana New"/>
          <w:spacing w:val="-4"/>
          <w:sz w:val="28"/>
        </w:rPr>
        <w:t xml:space="preserve"> </w:t>
      </w:r>
      <w:r w:rsidR="0024452E" w:rsidRPr="00CB7512">
        <w:rPr>
          <w:rFonts w:ascii="Angsana New" w:hAnsi="Angsana New"/>
          <w:spacing w:val="-4"/>
          <w:sz w:val="28"/>
          <w:cs/>
        </w:rPr>
        <w:t>ดังนี้</w:t>
      </w:r>
      <w:r w:rsidR="00944AFD">
        <w:rPr>
          <w:rFonts w:ascii="Angsana New" w:hAnsi="Angsana New" w:hint="cs"/>
          <w:spacing w:val="-4"/>
          <w:sz w:val="28"/>
          <w:cs/>
        </w:rPr>
        <w:t xml:space="preserve"> </w:t>
      </w:r>
      <w:r w:rsidR="00944AFD">
        <w:rPr>
          <w:rFonts w:asciiTheme="majorBidi" w:hAnsiTheme="majorBidi" w:cstheme="majorBidi" w:hint="cs"/>
          <w:sz w:val="28"/>
          <w:cs/>
        </w:rPr>
        <w:t>(งบการเงินเฉพาะกิจการ</w:t>
      </w:r>
      <w:r w:rsidR="00944AFD">
        <w:rPr>
          <w:rFonts w:asciiTheme="majorBidi" w:hAnsiTheme="majorBidi" w:cstheme="majorBidi"/>
          <w:sz w:val="28"/>
        </w:rPr>
        <w:t xml:space="preserve">: </w:t>
      </w:r>
      <w:r w:rsidR="00944AFD">
        <w:rPr>
          <w:rFonts w:asciiTheme="majorBidi" w:hAnsiTheme="majorBidi" w:cstheme="majorBidi" w:hint="cs"/>
          <w:sz w:val="28"/>
          <w:cs/>
        </w:rPr>
        <w:t>ไม่มี)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160"/>
        <w:gridCol w:w="180"/>
        <w:gridCol w:w="2160"/>
      </w:tblGrid>
      <w:tr w:rsidR="005D2A0C" w:rsidRPr="00BE672D" w14:paraId="1B81BB2B" w14:textId="77777777" w:rsidTr="006106A7">
        <w:trPr>
          <w:trHeight w:val="423"/>
          <w:tblHeader/>
        </w:trPr>
        <w:tc>
          <w:tcPr>
            <w:tcW w:w="4410" w:type="dxa"/>
          </w:tcPr>
          <w:p w14:paraId="5CB7FFDE" w14:textId="77777777" w:rsidR="005D2A0C" w:rsidRPr="009262BC" w:rsidRDefault="005D2A0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9DFCC5B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</w:tcPr>
          <w:p w14:paraId="39AF7755" w14:textId="77777777" w:rsidR="005D2A0C" w:rsidRPr="009262BC" w:rsidRDefault="005D2A0C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5D2A0C" w:rsidRPr="00BE672D" w14:paraId="589453D9" w14:textId="77777777" w:rsidTr="006106A7">
        <w:trPr>
          <w:trHeight w:val="423"/>
          <w:tblHeader/>
        </w:trPr>
        <w:tc>
          <w:tcPr>
            <w:tcW w:w="4410" w:type="dxa"/>
          </w:tcPr>
          <w:p w14:paraId="5AF61871" w14:textId="77777777" w:rsidR="005D2A0C" w:rsidRPr="009262BC" w:rsidRDefault="005D2A0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E148D41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57BC729" w14:textId="77777777" w:rsidR="005D2A0C" w:rsidRPr="009262BC" w:rsidRDefault="005D2A0C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9262BC">
              <w:rPr>
                <w:rFonts w:ascii="Angsana New" w:hAnsi="Angsana New"/>
                <w:caps/>
                <w:sz w:val="28"/>
                <w:cs/>
              </w:rPr>
              <w:t>งบการเงินร</w:t>
            </w:r>
            <w:r>
              <w:rPr>
                <w:rFonts w:ascii="Angsana New" w:hAnsi="Angsana New" w:hint="cs"/>
                <w:caps/>
                <w:sz w:val="28"/>
                <w:cs/>
              </w:rPr>
              <w:t>วม</w:t>
            </w:r>
          </w:p>
        </w:tc>
      </w:tr>
      <w:tr w:rsidR="005D2A0C" w:rsidRPr="000C60A2" w14:paraId="54D45075" w14:textId="77777777" w:rsidTr="006106A7">
        <w:trPr>
          <w:trHeight w:val="372"/>
          <w:tblHeader/>
        </w:trPr>
        <w:tc>
          <w:tcPr>
            <w:tcW w:w="4410" w:type="dxa"/>
          </w:tcPr>
          <w:p w14:paraId="4D619182" w14:textId="77777777" w:rsidR="005D2A0C" w:rsidRPr="009262BC" w:rsidRDefault="005D2A0C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331814B9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DDFD7A5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3B197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F60B7FF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C7F906C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D2A0C" w:rsidRPr="000C60A2" w14:paraId="25CC45F6" w14:textId="77777777" w:rsidTr="006106A7">
        <w:trPr>
          <w:trHeight w:val="372"/>
          <w:tblHeader/>
        </w:trPr>
        <w:tc>
          <w:tcPr>
            <w:tcW w:w="4410" w:type="dxa"/>
          </w:tcPr>
          <w:p w14:paraId="701F6E72" w14:textId="77777777" w:rsidR="005D2A0C" w:rsidRPr="009262BC" w:rsidRDefault="005D2A0C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00DCF25F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74AC9CE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0" w:type="dxa"/>
          </w:tcPr>
          <w:p w14:paraId="4B2CAC84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BE3309A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D2A0C" w:rsidRPr="000C60A2" w14:paraId="6AA1CFC1" w14:textId="77777777" w:rsidTr="006106A7">
        <w:trPr>
          <w:trHeight w:val="386"/>
          <w:tblHeader/>
        </w:trPr>
        <w:tc>
          <w:tcPr>
            <w:tcW w:w="4410" w:type="dxa"/>
          </w:tcPr>
          <w:p w14:paraId="28A4A2D2" w14:textId="77777777" w:rsidR="005D2A0C" w:rsidRPr="009262BC" w:rsidRDefault="005D2A0C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80" w:type="dxa"/>
          </w:tcPr>
          <w:p w14:paraId="4F070B75" w14:textId="77777777" w:rsidR="005D2A0C" w:rsidRPr="009262BC" w:rsidRDefault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C4F780B" w14:textId="77777777" w:rsidR="005D2A0C" w:rsidRPr="009262BC" w:rsidRDefault="005D2A0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6FBD3774" w14:textId="77777777" w:rsidR="005D2A0C" w:rsidRPr="009262BC" w:rsidRDefault="005D2A0C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90547D7" w14:textId="77777777" w:rsidR="005D2A0C" w:rsidRPr="009262BC" w:rsidRDefault="005D2A0C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D2A0C" w:rsidRPr="00FB19D2" w14:paraId="1C9C20B2" w14:textId="77777777" w:rsidTr="006106A7">
        <w:trPr>
          <w:trHeight w:val="372"/>
          <w:tblHeader/>
        </w:trPr>
        <w:tc>
          <w:tcPr>
            <w:tcW w:w="4410" w:type="dxa"/>
          </w:tcPr>
          <w:p w14:paraId="5CAC1859" w14:textId="77777777" w:rsidR="005D2A0C" w:rsidRPr="009262BC" w:rsidRDefault="005D2A0C" w:rsidP="005D2A0C">
            <w:pPr>
              <w:ind w:left="270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3B1973">
              <w:rPr>
                <w:rFonts w:asciiTheme="majorBidi" w:hAnsiTheme="majorBidi" w:cstheme="majorBidi"/>
                <w:sz w:val="28"/>
              </w:rPr>
              <w:t>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512EE420" w14:textId="77777777" w:rsidR="005D2A0C" w:rsidRPr="009262BC" w:rsidRDefault="005D2A0C" w:rsidP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0EF278A5" w14:textId="29ABA732" w:rsidR="005D2A0C" w:rsidRPr="009262BC" w:rsidRDefault="005D2A0C" w:rsidP="005D2A0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1,169</w:t>
            </w:r>
          </w:p>
        </w:tc>
        <w:tc>
          <w:tcPr>
            <w:tcW w:w="180" w:type="dxa"/>
            <w:vAlign w:val="bottom"/>
          </w:tcPr>
          <w:p w14:paraId="070AFD54" w14:textId="77777777" w:rsidR="005D2A0C" w:rsidRPr="009262BC" w:rsidRDefault="005D2A0C" w:rsidP="005D2A0C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4BA53982" w14:textId="45468D1D" w:rsidR="005D2A0C" w:rsidRPr="009262BC" w:rsidRDefault="005D2A0C" w:rsidP="005D2A0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5D2A0C" w:rsidRPr="00FB19D2" w14:paraId="151A567C" w14:textId="77777777" w:rsidTr="006106A7">
        <w:trPr>
          <w:trHeight w:val="372"/>
          <w:tblHeader/>
        </w:trPr>
        <w:tc>
          <w:tcPr>
            <w:tcW w:w="4410" w:type="dxa"/>
          </w:tcPr>
          <w:p w14:paraId="2C9F18CB" w14:textId="77777777" w:rsidR="005D2A0C" w:rsidRPr="009262BC" w:rsidRDefault="005D2A0C" w:rsidP="005D2A0C">
            <w:pPr>
              <w:ind w:left="270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3B1973">
              <w:rPr>
                <w:rFonts w:asciiTheme="majorBidi" w:hAnsiTheme="majorBidi" w:cstheme="majorBidi"/>
                <w:sz w:val="28"/>
              </w:rPr>
              <w:t>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3B1973">
              <w:rPr>
                <w:rFonts w:asciiTheme="majorBidi" w:hAnsiTheme="majorBidi" w:cstheme="majorBidi"/>
                <w:sz w:val="28"/>
              </w:rPr>
              <w:t>5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6E86EC33" w14:textId="77777777" w:rsidR="005D2A0C" w:rsidRPr="009262BC" w:rsidRDefault="005D2A0C" w:rsidP="005D2A0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4920532B" w14:textId="7F47A96A" w:rsidR="005D2A0C" w:rsidRPr="009262BC" w:rsidRDefault="005D2A0C" w:rsidP="005D2A0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1,972</w:t>
            </w:r>
          </w:p>
        </w:tc>
        <w:tc>
          <w:tcPr>
            <w:tcW w:w="180" w:type="dxa"/>
            <w:vAlign w:val="bottom"/>
          </w:tcPr>
          <w:p w14:paraId="78236F29" w14:textId="77777777" w:rsidR="005D2A0C" w:rsidRPr="009262BC" w:rsidRDefault="005D2A0C" w:rsidP="005D2A0C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026C703C" w14:textId="2A301FF7" w:rsidR="005D2A0C" w:rsidRPr="009262BC" w:rsidRDefault="005D2A0C" w:rsidP="005D2A0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481</w:t>
            </w:r>
          </w:p>
        </w:tc>
      </w:tr>
    </w:tbl>
    <w:p w14:paraId="39808813" w14:textId="77777777" w:rsidR="003A6C66" w:rsidRDefault="003A6C66" w:rsidP="00CF5D6A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</w:p>
    <w:p w14:paraId="438B0000" w14:textId="77777777" w:rsidR="003A6C66" w:rsidRDefault="003A6C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373AB609">
        <w:rPr>
          <w:rFonts w:asciiTheme="majorBidi" w:hAnsiTheme="majorBidi" w:cstheme="majorBidi"/>
          <w:b/>
          <w:bCs/>
          <w:color w:val="000000" w:themeColor="text1"/>
          <w:sz w:val="28"/>
        </w:rPr>
        <w:br w:type="page"/>
      </w:r>
    </w:p>
    <w:p w14:paraId="3E7B6970" w14:textId="12F1064A" w:rsidR="00CF5D6A" w:rsidRPr="003B1973" w:rsidRDefault="00CF5D6A" w:rsidP="00CF5D6A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0</w:t>
      </w:r>
      <w:r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>.3</w:t>
      </w:r>
      <w:r w:rsidRPr="003B1973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3B1973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  <w:r w:rsidRPr="003B1973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 xml:space="preserve">  </w:t>
      </w:r>
    </w:p>
    <w:p w14:paraId="1F88CE1F" w14:textId="77777777" w:rsidR="00CF5D6A" w:rsidRPr="003B1973" w:rsidRDefault="00CF5D6A" w:rsidP="00CF5D6A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B1973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3B1973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3B1973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3B1973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3B1973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3B19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5E584C55" w14:textId="24162001" w:rsidR="00CF5D6A" w:rsidRDefault="00CF5D6A" w:rsidP="00CF5D6A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3B1973">
        <w:rPr>
          <w:rFonts w:asciiTheme="majorBidi" w:hAnsiTheme="majorBidi" w:cstheme="majorBidi"/>
          <w:sz w:val="28"/>
          <w:cs/>
        </w:rPr>
        <w:t xml:space="preserve">ณ วันที่ </w:t>
      </w:r>
      <w:r w:rsidRPr="003B1973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3B19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B1973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3B1973">
        <w:rPr>
          <w:rFonts w:asciiTheme="majorBidi" w:hAnsiTheme="majorBidi" w:cstheme="majorBidi"/>
          <w:sz w:val="28"/>
        </w:rPr>
        <w:t xml:space="preserve"> 2568 </w:t>
      </w:r>
      <w:r w:rsidRPr="003B1973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3B1973">
        <w:rPr>
          <w:rFonts w:asciiTheme="majorBidi" w:hAnsiTheme="majorBidi" w:cstheme="majorBidi"/>
          <w:sz w:val="28"/>
        </w:rPr>
        <w:t>31</w:t>
      </w:r>
      <w:r w:rsidRPr="003B1973">
        <w:rPr>
          <w:rFonts w:asciiTheme="majorBidi" w:hAnsiTheme="majorBidi" w:cstheme="majorBidi"/>
          <w:sz w:val="28"/>
          <w:cs/>
        </w:rPr>
        <w:t xml:space="preserve"> ธันวาคม </w:t>
      </w:r>
      <w:r w:rsidRPr="003B1973">
        <w:rPr>
          <w:rFonts w:asciiTheme="majorBidi" w:hAnsiTheme="majorBidi" w:cstheme="majorBidi"/>
          <w:sz w:val="28"/>
        </w:rPr>
        <w:t>2567</w:t>
      </w:r>
      <w:r w:rsidRPr="003B1973">
        <w:rPr>
          <w:rFonts w:asciiTheme="majorBidi" w:hAnsiTheme="majorBidi" w:cstheme="majorBidi"/>
          <w:sz w:val="28"/>
          <w:cs/>
        </w:rPr>
        <w:t xml:space="preserve"> </w:t>
      </w:r>
      <w:r w:rsidRPr="003B1973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3B1973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</w:t>
      </w:r>
      <w:r w:rsidRPr="00630251">
        <w:rPr>
          <w:rFonts w:asciiTheme="majorBidi" w:hAnsiTheme="majorBidi" w:hint="cs"/>
          <w:sz w:val="28"/>
          <w:cs/>
        </w:rPr>
        <w:t>สถาบันการเงิน</w:t>
      </w:r>
      <w:r w:rsidRPr="003B1973">
        <w:rPr>
          <w:rFonts w:asciiTheme="majorBidi" w:hAnsiTheme="majorBidi" w:cstheme="majorBidi"/>
          <w:sz w:val="28"/>
          <w:cs/>
        </w:rPr>
        <w:t xml:space="preserve"> ดังนี้</w:t>
      </w:r>
      <w:r>
        <w:rPr>
          <w:rFonts w:asciiTheme="majorBidi" w:hAnsiTheme="majorBidi" w:cstheme="majorBidi" w:hint="cs"/>
          <w:sz w:val="28"/>
          <w:cs/>
        </w:rPr>
        <w:t xml:space="preserve"> (งบการเงินเฉพาะกิจการ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ไม่มี)</w:t>
      </w:r>
    </w:p>
    <w:tbl>
      <w:tblPr>
        <w:tblW w:w="855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80"/>
        <w:gridCol w:w="2160"/>
        <w:gridCol w:w="180"/>
        <w:gridCol w:w="2160"/>
      </w:tblGrid>
      <w:tr w:rsidR="003A6C66" w:rsidRPr="00BE672D" w14:paraId="2F8E120C" w14:textId="77777777" w:rsidTr="006106A7">
        <w:trPr>
          <w:trHeight w:val="423"/>
          <w:tblHeader/>
        </w:trPr>
        <w:tc>
          <w:tcPr>
            <w:tcW w:w="3870" w:type="dxa"/>
          </w:tcPr>
          <w:p w14:paraId="163DE21A" w14:textId="77777777" w:rsidR="003A6C66" w:rsidRPr="009262BC" w:rsidRDefault="003A6C66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F17CE6B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</w:tcPr>
          <w:p w14:paraId="2F56C9F2" w14:textId="77777777" w:rsidR="003A6C66" w:rsidRPr="009262BC" w:rsidRDefault="003A6C66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3A6C66" w:rsidRPr="00BE672D" w14:paraId="2DE479B9" w14:textId="77777777" w:rsidTr="006106A7">
        <w:trPr>
          <w:trHeight w:val="423"/>
          <w:tblHeader/>
        </w:trPr>
        <w:tc>
          <w:tcPr>
            <w:tcW w:w="3870" w:type="dxa"/>
          </w:tcPr>
          <w:p w14:paraId="7857149F" w14:textId="77777777" w:rsidR="003A6C66" w:rsidRPr="009262BC" w:rsidRDefault="003A6C66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FBF15CB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20B3D44E" w14:textId="77777777" w:rsidR="003A6C66" w:rsidRPr="009262BC" w:rsidRDefault="003A6C66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9262BC">
              <w:rPr>
                <w:rFonts w:ascii="Angsana New" w:hAnsi="Angsana New"/>
                <w:caps/>
                <w:sz w:val="28"/>
                <w:cs/>
              </w:rPr>
              <w:t>งบการเงินร</w:t>
            </w:r>
            <w:r>
              <w:rPr>
                <w:rFonts w:ascii="Angsana New" w:hAnsi="Angsana New" w:hint="cs"/>
                <w:caps/>
                <w:sz w:val="28"/>
                <w:cs/>
              </w:rPr>
              <w:t>วม</w:t>
            </w:r>
          </w:p>
        </w:tc>
      </w:tr>
      <w:tr w:rsidR="003A6C66" w:rsidRPr="000C60A2" w14:paraId="412FFA5D" w14:textId="77777777" w:rsidTr="006106A7">
        <w:trPr>
          <w:trHeight w:val="372"/>
          <w:tblHeader/>
        </w:trPr>
        <w:tc>
          <w:tcPr>
            <w:tcW w:w="3870" w:type="dxa"/>
          </w:tcPr>
          <w:p w14:paraId="311E6954" w14:textId="77777777" w:rsidR="003A6C66" w:rsidRPr="009262BC" w:rsidRDefault="003A6C66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76BB7B0D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16CA321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3B197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BAD0C7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CE82715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3A6C66" w:rsidRPr="000C60A2" w14:paraId="3256CACE" w14:textId="77777777" w:rsidTr="006106A7">
        <w:trPr>
          <w:trHeight w:val="372"/>
          <w:tblHeader/>
        </w:trPr>
        <w:tc>
          <w:tcPr>
            <w:tcW w:w="3870" w:type="dxa"/>
          </w:tcPr>
          <w:p w14:paraId="68A4A24A" w14:textId="77777777" w:rsidR="003A6C66" w:rsidRPr="009262BC" w:rsidRDefault="003A6C66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0EF2EF4A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D2ADC5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0" w:type="dxa"/>
          </w:tcPr>
          <w:p w14:paraId="656127C5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B3F9C29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A6C66" w:rsidRPr="00FB19D2" w14:paraId="2470242C" w14:textId="77777777" w:rsidTr="006106A7">
        <w:trPr>
          <w:trHeight w:val="372"/>
          <w:tblHeader/>
        </w:trPr>
        <w:tc>
          <w:tcPr>
            <w:tcW w:w="3870" w:type="dxa"/>
          </w:tcPr>
          <w:p w14:paraId="31F164EC" w14:textId="56604EDD" w:rsidR="003A6C66" w:rsidRPr="003A6C66" w:rsidRDefault="00F2612F" w:rsidP="003A6C6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4B96E6E" w14:textId="77777777" w:rsidR="003A6C66" w:rsidRPr="009262BC" w:rsidRDefault="003A6C6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28CE2A62" w14:textId="73EDCEA2" w:rsidR="003A6C66" w:rsidRPr="009262BC" w:rsidRDefault="003A6C66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AE5BEA">
              <w:rPr>
                <w:rFonts w:asciiTheme="majorBidi" w:hAnsiTheme="majorBidi" w:cstheme="majorBidi"/>
                <w:sz w:val="28"/>
              </w:rPr>
              <w:t>211</w:t>
            </w:r>
            <w:r w:rsidR="002332E0">
              <w:rPr>
                <w:rFonts w:asciiTheme="majorBidi" w:hAnsiTheme="majorBidi" w:cstheme="majorBidi"/>
                <w:sz w:val="28"/>
              </w:rPr>
              <w:t>,008</w:t>
            </w:r>
          </w:p>
        </w:tc>
        <w:tc>
          <w:tcPr>
            <w:tcW w:w="180" w:type="dxa"/>
            <w:vAlign w:val="bottom"/>
          </w:tcPr>
          <w:p w14:paraId="083CC2D4" w14:textId="77777777" w:rsidR="003A6C66" w:rsidRPr="009262BC" w:rsidRDefault="003A6C66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1E0AEE99" w14:textId="46712B59" w:rsidR="003A6C66" w:rsidRPr="009262BC" w:rsidRDefault="00C36239" w:rsidP="00C21EF5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1,460,375</w:t>
            </w:r>
          </w:p>
        </w:tc>
      </w:tr>
    </w:tbl>
    <w:p w14:paraId="7FFFA9F4" w14:textId="77777777" w:rsidR="003A6C66" w:rsidRDefault="003A6C66" w:rsidP="00B0251C">
      <w:pPr>
        <w:spacing w:after="120"/>
        <w:jc w:val="thaiDistribute"/>
        <w:rPr>
          <w:rFonts w:asciiTheme="majorBidi" w:hAnsiTheme="majorBidi" w:cstheme="majorBidi"/>
          <w:sz w:val="28"/>
        </w:rPr>
      </w:pPr>
    </w:p>
    <w:p w14:paraId="18E6A990" w14:textId="643C4B09" w:rsidR="00B0251C" w:rsidRPr="003B1973" w:rsidRDefault="00B0251C" w:rsidP="00B0251C">
      <w:pPr>
        <w:ind w:left="360" w:right="-29"/>
        <w:rPr>
          <w:rFonts w:asciiTheme="majorBidi" w:hAnsiTheme="majorBidi" w:cstheme="majorBidi"/>
          <w:sz w:val="28"/>
        </w:rPr>
      </w:pPr>
      <w:r w:rsidRPr="003B1973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>0</w:t>
      </w:r>
      <w:r w:rsidRPr="003B1973">
        <w:rPr>
          <w:rFonts w:asciiTheme="majorBidi" w:hAnsiTheme="majorBidi" w:cstheme="majorBidi"/>
          <w:sz w:val="28"/>
          <w:cs/>
        </w:rPr>
        <w:t>.</w:t>
      </w:r>
      <w:r w:rsidRPr="003B1973">
        <w:rPr>
          <w:rFonts w:asciiTheme="majorBidi" w:hAnsiTheme="majorBidi" w:cstheme="majorBidi"/>
          <w:sz w:val="28"/>
        </w:rPr>
        <w:t>3</w:t>
      </w:r>
      <w:r w:rsidRPr="003B1973">
        <w:rPr>
          <w:rFonts w:asciiTheme="majorBidi" w:hAnsiTheme="majorBidi" w:cs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2</w:t>
      </w:r>
      <w:r w:rsidRPr="003B1973">
        <w:rPr>
          <w:rFonts w:asciiTheme="majorBidi" w:hAnsiTheme="majorBidi" w:cstheme="majorBidi"/>
          <w:sz w:val="28"/>
        </w:rPr>
        <w:t xml:space="preserve"> </w:t>
      </w:r>
      <w:r w:rsidRPr="003B1973">
        <w:rPr>
          <w:rFonts w:asciiTheme="majorBidi" w:hAnsiTheme="majorBidi" w:cstheme="majorBidi"/>
          <w:sz w:val="28"/>
          <w:cs/>
        </w:rPr>
        <w:t>การค้ำประกัน</w:t>
      </w:r>
      <w:r>
        <w:rPr>
          <w:rFonts w:asciiTheme="majorBidi" w:hAnsiTheme="majorBidi" w:cstheme="majorBidi" w:hint="cs"/>
          <w:sz w:val="28"/>
          <w:cs/>
        </w:rPr>
        <w:t>ระหว่างกิจการที่เกี่ยวข้องกัน</w:t>
      </w:r>
      <w:r w:rsidRPr="003B1973">
        <w:rPr>
          <w:rFonts w:asciiTheme="majorBidi" w:hAnsiTheme="majorBidi" w:cstheme="majorBidi" w:hint="cs"/>
          <w:sz w:val="28"/>
          <w:cs/>
        </w:rPr>
        <w:t xml:space="preserve"> </w:t>
      </w:r>
    </w:p>
    <w:p w14:paraId="6403CA75" w14:textId="77777777" w:rsidR="00B0251C" w:rsidRDefault="00B0251C" w:rsidP="00B0251C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A93957">
        <w:rPr>
          <w:rFonts w:asciiTheme="majorBidi" w:hAnsiTheme="majorBidi" w:cstheme="majorBidi" w:hint="cs"/>
          <w:sz w:val="28"/>
          <w:cs/>
        </w:rPr>
        <w:t>ณ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วันที่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D034B9">
        <w:rPr>
          <w:rFonts w:asciiTheme="majorBidi" w:hAnsiTheme="majorBidi"/>
          <w:sz w:val="28"/>
        </w:rPr>
        <w:t>31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มีนาคม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D034B9">
        <w:rPr>
          <w:rFonts w:asciiTheme="majorBidi" w:hAnsiTheme="majorBidi"/>
          <w:sz w:val="28"/>
        </w:rPr>
        <w:t>2568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บริษัท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ทาคูนิ</w:t>
      </w:r>
      <w:r w:rsidRPr="00A93957">
        <w:rPr>
          <w:rFonts w:asciiTheme="majorBidi" w:hAnsiTheme="majorBidi" w:cstheme="majorBidi"/>
          <w:sz w:val="28"/>
          <w:cs/>
        </w:rPr>
        <w:t xml:space="preserve"> (</w:t>
      </w:r>
      <w:r w:rsidRPr="00A93957">
        <w:rPr>
          <w:rFonts w:asciiTheme="majorBidi" w:hAnsiTheme="majorBidi" w:cstheme="majorBidi" w:hint="cs"/>
          <w:sz w:val="28"/>
          <w:cs/>
        </w:rPr>
        <w:t>ประเทศไทย</w:t>
      </w:r>
      <w:r w:rsidRPr="00A93957">
        <w:rPr>
          <w:rFonts w:asciiTheme="majorBidi" w:hAnsiTheme="majorBidi" w:cstheme="majorBidi"/>
          <w:sz w:val="28"/>
          <w:cs/>
        </w:rPr>
        <w:t xml:space="preserve">) </w:t>
      </w:r>
      <w:r w:rsidRPr="00A93957">
        <w:rPr>
          <w:rFonts w:asciiTheme="majorBidi" w:hAnsiTheme="majorBidi" w:cstheme="majorBidi" w:hint="cs"/>
          <w:sz w:val="28"/>
          <w:cs/>
        </w:rPr>
        <w:t>จำกัด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มีภาระผูกพันต่อสถาบันการเงินในการค้ำประกันสินเชื่อให้แก่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บริษัท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ซี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เอ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แซด</w:t>
      </w:r>
      <w:r w:rsidRPr="00A93957">
        <w:rPr>
          <w:rFonts w:asciiTheme="majorBidi" w:hAnsiTheme="majorBidi" w:cstheme="majorBidi"/>
          <w:sz w:val="28"/>
          <w:cs/>
        </w:rPr>
        <w:t xml:space="preserve"> (</w:t>
      </w:r>
      <w:r w:rsidRPr="00A93957">
        <w:rPr>
          <w:rFonts w:asciiTheme="majorBidi" w:hAnsiTheme="majorBidi" w:cstheme="majorBidi" w:hint="cs"/>
          <w:sz w:val="28"/>
          <w:cs/>
        </w:rPr>
        <w:t>ประเทศไทย</w:t>
      </w:r>
      <w:r w:rsidRPr="00A93957">
        <w:rPr>
          <w:rFonts w:asciiTheme="majorBidi" w:hAnsiTheme="majorBidi" w:cstheme="majorBidi"/>
          <w:sz w:val="28"/>
          <w:cs/>
        </w:rPr>
        <w:t xml:space="preserve">) </w:t>
      </w:r>
      <w:r w:rsidRPr="00A93957">
        <w:rPr>
          <w:rFonts w:asciiTheme="majorBidi" w:hAnsiTheme="majorBidi" w:cstheme="majorBidi" w:hint="cs"/>
          <w:sz w:val="28"/>
          <w:cs/>
        </w:rPr>
        <w:t>จำกัด</w:t>
      </w:r>
      <w:r w:rsidRPr="00A93957">
        <w:rPr>
          <w:rFonts w:asciiTheme="majorBidi" w:hAnsiTheme="majorBidi" w:cstheme="majorBidi"/>
          <w:sz w:val="28"/>
          <w:cs/>
        </w:rPr>
        <w:t xml:space="preserve"> (</w:t>
      </w:r>
      <w:r w:rsidRPr="00A93957">
        <w:rPr>
          <w:rFonts w:asciiTheme="majorBidi" w:hAnsiTheme="majorBidi" w:cstheme="majorBidi" w:hint="cs"/>
          <w:sz w:val="28"/>
          <w:cs/>
        </w:rPr>
        <w:t>มหาชน</w:t>
      </w:r>
      <w:r w:rsidRPr="00A93957">
        <w:rPr>
          <w:rFonts w:asciiTheme="majorBidi" w:hAnsiTheme="majorBidi" w:cstheme="majorBidi"/>
          <w:sz w:val="28"/>
          <w:cs/>
        </w:rPr>
        <w:t>)</w:t>
      </w:r>
      <w:r>
        <w:rPr>
          <w:rFonts w:asciiTheme="majorBidi" w:hAnsiTheme="majorBidi"/>
          <w:sz w:val="28"/>
        </w:rPr>
        <w:t xml:space="preserve"> </w:t>
      </w:r>
      <w:r w:rsidRPr="00A93957">
        <w:rPr>
          <w:rFonts w:asciiTheme="majorBidi" w:hAnsiTheme="majorBidi" w:cstheme="majorBidi" w:hint="cs"/>
          <w:sz w:val="28"/>
          <w:cs/>
        </w:rPr>
        <w:t>ซึ่งเป็นบริษัทย่อยจำนวนเงิน</w:t>
      </w:r>
      <w:r w:rsidRPr="00A93957">
        <w:rPr>
          <w:rFonts w:asciiTheme="majorBidi" w:hAnsiTheme="majorBidi" w:cstheme="majorBidi"/>
          <w:sz w:val="28"/>
          <w:cs/>
        </w:rPr>
        <w:t xml:space="preserve"> </w:t>
      </w:r>
      <w:r w:rsidRPr="009D181F">
        <w:rPr>
          <w:rFonts w:asciiTheme="majorBidi" w:hAnsiTheme="majorBidi"/>
          <w:sz w:val="28"/>
        </w:rPr>
        <w:t xml:space="preserve">8 </w:t>
      </w:r>
      <w:r w:rsidRPr="00A93957">
        <w:rPr>
          <w:rFonts w:asciiTheme="majorBidi" w:hAnsiTheme="majorBidi" w:cstheme="majorBidi" w:hint="cs"/>
          <w:sz w:val="28"/>
          <w:cs/>
        </w:rPr>
        <w:t>ล้านบาท</w:t>
      </w:r>
    </w:p>
    <w:p w14:paraId="38EC0B0D" w14:textId="77777777" w:rsidR="005D2A0C" w:rsidRDefault="005D2A0C" w:rsidP="00CB7512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</w:p>
    <w:p w14:paraId="3416FD67" w14:textId="77777777" w:rsidR="00AB3970" w:rsidRDefault="00AB3970" w:rsidP="00CB7512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</w:p>
    <w:p w14:paraId="486CD0F4" w14:textId="77777777" w:rsidR="005D2A0C" w:rsidRPr="00CB7512" w:rsidRDefault="005D2A0C" w:rsidP="00CB7512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  <w:cs/>
        </w:rPr>
      </w:pPr>
    </w:p>
    <w:p w14:paraId="2507B2FA" w14:textId="77777777" w:rsidR="006D7AB2" w:rsidRDefault="006D7A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  <w:sectPr w:rsidR="006D7AB2" w:rsidSect="00B30EE4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440" w:header="864" w:footer="432" w:gutter="0"/>
          <w:paperSrc w:first="7" w:other="7"/>
          <w:pgNumType w:start="47"/>
          <w:cols w:space="720"/>
          <w:docGrid w:linePitch="360"/>
        </w:sectPr>
      </w:pPr>
    </w:p>
    <w:p w14:paraId="46EEF223" w14:textId="388116D3" w:rsidR="00705181" w:rsidRPr="003B1973" w:rsidRDefault="005B250A" w:rsidP="00EB1D0C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 w:rsidRPr="003B1973">
        <w:rPr>
          <w:rFonts w:asciiTheme="majorBidi" w:hAnsiTheme="majorBidi" w:cstheme="majorBidi"/>
          <w:sz w:val="28"/>
        </w:rPr>
        <w:t>3</w:t>
      </w:r>
      <w:r w:rsidR="00257A66">
        <w:rPr>
          <w:rFonts w:asciiTheme="majorBidi" w:hAnsiTheme="majorBidi" w:cstheme="majorBidi"/>
          <w:sz w:val="28"/>
        </w:rPr>
        <w:t>0</w:t>
      </w:r>
      <w:r w:rsidR="00450A44" w:rsidRPr="003B1973">
        <w:rPr>
          <w:rFonts w:asciiTheme="majorBidi" w:hAnsiTheme="majorBidi" w:cstheme="majorBidi"/>
          <w:sz w:val="28"/>
          <w:cs/>
        </w:rPr>
        <w:t>.</w:t>
      </w:r>
      <w:r w:rsidR="00450A44" w:rsidRPr="003B1973">
        <w:rPr>
          <w:rFonts w:asciiTheme="majorBidi" w:hAnsiTheme="majorBidi" w:cstheme="majorBidi"/>
          <w:sz w:val="28"/>
        </w:rPr>
        <w:t>3</w:t>
      </w:r>
      <w:r w:rsidR="00450A44" w:rsidRPr="003B1973">
        <w:rPr>
          <w:rFonts w:asciiTheme="majorBidi" w:hAnsiTheme="majorBidi" w:cstheme="majorBidi"/>
          <w:sz w:val="28"/>
          <w:cs/>
        </w:rPr>
        <w:t>.</w:t>
      </w:r>
      <w:r w:rsidR="00B0251C">
        <w:rPr>
          <w:rFonts w:asciiTheme="majorBidi" w:hAnsiTheme="majorBidi" w:cstheme="majorBidi"/>
          <w:sz w:val="28"/>
        </w:rPr>
        <w:t>3</w:t>
      </w:r>
      <w:r w:rsidR="00155F10" w:rsidRPr="003B1973">
        <w:rPr>
          <w:rFonts w:asciiTheme="majorBidi" w:hAnsiTheme="majorBidi" w:cstheme="majorBidi"/>
          <w:sz w:val="28"/>
        </w:rPr>
        <w:t xml:space="preserve"> </w:t>
      </w:r>
      <w:r w:rsidR="00155F10" w:rsidRPr="003B1973">
        <w:rPr>
          <w:rFonts w:asciiTheme="majorBidi" w:hAnsiTheme="majorBidi" w:cstheme="majorBidi"/>
          <w:sz w:val="28"/>
          <w:cs/>
        </w:rPr>
        <w:t>การค้ำประกัน</w:t>
      </w:r>
      <w:r w:rsidR="009103A2">
        <w:rPr>
          <w:rFonts w:asciiTheme="majorBidi" w:hAnsiTheme="majorBidi" w:cstheme="majorBidi" w:hint="cs"/>
          <w:sz w:val="28"/>
          <w:cs/>
        </w:rPr>
        <w:t>สินเชื่อ</w:t>
      </w:r>
      <w:r w:rsidR="00155F10" w:rsidRPr="003B1973">
        <w:rPr>
          <w:rFonts w:asciiTheme="majorBidi" w:hAnsiTheme="majorBidi" w:cstheme="majorBidi" w:hint="cs"/>
          <w:sz w:val="28"/>
          <w:cs/>
        </w:rPr>
        <w:t xml:space="preserve"> </w:t>
      </w:r>
    </w:p>
    <w:p w14:paraId="512A4497" w14:textId="497F7B81" w:rsidR="00E97E30" w:rsidRDefault="00E97E30" w:rsidP="00E97E30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3B1973">
        <w:rPr>
          <w:rFonts w:asciiTheme="majorBidi" w:hAnsiTheme="majorBidi" w:cstheme="majorBidi"/>
          <w:sz w:val="28"/>
          <w:cs/>
        </w:rPr>
        <w:t xml:space="preserve">ณ วันที่ </w:t>
      </w:r>
      <w:r w:rsidRPr="003B1973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3B19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B1973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3B1973">
        <w:rPr>
          <w:rFonts w:asciiTheme="majorBidi" w:hAnsiTheme="majorBidi" w:cstheme="majorBidi"/>
          <w:sz w:val="28"/>
        </w:rPr>
        <w:t xml:space="preserve"> 2568 </w:t>
      </w:r>
      <w:r w:rsidRPr="003B1973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="0015715B">
        <w:rPr>
          <w:rFonts w:asciiTheme="majorBidi" w:hAnsiTheme="majorBidi" w:cstheme="majorBidi" w:hint="cs"/>
          <w:sz w:val="28"/>
          <w:cs/>
        </w:rPr>
        <w:t>และบริษัท</w:t>
      </w:r>
      <w:r w:rsidRPr="003B1973">
        <w:rPr>
          <w:rFonts w:asciiTheme="majorBidi" w:hAnsiTheme="majorBidi" w:cstheme="majorBidi"/>
          <w:sz w:val="28"/>
          <w:cs/>
        </w:rPr>
        <w:t>มี</w:t>
      </w:r>
      <w:r w:rsidR="009103A2" w:rsidRPr="003B1973">
        <w:rPr>
          <w:rFonts w:asciiTheme="majorBidi" w:hAnsiTheme="majorBidi" w:cstheme="majorBidi"/>
          <w:sz w:val="28"/>
          <w:cs/>
        </w:rPr>
        <w:t>การค้ำประกัน</w:t>
      </w:r>
      <w:r w:rsidR="009103A2">
        <w:rPr>
          <w:rFonts w:asciiTheme="majorBidi" w:hAnsiTheme="majorBidi" w:cstheme="majorBidi" w:hint="cs"/>
          <w:sz w:val="28"/>
          <w:cs/>
        </w:rPr>
        <w:t>สินเชื่อ</w:t>
      </w:r>
      <w:r w:rsidR="00E92CB4">
        <w:rPr>
          <w:rFonts w:asciiTheme="majorBidi" w:hAnsiTheme="majorBidi" w:cstheme="majorBidi" w:hint="cs"/>
          <w:sz w:val="28"/>
          <w:cs/>
        </w:rPr>
        <w:t>กับสถาบันการเงิน</w:t>
      </w:r>
      <w:r w:rsidRPr="003B1973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13368" w:type="dxa"/>
        <w:tblInd w:w="8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4"/>
        <w:gridCol w:w="99"/>
        <w:gridCol w:w="2396"/>
        <w:gridCol w:w="77"/>
        <w:gridCol w:w="2535"/>
        <w:gridCol w:w="51"/>
        <w:gridCol w:w="1126"/>
        <w:gridCol w:w="56"/>
        <w:gridCol w:w="1117"/>
        <w:gridCol w:w="37"/>
        <w:gridCol w:w="1078"/>
        <w:gridCol w:w="48"/>
        <w:gridCol w:w="1114"/>
      </w:tblGrid>
      <w:tr w:rsidR="0085662C" w:rsidRPr="003B1973" w14:paraId="0E8219FE" w14:textId="77777777" w:rsidTr="00C60E1B">
        <w:tc>
          <w:tcPr>
            <w:tcW w:w="3634" w:type="dxa"/>
          </w:tcPr>
          <w:p w14:paraId="059EABC1" w14:textId="77777777" w:rsidR="00312A60" w:rsidRPr="003B1973" w:rsidRDefault="00312A60" w:rsidP="00BA47DD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" w:type="dxa"/>
          </w:tcPr>
          <w:p w14:paraId="332FCC74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6" w:type="dxa"/>
          </w:tcPr>
          <w:p w14:paraId="4BC3409A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dxa"/>
          </w:tcPr>
          <w:p w14:paraId="1C923235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35" w:type="dxa"/>
          </w:tcPr>
          <w:p w14:paraId="2F9CE210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" w:type="dxa"/>
          </w:tcPr>
          <w:p w14:paraId="30994C3E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99" w:type="dxa"/>
            <w:gridSpan w:val="3"/>
          </w:tcPr>
          <w:p w14:paraId="040EA47E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" w:type="dxa"/>
          </w:tcPr>
          <w:p w14:paraId="40C93191" w14:textId="77777777" w:rsidR="00312A60" w:rsidRPr="003B1973" w:rsidRDefault="00312A60" w:rsidP="00BA47DD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-5" w:firstLine="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40" w:type="dxa"/>
            <w:gridSpan w:val="3"/>
          </w:tcPr>
          <w:p w14:paraId="017F5F92" w14:textId="77777777" w:rsidR="00312A60" w:rsidRPr="003B1973" w:rsidRDefault="00312A60" w:rsidP="00BA47DD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-5" w:firstLine="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B1973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5662C" w:rsidRPr="003B1973" w14:paraId="23D33D91" w14:textId="77777777" w:rsidTr="00C60E1B">
        <w:tc>
          <w:tcPr>
            <w:tcW w:w="3634" w:type="dxa"/>
          </w:tcPr>
          <w:p w14:paraId="302BD05C" w14:textId="77777777" w:rsidR="00312A60" w:rsidRPr="003B1973" w:rsidRDefault="00312A60" w:rsidP="00BA47DD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" w:type="dxa"/>
          </w:tcPr>
          <w:p w14:paraId="1BE52969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6" w:type="dxa"/>
          </w:tcPr>
          <w:p w14:paraId="41726405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7" w:type="dxa"/>
          </w:tcPr>
          <w:p w14:paraId="5C73DEDB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35" w:type="dxa"/>
          </w:tcPr>
          <w:p w14:paraId="64396135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" w:type="dxa"/>
          </w:tcPr>
          <w:p w14:paraId="08530C71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99" w:type="dxa"/>
            <w:gridSpan w:val="3"/>
            <w:tcBorders>
              <w:bottom w:val="single" w:sz="4" w:space="0" w:color="auto"/>
            </w:tcBorders>
          </w:tcPr>
          <w:p w14:paraId="75110AE3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7" w:type="dxa"/>
          </w:tcPr>
          <w:p w14:paraId="29DB9D61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9314FE7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5662C" w:rsidRPr="003B1973" w14:paraId="0EB97D53" w14:textId="77777777" w:rsidTr="00C60E1B">
        <w:tc>
          <w:tcPr>
            <w:tcW w:w="3634" w:type="dxa"/>
            <w:vMerge w:val="restart"/>
            <w:tcBorders>
              <w:bottom w:val="single" w:sz="4" w:space="0" w:color="auto"/>
            </w:tcBorders>
            <w:vAlign w:val="center"/>
          </w:tcPr>
          <w:p w14:paraId="79EDA5AF" w14:textId="77777777" w:rsidR="00312A60" w:rsidRPr="003B1973" w:rsidRDefault="00312A60" w:rsidP="00BA47DD">
            <w:pPr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99" w:type="dxa"/>
            <w:vAlign w:val="center"/>
          </w:tcPr>
          <w:p w14:paraId="2CFA2BC1" w14:textId="77777777" w:rsidR="00312A60" w:rsidRPr="00630251" w:rsidRDefault="00312A60" w:rsidP="00BA47DD">
            <w:pPr>
              <w:ind w:right="49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396" w:type="dxa"/>
            <w:vMerge w:val="restart"/>
            <w:tcBorders>
              <w:bottom w:val="single" w:sz="4" w:space="0" w:color="auto"/>
            </w:tcBorders>
            <w:vAlign w:val="center"/>
          </w:tcPr>
          <w:p w14:paraId="146D4449" w14:textId="6EA6B39E" w:rsidR="00312A60" w:rsidRPr="003B1973" w:rsidRDefault="00AA2F73" w:rsidP="00BA47DD">
            <w:pPr>
              <w:ind w:right="49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สถาบันการเงิน</w:t>
            </w:r>
          </w:p>
        </w:tc>
        <w:tc>
          <w:tcPr>
            <w:tcW w:w="77" w:type="dxa"/>
            <w:vAlign w:val="center"/>
          </w:tcPr>
          <w:p w14:paraId="3EE16EB3" w14:textId="77777777" w:rsidR="00312A60" w:rsidRDefault="00312A60" w:rsidP="00BA47DD">
            <w:pPr>
              <w:ind w:left="2" w:right="49" w:hanging="2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535" w:type="dxa"/>
            <w:vMerge w:val="restart"/>
            <w:tcBorders>
              <w:bottom w:val="single" w:sz="4" w:space="0" w:color="auto"/>
            </w:tcBorders>
            <w:vAlign w:val="center"/>
          </w:tcPr>
          <w:p w14:paraId="69609C1F" w14:textId="77777777" w:rsidR="00312A60" w:rsidRPr="003B1973" w:rsidRDefault="00312A60" w:rsidP="00BA47DD">
            <w:pPr>
              <w:ind w:left="2" w:right="49" w:hanging="2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รายละเอียด</w:t>
            </w:r>
            <w:r w:rsidRPr="00A07EEA">
              <w:rPr>
                <w:rFonts w:asciiTheme="majorBidi" w:hAnsiTheme="majorBidi" w:hint="cs"/>
                <w:sz w:val="28"/>
                <w:cs/>
              </w:rPr>
              <w:t>ของหลักประกัน</w:t>
            </w:r>
          </w:p>
        </w:tc>
        <w:tc>
          <w:tcPr>
            <w:tcW w:w="51" w:type="dxa"/>
          </w:tcPr>
          <w:p w14:paraId="3A523BF6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126" w:type="dxa"/>
          </w:tcPr>
          <w:p w14:paraId="7FD31904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3B197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56" w:type="dxa"/>
          </w:tcPr>
          <w:p w14:paraId="6073A7AF" w14:textId="77777777" w:rsidR="00312A60" w:rsidRPr="003B1973" w:rsidRDefault="00312A60" w:rsidP="00BA47DD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</w:tcPr>
          <w:p w14:paraId="4FF4E0E1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37" w:type="dxa"/>
          </w:tcPr>
          <w:p w14:paraId="0063FEB2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078" w:type="dxa"/>
          </w:tcPr>
          <w:p w14:paraId="172E95CF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3B197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8" w:type="dxa"/>
          </w:tcPr>
          <w:p w14:paraId="7135E0F1" w14:textId="77777777" w:rsidR="00312A60" w:rsidRPr="003B1973" w:rsidRDefault="00312A60" w:rsidP="00BA47DD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</w:tcPr>
          <w:p w14:paraId="3B037558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85662C" w:rsidRPr="003B1973" w14:paraId="2266E12F" w14:textId="77777777" w:rsidTr="00C60E1B">
        <w:tc>
          <w:tcPr>
            <w:tcW w:w="3634" w:type="dxa"/>
            <w:vMerge/>
          </w:tcPr>
          <w:p w14:paraId="7D099025" w14:textId="77777777" w:rsidR="00312A60" w:rsidRPr="003B1973" w:rsidRDefault="00312A60" w:rsidP="00BA47DD">
            <w:pPr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" w:type="dxa"/>
          </w:tcPr>
          <w:p w14:paraId="72EBE814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6" w:type="dxa"/>
            <w:vMerge/>
          </w:tcPr>
          <w:p w14:paraId="5F334538" w14:textId="77777777" w:rsidR="00312A60" w:rsidRPr="003B1973" w:rsidRDefault="00312A60" w:rsidP="00BA47DD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" w:type="dxa"/>
          </w:tcPr>
          <w:p w14:paraId="4CF35C38" w14:textId="77777777" w:rsidR="00312A60" w:rsidRPr="003B1973" w:rsidRDefault="00312A60" w:rsidP="00BA47DD">
            <w:pPr>
              <w:ind w:left="2" w:right="49" w:hanging="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35" w:type="dxa"/>
            <w:vMerge/>
          </w:tcPr>
          <w:p w14:paraId="2F25B93F" w14:textId="77777777" w:rsidR="00312A60" w:rsidRPr="003B1973" w:rsidRDefault="00312A60" w:rsidP="00BA47DD">
            <w:pPr>
              <w:ind w:left="2" w:right="49" w:hanging="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" w:type="dxa"/>
          </w:tcPr>
          <w:p w14:paraId="554064C0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26602CD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56" w:type="dxa"/>
          </w:tcPr>
          <w:p w14:paraId="3E863F46" w14:textId="77777777" w:rsidR="00312A60" w:rsidRPr="003B1973" w:rsidRDefault="00312A60" w:rsidP="00BA47DD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F36413D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37" w:type="dxa"/>
          </w:tcPr>
          <w:p w14:paraId="1F718EB7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27CB5E1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48" w:type="dxa"/>
          </w:tcPr>
          <w:p w14:paraId="655A69CE" w14:textId="77777777" w:rsidR="00312A60" w:rsidRPr="003B1973" w:rsidRDefault="00312A60" w:rsidP="00BA47DD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899E158" w14:textId="77777777" w:rsidR="00312A60" w:rsidRPr="003B1973" w:rsidRDefault="00312A60" w:rsidP="00BA47DD">
            <w:pPr>
              <w:ind w:left="-5" w:right="49" w:firstLine="5"/>
              <w:jc w:val="center"/>
              <w:rPr>
                <w:rFonts w:asciiTheme="majorBidi" w:hAnsiTheme="majorBidi" w:cstheme="majorBidi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5662C" w:rsidRPr="003B1973" w14:paraId="5E5F39FD" w14:textId="77777777" w:rsidTr="00C60E1B">
        <w:tc>
          <w:tcPr>
            <w:tcW w:w="3634" w:type="dxa"/>
            <w:tcBorders>
              <w:top w:val="single" w:sz="4" w:space="0" w:color="auto"/>
            </w:tcBorders>
          </w:tcPr>
          <w:p w14:paraId="5FD99759" w14:textId="5C1A93B7" w:rsidR="00312A60" w:rsidRPr="003B1973" w:rsidRDefault="00312A60" w:rsidP="00312A60">
            <w:pPr>
              <w:ind w:left="357" w:right="-29" w:hanging="357"/>
              <w:rPr>
                <w:rFonts w:asciiTheme="majorBidi" w:hAnsiTheme="majorBidi" w:cstheme="majorBidi"/>
                <w:sz w:val="28"/>
              </w:rPr>
            </w:pPr>
            <w:r w:rsidRPr="00E9210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E9210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E9210E">
              <w:rPr>
                <w:rFonts w:asciiTheme="majorBidi" w:hAnsiTheme="majorBidi" w:hint="cs"/>
                <w:sz w:val="28"/>
                <w:cs/>
              </w:rPr>
              <w:t>ทาคูนิ</w:t>
            </w:r>
            <w:r w:rsidRPr="00E9210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E9210E">
              <w:rPr>
                <w:rFonts w:asciiTheme="majorBidi" w:hAnsiTheme="majorBidi" w:hint="cs"/>
                <w:sz w:val="28"/>
                <w:cs/>
              </w:rPr>
              <w:t>กรุ๊ป</w:t>
            </w:r>
            <w:r w:rsidRPr="00E9210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E9210E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Pr="00E9210E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E9210E">
              <w:rPr>
                <w:rFonts w:asciiTheme="majorBidi" w:hAnsiTheme="majorBidi" w:hint="cs"/>
                <w:sz w:val="28"/>
                <w:cs/>
              </w:rPr>
              <w:t>มหาชน</w:t>
            </w:r>
            <w:r w:rsidRPr="00E9210E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99" w:type="dxa"/>
          </w:tcPr>
          <w:p w14:paraId="399011EA" w14:textId="77777777" w:rsidR="00312A60" w:rsidRPr="00597A50" w:rsidRDefault="00312A60" w:rsidP="00312A60">
            <w:pPr>
              <w:snapToGrid w:val="0"/>
              <w:ind w:right="76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670C1D04" w14:textId="04FEAD1B" w:rsidR="00312A60" w:rsidRDefault="008F483C" w:rsidP="00312A60">
            <w:pPr>
              <w:snapToGrid w:val="0"/>
              <w:ind w:right="7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312A60" w:rsidRPr="00597A50">
              <w:rPr>
                <w:rFonts w:asciiTheme="majorBidi" w:hAnsiTheme="majorBidi" w:hint="cs"/>
                <w:sz w:val="28"/>
                <w:cs/>
              </w:rPr>
              <w:t>ธนชาต</w:t>
            </w:r>
            <w:r w:rsidR="00312A60" w:rsidRPr="00597A50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312A60" w:rsidRPr="00597A50">
              <w:rPr>
                <w:rFonts w:asciiTheme="majorBidi" w:hAnsiTheme="majorBidi" w:hint="cs"/>
                <w:sz w:val="28"/>
                <w:cs/>
              </w:rPr>
              <w:t>พลัส</w:t>
            </w:r>
            <w:r>
              <w:rPr>
                <w:rFonts w:asciiTheme="majorBidi" w:hAnsiTheme="majorBidi" w:hint="cs"/>
                <w:sz w:val="28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56C20894" w14:textId="77777777" w:rsidR="00312A60" w:rsidRPr="002D080A" w:rsidRDefault="00312A60" w:rsidP="00312A60">
            <w:pPr>
              <w:snapToGrid w:val="0"/>
              <w:ind w:right="76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  <w:vAlign w:val="bottom"/>
          </w:tcPr>
          <w:p w14:paraId="6CD005B5" w14:textId="2C024832" w:rsidR="00312A60" w:rsidRDefault="00312A60" w:rsidP="00A93957">
            <w:pPr>
              <w:snapToGrid w:val="0"/>
              <w:ind w:right="76"/>
              <w:jc w:val="center"/>
              <w:rPr>
                <w:rFonts w:asciiTheme="majorBidi" w:hAnsiTheme="majorBidi" w:cstheme="majorBidi"/>
                <w:sz w:val="28"/>
              </w:rPr>
            </w:pPr>
            <w:r w:rsidRPr="002D080A">
              <w:rPr>
                <w:rFonts w:asciiTheme="majorBidi" w:hAnsiTheme="majorBidi" w:hint="cs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51" w:type="dxa"/>
          </w:tcPr>
          <w:p w14:paraId="0377D8D5" w14:textId="77777777" w:rsidR="00312A60" w:rsidRPr="00BA5F8C" w:rsidRDefault="00312A60" w:rsidP="00312A60">
            <w:pPr>
              <w:snapToGrid w:val="0"/>
              <w:ind w:left="-2" w:right="76" w:firstLine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7C62265" w14:textId="6B22FBA7" w:rsidR="00312A60" w:rsidRPr="003B1973" w:rsidRDefault="00312A60" w:rsidP="00312A60">
            <w:pPr>
              <w:snapToGrid w:val="0"/>
              <w:ind w:left="-2" w:right="76" w:firstLine="2"/>
              <w:jc w:val="right"/>
              <w:rPr>
                <w:rFonts w:asciiTheme="majorBidi" w:hAnsiTheme="majorBidi" w:cstheme="majorBidi"/>
                <w:sz w:val="28"/>
              </w:rPr>
            </w:pPr>
            <w:r w:rsidRPr="003A0385">
              <w:rPr>
                <w:rFonts w:asciiTheme="majorBidi" w:hAnsiTheme="majorBidi" w:hint="eastAsia"/>
                <w:sz w:val="28"/>
                <w:cs/>
              </w:rPr>
              <w:t>77</w:t>
            </w:r>
            <w:r w:rsidRPr="003A0385">
              <w:rPr>
                <w:rFonts w:asciiTheme="majorBidi" w:hAnsiTheme="majorBidi" w:cstheme="majorBidi" w:hint="eastAsia"/>
                <w:sz w:val="28"/>
              </w:rPr>
              <w:t>,</w:t>
            </w:r>
            <w:r w:rsidRPr="003A0385">
              <w:rPr>
                <w:rFonts w:asciiTheme="majorBidi" w:hAnsiTheme="majorBidi" w:hint="eastAsia"/>
                <w:sz w:val="28"/>
                <w:cs/>
              </w:rPr>
              <w:t>000</w:t>
            </w:r>
          </w:p>
        </w:tc>
        <w:tc>
          <w:tcPr>
            <w:tcW w:w="56" w:type="dxa"/>
            <w:shd w:val="clear" w:color="auto" w:fill="auto"/>
          </w:tcPr>
          <w:p w14:paraId="77224D50" w14:textId="77777777" w:rsidR="00312A60" w:rsidRPr="003B1973" w:rsidRDefault="00312A60" w:rsidP="00312A60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9FCE0FB" w14:textId="381D35DF" w:rsidR="00312A60" w:rsidRPr="003B1973" w:rsidRDefault="00312A60" w:rsidP="00312A60">
            <w:pPr>
              <w:tabs>
                <w:tab w:val="decimal" w:pos="1073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 w:rsidRPr="009E1B2A">
              <w:rPr>
                <w:rFonts w:asciiTheme="majorBidi" w:hAnsiTheme="majorBidi" w:hint="eastAsia"/>
                <w:sz w:val="28"/>
                <w:cs/>
              </w:rPr>
              <w:t>78</w:t>
            </w:r>
            <w:r w:rsidRPr="009E1B2A">
              <w:rPr>
                <w:rFonts w:asciiTheme="majorBidi" w:hAnsiTheme="majorBidi" w:cstheme="majorBidi" w:hint="eastAsia"/>
                <w:sz w:val="28"/>
              </w:rPr>
              <w:t>,</w:t>
            </w:r>
            <w:r w:rsidRPr="009E1B2A">
              <w:rPr>
                <w:rFonts w:asciiTheme="majorBidi" w:hAnsiTheme="majorBidi" w:hint="eastAsia"/>
                <w:sz w:val="28"/>
                <w:cs/>
              </w:rPr>
              <w:t>500</w:t>
            </w:r>
          </w:p>
        </w:tc>
        <w:tc>
          <w:tcPr>
            <w:tcW w:w="37" w:type="dxa"/>
          </w:tcPr>
          <w:p w14:paraId="7550052D" w14:textId="77777777" w:rsidR="00312A60" w:rsidRDefault="00312A60" w:rsidP="00312A60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9E38344" w14:textId="01ED5BD7" w:rsidR="00312A60" w:rsidRPr="003B1973" w:rsidRDefault="00312A60" w:rsidP="00312A60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 w:rsidRPr="00FC3A53">
              <w:rPr>
                <w:rFonts w:asciiTheme="majorBidi" w:hAnsiTheme="majorBidi" w:hint="eastAsia"/>
                <w:sz w:val="28"/>
                <w:cs/>
              </w:rPr>
              <w:t>77</w:t>
            </w:r>
            <w:r w:rsidRPr="00FC3A53">
              <w:rPr>
                <w:rFonts w:asciiTheme="majorBidi" w:hAnsiTheme="majorBidi" w:cstheme="majorBidi" w:hint="eastAsia"/>
                <w:sz w:val="28"/>
              </w:rPr>
              <w:t>,</w:t>
            </w:r>
            <w:r w:rsidRPr="00FC3A53">
              <w:rPr>
                <w:rFonts w:asciiTheme="majorBidi" w:hAnsiTheme="majorBidi" w:hint="eastAsia"/>
                <w:sz w:val="28"/>
                <w:cs/>
              </w:rPr>
              <w:t>000</w:t>
            </w:r>
          </w:p>
        </w:tc>
        <w:tc>
          <w:tcPr>
            <w:tcW w:w="48" w:type="dxa"/>
          </w:tcPr>
          <w:p w14:paraId="482F7B2E" w14:textId="77777777" w:rsidR="00312A60" w:rsidRPr="003B1973" w:rsidRDefault="00312A60" w:rsidP="00312A60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60956562" w14:textId="478652F6" w:rsidR="00312A60" w:rsidRPr="003B1973" w:rsidRDefault="00312A60" w:rsidP="00312A60">
            <w:pPr>
              <w:tabs>
                <w:tab w:val="decimal" w:pos="1078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 w:rsidRPr="005E7AF0">
              <w:rPr>
                <w:rFonts w:asciiTheme="majorBidi" w:hAnsiTheme="majorBidi" w:hint="eastAsia"/>
                <w:sz w:val="28"/>
                <w:cs/>
              </w:rPr>
              <w:t>78</w:t>
            </w:r>
            <w:r w:rsidRPr="005E7AF0">
              <w:rPr>
                <w:rFonts w:asciiTheme="majorBidi" w:hAnsiTheme="majorBidi" w:cstheme="majorBidi" w:hint="eastAsia"/>
                <w:sz w:val="28"/>
              </w:rPr>
              <w:t>,</w:t>
            </w:r>
            <w:r w:rsidRPr="005E7AF0">
              <w:rPr>
                <w:rFonts w:asciiTheme="majorBidi" w:hAnsiTheme="majorBidi" w:hint="eastAsia"/>
                <w:sz w:val="28"/>
                <w:cs/>
              </w:rPr>
              <w:t>500</w:t>
            </w:r>
          </w:p>
        </w:tc>
      </w:tr>
      <w:tr w:rsidR="0085662C" w:rsidRPr="003B1973" w14:paraId="7C18879C" w14:textId="77777777" w:rsidTr="00C60E1B">
        <w:tc>
          <w:tcPr>
            <w:tcW w:w="3634" w:type="dxa"/>
          </w:tcPr>
          <w:p w14:paraId="06409381" w14:textId="52815CEE" w:rsidR="00312A60" w:rsidRPr="003C2D7D" w:rsidRDefault="00312A60" w:rsidP="00312A60">
            <w:pPr>
              <w:ind w:left="357" w:right="-29" w:hanging="357"/>
              <w:rPr>
                <w:rFonts w:asciiTheme="majorBidi" w:hAnsiTheme="majorBidi" w:cstheme="majorBidi"/>
                <w:sz w:val="28"/>
                <w:cs/>
              </w:rPr>
            </w:pPr>
            <w:r w:rsidRPr="006A780B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6A780B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A780B">
              <w:rPr>
                <w:rFonts w:asciiTheme="majorBidi" w:hAnsiTheme="majorBidi" w:hint="cs"/>
                <w:sz w:val="28"/>
                <w:cs/>
              </w:rPr>
              <w:t>ซี</w:t>
            </w:r>
            <w:r w:rsidRPr="006A780B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A780B">
              <w:rPr>
                <w:rFonts w:asciiTheme="majorBidi" w:hAnsiTheme="majorBidi" w:hint="cs"/>
                <w:sz w:val="28"/>
                <w:cs/>
              </w:rPr>
              <w:t>เอ</w:t>
            </w:r>
            <w:r w:rsidRPr="006A780B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A780B">
              <w:rPr>
                <w:rFonts w:asciiTheme="majorBidi" w:hAnsiTheme="majorBidi" w:hint="cs"/>
                <w:sz w:val="28"/>
                <w:cs/>
              </w:rPr>
              <w:t>แซต</w:t>
            </w:r>
            <w:r w:rsidR="0085662C">
              <w:rPr>
                <w:rFonts w:asciiTheme="majorBidi" w:hAnsiTheme="majorBidi"/>
                <w:sz w:val="28"/>
              </w:rPr>
              <w:t xml:space="preserve"> </w:t>
            </w:r>
            <w:r w:rsidRPr="006A780B">
              <w:rPr>
                <w:rFonts w:asciiTheme="majorBidi" w:hAnsiTheme="majorBidi"/>
                <w:sz w:val="28"/>
                <w:cs/>
              </w:rPr>
              <w:t>(</w:t>
            </w:r>
            <w:r w:rsidRPr="006A780B">
              <w:rPr>
                <w:rFonts w:asciiTheme="majorBidi" w:hAnsiTheme="majorBidi" w:hint="cs"/>
                <w:sz w:val="28"/>
                <w:cs/>
              </w:rPr>
              <w:t>ประเทศไทย</w:t>
            </w:r>
            <w:r w:rsidRPr="006A780B">
              <w:rPr>
                <w:rFonts w:asciiTheme="majorBidi" w:hAnsiTheme="majorBidi"/>
                <w:sz w:val="28"/>
                <w:cs/>
              </w:rPr>
              <w:t xml:space="preserve">) </w:t>
            </w:r>
            <w:r w:rsidRPr="006A780B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Pr="006A780B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6A780B">
              <w:rPr>
                <w:rFonts w:asciiTheme="majorBidi" w:hAnsiTheme="majorBidi" w:hint="cs"/>
                <w:sz w:val="28"/>
                <w:cs/>
              </w:rPr>
              <w:t>มหาชน</w:t>
            </w:r>
            <w:r w:rsidRPr="006A780B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99" w:type="dxa"/>
          </w:tcPr>
          <w:p w14:paraId="76676140" w14:textId="77777777" w:rsidR="00312A60" w:rsidRDefault="00312A60" w:rsidP="00312A60">
            <w:pPr>
              <w:snapToGrid w:val="0"/>
              <w:ind w:right="7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6" w:type="dxa"/>
            <w:vAlign w:val="bottom"/>
          </w:tcPr>
          <w:p w14:paraId="770AC696" w14:textId="5369A3CE" w:rsidR="00312A60" w:rsidRDefault="0085662C" w:rsidP="0D0676A7">
            <w:pPr>
              <w:snapToGrid w:val="0"/>
              <w:ind w:right="76"/>
              <w:jc w:val="center"/>
              <w:rPr>
                <w:rFonts w:asciiTheme="majorBidi" w:hAnsiTheme="majorBidi" w:cstheme="majorBidi"/>
                <w:sz w:val="28"/>
              </w:rPr>
            </w:pPr>
            <w:r w:rsidRPr="0D0676A7">
              <w:rPr>
                <w:rFonts w:asciiTheme="majorBidi" w:hAnsiTheme="majorBidi" w:cstheme="majorBidi"/>
                <w:sz w:val="28"/>
                <w:cs/>
              </w:rPr>
              <w:t>ธนาคาร</w:t>
            </w:r>
            <w:r w:rsidR="00312A60" w:rsidRPr="0D0676A7">
              <w:rPr>
                <w:rFonts w:asciiTheme="majorBidi" w:hAnsiTheme="majorBidi" w:cstheme="majorBidi"/>
                <w:sz w:val="28"/>
                <w:cs/>
              </w:rPr>
              <w:t>ไทยพาณ</w:t>
            </w:r>
            <w:r w:rsidR="6F0A42AA" w:rsidRPr="0D0676A7">
              <w:rPr>
                <w:rFonts w:asciiTheme="majorBidi" w:hAnsiTheme="majorBidi" w:cstheme="majorBidi"/>
                <w:sz w:val="28"/>
                <w:cs/>
              </w:rPr>
              <w:t>ิ</w:t>
            </w:r>
            <w:r w:rsidR="00312A60" w:rsidRPr="0D0676A7">
              <w:rPr>
                <w:rFonts w:asciiTheme="majorBidi" w:hAnsiTheme="majorBidi" w:cstheme="majorBidi"/>
                <w:sz w:val="28"/>
                <w:cs/>
              </w:rPr>
              <w:t>ชย์</w:t>
            </w:r>
          </w:p>
        </w:tc>
        <w:tc>
          <w:tcPr>
            <w:tcW w:w="77" w:type="dxa"/>
          </w:tcPr>
          <w:p w14:paraId="73716FE3" w14:textId="77777777" w:rsidR="00312A60" w:rsidRPr="002D080A" w:rsidRDefault="00312A60" w:rsidP="00312A60">
            <w:pPr>
              <w:snapToGrid w:val="0"/>
              <w:ind w:right="76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535" w:type="dxa"/>
            <w:vAlign w:val="bottom"/>
          </w:tcPr>
          <w:p w14:paraId="61DE39FE" w14:textId="0B19B6FF" w:rsidR="00312A60" w:rsidRDefault="00312A60" w:rsidP="00A93957">
            <w:pPr>
              <w:snapToGrid w:val="0"/>
              <w:ind w:right="76"/>
              <w:jc w:val="center"/>
              <w:rPr>
                <w:rFonts w:asciiTheme="majorBidi" w:hAnsiTheme="majorBidi" w:cstheme="majorBidi"/>
                <w:sz w:val="28"/>
              </w:rPr>
            </w:pPr>
            <w:r w:rsidRPr="002D080A">
              <w:rPr>
                <w:rFonts w:asciiTheme="majorBidi" w:hAnsiTheme="majorBidi" w:hint="cs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51" w:type="dxa"/>
          </w:tcPr>
          <w:p w14:paraId="2563C015" w14:textId="77777777" w:rsidR="00312A60" w:rsidRDefault="00312A60" w:rsidP="00312A60">
            <w:pPr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ECCB44D" w14:textId="07A094CC" w:rsidR="00312A60" w:rsidRDefault="00312A60" w:rsidP="00312A60">
            <w:pPr>
              <w:snapToGrid w:val="0"/>
              <w:ind w:left="-2" w:right="76" w:firstLine="2"/>
              <w:jc w:val="right"/>
              <w:rPr>
                <w:rFonts w:asciiTheme="majorBidi" w:hAnsiTheme="majorBidi" w:cstheme="majorBidi"/>
                <w:sz w:val="28"/>
              </w:rPr>
            </w:pPr>
            <w:r w:rsidRPr="00651A83">
              <w:rPr>
                <w:rFonts w:asciiTheme="majorBidi" w:hAnsiTheme="majorBidi" w:hint="eastAsia"/>
                <w:sz w:val="28"/>
                <w:cs/>
              </w:rPr>
              <w:t>49</w:t>
            </w:r>
            <w:r w:rsidRPr="00651A83">
              <w:rPr>
                <w:rFonts w:asciiTheme="majorBidi" w:hAnsiTheme="majorBidi" w:cstheme="majorBidi" w:hint="eastAsia"/>
                <w:sz w:val="28"/>
              </w:rPr>
              <w:t>,</w:t>
            </w:r>
            <w:r w:rsidRPr="00651A83">
              <w:rPr>
                <w:rFonts w:asciiTheme="majorBidi" w:hAnsiTheme="majorBidi" w:hint="eastAsia"/>
                <w:sz w:val="28"/>
                <w:cs/>
              </w:rPr>
              <w:t>998</w:t>
            </w:r>
          </w:p>
        </w:tc>
        <w:tc>
          <w:tcPr>
            <w:tcW w:w="56" w:type="dxa"/>
            <w:shd w:val="clear" w:color="auto" w:fill="auto"/>
          </w:tcPr>
          <w:p w14:paraId="0E2DE38A" w14:textId="77777777" w:rsidR="00312A60" w:rsidRPr="003B1973" w:rsidRDefault="00312A60" w:rsidP="00312A60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17ED876" w14:textId="36790EFB" w:rsidR="00312A60" w:rsidRPr="003B1973" w:rsidRDefault="00312A60" w:rsidP="00312A60">
            <w:pPr>
              <w:tabs>
                <w:tab w:val="decimal" w:pos="1073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 w:rsidRPr="00763649">
              <w:rPr>
                <w:rFonts w:asciiTheme="majorBidi" w:hAnsiTheme="majorBidi" w:hint="eastAsia"/>
                <w:sz w:val="28"/>
                <w:cs/>
              </w:rPr>
              <w:t>53</w:t>
            </w:r>
            <w:r w:rsidRPr="00763649">
              <w:rPr>
                <w:rFonts w:asciiTheme="majorBidi" w:hAnsiTheme="majorBidi" w:cstheme="majorBidi" w:hint="eastAsia"/>
                <w:sz w:val="28"/>
              </w:rPr>
              <w:t>,</w:t>
            </w:r>
            <w:r w:rsidRPr="00763649">
              <w:rPr>
                <w:rFonts w:asciiTheme="majorBidi" w:hAnsiTheme="majorBidi" w:hint="eastAsia"/>
                <w:sz w:val="28"/>
                <w:cs/>
              </w:rPr>
              <w:t>332</w:t>
            </w:r>
          </w:p>
        </w:tc>
        <w:tc>
          <w:tcPr>
            <w:tcW w:w="37" w:type="dxa"/>
          </w:tcPr>
          <w:p w14:paraId="4A42EA9A" w14:textId="77777777" w:rsidR="00312A60" w:rsidRPr="00766FE1" w:rsidRDefault="00312A60" w:rsidP="00312A60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42EF795" w14:textId="0FA899C7" w:rsidR="00312A60" w:rsidRDefault="00312A60" w:rsidP="00312A60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18DCB63F" w14:textId="77777777" w:rsidR="00312A60" w:rsidRPr="003B1973" w:rsidRDefault="00312A60" w:rsidP="00312A60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66483B51" w14:textId="36FD0EBA" w:rsidR="00312A60" w:rsidRDefault="00312A60" w:rsidP="00312A60">
            <w:pPr>
              <w:tabs>
                <w:tab w:val="decimal" w:pos="1078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5662C" w:rsidRPr="003B1973" w14:paraId="4239C5FA" w14:textId="77777777" w:rsidTr="00C60E1B">
        <w:tc>
          <w:tcPr>
            <w:tcW w:w="3634" w:type="dxa"/>
          </w:tcPr>
          <w:p w14:paraId="54176F2C" w14:textId="446CD6D7" w:rsidR="00A93957" w:rsidRPr="003C2D7D" w:rsidRDefault="00A93957" w:rsidP="0044195B">
            <w:pPr>
              <w:pStyle w:val="FSNoteDetail"/>
              <w:spacing w:before="0"/>
              <w:ind w:left="0"/>
              <w:jc w:val="left"/>
              <w:rPr>
                <w:rFonts w:cstheme="majorBidi"/>
                <w:cs/>
              </w:rPr>
            </w:pPr>
            <w:r w:rsidRPr="005B50FD">
              <w:rPr>
                <w:rFonts w:hint="cs"/>
                <w:cs/>
              </w:rPr>
              <w:t>บริษัท</w:t>
            </w:r>
            <w:r w:rsidRPr="005B50FD">
              <w:rPr>
                <w:cs/>
              </w:rPr>
              <w:t xml:space="preserve"> </w:t>
            </w:r>
            <w:r w:rsidRPr="005B50FD">
              <w:rPr>
                <w:rFonts w:hint="cs"/>
                <w:cs/>
              </w:rPr>
              <w:t>ซี</w:t>
            </w:r>
            <w:r w:rsidRPr="005B50FD">
              <w:rPr>
                <w:cs/>
              </w:rPr>
              <w:t xml:space="preserve"> </w:t>
            </w:r>
            <w:r w:rsidRPr="005B50FD">
              <w:rPr>
                <w:rFonts w:hint="cs"/>
                <w:cs/>
              </w:rPr>
              <w:t>เอ</w:t>
            </w:r>
            <w:r w:rsidRPr="005B50FD">
              <w:rPr>
                <w:cs/>
              </w:rPr>
              <w:t xml:space="preserve"> </w:t>
            </w:r>
            <w:r w:rsidRPr="005B50FD">
              <w:rPr>
                <w:rFonts w:hint="cs"/>
                <w:cs/>
              </w:rPr>
              <w:t>แซต</w:t>
            </w:r>
            <w:r w:rsidRPr="005B50FD">
              <w:rPr>
                <w:cs/>
              </w:rPr>
              <w:t xml:space="preserve"> (</w:t>
            </w:r>
            <w:r w:rsidRPr="005B50FD">
              <w:rPr>
                <w:rFonts w:hint="cs"/>
                <w:cs/>
              </w:rPr>
              <w:t>ประเทศไทย</w:t>
            </w:r>
            <w:r w:rsidRPr="005B50FD">
              <w:rPr>
                <w:cs/>
              </w:rPr>
              <w:t xml:space="preserve">) </w:t>
            </w:r>
            <w:r w:rsidRPr="005B50FD">
              <w:rPr>
                <w:rFonts w:hint="cs"/>
                <w:cs/>
              </w:rPr>
              <w:t>จำกัด</w:t>
            </w:r>
            <w:r w:rsidRPr="005B50FD">
              <w:rPr>
                <w:cs/>
              </w:rPr>
              <w:t xml:space="preserve"> (</w:t>
            </w:r>
            <w:r w:rsidRPr="005B50FD">
              <w:rPr>
                <w:rFonts w:hint="cs"/>
                <w:cs/>
              </w:rPr>
              <w:t>มหาชน</w:t>
            </w:r>
            <w:r w:rsidRPr="005B50FD">
              <w:rPr>
                <w:cs/>
              </w:rPr>
              <w:t>)</w:t>
            </w:r>
          </w:p>
        </w:tc>
        <w:tc>
          <w:tcPr>
            <w:tcW w:w="99" w:type="dxa"/>
          </w:tcPr>
          <w:p w14:paraId="2210BC6F" w14:textId="77777777" w:rsidR="00A93957" w:rsidRPr="00585E86" w:rsidRDefault="00A93957" w:rsidP="00A93957">
            <w:pPr>
              <w:snapToGrid w:val="0"/>
              <w:ind w:right="76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396" w:type="dxa"/>
          </w:tcPr>
          <w:p w14:paraId="7719B2CE" w14:textId="77A26846" w:rsidR="00A93957" w:rsidRDefault="0085662C" w:rsidP="00A93957">
            <w:pPr>
              <w:snapToGrid w:val="0"/>
              <w:ind w:right="7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  <w:r w:rsidR="00A93957" w:rsidRPr="00585E86">
              <w:rPr>
                <w:rFonts w:asciiTheme="majorBidi" w:hAnsiTheme="majorBidi" w:hint="cs"/>
                <w:sz w:val="28"/>
                <w:cs/>
              </w:rPr>
              <w:t>เพื่อการส่งออกฯ</w:t>
            </w:r>
          </w:p>
        </w:tc>
        <w:tc>
          <w:tcPr>
            <w:tcW w:w="77" w:type="dxa"/>
          </w:tcPr>
          <w:p w14:paraId="2FED89CA" w14:textId="77777777" w:rsidR="00A93957" w:rsidRPr="007C73D3" w:rsidRDefault="00A93957" w:rsidP="00A93957">
            <w:pPr>
              <w:snapToGrid w:val="0"/>
              <w:ind w:right="76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535" w:type="dxa"/>
          </w:tcPr>
          <w:p w14:paraId="2E039437" w14:textId="77777777" w:rsidR="0085662C" w:rsidRDefault="00A93957" w:rsidP="00A93957">
            <w:pPr>
              <w:snapToGrid w:val="0"/>
              <w:ind w:right="76"/>
              <w:jc w:val="center"/>
              <w:rPr>
                <w:rFonts w:asciiTheme="majorBidi" w:hAnsiTheme="majorBidi"/>
                <w:sz w:val="28"/>
              </w:rPr>
            </w:pPr>
            <w:r w:rsidRPr="007C73D3">
              <w:rPr>
                <w:rFonts w:asciiTheme="majorBidi" w:hAnsiTheme="majorBidi" w:hint="cs"/>
                <w:sz w:val="28"/>
                <w:cs/>
              </w:rPr>
              <w:t>เงินฝากออมทรัพย์</w:t>
            </w:r>
          </w:p>
          <w:p w14:paraId="14BA8A81" w14:textId="2702B5C2" w:rsidR="00A93957" w:rsidRDefault="00A93957" w:rsidP="00A93957">
            <w:pPr>
              <w:snapToGrid w:val="0"/>
              <w:ind w:right="76"/>
              <w:jc w:val="center"/>
              <w:rPr>
                <w:rFonts w:asciiTheme="majorBidi" w:hAnsiTheme="majorBidi" w:cstheme="majorBidi"/>
                <w:sz w:val="28"/>
              </w:rPr>
            </w:pPr>
            <w:r w:rsidRPr="007C73D3">
              <w:rPr>
                <w:rFonts w:asciiTheme="majorBidi" w:hAnsiTheme="majorBidi" w:hint="cs"/>
                <w:sz w:val="28"/>
                <w:cs/>
              </w:rPr>
              <w:t>ที่ใช้เป็นหลักประกัน</w:t>
            </w:r>
          </w:p>
        </w:tc>
        <w:tc>
          <w:tcPr>
            <w:tcW w:w="51" w:type="dxa"/>
          </w:tcPr>
          <w:p w14:paraId="536044B7" w14:textId="77777777" w:rsidR="00A93957" w:rsidRDefault="00A93957" w:rsidP="00A93957">
            <w:pPr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8EFC2" w14:textId="695EDE32" w:rsidR="00A93957" w:rsidRDefault="00A93957" w:rsidP="00A93957">
            <w:pPr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 w:rsidRPr="00D804E9">
              <w:rPr>
                <w:rFonts w:asciiTheme="majorBidi" w:hAnsiTheme="majorBidi" w:hint="eastAsia"/>
                <w:sz w:val="28"/>
                <w:cs/>
              </w:rPr>
              <w:t>42</w:t>
            </w:r>
            <w:r w:rsidRPr="00D804E9">
              <w:rPr>
                <w:rFonts w:asciiTheme="majorBidi" w:hAnsiTheme="majorBidi" w:cstheme="majorBidi" w:hint="eastAsia"/>
                <w:sz w:val="28"/>
              </w:rPr>
              <w:t>,</w:t>
            </w:r>
            <w:r w:rsidRPr="00D804E9">
              <w:rPr>
                <w:rFonts w:asciiTheme="majorBidi" w:hAnsiTheme="majorBidi" w:hint="eastAsia"/>
                <w:sz w:val="28"/>
                <w:cs/>
              </w:rPr>
              <w:t>000</w:t>
            </w:r>
          </w:p>
        </w:tc>
        <w:tc>
          <w:tcPr>
            <w:tcW w:w="56" w:type="dxa"/>
            <w:shd w:val="clear" w:color="auto" w:fill="auto"/>
          </w:tcPr>
          <w:p w14:paraId="36529FB2" w14:textId="77777777" w:rsidR="00A93957" w:rsidRPr="003B1973" w:rsidRDefault="00A93957" w:rsidP="00A93957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54EAD" w14:textId="777F0DBC" w:rsidR="00A93957" w:rsidRPr="003B1973" w:rsidRDefault="00A93957" w:rsidP="00A93957">
            <w:pPr>
              <w:tabs>
                <w:tab w:val="decimal" w:pos="1073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 w:rsidRPr="00BF1293">
              <w:rPr>
                <w:rFonts w:asciiTheme="majorBidi" w:hAnsiTheme="majorBidi" w:hint="eastAsia"/>
                <w:sz w:val="28"/>
                <w:cs/>
              </w:rPr>
              <w:t>42</w:t>
            </w:r>
            <w:r w:rsidRPr="00BF1293">
              <w:rPr>
                <w:rFonts w:asciiTheme="majorBidi" w:hAnsiTheme="majorBidi" w:cstheme="majorBidi" w:hint="eastAsia"/>
                <w:sz w:val="28"/>
              </w:rPr>
              <w:t>,</w:t>
            </w:r>
            <w:r w:rsidRPr="00BF1293">
              <w:rPr>
                <w:rFonts w:asciiTheme="majorBidi" w:hAnsiTheme="majorBidi" w:hint="eastAsia"/>
                <w:sz w:val="28"/>
                <w:cs/>
              </w:rPr>
              <w:t>000</w:t>
            </w:r>
          </w:p>
        </w:tc>
        <w:tc>
          <w:tcPr>
            <w:tcW w:w="37" w:type="dxa"/>
          </w:tcPr>
          <w:p w14:paraId="1E68029D" w14:textId="77777777" w:rsidR="00A93957" w:rsidRPr="00766FE1" w:rsidRDefault="00A93957" w:rsidP="00A93957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90A9E" w14:textId="77777777" w:rsidR="00A93957" w:rsidRDefault="00A93957" w:rsidP="00A93957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0259111D" w14:textId="77777777" w:rsidR="00A93957" w:rsidRPr="003B1973" w:rsidRDefault="00A93957" w:rsidP="00A93957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DF2447A" w14:textId="77777777" w:rsidR="00A93957" w:rsidRDefault="00A93957" w:rsidP="00A93957">
            <w:pPr>
              <w:tabs>
                <w:tab w:val="decimal" w:pos="1078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83182" w:rsidRPr="003B1973" w14:paraId="222FB8C4" w14:textId="77777777" w:rsidTr="00C60E1B">
        <w:tc>
          <w:tcPr>
            <w:tcW w:w="3634" w:type="dxa"/>
          </w:tcPr>
          <w:p w14:paraId="3D6CE781" w14:textId="77777777" w:rsidR="00A93957" w:rsidRPr="003B1973" w:rsidRDefault="00A93957" w:rsidP="00A93957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ทั้งสิ้น</w:t>
            </w:r>
          </w:p>
        </w:tc>
        <w:tc>
          <w:tcPr>
            <w:tcW w:w="99" w:type="dxa"/>
          </w:tcPr>
          <w:p w14:paraId="15FA17FB" w14:textId="77777777" w:rsidR="00A93957" w:rsidRDefault="00A93957" w:rsidP="00A9395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6" w:type="dxa"/>
          </w:tcPr>
          <w:p w14:paraId="3676C30A" w14:textId="77777777" w:rsidR="00A93957" w:rsidRDefault="00A93957" w:rsidP="00A9395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7" w:type="dxa"/>
          </w:tcPr>
          <w:p w14:paraId="05251BB8" w14:textId="77777777" w:rsidR="00A93957" w:rsidRDefault="00A93957" w:rsidP="00A9395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35" w:type="dxa"/>
          </w:tcPr>
          <w:p w14:paraId="7BA52773" w14:textId="77777777" w:rsidR="00A93957" w:rsidRDefault="00A93957" w:rsidP="00A9395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" w:type="dxa"/>
          </w:tcPr>
          <w:p w14:paraId="09E75D2B" w14:textId="77777777" w:rsidR="00A93957" w:rsidRDefault="00A93957" w:rsidP="00A93957">
            <w:pPr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DEDCD" w14:textId="1AA409C2" w:rsidR="00A93957" w:rsidRPr="003B1973" w:rsidRDefault="00A93957" w:rsidP="00A93957">
            <w:pPr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5FC3">
              <w:rPr>
                <w:rFonts w:asciiTheme="majorBidi" w:hAnsiTheme="majorBidi" w:cstheme="majorBidi" w:hint="eastAsia"/>
                <w:b/>
                <w:bCs/>
                <w:sz w:val="28"/>
              </w:rPr>
              <w:t>168,998</w:t>
            </w:r>
          </w:p>
        </w:tc>
        <w:tc>
          <w:tcPr>
            <w:tcW w:w="56" w:type="dxa"/>
            <w:shd w:val="clear" w:color="auto" w:fill="auto"/>
          </w:tcPr>
          <w:p w14:paraId="41C88745" w14:textId="77777777" w:rsidR="00A93957" w:rsidRPr="003B1973" w:rsidRDefault="00A93957" w:rsidP="00A93957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A4BF1" w14:textId="2217191E" w:rsidR="00A93957" w:rsidRPr="003B1973" w:rsidRDefault="00A93957" w:rsidP="00A93957">
            <w:pPr>
              <w:tabs>
                <w:tab w:val="decimal" w:pos="1073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2CE3">
              <w:rPr>
                <w:rFonts w:asciiTheme="majorBidi" w:hAnsiTheme="majorBidi" w:cstheme="majorBidi" w:hint="eastAsia"/>
                <w:b/>
                <w:bCs/>
                <w:sz w:val="28"/>
              </w:rPr>
              <w:t>173,832</w:t>
            </w:r>
          </w:p>
        </w:tc>
        <w:tc>
          <w:tcPr>
            <w:tcW w:w="37" w:type="dxa"/>
          </w:tcPr>
          <w:p w14:paraId="51402947" w14:textId="77777777" w:rsidR="00A93957" w:rsidRDefault="00A93957" w:rsidP="00A93957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C62A2" w14:textId="770A77C9" w:rsidR="00A93957" w:rsidRPr="003B1973" w:rsidRDefault="00A93957" w:rsidP="00A93957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164B">
              <w:rPr>
                <w:rFonts w:asciiTheme="majorBidi" w:hAnsiTheme="majorBidi" w:cstheme="majorBidi" w:hint="eastAsia"/>
                <w:b/>
                <w:bCs/>
                <w:sz w:val="28"/>
              </w:rPr>
              <w:t>77,000</w:t>
            </w:r>
          </w:p>
        </w:tc>
        <w:tc>
          <w:tcPr>
            <w:tcW w:w="48" w:type="dxa"/>
          </w:tcPr>
          <w:p w14:paraId="2FE0B286" w14:textId="77777777" w:rsidR="00A93957" w:rsidRPr="003B1973" w:rsidRDefault="00A93957" w:rsidP="00A93957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2D9811" w14:textId="57D12C75" w:rsidR="00A93957" w:rsidRPr="003B1973" w:rsidRDefault="00A93957" w:rsidP="00A93957">
            <w:pPr>
              <w:tabs>
                <w:tab w:val="decimal" w:pos="1078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A164B">
              <w:rPr>
                <w:rFonts w:asciiTheme="majorBidi" w:hAnsiTheme="majorBidi" w:cstheme="majorBidi" w:hint="eastAsia"/>
                <w:b/>
                <w:bCs/>
                <w:sz w:val="28"/>
              </w:rPr>
              <w:t>78,500</w:t>
            </w:r>
          </w:p>
        </w:tc>
      </w:tr>
      <w:tr w:rsidR="00083182" w:rsidRPr="003B1973" w14:paraId="4009C328" w14:textId="77777777" w:rsidTr="00C60E1B">
        <w:tc>
          <w:tcPr>
            <w:tcW w:w="3634" w:type="dxa"/>
          </w:tcPr>
          <w:p w14:paraId="552FAC33" w14:textId="77777777" w:rsidR="00083182" w:rsidRPr="003B1973" w:rsidRDefault="00083182" w:rsidP="00A93957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" w:type="dxa"/>
          </w:tcPr>
          <w:p w14:paraId="20EDF98B" w14:textId="77777777" w:rsidR="00083182" w:rsidRDefault="00083182" w:rsidP="00A9395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6" w:type="dxa"/>
          </w:tcPr>
          <w:p w14:paraId="648B1B3E" w14:textId="77777777" w:rsidR="00083182" w:rsidRDefault="00083182" w:rsidP="00A9395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7" w:type="dxa"/>
          </w:tcPr>
          <w:p w14:paraId="47A0F9E2" w14:textId="77777777" w:rsidR="00083182" w:rsidRDefault="00083182" w:rsidP="00A9395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35" w:type="dxa"/>
          </w:tcPr>
          <w:p w14:paraId="059F1D36" w14:textId="77777777" w:rsidR="00083182" w:rsidRDefault="00083182" w:rsidP="00A9395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" w:type="dxa"/>
          </w:tcPr>
          <w:p w14:paraId="44304662" w14:textId="77777777" w:rsidR="00083182" w:rsidRDefault="00083182" w:rsidP="00A93957">
            <w:pPr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08E610" w14:textId="77777777" w:rsidR="00083182" w:rsidRPr="006A5FC3" w:rsidRDefault="00083182" w:rsidP="00A93957">
            <w:pPr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" w:type="dxa"/>
            <w:tcBorders>
              <w:bottom w:val="nil"/>
            </w:tcBorders>
            <w:shd w:val="clear" w:color="auto" w:fill="auto"/>
          </w:tcPr>
          <w:p w14:paraId="6F6E99B9" w14:textId="77777777" w:rsidR="00083182" w:rsidRPr="003B1973" w:rsidRDefault="00083182" w:rsidP="00A93957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0C4AF8" w14:textId="77777777" w:rsidR="00083182" w:rsidRPr="00802CE3" w:rsidRDefault="00083182" w:rsidP="00A93957">
            <w:pPr>
              <w:tabs>
                <w:tab w:val="decimal" w:pos="1073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7" w:type="dxa"/>
            <w:tcBorders>
              <w:bottom w:val="nil"/>
            </w:tcBorders>
          </w:tcPr>
          <w:p w14:paraId="4FA4A9D7" w14:textId="77777777" w:rsidR="00083182" w:rsidRDefault="00083182" w:rsidP="00A93957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147B37" w14:textId="77777777" w:rsidR="00083182" w:rsidRPr="004A164B" w:rsidRDefault="00083182" w:rsidP="00A93957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5BC7D7AD" w14:textId="77777777" w:rsidR="00083182" w:rsidRPr="003B1973" w:rsidRDefault="00083182" w:rsidP="00A93957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1CA9FADD" w14:textId="77777777" w:rsidR="00083182" w:rsidRPr="004A164B" w:rsidRDefault="00083182" w:rsidP="00A93957">
            <w:pPr>
              <w:tabs>
                <w:tab w:val="decimal" w:pos="1078"/>
              </w:tabs>
              <w:snapToGrid w:val="0"/>
              <w:ind w:left="-5" w:right="76" w:firstLine="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23C58F33" w14:textId="77777777" w:rsidR="006D7AB2" w:rsidRDefault="006D7AB2" w:rsidP="00065AC9">
      <w:pPr>
        <w:rPr>
          <w:rFonts w:asciiTheme="majorBidi" w:hAnsiTheme="majorBidi"/>
          <w:sz w:val="28"/>
        </w:rPr>
      </w:pPr>
    </w:p>
    <w:p w14:paraId="610B9AA0" w14:textId="5858E49A" w:rsidR="002178CE" w:rsidRPr="003B1973" w:rsidRDefault="002178CE" w:rsidP="002178CE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</w:p>
    <w:p w14:paraId="1A985B5D" w14:textId="77777777" w:rsidR="006D7AB2" w:rsidRDefault="006D7AB2" w:rsidP="00065AC9">
      <w:pPr>
        <w:rPr>
          <w:rFonts w:asciiTheme="majorBidi" w:hAnsiTheme="majorBidi"/>
          <w:sz w:val="28"/>
        </w:rPr>
      </w:pPr>
    </w:p>
    <w:p w14:paraId="29C48603" w14:textId="77777777" w:rsidR="006D7AB2" w:rsidRDefault="006D7AB2" w:rsidP="00065AC9">
      <w:pPr>
        <w:rPr>
          <w:rFonts w:asciiTheme="majorBidi" w:hAnsiTheme="majorBidi"/>
          <w:sz w:val="28"/>
        </w:rPr>
      </w:pPr>
    </w:p>
    <w:p w14:paraId="29453109" w14:textId="77777777" w:rsidR="006D7AB2" w:rsidRDefault="006D7AB2" w:rsidP="00065AC9">
      <w:pPr>
        <w:rPr>
          <w:rFonts w:asciiTheme="majorBidi" w:hAnsiTheme="majorBidi"/>
          <w:sz w:val="28"/>
        </w:rPr>
      </w:pPr>
    </w:p>
    <w:p w14:paraId="58BFDE59" w14:textId="77777777" w:rsidR="006D7AB2" w:rsidRDefault="006D7AB2" w:rsidP="00065AC9">
      <w:pPr>
        <w:rPr>
          <w:rFonts w:asciiTheme="majorBidi" w:hAnsiTheme="majorBidi" w:cstheme="majorBidi"/>
          <w:sz w:val="28"/>
          <w:cs/>
        </w:rPr>
        <w:sectPr w:rsidR="006D7AB2" w:rsidSect="00C60E1B">
          <w:footerReference w:type="default" r:id="rId16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36" w:left="1440" w:header="864" w:footer="432" w:gutter="0"/>
          <w:paperSrc w:first="7" w:other="7"/>
          <w:pgNumType w:start="49"/>
          <w:cols w:space="720"/>
          <w:docGrid w:linePitch="360"/>
        </w:sectPr>
      </w:pPr>
    </w:p>
    <w:p w14:paraId="338EBE06" w14:textId="39537EF2" w:rsidR="00896CC2" w:rsidRPr="00BD5B86" w:rsidRDefault="00BD5B86" w:rsidP="00BD5B86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BD5B86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257A66">
        <w:rPr>
          <w:rFonts w:asciiTheme="majorBidi" w:hAnsiTheme="majorBidi" w:cstheme="majorBidi"/>
          <w:b/>
          <w:bCs/>
          <w:color w:val="000000"/>
          <w:spacing w:val="-2"/>
          <w:sz w:val="28"/>
        </w:rPr>
        <w:t>0</w:t>
      </w:r>
      <w:r w:rsidRPr="00BD5B8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.4</w:t>
      </w:r>
      <w:r w:rsidRPr="00BD5B86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896CC2" w:rsidRPr="00BD5B86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คดีความฟ้องร้อง</w:t>
      </w:r>
    </w:p>
    <w:p w14:paraId="4A019901" w14:textId="704D647D" w:rsidR="00626F14" w:rsidRPr="004A1A36" w:rsidRDefault="005B250A" w:rsidP="00530623">
      <w:pPr>
        <w:spacing w:before="120" w:after="240" w:line="276" w:lineRule="auto"/>
        <w:ind w:left="909" w:right="-29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3</w:t>
      </w:r>
      <w:r w:rsidR="00257A66">
        <w:rPr>
          <w:rFonts w:asciiTheme="majorBidi" w:hAnsiTheme="majorBidi" w:cstheme="majorBidi"/>
          <w:sz w:val="28"/>
        </w:rPr>
        <w:t>0</w:t>
      </w:r>
      <w:r w:rsidR="00626F14" w:rsidRPr="004A1A36">
        <w:rPr>
          <w:rFonts w:asciiTheme="majorBidi" w:hAnsiTheme="majorBidi" w:cstheme="majorBidi"/>
          <w:sz w:val="28"/>
        </w:rPr>
        <w:t>.4.</w:t>
      </w:r>
      <w:r w:rsidR="00626F14" w:rsidRPr="00D055A3">
        <w:rPr>
          <w:rFonts w:asciiTheme="majorBidi" w:hAnsiTheme="majorBidi" w:cstheme="majorBidi" w:hint="cs"/>
          <w:sz w:val="28"/>
          <w:cs/>
        </w:rPr>
        <w:t>1</w:t>
      </w:r>
      <w:r w:rsidR="00626F14" w:rsidRPr="00D055A3">
        <w:rPr>
          <w:rFonts w:asciiTheme="majorBidi" w:hAnsiTheme="majorBidi" w:cstheme="majorBidi"/>
          <w:sz w:val="28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บริษัทได้ถูกฟ้องร้องให้เพิกถอนนิติกรรมการซื้อขายและการโอนหุ้นบริษัทแห่งหนึ่งจากบุคคล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>
        <w:rPr>
          <w:rFonts w:asciiTheme="majorBidi" w:hAnsiTheme="majorBidi"/>
          <w:sz w:val="28"/>
          <w:lang w:eastAsia="x-none"/>
        </w:rPr>
        <w:t>2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ราย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(</w:t>
      </w:r>
      <w:r w:rsidR="00C00107" w:rsidRPr="00C00107">
        <w:rPr>
          <w:rFonts w:asciiTheme="majorBidi" w:hAnsiTheme="majorBidi" w:hint="eastAsia"/>
          <w:sz w:val="28"/>
          <w:cs/>
          <w:lang w:eastAsia="x-none"/>
        </w:rPr>
        <w:t>“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โจทก์</w:t>
      </w:r>
      <w:r w:rsidR="00C00107" w:rsidRPr="00C00107">
        <w:rPr>
          <w:rFonts w:asciiTheme="majorBidi" w:hAnsiTheme="majorBidi" w:hint="eastAsia"/>
          <w:sz w:val="28"/>
          <w:cs/>
          <w:lang w:eastAsia="x-none"/>
        </w:rPr>
        <w:t>”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) </w:t>
      </w:r>
      <w:r w:rsidR="0088431A">
        <w:rPr>
          <w:rFonts w:asciiTheme="majorBidi" w:hAnsiTheme="majorBidi" w:hint="cs"/>
          <w:sz w:val="28"/>
          <w:cs/>
          <w:lang w:eastAsia="x-none"/>
        </w:rPr>
        <w:t xml:space="preserve">     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โดยได้รับหมายเรียกคดีแพ่งจากศาลจังหวัดนนทบุรี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โดยเปิดหมายเมื่อวันที่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>
        <w:rPr>
          <w:rFonts w:asciiTheme="majorBidi" w:hAnsiTheme="majorBidi"/>
          <w:sz w:val="28"/>
          <w:lang w:eastAsia="x-none"/>
        </w:rPr>
        <w:t>16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พฤษภาคม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>
        <w:rPr>
          <w:rFonts w:asciiTheme="majorBidi" w:hAnsiTheme="majorBidi"/>
          <w:sz w:val="28"/>
          <w:lang w:eastAsia="x-none"/>
        </w:rPr>
        <w:t>2567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และบริษัทได้ยื่นคำให้การต่อสู้คำฟ้องของโจทก์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เมื่อวันที่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19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กรกฎาคม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2567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ศาลจังหวัดนนทบุรี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ได้</w:t>
      </w:r>
      <w:r w:rsidR="006F6E08">
        <w:rPr>
          <w:rFonts w:asciiTheme="majorBidi" w:hAnsiTheme="majorBidi" w:hint="cs"/>
          <w:sz w:val="28"/>
          <w:cs/>
          <w:lang w:eastAsia="x-none"/>
        </w:rPr>
        <w:t>นัด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ชี้สองสถานเมื่อวันที่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88431A">
        <w:rPr>
          <w:rFonts w:asciiTheme="majorBidi" w:hAnsiTheme="majorBidi" w:hint="cs"/>
          <w:sz w:val="28"/>
          <w:cs/>
          <w:lang w:eastAsia="x-none"/>
        </w:rPr>
        <w:t xml:space="preserve">                   </w:t>
      </w:r>
      <w:r w:rsidR="004463BB">
        <w:rPr>
          <w:rFonts w:asciiTheme="majorBidi" w:hAnsiTheme="majorBidi"/>
          <w:sz w:val="28"/>
          <w:lang w:eastAsia="x-none"/>
        </w:rPr>
        <w:t>23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กรกฎาคม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2567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และนัดสืบพยานในวันที่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2 - 5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กันยายน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4463BB">
        <w:rPr>
          <w:rFonts w:asciiTheme="majorBidi" w:hAnsiTheme="majorBidi"/>
          <w:sz w:val="28"/>
          <w:lang w:eastAsia="x-none"/>
        </w:rPr>
        <w:t>2568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ปัจจุบันคดีอยู่ในระหว่างการพิจารณาของศาล</w:t>
      </w:r>
      <w:r w:rsidR="0088431A">
        <w:rPr>
          <w:rFonts w:asciiTheme="majorBidi" w:hAnsiTheme="majorBidi" w:hint="cs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จังหวัดนนทบุรี</w:t>
      </w:r>
      <w:r w:rsidR="00C00107" w:rsidRPr="00C00107">
        <w:rPr>
          <w:rFonts w:asciiTheme="majorBidi" w:hAnsiTheme="majorBidi"/>
          <w:sz w:val="28"/>
          <w:cs/>
          <w:lang w:eastAsia="x-none"/>
        </w:rPr>
        <w:t xml:space="preserve"> </w:t>
      </w:r>
      <w:r w:rsidR="00C00107" w:rsidRPr="00C00107">
        <w:rPr>
          <w:rFonts w:asciiTheme="majorBidi" w:hAnsiTheme="majorBidi" w:hint="cs"/>
          <w:sz w:val="28"/>
          <w:cs/>
          <w:lang w:eastAsia="x-none"/>
        </w:rPr>
        <w:t>บริษัทยังไม่มีการบันทึกประมาณการหนี้สิน</w:t>
      </w:r>
      <w:r w:rsidR="00B65106">
        <w:rPr>
          <w:rFonts w:asciiTheme="majorBidi" w:hAnsiTheme="majorBidi" w:hint="cs"/>
          <w:sz w:val="28"/>
          <w:cs/>
          <w:lang w:eastAsia="x-none"/>
        </w:rPr>
        <w:t xml:space="preserve"> </w:t>
      </w:r>
      <w:r w:rsidR="00B65106">
        <w:rPr>
          <w:rFonts w:asciiTheme="majorBidi" w:hAnsiTheme="majorBidi"/>
          <w:sz w:val="28"/>
          <w:lang w:eastAsia="x-none"/>
        </w:rPr>
        <w:t>(</w:t>
      </w:r>
      <w:r w:rsidR="00B65106">
        <w:rPr>
          <w:rFonts w:asciiTheme="majorBidi" w:hAnsiTheme="majorBidi" w:hint="cs"/>
          <w:sz w:val="28"/>
          <w:cs/>
          <w:lang w:eastAsia="x-none"/>
        </w:rPr>
        <w:t xml:space="preserve">ดูหมายเหตุข้อ </w:t>
      </w:r>
      <w:r w:rsidR="00B65106">
        <w:rPr>
          <w:rFonts w:asciiTheme="majorBidi" w:hAnsiTheme="majorBidi"/>
          <w:sz w:val="28"/>
          <w:lang w:eastAsia="x-none"/>
        </w:rPr>
        <w:t>11)</w:t>
      </w:r>
    </w:p>
    <w:p w14:paraId="3EEE8DAD" w14:textId="13DFEFFF" w:rsidR="00B653E6" w:rsidRDefault="005B250A" w:rsidP="008A5192">
      <w:pPr>
        <w:spacing w:before="120" w:after="240" w:line="276" w:lineRule="auto"/>
        <w:ind w:left="909" w:right="-29" w:hanging="540"/>
        <w:jc w:val="thaiDistribute"/>
        <w:rPr>
          <w:rFonts w:asciiTheme="majorBidi" w:hAnsiTheme="majorBidi"/>
          <w:sz w:val="28"/>
          <w:lang w:eastAsia="x-none"/>
        </w:rPr>
      </w:pPr>
      <w:r w:rsidRPr="00D055A3">
        <w:rPr>
          <w:rFonts w:asciiTheme="majorBidi" w:hAnsiTheme="majorBidi" w:cstheme="majorBidi"/>
          <w:sz w:val="28"/>
        </w:rPr>
        <w:t>3</w:t>
      </w:r>
      <w:r w:rsidR="00257A66">
        <w:rPr>
          <w:rFonts w:asciiTheme="majorBidi" w:hAnsiTheme="majorBidi" w:cstheme="majorBidi"/>
          <w:sz w:val="28"/>
        </w:rPr>
        <w:t>0</w:t>
      </w:r>
      <w:r w:rsidR="00626F14" w:rsidRPr="00D055A3">
        <w:rPr>
          <w:rFonts w:asciiTheme="majorBidi" w:hAnsiTheme="majorBidi" w:cstheme="majorBidi"/>
          <w:sz w:val="28"/>
        </w:rPr>
        <w:t>.4.</w:t>
      </w:r>
      <w:r w:rsidR="00626F14" w:rsidRPr="00D055A3">
        <w:rPr>
          <w:rFonts w:asciiTheme="majorBidi" w:hAnsiTheme="majorBidi" w:cstheme="majorBidi" w:hint="cs"/>
          <w:sz w:val="28"/>
          <w:cs/>
        </w:rPr>
        <w:t>2</w:t>
      </w:r>
      <w:r w:rsidR="00626F14" w:rsidRPr="00D055A3">
        <w:rPr>
          <w:rFonts w:asciiTheme="majorBidi" w:hAnsiTheme="majorBidi" w:cstheme="majorBidi"/>
          <w:sz w:val="28"/>
        </w:rPr>
        <w:t xml:space="preserve"> </w:t>
      </w:r>
      <w:r w:rsidR="003F40CB" w:rsidRPr="00D055A3">
        <w:rPr>
          <w:rFonts w:asciiTheme="majorBidi" w:hAnsiTheme="majorBidi"/>
          <w:sz w:val="28"/>
          <w:cs/>
          <w:lang w:eastAsia="x-none"/>
        </w:rPr>
        <w:t xml:space="preserve">เมื่อวันที่ </w:t>
      </w:r>
      <w:r w:rsidR="003F40CB" w:rsidRPr="00D055A3">
        <w:rPr>
          <w:rFonts w:asciiTheme="majorBidi" w:hAnsiTheme="majorBidi"/>
          <w:sz w:val="28"/>
          <w:lang w:eastAsia="x-none"/>
        </w:rPr>
        <w:t>23</w:t>
      </w:r>
      <w:r w:rsidR="003F40CB" w:rsidRPr="00D055A3">
        <w:rPr>
          <w:rFonts w:asciiTheme="majorBidi" w:hAnsiTheme="majorBidi"/>
          <w:sz w:val="28"/>
          <w:cs/>
          <w:lang w:eastAsia="x-none"/>
        </w:rPr>
        <w:t xml:space="preserve"> เมษายน </w:t>
      </w:r>
      <w:r w:rsidR="003F40CB" w:rsidRPr="00D055A3">
        <w:rPr>
          <w:rFonts w:asciiTheme="majorBidi" w:hAnsiTheme="majorBidi"/>
          <w:sz w:val="28"/>
          <w:lang w:eastAsia="x-none"/>
        </w:rPr>
        <w:t>2567</w:t>
      </w:r>
      <w:r w:rsidR="003F40CB" w:rsidRPr="00D055A3">
        <w:rPr>
          <w:rFonts w:asciiTheme="majorBidi" w:hAnsiTheme="majorBidi"/>
          <w:sz w:val="28"/>
          <w:cs/>
          <w:lang w:eastAsia="x-none"/>
        </w:rPr>
        <w:t xml:space="preserve"> ศาลฎีกาเห็นพ้องกับศาลชั้นต้นและศาลอุทธรณ์ว่าโจทก์และบริษัทย่อยต่างสมัครใจ</w:t>
      </w:r>
      <w:r w:rsidR="00E30E73">
        <w:rPr>
          <w:rFonts w:asciiTheme="majorBidi" w:hAnsiTheme="majorBidi" w:hint="cs"/>
          <w:sz w:val="28"/>
          <w:cs/>
          <w:lang w:eastAsia="x-none"/>
        </w:rPr>
        <w:t xml:space="preserve">       </w:t>
      </w:r>
      <w:r w:rsidR="003F40CB" w:rsidRPr="00D055A3">
        <w:rPr>
          <w:rFonts w:asciiTheme="majorBidi" w:hAnsiTheme="majorBidi"/>
          <w:sz w:val="28"/>
          <w:cs/>
          <w:lang w:eastAsia="x-none"/>
        </w:rPr>
        <w:t>ยกเลิกสัญญาต่อกันโดยปริยาย และไม่ถือเป็นข้อหาผิดสัญญาจ้าง ให้ยืนตามคำสั่งของศาลอุทธรณ์โดยให้โจทก์คืนเงินค่าจ้างล่วงหน้าแก่บริษัทย่อยพร้อมดอกเบี้ยนับแต่วันที่รับไว้ และมีสิทธิเรียกร้องในส่วนของมูลค่างานที่โจทก์</w:t>
      </w:r>
      <w:r w:rsidR="00E30E73">
        <w:rPr>
          <w:rFonts w:asciiTheme="majorBidi" w:hAnsiTheme="majorBidi" w:hint="cs"/>
          <w:sz w:val="28"/>
          <w:cs/>
          <w:lang w:eastAsia="x-none"/>
        </w:rPr>
        <w:t xml:space="preserve">           </w:t>
      </w:r>
      <w:r w:rsidR="003F40CB" w:rsidRPr="00D055A3">
        <w:rPr>
          <w:rFonts w:asciiTheme="majorBidi" w:hAnsiTheme="majorBidi"/>
          <w:sz w:val="28"/>
          <w:cs/>
          <w:lang w:eastAsia="x-none"/>
        </w:rPr>
        <w:t xml:space="preserve">ได้จัดทำให้แก่บริษัทย่อยไปแล้วเท่านั้น โดยมูลค่าคงเหลือที่โจทก์ต้องจ่ายคืนบริษัทย่อยเป็นจำนวน </w:t>
      </w:r>
      <w:r w:rsidR="003F40CB" w:rsidRPr="00D055A3">
        <w:rPr>
          <w:rFonts w:asciiTheme="majorBidi" w:hAnsiTheme="majorBidi"/>
          <w:sz w:val="28"/>
          <w:lang w:eastAsia="x-none"/>
        </w:rPr>
        <w:t>2.57</w:t>
      </w:r>
      <w:r w:rsidR="003F40CB" w:rsidRPr="00D055A3">
        <w:rPr>
          <w:rFonts w:asciiTheme="majorBidi" w:hAnsiTheme="majorBidi"/>
          <w:sz w:val="28"/>
          <w:cs/>
          <w:lang w:eastAsia="x-none"/>
        </w:rPr>
        <w:t xml:space="preserve"> ล้านบาท พร้อมดอกเบี้ยจนกว่าจะชำระเงินแล้วเสร็จ และในเดือนตุลาคม </w:t>
      </w:r>
      <w:r w:rsidR="003F40CB" w:rsidRPr="00D055A3">
        <w:rPr>
          <w:rFonts w:asciiTheme="majorBidi" w:hAnsiTheme="majorBidi"/>
          <w:sz w:val="28"/>
          <w:lang w:eastAsia="x-none"/>
        </w:rPr>
        <w:t>2567</w:t>
      </w:r>
      <w:r w:rsidR="003F40CB" w:rsidRPr="00D055A3">
        <w:rPr>
          <w:rFonts w:asciiTheme="majorBidi" w:hAnsiTheme="majorBidi"/>
          <w:sz w:val="28"/>
          <w:cs/>
          <w:lang w:eastAsia="x-none"/>
        </w:rPr>
        <w:t xml:space="preserve"> บริษัทย่อยได้รับเงินตามการบังคับคดีและดอกเบี้ยจากโจทก์แล้วเป็นจำนวนเงินรวม </w:t>
      </w:r>
      <w:r w:rsidR="003F40CB" w:rsidRPr="00D055A3">
        <w:rPr>
          <w:rFonts w:asciiTheme="majorBidi" w:hAnsiTheme="majorBidi"/>
          <w:sz w:val="28"/>
          <w:lang w:eastAsia="x-none"/>
        </w:rPr>
        <w:t>3</w:t>
      </w:r>
      <w:r w:rsidR="003F40CB" w:rsidRPr="00D055A3">
        <w:rPr>
          <w:rFonts w:asciiTheme="majorBidi" w:hAnsiTheme="majorBidi"/>
          <w:sz w:val="28"/>
          <w:cs/>
          <w:lang w:eastAsia="x-none"/>
        </w:rPr>
        <w:t xml:space="preserve"> ล้านบาท</w:t>
      </w:r>
      <w:r w:rsidR="007C76E5">
        <w:rPr>
          <w:rFonts w:asciiTheme="majorBidi" w:hAnsiTheme="majorBidi"/>
          <w:sz w:val="28"/>
          <w:lang w:eastAsia="x-none"/>
        </w:rPr>
        <w:t xml:space="preserve"> </w:t>
      </w:r>
    </w:p>
    <w:p w14:paraId="0FD6B6E1" w14:textId="2354AD9C" w:rsidR="00AE6FD9" w:rsidRPr="00EB609E" w:rsidRDefault="00AE6FD9" w:rsidP="00643095">
      <w:pPr>
        <w:spacing w:before="120" w:after="240" w:line="276" w:lineRule="auto"/>
        <w:ind w:left="909" w:right="-29"/>
        <w:jc w:val="thaiDistribute"/>
        <w:rPr>
          <w:rFonts w:asciiTheme="majorBidi" w:hAnsiTheme="majorBidi"/>
          <w:sz w:val="28"/>
          <w:lang w:eastAsia="x-none"/>
        </w:rPr>
      </w:pPr>
      <w:r w:rsidRPr="00D055A3">
        <w:rPr>
          <w:rFonts w:asciiTheme="majorBidi" w:hAnsiTheme="majorBidi"/>
          <w:sz w:val="28"/>
          <w:cs/>
          <w:lang w:eastAsia="x-none"/>
        </w:rPr>
        <w:t xml:space="preserve">ในเดือนมกราคมและกุมภาพันธ์ </w:t>
      </w:r>
      <w:r w:rsidRPr="00D055A3">
        <w:rPr>
          <w:rFonts w:asciiTheme="majorBidi" w:hAnsiTheme="majorBidi"/>
          <w:sz w:val="28"/>
          <w:lang w:eastAsia="x-none"/>
        </w:rPr>
        <w:t>2568</w:t>
      </w:r>
      <w:r w:rsidRPr="00D055A3">
        <w:rPr>
          <w:rFonts w:asciiTheme="majorBidi" w:hAnsiTheme="majorBidi"/>
          <w:sz w:val="28"/>
          <w:cs/>
          <w:lang w:eastAsia="x-none"/>
        </w:rPr>
        <w:t xml:space="preserve"> บริษัทย่อยได้รับหนังสือแจ้งจากลูกค้ารายหนึ่งของบริษัทย่อยซึ่งเป็นผู้รับเหมา</w:t>
      </w:r>
      <w:r>
        <w:rPr>
          <w:rFonts w:asciiTheme="majorBidi" w:hAnsiTheme="majorBidi"/>
          <w:sz w:val="28"/>
          <w:lang w:eastAsia="x-none"/>
        </w:rPr>
        <w:t xml:space="preserve">      </w:t>
      </w:r>
      <w:r w:rsidRPr="00D055A3">
        <w:rPr>
          <w:rFonts w:asciiTheme="majorBidi" w:hAnsiTheme="majorBidi"/>
          <w:sz w:val="28"/>
          <w:cs/>
          <w:lang w:eastAsia="x-none"/>
        </w:rPr>
        <w:t>หลักในงานก่อสร้างโครงการแห่งหนึ่งเกี่ยวกับการเรียกเก็บค่าเสียหายจากความล่าช้า (</w:t>
      </w:r>
      <w:r w:rsidRPr="00D055A3">
        <w:rPr>
          <w:rFonts w:asciiTheme="majorBidi" w:hAnsiTheme="majorBidi"/>
          <w:sz w:val="28"/>
          <w:lang w:eastAsia="x-none"/>
        </w:rPr>
        <w:t xml:space="preserve">Liquidated damage) </w:t>
      </w:r>
      <w:r w:rsidRPr="00D055A3">
        <w:rPr>
          <w:rFonts w:asciiTheme="majorBidi" w:hAnsiTheme="majorBidi"/>
          <w:sz w:val="28"/>
          <w:cs/>
          <w:lang w:eastAsia="x-none"/>
        </w:rPr>
        <w:t>และการเรียกคืนค่าใช้จ่ายเพิ่มเติม (</w:t>
      </w:r>
      <w:r w:rsidRPr="00D055A3">
        <w:rPr>
          <w:rFonts w:asciiTheme="majorBidi" w:hAnsiTheme="majorBidi"/>
          <w:sz w:val="28"/>
          <w:lang w:eastAsia="x-none"/>
        </w:rPr>
        <w:t xml:space="preserve">Back charge) </w:t>
      </w:r>
      <w:r w:rsidRPr="00D055A3">
        <w:rPr>
          <w:rFonts w:asciiTheme="majorBidi" w:hAnsiTheme="majorBidi"/>
          <w:sz w:val="28"/>
          <w:cs/>
          <w:lang w:eastAsia="x-none"/>
        </w:rPr>
        <w:t>ซึ่งเกิดขึ้นจากเหตุการณ์ที่เกี่ยวกับการปฏิบัติงานของบริษัทในระหว่างการดำเนินงานตามสัญญาก่อสร้าง อย่างไรก็ตาม บริษัทย่อยได้ออกหนังสือตอบกลับโดยไม่สามารถยอมรับข้อเรียกร้องดังกล่าวและบริษัทย่อยอยู่ระหว่างการหารือกับคู่สัญญาเกี่ยวกับข้อเรียกร้องดังกล่าวว่าเป็นไปตามที่กำหนดไว้ในสัญญาหรือไม่ ผู้บริหารเชื่อว่าความล่าช้านั้นไม่ได้เกิดขึ้นจากการปฏิบัติงานของบริษัทย่อย แต่เป็นผลมาจาก</w:t>
      </w:r>
      <w:r w:rsidR="00AC1F0F">
        <w:rPr>
          <w:rFonts w:asciiTheme="majorBidi" w:hAnsiTheme="majorBidi" w:hint="cs"/>
          <w:sz w:val="28"/>
          <w:cs/>
          <w:lang w:eastAsia="x-none"/>
        </w:rPr>
        <w:t xml:space="preserve">          </w:t>
      </w:r>
      <w:r w:rsidRPr="00D055A3">
        <w:rPr>
          <w:rFonts w:asciiTheme="majorBidi" w:hAnsiTheme="majorBidi"/>
          <w:sz w:val="28"/>
          <w:cs/>
          <w:lang w:eastAsia="x-none"/>
        </w:rPr>
        <w:t>ความล่าช้าในการชำระเงินอย่างต่อเนื่อง การเปลี่ยนแปลงขอบเขตงานและการแก้ไขสัญญาจากปริมาณงานที่เพิ่มขึ้น รวมถึงความล่าช้าในการส่งมอบพื้นที่และความบกพร่องของอุปกรณ์ที่รับส่งมอบจากผู้รับเหมาหลัก ซึ่งเหล่านี้</w:t>
      </w:r>
      <w:r w:rsidR="00AC1F0F">
        <w:rPr>
          <w:rFonts w:asciiTheme="majorBidi" w:hAnsiTheme="majorBidi" w:hint="cs"/>
          <w:sz w:val="28"/>
          <w:cs/>
          <w:lang w:eastAsia="x-none"/>
        </w:rPr>
        <w:t xml:space="preserve">          </w:t>
      </w:r>
      <w:r w:rsidRPr="00D055A3">
        <w:rPr>
          <w:rFonts w:asciiTheme="majorBidi" w:hAnsiTheme="majorBidi"/>
          <w:sz w:val="28"/>
          <w:cs/>
          <w:lang w:eastAsia="x-none"/>
        </w:rPr>
        <w:t>ถือเป็นเหตุผลหลักที่ส่งผลกระทบต่อความคืบหน้าของงาน ทั้งนี้บริษัทย่อยไม่มีภาระที่จะต้องจ่ายตามหนังสือแจ้งดังกล่าว</w:t>
      </w:r>
    </w:p>
    <w:p w14:paraId="1BC3E8C8" w14:textId="5EC14699" w:rsidR="00A17562" w:rsidRDefault="00A175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br w:type="page"/>
      </w:r>
    </w:p>
    <w:p w14:paraId="75A85D4A" w14:textId="2351FF82" w:rsidR="00546B9B" w:rsidRDefault="00946980" w:rsidP="00946980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BD5B86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0</w:t>
      </w:r>
      <w:r w:rsidRPr="00BD5B8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5 </w:t>
      </w:r>
      <w:r w:rsidR="00546B9B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ภาระผูกพันอื่น</w:t>
      </w:r>
    </w:p>
    <w:p w14:paraId="677C4291" w14:textId="0800EA97" w:rsidR="00946980" w:rsidRPr="002F3E0B" w:rsidRDefault="00A95B32" w:rsidP="000356B0">
      <w:pPr>
        <w:spacing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จำนวนเงินขั้นต่ำที่</w:t>
      </w:r>
      <w:r w:rsidR="003C10F7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</w:t>
      </w:r>
      <w:r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</w:t>
      </w:r>
      <w:r w:rsidR="00FC6BEF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>ท</w:t>
      </w:r>
      <w:r w:rsidR="003C10F7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>ย่อยต้องจ่ายในอนาคตทั้งสิ้นภายใต้</w:t>
      </w:r>
      <w:r w:rsidR="00746367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คำสั่งซื้อวัสดุก่อสร้าง ณ วันที่ </w:t>
      </w:r>
      <w:r w:rsidR="00746367" w:rsidRPr="002F3E0B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746367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746367" w:rsidRPr="002F3E0B">
        <w:rPr>
          <w:rFonts w:asciiTheme="majorBidi" w:hAnsiTheme="majorBidi" w:cstheme="majorBidi"/>
          <w:color w:val="000000"/>
          <w:spacing w:val="-2"/>
          <w:sz w:val="28"/>
        </w:rPr>
        <w:t>2568</w:t>
      </w:r>
      <w:r w:rsidR="00852014" w:rsidRPr="002F3E0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52014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="000356B0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="00852014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วันที่ </w:t>
      </w:r>
      <w:r w:rsidR="00852014" w:rsidRPr="002F3E0B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852014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ธันวาคม </w:t>
      </w:r>
      <w:r w:rsidR="00852014" w:rsidRPr="002F3E0B">
        <w:rPr>
          <w:rFonts w:asciiTheme="majorBidi" w:hAnsiTheme="majorBidi" w:cstheme="majorBidi"/>
          <w:color w:val="000000"/>
          <w:spacing w:val="-2"/>
          <w:sz w:val="28"/>
        </w:rPr>
        <w:t xml:space="preserve">2567 </w:t>
      </w:r>
      <w:r w:rsidR="00852014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มีรายละเอียด ดังนี้</w:t>
      </w:r>
      <w:r w:rsid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2F3E0B">
        <w:rPr>
          <w:rFonts w:asciiTheme="majorBidi" w:hAnsiTheme="majorBidi" w:cstheme="majorBidi" w:hint="cs"/>
          <w:sz w:val="28"/>
          <w:cs/>
        </w:rPr>
        <w:t>(งบการเงินเฉพาะกิจการ</w:t>
      </w:r>
      <w:r w:rsidR="002F3E0B">
        <w:rPr>
          <w:rFonts w:asciiTheme="majorBidi" w:hAnsiTheme="majorBidi" w:cstheme="majorBidi"/>
          <w:sz w:val="28"/>
        </w:rPr>
        <w:t xml:space="preserve">: </w:t>
      </w:r>
      <w:r w:rsidR="002F3E0B">
        <w:rPr>
          <w:rFonts w:asciiTheme="majorBidi" w:hAnsiTheme="majorBidi" w:cstheme="majorBidi" w:hint="cs"/>
          <w:sz w:val="28"/>
          <w:cs/>
        </w:rPr>
        <w:t>ไม่มี)</w:t>
      </w:r>
      <w:r w:rsidR="002F3E0B" w:rsidRPr="002F3E0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852014" w:rsidRPr="002F3E0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180"/>
        <w:gridCol w:w="2160"/>
        <w:gridCol w:w="180"/>
        <w:gridCol w:w="2160"/>
      </w:tblGrid>
      <w:tr w:rsidR="00A17562" w:rsidRPr="00BE672D" w14:paraId="7E950C4C" w14:textId="77777777" w:rsidTr="000356B0">
        <w:trPr>
          <w:trHeight w:val="423"/>
          <w:tblHeader/>
        </w:trPr>
        <w:tc>
          <w:tcPr>
            <w:tcW w:w="4500" w:type="dxa"/>
          </w:tcPr>
          <w:p w14:paraId="45C6103B" w14:textId="77777777" w:rsidR="00A17562" w:rsidRPr="009262BC" w:rsidRDefault="00A17562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A697D86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</w:tcPr>
          <w:p w14:paraId="1C017292" w14:textId="77777777" w:rsidR="00A17562" w:rsidRPr="009262BC" w:rsidRDefault="00A17562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9262BC">
              <w:rPr>
                <w:rFonts w:ascii="Angsana New" w:hAnsi="Angsana New" w:hint="cs"/>
                <w:caps/>
                <w:sz w:val="28"/>
              </w:rPr>
              <w:t>(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9262BC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9262BC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9262BC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A17562" w:rsidRPr="00BE672D" w14:paraId="7D06D449" w14:textId="77777777" w:rsidTr="000356B0">
        <w:trPr>
          <w:trHeight w:val="423"/>
          <w:tblHeader/>
        </w:trPr>
        <w:tc>
          <w:tcPr>
            <w:tcW w:w="4500" w:type="dxa"/>
          </w:tcPr>
          <w:p w14:paraId="3705C7D4" w14:textId="77777777" w:rsidR="00A17562" w:rsidRPr="009262BC" w:rsidRDefault="00A17562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3CFF28B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0B98B93B" w14:textId="77777777" w:rsidR="00A17562" w:rsidRPr="009262BC" w:rsidRDefault="00A17562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9262BC">
              <w:rPr>
                <w:rFonts w:ascii="Angsana New" w:hAnsi="Angsana New"/>
                <w:caps/>
                <w:sz w:val="28"/>
                <w:cs/>
              </w:rPr>
              <w:t>งบการเงินร</w:t>
            </w:r>
            <w:r>
              <w:rPr>
                <w:rFonts w:ascii="Angsana New" w:hAnsi="Angsana New" w:hint="cs"/>
                <w:caps/>
                <w:sz w:val="28"/>
                <w:cs/>
              </w:rPr>
              <w:t>วม</w:t>
            </w:r>
          </w:p>
        </w:tc>
      </w:tr>
      <w:tr w:rsidR="00A17562" w:rsidRPr="000C60A2" w14:paraId="10C3EEC1" w14:textId="77777777" w:rsidTr="000356B0">
        <w:trPr>
          <w:trHeight w:val="372"/>
          <w:tblHeader/>
        </w:trPr>
        <w:tc>
          <w:tcPr>
            <w:tcW w:w="4500" w:type="dxa"/>
          </w:tcPr>
          <w:p w14:paraId="0A0AFC25" w14:textId="77777777" w:rsidR="00A17562" w:rsidRPr="009262BC" w:rsidRDefault="00A17562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6277C239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762FA0C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3B197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1F6312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E2872AC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31</w:t>
            </w:r>
            <w:r w:rsidRPr="003B1973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A17562" w:rsidRPr="000C60A2" w14:paraId="2AA92162" w14:textId="77777777" w:rsidTr="000356B0">
        <w:trPr>
          <w:trHeight w:val="372"/>
          <w:tblHeader/>
        </w:trPr>
        <w:tc>
          <w:tcPr>
            <w:tcW w:w="4500" w:type="dxa"/>
          </w:tcPr>
          <w:p w14:paraId="47AB136A" w14:textId="77777777" w:rsidR="00A17562" w:rsidRPr="009262BC" w:rsidRDefault="00A17562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0914B748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AC7FC9A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0" w:type="dxa"/>
          </w:tcPr>
          <w:p w14:paraId="653289AB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ED84A59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197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A17562" w:rsidRPr="00FB19D2" w14:paraId="6E2DED5D" w14:textId="77777777" w:rsidTr="000356B0">
        <w:trPr>
          <w:trHeight w:val="372"/>
          <w:tblHeader/>
        </w:trPr>
        <w:tc>
          <w:tcPr>
            <w:tcW w:w="4500" w:type="dxa"/>
          </w:tcPr>
          <w:p w14:paraId="51E8638B" w14:textId="09A74AC4" w:rsidR="00A17562" w:rsidRPr="009262BC" w:rsidRDefault="008F5C09" w:rsidP="008F5C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คำสั่งซื้อวัสดุก่อสร้าง</w:t>
            </w:r>
          </w:p>
        </w:tc>
        <w:tc>
          <w:tcPr>
            <w:tcW w:w="180" w:type="dxa"/>
          </w:tcPr>
          <w:p w14:paraId="5B3FBECF" w14:textId="77777777" w:rsidR="00A17562" w:rsidRPr="009262BC" w:rsidRDefault="00A1756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3787F9F2" w14:textId="38E789E3" w:rsidR="00A17562" w:rsidRPr="009262BC" w:rsidRDefault="00087858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49,124</w:t>
            </w:r>
          </w:p>
        </w:tc>
        <w:tc>
          <w:tcPr>
            <w:tcW w:w="180" w:type="dxa"/>
            <w:vAlign w:val="bottom"/>
          </w:tcPr>
          <w:p w14:paraId="768C7E38" w14:textId="77777777" w:rsidR="00A17562" w:rsidRPr="009262BC" w:rsidRDefault="00A17562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06D32B39" w14:textId="06A27091" w:rsidR="00A17562" w:rsidRPr="009262BC" w:rsidRDefault="00171701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365,314</w:t>
            </w:r>
          </w:p>
        </w:tc>
      </w:tr>
    </w:tbl>
    <w:p w14:paraId="74D91B68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D04214B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B1FF2CB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8DA1CE8" w14:textId="125B0BA5" w:rsidR="007E0E92" w:rsidRDefault="007E0E92" w:rsidP="004F6FC7">
      <w:pPr>
        <w:spacing w:before="240" w:after="120"/>
        <w:ind w:left="360" w:right="-29" w:hanging="360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9482EF0" w14:textId="18836B7F" w:rsidR="00347765" w:rsidRPr="007B71A9" w:rsidRDefault="00347765" w:rsidP="00D94C57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7B71A9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  <w:r w:rsidR="005B4DB9" w:rsidRPr="007B71A9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14:paraId="5801DBF0" w14:textId="06C7FE1F" w:rsidR="004441E8" w:rsidRDefault="00303437" w:rsidP="0041798F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spacing w:val="-4"/>
          <w:sz w:val="28"/>
        </w:rPr>
      </w:pP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="00903C7D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03C7D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03C7D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03C7D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903C7D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</w:rPr>
        <w:t>256</w:t>
      </w:r>
      <w:r w:rsidR="00903C7D">
        <w:rPr>
          <w:rFonts w:asciiTheme="majorBidi" w:hAnsiTheme="majorBidi" w:cstheme="majorBidi"/>
          <w:sz w:val="28"/>
        </w:rPr>
        <w:t>8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 w:rsidR="00903C7D">
        <w:rPr>
          <w:rFonts w:asciiTheme="majorBidi" w:hAnsiTheme="majorBidi" w:cstheme="majorBidi"/>
          <w:sz w:val="28"/>
        </w:rPr>
        <w:t>7</w:t>
      </w:r>
      <w:r w:rsidR="00347765"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="00347765" w:rsidRPr="004517A7">
        <w:rPr>
          <w:rFonts w:ascii="Angsana New" w:hAnsi="Angsana New" w:hint="cs"/>
          <w:spacing w:val="-4"/>
          <w:sz w:val="28"/>
        </w:rPr>
        <w:t xml:space="preserve"> </w:t>
      </w:r>
      <w:r w:rsidR="00347765"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</w:p>
    <w:tbl>
      <w:tblPr>
        <w:tblW w:w="924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83"/>
      </w:tblGrid>
      <w:tr w:rsidR="00956835" w:rsidRPr="004517A7" w14:paraId="43E06A53" w14:textId="77777777" w:rsidTr="00347080">
        <w:trPr>
          <w:trHeight w:val="403"/>
          <w:tblHeader/>
        </w:trPr>
        <w:tc>
          <w:tcPr>
            <w:tcW w:w="9248" w:type="dxa"/>
            <w:gridSpan w:val="9"/>
            <w:vAlign w:val="bottom"/>
          </w:tcPr>
          <w:p w14:paraId="0B6F3211" w14:textId="77777777" w:rsidR="00956835" w:rsidRPr="00C429AB" w:rsidRDefault="00956835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(</w:t>
            </w:r>
            <w:r w:rsidRPr="00C429AB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C429AB">
              <w:rPr>
                <w:rFonts w:asciiTheme="majorBidi" w:hAnsiTheme="majorBidi" w:cstheme="majorBidi" w:hint="cs"/>
                <w:sz w:val="28"/>
              </w:rPr>
              <w:t xml:space="preserve">: </w:t>
            </w:r>
            <w:r w:rsidRPr="00C429AB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C429AB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</w:tr>
      <w:tr w:rsidR="00956835" w:rsidRPr="004517A7" w14:paraId="026D95B1" w14:textId="77777777" w:rsidTr="00C429AB">
        <w:trPr>
          <w:trHeight w:val="403"/>
          <w:tblHeader/>
        </w:trPr>
        <w:tc>
          <w:tcPr>
            <w:tcW w:w="2609" w:type="dxa"/>
            <w:vAlign w:val="bottom"/>
          </w:tcPr>
          <w:p w14:paraId="135BDC2E" w14:textId="77777777" w:rsidR="00956835" w:rsidRPr="00C429AB" w:rsidRDefault="00956835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39" w:type="dxa"/>
            <w:gridSpan w:val="8"/>
            <w:vAlign w:val="bottom"/>
          </w:tcPr>
          <w:p w14:paraId="461A8503" w14:textId="77777777" w:rsidR="00956835" w:rsidRPr="00C429AB" w:rsidRDefault="00956835" w:rsidP="00A74D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347080">
        <w:trPr>
          <w:trHeight w:val="70"/>
          <w:tblHeader/>
        </w:trPr>
        <w:tc>
          <w:tcPr>
            <w:tcW w:w="2609" w:type="dxa"/>
            <w:vAlign w:val="bottom"/>
          </w:tcPr>
          <w:p w14:paraId="4114535C" w14:textId="77777777" w:rsidR="00956835" w:rsidRPr="00C429AB" w:rsidRDefault="00956835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43CEC2C5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  <w:tc>
          <w:tcPr>
            <w:tcW w:w="1598" w:type="dxa"/>
            <w:gridSpan w:val="2"/>
            <w:vAlign w:val="center"/>
          </w:tcPr>
          <w:p w14:paraId="6E12E1F2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2</w:t>
            </w:r>
          </w:p>
        </w:tc>
        <w:tc>
          <w:tcPr>
            <w:tcW w:w="1679" w:type="dxa"/>
            <w:gridSpan w:val="2"/>
            <w:vAlign w:val="center"/>
          </w:tcPr>
          <w:p w14:paraId="6572EDB5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721" w:type="dxa"/>
            <w:gridSpan w:val="2"/>
            <w:vAlign w:val="center"/>
          </w:tcPr>
          <w:p w14:paraId="05162F12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840594" w:rsidRPr="004517A7" w14:paraId="5B17D740" w14:textId="77777777" w:rsidTr="00347080">
        <w:trPr>
          <w:trHeight w:val="70"/>
          <w:tblHeader/>
        </w:trPr>
        <w:tc>
          <w:tcPr>
            <w:tcW w:w="2609" w:type="dxa"/>
            <w:vAlign w:val="bottom"/>
          </w:tcPr>
          <w:p w14:paraId="27D08CAC" w14:textId="77777777" w:rsidR="00840594" w:rsidRPr="00C429AB" w:rsidRDefault="00840594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06B165A0" w14:textId="3A46AC48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C7364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31" w:type="dxa"/>
            <w:vAlign w:val="bottom"/>
          </w:tcPr>
          <w:p w14:paraId="5E945502" w14:textId="3410325E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C7364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88" w:type="dxa"/>
            <w:vAlign w:val="bottom"/>
          </w:tcPr>
          <w:p w14:paraId="7B8E1C2B" w14:textId="13CF7659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C7364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10" w:type="dxa"/>
            <w:vAlign w:val="bottom"/>
          </w:tcPr>
          <w:p w14:paraId="15DB93C9" w14:textId="1509AA14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C7364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9" w:type="dxa"/>
            <w:vAlign w:val="bottom"/>
          </w:tcPr>
          <w:p w14:paraId="23C14ABB" w14:textId="42A91FF4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C7364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70" w:type="dxa"/>
            <w:vAlign w:val="bottom"/>
          </w:tcPr>
          <w:p w14:paraId="495CB110" w14:textId="23FFAA6E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C7364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38" w:type="dxa"/>
            <w:vAlign w:val="bottom"/>
          </w:tcPr>
          <w:p w14:paraId="04019772" w14:textId="24ED1BFB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C7364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3" w:type="dxa"/>
            <w:vAlign w:val="bottom"/>
          </w:tcPr>
          <w:p w14:paraId="4C1BA1B7" w14:textId="277A04A2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C7364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C008C" w:rsidRPr="004517A7" w14:paraId="6588A29E" w14:textId="77777777" w:rsidTr="00347080">
        <w:trPr>
          <w:trHeight w:val="403"/>
        </w:trPr>
        <w:tc>
          <w:tcPr>
            <w:tcW w:w="3419" w:type="dxa"/>
            <w:gridSpan w:val="2"/>
            <w:vAlign w:val="bottom"/>
          </w:tcPr>
          <w:p w14:paraId="42635DBC" w14:textId="77777777" w:rsidR="00F368E2" w:rsidRPr="00E409B6" w:rsidRDefault="005C008C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09B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สินทรัพย์ที่วัดมูลค่าด้วย</w:t>
            </w:r>
          </w:p>
          <w:p w14:paraId="701D7223" w14:textId="7F7C1B7D" w:rsidR="005C008C" w:rsidRPr="00C429AB" w:rsidRDefault="005C008C" w:rsidP="00067258">
            <w:pPr>
              <w:tabs>
                <w:tab w:val="left" w:pos="2160"/>
              </w:tabs>
              <w:ind w:left="255" w:right="-105"/>
              <w:rPr>
                <w:rFonts w:asciiTheme="majorBidi" w:hAnsiTheme="majorBidi" w:cstheme="majorBidi"/>
                <w:sz w:val="28"/>
                <w:cs/>
              </w:rPr>
            </w:pPr>
            <w:r w:rsidRPr="00E409B6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  <w:r w:rsidRPr="00C429A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34B08ACC" w14:textId="72EA16FC" w:rsidR="005C008C" w:rsidRPr="00C429AB" w:rsidRDefault="005C008C" w:rsidP="00467A3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3CF7364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3" w:type="dxa"/>
            <w:vAlign w:val="bottom"/>
          </w:tcPr>
          <w:p w14:paraId="6239FC15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D18BF" w:rsidRPr="004517A7" w14:paraId="1F8929E9" w14:textId="77777777">
        <w:trPr>
          <w:trHeight w:val="403"/>
        </w:trPr>
        <w:tc>
          <w:tcPr>
            <w:tcW w:w="2609" w:type="dxa"/>
            <w:vAlign w:val="bottom"/>
          </w:tcPr>
          <w:p w14:paraId="2EEC8A69" w14:textId="77777777" w:rsidR="004D18BF" w:rsidRPr="005D08EC" w:rsidRDefault="004D18BF" w:rsidP="004D18BF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</w:rPr>
            </w:pPr>
            <w:r w:rsidRPr="005D08E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  <w:p w14:paraId="4386B6A3" w14:textId="5C7752E2" w:rsidR="004D18BF" w:rsidRPr="005D08EC" w:rsidRDefault="004D18BF" w:rsidP="004D18BF">
            <w:pPr>
              <w:tabs>
                <w:tab w:val="left" w:pos="2160"/>
              </w:tabs>
              <w:ind w:left="255" w:right="-105"/>
              <w:rPr>
                <w:rFonts w:asciiTheme="majorBidi" w:hAnsiTheme="majorBidi" w:cstheme="majorBidi"/>
                <w:sz w:val="28"/>
              </w:rPr>
            </w:pPr>
            <w:r w:rsidRPr="005D08EC">
              <w:rPr>
                <w:rFonts w:asciiTheme="majorBidi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7806A106" w:rsidR="004D18BF" w:rsidRPr="00C429AB" w:rsidRDefault="006045B5" w:rsidP="004D18BF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</w:tcPr>
          <w:p w14:paraId="3C6C1351" w14:textId="77777777" w:rsidR="009F29A1" w:rsidRDefault="009F29A1" w:rsidP="0064566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0809BB4" w14:textId="5E1DE877" w:rsidR="004D18BF" w:rsidRPr="00C429AB" w:rsidRDefault="00467A32" w:rsidP="004D18BF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8" w:type="dxa"/>
          </w:tcPr>
          <w:p w14:paraId="1A945EF6" w14:textId="77777777" w:rsidR="00C92C2E" w:rsidRDefault="00C92C2E" w:rsidP="0048105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0E20FE0" w14:textId="2329EDCC" w:rsidR="004D18BF" w:rsidRPr="00C429AB" w:rsidRDefault="0048105B" w:rsidP="004D18BF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04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6571A019" w14:textId="77777777" w:rsidR="00C92C2E" w:rsidRDefault="00C92C2E" w:rsidP="0048105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B87C2CB" w14:textId="490BD184" w:rsidR="004D18BF" w:rsidRPr="00C429AB" w:rsidRDefault="0048105B" w:rsidP="004D18BF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04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09" w:type="dxa"/>
          </w:tcPr>
          <w:p w14:paraId="54681601" w14:textId="77777777" w:rsidR="00C92C2E" w:rsidRDefault="00C92C2E" w:rsidP="0048105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248A4FC" w14:textId="3E4247DB" w:rsidR="004D18BF" w:rsidRPr="00C429AB" w:rsidRDefault="003D3A2B" w:rsidP="004D18BF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66775F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870" w:type="dxa"/>
          </w:tcPr>
          <w:p w14:paraId="647FE5AA" w14:textId="77777777" w:rsidR="00C92C2E" w:rsidRDefault="00C92C2E" w:rsidP="0048105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7EE3D12" w14:textId="0FCB6B89" w:rsidR="004D18BF" w:rsidRPr="00C429AB" w:rsidRDefault="003D3A2B" w:rsidP="004D18BF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66775F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838" w:type="dxa"/>
          </w:tcPr>
          <w:p w14:paraId="117C3CB6" w14:textId="77777777" w:rsidR="00C92C2E" w:rsidRDefault="00C92C2E" w:rsidP="0048105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9A9E077" w14:textId="09E92B7B" w:rsidR="004D18BF" w:rsidRPr="00C429AB" w:rsidRDefault="003D3A2B" w:rsidP="004D18BF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66775F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883" w:type="dxa"/>
          </w:tcPr>
          <w:p w14:paraId="10D7D8F0" w14:textId="77777777" w:rsidR="00C92C2E" w:rsidRDefault="00C92C2E" w:rsidP="0048105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514F1B2" w14:textId="5135D6D0" w:rsidR="004D18BF" w:rsidRPr="00C429AB" w:rsidRDefault="003D3A2B" w:rsidP="004D18BF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66775F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E4563E" w:rsidRPr="004517A7" w14:paraId="7DF0B294" w14:textId="77777777">
        <w:trPr>
          <w:trHeight w:val="403"/>
        </w:trPr>
        <w:tc>
          <w:tcPr>
            <w:tcW w:w="2609" w:type="dxa"/>
            <w:vAlign w:val="bottom"/>
          </w:tcPr>
          <w:p w14:paraId="6E0525B0" w14:textId="77777777" w:rsidR="00C92C2E" w:rsidRPr="005D08EC" w:rsidRDefault="00C92C2E" w:rsidP="00C92C2E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</w:rPr>
            </w:pPr>
            <w:r w:rsidRPr="005D08E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  <w:p w14:paraId="6C1986DD" w14:textId="5683D5A2" w:rsidR="00E4563E" w:rsidRPr="005D08EC" w:rsidRDefault="00C92C2E" w:rsidP="00E4563E">
            <w:pPr>
              <w:tabs>
                <w:tab w:val="left" w:pos="2160"/>
              </w:tabs>
              <w:ind w:left="255" w:right="-105" w:hanging="1"/>
              <w:rPr>
                <w:rFonts w:asciiTheme="majorBidi" w:hAnsiTheme="majorBidi" w:cstheme="majorBidi"/>
                <w:sz w:val="28"/>
              </w:rPr>
            </w:pPr>
            <w:r w:rsidRPr="005D08EC">
              <w:rPr>
                <w:rFonts w:asciiTheme="majorBidi" w:hAnsiTheme="majorBidi" w:cstheme="majorBidi"/>
                <w:sz w:val="28"/>
                <w:cs/>
              </w:rPr>
              <w:t>ไม่หมุนเวียนอื่น</w:t>
            </w:r>
          </w:p>
        </w:tc>
        <w:tc>
          <w:tcPr>
            <w:tcW w:w="810" w:type="dxa"/>
          </w:tcPr>
          <w:p w14:paraId="079EDD85" w14:textId="77777777" w:rsidR="00C92C2E" w:rsidRDefault="00C92C2E" w:rsidP="00C92C2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A57C778" w14:textId="6CA8179D" w:rsidR="00E4563E" w:rsidRPr="00C429AB" w:rsidRDefault="006045B5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</w:tcPr>
          <w:p w14:paraId="77CA28A7" w14:textId="77777777" w:rsidR="00C92C2E" w:rsidRDefault="00C92C2E" w:rsidP="00C92C2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48C11C0" w14:textId="74A4F7FA" w:rsidR="00E4563E" w:rsidRPr="00C429AB" w:rsidRDefault="00467A32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8" w:type="dxa"/>
          </w:tcPr>
          <w:p w14:paraId="5222BC2D" w14:textId="77777777" w:rsidR="00C92C2E" w:rsidRDefault="00C92C2E" w:rsidP="00C92C2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C91AD59" w14:textId="1999E29E" w:rsidR="00E4563E" w:rsidRPr="00C429AB" w:rsidRDefault="00C92C2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3F9790D4" w14:textId="77777777" w:rsidR="00C92C2E" w:rsidRDefault="00C92C2E" w:rsidP="00C92C2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BB3E475" w14:textId="349BEF28" w:rsidR="00E4563E" w:rsidRPr="00C429AB" w:rsidRDefault="00C92C2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4F502E06" w14:textId="75770715" w:rsidR="00E4563E" w:rsidRPr="00C429AB" w:rsidRDefault="00A63049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</w:p>
        </w:tc>
        <w:tc>
          <w:tcPr>
            <w:tcW w:w="870" w:type="dxa"/>
            <w:vAlign w:val="bottom"/>
          </w:tcPr>
          <w:p w14:paraId="52028DFF" w14:textId="279A12B2" w:rsidR="00E4563E" w:rsidRPr="00C429AB" w:rsidRDefault="00A63049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</w:p>
        </w:tc>
        <w:tc>
          <w:tcPr>
            <w:tcW w:w="838" w:type="dxa"/>
            <w:vAlign w:val="bottom"/>
          </w:tcPr>
          <w:p w14:paraId="470E461B" w14:textId="19A80D4D" w:rsidR="00E4563E" w:rsidRPr="00C429AB" w:rsidRDefault="00A63049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</w:p>
        </w:tc>
        <w:tc>
          <w:tcPr>
            <w:tcW w:w="883" w:type="dxa"/>
            <w:vAlign w:val="bottom"/>
          </w:tcPr>
          <w:p w14:paraId="09A444D1" w14:textId="74EA326E" w:rsidR="00E4563E" w:rsidRPr="00C429AB" w:rsidRDefault="00A63049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</w:p>
        </w:tc>
      </w:tr>
      <w:tr w:rsidR="00706A4F" w:rsidRPr="004517A7" w14:paraId="6BCA3B65" w14:textId="77777777">
        <w:trPr>
          <w:trHeight w:val="403"/>
        </w:trPr>
        <w:tc>
          <w:tcPr>
            <w:tcW w:w="2609" w:type="dxa"/>
            <w:vAlign w:val="bottom"/>
          </w:tcPr>
          <w:p w14:paraId="46443B2F" w14:textId="34325C0F" w:rsidR="00706A4F" w:rsidRPr="005D08EC" w:rsidRDefault="00281F7D" w:rsidP="00E4563E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5D08EC">
              <w:rPr>
                <w:rFonts w:asciiTheme="majorBidi" w:hAnsiTheme="majorBidi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429F4634" w14:textId="3C6F659D" w:rsidR="00706A4F" w:rsidRPr="00C429AB" w:rsidRDefault="006045B5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</w:tcPr>
          <w:p w14:paraId="73550158" w14:textId="1A813B38" w:rsidR="00706A4F" w:rsidRPr="00C429AB" w:rsidRDefault="00467A32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8" w:type="dxa"/>
          </w:tcPr>
          <w:p w14:paraId="1F217F9D" w14:textId="19E91E2B" w:rsidR="00706A4F" w:rsidRPr="00C429AB" w:rsidRDefault="0019047B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63295A36" w14:textId="21326768" w:rsidR="00706A4F" w:rsidRPr="00C429AB" w:rsidRDefault="0019047B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4476C1F4" w14:textId="2E67C52C" w:rsidR="00706A4F" w:rsidRPr="00C429AB" w:rsidRDefault="0019047B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870" w:type="dxa"/>
            <w:vAlign w:val="bottom"/>
          </w:tcPr>
          <w:p w14:paraId="1AFB7C8B" w14:textId="560502D7" w:rsidR="00706A4F" w:rsidRPr="00C429AB" w:rsidRDefault="0019047B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838" w:type="dxa"/>
            <w:vAlign w:val="bottom"/>
          </w:tcPr>
          <w:p w14:paraId="3CE59E3D" w14:textId="67162C16" w:rsidR="00706A4F" w:rsidRPr="00C429AB" w:rsidRDefault="00467A32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883" w:type="dxa"/>
            <w:vAlign w:val="bottom"/>
          </w:tcPr>
          <w:p w14:paraId="4FF45769" w14:textId="7CDB4C54" w:rsidR="00706A4F" w:rsidRPr="00C429AB" w:rsidRDefault="000010C1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E4563E" w:rsidRPr="004517A7" w14:paraId="63A05D52" w14:textId="77777777">
        <w:trPr>
          <w:trHeight w:val="403"/>
        </w:trPr>
        <w:tc>
          <w:tcPr>
            <w:tcW w:w="2609" w:type="dxa"/>
            <w:vAlign w:val="bottom"/>
          </w:tcPr>
          <w:p w14:paraId="15FFE1DD" w14:textId="0FAB9663" w:rsidR="00E4563E" w:rsidRPr="005D08EC" w:rsidRDefault="007F06D3" w:rsidP="00E4563E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88294D">
              <w:rPr>
                <w:rFonts w:ascii="Angsana New" w:hAnsi="Angsana New" w:hint="cs"/>
                <w:sz w:val="28"/>
                <w:cs/>
              </w:rPr>
              <w:t>ที่ดิน</w:t>
            </w:r>
            <w:r w:rsidRPr="0088294D">
              <w:rPr>
                <w:rFonts w:ascii="Angsana New" w:hAnsi="Angsana New"/>
                <w:sz w:val="28"/>
                <w:cs/>
              </w:rPr>
              <w:t xml:space="preserve"> </w:t>
            </w:r>
            <w:r w:rsidRPr="0088294D">
              <w:rPr>
                <w:rFonts w:ascii="Angsana New" w:hAnsi="Angsana New" w:hint="cs"/>
                <w:sz w:val="28"/>
                <w:cs/>
              </w:rPr>
              <w:t>อาคารและอุปกรณ์</w:t>
            </w:r>
          </w:p>
        </w:tc>
        <w:tc>
          <w:tcPr>
            <w:tcW w:w="810" w:type="dxa"/>
          </w:tcPr>
          <w:p w14:paraId="148885C6" w14:textId="189A08F6" w:rsidR="00E4563E" w:rsidRPr="00C429AB" w:rsidRDefault="006045B5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</w:tcPr>
          <w:p w14:paraId="5480B008" w14:textId="6AC98AB7" w:rsidR="00E4563E" w:rsidRPr="00C429AB" w:rsidRDefault="00467A32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7BAF22A2" w:rsidR="00E4563E" w:rsidRPr="00C429AB" w:rsidRDefault="00433F89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63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2F53C514" w14:textId="45B6F3BB" w:rsidR="00E4563E" w:rsidRPr="00C429AB" w:rsidRDefault="00433F89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63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09" w:type="dxa"/>
          </w:tcPr>
          <w:p w14:paraId="3BBC5C9E" w14:textId="4332AD02" w:rsidR="00E4563E" w:rsidRPr="00C429AB" w:rsidRDefault="000010C1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0" w:type="dxa"/>
          </w:tcPr>
          <w:p w14:paraId="4439F6C2" w14:textId="0A240BA2" w:rsidR="00E4563E" w:rsidRPr="00C429AB" w:rsidRDefault="000010C1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0BB55E96" w:rsidR="00E4563E" w:rsidRPr="00C429AB" w:rsidRDefault="00433F89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63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3" w:type="dxa"/>
            <w:vAlign w:val="bottom"/>
          </w:tcPr>
          <w:p w14:paraId="1A5901A2" w14:textId="69D2FE7F" w:rsidR="00E4563E" w:rsidRPr="00C429AB" w:rsidRDefault="00433F89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63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4563E" w:rsidRPr="004517A7" w14:paraId="31E43681" w14:textId="77777777">
        <w:trPr>
          <w:trHeight w:val="403"/>
        </w:trPr>
        <w:tc>
          <w:tcPr>
            <w:tcW w:w="2609" w:type="dxa"/>
            <w:vAlign w:val="bottom"/>
          </w:tcPr>
          <w:p w14:paraId="2ECFE953" w14:textId="5C8AA52E" w:rsidR="00E4563E" w:rsidRPr="001C533F" w:rsidRDefault="00E4563E" w:rsidP="00E4563E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810" w:type="dxa"/>
          </w:tcPr>
          <w:p w14:paraId="7936EFAA" w14:textId="1BF605DF" w:rsidR="00E4563E" w:rsidRPr="00C429AB" w:rsidRDefault="00E4563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1" w:type="dxa"/>
            <w:vAlign w:val="bottom"/>
          </w:tcPr>
          <w:p w14:paraId="4B9536C8" w14:textId="1742D22F" w:rsidR="00E4563E" w:rsidRPr="00C429AB" w:rsidRDefault="00E4563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88" w:type="dxa"/>
            <w:vAlign w:val="bottom"/>
          </w:tcPr>
          <w:p w14:paraId="36637165" w14:textId="79860314" w:rsidR="00E4563E" w:rsidRPr="00C429AB" w:rsidRDefault="00E4563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0020842" w14:textId="25310456" w:rsidR="00E4563E" w:rsidRPr="00C429AB" w:rsidRDefault="00E4563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09" w:type="dxa"/>
            <w:vAlign w:val="bottom"/>
          </w:tcPr>
          <w:p w14:paraId="09039A48" w14:textId="64802AA3" w:rsidR="00E4563E" w:rsidRPr="00C429AB" w:rsidRDefault="00E4563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A426883" w14:textId="23F08F6D" w:rsidR="00E4563E" w:rsidRPr="00C429AB" w:rsidRDefault="00E4563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8" w:type="dxa"/>
            <w:vAlign w:val="bottom"/>
          </w:tcPr>
          <w:p w14:paraId="10B057D0" w14:textId="5EBB04C3" w:rsidR="00E4563E" w:rsidRPr="00C429AB" w:rsidRDefault="00E4563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3" w:type="dxa"/>
            <w:vAlign w:val="bottom"/>
          </w:tcPr>
          <w:p w14:paraId="58258174" w14:textId="58F17CEF" w:rsidR="00E4563E" w:rsidRPr="00C429AB" w:rsidRDefault="00E4563E" w:rsidP="00E4563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6661" w:rsidRPr="004517A7" w14:paraId="532650F3" w14:textId="77777777">
        <w:trPr>
          <w:trHeight w:val="403"/>
          <w:tblHeader/>
        </w:trPr>
        <w:tc>
          <w:tcPr>
            <w:tcW w:w="9248" w:type="dxa"/>
            <w:gridSpan w:val="9"/>
            <w:vAlign w:val="bottom"/>
          </w:tcPr>
          <w:p w14:paraId="687B0972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(</w:t>
            </w:r>
            <w:r w:rsidRPr="00C429AB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C429AB">
              <w:rPr>
                <w:rFonts w:asciiTheme="majorBidi" w:hAnsiTheme="majorBidi" w:cstheme="majorBidi" w:hint="cs"/>
                <w:sz w:val="28"/>
              </w:rPr>
              <w:t xml:space="preserve">: </w:t>
            </w:r>
            <w:r w:rsidRPr="00C429AB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C429AB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</w:tr>
      <w:tr w:rsidR="003E6661" w:rsidRPr="004517A7" w14:paraId="5B7E0687" w14:textId="77777777">
        <w:trPr>
          <w:trHeight w:val="403"/>
          <w:tblHeader/>
        </w:trPr>
        <w:tc>
          <w:tcPr>
            <w:tcW w:w="2609" w:type="dxa"/>
            <w:vAlign w:val="bottom"/>
          </w:tcPr>
          <w:p w14:paraId="7FFC61C0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39" w:type="dxa"/>
            <w:gridSpan w:val="8"/>
            <w:vAlign w:val="bottom"/>
          </w:tcPr>
          <w:p w14:paraId="103EFD09" w14:textId="152FF638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3E6661" w:rsidRPr="004517A7" w14:paraId="05313A5F" w14:textId="77777777">
        <w:trPr>
          <w:trHeight w:val="70"/>
          <w:tblHeader/>
        </w:trPr>
        <w:tc>
          <w:tcPr>
            <w:tcW w:w="2609" w:type="dxa"/>
            <w:vAlign w:val="bottom"/>
          </w:tcPr>
          <w:p w14:paraId="0CCD5518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3C462A59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  <w:tc>
          <w:tcPr>
            <w:tcW w:w="1598" w:type="dxa"/>
            <w:gridSpan w:val="2"/>
            <w:vAlign w:val="center"/>
          </w:tcPr>
          <w:p w14:paraId="6AD36DBF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2</w:t>
            </w:r>
          </w:p>
        </w:tc>
        <w:tc>
          <w:tcPr>
            <w:tcW w:w="1679" w:type="dxa"/>
            <w:gridSpan w:val="2"/>
            <w:vAlign w:val="center"/>
          </w:tcPr>
          <w:p w14:paraId="4C263B49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721" w:type="dxa"/>
            <w:gridSpan w:val="2"/>
            <w:vAlign w:val="center"/>
          </w:tcPr>
          <w:p w14:paraId="71BD45F2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3E6661" w:rsidRPr="004517A7" w14:paraId="6267A65A" w14:textId="77777777">
        <w:trPr>
          <w:trHeight w:val="70"/>
          <w:tblHeader/>
        </w:trPr>
        <w:tc>
          <w:tcPr>
            <w:tcW w:w="2609" w:type="dxa"/>
            <w:vAlign w:val="bottom"/>
          </w:tcPr>
          <w:p w14:paraId="4C98FFE4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249D9C35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31" w:type="dxa"/>
            <w:vAlign w:val="bottom"/>
          </w:tcPr>
          <w:p w14:paraId="4D7E5094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88" w:type="dxa"/>
            <w:vAlign w:val="bottom"/>
          </w:tcPr>
          <w:p w14:paraId="01E627DE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10" w:type="dxa"/>
            <w:vAlign w:val="bottom"/>
          </w:tcPr>
          <w:p w14:paraId="75942AEA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09" w:type="dxa"/>
            <w:vAlign w:val="bottom"/>
          </w:tcPr>
          <w:p w14:paraId="503F46D9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70" w:type="dxa"/>
            <w:vAlign w:val="bottom"/>
          </w:tcPr>
          <w:p w14:paraId="268DDCB5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38" w:type="dxa"/>
            <w:vAlign w:val="bottom"/>
          </w:tcPr>
          <w:p w14:paraId="2B58D87B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3" w:type="dxa"/>
            <w:vAlign w:val="bottom"/>
          </w:tcPr>
          <w:p w14:paraId="0A75C087" w14:textId="77777777" w:rsidR="003E6661" w:rsidRPr="00C429AB" w:rsidRDefault="003E66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E6661" w:rsidRPr="004517A7" w14:paraId="68683BC7" w14:textId="77777777">
        <w:trPr>
          <w:trHeight w:val="403"/>
        </w:trPr>
        <w:tc>
          <w:tcPr>
            <w:tcW w:w="3419" w:type="dxa"/>
            <w:gridSpan w:val="2"/>
            <w:vAlign w:val="bottom"/>
          </w:tcPr>
          <w:p w14:paraId="3D65A416" w14:textId="77777777" w:rsidR="003E6661" w:rsidRPr="00E409B6" w:rsidRDefault="003E6661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09B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สินทรัพย์ที่วัดมูลค่าด้วย</w:t>
            </w:r>
          </w:p>
          <w:p w14:paraId="7F54AE37" w14:textId="77777777" w:rsidR="003E6661" w:rsidRPr="00C429AB" w:rsidRDefault="003E6661">
            <w:pPr>
              <w:tabs>
                <w:tab w:val="left" w:pos="2160"/>
              </w:tabs>
              <w:ind w:left="255" w:right="-105"/>
              <w:rPr>
                <w:rFonts w:asciiTheme="majorBidi" w:hAnsiTheme="majorBidi" w:cstheme="majorBidi"/>
                <w:sz w:val="28"/>
                <w:cs/>
              </w:rPr>
            </w:pPr>
            <w:r w:rsidRPr="00E409B6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  <w:r w:rsidRPr="00C429A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6EAC6618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66D59922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2B609547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334B9C29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76B2A2CA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E1C0DAD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3" w:type="dxa"/>
            <w:vAlign w:val="bottom"/>
          </w:tcPr>
          <w:p w14:paraId="55458E12" w14:textId="77777777" w:rsidR="003E6661" w:rsidRPr="00C429AB" w:rsidRDefault="003E6661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E6661" w:rsidRPr="004517A7" w14:paraId="54A97C78" w14:textId="77777777">
        <w:trPr>
          <w:trHeight w:val="403"/>
        </w:trPr>
        <w:tc>
          <w:tcPr>
            <w:tcW w:w="2609" w:type="dxa"/>
            <w:vAlign w:val="bottom"/>
          </w:tcPr>
          <w:p w14:paraId="01CA2913" w14:textId="77777777" w:rsidR="003E6661" w:rsidRPr="005D08EC" w:rsidRDefault="003E6661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</w:rPr>
            </w:pPr>
            <w:r w:rsidRPr="005D08E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  <w:p w14:paraId="439660F8" w14:textId="77777777" w:rsidR="003E6661" w:rsidRPr="005D08EC" w:rsidRDefault="003E6661">
            <w:pPr>
              <w:tabs>
                <w:tab w:val="left" w:pos="2160"/>
              </w:tabs>
              <w:ind w:left="255" w:right="-105"/>
              <w:rPr>
                <w:rFonts w:asciiTheme="majorBidi" w:hAnsiTheme="majorBidi" w:cstheme="majorBidi"/>
                <w:sz w:val="28"/>
              </w:rPr>
            </w:pPr>
            <w:r w:rsidRPr="005D08EC">
              <w:rPr>
                <w:rFonts w:asciiTheme="majorBidi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vAlign w:val="bottom"/>
          </w:tcPr>
          <w:p w14:paraId="7B12E43B" w14:textId="5CADBA6D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</w:tcPr>
          <w:p w14:paraId="0FD5DB24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ECAAFFC" w14:textId="1A44AB01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8" w:type="dxa"/>
          </w:tcPr>
          <w:p w14:paraId="5760FE4F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0CE1676" w14:textId="3F08F856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04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562BDAB3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D408462" w14:textId="6B71EE99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04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09" w:type="dxa"/>
          </w:tcPr>
          <w:p w14:paraId="0C8BC66F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F238370" w14:textId="10007A1E" w:rsidR="003E6661" w:rsidRPr="00C429AB" w:rsidRDefault="003D3A2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65B70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870" w:type="dxa"/>
          </w:tcPr>
          <w:p w14:paraId="7E9E0CEA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0761F60" w14:textId="7D598C9D" w:rsidR="003E6661" w:rsidRPr="00C429AB" w:rsidRDefault="003D3A2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65B70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838" w:type="dxa"/>
          </w:tcPr>
          <w:p w14:paraId="0248F472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E9E8EDA" w14:textId="6F745A52" w:rsidR="003E6661" w:rsidRPr="00C429AB" w:rsidRDefault="003D3A2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65B70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883" w:type="dxa"/>
          </w:tcPr>
          <w:p w14:paraId="6E2545FD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3DB0708" w14:textId="5DB9DC38" w:rsidR="003E6661" w:rsidRPr="00C429AB" w:rsidRDefault="003D3A2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65B70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3E6661" w:rsidRPr="004517A7" w14:paraId="51294DD5" w14:textId="77777777">
        <w:trPr>
          <w:trHeight w:val="403"/>
        </w:trPr>
        <w:tc>
          <w:tcPr>
            <w:tcW w:w="2609" w:type="dxa"/>
            <w:vAlign w:val="bottom"/>
          </w:tcPr>
          <w:p w14:paraId="0518FB23" w14:textId="77777777" w:rsidR="003E6661" w:rsidRPr="005D08EC" w:rsidRDefault="003E6661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</w:rPr>
            </w:pPr>
            <w:r w:rsidRPr="005D08E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  <w:p w14:paraId="2A6724A4" w14:textId="77777777" w:rsidR="003E6661" w:rsidRPr="005D08EC" w:rsidRDefault="003E6661">
            <w:pPr>
              <w:tabs>
                <w:tab w:val="left" w:pos="2160"/>
              </w:tabs>
              <w:ind w:left="255" w:right="-105" w:hanging="1"/>
              <w:rPr>
                <w:rFonts w:asciiTheme="majorBidi" w:hAnsiTheme="majorBidi" w:cstheme="majorBidi"/>
                <w:sz w:val="28"/>
              </w:rPr>
            </w:pPr>
            <w:r w:rsidRPr="005D08EC">
              <w:rPr>
                <w:rFonts w:asciiTheme="majorBidi" w:hAnsiTheme="majorBidi" w:cstheme="majorBidi"/>
                <w:sz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51F56086" w14:textId="12A79D36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</w:tcPr>
          <w:p w14:paraId="4346DB83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D84D051" w14:textId="10600197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8" w:type="dxa"/>
          </w:tcPr>
          <w:p w14:paraId="4E29BEE5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B3892E2" w14:textId="328D2425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04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6BB067D2" w14:textId="77777777" w:rsidR="000010C1" w:rsidRDefault="000010C1" w:rsidP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67D1AD" w14:textId="698BCEF5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04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5DE3B123" w14:textId="34C60076" w:rsidR="003E6661" w:rsidRPr="00C429AB" w:rsidRDefault="00565B7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</w:p>
        </w:tc>
        <w:tc>
          <w:tcPr>
            <w:tcW w:w="870" w:type="dxa"/>
            <w:vAlign w:val="bottom"/>
          </w:tcPr>
          <w:p w14:paraId="030F7D03" w14:textId="18057A89" w:rsidR="003E6661" w:rsidRPr="00C429AB" w:rsidRDefault="00565B7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</w:p>
        </w:tc>
        <w:tc>
          <w:tcPr>
            <w:tcW w:w="838" w:type="dxa"/>
            <w:vAlign w:val="bottom"/>
          </w:tcPr>
          <w:p w14:paraId="043B81C8" w14:textId="55181B3A" w:rsidR="003E6661" w:rsidRPr="00C429AB" w:rsidRDefault="00565B7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</w:p>
        </w:tc>
        <w:tc>
          <w:tcPr>
            <w:tcW w:w="883" w:type="dxa"/>
            <w:vAlign w:val="bottom"/>
          </w:tcPr>
          <w:p w14:paraId="79EE9725" w14:textId="661E8885" w:rsidR="003E6661" w:rsidRPr="00C429AB" w:rsidRDefault="00565B7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19</w:t>
            </w:r>
          </w:p>
        </w:tc>
      </w:tr>
      <w:tr w:rsidR="003E6661" w:rsidRPr="004517A7" w14:paraId="6DFFAFA0" w14:textId="77777777">
        <w:trPr>
          <w:trHeight w:val="403"/>
        </w:trPr>
        <w:tc>
          <w:tcPr>
            <w:tcW w:w="2609" w:type="dxa"/>
            <w:vAlign w:val="bottom"/>
          </w:tcPr>
          <w:p w14:paraId="389BC88F" w14:textId="77777777" w:rsidR="003E6661" w:rsidRPr="005D08EC" w:rsidRDefault="003E6661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5D08EC">
              <w:rPr>
                <w:rFonts w:asciiTheme="majorBidi" w:hAnsiTheme="majorBidi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4B69EA2B" w14:textId="0DFE0C08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</w:tcPr>
          <w:p w14:paraId="394953C1" w14:textId="0065A6D8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FA3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8" w:type="dxa"/>
          </w:tcPr>
          <w:p w14:paraId="4D1EEEAD" w14:textId="608A978D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04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</w:tcPr>
          <w:p w14:paraId="36B73B57" w14:textId="4BDA941E" w:rsidR="003E6661" w:rsidRPr="00C429AB" w:rsidRDefault="000010C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04C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2E6C3FF0" w14:textId="6B4849D8" w:rsidR="003E6661" w:rsidRPr="00C429AB" w:rsidRDefault="0028789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870" w:type="dxa"/>
            <w:vAlign w:val="bottom"/>
          </w:tcPr>
          <w:p w14:paraId="09DDB108" w14:textId="4270BD75" w:rsidR="003E6661" w:rsidRPr="00C429AB" w:rsidRDefault="0028789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206</w:t>
            </w:r>
          </w:p>
        </w:tc>
        <w:tc>
          <w:tcPr>
            <w:tcW w:w="838" w:type="dxa"/>
            <w:vAlign w:val="bottom"/>
          </w:tcPr>
          <w:p w14:paraId="18DD4764" w14:textId="5F9AADB3" w:rsidR="003E6661" w:rsidRPr="00C429AB" w:rsidRDefault="0028789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883" w:type="dxa"/>
            <w:vAlign w:val="bottom"/>
          </w:tcPr>
          <w:p w14:paraId="7C0885BD" w14:textId="361E6FB6" w:rsidR="003E6661" w:rsidRPr="00C429AB" w:rsidRDefault="0028789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206</w:t>
            </w:r>
          </w:p>
        </w:tc>
      </w:tr>
      <w:tr w:rsidR="003E6661" w:rsidRPr="004517A7" w14:paraId="0C1AC33F" w14:textId="77777777">
        <w:trPr>
          <w:trHeight w:val="403"/>
        </w:trPr>
        <w:tc>
          <w:tcPr>
            <w:tcW w:w="2609" w:type="dxa"/>
            <w:vAlign w:val="bottom"/>
          </w:tcPr>
          <w:p w14:paraId="050172A8" w14:textId="4A7985ED" w:rsidR="003E6661" w:rsidRPr="005D08EC" w:rsidRDefault="004809D5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88294D">
              <w:rPr>
                <w:rFonts w:ascii="Angsana New" w:hAnsi="Angsana New" w:hint="cs"/>
                <w:sz w:val="28"/>
                <w:cs/>
              </w:rPr>
              <w:t>ที่ดิน</w:t>
            </w:r>
            <w:r w:rsidRPr="0088294D">
              <w:rPr>
                <w:rFonts w:ascii="Angsana New" w:hAnsi="Angsana New"/>
                <w:sz w:val="28"/>
                <w:cs/>
              </w:rPr>
              <w:t xml:space="preserve"> </w:t>
            </w:r>
            <w:r w:rsidRPr="0088294D">
              <w:rPr>
                <w:rFonts w:ascii="Angsana New" w:hAnsi="Angsana New" w:hint="cs"/>
                <w:sz w:val="28"/>
                <w:cs/>
              </w:rPr>
              <w:t>อาคารและอุปกรณ์</w:t>
            </w:r>
          </w:p>
        </w:tc>
        <w:tc>
          <w:tcPr>
            <w:tcW w:w="810" w:type="dxa"/>
            <w:vAlign w:val="bottom"/>
          </w:tcPr>
          <w:p w14:paraId="23984F4E" w14:textId="0456D433" w:rsidR="003E6661" w:rsidRPr="00C429AB" w:rsidRDefault="00771EF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252726A0" w14:textId="121749B9" w:rsidR="003E6661" w:rsidRPr="00C429AB" w:rsidRDefault="00771EF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6A017FF2" w14:textId="00270A24" w:rsidR="003E6661" w:rsidRPr="00C429AB" w:rsidRDefault="004809D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</w:t>
            </w:r>
          </w:p>
        </w:tc>
        <w:tc>
          <w:tcPr>
            <w:tcW w:w="810" w:type="dxa"/>
            <w:vAlign w:val="bottom"/>
          </w:tcPr>
          <w:p w14:paraId="56964D1D" w14:textId="050EC521" w:rsidR="003E6661" w:rsidRPr="00C429AB" w:rsidRDefault="004809D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</w:t>
            </w:r>
          </w:p>
        </w:tc>
        <w:tc>
          <w:tcPr>
            <w:tcW w:w="809" w:type="dxa"/>
            <w:vAlign w:val="bottom"/>
          </w:tcPr>
          <w:p w14:paraId="5F194872" w14:textId="6915A73C" w:rsidR="003E6661" w:rsidRPr="00C429AB" w:rsidRDefault="00771EF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7FD215E" w14:textId="7EBDA03B" w:rsidR="003E6661" w:rsidRPr="00C429AB" w:rsidRDefault="00771EF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4F5F8D3" w14:textId="58706278" w:rsidR="003E6661" w:rsidRPr="00C429AB" w:rsidRDefault="004809D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27</w:t>
            </w:r>
          </w:p>
        </w:tc>
        <w:tc>
          <w:tcPr>
            <w:tcW w:w="883" w:type="dxa"/>
            <w:vAlign w:val="bottom"/>
          </w:tcPr>
          <w:p w14:paraId="1B57A327" w14:textId="11ADAE2B" w:rsidR="003E6661" w:rsidRPr="00C429AB" w:rsidRDefault="004809D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</w:t>
            </w:r>
          </w:p>
        </w:tc>
      </w:tr>
    </w:tbl>
    <w:p w14:paraId="2C02D153" w14:textId="719A282B" w:rsidR="00D60B7C" w:rsidRPr="00CE2114" w:rsidRDefault="00814407" w:rsidP="00916E4B">
      <w:pPr>
        <w:pStyle w:val="ListParagraph"/>
        <w:spacing w:before="24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 w:rsidRPr="00CE2114">
        <w:rPr>
          <w:rFonts w:asciiTheme="majorBidi" w:hAnsiTheme="majorBidi" w:cstheme="majorBidi"/>
          <w:sz w:val="28"/>
          <w:cs/>
        </w:rPr>
        <w:t>ในระหว่าง</w:t>
      </w:r>
      <w:r w:rsidR="002629BC">
        <w:rPr>
          <w:rFonts w:asciiTheme="majorBidi" w:hAnsiTheme="majorBidi" w:cstheme="majorBidi" w:hint="cs"/>
          <w:sz w:val="28"/>
          <w:cs/>
        </w:rPr>
        <w:t>รอบระยะเวลา</w:t>
      </w:r>
      <w:r w:rsidRPr="00CE2114">
        <w:rPr>
          <w:rFonts w:asciiTheme="majorBidi" w:hAnsiTheme="majorBidi" w:cstheme="majorBidi"/>
          <w:sz w:val="28"/>
          <w:cs/>
        </w:rPr>
        <w:t>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3E584CC" w14:textId="1EFFF01C" w:rsidR="008A161F" w:rsidRDefault="00D60B7C" w:rsidP="00A62805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br w:type="page"/>
      </w:r>
      <w:r w:rsidR="003F380C" w:rsidRPr="00B118B0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  <w:r w:rsidR="005B4DB9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14:paraId="3C9CB5F9" w14:textId="77777777" w:rsidR="00BA15FA" w:rsidRPr="004517A7" w:rsidRDefault="00BA15FA" w:rsidP="00EA1354">
      <w:pPr>
        <w:pStyle w:val="FSNoteDetail"/>
        <w:tabs>
          <w:tab w:val="left" w:pos="180"/>
          <w:tab w:val="left" w:pos="360"/>
        </w:tabs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333DFC17" w14:textId="27333131" w:rsidR="00664BC2" w:rsidRPr="00F21AA7" w:rsidRDefault="00BA15FA" w:rsidP="00F21AA7">
      <w:pPr>
        <w:pStyle w:val="ListParagraph"/>
        <w:spacing w:before="240"/>
        <w:ind w:left="360" w:right="-29"/>
        <w:jc w:val="thaiDistribute"/>
        <w:rPr>
          <w:rFonts w:asciiTheme="majorBidi" w:hAnsiTheme="majorBidi"/>
          <w:sz w:val="28"/>
        </w:rPr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1B57E7" w:rsidRPr="001B57E7">
        <w:rPr>
          <w:rFonts w:asciiTheme="majorBidi" w:hAnsiTheme="majorBidi"/>
          <w:sz w:val="28"/>
          <w:cs/>
        </w:rPr>
        <w:t xml:space="preserve"> </w:t>
      </w:r>
      <w:r w:rsidR="001B57E7" w:rsidRPr="001B57E7">
        <w:rPr>
          <w:rFonts w:asciiTheme="majorBidi" w:hAnsiTheme="majorBidi" w:hint="cs"/>
          <w:sz w:val="28"/>
          <w:cs/>
        </w:rPr>
        <w:t>ณ</w:t>
      </w:r>
      <w:r w:rsidR="001B57E7" w:rsidRPr="001B57E7">
        <w:rPr>
          <w:rFonts w:asciiTheme="majorBidi" w:hAnsiTheme="majorBidi"/>
          <w:sz w:val="28"/>
          <w:cs/>
        </w:rPr>
        <w:t xml:space="preserve"> วันที่ </w:t>
      </w:r>
      <w:r w:rsidR="00903C7D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03C7D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03C7D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03C7D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903C7D">
        <w:rPr>
          <w:rFonts w:asciiTheme="majorBidi" w:hAnsiTheme="majorBidi" w:cstheme="majorBidi"/>
          <w:sz w:val="28"/>
        </w:rPr>
        <w:t xml:space="preserve"> </w:t>
      </w:r>
      <w:r w:rsidR="001B57E7" w:rsidRPr="001B57E7">
        <w:rPr>
          <w:rFonts w:asciiTheme="majorBidi" w:hAnsiTheme="majorBidi"/>
          <w:sz w:val="28"/>
        </w:rPr>
        <w:t>256</w:t>
      </w:r>
      <w:r w:rsidR="00903C7D">
        <w:rPr>
          <w:rFonts w:asciiTheme="majorBidi" w:hAnsiTheme="majorBidi"/>
          <w:sz w:val="28"/>
        </w:rPr>
        <w:t>8</w:t>
      </w:r>
      <w:r w:rsidR="001B57E7" w:rsidRPr="001B57E7">
        <w:rPr>
          <w:rFonts w:asciiTheme="majorBidi" w:hAnsiTheme="majorBidi"/>
          <w:sz w:val="28"/>
        </w:rPr>
        <w:t xml:space="preserve"> </w:t>
      </w:r>
      <w:r w:rsidR="001B57E7" w:rsidRPr="00B90B5B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1B57E7" w:rsidRPr="00B90B5B">
        <w:rPr>
          <w:rFonts w:asciiTheme="majorBidi" w:hAnsiTheme="majorBidi" w:cstheme="majorBidi"/>
          <w:sz w:val="28"/>
        </w:rPr>
        <w:t>31</w:t>
      </w:r>
      <w:r w:rsidR="001B57E7" w:rsidRPr="00B90B5B">
        <w:rPr>
          <w:rFonts w:asciiTheme="majorBidi" w:hAnsiTheme="majorBidi" w:cstheme="majorBidi"/>
          <w:sz w:val="28"/>
          <w:cs/>
        </w:rPr>
        <w:t xml:space="preserve"> ธันวาคม </w:t>
      </w:r>
      <w:r w:rsidR="001B57E7" w:rsidRPr="00B90B5B">
        <w:rPr>
          <w:rFonts w:asciiTheme="majorBidi" w:hAnsiTheme="majorBidi" w:cstheme="majorBidi"/>
          <w:sz w:val="28"/>
        </w:rPr>
        <w:t>256</w:t>
      </w:r>
      <w:r w:rsidR="00903C7D">
        <w:rPr>
          <w:rFonts w:asciiTheme="majorBidi" w:hAnsiTheme="majorBidi" w:cstheme="majorBidi"/>
          <w:sz w:val="28"/>
        </w:rPr>
        <w:t>7</w:t>
      </w:r>
    </w:p>
    <w:tbl>
      <w:tblPr>
        <w:tblW w:w="1053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699"/>
        <w:gridCol w:w="1080"/>
        <w:gridCol w:w="1080"/>
        <w:gridCol w:w="900"/>
        <w:gridCol w:w="810"/>
        <w:gridCol w:w="1080"/>
        <w:gridCol w:w="1158"/>
        <w:gridCol w:w="900"/>
        <w:gridCol w:w="828"/>
      </w:tblGrid>
      <w:tr w:rsidR="00F21AA7" w:rsidRPr="005F61F0" w14:paraId="0B0207D4" w14:textId="77777777" w:rsidTr="00507FCE">
        <w:trPr>
          <w:tblHeader/>
        </w:trPr>
        <w:tc>
          <w:tcPr>
            <w:tcW w:w="2699" w:type="dxa"/>
          </w:tcPr>
          <w:p w14:paraId="0A0A74C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E2F54E8" w14:textId="77777777" w:rsidR="00F21AA7" w:rsidRPr="005F61F0" w:rsidRDefault="00F21AA7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66" w:type="dxa"/>
            <w:gridSpan w:val="4"/>
          </w:tcPr>
          <w:p w14:paraId="08D914DD" w14:textId="77777777" w:rsidR="00F21AA7" w:rsidRPr="005F61F0" w:rsidRDefault="00F21AA7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F21AA7" w:rsidRPr="005F61F0" w14:paraId="5C7EBAB1" w14:textId="77777777" w:rsidTr="00507FCE">
        <w:trPr>
          <w:tblHeader/>
        </w:trPr>
        <w:tc>
          <w:tcPr>
            <w:tcW w:w="2699" w:type="dxa"/>
          </w:tcPr>
          <w:p w14:paraId="67F30390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6" w:type="dxa"/>
            <w:gridSpan w:val="8"/>
            <w:vAlign w:val="bottom"/>
          </w:tcPr>
          <w:p w14:paraId="70DCAA50" w14:textId="470F6FE1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21AA7" w:rsidRPr="005F61F0" w14:paraId="7F88201B" w14:textId="77777777" w:rsidTr="00507FCE">
        <w:trPr>
          <w:tblHeader/>
        </w:trPr>
        <w:tc>
          <w:tcPr>
            <w:tcW w:w="2699" w:type="dxa"/>
          </w:tcPr>
          <w:p w14:paraId="04CD0D6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98871AD" w14:textId="7BE72E42" w:rsidR="00F21AA7" w:rsidRPr="005F61F0" w:rsidRDefault="00903C7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903C7D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31</w:t>
            </w:r>
            <w:r w:rsidRPr="00903C7D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903C7D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DB59A8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3966" w:type="dxa"/>
            <w:gridSpan w:val="4"/>
            <w:vAlign w:val="bottom"/>
          </w:tcPr>
          <w:p w14:paraId="127DCF58" w14:textId="6C5529CA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 w:rsidR="00903C7D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F21AA7" w:rsidRPr="005F61F0" w14:paraId="5DBA5AD2" w14:textId="77777777" w:rsidTr="00507FCE">
        <w:trPr>
          <w:tblHeader/>
        </w:trPr>
        <w:tc>
          <w:tcPr>
            <w:tcW w:w="2699" w:type="dxa"/>
          </w:tcPr>
          <w:p w14:paraId="2444B468" w14:textId="0E885752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C9B259" w14:textId="7FDBDFCE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26CC05DB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7C097068" w14:textId="37986E36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112A3B6C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C36589B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6BF1F8E4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3CE620B7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6381D6E2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071D841B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158" w:type="dxa"/>
            <w:vAlign w:val="bottom"/>
          </w:tcPr>
          <w:p w14:paraId="1261B7C8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9D4416E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</w:t>
            </w:r>
          </w:p>
          <w:p w14:paraId="6EDF07A1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</w:p>
          <w:p w14:paraId="7D349030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648C866F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28" w:type="dxa"/>
            <w:vAlign w:val="bottom"/>
          </w:tcPr>
          <w:p w14:paraId="7E0E3A0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02D5C384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14319E" w:rsidRPr="005F61F0" w14:paraId="09C27278" w14:textId="77777777">
        <w:tc>
          <w:tcPr>
            <w:tcW w:w="2699" w:type="dxa"/>
          </w:tcPr>
          <w:p w14:paraId="513B0926" w14:textId="77777777" w:rsidR="0014319E" w:rsidRPr="005F61F0" w:rsidRDefault="0014319E" w:rsidP="0014319E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0DAE5FF" w14:textId="77777777" w:rsidR="0014319E" w:rsidRPr="005F61F0" w:rsidRDefault="0014319E" w:rsidP="0014319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48B656C1" w14:textId="77777777" w:rsidR="0014319E" w:rsidRPr="005F61F0" w:rsidRDefault="0014319E" w:rsidP="0014319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62B1244" w14:textId="77777777" w:rsidR="0014319E" w:rsidRPr="005F61F0" w:rsidRDefault="0014319E" w:rsidP="0014319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D68809D" w14:textId="77777777" w:rsidR="0014319E" w:rsidRPr="005F61F0" w:rsidRDefault="0014319E" w:rsidP="0014319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7D1ACC91" w14:textId="77777777" w:rsidR="0014319E" w:rsidRPr="005F61F0" w:rsidRDefault="0014319E" w:rsidP="0014319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0826C619" w14:textId="77777777" w:rsidR="0014319E" w:rsidRPr="005F61F0" w:rsidRDefault="0014319E" w:rsidP="0014319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28A6474" w14:textId="77777777" w:rsidR="0014319E" w:rsidRPr="005F61F0" w:rsidRDefault="0014319E" w:rsidP="0014319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28" w:type="dxa"/>
          </w:tcPr>
          <w:p w14:paraId="223C98E6" w14:textId="77777777" w:rsidR="0014319E" w:rsidRPr="005F61F0" w:rsidRDefault="0014319E" w:rsidP="0014319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5D3818" w:rsidRPr="005F61F0" w14:paraId="4DFCF42A" w14:textId="77777777">
        <w:trPr>
          <w:trHeight w:val="279"/>
        </w:trPr>
        <w:tc>
          <w:tcPr>
            <w:tcW w:w="2699" w:type="dxa"/>
          </w:tcPr>
          <w:p w14:paraId="03AE20F1" w14:textId="77777777" w:rsidR="005D3818" w:rsidRPr="005D08EC" w:rsidRDefault="005D3818" w:rsidP="005D3818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4A326BA2" w14:textId="38F0AEBA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B57F488" w14:textId="046BE047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84CAE3E" w14:textId="271B7D67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810" w:type="dxa"/>
            <w:vAlign w:val="bottom"/>
          </w:tcPr>
          <w:p w14:paraId="40C55A23" w14:textId="687C11E2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1080" w:type="dxa"/>
            <w:vAlign w:val="bottom"/>
          </w:tcPr>
          <w:p w14:paraId="6E1FD3D8" w14:textId="38B44DEF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60EEB38" w14:textId="4A120716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562B6F6" w14:textId="01237A2C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828" w:type="dxa"/>
            <w:vAlign w:val="bottom"/>
          </w:tcPr>
          <w:p w14:paraId="0711B943" w14:textId="1EE73F6B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</w:t>
            </w:r>
          </w:p>
        </w:tc>
      </w:tr>
      <w:tr w:rsidR="005D3818" w:rsidRPr="005F61F0" w14:paraId="13A8F456" w14:textId="77777777">
        <w:tc>
          <w:tcPr>
            <w:tcW w:w="2699" w:type="dxa"/>
          </w:tcPr>
          <w:p w14:paraId="7C2FCB44" w14:textId="25086FBF" w:rsidR="005D3818" w:rsidRPr="005D08EC" w:rsidRDefault="005D3818" w:rsidP="005D3818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</w:t>
            </w:r>
            <w:r w:rsidRPr="005D08EC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D08EC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095F201" w14:textId="2878A558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371E569" w14:textId="376BE0A9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37AA6D6" w14:textId="44BF7A3E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1,497</w:t>
            </w:r>
          </w:p>
        </w:tc>
        <w:tc>
          <w:tcPr>
            <w:tcW w:w="810" w:type="dxa"/>
            <w:vAlign w:val="bottom"/>
          </w:tcPr>
          <w:p w14:paraId="735F5AB2" w14:textId="2F12E810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1,497</w:t>
            </w:r>
          </w:p>
        </w:tc>
        <w:tc>
          <w:tcPr>
            <w:tcW w:w="1080" w:type="dxa"/>
            <w:vAlign w:val="bottom"/>
          </w:tcPr>
          <w:p w14:paraId="2C2761A4" w14:textId="30A6AB70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DD99788" w14:textId="050BB65E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F973D23" w14:textId="3BBBED48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1,297</w:t>
            </w:r>
          </w:p>
        </w:tc>
        <w:tc>
          <w:tcPr>
            <w:tcW w:w="828" w:type="dxa"/>
            <w:vAlign w:val="bottom"/>
          </w:tcPr>
          <w:p w14:paraId="08111D98" w14:textId="31D1BC64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1,297</w:t>
            </w:r>
          </w:p>
        </w:tc>
      </w:tr>
      <w:tr w:rsidR="005D3818" w:rsidRPr="005F61F0" w14:paraId="0F3683D6" w14:textId="77777777">
        <w:tc>
          <w:tcPr>
            <w:tcW w:w="2699" w:type="dxa"/>
          </w:tcPr>
          <w:p w14:paraId="5D3CF0E5" w14:textId="4EB68C8C" w:rsidR="005D3818" w:rsidRPr="005D08EC" w:rsidRDefault="005D3818" w:rsidP="005D3818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hint="cs"/>
                <w:szCs w:val="24"/>
                <w:cs/>
              </w:rPr>
              <w:t>สินทรัพย์ที่เกิดจากสัญญา</w:t>
            </w:r>
            <w:r w:rsidRPr="005D08EC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Pr="005D08EC">
              <w:rPr>
                <w:rFonts w:asciiTheme="majorBidi" w:hAnsiTheme="majorBidi" w:hint="cs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05F25D35" w14:textId="6F28AF1F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3DEE6FD4" w14:textId="15AEC88F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44ECFB" w14:textId="6C2FBBA7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641</w:t>
            </w:r>
          </w:p>
        </w:tc>
        <w:tc>
          <w:tcPr>
            <w:tcW w:w="810" w:type="dxa"/>
            <w:vAlign w:val="bottom"/>
          </w:tcPr>
          <w:p w14:paraId="124458A4" w14:textId="6ECD105F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641</w:t>
            </w:r>
          </w:p>
        </w:tc>
        <w:tc>
          <w:tcPr>
            <w:tcW w:w="1080" w:type="dxa"/>
            <w:vAlign w:val="bottom"/>
          </w:tcPr>
          <w:p w14:paraId="63093E01" w14:textId="0BB2091E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49C8F91" w14:textId="48147AF8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53C9A66" w14:textId="618BA270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627</w:t>
            </w:r>
          </w:p>
        </w:tc>
        <w:tc>
          <w:tcPr>
            <w:tcW w:w="828" w:type="dxa"/>
            <w:vAlign w:val="bottom"/>
          </w:tcPr>
          <w:p w14:paraId="70FC041B" w14:textId="69308D0C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627</w:t>
            </w:r>
          </w:p>
        </w:tc>
      </w:tr>
      <w:tr w:rsidR="005D3818" w:rsidRPr="005F61F0" w14:paraId="0FFC0B1A" w14:textId="77777777">
        <w:tc>
          <w:tcPr>
            <w:tcW w:w="2699" w:type="dxa"/>
          </w:tcPr>
          <w:p w14:paraId="53B24FD9" w14:textId="77777777" w:rsidR="005D3818" w:rsidRPr="005D08EC" w:rsidRDefault="005D3818" w:rsidP="005D3818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7AAE120B" w14:textId="77777777" w:rsidR="005D3818" w:rsidRPr="005D08EC" w:rsidRDefault="005D3818" w:rsidP="005D3818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2F72483" w14:textId="6D50D4E3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E407A73" w14:textId="5103F87B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AA664D8" w14:textId="2761FD0B" w:rsidR="005D3818" w:rsidRPr="005F61F0" w:rsidRDefault="005E745A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810" w:type="dxa"/>
            <w:vAlign w:val="bottom"/>
          </w:tcPr>
          <w:p w14:paraId="0C77A5DD" w14:textId="18A57DB9" w:rsidR="005D3818" w:rsidRPr="005F61F0" w:rsidRDefault="005E745A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1080" w:type="dxa"/>
            <w:vAlign w:val="bottom"/>
          </w:tcPr>
          <w:p w14:paraId="6522B845" w14:textId="54BE6957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004169F" w14:textId="27DC0201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7E4864A" w14:textId="3027D0B8" w:rsidR="005D3818" w:rsidRPr="005F61F0" w:rsidRDefault="005E745A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</w:p>
        </w:tc>
        <w:tc>
          <w:tcPr>
            <w:tcW w:w="828" w:type="dxa"/>
            <w:vAlign w:val="bottom"/>
          </w:tcPr>
          <w:p w14:paraId="55008506" w14:textId="592D4FD7" w:rsidR="005D3818" w:rsidRPr="005F61F0" w:rsidRDefault="001D7C13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</w:p>
        </w:tc>
      </w:tr>
      <w:tr w:rsidR="005D3818" w:rsidRPr="005F61F0" w14:paraId="6E368002" w14:textId="77777777">
        <w:tc>
          <w:tcPr>
            <w:tcW w:w="2699" w:type="dxa"/>
          </w:tcPr>
          <w:p w14:paraId="5342A8B4" w14:textId="77777777" w:rsidR="005D3818" w:rsidRPr="005D08EC" w:rsidRDefault="005D3818" w:rsidP="005D3818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3F4EED70" w14:textId="50CDC165" w:rsidR="005D3818" w:rsidRPr="005D08EC" w:rsidRDefault="009E684A" w:rsidP="005D3818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="005D3818" w:rsidRPr="005D08EC">
              <w:rPr>
                <w:rFonts w:asciiTheme="majorBidi" w:hAnsiTheme="majorBidi" w:cstheme="majorBidi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51F7B8AE" w14:textId="206075CE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774C0A2" w14:textId="2F9421A0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50EBD06" w14:textId="14FCCD35" w:rsidR="005D3818" w:rsidRPr="005F61F0" w:rsidRDefault="000059F6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810" w:type="dxa"/>
            <w:vAlign w:val="bottom"/>
          </w:tcPr>
          <w:p w14:paraId="61767588" w14:textId="16A7B4A3" w:rsidR="005D3818" w:rsidRPr="005F61F0" w:rsidRDefault="000059F6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1080" w:type="dxa"/>
            <w:vAlign w:val="bottom"/>
          </w:tcPr>
          <w:p w14:paraId="1887C0E5" w14:textId="3E459A35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AFFC68B" w14:textId="0F39C5CA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708290" w14:textId="62A06D31" w:rsidR="005D3818" w:rsidRPr="005F61F0" w:rsidRDefault="000059F6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</w:p>
        </w:tc>
        <w:tc>
          <w:tcPr>
            <w:tcW w:w="828" w:type="dxa"/>
            <w:vAlign w:val="bottom"/>
          </w:tcPr>
          <w:p w14:paraId="444D8D67" w14:textId="269CAB51" w:rsidR="005D3818" w:rsidRPr="005F61F0" w:rsidRDefault="000059F6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</w:p>
        </w:tc>
      </w:tr>
      <w:tr w:rsidR="005D3818" w:rsidRPr="005F61F0" w14:paraId="47A126AB" w14:textId="77777777">
        <w:tc>
          <w:tcPr>
            <w:tcW w:w="2699" w:type="dxa"/>
          </w:tcPr>
          <w:p w14:paraId="43C6D15E" w14:textId="08EA05C0" w:rsidR="005D3818" w:rsidRPr="005D08EC" w:rsidRDefault="005D3818" w:rsidP="005D3818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3D5AD07A" w14:textId="35A0B51C" w:rsidR="005D3818" w:rsidRPr="005F61F0" w:rsidRDefault="003D3A2B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202D8D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5FFC9D2E" w14:textId="4292C7CE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926C4C6" w14:textId="62EAB7F7" w:rsidR="005D3818" w:rsidRPr="005F61F0" w:rsidRDefault="00972259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F57E2AE" w14:textId="7150B182" w:rsidR="005D3818" w:rsidRPr="005F61F0" w:rsidRDefault="003D3A2B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387348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49A005B3" w14:textId="3FB6CD3A" w:rsidR="005D3818" w:rsidRPr="005F61F0" w:rsidRDefault="003D3A2B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202D8D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58" w:type="dxa"/>
            <w:vAlign w:val="bottom"/>
          </w:tcPr>
          <w:p w14:paraId="1B0791BA" w14:textId="6F94B808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C6E3D0D" w14:textId="5FAC281F" w:rsidR="005D3818" w:rsidRPr="005F61F0" w:rsidRDefault="00972259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7C28E333" w14:textId="62EBED6E" w:rsidR="005D3818" w:rsidRPr="005F61F0" w:rsidRDefault="003D3A2B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387348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5D3818" w:rsidRPr="005F61F0" w14:paraId="3BCEEFB9" w14:textId="77777777">
        <w:tc>
          <w:tcPr>
            <w:tcW w:w="2699" w:type="dxa"/>
          </w:tcPr>
          <w:p w14:paraId="3BD9B387" w14:textId="77777777" w:rsidR="005D3818" w:rsidRPr="005D08EC" w:rsidRDefault="005D3818" w:rsidP="005D3818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29C923FA" w14:textId="6B0B475E" w:rsidR="005D3818" w:rsidRPr="005F61F0" w:rsidRDefault="00202D8D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080" w:type="dxa"/>
            <w:vAlign w:val="bottom"/>
          </w:tcPr>
          <w:p w14:paraId="2475F0CF" w14:textId="0FFDF27E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BA3F782" w14:textId="7B35814D" w:rsidR="005D3818" w:rsidRPr="005F61F0" w:rsidRDefault="00202D8D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C5B2CEA" w14:textId="57F3D31C" w:rsidR="005D3818" w:rsidRPr="005F61F0" w:rsidRDefault="0038734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080" w:type="dxa"/>
            <w:vAlign w:val="bottom"/>
          </w:tcPr>
          <w:p w14:paraId="10D6DC0F" w14:textId="3D94571B" w:rsidR="005D3818" w:rsidRPr="005F61F0" w:rsidRDefault="00202D8D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58" w:type="dxa"/>
            <w:vAlign w:val="bottom"/>
          </w:tcPr>
          <w:p w14:paraId="1DC4F721" w14:textId="396DEE19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497200" w14:textId="7EDE7508" w:rsidR="005D3818" w:rsidRPr="005F61F0" w:rsidRDefault="00202D8D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24A728A4" w14:textId="4AD2B51D" w:rsidR="005D3818" w:rsidRPr="005F61F0" w:rsidRDefault="0038734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</w:tr>
      <w:tr w:rsidR="005D3818" w:rsidRPr="005F61F0" w14:paraId="2B120674" w14:textId="77777777">
        <w:tc>
          <w:tcPr>
            <w:tcW w:w="2699" w:type="dxa"/>
          </w:tcPr>
          <w:p w14:paraId="0CCF6560" w14:textId="4D0DC797" w:rsidR="005D3818" w:rsidRPr="005D08EC" w:rsidRDefault="005D3818" w:rsidP="005D3818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เงินฝาก</w:t>
            </w:r>
            <w:r w:rsidR="00F43E32">
              <w:rPr>
                <w:rFonts w:asciiTheme="majorBidi" w:hAnsiTheme="majorBidi" w:cstheme="majorBidi" w:hint="cs"/>
                <w:szCs w:val="24"/>
                <w:cs/>
              </w:rPr>
              <w:t>สถาบันการเงิน</w:t>
            </w:r>
            <w:r w:rsidR="00D736ED">
              <w:rPr>
                <w:rFonts w:asciiTheme="majorBidi" w:hAnsiTheme="majorBidi" w:cstheme="majorBidi" w:hint="cs"/>
                <w:szCs w:val="24"/>
                <w:cs/>
              </w:rPr>
              <w:t xml:space="preserve">                       </w:t>
            </w:r>
            <w:r w:rsidRPr="005D08EC">
              <w:rPr>
                <w:rFonts w:asciiTheme="majorBidi" w:hAnsiTheme="majorBidi" w:cstheme="majorBidi"/>
                <w:szCs w:val="24"/>
                <w:cs/>
              </w:rPr>
              <w:t>ที่มีภาระค้ำประกัน</w:t>
            </w:r>
          </w:p>
        </w:tc>
        <w:tc>
          <w:tcPr>
            <w:tcW w:w="1080" w:type="dxa"/>
            <w:vAlign w:val="bottom"/>
          </w:tcPr>
          <w:p w14:paraId="0B70CD33" w14:textId="1C4C8133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17CCF49" w14:textId="3E05488F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28C803" w14:textId="3D9AE362" w:rsidR="005D3818" w:rsidRPr="005F61F0" w:rsidRDefault="0078723F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810" w:type="dxa"/>
            <w:vAlign w:val="bottom"/>
          </w:tcPr>
          <w:p w14:paraId="338DE02D" w14:textId="1ED5EA2A" w:rsidR="005D3818" w:rsidRPr="005F61F0" w:rsidRDefault="0078723F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1080" w:type="dxa"/>
            <w:vAlign w:val="bottom"/>
          </w:tcPr>
          <w:p w14:paraId="64DDEF75" w14:textId="4953F55F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31383A2D" w14:textId="34F91182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1CAA43" w14:textId="47F5B1D0" w:rsidR="005D3818" w:rsidRPr="005F61F0" w:rsidRDefault="009757A4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828" w:type="dxa"/>
            <w:vAlign w:val="bottom"/>
          </w:tcPr>
          <w:p w14:paraId="47BCA4FB" w14:textId="75C34735" w:rsidR="005D3818" w:rsidRPr="005F61F0" w:rsidRDefault="009757A4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73</w:t>
            </w:r>
          </w:p>
        </w:tc>
      </w:tr>
      <w:tr w:rsidR="005D3818" w:rsidRPr="005F61F0" w14:paraId="5D6EBD5D" w14:textId="77777777">
        <w:tc>
          <w:tcPr>
            <w:tcW w:w="2699" w:type="dxa"/>
          </w:tcPr>
          <w:p w14:paraId="5EA4F979" w14:textId="5A6A1913" w:rsidR="005D3818" w:rsidRPr="005D08EC" w:rsidRDefault="005D3818" w:rsidP="005D3818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hint="cs"/>
                <w:szCs w:val="24"/>
                <w:cs/>
              </w:rPr>
              <w:t>เงินให้กู้ยืมระยะยาวแก่               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A03925C" w14:textId="6BBD7747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612D9D7" w14:textId="5E95DD1F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C3C0836" w14:textId="6270D796" w:rsidR="005D3818" w:rsidRPr="005F61F0" w:rsidRDefault="000D0B70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613EA3E" w14:textId="279099A2" w:rsidR="005D3818" w:rsidRPr="005F61F0" w:rsidRDefault="000D0B70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50E1235" w14:textId="52217374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7DD523E" w14:textId="68571110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0A9104F" w14:textId="7E59EA99" w:rsidR="005D3818" w:rsidRPr="005F61F0" w:rsidRDefault="000D0B70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28" w:type="dxa"/>
            <w:vAlign w:val="bottom"/>
          </w:tcPr>
          <w:p w14:paraId="70E35CDF" w14:textId="2A4E23C8" w:rsidR="005D3818" w:rsidRPr="005F61F0" w:rsidRDefault="000D0B70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5D3818" w:rsidRPr="005F61F0" w14:paraId="2C752471" w14:textId="77777777">
        <w:tc>
          <w:tcPr>
            <w:tcW w:w="2699" w:type="dxa"/>
          </w:tcPr>
          <w:p w14:paraId="6D8E5EBD" w14:textId="6FEE3508" w:rsidR="005D3818" w:rsidRPr="005D08EC" w:rsidRDefault="005D3818" w:rsidP="005D3818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hint="cs"/>
                <w:szCs w:val="24"/>
                <w:cs/>
              </w:rPr>
              <w:t>เงินให้กู้ยืมระยะยาวแก่</w:t>
            </w:r>
            <w:r w:rsidRPr="005D08EC">
              <w:rPr>
                <w:rFonts w:asciiTheme="majorBidi" w:hAnsiTheme="majorBidi"/>
                <w:szCs w:val="24"/>
                <w:cs/>
              </w:rPr>
              <w:br/>
            </w:r>
            <w:r w:rsidRPr="005D08EC">
              <w:rPr>
                <w:rFonts w:asciiTheme="majorBidi" w:hAnsi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09D56742" w14:textId="3650D1B1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AE70659" w14:textId="55894E90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EB6716" w14:textId="493F471A" w:rsidR="005D3818" w:rsidRPr="005F61F0" w:rsidRDefault="000D0B70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111</w:t>
            </w:r>
          </w:p>
        </w:tc>
        <w:tc>
          <w:tcPr>
            <w:tcW w:w="810" w:type="dxa"/>
            <w:vAlign w:val="bottom"/>
          </w:tcPr>
          <w:p w14:paraId="40DEA044" w14:textId="3EC2E808" w:rsidR="005D3818" w:rsidRPr="005F61F0" w:rsidRDefault="000D0B70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111</w:t>
            </w:r>
          </w:p>
        </w:tc>
        <w:tc>
          <w:tcPr>
            <w:tcW w:w="1080" w:type="dxa"/>
            <w:vAlign w:val="bottom"/>
          </w:tcPr>
          <w:p w14:paraId="37B7327C" w14:textId="6F36908A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A189A77" w14:textId="1B53F665" w:rsidR="005D3818" w:rsidRPr="005F61F0" w:rsidRDefault="005D3818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CEA6B6B" w14:textId="7CF1534E" w:rsidR="005D3818" w:rsidRPr="005F61F0" w:rsidRDefault="000D0B70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151</w:t>
            </w:r>
          </w:p>
        </w:tc>
        <w:tc>
          <w:tcPr>
            <w:tcW w:w="828" w:type="dxa"/>
            <w:vAlign w:val="bottom"/>
          </w:tcPr>
          <w:p w14:paraId="7827DDCE" w14:textId="18379E54" w:rsidR="005D3818" w:rsidRPr="005F61F0" w:rsidRDefault="000D0B70" w:rsidP="005D3818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151</w:t>
            </w:r>
          </w:p>
        </w:tc>
      </w:tr>
      <w:tr w:rsidR="00760868" w:rsidRPr="005F61F0" w14:paraId="79FF961B" w14:textId="77777777">
        <w:tc>
          <w:tcPr>
            <w:tcW w:w="2699" w:type="dxa"/>
          </w:tcPr>
          <w:p w14:paraId="5556363F" w14:textId="77777777" w:rsidR="00760868" w:rsidRPr="00A8395A" w:rsidRDefault="00760868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76BF1CA" w14:textId="77777777" w:rsidR="00760868" w:rsidRPr="005F61F0" w:rsidRDefault="0076086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27C998" w14:textId="77777777" w:rsidR="00760868" w:rsidRPr="005F61F0" w:rsidRDefault="0076086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6DA5B0" w14:textId="77777777" w:rsidR="00760868" w:rsidRPr="005F61F0" w:rsidRDefault="0076086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79FFC5" w14:textId="77777777" w:rsidR="00760868" w:rsidRPr="005F61F0" w:rsidRDefault="0076086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55F034" w14:textId="77777777" w:rsidR="00760868" w:rsidRPr="005F61F0" w:rsidRDefault="0076086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7BECA0E0" w14:textId="77777777" w:rsidR="00760868" w:rsidRPr="005F61F0" w:rsidRDefault="0076086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FE4B51A" w14:textId="77777777" w:rsidR="00760868" w:rsidRPr="005F61F0" w:rsidRDefault="0076086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40474BF" w14:textId="77777777" w:rsidR="00760868" w:rsidRPr="005F61F0" w:rsidRDefault="0076086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07FCE" w:rsidRPr="005F61F0" w14:paraId="73A4466E" w14:textId="77777777">
        <w:tc>
          <w:tcPr>
            <w:tcW w:w="2699" w:type="dxa"/>
          </w:tcPr>
          <w:p w14:paraId="7B8C4543" w14:textId="77777777" w:rsidR="00507FCE" w:rsidRPr="00A8395A" w:rsidRDefault="00507FCE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F4A1506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15606B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20CF87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C61BAC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208714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19EACBD5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F9A5B61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3FB09080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07FCE" w:rsidRPr="005F61F0" w14:paraId="438DCE21" w14:textId="77777777">
        <w:tc>
          <w:tcPr>
            <w:tcW w:w="2699" w:type="dxa"/>
          </w:tcPr>
          <w:p w14:paraId="53F5E1FA" w14:textId="77777777" w:rsidR="00507FCE" w:rsidRPr="00A8395A" w:rsidRDefault="00507FCE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AEB21AB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775B89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FF7C60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532E0B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1A1431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1B85957D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EC48F49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05B9CA2D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07FCE" w:rsidRPr="005F61F0" w14:paraId="38182644" w14:textId="77777777">
        <w:tc>
          <w:tcPr>
            <w:tcW w:w="2699" w:type="dxa"/>
          </w:tcPr>
          <w:p w14:paraId="177920CB" w14:textId="77777777" w:rsidR="00507FCE" w:rsidRPr="00A8395A" w:rsidRDefault="00507FCE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CEBDB06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3E2F67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AD3B11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BFBAF1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737922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21FACF11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DE67E1E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E810E8D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07FCE" w:rsidRPr="005F61F0" w14:paraId="0D139775" w14:textId="77777777">
        <w:tc>
          <w:tcPr>
            <w:tcW w:w="2699" w:type="dxa"/>
          </w:tcPr>
          <w:p w14:paraId="440E8251" w14:textId="77777777" w:rsidR="00507FCE" w:rsidRPr="00A8395A" w:rsidRDefault="00507FCE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BAA2DAC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A70DEE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CE336A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9715B7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28EDC4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02363B58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8F48DA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4EAC1A5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07FCE" w:rsidRPr="005F61F0" w14:paraId="2511633D" w14:textId="77777777">
        <w:tc>
          <w:tcPr>
            <w:tcW w:w="2699" w:type="dxa"/>
          </w:tcPr>
          <w:p w14:paraId="19E50D3A" w14:textId="77777777" w:rsidR="00507FCE" w:rsidRPr="00A8395A" w:rsidRDefault="00507FCE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3392172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C4CECE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3E9E1D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4490E2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76F97B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5F4DB32E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2DFE133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1CF342D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07FCE" w:rsidRPr="005F61F0" w14:paraId="03071A21" w14:textId="77777777">
        <w:tc>
          <w:tcPr>
            <w:tcW w:w="2699" w:type="dxa"/>
          </w:tcPr>
          <w:p w14:paraId="2A861070" w14:textId="77777777" w:rsidR="00507FCE" w:rsidRPr="00A8395A" w:rsidRDefault="00507FCE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4315A9F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6E7FF9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3030D3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9CDDF6C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012B18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29DF1109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D9D4D86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6B403EB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07FCE" w:rsidRPr="005F61F0" w14:paraId="2B35AD1A" w14:textId="77777777">
        <w:tc>
          <w:tcPr>
            <w:tcW w:w="2699" w:type="dxa"/>
          </w:tcPr>
          <w:p w14:paraId="33446C4E" w14:textId="77777777" w:rsidR="00507FCE" w:rsidRPr="00A8395A" w:rsidRDefault="00507FCE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2FBB1A5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DAE174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08092B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546AFF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999134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76644630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FE59885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619148A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07FCE" w:rsidRPr="005F61F0" w14:paraId="178BFD0C" w14:textId="77777777">
        <w:tc>
          <w:tcPr>
            <w:tcW w:w="2699" w:type="dxa"/>
          </w:tcPr>
          <w:p w14:paraId="74DD1EE8" w14:textId="77777777" w:rsidR="00507FCE" w:rsidRPr="00A8395A" w:rsidRDefault="00507FCE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1F7908E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71958A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82B5F0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8A73C2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879C76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798A438A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84DFBE5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2C55648" w14:textId="77777777" w:rsidR="00507FCE" w:rsidRPr="005F61F0" w:rsidRDefault="00507FCE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44D67" w:rsidRPr="005F61F0" w14:paraId="532EDD6D" w14:textId="77777777">
        <w:tc>
          <w:tcPr>
            <w:tcW w:w="2699" w:type="dxa"/>
          </w:tcPr>
          <w:p w14:paraId="4657D7B0" w14:textId="77777777" w:rsidR="00F44D67" w:rsidRPr="00A8395A" w:rsidRDefault="00F44D67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2FA559A" w14:textId="77777777" w:rsidR="00F44D67" w:rsidRPr="005F61F0" w:rsidRDefault="00F44D6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B2C68B" w14:textId="77777777" w:rsidR="00F44D67" w:rsidRPr="005F61F0" w:rsidRDefault="00F44D6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7794EC" w14:textId="77777777" w:rsidR="00F44D67" w:rsidRPr="005F61F0" w:rsidRDefault="00F44D6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98CDB8" w14:textId="77777777" w:rsidR="00F44D67" w:rsidRPr="005F61F0" w:rsidRDefault="00F44D6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18D738" w14:textId="77777777" w:rsidR="00F44D67" w:rsidRPr="005F61F0" w:rsidRDefault="00F44D6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28057535" w14:textId="77777777" w:rsidR="00F44D67" w:rsidRPr="005F61F0" w:rsidRDefault="00F44D6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46E4160" w14:textId="77777777" w:rsidR="00F44D67" w:rsidRPr="005F61F0" w:rsidRDefault="00F44D6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4CEF8E2" w14:textId="77777777" w:rsidR="00F44D67" w:rsidRPr="005F61F0" w:rsidRDefault="00F44D6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37177A" w:rsidRPr="005F61F0" w14:paraId="03DD511F" w14:textId="77777777">
        <w:tc>
          <w:tcPr>
            <w:tcW w:w="2699" w:type="dxa"/>
          </w:tcPr>
          <w:p w14:paraId="2503DF97" w14:textId="77777777" w:rsidR="0037177A" w:rsidRPr="005F61F0" w:rsidRDefault="0037177A" w:rsidP="0037177A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0A563D9" w14:textId="731139B2" w:rsidR="0037177A" w:rsidRPr="005F61F0" w:rsidRDefault="0037177A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F433F5" w14:textId="6B6372D1" w:rsidR="0037177A" w:rsidRPr="005F61F0" w:rsidRDefault="0037177A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79F35A" w14:textId="77777777" w:rsidR="0037177A" w:rsidRPr="005F61F0" w:rsidRDefault="0037177A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379AA1F" w14:textId="77777777" w:rsidR="0037177A" w:rsidRPr="005F61F0" w:rsidRDefault="0037177A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804CB7" w14:textId="77777777" w:rsidR="0037177A" w:rsidRPr="005F61F0" w:rsidRDefault="0037177A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2E0BE013" w14:textId="77777777" w:rsidR="0037177A" w:rsidRPr="005F61F0" w:rsidRDefault="0037177A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FF958" w14:textId="77777777" w:rsidR="0037177A" w:rsidRPr="005F61F0" w:rsidRDefault="0037177A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C2D6089" w14:textId="77777777" w:rsidR="0037177A" w:rsidRPr="005F61F0" w:rsidRDefault="0037177A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44D67" w:rsidRPr="005F61F0" w14:paraId="6BCA05C7" w14:textId="77777777">
        <w:tc>
          <w:tcPr>
            <w:tcW w:w="2699" w:type="dxa"/>
          </w:tcPr>
          <w:p w14:paraId="0F72BEEF" w14:textId="744700B2" w:rsidR="00F44D67" w:rsidRPr="005D08EC" w:rsidRDefault="009153DA" w:rsidP="00191B5C">
            <w:pPr>
              <w:tabs>
                <w:tab w:val="left" w:pos="360"/>
                <w:tab w:val="left" w:pos="1440"/>
              </w:tabs>
              <w:ind w:left="445" w:right="-108" w:hanging="279"/>
              <w:jc w:val="thaiDistribute"/>
              <w:rPr>
                <w:rFonts w:asciiTheme="majorBidi" w:hAnsiTheme="majorBidi"/>
                <w:b/>
                <w:bCs/>
                <w:szCs w:val="24"/>
                <w:cs/>
              </w:rPr>
            </w:pPr>
            <w:r w:rsidRPr="009153DA">
              <w:rPr>
                <w:rFonts w:asciiTheme="majorBidi" w:hAnsiTheme="majorBidi" w:hint="cs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40139397" w14:textId="64A55287" w:rsidR="00F44D67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A11ED9C" w14:textId="1B6CA5CE" w:rsidR="00F44D67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D546C6" w14:textId="1CF8C12C" w:rsidR="00F44D67" w:rsidRPr="005F61F0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810" w:type="dxa"/>
            <w:vAlign w:val="bottom"/>
          </w:tcPr>
          <w:p w14:paraId="0D08F040" w14:textId="6D275F65" w:rsidR="00F44D67" w:rsidRPr="005F61F0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080" w:type="dxa"/>
            <w:vAlign w:val="bottom"/>
          </w:tcPr>
          <w:p w14:paraId="2AF58451" w14:textId="266CEEEC" w:rsidR="00F44D67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7E1F2B1" w14:textId="6678CD1D" w:rsidR="00F44D67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2282CEB" w14:textId="42861485" w:rsidR="00F44D67" w:rsidRPr="005F61F0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828" w:type="dxa"/>
            <w:vAlign w:val="bottom"/>
          </w:tcPr>
          <w:p w14:paraId="7A500B2F" w14:textId="55D98A16" w:rsidR="00F44D67" w:rsidRPr="005F61F0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</w:t>
            </w:r>
          </w:p>
        </w:tc>
      </w:tr>
      <w:tr w:rsidR="004F6F15" w:rsidRPr="005F61F0" w14:paraId="69064256" w14:textId="77777777">
        <w:tc>
          <w:tcPr>
            <w:tcW w:w="2699" w:type="dxa"/>
          </w:tcPr>
          <w:p w14:paraId="4696C8BB" w14:textId="31893497" w:rsidR="004F6F15" w:rsidRPr="009153DA" w:rsidRDefault="004F6F15" w:rsidP="00191B5C">
            <w:pPr>
              <w:tabs>
                <w:tab w:val="left" w:pos="360"/>
                <w:tab w:val="left" w:pos="1440"/>
              </w:tabs>
              <w:ind w:left="445" w:right="-108" w:hanging="279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4F6F15">
              <w:rPr>
                <w:rFonts w:asciiTheme="majorBidi" w:hAnsiTheme="majorBidi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19F98C9" w14:textId="62F29111" w:rsidR="004F6F15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2B50B40" w14:textId="0EB4224E" w:rsidR="004F6F15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67D3A83" w14:textId="4BA8A40B" w:rsidR="004F6F15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243</w:t>
            </w:r>
          </w:p>
        </w:tc>
        <w:tc>
          <w:tcPr>
            <w:tcW w:w="810" w:type="dxa"/>
            <w:vAlign w:val="bottom"/>
          </w:tcPr>
          <w:p w14:paraId="3D3AB080" w14:textId="10794326" w:rsidR="004F6F15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243</w:t>
            </w:r>
          </w:p>
        </w:tc>
        <w:tc>
          <w:tcPr>
            <w:tcW w:w="1080" w:type="dxa"/>
            <w:vAlign w:val="bottom"/>
          </w:tcPr>
          <w:p w14:paraId="0F91E11D" w14:textId="77777777" w:rsidR="004F6F15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6A75DB5E" w14:textId="77777777" w:rsidR="004F6F15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6D8A14" w14:textId="52A8EE9D" w:rsidR="004F6F15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447</w:t>
            </w:r>
          </w:p>
        </w:tc>
        <w:tc>
          <w:tcPr>
            <w:tcW w:w="828" w:type="dxa"/>
            <w:vAlign w:val="bottom"/>
          </w:tcPr>
          <w:p w14:paraId="7356EE70" w14:textId="16B8B7B8" w:rsidR="004F6F15" w:rsidRDefault="004F6F1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447</w:t>
            </w:r>
          </w:p>
        </w:tc>
      </w:tr>
      <w:tr w:rsidR="0037177A" w:rsidRPr="005F61F0" w14:paraId="3588290F" w14:textId="77777777">
        <w:tc>
          <w:tcPr>
            <w:tcW w:w="2699" w:type="dxa"/>
            <w:vAlign w:val="bottom"/>
          </w:tcPr>
          <w:p w14:paraId="606A5739" w14:textId="6141039C" w:rsidR="0037177A" w:rsidRPr="005D08EC" w:rsidRDefault="0037177A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</w:t>
            </w:r>
            <w:r w:rsidRPr="005D08EC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D08EC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6AA10DC8" w14:textId="355BFC54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F9A96F6" w14:textId="32219C1D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9E2506" w14:textId="6B8A350D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1,128</w:t>
            </w:r>
          </w:p>
        </w:tc>
        <w:tc>
          <w:tcPr>
            <w:tcW w:w="810" w:type="dxa"/>
            <w:vAlign w:val="bottom"/>
          </w:tcPr>
          <w:p w14:paraId="55FF1FDC" w14:textId="4589447B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1,128</w:t>
            </w:r>
          </w:p>
        </w:tc>
        <w:tc>
          <w:tcPr>
            <w:tcW w:w="1080" w:type="dxa"/>
            <w:vAlign w:val="bottom"/>
          </w:tcPr>
          <w:p w14:paraId="37761C1B" w14:textId="3C16906D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492101D6" w14:textId="4361CA18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2505A44" w14:textId="6777E2FD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841</w:t>
            </w:r>
          </w:p>
        </w:tc>
        <w:tc>
          <w:tcPr>
            <w:tcW w:w="828" w:type="dxa"/>
            <w:vAlign w:val="bottom"/>
          </w:tcPr>
          <w:p w14:paraId="2FA3AF48" w14:textId="3D4EC233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841</w:t>
            </w:r>
          </w:p>
        </w:tc>
      </w:tr>
      <w:tr w:rsidR="00DD7C29" w:rsidRPr="005F61F0" w14:paraId="3945BAA3" w14:textId="77777777">
        <w:tc>
          <w:tcPr>
            <w:tcW w:w="2699" w:type="dxa"/>
            <w:vAlign w:val="bottom"/>
          </w:tcPr>
          <w:p w14:paraId="7278590C" w14:textId="23E6A006" w:rsidR="00DD7C29" w:rsidRPr="005D08EC" w:rsidRDefault="00DD7C29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hint="cs"/>
                <w:szCs w:val="24"/>
                <w:cs/>
              </w:rPr>
              <w:t>หนี้สินที่เกิดจากสัญญา</w:t>
            </w:r>
            <w:r w:rsidRPr="005D08EC">
              <w:rPr>
                <w:rFonts w:asciiTheme="majorBidi" w:hAnsiTheme="majorBidi"/>
                <w:szCs w:val="24"/>
                <w:cs/>
              </w:rPr>
              <w:t xml:space="preserve"> - </w:t>
            </w:r>
            <w:r w:rsidRPr="005D08EC">
              <w:rPr>
                <w:rFonts w:asciiTheme="majorBidi" w:hAnsiTheme="majorBidi" w:hint="cs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0DFD1FD7" w14:textId="24EC02F3" w:rsidR="00DD7C29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2BB45F6" w14:textId="4E6EDAED" w:rsidR="00DD7C29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577B374" w14:textId="0C5D4486" w:rsidR="00DD7C29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533</w:t>
            </w:r>
          </w:p>
        </w:tc>
        <w:tc>
          <w:tcPr>
            <w:tcW w:w="810" w:type="dxa"/>
            <w:vAlign w:val="bottom"/>
          </w:tcPr>
          <w:p w14:paraId="7C2C2EBF" w14:textId="04FEA083" w:rsidR="00DD7C29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533</w:t>
            </w:r>
          </w:p>
        </w:tc>
        <w:tc>
          <w:tcPr>
            <w:tcW w:w="1080" w:type="dxa"/>
            <w:vAlign w:val="bottom"/>
          </w:tcPr>
          <w:p w14:paraId="460A4BC6" w14:textId="48AF8462" w:rsidR="00DD7C29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1409C479" w14:textId="1992DE87" w:rsidR="00DD7C29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C30BC1" w14:textId="66B4A845" w:rsidR="00DD7C29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461</w:t>
            </w:r>
          </w:p>
        </w:tc>
        <w:tc>
          <w:tcPr>
            <w:tcW w:w="828" w:type="dxa"/>
            <w:vAlign w:val="bottom"/>
          </w:tcPr>
          <w:p w14:paraId="36A6D4FD" w14:textId="16889A3B" w:rsidR="00DD7C29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461</w:t>
            </w:r>
          </w:p>
        </w:tc>
      </w:tr>
      <w:tr w:rsidR="00435E25" w:rsidRPr="005F61F0" w14:paraId="6C80B983" w14:textId="77777777">
        <w:tc>
          <w:tcPr>
            <w:tcW w:w="2699" w:type="dxa"/>
            <w:vAlign w:val="bottom"/>
          </w:tcPr>
          <w:p w14:paraId="68D93D1A" w14:textId="0BC3FB99" w:rsidR="00435E25" w:rsidRPr="005D08EC" w:rsidRDefault="00E06142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  <w:cs/>
              </w:rPr>
            </w:pPr>
            <w:r w:rsidRPr="00E06142">
              <w:rPr>
                <w:rFonts w:asciiTheme="majorBidi" w:hAnsiTheme="majorBidi" w:hint="cs"/>
                <w:szCs w:val="24"/>
                <w:cs/>
              </w:rPr>
              <w:t>ส่วนของเงินกู้ยืมระยะยาวจากสถาบันการเงิน</w:t>
            </w:r>
            <w:r w:rsidR="00750075" w:rsidRPr="00750075">
              <w:rPr>
                <w:rFonts w:asciiTheme="majorBidi" w:hAnsiTheme="majorBidi" w:hint="cs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710A0F3F" w14:textId="22808A69" w:rsidR="00435E25" w:rsidRDefault="0075007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9F7C6F2" w14:textId="384AA241" w:rsidR="00435E25" w:rsidRDefault="00750075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97EA7D" w14:textId="1B219772" w:rsidR="00435E25" w:rsidRDefault="00067B8D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151</w:t>
            </w:r>
          </w:p>
        </w:tc>
        <w:tc>
          <w:tcPr>
            <w:tcW w:w="810" w:type="dxa"/>
            <w:vAlign w:val="bottom"/>
          </w:tcPr>
          <w:p w14:paraId="5C0B7634" w14:textId="2482E05C" w:rsidR="00435E25" w:rsidRDefault="00067B8D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151</w:t>
            </w:r>
          </w:p>
        </w:tc>
        <w:tc>
          <w:tcPr>
            <w:tcW w:w="1080" w:type="dxa"/>
            <w:vAlign w:val="bottom"/>
          </w:tcPr>
          <w:p w14:paraId="3EC29CF4" w14:textId="4BE5E4EA" w:rsidR="00435E25" w:rsidRDefault="00067B8D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4B0C2457" w14:textId="4D8BC763" w:rsidR="00435E25" w:rsidRDefault="00067B8D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BDB066F" w14:textId="77D834F3" w:rsidR="00435E25" w:rsidRDefault="00067B8D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132</w:t>
            </w:r>
          </w:p>
        </w:tc>
        <w:tc>
          <w:tcPr>
            <w:tcW w:w="828" w:type="dxa"/>
            <w:vAlign w:val="bottom"/>
          </w:tcPr>
          <w:p w14:paraId="0C928839" w14:textId="2B866CEB" w:rsidR="00435E25" w:rsidRDefault="00067B8D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132</w:t>
            </w:r>
          </w:p>
        </w:tc>
      </w:tr>
      <w:tr w:rsidR="00A050E8" w:rsidRPr="005F61F0" w14:paraId="55CF5CBD" w14:textId="77777777">
        <w:tc>
          <w:tcPr>
            <w:tcW w:w="2699" w:type="dxa"/>
            <w:vAlign w:val="bottom"/>
          </w:tcPr>
          <w:p w14:paraId="3748C00F" w14:textId="4E442803" w:rsidR="00A050E8" w:rsidRPr="00E06142" w:rsidRDefault="00A050E8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/>
                <w:szCs w:val="24"/>
              </w:rPr>
            </w:pPr>
            <w:r w:rsidRPr="00A050E8">
              <w:rPr>
                <w:rFonts w:asciiTheme="majorBidi" w:hAnsiTheme="majorBidi" w:hint="cs"/>
                <w:szCs w:val="24"/>
                <w:cs/>
              </w:rPr>
              <w:t>ส่วนของหนี้สินตามสัญญาเช่าเงินทุ</w:t>
            </w:r>
            <w:r>
              <w:rPr>
                <w:rFonts w:asciiTheme="majorBidi" w:hAnsiTheme="majorBidi" w:hint="cs"/>
                <w:szCs w:val="24"/>
                <w:cs/>
              </w:rPr>
              <w:t>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7CFCCA60" w14:textId="7212C7D6" w:rsidR="00A050E8" w:rsidRDefault="00A050E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8ECB74B" w14:textId="55893F32" w:rsidR="00A050E8" w:rsidRDefault="00A050E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C4079CE" w14:textId="77AEBA07" w:rsidR="00A050E8" w:rsidRDefault="00A050E8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810" w:type="dxa"/>
            <w:vAlign w:val="bottom"/>
          </w:tcPr>
          <w:p w14:paraId="508DD191" w14:textId="3B078B26" w:rsidR="00A050E8" w:rsidRDefault="00EC619D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080" w:type="dxa"/>
            <w:vAlign w:val="bottom"/>
          </w:tcPr>
          <w:p w14:paraId="6BAD79B8" w14:textId="60F8C2E7" w:rsidR="00A050E8" w:rsidRDefault="00EC619D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9238412" w14:textId="425A1067" w:rsidR="00A050E8" w:rsidRDefault="00EC619D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28EAD09" w14:textId="069FE2D4" w:rsidR="00A050E8" w:rsidRDefault="00AF324B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828" w:type="dxa"/>
            <w:vAlign w:val="bottom"/>
          </w:tcPr>
          <w:p w14:paraId="16910DE9" w14:textId="721A5F2E" w:rsidR="00A050E8" w:rsidRDefault="00AF324B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</w:t>
            </w:r>
          </w:p>
        </w:tc>
      </w:tr>
      <w:tr w:rsidR="0037177A" w:rsidRPr="005F61F0" w14:paraId="20DA8DD0" w14:textId="77777777">
        <w:tc>
          <w:tcPr>
            <w:tcW w:w="2699" w:type="dxa"/>
            <w:vAlign w:val="bottom"/>
          </w:tcPr>
          <w:p w14:paraId="478EC2AA" w14:textId="77777777" w:rsidR="0037177A" w:rsidRPr="005D08EC" w:rsidRDefault="0037177A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D08EC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</w:t>
            </w:r>
          </w:p>
          <w:p w14:paraId="01353320" w14:textId="08B362DE" w:rsidR="0037177A" w:rsidRPr="005D08EC" w:rsidRDefault="0037177A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cstheme="majorBidi" w:hint="cs"/>
                <w:szCs w:val="24"/>
                <w:cs/>
              </w:rPr>
              <w:t xml:space="preserve">       บุคคล</w:t>
            </w:r>
            <w:r w:rsidR="00DD7C29" w:rsidRPr="005D08EC">
              <w:rPr>
                <w:rFonts w:asciiTheme="majorBidi" w:hAnsiTheme="majorBidi" w:cstheme="majorBidi" w:hint="cs"/>
                <w:szCs w:val="24"/>
                <w:cs/>
              </w:rPr>
              <w:t>และกิจการ</w:t>
            </w:r>
            <w:r w:rsidRPr="005D08EC">
              <w:rPr>
                <w:rFonts w:asciiTheme="majorBidi" w:hAnsiTheme="majorBidi" w:cstheme="majorBidi" w:hint="cs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70F7123D" w14:textId="0D39F55A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183902B" w14:textId="0DD1A080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F3E971D" w14:textId="190C7ECE" w:rsidR="0037177A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</w:t>
            </w:r>
          </w:p>
        </w:tc>
        <w:tc>
          <w:tcPr>
            <w:tcW w:w="810" w:type="dxa"/>
            <w:vAlign w:val="bottom"/>
          </w:tcPr>
          <w:p w14:paraId="5F38170A" w14:textId="5A56453D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</w:t>
            </w:r>
          </w:p>
        </w:tc>
        <w:tc>
          <w:tcPr>
            <w:tcW w:w="1080" w:type="dxa"/>
            <w:vAlign w:val="bottom"/>
          </w:tcPr>
          <w:p w14:paraId="05D8BCDE" w14:textId="107674D4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66D24924" w14:textId="326F926C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4CE8A2" w14:textId="71DF0715" w:rsidR="0037177A" w:rsidRPr="005F61F0" w:rsidRDefault="008B7053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51</w:t>
            </w:r>
          </w:p>
        </w:tc>
        <w:tc>
          <w:tcPr>
            <w:tcW w:w="828" w:type="dxa"/>
            <w:vAlign w:val="bottom"/>
          </w:tcPr>
          <w:p w14:paraId="1D8560AD" w14:textId="484F24F3" w:rsidR="0037177A" w:rsidRPr="005F61F0" w:rsidRDefault="008B7053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 w:rsidR="002D3900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37177A" w:rsidRPr="005F61F0" w14:paraId="3D0F55D7" w14:textId="77777777">
        <w:tc>
          <w:tcPr>
            <w:tcW w:w="2699" w:type="dxa"/>
            <w:vAlign w:val="bottom"/>
          </w:tcPr>
          <w:p w14:paraId="439BFE5D" w14:textId="77777777" w:rsidR="0037177A" w:rsidRPr="005D08EC" w:rsidRDefault="0037177A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527A0E6D" w14:textId="77777777" w:rsidR="0037177A" w:rsidRPr="005D08EC" w:rsidRDefault="0037177A" w:rsidP="0037177A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2F8840DE" w14:textId="038645B5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2D5340" w14:textId="3E06FF47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ADF867A" w14:textId="631A2312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</w:t>
            </w:r>
          </w:p>
        </w:tc>
        <w:tc>
          <w:tcPr>
            <w:tcW w:w="810" w:type="dxa"/>
            <w:vAlign w:val="bottom"/>
          </w:tcPr>
          <w:p w14:paraId="6C36FA6B" w14:textId="79F38EBB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</w:t>
            </w:r>
          </w:p>
        </w:tc>
        <w:tc>
          <w:tcPr>
            <w:tcW w:w="1080" w:type="dxa"/>
            <w:vAlign w:val="bottom"/>
          </w:tcPr>
          <w:p w14:paraId="1431BDB4" w14:textId="2B6C9899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3476C58" w14:textId="7D51079B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6145085" w14:textId="09AC455E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828" w:type="dxa"/>
            <w:vAlign w:val="bottom"/>
          </w:tcPr>
          <w:p w14:paraId="0461F562" w14:textId="2F39A5B0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</w:p>
        </w:tc>
      </w:tr>
      <w:tr w:rsidR="0037177A" w:rsidRPr="005F61F0" w14:paraId="23B643E0" w14:textId="77777777" w:rsidTr="0070186D">
        <w:tc>
          <w:tcPr>
            <w:tcW w:w="2699" w:type="dxa"/>
            <w:vAlign w:val="bottom"/>
          </w:tcPr>
          <w:p w14:paraId="105CFD83" w14:textId="77777777" w:rsidR="0037177A" w:rsidRPr="005D08EC" w:rsidRDefault="0037177A" w:rsidP="0037177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A764D5A" w14:textId="512CD338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824978" w14:textId="2D7C2A26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4936EB" w14:textId="10A04B77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810" w:type="dxa"/>
            <w:vAlign w:val="bottom"/>
          </w:tcPr>
          <w:p w14:paraId="0FCCA34D" w14:textId="5B49B2A7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1080" w:type="dxa"/>
            <w:vAlign w:val="bottom"/>
          </w:tcPr>
          <w:p w14:paraId="38A170DA" w14:textId="0026E62D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47337A9" w14:textId="289DC55D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32B076A" w14:textId="512E4839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</w:t>
            </w:r>
          </w:p>
        </w:tc>
        <w:tc>
          <w:tcPr>
            <w:tcW w:w="828" w:type="dxa"/>
            <w:vAlign w:val="bottom"/>
          </w:tcPr>
          <w:p w14:paraId="54C8501D" w14:textId="4E7EE9D6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</w:t>
            </w:r>
          </w:p>
        </w:tc>
      </w:tr>
      <w:tr w:rsidR="0037177A" w:rsidRPr="005F61F0" w14:paraId="30C44575" w14:textId="77777777">
        <w:tc>
          <w:tcPr>
            <w:tcW w:w="2699" w:type="dxa"/>
            <w:vAlign w:val="bottom"/>
          </w:tcPr>
          <w:p w14:paraId="7A49BCF0" w14:textId="77777777" w:rsidR="0037177A" w:rsidRPr="005D08EC" w:rsidRDefault="0037177A" w:rsidP="0037177A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D08EC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79E235F9" w14:textId="3FAFFA76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63D9C25" w14:textId="0F69C81A" w:rsidR="0037177A" w:rsidRPr="005F61F0" w:rsidRDefault="00D578D7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49C4009" w14:textId="74F57EA0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810" w:type="dxa"/>
            <w:vAlign w:val="bottom"/>
          </w:tcPr>
          <w:p w14:paraId="69517834" w14:textId="7C189B7F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1080" w:type="dxa"/>
            <w:vAlign w:val="bottom"/>
          </w:tcPr>
          <w:p w14:paraId="757D420C" w14:textId="6F58EF7D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615BBA6C" w14:textId="47A94498" w:rsidR="0037177A" w:rsidRPr="005F61F0" w:rsidRDefault="000A3549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0BA903" w14:textId="3D943BAC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828" w:type="dxa"/>
            <w:vAlign w:val="bottom"/>
          </w:tcPr>
          <w:p w14:paraId="355FA185" w14:textId="0131BC12" w:rsidR="0037177A" w:rsidRPr="005F61F0" w:rsidRDefault="002D3900" w:rsidP="0037177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</w:tr>
    </w:tbl>
    <w:p w14:paraId="14AD9821" w14:textId="6AE63D46" w:rsidR="006C2345" w:rsidRPr="004517A7" w:rsidRDefault="006C2345" w:rsidP="006C2345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D26AA85" w14:textId="40E1FF1C" w:rsidR="00AB0D7A" w:rsidRPr="004517A7" w:rsidRDefault="00AB0D7A" w:rsidP="00CC1759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bookmarkStart w:id="7" w:name="_Hlk95492248"/>
      <w:r w:rsidRPr="008325E3">
        <w:rPr>
          <w:rFonts w:ascii="Angsana New" w:hAnsi="Angsana New"/>
          <w:spacing w:val="4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8325E3">
        <w:rPr>
          <w:rFonts w:ascii="Angsana New" w:eastAsia="Angsana New" w:hAnsi="Angsana New"/>
          <w:spacing w:val="4"/>
          <w:sz w:val="28"/>
          <w:cs/>
        </w:rPr>
        <w:t>เงินสดและรายการเทียบเท่าเงินสด</w:t>
      </w:r>
      <w:r w:rsidR="00CC1759" w:rsidRPr="008325E3">
        <w:rPr>
          <w:rFonts w:ascii="Angsana New" w:eastAsia="Angsana New" w:hAnsi="Angsana New" w:hint="cs"/>
          <w:spacing w:val="4"/>
          <w:sz w:val="28"/>
          <w:cs/>
        </w:rPr>
        <w:t xml:space="preserve"> </w:t>
      </w:r>
      <w:r w:rsidRPr="008325E3">
        <w:rPr>
          <w:rFonts w:hint="cs"/>
          <w:spacing w:val="4"/>
          <w:cs/>
        </w:rPr>
        <w:t>ลูกหนี้การค้</w:t>
      </w:r>
      <w:r w:rsidRPr="007562F1">
        <w:rPr>
          <w:rFonts w:hint="cs"/>
          <w:spacing w:val="-4"/>
          <w:cs/>
        </w:rPr>
        <w:t>าและลูกหนี้</w:t>
      </w:r>
      <w:r w:rsidR="007562F1" w:rsidRPr="007562F1">
        <w:rPr>
          <w:rFonts w:hint="cs"/>
          <w:spacing w:val="-4"/>
          <w:cs/>
        </w:rPr>
        <w:t>หมุนเวียน</w:t>
      </w:r>
      <w:r w:rsidRPr="007562F1">
        <w:rPr>
          <w:rFonts w:hint="cs"/>
          <w:spacing w:val="-4"/>
          <w:cs/>
        </w:rPr>
        <w:t xml:space="preserve">อื่น </w:t>
      </w:r>
      <w:r w:rsidRPr="007562F1">
        <w:rPr>
          <w:rFonts w:ascii="Angsana New" w:eastAsia="Angsana New" w:hAnsi="Angsana New"/>
          <w:spacing w:val="-4"/>
          <w:sz w:val="28"/>
          <w:cs/>
        </w:rPr>
        <w:t>เงินให้กู้ยืม</w:t>
      </w:r>
      <w:r w:rsidRPr="007562F1">
        <w:rPr>
          <w:rFonts w:ascii="Angsana New" w:eastAsia="Angsana New" w:hAnsi="Angsana New" w:hint="cs"/>
          <w:spacing w:val="-4"/>
          <w:sz w:val="28"/>
          <w:cs/>
        </w:rPr>
        <w:t>ระยะสั้น</w:t>
      </w:r>
      <w:r w:rsidRPr="007562F1">
        <w:rPr>
          <w:rFonts w:hint="cs"/>
          <w:spacing w:val="-4"/>
          <w:cs/>
        </w:rPr>
        <w:t xml:space="preserve"> </w:t>
      </w:r>
      <w:r w:rsidRPr="007562F1">
        <w:rPr>
          <w:rFonts w:ascii="Angsana New" w:eastAsia="Angsana New" w:hAnsi="Angsana New" w:hint="cs"/>
          <w:spacing w:val="-4"/>
          <w:sz w:val="28"/>
          <w:cs/>
        </w:rPr>
        <w:t xml:space="preserve">เงินกู้ยืมจากสถาบันการเงิน </w:t>
      </w:r>
      <w:r w:rsidRPr="007562F1">
        <w:rPr>
          <w:rFonts w:ascii="Angsana New" w:hAnsi="Angsana New"/>
          <w:spacing w:val="-4"/>
          <w:sz w:val="28"/>
          <w:cs/>
        </w:rPr>
        <w:t>เจ้าหนี้การค้าและเจ้าหนี้</w:t>
      </w:r>
      <w:r w:rsidR="00071DA7" w:rsidRPr="007562F1">
        <w:rPr>
          <w:rFonts w:ascii="Angsana New" w:hAnsi="Angsana New" w:hint="cs"/>
          <w:spacing w:val="-4"/>
          <w:sz w:val="28"/>
          <w:cs/>
        </w:rPr>
        <w:t>หมุนเวียน</w:t>
      </w:r>
      <w:r w:rsidRPr="007562F1">
        <w:rPr>
          <w:rFonts w:ascii="Angsana New" w:hAnsi="Angsana New"/>
          <w:spacing w:val="-4"/>
          <w:sz w:val="28"/>
          <w:cs/>
        </w:rPr>
        <w:t>อื่น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A6310F">
        <w:rPr>
          <w:rFonts w:ascii="Angsana New" w:hAnsi="Angsana New"/>
          <w:spacing w:val="6"/>
          <w:sz w:val="28"/>
          <w:cs/>
        </w:rPr>
        <w:t>เงินกู้ยืมระยะสั้น</w:t>
      </w:r>
      <w:r w:rsidRPr="00A6310F">
        <w:rPr>
          <w:rFonts w:ascii="Angsana New" w:hAnsi="Angsana New" w:hint="cs"/>
          <w:spacing w:val="6"/>
          <w:sz w:val="28"/>
          <w:cs/>
        </w:rPr>
        <w:t xml:space="preserve"> </w:t>
      </w:r>
      <w:r w:rsidRPr="00A6310F">
        <w:rPr>
          <w:rFonts w:ascii="Angsana New" w:eastAsia="Angsana New" w:hAnsi="Angsana New" w:hint="cs"/>
          <w:spacing w:val="6"/>
          <w:sz w:val="28"/>
          <w:cs/>
        </w:rPr>
        <w:t>และหนี้สินตามสัญญาเช่า</w:t>
      </w:r>
      <w:r w:rsidR="00CC1759" w:rsidRPr="00A6310F">
        <w:rPr>
          <w:rFonts w:ascii="Angsana New" w:eastAsia="Angsana New" w:hAnsi="Angsana New" w:hint="cs"/>
          <w:spacing w:val="6"/>
          <w:sz w:val="28"/>
          <w:cs/>
        </w:rPr>
        <w:t>เงินทุน</w:t>
      </w:r>
      <w:r w:rsidRPr="00A6310F">
        <w:rPr>
          <w:rFonts w:ascii="Angsana New" w:hAnsi="Angsana New"/>
          <w:spacing w:val="6"/>
          <w:sz w:val="28"/>
          <w:cs/>
        </w:rPr>
        <w:t>แสดงมูลค่ายุติธรรมโดยประมาณตามมูลค่าตามบัญชีที่แสดงใน</w:t>
      </w:r>
      <w:r w:rsidR="00A6310F" w:rsidRPr="00A6310F">
        <w:rPr>
          <w:rFonts w:ascii="Angsana New" w:hAnsi="Angsana New" w:hint="cs"/>
          <w:spacing w:val="6"/>
          <w:sz w:val="28"/>
          <w:cs/>
        </w:rPr>
        <w:t xml:space="preserve"> </w:t>
      </w:r>
      <w:r w:rsidRPr="00A6310F">
        <w:rPr>
          <w:rFonts w:ascii="Angsana New" w:hAnsi="Angsana New"/>
          <w:spacing w:val="6"/>
          <w:sz w:val="28"/>
          <w:cs/>
        </w:rPr>
        <w:t>งบ</w:t>
      </w:r>
      <w:r w:rsidRPr="004517A7">
        <w:rPr>
          <w:rFonts w:ascii="Angsana New" w:hAnsi="Angsana New"/>
          <w:sz w:val="28"/>
          <w:cs/>
        </w:rPr>
        <w:t>ฐานะการเงิน</w:t>
      </w:r>
    </w:p>
    <w:bookmarkEnd w:id="7"/>
    <w:p w14:paraId="5FFC6833" w14:textId="546E9AAB" w:rsidR="006C2345" w:rsidRPr="004517A7" w:rsidRDefault="006C2345" w:rsidP="005417FD">
      <w:pPr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7D13EBD9" w14:textId="498935BB" w:rsidR="00350DE3" w:rsidRDefault="006C2345" w:rsidP="005417FD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Pr="006C349F">
        <w:rPr>
          <w:rFonts w:ascii="Angsana New" w:hAnsi="Angsana New"/>
          <w:spacing w:val="2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</w:t>
      </w:r>
      <w:r w:rsidR="006C349F" w:rsidRPr="006C349F">
        <w:rPr>
          <w:rFonts w:ascii="Angsana New" w:hAnsi="Angsana New" w:hint="cs"/>
          <w:spacing w:val="2"/>
          <w:sz w:val="28"/>
          <w:cs/>
        </w:rPr>
        <w:t xml:space="preserve"> </w:t>
      </w:r>
      <w:r w:rsidRPr="006C349F">
        <w:rPr>
          <w:rFonts w:ascii="Angsana New" w:hAnsi="Angsana New"/>
          <w:spacing w:val="2"/>
          <w:sz w:val="28"/>
          <w:cs/>
        </w:rPr>
        <w:t>ตาม</w:t>
      </w:r>
      <w:r w:rsidRPr="004517A7">
        <w:rPr>
          <w:rFonts w:ascii="Angsana New" w:hAnsi="Angsana New"/>
          <w:sz w:val="28"/>
          <w:cs/>
        </w:rPr>
        <w:t>บัญชีที่แสดงใน</w:t>
      </w:r>
      <w:r w:rsidR="00CD4663">
        <w:rPr>
          <w:rFonts w:ascii="Angsana New" w:hAnsi="Angsana New" w:hint="cs"/>
          <w:sz w:val="28"/>
          <w:cs/>
        </w:rPr>
        <w:t>งบ</w:t>
      </w:r>
      <w:r w:rsidRPr="004517A7">
        <w:rPr>
          <w:rFonts w:ascii="Angsana New" w:hAnsi="Angsana New"/>
          <w:sz w:val="28"/>
          <w:cs/>
        </w:rPr>
        <w:t>ฐานะการเงิน</w:t>
      </w:r>
    </w:p>
    <w:p w14:paraId="1D307CCF" w14:textId="4A1EE357" w:rsidR="00B26171" w:rsidRDefault="00B26171" w:rsidP="00E14AA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6F00284F" w14:textId="77777777" w:rsidR="00507FCE" w:rsidRPr="00507FCE" w:rsidRDefault="00507F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507FCE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AEA9BBA" w14:textId="6143A4D1" w:rsidR="0088086C" w:rsidRPr="00723524" w:rsidRDefault="00917FD7" w:rsidP="008F72D2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723524">
        <w:rPr>
          <w:rFonts w:asciiTheme="majorBidi" w:hAnsi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51F72EAA" w14:textId="77777777" w:rsidR="00C80C27" w:rsidRPr="00C80C27" w:rsidRDefault="00C80C27" w:rsidP="00C80C27">
      <w:pPr>
        <w:tabs>
          <w:tab w:val="left" w:pos="360"/>
        </w:tabs>
        <w:spacing w:before="240"/>
        <w:rPr>
          <w:rFonts w:asciiTheme="majorBidi" w:eastAsia="Angsana New" w:hAnsiTheme="majorBidi"/>
          <w:b/>
          <w:bCs/>
          <w:sz w:val="28"/>
        </w:rPr>
      </w:pPr>
      <w:r w:rsidRPr="00C80C27">
        <w:rPr>
          <w:rFonts w:asciiTheme="majorBidi" w:hAnsiTheme="majorBidi" w:cstheme="majorBidi"/>
          <w:b/>
          <w:bCs/>
          <w:sz w:val="28"/>
        </w:rPr>
        <w:t xml:space="preserve">33.1 </w:t>
      </w:r>
      <w:r w:rsidRPr="00C80C27">
        <w:rPr>
          <w:rFonts w:asciiTheme="majorBidi" w:eastAsia="Angsana New" w:hAnsiTheme="majorBidi" w:hint="cs"/>
          <w:b/>
          <w:bCs/>
          <w:sz w:val="28"/>
          <w:cs/>
        </w:rPr>
        <w:t>คดีความฟ้องร้อง</w:t>
      </w:r>
    </w:p>
    <w:p w14:paraId="5E8F51CE" w14:textId="77777777" w:rsidR="00723524" w:rsidRPr="00723524" w:rsidRDefault="00723524" w:rsidP="00C66154">
      <w:pPr>
        <w:pStyle w:val="FSNoteDetail"/>
        <w:tabs>
          <w:tab w:val="left" w:pos="180"/>
        </w:tabs>
      </w:pPr>
      <w:r w:rsidRPr="00723524">
        <w:rPr>
          <w:cs/>
        </w:rPr>
        <w:t xml:space="preserve">ในเดือนกุมภาพันธ์ และเมษายน </w:t>
      </w:r>
      <w:r w:rsidRPr="00C80C27">
        <w:t>2568</w:t>
      </w:r>
      <w:r w:rsidRPr="00723524">
        <w:t xml:space="preserve"> </w:t>
      </w:r>
      <w:r w:rsidRPr="00723524">
        <w:rPr>
          <w:cs/>
        </w:rPr>
        <w:t xml:space="preserve">บริษัทได้รับหนังสือฟ้องร้องจากเจ้าหนี้ของบริษัท บริษัทได้ผิดสัญญาซื้อขาย เรียกร้องให้บริษัทชำระเงินจำนวน </w:t>
      </w:r>
      <w:r w:rsidRPr="00C80C27">
        <w:t>4.63</w:t>
      </w:r>
      <w:r w:rsidRPr="00723524">
        <w:t xml:space="preserve"> </w:t>
      </w:r>
      <w:r w:rsidRPr="00723524">
        <w:rPr>
          <w:cs/>
        </w:rPr>
        <w:t xml:space="preserve">ล้านบาท และ </w:t>
      </w:r>
      <w:r w:rsidRPr="00C80C27">
        <w:t>5.05</w:t>
      </w:r>
      <w:r w:rsidRPr="00723524">
        <w:t xml:space="preserve"> </w:t>
      </w:r>
      <w:r w:rsidRPr="00723524">
        <w:rPr>
          <w:cs/>
        </w:rPr>
        <w:t xml:space="preserve">ล้านบาท พร้อมดอกเบี้ยนับตั้งแต่วันที่ผิดนัดชำระหนี้ ศาลชั้นต้นได้นัดสืบพยาน และไกล่เกลี่ยในวันที่ </w:t>
      </w:r>
      <w:r w:rsidRPr="00C80C27">
        <w:t>19</w:t>
      </w:r>
      <w:r w:rsidRPr="00723524">
        <w:t xml:space="preserve"> </w:t>
      </w:r>
      <w:r w:rsidRPr="00723524">
        <w:rPr>
          <w:cs/>
        </w:rPr>
        <w:t xml:space="preserve">และ </w:t>
      </w:r>
      <w:r w:rsidRPr="00C80C27">
        <w:t>28</w:t>
      </w:r>
      <w:r w:rsidRPr="00723524">
        <w:t xml:space="preserve"> </w:t>
      </w:r>
      <w:r w:rsidRPr="00723524">
        <w:rPr>
          <w:cs/>
        </w:rPr>
        <w:t xml:space="preserve">พฤษภาคม </w:t>
      </w:r>
      <w:r w:rsidRPr="00C80C27">
        <w:t>2568</w:t>
      </w:r>
    </w:p>
    <w:p w14:paraId="7DC43421" w14:textId="77777777" w:rsidR="00C80C27" w:rsidRPr="00C80C27" w:rsidRDefault="00C80C27" w:rsidP="00C80C27">
      <w:pPr>
        <w:tabs>
          <w:tab w:val="left" w:pos="360"/>
        </w:tabs>
        <w:spacing w:before="240"/>
        <w:rPr>
          <w:rFonts w:asciiTheme="majorBidi" w:hAnsiTheme="majorBidi" w:cstheme="majorBidi"/>
          <w:b/>
          <w:bCs/>
          <w:sz w:val="28"/>
        </w:rPr>
      </w:pPr>
      <w:r w:rsidRPr="00C80C27">
        <w:rPr>
          <w:rFonts w:asciiTheme="majorBidi" w:hAnsiTheme="majorBidi" w:cstheme="majorBidi"/>
          <w:b/>
          <w:bCs/>
          <w:sz w:val="28"/>
        </w:rPr>
        <w:t xml:space="preserve">33.2 </w:t>
      </w:r>
      <w:r w:rsidRPr="00C80C27">
        <w:rPr>
          <w:rFonts w:asciiTheme="majorBidi" w:hAnsiTheme="majorBidi" w:cstheme="majorBidi" w:hint="cs"/>
          <w:b/>
          <w:bCs/>
          <w:sz w:val="28"/>
          <w:cs/>
        </w:rPr>
        <w:t>ความคืบหน้าของโครงการก่อสร้างแห่งหนึ่ง</w:t>
      </w:r>
    </w:p>
    <w:p w14:paraId="65227F35" w14:textId="56A73299" w:rsidR="003C50F5" w:rsidRPr="00ED7E86" w:rsidRDefault="00723524" w:rsidP="00C66154">
      <w:pPr>
        <w:pStyle w:val="FSNoteDetail"/>
        <w:tabs>
          <w:tab w:val="left" w:pos="180"/>
        </w:tabs>
        <w:rPr>
          <w:rFonts w:asciiTheme="majorBidi" w:hAnsiTheme="majorBidi"/>
        </w:rPr>
      </w:pPr>
      <w:r w:rsidRPr="00C66154">
        <w:rPr>
          <w:cs/>
        </w:rPr>
        <w:t>ใน</w:t>
      </w:r>
      <w:r w:rsidRPr="00ED7E86">
        <w:rPr>
          <w:rFonts w:asciiTheme="majorBidi" w:hAnsiTheme="majorBidi" w:cstheme="majorBidi"/>
          <w:cs/>
        </w:rPr>
        <w:t xml:space="preserve">เดือนเมษายน </w:t>
      </w:r>
      <w:r w:rsidRPr="00ED7E86">
        <w:rPr>
          <w:rFonts w:asciiTheme="majorBidi" w:hAnsiTheme="majorBidi" w:cstheme="majorBidi"/>
        </w:rPr>
        <w:t xml:space="preserve">2568 </w:t>
      </w:r>
      <w:r w:rsidRPr="00ED7E86">
        <w:rPr>
          <w:rFonts w:asciiTheme="majorBidi" w:hAnsiTheme="majorBidi" w:cstheme="majorBidi" w:hint="cs"/>
          <w:cs/>
        </w:rPr>
        <w:t>บริษัท</w:t>
      </w:r>
      <w:r w:rsidRPr="00ED7E86">
        <w:rPr>
          <w:rFonts w:asciiTheme="majorBidi" w:hAnsiTheme="majorBidi" w:cstheme="majorBidi"/>
          <w:cs/>
        </w:rPr>
        <w:t xml:space="preserve">ได้รับชำระเงินจำนวน </w:t>
      </w:r>
      <w:r w:rsidRPr="00ED7E86">
        <w:rPr>
          <w:rFonts w:asciiTheme="majorBidi" w:hAnsiTheme="majorBidi" w:cstheme="majorBidi"/>
        </w:rPr>
        <w:t xml:space="preserve">134.50 </w:t>
      </w:r>
      <w:r w:rsidRPr="00ED7E86">
        <w:rPr>
          <w:rFonts w:asciiTheme="majorBidi" w:hAnsiTheme="majorBidi" w:cstheme="majorBidi"/>
          <w:cs/>
        </w:rPr>
        <w:t xml:space="preserve">ล้านบาท จากลูกค้ารายหนึ่งซึ่งเป็นผู้รับเหมาหลักในโครงการก่อสร้างแห่งหนึ่ง </w:t>
      </w:r>
      <w:r w:rsidRPr="00ED7E86">
        <w:rPr>
          <w:rFonts w:asciiTheme="majorBidi" w:hAnsiTheme="majorBidi" w:cstheme="majorBidi"/>
        </w:rPr>
        <w:t>(</w:t>
      </w:r>
      <w:r w:rsidRPr="00ED7E86">
        <w:rPr>
          <w:rFonts w:asciiTheme="majorBidi" w:hAnsiTheme="majorBidi" w:cstheme="majorBidi"/>
          <w:cs/>
        </w:rPr>
        <w:t xml:space="preserve">ดูหมายเหตุข้อ </w:t>
      </w:r>
      <w:r w:rsidRPr="00ED7E86">
        <w:rPr>
          <w:rFonts w:asciiTheme="majorBidi" w:hAnsiTheme="majorBidi" w:cstheme="majorBidi"/>
        </w:rPr>
        <w:t xml:space="preserve">7) </w:t>
      </w:r>
      <w:r w:rsidR="00C15A86" w:rsidRPr="00C15A86">
        <w:rPr>
          <w:rFonts w:asciiTheme="majorBidi" w:hAnsiTheme="majorBidi" w:cstheme="majorBidi"/>
          <w:cs/>
        </w:rPr>
        <w:t>โดยเจ้าของโครงการมีการจัดทำแผนสำหรับการดำเนินงานโครงการก่อสร้างและ</w:t>
      </w:r>
      <w:r w:rsidR="00042106">
        <w:rPr>
          <w:rFonts w:asciiTheme="majorBidi" w:hAnsiTheme="majorBidi" w:cstheme="majorBidi" w:hint="cs"/>
          <w:cs/>
        </w:rPr>
        <w:t xml:space="preserve">          </w:t>
      </w:r>
      <w:r w:rsidR="00C15A86" w:rsidRPr="00C15A86">
        <w:rPr>
          <w:rFonts w:asciiTheme="majorBidi" w:hAnsiTheme="majorBidi" w:cstheme="majorBidi"/>
          <w:cs/>
        </w:rPr>
        <w:t xml:space="preserve">ได้มีการจัดจ้างที่ปรึกษาเพื่อการบริหารจัดการโครงการด้านวิศวกรรม การจัดหา และการก่อสร้างให้แล้วเสร็จตามแผนงานภายในไตรมาส </w:t>
      </w:r>
      <w:r w:rsidR="00C15A86" w:rsidRPr="00C15A86">
        <w:rPr>
          <w:rFonts w:asciiTheme="majorBidi" w:hAnsiTheme="majorBidi" w:cstheme="majorBidi"/>
        </w:rPr>
        <w:t xml:space="preserve">3 </w:t>
      </w:r>
      <w:r w:rsidR="00C15A86" w:rsidRPr="00C15A86">
        <w:rPr>
          <w:rFonts w:asciiTheme="majorBidi" w:hAnsiTheme="majorBidi" w:cstheme="majorBidi" w:hint="cs"/>
          <w:cs/>
        </w:rPr>
        <w:t xml:space="preserve">ของปี </w:t>
      </w:r>
      <w:r w:rsidR="00C15A86" w:rsidRPr="00C15A86">
        <w:rPr>
          <w:rFonts w:asciiTheme="majorBidi" w:hAnsiTheme="majorBidi" w:cstheme="majorBidi"/>
        </w:rPr>
        <w:t>2571</w:t>
      </w:r>
    </w:p>
    <w:p w14:paraId="40419328" w14:textId="77777777" w:rsidR="00BA5BC0" w:rsidRDefault="00BA5B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2C37A38" w14:textId="5ED5844E" w:rsidR="008F72D2" w:rsidRPr="005D08EC" w:rsidRDefault="008F72D2" w:rsidP="0072352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5D08EC">
        <w:rPr>
          <w:rFonts w:asciiTheme="majorBidi" w:hAnsiTheme="majorBidi" w:cstheme="majorBidi"/>
          <w:b/>
          <w:bCs/>
          <w:sz w:val="28"/>
          <w:cs/>
        </w:rPr>
        <w:t>การจัดประเภทรายการใหม่</w:t>
      </w:r>
      <w:r w:rsidR="005B4DB9" w:rsidRPr="005D08EC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14:paraId="60348551" w14:textId="228C06BA" w:rsidR="008F72D2" w:rsidRDefault="008F72D2" w:rsidP="00E82336">
      <w:pPr>
        <w:pStyle w:val="FSNoteDetail"/>
        <w:tabs>
          <w:tab w:val="left" w:pos="180"/>
          <w:tab w:val="left" w:pos="360"/>
        </w:tabs>
        <w:rPr>
          <w:rFonts w:asciiTheme="majorBidi" w:hAnsiTheme="majorBidi" w:cstheme="majorBidi"/>
        </w:rPr>
      </w:pPr>
      <w:r w:rsidRPr="00210CCF">
        <w:rPr>
          <w:spacing w:val="-2"/>
          <w:cs/>
        </w:rPr>
        <w:t>บริษัท</w:t>
      </w:r>
      <w:r w:rsidRPr="00210CCF">
        <w:rPr>
          <w:rFonts w:asciiTheme="majorBidi" w:hAnsiTheme="majorBidi" w:cstheme="majorBidi"/>
          <w:spacing w:val="-2"/>
          <w:cs/>
        </w:rPr>
        <w:t>ได้มีการจัดประเภทรายการทางบัญชีใน</w:t>
      </w:r>
      <w:r w:rsidR="00E24496" w:rsidRPr="00210CCF">
        <w:rPr>
          <w:rFonts w:asciiTheme="majorBidi" w:hAnsiTheme="majorBidi" w:cstheme="majorBidi" w:hint="cs"/>
          <w:spacing w:val="-2"/>
          <w:cs/>
        </w:rPr>
        <w:t>งบฐานะการเงิน</w:t>
      </w:r>
      <w:r w:rsidR="007C4992" w:rsidRPr="00210CCF">
        <w:rPr>
          <w:rFonts w:asciiTheme="majorBidi" w:hAnsiTheme="majorBidi" w:cstheme="majorBidi" w:hint="cs"/>
          <w:spacing w:val="-2"/>
          <w:cs/>
        </w:rPr>
        <w:t>รวมและ</w:t>
      </w:r>
      <w:r w:rsidR="002540B0" w:rsidRPr="00210CCF">
        <w:rPr>
          <w:rFonts w:asciiTheme="majorBidi" w:hAnsiTheme="majorBidi" w:cstheme="majorBidi" w:hint="cs"/>
          <w:spacing w:val="-2"/>
          <w:cs/>
        </w:rPr>
        <w:t>งบฐานะการเงิน</w:t>
      </w:r>
      <w:r w:rsidR="007C4992" w:rsidRPr="00210CCF">
        <w:rPr>
          <w:rFonts w:asciiTheme="majorBidi" w:hAnsiTheme="majorBidi" w:cstheme="majorBidi" w:hint="cs"/>
          <w:spacing w:val="-2"/>
          <w:cs/>
        </w:rPr>
        <w:t>เฉพาะกิจการ</w:t>
      </w:r>
      <w:r w:rsidR="00E24496" w:rsidRPr="00210CCF">
        <w:rPr>
          <w:rFonts w:asciiTheme="majorBidi" w:hAnsiTheme="majorBidi" w:cstheme="majorBidi" w:hint="cs"/>
          <w:spacing w:val="-2"/>
          <w:cs/>
        </w:rPr>
        <w:t xml:space="preserve"> ณ วันที่ </w:t>
      </w:r>
      <w:r w:rsidR="00E24496" w:rsidRPr="00210CCF">
        <w:rPr>
          <w:rFonts w:asciiTheme="majorBidi" w:hAnsiTheme="majorBidi" w:cstheme="majorBidi"/>
          <w:spacing w:val="-2"/>
        </w:rPr>
        <w:t>31</w:t>
      </w:r>
      <w:r w:rsidR="00E24496" w:rsidRPr="00210CCF">
        <w:rPr>
          <w:rFonts w:asciiTheme="majorBidi" w:hAnsiTheme="majorBidi" w:cstheme="majorBidi" w:hint="cs"/>
          <w:spacing w:val="-2"/>
          <w:cs/>
        </w:rPr>
        <w:t xml:space="preserve"> ธ</w:t>
      </w:r>
      <w:r w:rsidR="00C706EC" w:rsidRPr="00210CCF">
        <w:rPr>
          <w:rFonts w:asciiTheme="majorBidi" w:hAnsiTheme="majorBidi" w:cstheme="majorBidi" w:hint="cs"/>
          <w:spacing w:val="-2"/>
          <w:cs/>
        </w:rPr>
        <w:t xml:space="preserve">ันวาคม </w:t>
      </w:r>
      <w:r w:rsidR="00C706EC" w:rsidRPr="00210CCF">
        <w:rPr>
          <w:rFonts w:asciiTheme="majorBidi" w:hAnsiTheme="majorBidi" w:cstheme="majorBidi"/>
          <w:spacing w:val="-2"/>
        </w:rPr>
        <w:t>2567</w:t>
      </w:r>
      <w:r w:rsidR="00C706EC" w:rsidRPr="005D08EC">
        <w:rPr>
          <w:rFonts w:asciiTheme="majorBidi" w:hAnsiTheme="majorBidi" w:cstheme="majorBidi"/>
        </w:rPr>
        <w:t xml:space="preserve"> </w:t>
      </w:r>
      <w:r w:rsidR="00C706EC" w:rsidRPr="00210CCF">
        <w:rPr>
          <w:rFonts w:asciiTheme="majorBidi" w:hAnsiTheme="majorBidi" w:cstheme="majorBidi" w:hint="cs"/>
          <w:spacing w:val="4"/>
          <w:cs/>
        </w:rPr>
        <w:t>และ</w:t>
      </w:r>
      <w:r w:rsidRPr="00210CCF">
        <w:rPr>
          <w:rFonts w:asciiTheme="majorBidi" w:hAnsiTheme="majorBidi" w:cstheme="majorBidi"/>
          <w:spacing w:val="4"/>
          <w:cs/>
        </w:rPr>
        <w:t>งบก</w:t>
      </w:r>
      <w:r w:rsidRPr="00210CCF">
        <w:rPr>
          <w:rFonts w:asciiTheme="majorBidi" w:hAnsiTheme="majorBidi" w:cstheme="majorBidi" w:hint="cs"/>
          <w:spacing w:val="4"/>
          <w:cs/>
        </w:rPr>
        <w:t>ำ</w:t>
      </w:r>
      <w:r w:rsidRPr="00210CCF">
        <w:rPr>
          <w:rFonts w:asciiTheme="majorBidi" w:hAnsiTheme="majorBidi" w:cstheme="majorBidi"/>
          <w:spacing w:val="4"/>
          <w:cs/>
        </w:rPr>
        <w:t>ไรขาดทุนเบ็ดเสร็จ</w:t>
      </w:r>
      <w:r w:rsidR="007C4992" w:rsidRPr="00210CCF">
        <w:rPr>
          <w:rFonts w:asciiTheme="majorBidi" w:hAnsiTheme="majorBidi" w:cstheme="majorBidi" w:hint="cs"/>
          <w:spacing w:val="4"/>
          <w:cs/>
        </w:rPr>
        <w:t>รวมและ</w:t>
      </w:r>
      <w:r w:rsidR="002540B0" w:rsidRPr="00210CCF">
        <w:rPr>
          <w:rFonts w:asciiTheme="majorBidi" w:hAnsiTheme="majorBidi" w:cstheme="majorBidi"/>
          <w:spacing w:val="4"/>
          <w:cs/>
        </w:rPr>
        <w:t>งบก</w:t>
      </w:r>
      <w:r w:rsidR="002540B0" w:rsidRPr="00210CCF">
        <w:rPr>
          <w:rFonts w:asciiTheme="majorBidi" w:hAnsiTheme="majorBidi" w:cstheme="majorBidi" w:hint="cs"/>
          <w:spacing w:val="4"/>
          <w:cs/>
        </w:rPr>
        <w:t>ำ</w:t>
      </w:r>
      <w:r w:rsidR="002540B0" w:rsidRPr="00210CCF">
        <w:rPr>
          <w:rFonts w:asciiTheme="majorBidi" w:hAnsiTheme="majorBidi" w:cstheme="majorBidi"/>
          <w:spacing w:val="4"/>
          <w:cs/>
        </w:rPr>
        <w:t>ไรขาดทุนเบ็ดเสร็จ</w:t>
      </w:r>
      <w:r w:rsidR="007C4992" w:rsidRPr="00210CCF">
        <w:rPr>
          <w:rFonts w:asciiTheme="majorBidi" w:hAnsiTheme="majorBidi" w:cstheme="majorBidi" w:hint="cs"/>
          <w:spacing w:val="4"/>
          <w:cs/>
        </w:rPr>
        <w:t>เฉพาะกิจการ</w:t>
      </w:r>
      <w:r w:rsidRPr="00210CCF">
        <w:rPr>
          <w:rFonts w:asciiTheme="majorBidi" w:hAnsiTheme="majorBidi" w:cstheme="majorBidi"/>
          <w:spacing w:val="4"/>
          <w:cs/>
        </w:rPr>
        <w:t>ส</w:t>
      </w:r>
      <w:r w:rsidRPr="00210CCF">
        <w:rPr>
          <w:rFonts w:asciiTheme="majorBidi" w:hAnsiTheme="majorBidi" w:cstheme="majorBidi" w:hint="cs"/>
          <w:spacing w:val="4"/>
          <w:cs/>
        </w:rPr>
        <w:t>ำ</w:t>
      </w:r>
      <w:r w:rsidRPr="00210CCF">
        <w:rPr>
          <w:rFonts w:asciiTheme="majorBidi" w:hAnsiTheme="majorBidi" w:cstheme="majorBidi"/>
          <w:spacing w:val="4"/>
          <w:cs/>
        </w:rPr>
        <w:t>หรับ</w:t>
      </w:r>
      <w:r w:rsidRPr="00210CCF">
        <w:rPr>
          <w:rFonts w:asciiTheme="majorBidi" w:hAnsiTheme="majorBidi" w:cstheme="majorBidi" w:hint="cs"/>
          <w:spacing w:val="4"/>
          <w:cs/>
        </w:rPr>
        <w:t>รอบระยะเวลา</w:t>
      </w:r>
      <w:r w:rsidRPr="00210CCF">
        <w:rPr>
          <w:rFonts w:asciiTheme="majorBidi" w:hAnsiTheme="majorBidi" w:cstheme="majorBidi"/>
          <w:spacing w:val="4"/>
          <w:cs/>
        </w:rPr>
        <w:t>สามเดือนสิ้นสุดวันที่</w:t>
      </w:r>
      <w:r w:rsidRPr="00210CCF">
        <w:rPr>
          <w:rFonts w:asciiTheme="majorBidi" w:hAnsiTheme="majorBidi" w:cstheme="majorBidi" w:hint="cs"/>
          <w:spacing w:val="4"/>
          <w:cs/>
        </w:rPr>
        <w:t xml:space="preserve"> </w:t>
      </w:r>
      <w:r w:rsidR="00903C7D" w:rsidRPr="00210CCF">
        <w:rPr>
          <w:rFonts w:asciiTheme="majorBidi" w:hAnsiTheme="majorBidi" w:cstheme="majorBidi"/>
          <w:color w:val="000000"/>
          <w:spacing w:val="4"/>
        </w:rPr>
        <w:t>31</w:t>
      </w:r>
      <w:r w:rsidR="00903C7D" w:rsidRPr="005D08EC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903C7D" w:rsidRPr="005D08EC">
        <w:rPr>
          <w:rFonts w:asciiTheme="majorBidi" w:hAnsiTheme="majorBidi" w:cstheme="majorBidi" w:hint="cs"/>
          <w:color w:val="000000"/>
          <w:spacing w:val="-2"/>
          <w:cs/>
        </w:rPr>
        <w:t>มีนาคม</w:t>
      </w:r>
      <w:r w:rsidR="00903C7D" w:rsidRPr="005D08EC">
        <w:rPr>
          <w:rFonts w:asciiTheme="majorBidi" w:hAnsiTheme="majorBidi" w:cstheme="majorBidi"/>
        </w:rPr>
        <w:t xml:space="preserve"> </w:t>
      </w:r>
      <w:r w:rsidRPr="005D08EC">
        <w:rPr>
          <w:rFonts w:asciiTheme="majorBidi" w:hAnsiTheme="majorBidi" w:cstheme="majorBidi"/>
        </w:rPr>
        <w:t>256</w:t>
      </w:r>
      <w:r w:rsidR="00BA1996" w:rsidRPr="005D08EC">
        <w:rPr>
          <w:rFonts w:asciiTheme="majorBidi" w:hAnsiTheme="majorBidi" w:cstheme="majorBidi"/>
        </w:rPr>
        <w:t>7</w:t>
      </w:r>
      <w:r w:rsidRPr="005D08EC">
        <w:rPr>
          <w:rFonts w:asciiTheme="majorBidi" w:hAnsiTheme="majorBidi" w:cstheme="majorBidi"/>
        </w:rPr>
        <w:t xml:space="preserve"> </w:t>
      </w:r>
      <w:r w:rsidRPr="005D08EC">
        <w:rPr>
          <w:rFonts w:asciiTheme="majorBidi" w:hAnsiTheme="majorBidi" w:cstheme="majorBidi"/>
          <w:cs/>
        </w:rPr>
        <w:t>เพื่อให้สอดคล้องกับการน</w:t>
      </w:r>
      <w:r w:rsidRPr="005D08EC">
        <w:rPr>
          <w:rFonts w:asciiTheme="majorBidi" w:hAnsiTheme="majorBidi" w:cstheme="majorBidi" w:hint="cs"/>
          <w:cs/>
        </w:rPr>
        <w:t>ำ</w:t>
      </w:r>
      <w:r w:rsidRPr="005D08EC">
        <w:rPr>
          <w:rFonts w:asciiTheme="majorBidi" w:hAnsiTheme="majorBidi" w:cstheme="majorBidi"/>
          <w:cs/>
        </w:rPr>
        <w:t>เสนองบการเงิน</w:t>
      </w:r>
      <w:r w:rsidRPr="005D08EC">
        <w:rPr>
          <w:rFonts w:asciiTheme="majorBidi" w:hAnsiTheme="majorBidi" w:cstheme="majorBidi" w:hint="cs"/>
          <w:cs/>
        </w:rPr>
        <w:t>รอบระยะเวลา</w:t>
      </w:r>
      <w:r w:rsidRPr="005D08EC">
        <w:rPr>
          <w:rFonts w:asciiTheme="majorBidi" w:hAnsiTheme="majorBidi" w:cstheme="majorBidi"/>
          <w:cs/>
        </w:rPr>
        <w:t>ปัจจุบัน โดยประกอบด้วยรายการดังต่อไปนี้</w:t>
      </w: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4A3A43" w:rsidRPr="00C407F2" w14:paraId="1E7E45C8" w14:textId="77777777" w:rsidTr="00BA47DD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4B11CF" w14:textId="77777777" w:rsidR="004A3A43" w:rsidRPr="00C407F2" w:rsidRDefault="004A3A43" w:rsidP="00BA47DD">
            <w:pPr>
              <w:tabs>
                <w:tab w:val="left" w:pos="360"/>
                <w:tab w:val="left" w:pos="2160"/>
              </w:tabs>
              <w:ind w:left="907" w:right="-105" w:hanging="907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2BF6DF75" w14:textId="77777777" w:rsidR="004A3A43" w:rsidRPr="00C407F2" w:rsidRDefault="004A3A43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5A41" w14:textId="77777777" w:rsidR="004A3A43" w:rsidRPr="00C407F2" w:rsidRDefault="004A3A43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/>
                <w:sz w:val="28"/>
              </w:rPr>
              <w:t>(</w:t>
            </w:r>
            <w:r w:rsidRPr="00C407F2">
              <w:rPr>
                <w:rFonts w:ascii="Angsana New" w:hAnsi="Angsana New"/>
                <w:sz w:val="28"/>
                <w:cs/>
              </w:rPr>
              <w:t>หน่วย</w:t>
            </w:r>
            <w:r w:rsidRPr="00C407F2">
              <w:rPr>
                <w:rFonts w:ascii="Angsana New" w:hAnsi="Angsana New"/>
                <w:sz w:val="28"/>
              </w:rPr>
              <w:t xml:space="preserve">: </w:t>
            </w:r>
            <w:r w:rsidRPr="00C407F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A3A43" w:rsidRPr="00C407F2" w14:paraId="3489A0C9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DF26" w14:textId="77777777" w:rsidR="004A3A43" w:rsidRPr="00C407F2" w:rsidRDefault="004A3A43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8984E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7F0ED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2B965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F36ED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AF6C4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A3A43" w:rsidRPr="00C407F2" w14:paraId="4703BC0F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A01DC" w14:textId="77777777" w:rsidR="004A3A43" w:rsidRPr="00C407F2" w:rsidRDefault="004A3A43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6094D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F812E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FB69A6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จัดประเภท</w:t>
            </w:r>
          </w:p>
          <w:p w14:paraId="4410D807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C4C66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BC651" w14:textId="77777777" w:rsidR="004A3A43" w:rsidRPr="00C407F2" w:rsidRDefault="004A3A43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4A3A43" w:rsidRPr="00C407F2" w14:paraId="3A361014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272D9" w14:textId="77777777" w:rsidR="004A3A43" w:rsidRPr="00C407F2" w:rsidRDefault="004A3A43" w:rsidP="00BA47DD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407F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งบฐานะการเงิน</w:t>
            </w:r>
            <w:r w:rsidRPr="00C407F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ณ วันที่ </w:t>
            </w:r>
            <w:r w:rsidRPr="00C407F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407F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 </w:t>
            </w:r>
            <w:r w:rsidRPr="00C407F2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CE225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9443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09AB1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55A9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1AAC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3A43" w:rsidRPr="00C407F2" w14:paraId="78B10785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8FB4" w14:textId="77777777" w:rsidR="004A3A43" w:rsidRPr="00C407F2" w:rsidRDefault="004A3A43" w:rsidP="00BA47DD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407F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CE52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0923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6C63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08A8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EBDB9" w14:textId="77777777" w:rsidR="004A3A43" w:rsidRPr="00C407F2" w:rsidRDefault="004A3A43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07F2" w:rsidRPr="00C407F2" w14:paraId="3A3B4F6B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7BAF" w14:textId="77777777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A1696F">
              <w:rPr>
                <w:rFonts w:asciiTheme="majorBidi" w:hAnsiTheme="majorBidi" w:hint="cs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7B561" w14:textId="1C468211" w:rsidR="00C407F2" w:rsidRPr="00F44C95" w:rsidRDefault="00C407F2" w:rsidP="00F44C9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44C95">
              <w:rPr>
                <w:rFonts w:ascii="Angsana New" w:hAnsi="Angsana New" w:hint="eastAsia"/>
                <w:sz w:val="28"/>
                <w:cs/>
              </w:rPr>
              <w:t>1</w:t>
            </w:r>
            <w:r w:rsidRPr="00F44C95">
              <w:rPr>
                <w:rFonts w:ascii="Angsana New" w:hAnsi="Angsana New" w:hint="eastAsia"/>
                <w:sz w:val="28"/>
              </w:rPr>
              <w:t>,</w:t>
            </w:r>
            <w:r w:rsidRPr="00F44C95">
              <w:rPr>
                <w:rFonts w:ascii="Angsana New" w:hAnsi="Angsana New" w:hint="eastAsia"/>
                <w:sz w:val="28"/>
                <w:cs/>
              </w:rPr>
              <w:t>282</w:t>
            </w:r>
            <w:r w:rsidRPr="00F44C95">
              <w:rPr>
                <w:rFonts w:ascii="Angsana New" w:hAnsi="Angsana New" w:hint="eastAsia"/>
                <w:sz w:val="28"/>
              </w:rPr>
              <w:t>,</w:t>
            </w:r>
            <w:r w:rsidRPr="00F44C95">
              <w:rPr>
                <w:rFonts w:ascii="Angsana New" w:hAnsi="Angsana New" w:hint="eastAsia"/>
                <w:sz w:val="28"/>
                <w:cs/>
              </w:rPr>
              <w:t>674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04AE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7B20" w14:textId="756DAA29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A60B05">
              <w:rPr>
                <w:rFonts w:ascii="Angsana New" w:hAnsi="Angsana New" w:hint="eastAsia"/>
                <w:sz w:val="28"/>
                <w:cs/>
              </w:rPr>
              <w:t>14</w:t>
            </w:r>
            <w:r w:rsidRPr="00A60B05">
              <w:rPr>
                <w:rFonts w:ascii="Angsana New" w:hAnsi="Angsana New" w:hint="eastAsia"/>
                <w:sz w:val="28"/>
              </w:rPr>
              <w:t>,</w:t>
            </w:r>
            <w:r w:rsidRPr="00A60B05">
              <w:rPr>
                <w:rFonts w:ascii="Angsana New" w:hAnsi="Angsana New" w:hint="eastAsia"/>
                <w:sz w:val="28"/>
                <w:cs/>
              </w:rPr>
              <w:t>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5465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04B08" w14:textId="46CC4B1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95557">
              <w:rPr>
                <w:rFonts w:asciiTheme="majorBidi" w:hAnsiTheme="majorBidi" w:cstheme="majorBidi" w:hint="eastAsia"/>
                <w:sz w:val="28"/>
              </w:rPr>
              <w:t>1,297,2</w:t>
            </w:r>
            <w:r>
              <w:rPr>
                <w:rFonts w:asciiTheme="majorBidi" w:hAnsiTheme="majorBidi" w:cstheme="majorBidi"/>
                <w:sz w:val="28"/>
              </w:rPr>
              <w:t>41</w:t>
            </w:r>
          </w:p>
        </w:tc>
      </w:tr>
      <w:tr w:rsidR="00C407F2" w:rsidRPr="00C407F2" w14:paraId="41AD6E4E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89BA" w14:textId="392AB90E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B775BD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A4D7C" w14:textId="18A54390" w:rsidR="00C407F2" w:rsidRPr="00F44C95" w:rsidRDefault="00C407F2" w:rsidP="00F44C9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44C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4844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037B7" w14:textId="65B7E4AF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68534B">
              <w:rPr>
                <w:rFonts w:ascii="Angsana New" w:hAnsi="Angsana New" w:hint="eastAsia"/>
                <w:sz w:val="28"/>
              </w:rPr>
              <w:t>15,686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6273F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C6578" w14:textId="03B6A996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56E0C">
              <w:rPr>
                <w:rFonts w:asciiTheme="majorBidi" w:hAnsiTheme="majorBidi" w:cstheme="majorBidi" w:hint="eastAsia"/>
                <w:sz w:val="28"/>
              </w:rPr>
              <w:t>15,686</w:t>
            </w:r>
          </w:p>
        </w:tc>
      </w:tr>
      <w:tr w:rsidR="00C407F2" w:rsidRPr="00C407F2" w14:paraId="6D082E9E" w14:textId="77777777" w:rsidTr="00C407F2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A7B8" w14:textId="119494D8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F744B0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209A" w14:textId="0C1EE289" w:rsidR="00C407F2" w:rsidRPr="00F44C95" w:rsidRDefault="00C407F2" w:rsidP="00F44C9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44C95">
              <w:rPr>
                <w:rFonts w:ascii="Angsana New" w:hAnsi="Angsana New" w:hint="eastAsia"/>
                <w:sz w:val="28"/>
              </w:rPr>
              <w:t>46,570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7702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5102" w14:textId="17E560DD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Pr="008963DD">
              <w:rPr>
                <w:rFonts w:ascii="Angsana New" w:hAnsi="Angsana New" w:hint="eastAsia"/>
                <w:sz w:val="28"/>
              </w:rPr>
              <w:t>(30,953)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85EE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4CAE3" w14:textId="55C1AF83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4D422F">
              <w:rPr>
                <w:rFonts w:asciiTheme="majorBidi" w:hAnsiTheme="majorBidi" w:cstheme="majorBidi" w:hint="eastAsia"/>
                <w:sz w:val="28"/>
              </w:rPr>
              <w:t>15,617</w:t>
            </w:r>
          </w:p>
        </w:tc>
      </w:tr>
      <w:tr w:rsidR="00BD4D68" w:rsidRPr="00C407F2" w14:paraId="1E3C844B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FED4F" w14:textId="460BDEAC" w:rsidR="00BD4D68" w:rsidRPr="00F744B0" w:rsidRDefault="00BD4D68" w:rsidP="00BD4D68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58BFD454" w14:textId="76956253" w:rsidR="00BD4D68" w:rsidRPr="00F44C95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722E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3C7B" w14:textId="6D28C3C6" w:rsid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>36</w:t>
            </w:r>
            <w:r w:rsidR="000B4DC3">
              <w:rPr>
                <w:rFonts w:ascii="Angsana New" w:hAnsi="Angsana New"/>
                <w:sz w:val="28"/>
              </w:rPr>
              <w:t>,</w:t>
            </w:r>
            <w:r w:rsidRPr="00BD4D68">
              <w:rPr>
                <w:rFonts w:ascii="Angsana New" w:hAnsi="Angsana New" w:hint="eastAsia"/>
                <w:sz w:val="28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187E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37F" w14:textId="0F6EE4DF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36,565 </w:t>
            </w:r>
          </w:p>
        </w:tc>
      </w:tr>
      <w:tr w:rsidR="00BD4D68" w:rsidRPr="00C407F2" w14:paraId="374EA237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F023F" w14:textId="506A383C" w:rsidR="00BD4D68" w:rsidRPr="00F744B0" w:rsidRDefault="00BD4D68" w:rsidP="00BD4D68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เงินลงทุนในตราสารทุน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1DC5F24C" w14:textId="5BEA148B" w:rsidR="00BD4D68" w:rsidRPr="00F44C95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6,517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050E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D3D0" w14:textId="69632EC6" w:rsidR="00BD4D68" w:rsidRDefault="000B4DC3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D4D68" w:rsidRPr="00BD4D68">
              <w:rPr>
                <w:rFonts w:ascii="Angsana New" w:hAnsi="Angsana New" w:hint="eastAsia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BD4D68" w:rsidRPr="00BD4D68">
              <w:rPr>
                <w:rFonts w:ascii="Angsana New" w:hAnsi="Angsana New" w:hint="eastAsia"/>
                <w:sz w:val="28"/>
              </w:rPr>
              <w:t>517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915B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60BC7" w14:textId="2C4F0359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</w:tr>
      <w:tr w:rsidR="00BD4D68" w:rsidRPr="00C407F2" w14:paraId="7F4F5CCD" w14:textId="77777777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4A442" w14:textId="15FC4824" w:rsidR="00BD4D68" w:rsidRPr="00F744B0" w:rsidRDefault="00BD4D68" w:rsidP="00BD4D68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เงินลงทุนที่ถือไว้เพื่อขาย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4FEE3F62" w14:textId="3E230538" w:rsidR="00BD4D68" w:rsidRPr="00F44C95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30,048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706A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F55DF" w14:textId="7D2CE913" w:rsidR="00BD4D68" w:rsidRDefault="000B4DC3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D4D68" w:rsidRPr="00BD4D68">
              <w:rPr>
                <w:rFonts w:ascii="Angsana New" w:hAnsi="Angsana New" w:hint="eastAsia"/>
                <w:sz w:val="28"/>
              </w:rPr>
              <w:t>30</w:t>
            </w:r>
            <w:r>
              <w:rPr>
                <w:rFonts w:ascii="Angsana New" w:hAnsi="Angsana New"/>
                <w:sz w:val="28"/>
              </w:rPr>
              <w:t>,</w:t>
            </w:r>
            <w:r w:rsidR="00BD4D68" w:rsidRPr="00BD4D68">
              <w:rPr>
                <w:rFonts w:ascii="Angsana New" w:hAnsi="Angsana New" w:hint="eastAsia"/>
                <w:sz w:val="28"/>
              </w:rPr>
              <w:t>048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0ACE" w14:textId="77777777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538F" w14:textId="6E4039FB" w:rsidR="00BD4D68" w:rsidRPr="00BD4D68" w:rsidRDefault="00BD4D68" w:rsidP="00BD4D6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</w:tr>
      <w:tr w:rsidR="00C407F2" w:rsidRPr="00C407F2" w14:paraId="7C73552A" w14:textId="77777777" w:rsidTr="00C407F2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50931" w14:textId="02771B65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F917EB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E725F" w14:textId="2E62AD43" w:rsidR="00C407F2" w:rsidRPr="00F44C95" w:rsidRDefault="00C407F2" w:rsidP="00F44C9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44C95">
              <w:rPr>
                <w:rFonts w:ascii="Angsana New" w:hAnsi="Angsana New" w:hint="eastAsia"/>
                <w:sz w:val="28"/>
              </w:rPr>
              <w:t>25,722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66A9F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533DF" w14:textId="1A9DA655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Pr="006D2185">
              <w:rPr>
                <w:rFonts w:ascii="Angsana New" w:hAnsi="Angsana New" w:hint="eastAsia"/>
                <w:sz w:val="28"/>
              </w:rPr>
              <w:t>(69</w:t>
            </w:r>
            <w:r>
              <w:rPr>
                <w:rFonts w:ascii="Angsana New" w:hAnsi="Angsana New"/>
                <w:sz w:val="28"/>
              </w:rPr>
              <w:t>5</w:t>
            </w:r>
            <w:r w:rsidRPr="006D2185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D13F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F328F" w14:textId="2D02BDD5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9141A">
              <w:rPr>
                <w:rFonts w:asciiTheme="majorBidi" w:hAnsiTheme="majorBidi" w:cstheme="majorBidi" w:hint="eastAsia"/>
                <w:sz w:val="28"/>
              </w:rPr>
              <w:t>25,02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C407F2" w:rsidRPr="00C407F2" w14:paraId="5D3385A0" w14:textId="77777777" w:rsidTr="00C407F2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BBB99" w14:textId="5D395BA2" w:rsidR="00C407F2" w:rsidRPr="00C407F2" w:rsidRDefault="00C407F2" w:rsidP="00C407F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88AAB" w14:textId="2F22A462" w:rsidR="00C407F2" w:rsidRPr="00C407F2" w:rsidRDefault="000F56F8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F56F8">
              <w:rPr>
                <w:rFonts w:ascii="Angsana New" w:hAnsi="Angsana New" w:hint="eastAsia"/>
                <w:b/>
                <w:bCs/>
                <w:sz w:val="28"/>
              </w:rPr>
              <w:t>1,391,531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6A6F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3BF387" w14:textId="6DDCD9F5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65B73">
              <w:rPr>
                <w:rFonts w:ascii="Angsana New" w:hAnsi="Angsana New" w:hint="eastAsia"/>
                <w:b/>
                <w:bCs/>
                <w:sz w:val="28"/>
              </w:rPr>
              <w:t>(1,395)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A354B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DB6160" w14:textId="5A1C3734" w:rsidR="00C407F2" w:rsidRPr="00C407F2" w:rsidRDefault="000F56F8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F56F8">
              <w:rPr>
                <w:rFonts w:asciiTheme="majorBidi" w:hAnsiTheme="majorBidi" w:cstheme="majorBidi" w:hint="eastAsia"/>
                <w:b/>
                <w:bCs/>
                <w:sz w:val="28"/>
              </w:rPr>
              <w:t>1,390,136</w:t>
            </w:r>
          </w:p>
        </w:tc>
      </w:tr>
      <w:tr w:rsidR="00C407F2" w:rsidRPr="00C407F2" w14:paraId="3D8B3757" w14:textId="77777777" w:rsidTr="00C407F2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DA1B" w14:textId="77777777" w:rsidR="00C407F2" w:rsidRPr="005F3AE4" w:rsidRDefault="00C407F2" w:rsidP="00C407F2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52F315" w14:textId="77777777" w:rsidR="00C407F2" w:rsidRPr="00C33433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4C16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D192" w14:textId="77777777" w:rsidR="00C407F2" w:rsidRPr="00065B73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7EE4" w14:textId="77777777" w:rsidR="00C407F2" w:rsidRPr="00C407F2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3DB27" w14:textId="77777777" w:rsidR="00C407F2" w:rsidRPr="004C782D" w:rsidRDefault="00C407F2" w:rsidP="00C407F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B1935" w:rsidRPr="00C407F2" w14:paraId="63BFC676" w14:textId="77777777" w:rsidTr="00EB1935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3A66" w14:textId="09A38FDA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553C4" w14:textId="77777777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5195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90A1" w14:textId="77777777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3F9D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73CAF" w14:textId="77777777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B1935" w:rsidRPr="00C407F2" w14:paraId="7D5EE81E" w14:textId="77777777" w:rsidTr="00EB1935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5334" w14:textId="62D2454E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C42479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C4D7" w14:textId="37B9BA7F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08EC">
              <w:rPr>
                <w:rFonts w:ascii="Angsana New" w:hAnsi="Angsana New" w:hint="eastAsia"/>
                <w:sz w:val="28"/>
                <w:cs/>
              </w:rPr>
              <w:t xml:space="preserve"> </w:t>
            </w:r>
            <w:r w:rsidRPr="0096455C">
              <w:rPr>
                <w:rFonts w:ascii="Angsana New" w:hAnsi="Angsana New" w:hint="eastAsia"/>
                <w:sz w:val="28"/>
                <w:cs/>
              </w:rPr>
              <w:t>23</w:t>
            </w:r>
            <w:r w:rsidRPr="0096455C">
              <w:rPr>
                <w:rFonts w:ascii="Angsana New" w:hAnsi="Angsana New" w:hint="eastAsia"/>
                <w:sz w:val="28"/>
              </w:rPr>
              <w:t>,</w:t>
            </w:r>
            <w:r w:rsidRPr="0096455C">
              <w:rPr>
                <w:rFonts w:ascii="Angsana New" w:hAnsi="Angsana New" w:hint="eastAsia"/>
                <w:sz w:val="28"/>
                <w:cs/>
              </w:rPr>
              <w:t>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2281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83C3" w14:textId="6B3468F5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511DC">
              <w:rPr>
                <w:rFonts w:ascii="Angsana New" w:hAnsi="Angsana New" w:hint="eastAsia"/>
                <w:sz w:val="28"/>
              </w:rPr>
              <w:t>(15,686)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67B99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0796B" w14:textId="54AB8281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30CB">
              <w:rPr>
                <w:rFonts w:asciiTheme="majorBidi" w:hAnsiTheme="majorBidi" w:cstheme="majorBidi" w:hint="eastAsia"/>
                <w:sz w:val="28"/>
              </w:rPr>
              <w:t>7,920</w:t>
            </w:r>
          </w:p>
        </w:tc>
      </w:tr>
      <w:tr w:rsidR="00EB1935" w:rsidRPr="00C407F2" w14:paraId="7F8CD355" w14:textId="77777777" w:rsidTr="00EB1935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FB692" w14:textId="52BA604F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6C046E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B9C8" w14:textId="530DA18C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331B6">
              <w:rPr>
                <w:rFonts w:ascii="Angsana New" w:hAnsi="Angsana New" w:hint="eastAsia"/>
                <w:sz w:val="28"/>
              </w:rPr>
              <w:t>119,796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1714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949FD" w14:textId="4CFB5272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511DC">
              <w:rPr>
                <w:rFonts w:ascii="Angsana New" w:hAnsi="Angsana New" w:hint="eastAsia"/>
                <w:sz w:val="28"/>
              </w:rPr>
              <w:t>30,953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1BB7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2D27" w14:textId="6096D067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E30CB">
              <w:rPr>
                <w:rFonts w:asciiTheme="majorBidi" w:hAnsiTheme="majorBidi" w:cstheme="majorBidi" w:hint="eastAsia"/>
                <w:sz w:val="28"/>
              </w:rPr>
              <w:t>150,749</w:t>
            </w:r>
          </w:p>
        </w:tc>
      </w:tr>
      <w:tr w:rsidR="00EB1935" w:rsidRPr="00C407F2" w14:paraId="5AF52635" w14:textId="77777777" w:rsidTr="00ED0D28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CACC" w14:textId="14C5FC54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111772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1EDCC" w14:textId="0A6DCE21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178CC">
              <w:rPr>
                <w:rFonts w:ascii="Angsana New" w:hAnsi="Angsana New" w:hint="eastAsia"/>
                <w:sz w:val="28"/>
              </w:rPr>
              <w:t>20,286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5DFD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E7332" w14:textId="31897087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A6B53">
              <w:rPr>
                <w:rFonts w:ascii="Angsana New" w:hAnsi="Angsana New" w:hint="eastAsia"/>
                <w:sz w:val="28"/>
              </w:rPr>
              <w:t>(13,872)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3F86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FC2E9" w14:textId="00AEA8CA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A6B53">
              <w:rPr>
                <w:rFonts w:asciiTheme="majorBidi" w:hAnsiTheme="majorBidi" w:cstheme="majorBidi" w:hint="eastAsia"/>
                <w:sz w:val="28"/>
              </w:rPr>
              <w:t>6,414</w:t>
            </w:r>
          </w:p>
        </w:tc>
      </w:tr>
      <w:tr w:rsidR="00EB1935" w:rsidRPr="00C407F2" w14:paraId="5D40145A" w14:textId="77777777" w:rsidTr="00EB1935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DBF1" w14:textId="721DBED8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รวมสินทรัพย์</w:t>
            </w:r>
            <w:r w:rsidR="00E86D9E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D051B7" w14:textId="2BE0DF53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C1BC3">
              <w:rPr>
                <w:rFonts w:ascii="Angsana New" w:hAnsi="Angsana New" w:hint="eastAsia"/>
                <w:b/>
                <w:bCs/>
                <w:sz w:val="28"/>
              </w:rPr>
              <w:t>163,688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B6EB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051C42" w14:textId="6CE43370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65B73">
              <w:rPr>
                <w:rFonts w:ascii="Angsana New" w:hAnsi="Angsana New" w:hint="eastAsia"/>
                <w:b/>
                <w:bCs/>
                <w:sz w:val="28"/>
              </w:rPr>
              <w:t>1,395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BD02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74D5EF" w14:textId="09964A0D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A3672">
              <w:rPr>
                <w:rFonts w:asciiTheme="majorBidi" w:hAnsiTheme="majorBidi" w:cstheme="majorBidi" w:hint="eastAsia"/>
                <w:b/>
                <w:bCs/>
                <w:sz w:val="28"/>
              </w:rPr>
              <w:t>165,083</w:t>
            </w:r>
          </w:p>
        </w:tc>
      </w:tr>
      <w:tr w:rsidR="00EB1935" w:rsidRPr="00C407F2" w14:paraId="0FD83E06" w14:textId="77777777" w:rsidTr="00EB1935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CD896" w14:textId="77777777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5DB059" w14:textId="77777777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30ADC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43E72" w14:textId="77777777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D86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41AE3" w14:textId="77777777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B1935" w:rsidRPr="00C407F2" w14:paraId="17973BF6" w14:textId="77777777" w:rsidTr="00EB1935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E44A" w14:textId="77777777" w:rsidR="00EB1935" w:rsidRPr="005F3AE4" w:rsidRDefault="00EB1935" w:rsidP="00EB193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C360" w14:textId="77777777" w:rsidR="00EB1935" w:rsidRPr="00C3343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40136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F2519" w14:textId="77777777" w:rsidR="00EB1935" w:rsidRPr="00065B73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F790" w14:textId="77777777" w:rsidR="00EB1935" w:rsidRPr="00C407F2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C3418" w14:textId="77777777" w:rsidR="00EB1935" w:rsidRPr="004C782D" w:rsidRDefault="00EB1935" w:rsidP="00EB193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3460470A" w14:textId="77777777" w:rsidR="004A3A43" w:rsidRDefault="004A3A43" w:rsidP="00E82336">
      <w:pPr>
        <w:pStyle w:val="FSNoteDetail"/>
        <w:tabs>
          <w:tab w:val="left" w:pos="180"/>
          <w:tab w:val="left" w:pos="360"/>
        </w:tabs>
        <w:rPr>
          <w:rFonts w:asciiTheme="majorBidi" w:hAnsiTheme="majorBidi" w:cstheme="majorBidi"/>
        </w:rPr>
      </w:pPr>
    </w:p>
    <w:p w14:paraId="62948C6C" w14:textId="77777777" w:rsidR="00312A08" w:rsidRDefault="00312A08" w:rsidP="00E82336">
      <w:pPr>
        <w:pStyle w:val="FSNoteDetail"/>
        <w:tabs>
          <w:tab w:val="left" w:pos="180"/>
          <w:tab w:val="left" w:pos="360"/>
        </w:tabs>
        <w:rPr>
          <w:rFonts w:asciiTheme="majorBidi" w:hAnsiTheme="majorBidi" w:cstheme="majorBidi"/>
        </w:rPr>
      </w:pPr>
    </w:p>
    <w:p w14:paraId="4A1539E5" w14:textId="77777777" w:rsidR="00312A08" w:rsidRDefault="00312A08" w:rsidP="00E82336">
      <w:pPr>
        <w:pStyle w:val="FSNoteDetail"/>
        <w:tabs>
          <w:tab w:val="left" w:pos="180"/>
          <w:tab w:val="left" w:pos="360"/>
        </w:tabs>
        <w:rPr>
          <w:rFonts w:asciiTheme="majorBidi" w:hAnsiTheme="majorBidi" w:cstheme="majorBidi"/>
        </w:rPr>
      </w:pPr>
    </w:p>
    <w:p w14:paraId="55FB7F7A" w14:textId="7CB883C8" w:rsidR="00CE1F28" w:rsidRDefault="00CE1F28">
      <w:pPr>
        <w:overflowPunct/>
        <w:autoSpaceDE/>
        <w:autoSpaceDN/>
        <w:adjustRightInd/>
        <w:textAlignment w:val="auto"/>
        <w:rPr>
          <w:rFonts w:asciiTheme="majorBidi" w:eastAsia="Angsana New" w:hAnsiTheme="majorBidi" w:cstheme="majorBidi"/>
          <w:sz w:val="28"/>
        </w:rPr>
      </w:pPr>
      <w:r>
        <w:rPr>
          <w:rFonts w:asciiTheme="majorBidi" w:hAnsiTheme="majorBidi" w:cstheme="majorBidi"/>
        </w:rPr>
        <w:br w:type="page"/>
      </w: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312A08" w:rsidRPr="00C407F2" w14:paraId="40D67F0F" w14:textId="77777777" w:rsidTr="00BA47DD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00AEB6" w14:textId="77777777" w:rsidR="00312A08" w:rsidRPr="00C407F2" w:rsidRDefault="00312A08" w:rsidP="00BA47DD">
            <w:pPr>
              <w:tabs>
                <w:tab w:val="left" w:pos="360"/>
                <w:tab w:val="left" w:pos="2160"/>
              </w:tabs>
              <w:ind w:left="907" w:right="-105" w:hanging="907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A3B49BE" w14:textId="77777777" w:rsidR="00312A08" w:rsidRPr="00C407F2" w:rsidRDefault="00312A08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DEC1" w14:textId="77777777" w:rsidR="00312A08" w:rsidRPr="00C407F2" w:rsidRDefault="00312A08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/>
                <w:sz w:val="28"/>
              </w:rPr>
              <w:t>(</w:t>
            </w:r>
            <w:r w:rsidRPr="00C407F2">
              <w:rPr>
                <w:rFonts w:ascii="Angsana New" w:hAnsi="Angsana New"/>
                <w:sz w:val="28"/>
                <w:cs/>
              </w:rPr>
              <w:t>หน่วย</w:t>
            </w:r>
            <w:r w:rsidRPr="00C407F2">
              <w:rPr>
                <w:rFonts w:ascii="Angsana New" w:hAnsi="Angsana New"/>
                <w:sz w:val="28"/>
              </w:rPr>
              <w:t xml:space="preserve">: </w:t>
            </w:r>
            <w:r w:rsidRPr="00C407F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312A08" w:rsidRPr="00C407F2" w14:paraId="2CDFC2DC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407B" w14:textId="77777777" w:rsidR="00312A08" w:rsidRPr="00C407F2" w:rsidRDefault="00312A08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7AD50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0AF01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68424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83D8F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E60AD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12A08" w:rsidRPr="00C407F2" w14:paraId="38AC0142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4F0F" w14:textId="77777777" w:rsidR="00312A08" w:rsidRPr="00C407F2" w:rsidRDefault="00312A08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CC3D2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332B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4D768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จัดประเภท</w:t>
            </w:r>
          </w:p>
          <w:p w14:paraId="7F488200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0364F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0355D" w14:textId="77777777" w:rsidR="00312A08" w:rsidRPr="00C407F2" w:rsidRDefault="00312A08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312A08" w:rsidRPr="00C407F2" w14:paraId="3D39D0ED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1DF7" w14:textId="77777777" w:rsidR="00312A08" w:rsidRPr="00C407F2" w:rsidRDefault="00312A08" w:rsidP="00BA47DD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407F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งบฐานะการเงิน</w:t>
            </w:r>
            <w:r w:rsidRPr="00C407F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ณ วันที่ </w:t>
            </w:r>
            <w:r w:rsidRPr="00C407F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C407F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 </w:t>
            </w:r>
            <w:r w:rsidRPr="00C407F2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F502B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4760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63234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09FFA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FE4D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1F28" w:rsidRPr="00C407F2" w14:paraId="77AC9C91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0DEB9" w14:textId="405F7E68" w:rsidR="00CE1F28" w:rsidRPr="00C407F2" w:rsidRDefault="00CE1F28" w:rsidP="00CE1F28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5C1E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9696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4A7FE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C19F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9BE76" w14:textId="77777777" w:rsidR="00CE1F28" w:rsidRPr="00C407F2" w:rsidRDefault="00CE1F28" w:rsidP="00CE1F2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731D8" w:rsidRPr="00C407F2" w14:paraId="37A260D3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F4F80" w14:textId="38BB0481" w:rsidR="00B731D8" w:rsidRPr="00C407F2" w:rsidRDefault="00B731D8" w:rsidP="00B731D8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C2ACF">
              <w:rPr>
                <w:rFonts w:asciiTheme="majorBidi" w:hAnsiTheme="majorBidi" w:hint="cs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9BFD5" w14:textId="204AA1C4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24F19">
              <w:rPr>
                <w:rFonts w:ascii="Angsana New" w:hAnsi="Angsana New" w:hint="eastAsia"/>
                <w:sz w:val="28"/>
              </w:rPr>
              <w:t>840,869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14284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B0A0" w14:textId="4AE71401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C76AF">
              <w:rPr>
                <w:rFonts w:ascii="Angsana New" w:hAnsi="Angsana New" w:hint="eastAsia"/>
                <w:sz w:val="28"/>
              </w:rPr>
              <w:t>41,848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A88B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B9BBC" w14:textId="30A76015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F53AE">
              <w:rPr>
                <w:rFonts w:asciiTheme="majorBidi" w:hAnsiTheme="majorBidi" w:cstheme="majorBidi" w:hint="eastAsia"/>
                <w:sz w:val="28"/>
              </w:rPr>
              <w:t>882,717</w:t>
            </w:r>
          </w:p>
        </w:tc>
      </w:tr>
      <w:tr w:rsidR="00B731D8" w:rsidRPr="00C407F2" w14:paraId="59AE1EAE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03F99" w14:textId="205C214C" w:rsidR="00B731D8" w:rsidRPr="005C2ACF" w:rsidRDefault="00B731D8" w:rsidP="00835165">
            <w:pPr>
              <w:ind w:left="217" w:right="-29" w:hanging="207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83D2B">
              <w:rPr>
                <w:rFonts w:asciiTheme="majorBidi" w:hAnsiTheme="majorBidi" w:hint="cs"/>
                <w:color w:val="000000"/>
                <w:sz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49A02" w14:textId="4F5F441D" w:rsidR="00B731D8" w:rsidRPr="00324F19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487839">
              <w:rPr>
                <w:rFonts w:ascii="Angsana New" w:hAnsi="Angsana New" w:hint="eastAsia"/>
                <w:sz w:val="28"/>
              </w:rPr>
              <w:t>130,84</w:t>
            </w:r>
            <w:r w:rsidR="00A252B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3F3B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781B1" w14:textId="1426880F" w:rsidR="00B731D8" w:rsidRPr="008C76AF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8C76AF">
              <w:rPr>
                <w:rFonts w:ascii="Angsana New" w:hAnsi="Angsana New" w:hint="eastAsia"/>
                <w:sz w:val="28"/>
              </w:rPr>
              <w:t>1,500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332E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310F3" w14:textId="5D929DBA" w:rsidR="00B731D8" w:rsidRPr="00BF53AE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AF3F1A">
              <w:rPr>
                <w:rFonts w:asciiTheme="majorBidi" w:hAnsiTheme="majorBidi" w:cstheme="majorBidi" w:hint="eastAsia"/>
                <w:sz w:val="28"/>
              </w:rPr>
              <w:t>132,34</w:t>
            </w:r>
            <w:r w:rsidR="007A10AB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731D8" w:rsidRPr="00C407F2" w14:paraId="73352DA6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5D36" w14:textId="53EFB6A6" w:rsidR="00B731D8" w:rsidRPr="00C407F2" w:rsidRDefault="00B731D8" w:rsidP="00B731D8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331347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9C34C" w14:textId="34609849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40DDA">
              <w:rPr>
                <w:rFonts w:ascii="Angsana New" w:hAnsi="Angsana New" w:hint="eastAsia"/>
                <w:sz w:val="28"/>
              </w:rPr>
              <w:t>50,500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61CFE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02B4" w14:textId="50C4EC5F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C76AF">
              <w:rPr>
                <w:rFonts w:ascii="Angsana New" w:hAnsi="Angsana New" w:hint="eastAsia"/>
                <w:sz w:val="28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A9B3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A30F7" w14:textId="5BF182A4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00B6A">
              <w:rPr>
                <w:rFonts w:asciiTheme="majorBidi" w:hAnsiTheme="majorBidi" w:cstheme="majorBidi" w:hint="eastAsia"/>
                <w:sz w:val="28"/>
              </w:rPr>
              <w:t>52,002</w:t>
            </w:r>
          </w:p>
        </w:tc>
      </w:tr>
      <w:tr w:rsidR="00B731D8" w:rsidRPr="00C407F2" w14:paraId="0329D738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22CD" w14:textId="3F6C2D48" w:rsidR="00B731D8" w:rsidRPr="00C407F2" w:rsidRDefault="00B731D8" w:rsidP="00B731D8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6457DA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เงินกู้ยืมระยะสั้นจากบุคคลที่ไม่เกี่ยวข้องกัน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0915" w14:textId="0126496D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C74544">
              <w:rPr>
                <w:rFonts w:ascii="Angsana New" w:hAnsi="Angsana New" w:hint="eastAsia"/>
                <w:sz w:val="28"/>
              </w:rPr>
              <w:t>21,502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5914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7FDB3" w14:textId="671CB29B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C76AF">
              <w:rPr>
                <w:rFonts w:ascii="Angsana New" w:hAnsi="Angsana New" w:hint="eastAsia"/>
                <w:sz w:val="28"/>
              </w:rPr>
              <w:t>(1,502)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CA706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79B5" w14:textId="4909EC0E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544E3E">
              <w:rPr>
                <w:rFonts w:asciiTheme="majorBidi" w:hAnsiTheme="majorBidi" w:cstheme="majorBidi" w:hint="eastAsia"/>
                <w:sz w:val="28"/>
              </w:rPr>
              <w:t>20,000</w:t>
            </w:r>
          </w:p>
        </w:tc>
      </w:tr>
      <w:tr w:rsidR="00B731D8" w:rsidRPr="00C407F2" w14:paraId="220C43EF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B68A" w14:textId="0338D1FE" w:rsidR="00B731D8" w:rsidRPr="00E83D2B" w:rsidRDefault="00B731D8" w:rsidP="00B731D8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6E3081">
              <w:rPr>
                <w:rFonts w:asciiTheme="majorBidi" w:hAnsiTheme="majorBidi" w:hint="cs"/>
                <w:color w:val="000000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CAE83" w14:textId="6AC9711E" w:rsidR="00B731D8" w:rsidRPr="00487839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5017E9">
              <w:rPr>
                <w:rFonts w:ascii="Angsana New" w:hAnsi="Angsana New" w:hint="eastAsia"/>
                <w:sz w:val="28"/>
              </w:rPr>
              <w:t>139,426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C463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DD9EA" w14:textId="4D0577A5" w:rsidR="00B731D8" w:rsidRPr="008C76AF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8C76AF">
              <w:rPr>
                <w:rFonts w:ascii="Angsana New" w:hAnsi="Angsana New" w:hint="eastAsia"/>
                <w:sz w:val="28"/>
              </w:rPr>
              <w:t>(41,848)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B894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EE60C" w14:textId="65CBD692" w:rsidR="00B731D8" w:rsidRPr="00AF3F1A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69443E">
              <w:rPr>
                <w:rFonts w:asciiTheme="majorBidi" w:hAnsiTheme="majorBidi" w:cstheme="majorBidi" w:hint="eastAsia"/>
                <w:sz w:val="28"/>
              </w:rPr>
              <w:t>97,578</w:t>
            </w:r>
          </w:p>
        </w:tc>
      </w:tr>
      <w:tr w:rsidR="00B731D8" w:rsidRPr="00C407F2" w14:paraId="70EB784B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3D5F" w14:textId="6DF71B7C" w:rsidR="00B731D8" w:rsidRPr="00C407F2" w:rsidRDefault="00B731D8" w:rsidP="00B731D8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B4FFD" w14:textId="2357AEF4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183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14</w:t>
            </w:r>
            <w:r w:rsidR="00925F8C">
              <w:rPr>
                <w:rFonts w:ascii="Angsana New" w:hAnsi="Angsana New"/>
                <w:b/>
                <w:bCs/>
                <w:sz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854A9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649043" w14:textId="6F2EC9B0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555F" w14:textId="7777777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B013F" w14:textId="618B97F7" w:rsidR="00B731D8" w:rsidRPr="00C407F2" w:rsidRDefault="00B731D8" w:rsidP="00B731D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16292">
              <w:rPr>
                <w:rFonts w:asciiTheme="majorBidi" w:hAnsiTheme="majorBidi" w:hint="eastAsia"/>
                <w:b/>
                <w:bCs/>
                <w:sz w:val="28"/>
                <w:cs/>
              </w:rPr>
              <w:t>1</w:t>
            </w:r>
            <w:r w:rsidRPr="00D16292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D16292">
              <w:rPr>
                <w:rFonts w:asciiTheme="majorBidi" w:hAnsiTheme="majorBidi" w:hint="eastAsia"/>
                <w:b/>
                <w:bCs/>
                <w:sz w:val="28"/>
                <w:cs/>
              </w:rPr>
              <w:t>184</w:t>
            </w:r>
            <w:r w:rsidRPr="00D16292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D16292">
              <w:rPr>
                <w:rFonts w:asciiTheme="majorBidi" w:hAnsiTheme="majorBidi" w:hint="eastAsia"/>
                <w:b/>
                <w:bCs/>
                <w:sz w:val="28"/>
                <w:cs/>
              </w:rPr>
              <w:t>64</w:t>
            </w:r>
            <w:r w:rsidR="007A10AB">
              <w:rPr>
                <w:rFonts w:asciiTheme="majorBidi" w:hAnsiTheme="majorBidi"/>
                <w:b/>
                <w:bCs/>
                <w:sz w:val="28"/>
              </w:rPr>
              <w:t>0</w:t>
            </w:r>
          </w:p>
        </w:tc>
      </w:tr>
      <w:tr w:rsidR="00312A08" w:rsidRPr="00C407F2" w14:paraId="19F44E02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CE1C" w14:textId="77777777" w:rsidR="00312A08" w:rsidRPr="005F3AE4" w:rsidRDefault="00312A08" w:rsidP="00BA47DD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59BB33" w14:textId="77777777" w:rsidR="00312A08" w:rsidRPr="00C33433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61C0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5F4DD" w14:textId="77777777" w:rsidR="00312A08" w:rsidRPr="00065B73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B4B4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41EF4" w14:textId="77777777" w:rsidR="00312A08" w:rsidRPr="004C782D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B2D00" w:rsidRPr="00C407F2" w14:paraId="234B7209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749F" w14:textId="45E76523" w:rsidR="001B2D00" w:rsidRPr="005F3AE4" w:rsidRDefault="001B2D00" w:rsidP="001B2D00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85107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3E60E" w14:textId="77777777" w:rsidR="001B2D00" w:rsidRPr="00C3343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D8F4F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FBCF1" w14:textId="77777777" w:rsidR="001B2D00" w:rsidRPr="00065B7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2AF6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D0F29" w14:textId="77777777" w:rsidR="001B2D00" w:rsidRPr="004C782D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B2D00" w:rsidRPr="00C407F2" w14:paraId="2D783986" w14:textId="77777777" w:rsidTr="001B2D00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8A74" w14:textId="3247EC7C" w:rsidR="001B2D00" w:rsidRPr="005F3AE4" w:rsidRDefault="001B2D00" w:rsidP="001B2D00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4B2BF4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64D0B" w14:textId="4682A512" w:rsidR="001B2D00" w:rsidRPr="00C3343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374C3">
              <w:rPr>
                <w:rFonts w:ascii="Angsana New" w:hAnsi="Angsana New" w:hint="eastAsia"/>
                <w:sz w:val="28"/>
                <w:cs/>
              </w:rPr>
              <w:t>62</w:t>
            </w:r>
            <w:r w:rsidRPr="008374C3">
              <w:rPr>
                <w:rFonts w:ascii="Angsana New" w:hAnsi="Angsana New" w:hint="eastAsia"/>
                <w:sz w:val="28"/>
              </w:rPr>
              <w:t>,</w:t>
            </w:r>
            <w:r w:rsidRPr="008374C3">
              <w:rPr>
                <w:rFonts w:ascii="Angsana New" w:hAnsi="Angsana New" w:hint="eastAsia"/>
                <w:sz w:val="28"/>
                <w:cs/>
              </w:rPr>
              <w:t>358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69516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22AA9" w14:textId="286115C2" w:rsidR="001B2D00" w:rsidRPr="00065B7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836ED">
              <w:rPr>
                <w:rFonts w:ascii="Angsana New" w:hAnsi="Angsana New" w:hint="eastAsia"/>
                <w:sz w:val="28"/>
                <w:cs/>
              </w:rPr>
              <w:t>(1</w:t>
            </w:r>
            <w:r w:rsidRPr="00F836ED">
              <w:rPr>
                <w:rFonts w:ascii="Angsana New" w:hAnsi="Angsana New" w:hint="eastAsia"/>
                <w:sz w:val="28"/>
              </w:rPr>
              <w:t>,</w:t>
            </w:r>
            <w:r w:rsidRPr="00F836ED">
              <w:rPr>
                <w:rFonts w:ascii="Angsana New" w:hAnsi="Angsana New" w:hint="eastAsia"/>
                <w:sz w:val="28"/>
                <w:cs/>
              </w:rPr>
              <w:t>500)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5BAE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8E439" w14:textId="3D023A83" w:rsidR="001B2D00" w:rsidRPr="004C782D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36ED">
              <w:rPr>
                <w:rFonts w:asciiTheme="majorBidi" w:hAnsiTheme="majorBidi" w:hint="eastAsia"/>
                <w:sz w:val="28"/>
                <w:cs/>
              </w:rPr>
              <w:t>60</w:t>
            </w:r>
            <w:r w:rsidRPr="00F836ED">
              <w:rPr>
                <w:rFonts w:asciiTheme="majorBidi" w:hAnsiTheme="majorBidi" w:hint="eastAsia"/>
                <w:sz w:val="28"/>
              </w:rPr>
              <w:t>,</w:t>
            </w:r>
            <w:r w:rsidRPr="00F836ED">
              <w:rPr>
                <w:rFonts w:asciiTheme="majorBidi" w:hAnsiTheme="majorBidi" w:hint="eastAsia"/>
                <w:sz w:val="28"/>
                <w:cs/>
              </w:rPr>
              <w:t>858</w:t>
            </w:r>
          </w:p>
        </w:tc>
      </w:tr>
      <w:tr w:rsidR="001B2D00" w:rsidRPr="00C407F2" w14:paraId="19DD2F48" w14:textId="77777777" w:rsidTr="001B2D00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82D9" w14:textId="1B7832B8" w:rsidR="001B2D00" w:rsidRPr="005F3AE4" w:rsidRDefault="001B2D00" w:rsidP="001B2D00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FAF60" w14:textId="11F72DFA" w:rsidR="001B2D00" w:rsidRPr="00C3343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54C3D">
              <w:rPr>
                <w:rFonts w:ascii="Angsana New" w:hAnsi="Angsana New" w:hint="eastAsia"/>
                <w:b/>
                <w:bCs/>
                <w:sz w:val="28"/>
                <w:cs/>
              </w:rPr>
              <w:t>62</w:t>
            </w:r>
            <w:r w:rsidRPr="00054C3D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054C3D">
              <w:rPr>
                <w:rFonts w:ascii="Angsana New" w:hAnsi="Angsana New" w:hint="eastAsia"/>
                <w:b/>
                <w:bCs/>
                <w:sz w:val="28"/>
                <w:cs/>
              </w:rPr>
              <w:t>358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C91E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B7C88" w14:textId="1BB8AB2D" w:rsidR="001B2D00" w:rsidRPr="00065B73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500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5854" w14:textId="77777777" w:rsidR="001B2D00" w:rsidRPr="00C407F2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A7027" w14:textId="060E5FFF" w:rsidR="001B2D00" w:rsidRPr="004C782D" w:rsidRDefault="001B2D00" w:rsidP="001B2D0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54C3D">
              <w:rPr>
                <w:rFonts w:asciiTheme="majorBidi" w:hAnsiTheme="majorBidi" w:hint="eastAsia"/>
                <w:b/>
                <w:bCs/>
                <w:sz w:val="28"/>
                <w:cs/>
              </w:rPr>
              <w:t>60</w:t>
            </w:r>
            <w:r w:rsidRPr="00054C3D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054C3D">
              <w:rPr>
                <w:rFonts w:asciiTheme="majorBidi" w:hAnsiTheme="majorBidi" w:hint="eastAsia"/>
                <w:b/>
                <w:bCs/>
                <w:sz w:val="28"/>
                <w:cs/>
              </w:rPr>
              <w:t>858</w:t>
            </w:r>
          </w:p>
        </w:tc>
      </w:tr>
      <w:tr w:rsidR="00312A08" w:rsidRPr="00C407F2" w14:paraId="0D3362E1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DC2C" w14:textId="77777777" w:rsidR="00312A08" w:rsidRPr="005F3AE4" w:rsidRDefault="00312A08" w:rsidP="00BA47DD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9B5164" w14:textId="77777777" w:rsidR="00312A08" w:rsidRPr="00C33433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0ECB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54B2" w14:textId="77777777" w:rsidR="00312A08" w:rsidRPr="00065B73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E70F" w14:textId="77777777" w:rsidR="00312A08" w:rsidRPr="00C407F2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025B5" w14:textId="77777777" w:rsidR="00312A08" w:rsidRPr="004C782D" w:rsidRDefault="00312A08" w:rsidP="00BA47DD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F6E98" w:rsidRPr="00C407F2" w14:paraId="3DBE40CC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0837" w14:textId="6278E7ED" w:rsidR="005F6E98" w:rsidRPr="005F3AE4" w:rsidRDefault="005F6E98" w:rsidP="005F6E9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7273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ส่วนของผู้ถือหุ้น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DB7B" w14:textId="77777777" w:rsidR="005F6E98" w:rsidRPr="00C3343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CBAF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D5C9" w14:textId="77777777" w:rsidR="005F6E98" w:rsidRPr="00065B7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585C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2A12E" w14:textId="77777777" w:rsidR="005F6E98" w:rsidRPr="004C782D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F6E98" w:rsidRPr="00C407F2" w14:paraId="48CBF64E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2DA4" w14:textId="536647BD" w:rsidR="005F6E98" w:rsidRPr="005F3AE4" w:rsidRDefault="005F6E98" w:rsidP="005F6E9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กำไร</w:t>
            </w:r>
            <w:r w:rsidRPr="002A43FF">
              <w:rPr>
                <w:rFonts w:asciiTheme="majorBidi" w:hAnsiTheme="majorBidi"/>
                <w:color w:val="000000"/>
                <w:sz w:val="28"/>
                <w:cs/>
              </w:rPr>
              <w:t xml:space="preserve"> (</w:t>
            </w: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ขาดทุน</w:t>
            </w:r>
            <w:r w:rsidRPr="002A43FF">
              <w:rPr>
                <w:rFonts w:asciiTheme="majorBidi" w:hAnsiTheme="majorBidi"/>
                <w:color w:val="000000"/>
                <w:sz w:val="28"/>
                <w:cs/>
              </w:rPr>
              <w:t xml:space="preserve">) </w:t>
            </w: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สะสมยังไม่ได้จัดสรร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DBEB" w14:textId="15DAF2EE" w:rsidR="005F6E98" w:rsidRPr="00C3343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eastAsia"/>
                <w:sz w:val="28"/>
                <w:cs/>
              </w:rPr>
              <w:t>(21</w:t>
            </w:r>
            <w:r w:rsidRPr="002F1286">
              <w:rPr>
                <w:rFonts w:ascii="Angsana New" w:hAnsi="Angsana New" w:hint="eastAsia"/>
                <w:sz w:val="28"/>
              </w:rPr>
              <w:t>,</w:t>
            </w:r>
            <w:r w:rsidRPr="002F1286">
              <w:rPr>
                <w:rFonts w:ascii="Angsana New" w:hAnsi="Angsana New" w:hint="eastAsia"/>
                <w:sz w:val="28"/>
                <w:cs/>
              </w:rPr>
              <w:t>445)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C36C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30C94" w14:textId="0BA66310" w:rsidR="005F6E98" w:rsidRPr="00065B7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eastAsia"/>
                <w:sz w:val="28"/>
                <w:cs/>
              </w:rPr>
              <w:t>3</w:t>
            </w:r>
            <w:r w:rsidRPr="002F1286">
              <w:rPr>
                <w:rFonts w:ascii="Angsana New" w:hAnsi="Angsana New" w:hint="eastAsia"/>
                <w:sz w:val="28"/>
              </w:rPr>
              <w:t>,</w:t>
            </w:r>
            <w:r w:rsidRPr="002F1286">
              <w:rPr>
                <w:rFonts w:ascii="Angsana New" w:hAnsi="Angsana New" w:hint="eastAsia"/>
                <w:sz w:val="28"/>
                <w:cs/>
              </w:rPr>
              <w:t>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7DD5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615B7" w14:textId="0933250C" w:rsidR="005F6E98" w:rsidRPr="004C782D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1286">
              <w:rPr>
                <w:rFonts w:asciiTheme="majorBidi" w:hAnsiTheme="majorBidi" w:hint="eastAsia"/>
                <w:sz w:val="28"/>
                <w:cs/>
              </w:rPr>
              <w:t>(18</w:t>
            </w:r>
            <w:r w:rsidRPr="002F1286">
              <w:rPr>
                <w:rFonts w:asciiTheme="majorBidi" w:hAnsiTheme="majorBidi" w:hint="eastAsia"/>
                <w:sz w:val="28"/>
              </w:rPr>
              <w:t>,</w:t>
            </w:r>
            <w:r w:rsidRPr="002F1286">
              <w:rPr>
                <w:rFonts w:asciiTheme="majorBidi" w:hAnsiTheme="majorBidi" w:hint="eastAsia"/>
                <w:sz w:val="28"/>
                <w:cs/>
              </w:rPr>
              <w:t>218)</w:t>
            </w:r>
          </w:p>
        </w:tc>
      </w:tr>
      <w:tr w:rsidR="005F6E98" w:rsidRPr="00C407F2" w14:paraId="311C0091" w14:textId="77777777" w:rsidTr="005F6E98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3D12" w14:textId="0A20F4BC" w:rsidR="005F6E98" w:rsidRPr="005F3AE4" w:rsidRDefault="005F6E98" w:rsidP="005F6E9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0352CF">
              <w:rPr>
                <w:rFonts w:asciiTheme="majorBidi" w:hAnsiTheme="majorBidi" w:hint="cs"/>
                <w:color w:val="000000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2832D" w14:textId="2D598CB1" w:rsidR="005F6E98" w:rsidRPr="00C3343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eastAsia"/>
                <w:sz w:val="28"/>
                <w:cs/>
              </w:rPr>
              <w:t>81</w:t>
            </w:r>
            <w:r w:rsidRPr="002F1286">
              <w:rPr>
                <w:rFonts w:ascii="Angsana New" w:hAnsi="Angsana New" w:hint="eastAsia"/>
                <w:sz w:val="28"/>
              </w:rPr>
              <w:t>,</w:t>
            </w:r>
            <w:r w:rsidRPr="002F1286">
              <w:rPr>
                <w:rFonts w:ascii="Angsana New" w:hAnsi="Angsana New" w:hint="eastAsia"/>
                <w:sz w:val="28"/>
                <w:cs/>
              </w:rPr>
              <w:t>853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328E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3704A" w14:textId="5F772536" w:rsidR="005F6E98" w:rsidRPr="00065B7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cs"/>
                <w:sz w:val="28"/>
                <w:cs/>
              </w:rPr>
              <w:t>(</w:t>
            </w:r>
            <w:r w:rsidRPr="002F1286">
              <w:rPr>
                <w:rFonts w:ascii="Angsana New" w:hAnsi="Angsana New" w:hint="eastAsia"/>
                <w:sz w:val="28"/>
                <w:cs/>
              </w:rPr>
              <w:t>3</w:t>
            </w:r>
            <w:r w:rsidRPr="002F1286">
              <w:rPr>
                <w:rFonts w:ascii="Angsana New" w:hAnsi="Angsana New" w:hint="eastAsia"/>
                <w:sz w:val="28"/>
              </w:rPr>
              <w:t>,</w:t>
            </w:r>
            <w:r w:rsidRPr="002F1286">
              <w:rPr>
                <w:rFonts w:ascii="Angsana New" w:hAnsi="Angsana New" w:hint="eastAsia"/>
                <w:sz w:val="28"/>
                <w:cs/>
              </w:rPr>
              <w:t>227</w:t>
            </w:r>
            <w:r w:rsidRPr="002F128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A6A4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0C0A9" w14:textId="78DB6A52" w:rsidR="005F6E98" w:rsidRPr="004C782D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1286">
              <w:rPr>
                <w:rFonts w:asciiTheme="majorBidi" w:hAnsiTheme="majorBidi" w:hint="eastAsia"/>
                <w:sz w:val="28"/>
                <w:cs/>
              </w:rPr>
              <w:t>78</w:t>
            </w:r>
            <w:r w:rsidRPr="002F1286">
              <w:rPr>
                <w:rFonts w:asciiTheme="majorBidi" w:hAnsiTheme="majorBidi" w:hint="eastAsia"/>
                <w:sz w:val="28"/>
              </w:rPr>
              <w:t>,</w:t>
            </w:r>
            <w:r w:rsidRPr="002F1286">
              <w:rPr>
                <w:rFonts w:asciiTheme="majorBidi" w:hAnsiTheme="majorBidi" w:hint="eastAsia"/>
                <w:sz w:val="28"/>
                <w:cs/>
              </w:rPr>
              <w:t>626</w:t>
            </w:r>
          </w:p>
        </w:tc>
      </w:tr>
      <w:tr w:rsidR="005F6E98" w:rsidRPr="00C407F2" w14:paraId="1C104221" w14:textId="77777777" w:rsidTr="005F6E98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EAF0" w14:textId="148AC699" w:rsidR="005F6E98" w:rsidRPr="005F3AE4" w:rsidRDefault="005F6E98" w:rsidP="005F6E9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EA5FF0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FD4F9" w14:textId="2AF1AA55" w:rsidR="005F6E98" w:rsidRPr="00C3343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06DEB">
              <w:rPr>
                <w:rFonts w:ascii="Angsana New" w:hAnsi="Angsana New" w:hint="eastAsia"/>
                <w:b/>
                <w:bCs/>
                <w:sz w:val="28"/>
                <w:cs/>
              </w:rPr>
              <w:t>60</w:t>
            </w:r>
            <w:r w:rsidRPr="00E06DEB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E06DEB">
              <w:rPr>
                <w:rFonts w:ascii="Angsana New" w:hAnsi="Angsana New" w:hint="eastAsia"/>
                <w:b/>
                <w:bCs/>
                <w:sz w:val="28"/>
                <w:cs/>
              </w:rPr>
              <w:t>408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41DB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9D2987" w14:textId="1420550D" w:rsidR="005F6E98" w:rsidRPr="00065B73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F801" w14:textId="77777777" w:rsidR="005F6E98" w:rsidRPr="00C407F2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8D4801" w14:textId="376B82DA" w:rsidR="005F6E98" w:rsidRPr="004C782D" w:rsidRDefault="005F6E98" w:rsidP="005F6E9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A08BE">
              <w:rPr>
                <w:rFonts w:asciiTheme="majorBidi" w:hAnsiTheme="majorBidi" w:hint="eastAsia"/>
                <w:b/>
                <w:bCs/>
                <w:sz w:val="28"/>
              </w:rPr>
              <w:t>60,408</w:t>
            </w:r>
          </w:p>
        </w:tc>
      </w:tr>
      <w:tr w:rsidR="00887566" w:rsidRPr="00C407F2" w14:paraId="1FA2F058" w14:textId="77777777" w:rsidTr="005F6E98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732D" w14:textId="77777777" w:rsidR="00887566" w:rsidRPr="005F3AE4" w:rsidRDefault="00887566" w:rsidP="00BA47DD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7E80E8" w14:textId="77777777" w:rsidR="00887566" w:rsidRPr="00C33433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0BEA" w14:textId="77777777" w:rsidR="00887566" w:rsidRPr="00C407F2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9DC5D" w14:textId="77777777" w:rsidR="00887566" w:rsidRPr="00065B73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92C9" w14:textId="77777777" w:rsidR="00887566" w:rsidRPr="00C407F2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6E8EF" w14:textId="77777777" w:rsidR="00887566" w:rsidRPr="004C782D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87566" w:rsidRPr="00C407F2" w14:paraId="2E930895" w14:textId="77777777" w:rsidTr="00BA47D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0992" w14:textId="77777777" w:rsidR="00887566" w:rsidRPr="005F3AE4" w:rsidRDefault="00887566" w:rsidP="00BA47DD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F1DF" w14:textId="77777777" w:rsidR="00887566" w:rsidRPr="00C33433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A497" w14:textId="77777777" w:rsidR="00887566" w:rsidRPr="00C407F2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B37FB" w14:textId="77777777" w:rsidR="00887566" w:rsidRPr="00065B73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6D3B" w14:textId="77777777" w:rsidR="00887566" w:rsidRPr="00C407F2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E2A21" w14:textId="77777777" w:rsidR="00887566" w:rsidRPr="004C782D" w:rsidRDefault="00887566" w:rsidP="00BA47DD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71EA106F" w14:textId="77777777" w:rsidR="00312A08" w:rsidRDefault="00312A08" w:rsidP="00E82336">
      <w:pPr>
        <w:pStyle w:val="FSNoteDetail"/>
        <w:tabs>
          <w:tab w:val="left" w:pos="180"/>
          <w:tab w:val="left" w:pos="360"/>
        </w:tabs>
        <w:rPr>
          <w:rFonts w:asciiTheme="majorBidi" w:hAnsiTheme="majorBidi" w:cstheme="majorBidi"/>
        </w:rPr>
      </w:pPr>
    </w:p>
    <w:p w14:paraId="056E4613" w14:textId="7E481381" w:rsidR="003B226D" w:rsidRDefault="003B226D">
      <w:pPr>
        <w:overflowPunct/>
        <w:autoSpaceDE/>
        <w:autoSpaceDN/>
        <w:adjustRightInd/>
        <w:textAlignment w:val="auto"/>
        <w:rPr>
          <w:rFonts w:asciiTheme="majorBidi" w:eastAsia="Angsana New" w:hAnsiTheme="majorBidi" w:cstheme="majorBidi"/>
          <w:sz w:val="28"/>
        </w:rPr>
      </w:pPr>
      <w:r>
        <w:rPr>
          <w:rFonts w:asciiTheme="majorBidi" w:hAnsiTheme="majorBidi" w:cstheme="majorBidi"/>
        </w:rPr>
        <w:br w:type="page"/>
      </w: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3B226D" w:rsidRPr="00C407F2" w14:paraId="4EC61868" w14:textId="77777777" w:rsidTr="002A632C">
        <w:trPr>
          <w:trHeight w:val="409"/>
          <w:tblHeader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FF78B7" w14:textId="77777777" w:rsidR="003B226D" w:rsidRPr="00C407F2" w:rsidRDefault="003B226D" w:rsidP="00BA47DD">
            <w:pPr>
              <w:tabs>
                <w:tab w:val="left" w:pos="360"/>
                <w:tab w:val="left" w:pos="2160"/>
              </w:tabs>
              <w:ind w:left="907" w:right="-105" w:hanging="907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AC6EDFB" w14:textId="77777777" w:rsidR="003B226D" w:rsidRPr="00C407F2" w:rsidRDefault="003B226D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866E" w14:textId="77777777" w:rsidR="003B226D" w:rsidRPr="00C407F2" w:rsidRDefault="003B226D" w:rsidP="00BA47DD">
            <w:pPr>
              <w:tabs>
                <w:tab w:val="left" w:pos="36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/>
                <w:sz w:val="28"/>
              </w:rPr>
              <w:t>(</w:t>
            </w:r>
            <w:r w:rsidRPr="00C407F2">
              <w:rPr>
                <w:rFonts w:ascii="Angsana New" w:hAnsi="Angsana New"/>
                <w:sz w:val="28"/>
                <w:cs/>
              </w:rPr>
              <w:t>หน่วย</w:t>
            </w:r>
            <w:r w:rsidRPr="00C407F2">
              <w:rPr>
                <w:rFonts w:ascii="Angsana New" w:hAnsi="Angsana New"/>
                <w:sz w:val="28"/>
              </w:rPr>
              <w:t xml:space="preserve">: </w:t>
            </w:r>
            <w:r w:rsidRPr="00C407F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8352A" w:rsidRPr="00C407F2" w14:paraId="3EDB0263" w14:textId="77777777" w:rsidTr="002A632C">
        <w:trPr>
          <w:trHeight w:val="409"/>
          <w:tblHeader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31DBB" w14:textId="77777777" w:rsidR="00D8352A" w:rsidRPr="00C407F2" w:rsidRDefault="00D8352A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7E78D" w14:textId="0B81825B" w:rsidR="00D8352A" w:rsidRPr="00C407F2" w:rsidRDefault="00D8352A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งบการเงิน</w:t>
            </w:r>
            <w:r w:rsidR="00964090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3B226D" w:rsidRPr="00C407F2" w14:paraId="54F486F9" w14:textId="77777777" w:rsidTr="002A632C">
        <w:trPr>
          <w:trHeight w:val="409"/>
          <w:tblHeader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5499" w14:textId="77777777" w:rsidR="003B226D" w:rsidRPr="00C407F2" w:rsidRDefault="003B226D" w:rsidP="00BA47DD">
            <w:pPr>
              <w:tabs>
                <w:tab w:val="left" w:pos="36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55A1C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EA6A2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B731D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จัดประเภท</w:t>
            </w:r>
          </w:p>
          <w:p w14:paraId="131BE658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08A66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A2906" w14:textId="77777777" w:rsidR="003B226D" w:rsidRPr="00C407F2" w:rsidRDefault="003B226D" w:rsidP="00BA47DD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C407F2">
              <w:rPr>
                <w:rFonts w:ascii="Angsana New" w:hAnsi="Angsana New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0C42A2" w:rsidRPr="00C407F2" w14:paraId="5F829FED" w14:textId="77777777" w:rsidTr="002A632C">
        <w:trPr>
          <w:trHeight w:val="409"/>
          <w:tblHeader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D65A" w14:textId="64F706A6" w:rsidR="000C42A2" w:rsidRPr="00C407F2" w:rsidRDefault="000C42A2" w:rsidP="000C42A2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งบฐานะการเงิน</w:t>
            </w:r>
            <w:r w:rsidRPr="005D08E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ณ วันที่ </w:t>
            </w:r>
            <w:r w:rsidRPr="005D08EC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5D08E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ธันวาคม </w:t>
            </w:r>
            <w:r w:rsidRPr="005D08EC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E07A6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33B0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AC3F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C767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57E15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42A2" w:rsidRPr="00C407F2" w14:paraId="18ECFDC7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3F0F" w14:textId="3428BE0F" w:rsidR="000C42A2" w:rsidRPr="00C407F2" w:rsidRDefault="000C42A2" w:rsidP="000C42A2">
            <w:pPr>
              <w:ind w:right="-2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5F4DF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FE15C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551CC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F4F9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5C396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42A2" w:rsidRPr="00C407F2" w14:paraId="064FAF07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7C2E" w14:textId="74F2498E" w:rsidR="000C42A2" w:rsidRPr="00C407F2" w:rsidRDefault="000C42A2" w:rsidP="000C42A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E5A2C">
              <w:rPr>
                <w:rFonts w:asciiTheme="majorBidi" w:hAnsiTheme="majorBidi" w:hint="cs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D617" w14:textId="35C4F914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4D7177">
              <w:rPr>
                <w:rFonts w:ascii="Angsana New" w:hAnsi="Angsana New" w:hint="eastAsia"/>
                <w:sz w:val="28"/>
                <w:cs/>
              </w:rPr>
              <w:t>20</w:t>
            </w:r>
            <w:r w:rsidRPr="004D7177">
              <w:rPr>
                <w:rFonts w:ascii="Angsana New" w:hAnsi="Angsana New" w:hint="eastAsia"/>
                <w:sz w:val="28"/>
              </w:rPr>
              <w:t>,</w:t>
            </w:r>
            <w:r w:rsidRPr="00722484">
              <w:rPr>
                <w:rFonts w:ascii="Angsana New" w:hAnsi="Angsana New" w:hint="eastAsia"/>
                <w:sz w:val="28"/>
                <w:cs/>
              </w:rPr>
              <w:t>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00FA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61BE" w14:textId="35290C1C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E0024">
              <w:rPr>
                <w:rFonts w:ascii="Angsana New" w:hAnsi="Angsana New" w:hint="eastAsia"/>
                <w:sz w:val="28"/>
                <w:cs/>
              </w:rPr>
              <w:t>22</w:t>
            </w:r>
            <w:r w:rsidRPr="00FE0024">
              <w:rPr>
                <w:rFonts w:ascii="Angsana New" w:hAnsi="Angsana New" w:hint="eastAsia"/>
                <w:sz w:val="28"/>
              </w:rPr>
              <w:t>,</w:t>
            </w:r>
            <w:r w:rsidRPr="00FE0024">
              <w:rPr>
                <w:rFonts w:ascii="Angsana New" w:hAnsi="Angsana New" w:hint="eastAsia"/>
                <w:sz w:val="28"/>
                <w:cs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697A8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4D582" w14:textId="7656B5AF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6F1890">
              <w:rPr>
                <w:rFonts w:asciiTheme="majorBidi" w:hAnsiTheme="majorBidi" w:hint="eastAsia"/>
                <w:sz w:val="28"/>
                <w:cs/>
              </w:rPr>
              <w:t>42</w:t>
            </w:r>
            <w:r w:rsidRPr="006F1890">
              <w:rPr>
                <w:rFonts w:asciiTheme="majorBidi" w:hAnsiTheme="majorBidi" w:hint="eastAsia"/>
                <w:sz w:val="28"/>
              </w:rPr>
              <w:t>,</w:t>
            </w:r>
            <w:r w:rsidRPr="006F1890">
              <w:rPr>
                <w:rFonts w:asciiTheme="majorBidi" w:hAnsiTheme="majorBidi" w:hint="eastAsia"/>
                <w:sz w:val="28"/>
                <w:cs/>
              </w:rPr>
              <w:t>512</w:t>
            </w:r>
          </w:p>
        </w:tc>
      </w:tr>
      <w:tr w:rsidR="000C42A2" w:rsidRPr="00C407F2" w14:paraId="2967DD08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4801" w14:textId="402314BF" w:rsidR="000C42A2" w:rsidRPr="005C2ACF" w:rsidRDefault="000C42A2" w:rsidP="000C42A2">
            <w:pPr>
              <w:ind w:left="307" w:right="-29" w:hanging="307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9787E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2B80" w14:textId="4DECB16F" w:rsidR="000C42A2" w:rsidRPr="00324F19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7461FE">
              <w:rPr>
                <w:rFonts w:ascii="Angsana New" w:hAnsi="Angsana New" w:hint="eastAsia"/>
                <w:sz w:val="28"/>
              </w:rPr>
              <w:t>10,897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9EDF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9B4E4" w14:textId="501174D0" w:rsidR="000C42A2" w:rsidRPr="008C76AF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7461FE">
              <w:rPr>
                <w:rFonts w:ascii="Angsana New" w:hAnsi="Angsana New" w:hint="eastAsia"/>
                <w:sz w:val="28"/>
              </w:rPr>
              <w:t>51,956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6D8A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01162" w14:textId="4D4D3BD1" w:rsidR="000C42A2" w:rsidRPr="00BF53AE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C4142A">
              <w:rPr>
                <w:rFonts w:asciiTheme="majorBidi" w:hAnsiTheme="majorBidi" w:hint="eastAsia"/>
                <w:sz w:val="28"/>
              </w:rPr>
              <w:t>62,853</w:t>
            </w:r>
          </w:p>
        </w:tc>
      </w:tr>
      <w:tr w:rsidR="000C42A2" w:rsidRPr="00C407F2" w14:paraId="08F16363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3C46" w14:textId="3287D4D3" w:rsidR="000C42A2" w:rsidRPr="00C407F2" w:rsidRDefault="000C42A2" w:rsidP="000C42A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EB1148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FE08" w14:textId="1FFC790C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E3598">
              <w:rPr>
                <w:rFonts w:ascii="Angsana New" w:hAnsi="Angsana New" w:hint="eastAsia"/>
                <w:sz w:val="28"/>
                <w:cs/>
              </w:rPr>
              <w:t>46</w:t>
            </w:r>
            <w:r w:rsidRPr="00BE3598">
              <w:rPr>
                <w:rFonts w:ascii="Angsana New" w:hAnsi="Angsana New" w:hint="eastAsia"/>
                <w:sz w:val="28"/>
              </w:rPr>
              <w:t>,</w:t>
            </w:r>
            <w:r w:rsidRPr="00BE3598">
              <w:rPr>
                <w:rFonts w:ascii="Angsana New" w:hAnsi="Angsana New" w:hint="eastAsia"/>
                <w:sz w:val="28"/>
                <w:cs/>
              </w:rPr>
              <w:t>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4003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9B64" w14:textId="33BC8565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691953">
              <w:rPr>
                <w:rFonts w:ascii="Angsana New" w:hAnsi="Angsana New" w:hint="eastAsia"/>
                <w:sz w:val="28"/>
                <w:cs/>
              </w:rPr>
              <w:t>(30</w:t>
            </w:r>
            <w:r w:rsidRPr="00691953">
              <w:rPr>
                <w:rFonts w:ascii="Angsana New" w:hAnsi="Angsana New" w:hint="eastAsia"/>
                <w:sz w:val="28"/>
              </w:rPr>
              <w:t>,</w:t>
            </w:r>
            <w:r w:rsidRPr="00691953">
              <w:rPr>
                <w:rFonts w:ascii="Angsana New" w:hAnsi="Angsana New" w:hint="eastAsia"/>
                <w:sz w:val="28"/>
                <w:cs/>
              </w:rPr>
              <w:t>953)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1F2C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FBEA3" w14:textId="62564AD5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136DAE">
              <w:rPr>
                <w:rFonts w:asciiTheme="majorBidi" w:hAnsiTheme="majorBidi" w:hint="eastAsia"/>
                <w:sz w:val="28"/>
                <w:cs/>
              </w:rPr>
              <w:t>15</w:t>
            </w:r>
            <w:r w:rsidRPr="00136DAE">
              <w:rPr>
                <w:rFonts w:asciiTheme="majorBidi" w:hAnsiTheme="majorBidi" w:cstheme="majorBidi" w:hint="eastAsia"/>
                <w:sz w:val="28"/>
              </w:rPr>
              <w:t>,</w:t>
            </w:r>
            <w:r w:rsidRPr="00136DAE">
              <w:rPr>
                <w:rFonts w:asciiTheme="majorBidi" w:hAnsiTheme="majorBidi" w:hint="eastAsia"/>
                <w:sz w:val="28"/>
                <w:cs/>
              </w:rPr>
              <w:t>617</w:t>
            </w:r>
          </w:p>
        </w:tc>
      </w:tr>
      <w:tr w:rsidR="00BE0CAB" w:rsidRPr="00C407F2" w14:paraId="11B3D99D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68DA4C" w14:textId="5FEC3AD8" w:rsidR="00BE0CAB" w:rsidRPr="00EB1148" w:rsidRDefault="00BE0CAB" w:rsidP="00BE0CAB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298B68EE" w14:textId="049A6AFB" w:rsidR="00BE0CAB" w:rsidRPr="00BE3598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4BB3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5F8AE" w14:textId="3306D1FC" w:rsidR="00BE0CAB" w:rsidRPr="00691953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>36</w:t>
            </w:r>
            <w:r>
              <w:rPr>
                <w:rFonts w:ascii="Angsana New" w:hAnsi="Angsana New"/>
                <w:sz w:val="28"/>
              </w:rPr>
              <w:t>,</w:t>
            </w:r>
            <w:r w:rsidRPr="00BD4D68">
              <w:rPr>
                <w:rFonts w:ascii="Angsana New" w:hAnsi="Angsana New" w:hint="eastAsia"/>
                <w:sz w:val="28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FF35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5F7B" w14:textId="27B2903B" w:rsidR="00BE0CAB" w:rsidRPr="00136DAE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36,565 </w:t>
            </w:r>
          </w:p>
        </w:tc>
      </w:tr>
      <w:tr w:rsidR="00BE0CAB" w:rsidRPr="00C407F2" w14:paraId="66B7CB14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F8EB1" w14:textId="0853FF8E" w:rsidR="00BE0CAB" w:rsidRPr="00EB1148" w:rsidRDefault="00BE0CAB" w:rsidP="00BE0CAB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เงินลงทุนในตราสารทุน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06A1DBEB" w14:textId="197F8F14" w:rsidR="00BE0CAB" w:rsidRPr="00BE3598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6,517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8205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E9D69" w14:textId="4DA0B759" w:rsidR="00BE0CAB" w:rsidRPr="00691953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BD4D68">
              <w:rPr>
                <w:rFonts w:ascii="Angsana New" w:hAnsi="Angsana New" w:hint="eastAsia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Pr="00BD4D68">
              <w:rPr>
                <w:rFonts w:ascii="Angsana New" w:hAnsi="Angsana New" w:hint="eastAsia"/>
                <w:sz w:val="28"/>
              </w:rPr>
              <w:t>517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8357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4AF0" w14:textId="29A6BD4E" w:rsidR="00BE0CAB" w:rsidRPr="00136DAE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</w:tr>
      <w:tr w:rsidR="00BE0CAB" w:rsidRPr="00C407F2" w14:paraId="0690321E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AE432" w14:textId="7CB9295B" w:rsidR="00BE0CAB" w:rsidRPr="00EB1148" w:rsidRDefault="00BE0CAB" w:rsidP="00BE0CAB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A7388">
              <w:rPr>
                <w:rFonts w:hint="cs"/>
                <w:cs/>
              </w:rPr>
              <w:t>เงินลงทุนที่ถือไว้เพื่อขาย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37415D02" w14:textId="667487F6" w:rsidR="00BE0CAB" w:rsidRPr="00BE3598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30,048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DF87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3B05" w14:textId="1F90C49B" w:rsidR="00BE0CAB" w:rsidRPr="00691953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BD4D68">
              <w:rPr>
                <w:rFonts w:ascii="Angsana New" w:hAnsi="Angsana New" w:hint="eastAsia"/>
                <w:sz w:val="28"/>
              </w:rPr>
              <w:t>30</w:t>
            </w:r>
            <w:r>
              <w:rPr>
                <w:rFonts w:ascii="Angsana New" w:hAnsi="Angsana New"/>
                <w:sz w:val="28"/>
              </w:rPr>
              <w:t>,</w:t>
            </w:r>
            <w:r w:rsidRPr="00BD4D68">
              <w:rPr>
                <w:rFonts w:ascii="Angsana New" w:hAnsi="Angsana New" w:hint="eastAsia"/>
                <w:sz w:val="28"/>
              </w:rPr>
              <w:t>048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2E20" w14:textId="77777777" w:rsidR="00BE0CAB" w:rsidRPr="00C407F2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260B" w14:textId="0FD338CA" w:rsidR="00BE0CAB" w:rsidRPr="00136DAE" w:rsidRDefault="00BE0CAB" w:rsidP="00BE0CA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sz w:val="28"/>
                <w:cs/>
              </w:rPr>
            </w:pPr>
            <w:r w:rsidRPr="00BD4D68">
              <w:rPr>
                <w:rFonts w:ascii="Angsana New" w:hAnsi="Angsana New" w:hint="eastAsia"/>
                <w:sz w:val="28"/>
              </w:rPr>
              <w:t xml:space="preserve"> -   </w:t>
            </w:r>
          </w:p>
        </w:tc>
      </w:tr>
      <w:tr w:rsidR="000C42A2" w:rsidRPr="00C407F2" w14:paraId="0963B094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7D4C" w14:textId="2381B0BC" w:rsidR="000C42A2" w:rsidRPr="00C407F2" w:rsidRDefault="000C42A2" w:rsidP="000C42A2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EB1148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98628" w14:textId="4165F09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5C530F">
              <w:rPr>
                <w:rFonts w:ascii="Angsana New" w:hAnsi="Angsana New" w:hint="eastAsia"/>
                <w:sz w:val="28"/>
                <w:cs/>
              </w:rPr>
              <w:t>894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7330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BDD4B" w14:textId="7ECBB7F4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9459C">
              <w:rPr>
                <w:rFonts w:ascii="Angsana New" w:hAnsi="Angsana New" w:hint="eastAsia"/>
                <w:sz w:val="28"/>
                <w:cs/>
              </w:rPr>
              <w:t>(6</w:t>
            </w:r>
            <w:r>
              <w:rPr>
                <w:rFonts w:ascii="Angsana New" w:hAnsi="Angsana New"/>
                <w:sz w:val="28"/>
              </w:rPr>
              <w:t>20</w:t>
            </w:r>
            <w:r w:rsidRPr="0029459C">
              <w:rPr>
                <w:rFonts w:ascii="Angsana New" w:hAnsi="Angsana New" w:hint="eastAsia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4C9B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89F4A" w14:textId="685D0971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11DE5">
              <w:rPr>
                <w:rFonts w:asciiTheme="majorBidi" w:hAnsiTheme="majorBidi" w:hint="eastAsia"/>
                <w:sz w:val="28"/>
                <w:cs/>
              </w:rPr>
              <w:t>27</w:t>
            </w:r>
            <w:r>
              <w:rPr>
                <w:rFonts w:asciiTheme="majorBidi" w:hAnsiTheme="majorBidi"/>
                <w:sz w:val="28"/>
              </w:rPr>
              <w:t>4</w:t>
            </w:r>
          </w:p>
        </w:tc>
      </w:tr>
      <w:tr w:rsidR="000C42A2" w:rsidRPr="00C407F2" w14:paraId="172003F6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D74F" w14:textId="5440335A" w:rsidR="000C42A2" w:rsidRPr="00E83D2B" w:rsidRDefault="000C42A2" w:rsidP="000C42A2">
            <w:pPr>
              <w:ind w:right="-29"/>
              <w:rPr>
                <w:rFonts w:asciiTheme="majorBidi" w:hAnsiTheme="majorBidi"/>
                <w:color w:val="000000"/>
                <w:sz w:val="28"/>
                <w:cs/>
              </w:rPr>
            </w:pP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5DEB8" w14:textId="797794A2" w:rsidR="000C42A2" w:rsidRPr="00487839" w:rsidRDefault="00FF3F14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FF3F14">
              <w:rPr>
                <w:rFonts w:ascii="Angsana New" w:hAnsi="Angsana New" w:hint="eastAsia"/>
                <w:b/>
                <w:bCs/>
                <w:sz w:val="28"/>
              </w:rPr>
              <w:t>115,054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1DB3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462262" w14:textId="79039A38" w:rsidR="000C42A2" w:rsidRPr="008C76AF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EB7F0C">
              <w:rPr>
                <w:rFonts w:ascii="Angsana New" w:hAnsi="Angsana New" w:hint="eastAsia"/>
                <w:b/>
                <w:bCs/>
                <w:sz w:val="28"/>
              </w:rPr>
              <w:t>42,76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F8F3" w14:textId="77777777" w:rsidR="000C42A2" w:rsidRPr="00C407F2" w:rsidRDefault="000C42A2" w:rsidP="000C42A2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D832C2" w14:textId="3D5D9324" w:rsidR="000C42A2" w:rsidRPr="00AF3F1A" w:rsidRDefault="00AD6F73" w:rsidP="000C42A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D6F73">
              <w:rPr>
                <w:rFonts w:asciiTheme="majorBidi" w:hAnsiTheme="majorBidi" w:cstheme="majorBidi" w:hint="eastAsia"/>
                <w:b/>
                <w:bCs/>
                <w:sz w:val="28"/>
              </w:rPr>
              <w:t>157,821</w:t>
            </w:r>
          </w:p>
        </w:tc>
      </w:tr>
      <w:tr w:rsidR="003B226D" w:rsidRPr="00C407F2" w14:paraId="71F482E3" w14:textId="77777777" w:rsidTr="00C513B3">
        <w:trPr>
          <w:trHeight w:val="348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B2C8" w14:textId="535CB900" w:rsidR="003B226D" w:rsidRPr="00C407F2" w:rsidRDefault="003B226D" w:rsidP="00BA47DD">
            <w:pPr>
              <w:ind w:right="-29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8B8842" w14:textId="48A7405B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3181" w14:textId="77777777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3006D" w14:textId="299EB58A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11EA" w14:textId="77777777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2050" w14:textId="2A9823B6" w:rsidR="003B226D" w:rsidRPr="00C407F2" w:rsidRDefault="003B226D" w:rsidP="00BA47DD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F069D3" w:rsidRPr="00C407F2" w14:paraId="05A9BB09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38E6" w14:textId="0E4A1EC8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5D08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A1E6" w14:textId="77777777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E64B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C141" w14:textId="77777777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DE1D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ACFFC" w14:textId="77777777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069D3" w:rsidRPr="00C407F2" w14:paraId="34394F72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FC7E" w14:textId="4C8BA23E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91DFF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5EC4" w14:textId="23DBF838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C0088">
              <w:rPr>
                <w:rFonts w:ascii="Angsana New" w:hAnsi="Angsana New" w:hint="eastAsia"/>
                <w:sz w:val="28"/>
                <w:cs/>
              </w:rPr>
              <w:t>51</w:t>
            </w:r>
            <w:r w:rsidRPr="006C0088">
              <w:rPr>
                <w:rFonts w:ascii="Angsana New" w:hAnsi="Angsana New" w:hint="eastAsia"/>
                <w:sz w:val="28"/>
              </w:rPr>
              <w:t>,</w:t>
            </w:r>
            <w:r w:rsidRPr="006C0088">
              <w:rPr>
                <w:rFonts w:ascii="Angsana New" w:hAnsi="Angsana New" w:hint="eastAsia"/>
                <w:sz w:val="28"/>
                <w:cs/>
              </w:rPr>
              <w:t>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5BBF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F805C" w14:textId="48CE5210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F70D1">
              <w:rPr>
                <w:rFonts w:ascii="Angsana New" w:hAnsi="Angsana New" w:hint="eastAsia"/>
                <w:sz w:val="28"/>
                <w:cs/>
              </w:rPr>
              <w:t>(51</w:t>
            </w:r>
            <w:r w:rsidRPr="00EF70D1">
              <w:rPr>
                <w:rFonts w:ascii="Angsana New" w:hAnsi="Angsana New" w:hint="eastAsia"/>
                <w:sz w:val="28"/>
              </w:rPr>
              <w:t>,</w:t>
            </w:r>
            <w:r w:rsidRPr="00AE3FB8">
              <w:rPr>
                <w:rFonts w:ascii="Angsana New" w:hAnsi="Angsana New" w:hint="eastAsia"/>
                <w:sz w:val="28"/>
                <w:cs/>
              </w:rPr>
              <w:t>95</w:t>
            </w:r>
            <w:r>
              <w:rPr>
                <w:rFonts w:ascii="Angsana New" w:hAnsi="Angsana New"/>
                <w:sz w:val="28"/>
              </w:rPr>
              <w:t>6</w:t>
            </w:r>
            <w:r w:rsidRPr="00EF70D1">
              <w:rPr>
                <w:rFonts w:ascii="Angsana New" w:hAnsi="Angsana New" w:hint="eastAsia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1851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DE5E4" w14:textId="2E2F01DC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069D3" w:rsidRPr="00C407F2" w14:paraId="5FC1B6FB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864F" w14:textId="5C672ACA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B31443">
              <w:rPr>
                <w:rFonts w:asciiTheme="majorBidi" w:hAnsiTheme="majorBidi" w:hint="cs"/>
                <w:color w:val="000000"/>
                <w:sz w:val="28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23987" w14:textId="7CE1675D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A03DF">
              <w:rPr>
                <w:rFonts w:ascii="Angsana New" w:hAnsi="Angsana New" w:hint="eastAsia"/>
                <w:sz w:val="28"/>
                <w:cs/>
              </w:rPr>
              <w:t>119</w:t>
            </w:r>
            <w:r w:rsidRPr="00CA03DF">
              <w:rPr>
                <w:rFonts w:ascii="Angsana New" w:hAnsi="Angsana New" w:hint="eastAsia"/>
                <w:sz w:val="28"/>
              </w:rPr>
              <w:t>,</w:t>
            </w:r>
            <w:r w:rsidRPr="00CA03DF">
              <w:rPr>
                <w:rFonts w:ascii="Angsana New" w:hAnsi="Angsana New" w:hint="eastAsia"/>
                <w:sz w:val="28"/>
                <w:cs/>
              </w:rPr>
              <w:t>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A5B1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533D" w14:textId="6E474EC6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B3C6D">
              <w:rPr>
                <w:rFonts w:ascii="Angsana New" w:hAnsi="Angsana New" w:hint="eastAsia"/>
                <w:sz w:val="28"/>
                <w:cs/>
              </w:rPr>
              <w:t>30</w:t>
            </w:r>
            <w:r w:rsidRPr="00CB3C6D">
              <w:rPr>
                <w:rFonts w:ascii="Angsana New" w:hAnsi="Angsana New" w:hint="eastAsia"/>
                <w:sz w:val="28"/>
              </w:rPr>
              <w:t>,</w:t>
            </w:r>
            <w:r w:rsidRPr="00CB3C6D">
              <w:rPr>
                <w:rFonts w:ascii="Angsana New" w:hAnsi="Angsana New" w:hint="eastAsia"/>
                <w:sz w:val="28"/>
                <w:cs/>
              </w:rPr>
              <w:t>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2020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D6B14" w14:textId="40A5E2AA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3C6D">
              <w:rPr>
                <w:rFonts w:asciiTheme="majorBidi" w:hAnsiTheme="majorBidi" w:hint="eastAsia"/>
                <w:sz w:val="28"/>
                <w:cs/>
              </w:rPr>
              <w:t>150</w:t>
            </w:r>
            <w:r w:rsidRPr="00CB3C6D">
              <w:rPr>
                <w:rFonts w:asciiTheme="majorBidi" w:hAnsiTheme="majorBidi" w:cstheme="majorBidi" w:hint="eastAsia"/>
                <w:sz w:val="28"/>
              </w:rPr>
              <w:t>,</w:t>
            </w:r>
            <w:r w:rsidRPr="00CB3C6D">
              <w:rPr>
                <w:rFonts w:asciiTheme="majorBidi" w:hAnsiTheme="majorBidi" w:hint="eastAsia"/>
                <w:sz w:val="28"/>
                <w:cs/>
              </w:rPr>
              <w:t>749</w:t>
            </w:r>
          </w:p>
        </w:tc>
      </w:tr>
      <w:tr w:rsidR="00F069D3" w:rsidRPr="00C407F2" w14:paraId="7A85CAF9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976C" w14:textId="36F55A6B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4A2C8E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ED4B6" w14:textId="7D9A795C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A03DF">
              <w:rPr>
                <w:rFonts w:ascii="Angsana New" w:hAnsi="Angsana New" w:hint="eastAsia"/>
                <w:sz w:val="28"/>
                <w:cs/>
              </w:rPr>
              <w:t>24</w:t>
            </w:r>
            <w:r w:rsidRPr="00CA03DF">
              <w:rPr>
                <w:rFonts w:ascii="Angsana New" w:hAnsi="Angsana New" w:hint="eastAsia"/>
                <w:sz w:val="28"/>
              </w:rPr>
              <w:t>,</w:t>
            </w:r>
            <w:r w:rsidRPr="00CA03DF">
              <w:rPr>
                <w:rFonts w:ascii="Angsana New" w:hAnsi="Angsana New" w:hint="eastAsia"/>
                <w:sz w:val="28"/>
                <w:cs/>
              </w:rPr>
              <w:t>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33916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1DB47" w14:textId="2A2EAAFF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46C47">
              <w:rPr>
                <w:rFonts w:ascii="Angsana New" w:hAnsi="Angsana New" w:hint="eastAsia"/>
                <w:sz w:val="28"/>
                <w:cs/>
              </w:rPr>
              <w:t>(21</w:t>
            </w:r>
            <w:r w:rsidRPr="00346C47">
              <w:rPr>
                <w:rFonts w:ascii="Angsana New" w:hAnsi="Angsana New" w:hint="eastAsia"/>
                <w:sz w:val="28"/>
              </w:rPr>
              <w:t>,</w:t>
            </w:r>
            <w:r w:rsidRPr="00346C47">
              <w:rPr>
                <w:rFonts w:ascii="Angsana New" w:hAnsi="Angsana New" w:hint="eastAsia"/>
                <w:sz w:val="28"/>
                <w:cs/>
              </w:rPr>
              <w:t>764)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62E47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A1A75" w14:textId="5B62B3C1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4F8B">
              <w:rPr>
                <w:rFonts w:asciiTheme="majorBidi" w:hAnsiTheme="majorBidi" w:hint="eastAsia"/>
                <w:sz w:val="28"/>
                <w:cs/>
              </w:rPr>
              <w:t>2</w:t>
            </w:r>
            <w:r w:rsidRPr="00434F8B">
              <w:rPr>
                <w:rFonts w:asciiTheme="majorBidi" w:hAnsiTheme="majorBidi" w:hint="eastAsia"/>
                <w:sz w:val="28"/>
              </w:rPr>
              <w:t>,</w:t>
            </w:r>
            <w:r w:rsidRPr="00434F8B">
              <w:rPr>
                <w:rFonts w:asciiTheme="majorBidi" w:hAnsiTheme="majorBidi" w:hint="eastAsia"/>
                <w:sz w:val="28"/>
                <w:cs/>
              </w:rPr>
              <w:t>764</w:t>
            </w:r>
          </w:p>
        </w:tc>
      </w:tr>
      <w:tr w:rsidR="00F069D3" w:rsidRPr="00C407F2" w14:paraId="1FD16B84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B5CE" w14:textId="7496D903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รวมสินทรัพย์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5F3AE4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389B6" w14:textId="5A10497D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97AF7">
              <w:rPr>
                <w:rFonts w:ascii="Angsana New" w:hAnsi="Angsana New" w:hint="eastAsia"/>
                <w:b/>
                <w:bCs/>
                <w:sz w:val="28"/>
              </w:rPr>
              <w:t>196,28</w:t>
            </w:r>
            <w:r>
              <w:rPr>
                <w:rFonts w:ascii="Angsana New" w:hAnsi="Angsana New"/>
                <w:b/>
                <w:bCs/>
                <w:sz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D7EB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C6332E" w14:textId="3DE034ED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300B6">
              <w:rPr>
                <w:rFonts w:ascii="Angsana New" w:hAnsi="Angsana New" w:hint="eastAsia"/>
                <w:b/>
                <w:bCs/>
                <w:sz w:val="28"/>
              </w:rPr>
              <w:t>(42,76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  <w:r w:rsidRPr="00B300B6">
              <w:rPr>
                <w:rFonts w:ascii="Angsana New" w:hAnsi="Angsana New" w:hint="eastAsia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3943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EF991B" w14:textId="5D5B2CE1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74B3">
              <w:rPr>
                <w:rFonts w:asciiTheme="majorBidi" w:hAnsiTheme="majorBidi" w:cstheme="majorBidi" w:hint="eastAsia"/>
                <w:b/>
                <w:bCs/>
                <w:sz w:val="28"/>
              </w:rPr>
              <w:t>153,513</w:t>
            </w:r>
          </w:p>
        </w:tc>
      </w:tr>
      <w:tr w:rsidR="00F069D3" w:rsidRPr="00C407F2" w14:paraId="499A048E" w14:textId="77777777" w:rsidTr="00C513B3">
        <w:trPr>
          <w:trHeight w:val="321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5E1A" w14:textId="311D02DB" w:rsidR="00F069D3" w:rsidRPr="005F3AE4" w:rsidRDefault="00F069D3" w:rsidP="00F069D3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24D94C" w14:textId="77777777" w:rsidR="00F069D3" w:rsidRPr="00C3343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07E2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849AF" w14:textId="77777777" w:rsidR="00F069D3" w:rsidRPr="00065B73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9D96" w14:textId="77777777" w:rsidR="00F069D3" w:rsidRPr="00C407F2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4341" w14:textId="77777777" w:rsidR="00F069D3" w:rsidRPr="004C782D" w:rsidRDefault="00F069D3" w:rsidP="00F069D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35165" w:rsidRPr="00C407F2" w14:paraId="3136CD3D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A3AA" w14:textId="3D0F9662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6FB4" w14:textId="10EAD3F7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EFAE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8D541" w14:textId="36D7D3F3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9FFCD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FF24" w14:textId="41034E18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35165" w:rsidRPr="00C407F2" w14:paraId="6699AF4B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53E" w14:textId="1A091455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C2ACF">
              <w:rPr>
                <w:rFonts w:asciiTheme="majorBidi" w:hAnsiTheme="majorBidi" w:hint="cs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7FB6" w14:textId="695DB57A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C4D14">
              <w:rPr>
                <w:rFonts w:ascii="Angsana New" w:hAnsi="Angsana New" w:hint="eastAsia"/>
                <w:sz w:val="28"/>
              </w:rPr>
              <w:t>20,122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4371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31CC" w14:textId="4B07F6CA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33F60">
              <w:rPr>
                <w:rFonts w:ascii="Angsana New" w:hAnsi="Angsana New" w:hint="eastAsia"/>
                <w:sz w:val="28"/>
              </w:rPr>
              <w:t>4,033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40BD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8680" w14:textId="0B938BB0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C0C93">
              <w:rPr>
                <w:rFonts w:asciiTheme="majorBidi" w:hAnsiTheme="majorBidi" w:cstheme="majorBidi" w:hint="eastAsia"/>
                <w:sz w:val="28"/>
              </w:rPr>
              <w:t>24,155</w:t>
            </w:r>
          </w:p>
        </w:tc>
      </w:tr>
      <w:tr w:rsidR="00835165" w:rsidRPr="00C407F2" w14:paraId="3E8F7CC5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C56F" w14:textId="3D014C04" w:rsidR="00835165" w:rsidRPr="005F3AE4" w:rsidRDefault="00835165" w:rsidP="00835165">
            <w:pPr>
              <w:ind w:left="226" w:right="-29" w:hanging="226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E83D2B">
              <w:rPr>
                <w:rFonts w:asciiTheme="majorBidi" w:hAnsiTheme="majorBidi" w:hint="cs"/>
                <w:color w:val="000000"/>
                <w:sz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1076" w14:textId="7DB1C886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57B00">
              <w:rPr>
                <w:rFonts w:ascii="Angsana New" w:hAnsi="Angsana New" w:hint="eastAsia"/>
                <w:sz w:val="28"/>
              </w:rPr>
              <w:t>24</w:t>
            </w:r>
            <w:r w:rsidRPr="00F40DDA">
              <w:rPr>
                <w:rFonts w:ascii="Angsana New" w:hAnsi="Angsana New" w:hint="eastAsia"/>
                <w:sz w:val="28"/>
              </w:rPr>
              <w:t>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1503E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0180A" w14:textId="2866ACD9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C76AF">
              <w:rPr>
                <w:rFonts w:ascii="Angsana New" w:hAnsi="Angsana New" w:hint="eastAsia"/>
                <w:sz w:val="28"/>
              </w:rPr>
              <w:t>1,</w:t>
            </w:r>
            <w:r w:rsidRPr="00233F60">
              <w:rPr>
                <w:rFonts w:ascii="Angsana New" w:hAnsi="Angsana New" w:hint="eastAsia"/>
                <w:sz w:val="28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1658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0F838" w14:textId="0601D787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0A64">
              <w:rPr>
                <w:rFonts w:asciiTheme="majorBidi" w:hAnsiTheme="majorBidi" w:cstheme="majorBidi" w:hint="eastAsia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2C0A64">
              <w:rPr>
                <w:rFonts w:asciiTheme="majorBidi" w:hAnsiTheme="majorBidi" w:cstheme="majorBidi" w:hint="eastAsia"/>
                <w:sz w:val="28"/>
              </w:rPr>
              <w:t>,000</w:t>
            </w:r>
          </w:p>
        </w:tc>
      </w:tr>
      <w:tr w:rsidR="00835165" w:rsidRPr="00C407F2" w14:paraId="4FC85F48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7E7A" w14:textId="0FB60F97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6E3081">
              <w:rPr>
                <w:rFonts w:asciiTheme="majorBidi" w:hAnsiTheme="majorBidi" w:hint="cs"/>
                <w:color w:val="000000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BDF18" w14:textId="5680DA83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A5C0B">
              <w:rPr>
                <w:rFonts w:ascii="Angsana New" w:hAnsi="Angsana New" w:hint="eastAsia"/>
                <w:sz w:val="28"/>
              </w:rPr>
              <w:t>4,121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6E37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30D4C" w14:textId="284BB872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C05DCD">
              <w:rPr>
                <w:rFonts w:ascii="Angsana New" w:hAnsi="Angsana New" w:hint="eastAsia"/>
                <w:sz w:val="28"/>
              </w:rPr>
              <w:t>4,033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E3DE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F8B86" w14:textId="7BEFB39E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11F7F">
              <w:rPr>
                <w:rFonts w:asciiTheme="majorBidi" w:hAnsiTheme="majorBidi" w:cstheme="majorBidi" w:hint="eastAsia"/>
                <w:sz w:val="28"/>
              </w:rPr>
              <w:t>88</w:t>
            </w:r>
          </w:p>
        </w:tc>
      </w:tr>
      <w:tr w:rsidR="00835165" w:rsidRPr="00C407F2" w14:paraId="11D86C5B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3B15" w14:textId="35CABC2B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D57D6" w14:textId="3DA19C8E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62856">
              <w:rPr>
                <w:rFonts w:ascii="Angsana New" w:hAnsi="Angsana New" w:hint="eastAsia"/>
                <w:b/>
                <w:bCs/>
                <w:sz w:val="28"/>
                <w:cs/>
              </w:rPr>
              <w:t>48</w:t>
            </w:r>
            <w:r w:rsidRPr="00A62856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A62856">
              <w:rPr>
                <w:rFonts w:ascii="Angsana New" w:hAnsi="Angsana New" w:hint="eastAsia"/>
                <w:b/>
                <w:bCs/>
                <w:sz w:val="28"/>
                <w:cs/>
              </w:rPr>
              <w:t>743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FAA52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65F61C" w14:textId="7BFFD2BE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86B6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FFB53A" w14:textId="2044B717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222A8">
              <w:rPr>
                <w:rFonts w:asciiTheme="majorBidi" w:hAnsiTheme="majorBidi" w:hint="eastAsia"/>
                <w:b/>
                <w:bCs/>
                <w:sz w:val="28"/>
                <w:cs/>
              </w:rPr>
              <w:t>50</w:t>
            </w:r>
            <w:r w:rsidRPr="00BC6064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BC6064">
              <w:rPr>
                <w:rFonts w:asciiTheme="majorBidi" w:hAnsiTheme="majorBidi" w:hint="eastAsia"/>
                <w:b/>
                <w:bCs/>
                <w:sz w:val="28"/>
                <w:cs/>
              </w:rPr>
              <w:t>243</w:t>
            </w:r>
          </w:p>
        </w:tc>
      </w:tr>
      <w:tr w:rsidR="00835165" w:rsidRPr="00C407F2" w14:paraId="42E811E1" w14:textId="77777777" w:rsidTr="00C513B3">
        <w:trPr>
          <w:trHeight w:val="285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5469" w14:textId="2B24BEE1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3CFB69" w14:textId="77777777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DEFC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83C7E" w14:textId="77777777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8A88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07EA9" w14:textId="77777777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35165" w:rsidRPr="00C407F2" w14:paraId="03567450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6638" w14:textId="4CE51605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85107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5C5F" w14:textId="77777777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CD0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6929" w14:textId="77777777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1C51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221C7" w14:textId="77777777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35165" w:rsidRPr="00C407F2" w14:paraId="20EAD412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93BB" w14:textId="0B8AA931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4B2BF4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03E28" w14:textId="61897B70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138F">
              <w:rPr>
                <w:rFonts w:ascii="Angsana New" w:hAnsi="Angsana New" w:hint="eastAsia"/>
                <w:sz w:val="28"/>
                <w:cs/>
              </w:rPr>
              <w:t>54</w:t>
            </w:r>
            <w:r w:rsidRPr="00C1138F">
              <w:rPr>
                <w:rFonts w:ascii="Angsana New" w:hAnsi="Angsana New" w:hint="eastAsia"/>
                <w:sz w:val="28"/>
              </w:rPr>
              <w:t>,</w:t>
            </w:r>
            <w:r w:rsidRPr="00C1138F">
              <w:rPr>
                <w:rFonts w:ascii="Angsana New" w:hAnsi="Angsana New" w:hint="eastAsia"/>
                <w:sz w:val="28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5A79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4BAE9" w14:textId="72517231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836ED">
              <w:rPr>
                <w:rFonts w:ascii="Angsana New" w:hAnsi="Angsana New" w:hint="eastAsia"/>
                <w:sz w:val="28"/>
                <w:cs/>
              </w:rPr>
              <w:t>1</w:t>
            </w:r>
            <w:r w:rsidRPr="00F836ED">
              <w:rPr>
                <w:rFonts w:ascii="Angsana New" w:hAnsi="Angsana New" w:hint="eastAsia"/>
                <w:sz w:val="28"/>
              </w:rPr>
              <w:t>,</w:t>
            </w:r>
            <w:r w:rsidRPr="00F836ED">
              <w:rPr>
                <w:rFonts w:ascii="Angsana New" w:hAnsi="Angsana New" w:hint="eastAsia"/>
                <w:sz w:val="28"/>
                <w:cs/>
              </w:rPr>
              <w:t>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4626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700E9" w14:textId="3996C154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338D">
              <w:rPr>
                <w:rFonts w:asciiTheme="majorBidi" w:hAnsiTheme="majorBidi" w:hint="eastAsia"/>
                <w:sz w:val="28"/>
                <w:cs/>
              </w:rPr>
              <w:t>5</w:t>
            </w:r>
            <w:r>
              <w:rPr>
                <w:rFonts w:asciiTheme="majorBidi" w:hAnsiTheme="majorBidi"/>
                <w:sz w:val="28"/>
              </w:rPr>
              <w:t>2</w:t>
            </w:r>
            <w:r w:rsidRPr="00A5338D">
              <w:rPr>
                <w:rFonts w:asciiTheme="majorBidi" w:hAnsiTheme="majorBidi" w:hint="eastAsia"/>
                <w:sz w:val="28"/>
              </w:rPr>
              <w:t>,</w:t>
            </w:r>
            <w:r w:rsidRPr="00A5338D">
              <w:rPr>
                <w:rFonts w:asciiTheme="majorBidi" w:hAnsiTheme="majorBidi" w:hint="eastAsia"/>
                <w:sz w:val="28"/>
                <w:cs/>
              </w:rPr>
              <w:t>500</w:t>
            </w:r>
          </w:p>
        </w:tc>
      </w:tr>
      <w:tr w:rsidR="00835165" w:rsidRPr="00C407F2" w14:paraId="64CEC19D" w14:textId="77777777" w:rsidTr="00B2514F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32A4" w14:textId="67839359" w:rsidR="00835165" w:rsidRPr="005F3AE4" w:rsidRDefault="00835165" w:rsidP="00835165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หนี้สิน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ไม่</w:t>
            </w:r>
            <w:r w:rsidRPr="00AE668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ABD09" w14:textId="3DB8A363" w:rsidR="00835165" w:rsidRPr="00C3343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1138F">
              <w:rPr>
                <w:rFonts w:ascii="Angsana New" w:hAnsi="Angsana New" w:hint="eastAsia"/>
                <w:b/>
                <w:bCs/>
                <w:sz w:val="28"/>
                <w:cs/>
              </w:rPr>
              <w:t>54</w:t>
            </w:r>
            <w:r w:rsidRPr="00C1138F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C1138F">
              <w:rPr>
                <w:rFonts w:ascii="Angsana New" w:hAnsi="Angsana New" w:hint="eastAsia"/>
                <w:b/>
                <w:bCs/>
                <w:sz w:val="28"/>
                <w:cs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B4B3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AF3DF" w14:textId="6F60CF93" w:rsidR="00835165" w:rsidRPr="00065B73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1</w:t>
            </w:r>
            <w:r w:rsidRPr="00B74F77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 w:rsidRPr="00B74F77">
              <w:rPr>
                <w:rFonts w:ascii="Angsana New" w:hAnsi="Angsana New" w:hint="eastAsia"/>
                <w:b/>
                <w:bCs/>
                <w:sz w:val="28"/>
                <w:cs/>
              </w:rPr>
              <w:t>500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A785E" w14:textId="77777777" w:rsidR="00835165" w:rsidRPr="00C407F2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489D7F" w14:textId="70082699" w:rsidR="00835165" w:rsidRPr="004C782D" w:rsidRDefault="00835165" w:rsidP="0083516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5338D">
              <w:rPr>
                <w:rFonts w:asciiTheme="majorBidi" w:hAnsiTheme="majorBidi" w:hint="eastAsia"/>
                <w:b/>
                <w:bCs/>
                <w:sz w:val="28"/>
                <w:cs/>
              </w:rPr>
              <w:t>5</w:t>
            </w:r>
            <w:r>
              <w:rPr>
                <w:rFonts w:asciiTheme="majorBidi" w:hAnsiTheme="majorBidi"/>
                <w:b/>
                <w:bCs/>
                <w:sz w:val="28"/>
              </w:rPr>
              <w:t>2</w:t>
            </w:r>
            <w:r w:rsidRPr="00A5338D">
              <w:rPr>
                <w:rFonts w:asciiTheme="majorBidi" w:hAnsiTheme="majorBidi" w:hint="eastAsia"/>
                <w:b/>
                <w:bCs/>
                <w:sz w:val="28"/>
              </w:rPr>
              <w:t>,</w:t>
            </w:r>
            <w:r w:rsidRPr="00A5338D">
              <w:rPr>
                <w:rFonts w:asciiTheme="majorBidi" w:hAnsiTheme="majorBidi" w:hint="eastAsia"/>
                <w:b/>
                <w:bCs/>
                <w:sz w:val="28"/>
                <w:cs/>
              </w:rPr>
              <w:t>500</w:t>
            </w:r>
          </w:p>
        </w:tc>
      </w:tr>
      <w:tr w:rsidR="00EC4E48" w:rsidRPr="00C407F2" w14:paraId="25D6D713" w14:textId="77777777" w:rsidTr="00EC4E48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E9F5" w14:textId="2D436771" w:rsidR="00EC4E48" w:rsidRDefault="00EC4E48" w:rsidP="00EC4E4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572733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ส่วนของผู้ถือหุ้น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2B5A" w14:textId="77777777" w:rsidR="00EC4E48" w:rsidRPr="00C1138F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7033F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462C6" w14:textId="77777777" w:rsidR="00EC4E48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2C6F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B6462" w14:textId="77777777" w:rsidR="00EC4E48" w:rsidRPr="00A5338D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</w:tr>
      <w:tr w:rsidR="00EC4E48" w:rsidRPr="00C407F2" w14:paraId="6F0F835A" w14:textId="77777777" w:rsidTr="00EC4E48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0330" w14:textId="0DE42DC0" w:rsidR="00EC4E48" w:rsidRDefault="00EC4E48" w:rsidP="00EC4E4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กำไร</w:t>
            </w:r>
            <w:r w:rsidRPr="002A43FF">
              <w:rPr>
                <w:rFonts w:asciiTheme="majorBidi" w:hAnsiTheme="majorBidi"/>
                <w:color w:val="000000"/>
                <w:sz w:val="28"/>
                <w:cs/>
              </w:rPr>
              <w:t xml:space="preserve"> (</w:t>
            </w: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ขาดทุน</w:t>
            </w:r>
            <w:r w:rsidRPr="002A43FF">
              <w:rPr>
                <w:rFonts w:asciiTheme="majorBidi" w:hAnsiTheme="majorBidi"/>
                <w:color w:val="000000"/>
                <w:sz w:val="28"/>
                <w:cs/>
              </w:rPr>
              <w:t xml:space="preserve">) </w:t>
            </w:r>
            <w:r w:rsidRPr="002A43FF">
              <w:rPr>
                <w:rFonts w:asciiTheme="majorBidi" w:hAnsiTheme="majorBidi" w:hint="cs"/>
                <w:color w:val="000000"/>
                <w:sz w:val="28"/>
                <w:cs/>
              </w:rPr>
              <w:t>สะสมยังไม่ได้จัดสรร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202E" w14:textId="5E251419" w:rsidR="00EC4E48" w:rsidRPr="00C1138F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F1286">
              <w:rPr>
                <w:rFonts w:ascii="Angsana New" w:hAnsi="Angsana New" w:hint="eastAsia"/>
                <w:sz w:val="28"/>
                <w:cs/>
              </w:rPr>
              <w:t>(</w:t>
            </w:r>
            <w:r w:rsidR="00B4562D">
              <w:rPr>
                <w:rFonts w:ascii="Angsana New" w:hAnsi="Angsana New"/>
                <w:sz w:val="28"/>
              </w:rPr>
              <w:t>147,855</w:t>
            </w:r>
            <w:r w:rsidRPr="002F1286">
              <w:rPr>
                <w:rFonts w:ascii="Angsana New" w:hAnsi="Angsana New" w:hint="eastAsia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5317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44CAE" w14:textId="6062D342" w:rsidR="00EC4E48" w:rsidRDefault="007D67EE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994F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C4D56" w14:textId="1220AC59" w:rsidR="00EC4E48" w:rsidRPr="00A5338D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2F1286">
              <w:rPr>
                <w:rFonts w:asciiTheme="majorBidi" w:hAnsiTheme="majorBidi" w:hint="eastAsia"/>
                <w:sz w:val="28"/>
                <w:cs/>
              </w:rPr>
              <w:t>(</w:t>
            </w:r>
            <w:r w:rsidR="001B0319">
              <w:rPr>
                <w:rFonts w:asciiTheme="majorBidi" w:hAnsiTheme="majorBidi"/>
                <w:sz w:val="28"/>
              </w:rPr>
              <w:t>147,558</w:t>
            </w:r>
            <w:r w:rsidRPr="002F1286">
              <w:rPr>
                <w:rFonts w:asciiTheme="majorBidi" w:hAnsiTheme="majorBidi" w:hint="eastAsia"/>
                <w:sz w:val="28"/>
                <w:cs/>
              </w:rPr>
              <w:t>)</w:t>
            </w:r>
          </w:p>
        </w:tc>
      </w:tr>
      <w:tr w:rsidR="00EC4E48" w:rsidRPr="00C407F2" w14:paraId="1F37D41C" w14:textId="77777777" w:rsidTr="00EC4E48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E1C6A" w14:textId="777E6B94" w:rsidR="00EC4E48" w:rsidRDefault="00EC4E48" w:rsidP="00EC4E4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0352CF">
              <w:rPr>
                <w:rFonts w:asciiTheme="majorBidi" w:hAnsiTheme="majorBidi" w:hint="cs"/>
                <w:color w:val="000000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4EB0C" w14:textId="67996D22" w:rsidR="00EC4E48" w:rsidRPr="00C1138F" w:rsidRDefault="007D67EE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EB59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693D2" w14:textId="07D126F2" w:rsidR="00EC4E48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F1286">
              <w:rPr>
                <w:rFonts w:ascii="Angsana New" w:hAnsi="Angsana New" w:hint="cs"/>
                <w:sz w:val="28"/>
                <w:cs/>
              </w:rPr>
              <w:t>(</w:t>
            </w:r>
            <w:r w:rsidR="001B0319">
              <w:rPr>
                <w:rFonts w:ascii="Angsana New" w:hAnsi="Angsana New"/>
                <w:sz w:val="28"/>
              </w:rPr>
              <w:t>297</w:t>
            </w:r>
            <w:r w:rsidRPr="002F128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94A3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017A4" w14:textId="624E62DE" w:rsidR="00EC4E48" w:rsidRPr="00A5338D" w:rsidRDefault="001B0319" w:rsidP="00EC4E4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(297)</w:t>
            </w:r>
          </w:p>
        </w:tc>
      </w:tr>
      <w:tr w:rsidR="00EC4E48" w:rsidRPr="00C407F2" w14:paraId="5F0101A3" w14:textId="77777777" w:rsidTr="00C513B3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2743" w14:textId="0EDA2B65" w:rsidR="00EC4E48" w:rsidRDefault="00EC4E48" w:rsidP="00EC4E48">
            <w:pPr>
              <w:ind w:right="-29"/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</w:pPr>
            <w:r w:rsidRPr="00EA5FF0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D158D" w14:textId="09C69906" w:rsidR="00EC4E48" w:rsidRPr="00C1138F" w:rsidRDefault="00BC3FDA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3FDA">
              <w:rPr>
                <w:rFonts w:ascii="Angsana New" w:hAnsi="Angsana New" w:hint="eastAsia"/>
                <w:b/>
                <w:bCs/>
                <w:sz w:val="28"/>
              </w:rPr>
              <w:t>(147,855)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07E65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6D96B2" w14:textId="696B7CD9" w:rsidR="00EC4E48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18BC" w14:textId="77777777" w:rsidR="00EC4E48" w:rsidRPr="00C407F2" w:rsidRDefault="00EC4E48" w:rsidP="00EC4E48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30B79E" w14:textId="1DF004DB" w:rsidR="00EC4E48" w:rsidRPr="00A5338D" w:rsidRDefault="00F5483F" w:rsidP="00EC4E48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(147,855)</w:t>
            </w:r>
          </w:p>
        </w:tc>
      </w:tr>
    </w:tbl>
    <w:p w14:paraId="078E7273" w14:textId="2320705E" w:rsidR="00172CCA" w:rsidRDefault="00172CCA" w:rsidP="00C513B3">
      <w:pPr>
        <w:overflowPunct/>
        <w:autoSpaceDE/>
        <w:autoSpaceDN/>
        <w:adjustRightInd/>
        <w:textAlignment w:val="auto"/>
        <w:rPr>
          <w:rFonts w:asciiTheme="majorBidi" w:eastAsia="Angsana New" w:hAnsiTheme="majorBidi" w:cstheme="majorBidi"/>
          <w:sz w:val="28"/>
          <w:cs/>
        </w:rPr>
      </w:pPr>
    </w:p>
    <w:sectPr w:rsidR="00172CCA" w:rsidSect="00C270CC"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36" w:bottom="1440" w:left="1440" w:header="864" w:footer="432" w:gutter="0"/>
      <w:paperSrc w:first="7" w:other="7"/>
      <w:pgNumType w:start="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B681B" w14:textId="77777777" w:rsidR="00EA6331" w:rsidRDefault="00EA6331">
      <w:pPr>
        <w:rPr>
          <w:rFonts w:hint="eastAsia"/>
        </w:rPr>
      </w:pPr>
      <w:r>
        <w:separator/>
      </w:r>
    </w:p>
  </w:endnote>
  <w:endnote w:type="continuationSeparator" w:id="0">
    <w:p w14:paraId="03B2A71A" w14:textId="77777777" w:rsidR="00EA6331" w:rsidRDefault="00EA6331">
      <w:pPr>
        <w:rPr>
          <w:rFonts w:hint="eastAsia"/>
        </w:rPr>
      </w:pPr>
      <w:r>
        <w:continuationSeparator/>
      </w:r>
    </w:p>
  </w:endnote>
  <w:endnote w:type="continuationNotice" w:id="1">
    <w:p w14:paraId="4E1AD21A" w14:textId="77777777" w:rsidR="00EA6331" w:rsidRDefault="00EA633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AFE5E" w14:textId="1C2FD7A7" w:rsidR="00A73DBA" w:rsidRPr="008532CD" w:rsidRDefault="00004177" w:rsidP="008532CD">
    <w:pPr>
      <w:pStyle w:val="Footer"/>
      <w:jc w:val="right"/>
      <w:rPr>
        <w:rFonts w:hint="eastAsia"/>
      </w:rPr>
    </w:pPr>
    <w:sdt>
      <w:sdtPr>
        <w:id w:val="-3264500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73DBA"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A73DBA"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A73DBA"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32"/>
          </w:rPr>
          <w:t>33</w:t>
        </w:r>
        <w:r w:rsidR="00A73DBA"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A73DBA" w:rsidRPr="005C6B93" w:rsidRDefault="00A73DB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 w:rsidR="00004177">
          <w:rPr>
            <w:rFonts w:asciiTheme="majorBidi" w:hAnsiTheme="majorBidi" w:cstheme="majorBidi"/>
            <w:noProof/>
            <w:sz w:val="28"/>
          </w:rPr>
          <w:t>48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A73DBA" w:rsidRDefault="00A73DBA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33467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23ADCFF6" w14:textId="77777777" w:rsidR="00C60E1B" w:rsidRPr="005C6B93" w:rsidRDefault="00C60E1B" w:rsidP="00C60E1B">
        <w:pPr>
          <w:pStyle w:val="Footer"/>
          <w:ind w:right="-356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 w:rsidR="00004177">
          <w:rPr>
            <w:rFonts w:asciiTheme="majorBidi" w:hAnsiTheme="majorBidi" w:cstheme="majorBidi"/>
            <w:noProof/>
            <w:sz w:val="28"/>
          </w:rPr>
          <w:t>49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E0FDD2B" w14:textId="77777777" w:rsidR="00600579" w:rsidRDefault="00600579">
    <w:pPr>
      <w:pStyle w:val="Footer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68349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DB02037" w14:textId="77777777" w:rsidR="00C60E1B" w:rsidRPr="005C6B93" w:rsidRDefault="00C60E1B" w:rsidP="00C60E1B">
        <w:pPr>
          <w:pStyle w:val="Footer"/>
          <w:ind w:right="-7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 w:rsidR="00004177">
          <w:rPr>
            <w:rFonts w:asciiTheme="majorBidi" w:hAnsiTheme="majorBidi" w:cstheme="majorBidi"/>
            <w:noProof/>
            <w:sz w:val="28"/>
          </w:rPr>
          <w:t>51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8D0D664" w14:textId="77777777" w:rsidR="00600579" w:rsidRDefault="00600579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9B3C6" w14:textId="77777777" w:rsidR="00EA6331" w:rsidRDefault="00EA6331">
      <w:pPr>
        <w:rPr>
          <w:rFonts w:hint="eastAsia"/>
        </w:rPr>
      </w:pPr>
      <w:r>
        <w:separator/>
      </w:r>
    </w:p>
  </w:footnote>
  <w:footnote w:type="continuationSeparator" w:id="0">
    <w:p w14:paraId="31C844D4" w14:textId="77777777" w:rsidR="00EA6331" w:rsidRDefault="00EA6331">
      <w:pPr>
        <w:rPr>
          <w:rFonts w:hint="eastAsia"/>
        </w:rPr>
      </w:pPr>
      <w:r>
        <w:continuationSeparator/>
      </w:r>
    </w:p>
  </w:footnote>
  <w:footnote w:type="continuationNotice" w:id="1">
    <w:p w14:paraId="43F847DF" w14:textId="77777777" w:rsidR="00EA6331" w:rsidRDefault="00EA633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4B785" w14:textId="77777777" w:rsidR="00D8707B" w:rsidRDefault="00D8707B" w:rsidP="00D8707B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D53CE0">
      <w:rPr>
        <w:rFonts w:ascii="Angsana New" w:hAnsi="Angsana New" w:hint="cs"/>
        <w:b/>
        <w:bCs/>
        <w:sz w:val="28"/>
        <w:cs/>
      </w:rPr>
      <w:t>บริษัท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ทาคูนิ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กรุ๊ป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จำกัด</w:t>
    </w:r>
    <w:r w:rsidRPr="00D53CE0">
      <w:rPr>
        <w:rFonts w:ascii="Angsana New" w:hAnsi="Angsana New"/>
        <w:b/>
        <w:bCs/>
        <w:sz w:val="28"/>
        <w:cs/>
      </w:rPr>
      <w:t xml:space="preserve"> (</w:t>
    </w:r>
    <w:r w:rsidRPr="00D53CE0">
      <w:rPr>
        <w:rFonts w:ascii="Angsana New" w:hAnsi="Angsana New" w:hint="cs"/>
        <w:b/>
        <w:bCs/>
        <w:sz w:val="28"/>
        <w:cs/>
      </w:rPr>
      <w:t>มหาชน</w:t>
    </w:r>
    <w:r w:rsidRPr="00D53CE0">
      <w:rPr>
        <w:rFonts w:ascii="Angsana New" w:hAnsi="Angsana New"/>
        <w:b/>
        <w:bCs/>
        <w:sz w:val="28"/>
        <w:cs/>
      </w:rPr>
      <w:t xml:space="preserve">) </w:t>
    </w:r>
  </w:p>
  <w:p w14:paraId="3BCF515A" w14:textId="77777777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6F62B312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563862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28"/>
      </w:rPr>
      <w:t>3</w:t>
    </w:r>
    <w:r w:rsidR="00B2010D">
      <w:rPr>
        <w:rFonts w:ascii="Angsana New" w:hAnsi="Angsana New"/>
        <w:b/>
        <w:bCs/>
        <w:sz w:val="28"/>
      </w:rPr>
      <w:t>1</w:t>
    </w:r>
    <w:r>
      <w:rPr>
        <w:rFonts w:ascii="Angsana New" w:hAnsi="Angsana New"/>
        <w:b/>
        <w:bCs/>
        <w:sz w:val="28"/>
      </w:rPr>
      <w:t xml:space="preserve"> </w:t>
    </w:r>
    <w:r w:rsidR="00B2010D">
      <w:rPr>
        <w:rFonts w:ascii="Angsana New" w:hAnsi="Angsana New" w:hint="cs"/>
        <w:b/>
        <w:bCs/>
        <w:sz w:val="28"/>
        <w:cs/>
      </w:rPr>
      <w:t>มีนาคม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B2010D">
      <w:rPr>
        <w:rFonts w:ascii="Angsana New" w:hAnsi="Angsana New"/>
        <w:b/>
        <w:bCs/>
        <w:sz w:val="28"/>
      </w:rPr>
      <w:t>8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024F2" w14:textId="77777777" w:rsidR="00D8707B" w:rsidRDefault="00D8707B" w:rsidP="00D8707B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D53CE0">
      <w:rPr>
        <w:rFonts w:ascii="Angsana New" w:hAnsi="Angsana New" w:hint="cs"/>
        <w:b/>
        <w:bCs/>
        <w:sz w:val="28"/>
        <w:cs/>
      </w:rPr>
      <w:t>บริษัท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ทาคูนิ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กรุ๊ป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จำกัด</w:t>
    </w:r>
    <w:r w:rsidRPr="00D53CE0">
      <w:rPr>
        <w:rFonts w:ascii="Angsana New" w:hAnsi="Angsana New"/>
        <w:b/>
        <w:bCs/>
        <w:sz w:val="28"/>
        <w:cs/>
      </w:rPr>
      <w:t xml:space="preserve"> (</w:t>
    </w:r>
    <w:r w:rsidRPr="00D53CE0">
      <w:rPr>
        <w:rFonts w:ascii="Angsana New" w:hAnsi="Angsana New" w:hint="cs"/>
        <w:b/>
        <w:bCs/>
        <w:sz w:val="28"/>
        <w:cs/>
      </w:rPr>
      <w:t>มหาชน</w:t>
    </w:r>
    <w:r w:rsidRPr="00D53CE0">
      <w:rPr>
        <w:rFonts w:ascii="Angsana New" w:hAnsi="Angsana New"/>
        <w:b/>
        <w:bCs/>
        <w:sz w:val="28"/>
        <w:cs/>
      </w:rPr>
      <w:t xml:space="preserve">) </w:t>
    </w:r>
  </w:p>
  <w:p w14:paraId="051DF121" w14:textId="77777777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5E2C79E3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BF2398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28"/>
      </w:rPr>
      <w:t>3</w:t>
    </w:r>
    <w:r w:rsidR="00D8707B">
      <w:rPr>
        <w:rFonts w:ascii="Angsana New" w:hAnsi="Angsana New"/>
        <w:b/>
        <w:bCs/>
        <w:sz w:val="28"/>
      </w:rPr>
      <w:t xml:space="preserve">1 </w:t>
    </w:r>
    <w:r w:rsidR="00D8707B">
      <w:rPr>
        <w:rFonts w:ascii="Angsana New" w:hAnsi="Angsana New" w:hint="cs"/>
        <w:b/>
        <w:bCs/>
        <w:sz w:val="28"/>
        <w:cs/>
      </w:rPr>
      <w:t xml:space="preserve">มีนาคม </w:t>
    </w:r>
    <w:r w:rsidR="00350DE3">
      <w:rPr>
        <w:rFonts w:ascii="Angsana New" w:hAnsi="Angsana New"/>
        <w:b/>
        <w:bCs/>
        <w:sz w:val="28"/>
      </w:rPr>
      <w:t>2568</w:t>
    </w:r>
  </w:p>
  <w:p w14:paraId="1E198EBA" w14:textId="2CFE62DC" w:rsidR="00A73DBA" w:rsidRDefault="00A73DBA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44D1AF0"/>
    <w:multiLevelType w:val="hybridMultilevel"/>
    <w:tmpl w:val="33CEB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97DDC"/>
    <w:multiLevelType w:val="hybridMultilevel"/>
    <w:tmpl w:val="8EEA3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86BEE"/>
    <w:multiLevelType w:val="hybridMultilevel"/>
    <w:tmpl w:val="20EC84EE"/>
    <w:lvl w:ilvl="0" w:tplc="CC36C38A">
      <w:numFmt w:val="bullet"/>
      <w:lvlText w:val=""/>
      <w:lvlJc w:val="left"/>
      <w:pPr>
        <w:ind w:left="720" w:hanging="360"/>
      </w:pPr>
      <w:rPr>
        <w:rFonts w:ascii="Symbol" w:eastAsia="Malgun Gothic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2934FBB"/>
    <w:multiLevelType w:val="hybridMultilevel"/>
    <w:tmpl w:val="2AB852F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F408EE"/>
    <w:multiLevelType w:val="multilevel"/>
    <w:tmpl w:val="7F9266C8"/>
    <w:lvl w:ilvl="0">
      <w:start w:val="1"/>
      <w:numFmt w:val="none"/>
      <w:lvlText w:val="32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1FB33C82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1771B98"/>
    <w:multiLevelType w:val="hybridMultilevel"/>
    <w:tmpl w:val="94D64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15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24">
    <w:nsid w:val="43B95B37"/>
    <w:multiLevelType w:val="hybridMultilevel"/>
    <w:tmpl w:val="12F0F5BA"/>
    <w:lvl w:ilvl="0" w:tplc="8D300F6A">
      <w:start w:val="1"/>
      <w:numFmt w:val="decimal"/>
      <w:lvlText w:val="2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6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5DA00EC2"/>
    <w:multiLevelType w:val="hybridMultilevel"/>
    <w:tmpl w:val="BF026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75631E"/>
    <w:multiLevelType w:val="hybridMultilevel"/>
    <w:tmpl w:val="124431EA"/>
    <w:lvl w:ilvl="0" w:tplc="E36E6D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FF4A11"/>
    <w:multiLevelType w:val="hybridMultilevel"/>
    <w:tmpl w:val="673AA25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5D03306"/>
    <w:multiLevelType w:val="multilevel"/>
    <w:tmpl w:val="D270A4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34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35">
    <w:nsid w:val="67950357"/>
    <w:multiLevelType w:val="hybridMultilevel"/>
    <w:tmpl w:val="374256F6"/>
    <w:lvl w:ilvl="0" w:tplc="650E37D4">
      <w:start w:val="31"/>
      <w:numFmt w:val="bullet"/>
      <w:lvlText w:val="-"/>
      <w:lvlJc w:val="left"/>
      <w:pPr>
        <w:ind w:left="1210" w:hanging="85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8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788B5152"/>
    <w:multiLevelType w:val="multilevel"/>
    <w:tmpl w:val="DAE290E6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40"/>
  </w:num>
  <w:num w:numId="3">
    <w:abstractNumId w:val="15"/>
  </w:num>
  <w:num w:numId="4">
    <w:abstractNumId w:val="27"/>
  </w:num>
  <w:num w:numId="5">
    <w:abstractNumId w:val="10"/>
  </w:num>
  <w:num w:numId="6">
    <w:abstractNumId w:val="19"/>
  </w:num>
  <w:num w:numId="7">
    <w:abstractNumId w:val="17"/>
  </w:num>
  <w:num w:numId="8">
    <w:abstractNumId w:val="32"/>
  </w:num>
  <w:num w:numId="9">
    <w:abstractNumId w:val="21"/>
  </w:num>
  <w:num w:numId="10">
    <w:abstractNumId w:val="23"/>
  </w:num>
  <w:num w:numId="11">
    <w:abstractNumId w:val="9"/>
  </w:num>
  <w:num w:numId="12">
    <w:abstractNumId w:val="22"/>
  </w:num>
  <w:num w:numId="13">
    <w:abstractNumId w:val="0"/>
  </w:num>
  <w:num w:numId="14">
    <w:abstractNumId w:val="36"/>
  </w:num>
  <w:num w:numId="15">
    <w:abstractNumId w:val="7"/>
  </w:num>
  <w:num w:numId="16">
    <w:abstractNumId w:val="20"/>
  </w:num>
  <w:num w:numId="17">
    <w:abstractNumId w:val="11"/>
  </w:num>
  <w:num w:numId="18">
    <w:abstractNumId w:val="28"/>
  </w:num>
  <w:num w:numId="19">
    <w:abstractNumId w:val="14"/>
  </w:num>
  <w:num w:numId="20">
    <w:abstractNumId w:val="4"/>
  </w:num>
  <w:num w:numId="21">
    <w:abstractNumId w:val="25"/>
  </w:num>
  <w:num w:numId="22">
    <w:abstractNumId w:val="5"/>
  </w:num>
  <w:num w:numId="23">
    <w:abstractNumId w:val="26"/>
  </w:num>
  <w:num w:numId="24">
    <w:abstractNumId w:val="38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"/>
  </w:num>
  <w:num w:numId="28">
    <w:abstractNumId w:val="35"/>
  </w:num>
  <w:num w:numId="29">
    <w:abstractNumId w:val="31"/>
  </w:num>
  <w:num w:numId="30">
    <w:abstractNumId w:val="33"/>
  </w:num>
  <w:num w:numId="31">
    <w:abstractNumId w:val="3"/>
  </w:num>
  <w:num w:numId="32">
    <w:abstractNumId w:val="37"/>
  </w:num>
  <w:num w:numId="33">
    <w:abstractNumId w:val="34"/>
  </w:num>
  <w:num w:numId="34">
    <w:abstractNumId w:val="29"/>
  </w:num>
  <w:num w:numId="35">
    <w:abstractNumId w:val="1"/>
  </w:num>
  <w:num w:numId="36">
    <w:abstractNumId w:val="13"/>
  </w:num>
  <w:num w:numId="37">
    <w:abstractNumId w:val="30"/>
  </w:num>
  <w:num w:numId="38">
    <w:abstractNumId w:val="18"/>
  </w:num>
  <w:num w:numId="39">
    <w:abstractNumId w:val="6"/>
  </w:num>
  <w:num w:numId="40">
    <w:abstractNumId w:val="8"/>
  </w:num>
  <w:num w:numId="41">
    <w:abstractNumId w:val="24"/>
  </w:num>
  <w:num w:numId="42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00A"/>
    <w:rsid w:val="00000297"/>
    <w:rsid w:val="000006B8"/>
    <w:rsid w:val="00000DE4"/>
    <w:rsid w:val="00000F13"/>
    <w:rsid w:val="000010C1"/>
    <w:rsid w:val="0000148F"/>
    <w:rsid w:val="000016C7"/>
    <w:rsid w:val="000017AD"/>
    <w:rsid w:val="000018FF"/>
    <w:rsid w:val="000019EA"/>
    <w:rsid w:val="00001A39"/>
    <w:rsid w:val="00001A93"/>
    <w:rsid w:val="00001B76"/>
    <w:rsid w:val="00001F07"/>
    <w:rsid w:val="00002134"/>
    <w:rsid w:val="00002334"/>
    <w:rsid w:val="00002443"/>
    <w:rsid w:val="00002500"/>
    <w:rsid w:val="00002A33"/>
    <w:rsid w:val="00002C00"/>
    <w:rsid w:val="00002E63"/>
    <w:rsid w:val="00002FEF"/>
    <w:rsid w:val="00002FF6"/>
    <w:rsid w:val="000030B9"/>
    <w:rsid w:val="00003476"/>
    <w:rsid w:val="000034F3"/>
    <w:rsid w:val="00003722"/>
    <w:rsid w:val="000039EF"/>
    <w:rsid w:val="00003A2E"/>
    <w:rsid w:val="00003A40"/>
    <w:rsid w:val="00003BB7"/>
    <w:rsid w:val="00003DCA"/>
    <w:rsid w:val="00003E9C"/>
    <w:rsid w:val="00004177"/>
    <w:rsid w:val="00004287"/>
    <w:rsid w:val="00004340"/>
    <w:rsid w:val="0000437D"/>
    <w:rsid w:val="000046BF"/>
    <w:rsid w:val="00004CE6"/>
    <w:rsid w:val="00004F1E"/>
    <w:rsid w:val="00005373"/>
    <w:rsid w:val="00005506"/>
    <w:rsid w:val="00005667"/>
    <w:rsid w:val="000056EE"/>
    <w:rsid w:val="000057E8"/>
    <w:rsid w:val="00005911"/>
    <w:rsid w:val="000059F6"/>
    <w:rsid w:val="00005B39"/>
    <w:rsid w:val="00005BFB"/>
    <w:rsid w:val="00005DE1"/>
    <w:rsid w:val="00005E32"/>
    <w:rsid w:val="00005E6C"/>
    <w:rsid w:val="00006221"/>
    <w:rsid w:val="000063B7"/>
    <w:rsid w:val="0000666D"/>
    <w:rsid w:val="00006A46"/>
    <w:rsid w:val="00006B7B"/>
    <w:rsid w:val="0001016A"/>
    <w:rsid w:val="00010511"/>
    <w:rsid w:val="00010536"/>
    <w:rsid w:val="000105EF"/>
    <w:rsid w:val="000106BC"/>
    <w:rsid w:val="00010982"/>
    <w:rsid w:val="00010ED5"/>
    <w:rsid w:val="00011095"/>
    <w:rsid w:val="00011264"/>
    <w:rsid w:val="00011542"/>
    <w:rsid w:val="000116EC"/>
    <w:rsid w:val="00011A05"/>
    <w:rsid w:val="00011A48"/>
    <w:rsid w:val="00011CAD"/>
    <w:rsid w:val="00011DB1"/>
    <w:rsid w:val="00011F00"/>
    <w:rsid w:val="00011F4D"/>
    <w:rsid w:val="00011F7F"/>
    <w:rsid w:val="00012006"/>
    <w:rsid w:val="0001221A"/>
    <w:rsid w:val="00012571"/>
    <w:rsid w:val="00012670"/>
    <w:rsid w:val="000128AE"/>
    <w:rsid w:val="000128C7"/>
    <w:rsid w:val="00012A21"/>
    <w:rsid w:val="00012E05"/>
    <w:rsid w:val="00012F3C"/>
    <w:rsid w:val="0001394B"/>
    <w:rsid w:val="0001397E"/>
    <w:rsid w:val="00013A87"/>
    <w:rsid w:val="00014033"/>
    <w:rsid w:val="00014553"/>
    <w:rsid w:val="00014C41"/>
    <w:rsid w:val="00014C77"/>
    <w:rsid w:val="0001521A"/>
    <w:rsid w:val="0001530C"/>
    <w:rsid w:val="000155B3"/>
    <w:rsid w:val="00015691"/>
    <w:rsid w:val="000156EB"/>
    <w:rsid w:val="00015870"/>
    <w:rsid w:val="00015AB0"/>
    <w:rsid w:val="00015E36"/>
    <w:rsid w:val="00015EE8"/>
    <w:rsid w:val="0001653D"/>
    <w:rsid w:val="0001659A"/>
    <w:rsid w:val="0001679C"/>
    <w:rsid w:val="00016A6C"/>
    <w:rsid w:val="00016C76"/>
    <w:rsid w:val="00016C89"/>
    <w:rsid w:val="00016D87"/>
    <w:rsid w:val="00016F17"/>
    <w:rsid w:val="00017063"/>
    <w:rsid w:val="000170CF"/>
    <w:rsid w:val="00017349"/>
    <w:rsid w:val="000173F0"/>
    <w:rsid w:val="00017B03"/>
    <w:rsid w:val="00017C03"/>
    <w:rsid w:val="00017CCF"/>
    <w:rsid w:val="00017D66"/>
    <w:rsid w:val="00017D9F"/>
    <w:rsid w:val="00017E97"/>
    <w:rsid w:val="00017FAD"/>
    <w:rsid w:val="00017FAE"/>
    <w:rsid w:val="0002027A"/>
    <w:rsid w:val="000203AF"/>
    <w:rsid w:val="000203CC"/>
    <w:rsid w:val="00020400"/>
    <w:rsid w:val="000204B5"/>
    <w:rsid w:val="0002070A"/>
    <w:rsid w:val="00020B71"/>
    <w:rsid w:val="00020B82"/>
    <w:rsid w:val="00020E24"/>
    <w:rsid w:val="00020E93"/>
    <w:rsid w:val="00020F3B"/>
    <w:rsid w:val="00020FBC"/>
    <w:rsid w:val="00021024"/>
    <w:rsid w:val="00021036"/>
    <w:rsid w:val="0002106D"/>
    <w:rsid w:val="000215C5"/>
    <w:rsid w:val="0002165B"/>
    <w:rsid w:val="00021AAA"/>
    <w:rsid w:val="00021AEF"/>
    <w:rsid w:val="00021B86"/>
    <w:rsid w:val="00021F5E"/>
    <w:rsid w:val="00022234"/>
    <w:rsid w:val="000223EA"/>
    <w:rsid w:val="0002248B"/>
    <w:rsid w:val="0002268C"/>
    <w:rsid w:val="000226F7"/>
    <w:rsid w:val="00022B4E"/>
    <w:rsid w:val="00022BC8"/>
    <w:rsid w:val="00022C79"/>
    <w:rsid w:val="00022D09"/>
    <w:rsid w:val="00022DE0"/>
    <w:rsid w:val="0002307B"/>
    <w:rsid w:val="0002323E"/>
    <w:rsid w:val="00023440"/>
    <w:rsid w:val="00023541"/>
    <w:rsid w:val="00023727"/>
    <w:rsid w:val="0002372B"/>
    <w:rsid w:val="00023847"/>
    <w:rsid w:val="000238F0"/>
    <w:rsid w:val="00023945"/>
    <w:rsid w:val="00023D86"/>
    <w:rsid w:val="00023E3D"/>
    <w:rsid w:val="00023E66"/>
    <w:rsid w:val="00023EB5"/>
    <w:rsid w:val="00023FC8"/>
    <w:rsid w:val="0002433B"/>
    <w:rsid w:val="000243CC"/>
    <w:rsid w:val="000247B7"/>
    <w:rsid w:val="0002482A"/>
    <w:rsid w:val="0002487D"/>
    <w:rsid w:val="00024A4C"/>
    <w:rsid w:val="00024D2D"/>
    <w:rsid w:val="00025030"/>
    <w:rsid w:val="000250A0"/>
    <w:rsid w:val="000250FC"/>
    <w:rsid w:val="000251AB"/>
    <w:rsid w:val="0002522A"/>
    <w:rsid w:val="0002529F"/>
    <w:rsid w:val="00025545"/>
    <w:rsid w:val="000255FE"/>
    <w:rsid w:val="00025EC7"/>
    <w:rsid w:val="00026097"/>
    <w:rsid w:val="000263D7"/>
    <w:rsid w:val="000264F5"/>
    <w:rsid w:val="000266B4"/>
    <w:rsid w:val="000269B1"/>
    <w:rsid w:val="00026B95"/>
    <w:rsid w:val="00026D71"/>
    <w:rsid w:val="00026E4B"/>
    <w:rsid w:val="00026FE7"/>
    <w:rsid w:val="000270EC"/>
    <w:rsid w:val="0002715B"/>
    <w:rsid w:val="000271DB"/>
    <w:rsid w:val="0002731B"/>
    <w:rsid w:val="000273BC"/>
    <w:rsid w:val="00027442"/>
    <w:rsid w:val="00027496"/>
    <w:rsid w:val="000274E1"/>
    <w:rsid w:val="0002778F"/>
    <w:rsid w:val="00027B8B"/>
    <w:rsid w:val="00027BA3"/>
    <w:rsid w:val="00027CE0"/>
    <w:rsid w:val="00027D98"/>
    <w:rsid w:val="00027E33"/>
    <w:rsid w:val="000303AE"/>
    <w:rsid w:val="00030622"/>
    <w:rsid w:val="000307F1"/>
    <w:rsid w:val="00030B41"/>
    <w:rsid w:val="00030EAA"/>
    <w:rsid w:val="00031197"/>
    <w:rsid w:val="0003128D"/>
    <w:rsid w:val="000312A9"/>
    <w:rsid w:val="0003160A"/>
    <w:rsid w:val="000316B1"/>
    <w:rsid w:val="0003190F"/>
    <w:rsid w:val="00031FA7"/>
    <w:rsid w:val="00032140"/>
    <w:rsid w:val="000323B4"/>
    <w:rsid w:val="000323BE"/>
    <w:rsid w:val="00032414"/>
    <w:rsid w:val="0003254C"/>
    <w:rsid w:val="000325E8"/>
    <w:rsid w:val="000326CF"/>
    <w:rsid w:val="00032B37"/>
    <w:rsid w:val="00032FC6"/>
    <w:rsid w:val="00033101"/>
    <w:rsid w:val="0003325E"/>
    <w:rsid w:val="00033366"/>
    <w:rsid w:val="000333A2"/>
    <w:rsid w:val="0003359D"/>
    <w:rsid w:val="00033813"/>
    <w:rsid w:val="000339CF"/>
    <w:rsid w:val="00033B04"/>
    <w:rsid w:val="00033E1C"/>
    <w:rsid w:val="00033F0B"/>
    <w:rsid w:val="00033F92"/>
    <w:rsid w:val="00033FC5"/>
    <w:rsid w:val="00034687"/>
    <w:rsid w:val="0003484D"/>
    <w:rsid w:val="00034A74"/>
    <w:rsid w:val="000352CF"/>
    <w:rsid w:val="0003563C"/>
    <w:rsid w:val="000356B0"/>
    <w:rsid w:val="00035D33"/>
    <w:rsid w:val="0003600C"/>
    <w:rsid w:val="0003605A"/>
    <w:rsid w:val="00036105"/>
    <w:rsid w:val="00036499"/>
    <w:rsid w:val="00036616"/>
    <w:rsid w:val="000367BB"/>
    <w:rsid w:val="000369CA"/>
    <w:rsid w:val="00036A9E"/>
    <w:rsid w:val="00036BC1"/>
    <w:rsid w:val="0003702A"/>
    <w:rsid w:val="00037054"/>
    <w:rsid w:val="0003717C"/>
    <w:rsid w:val="000371FC"/>
    <w:rsid w:val="00037276"/>
    <w:rsid w:val="0003727E"/>
    <w:rsid w:val="00037739"/>
    <w:rsid w:val="000377C5"/>
    <w:rsid w:val="00037824"/>
    <w:rsid w:val="00037DBA"/>
    <w:rsid w:val="00037ED7"/>
    <w:rsid w:val="00037F6B"/>
    <w:rsid w:val="00037F80"/>
    <w:rsid w:val="0004019D"/>
    <w:rsid w:val="000402B6"/>
    <w:rsid w:val="000403CC"/>
    <w:rsid w:val="00040473"/>
    <w:rsid w:val="0004093A"/>
    <w:rsid w:val="0004097A"/>
    <w:rsid w:val="000409C7"/>
    <w:rsid w:val="00040A72"/>
    <w:rsid w:val="00040C70"/>
    <w:rsid w:val="00040D84"/>
    <w:rsid w:val="00040E2D"/>
    <w:rsid w:val="00040F2E"/>
    <w:rsid w:val="000415BD"/>
    <w:rsid w:val="00041639"/>
    <w:rsid w:val="00041AEB"/>
    <w:rsid w:val="00041E25"/>
    <w:rsid w:val="00041F83"/>
    <w:rsid w:val="00042019"/>
    <w:rsid w:val="00042106"/>
    <w:rsid w:val="000422CA"/>
    <w:rsid w:val="00042340"/>
    <w:rsid w:val="0004240B"/>
    <w:rsid w:val="000426FB"/>
    <w:rsid w:val="0004271B"/>
    <w:rsid w:val="00042738"/>
    <w:rsid w:val="000427BA"/>
    <w:rsid w:val="00042821"/>
    <w:rsid w:val="00042BA5"/>
    <w:rsid w:val="00042DD8"/>
    <w:rsid w:val="00043091"/>
    <w:rsid w:val="000433A6"/>
    <w:rsid w:val="0004385E"/>
    <w:rsid w:val="00043871"/>
    <w:rsid w:val="00043CB6"/>
    <w:rsid w:val="00043EBE"/>
    <w:rsid w:val="00043FC5"/>
    <w:rsid w:val="00044135"/>
    <w:rsid w:val="00044236"/>
    <w:rsid w:val="0004429E"/>
    <w:rsid w:val="0004440B"/>
    <w:rsid w:val="00044627"/>
    <w:rsid w:val="0004497D"/>
    <w:rsid w:val="00044A32"/>
    <w:rsid w:val="00044A46"/>
    <w:rsid w:val="00044B96"/>
    <w:rsid w:val="0004500F"/>
    <w:rsid w:val="000450E7"/>
    <w:rsid w:val="00045311"/>
    <w:rsid w:val="00045312"/>
    <w:rsid w:val="00045656"/>
    <w:rsid w:val="000457C9"/>
    <w:rsid w:val="00045AA7"/>
    <w:rsid w:val="00045B34"/>
    <w:rsid w:val="00045D72"/>
    <w:rsid w:val="00045DC5"/>
    <w:rsid w:val="00045DD8"/>
    <w:rsid w:val="00045FD8"/>
    <w:rsid w:val="00046238"/>
    <w:rsid w:val="000469D2"/>
    <w:rsid w:val="00046C48"/>
    <w:rsid w:val="00046E94"/>
    <w:rsid w:val="00046EA4"/>
    <w:rsid w:val="00046EDA"/>
    <w:rsid w:val="00046F54"/>
    <w:rsid w:val="00047315"/>
    <w:rsid w:val="000478DF"/>
    <w:rsid w:val="0004795F"/>
    <w:rsid w:val="00047A94"/>
    <w:rsid w:val="00047B4A"/>
    <w:rsid w:val="000500FF"/>
    <w:rsid w:val="000501A5"/>
    <w:rsid w:val="0005028C"/>
    <w:rsid w:val="000508EC"/>
    <w:rsid w:val="00050962"/>
    <w:rsid w:val="00050A0B"/>
    <w:rsid w:val="00050ADE"/>
    <w:rsid w:val="00050B5C"/>
    <w:rsid w:val="00050C62"/>
    <w:rsid w:val="00050F5C"/>
    <w:rsid w:val="00051024"/>
    <w:rsid w:val="000510DD"/>
    <w:rsid w:val="000510E6"/>
    <w:rsid w:val="0005125E"/>
    <w:rsid w:val="0005137F"/>
    <w:rsid w:val="00051401"/>
    <w:rsid w:val="000517E3"/>
    <w:rsid w:val="000519B0"/>
    <w:rsid w:val="000519B6"/>
    <w:rsid w:val="00051A3C"/>
    <w:rsid w:val="00051EEA"/>
    <w:rsid w:val="0005224E"/>
    <w:rsid w:val="000527E6"/>
    <w:rsid w:val="00052949"/>
    <w:rsid w:val="00052EEF"/>
    <w:rsid w:val="000532F9"/>
    <w:rsid w:val="00053687"/>
    <w:rsid w:val="0005370E"/>
    <w:rsid w:val="00053750"/>
    <w:rsid w:val="00053772"/>
    <w:rsid w:val="00053CB7"/>
    <w:rsid w:val="000541B0"/>
    <w:rsid w:val="0005440A"/>
    <w:rsid w:val="000544D6"/>
    <w:rsid w:val="0005452A"/>
    <w:rsid w:val="00054706"/>
    <w:rsid w:val="000547ED"/>
    <w:rsid w:val="00054876"/>
    <w:rsid w:val="00054AE4"/>
    <w:rsid w:val="00054C2F"/>
    <w:rsid w:val="00054C3D"/>
    <w:rsid w:val="00054EDD"/>
    <w:rsid w:val="000550DF"/>
    <w:rsid w:val="00055201"/>
    <w:rsid w:val="00055506"/>
    <w:rsid w:val="0005583A"/>
    <w:rsid w:val="0005588F"/>
    <w:rsid w:val="00055946"/>
    <w:rsid w:val="00055C6B"/>
    <w:rsid w:val="00055CFF"/>
    <w:rsid w:val="00055F9D"/>
    <w:rsid w:val="00056043"/>
    <w:rsid w:val="00056659"/>
    <w:rsid w:val="000566D8"/>
    <w:rsid w:val="000569D1"/>
    <w:rsid w:val="000571A8"/>
    <w:rsid w:val="000576C6"/>
    <w:rsid w:val="00057925"/>
    <w:rsid w:val="00057970"/>
    <w:rsid w:val="00057CFE"/>
    <w:rsid w:val="00060324"/>
    <w:rsid w:val="0006035C"/>
    <w:rsid w:val="0006039C"/>
    <w:rsid w:val="000607BA"/>
    <w:rsid w:val="0006089D"/>
    <w:rsid w:val="00060BC3"/>
    <w:rsid w:val="00060F09"/>
    <w:rsid w:val="000611AB"/>
    <w:rsid w:val="000616DA"/>
    <w:rsid w:val="000618CB"/>
    <w:rsid w:val="00061B32"/>
    <w:rsid w:val="0006210C"/>
    <w:rsid w:val="00062A7E"/>
    <w:rsid w:val="00062EC2"/>
    <w:rsid w:val="00062ED5"/>
    <w:rsid w:val="00063308"/>
    <w:rsid w:val="00063432"/>
    <w:rsid w:val="00063882"/>
    <w:rsid w:val="000638E0"/>
    <w:rsid w:val="000638FA"/>
    <w:rsid w:val="00063A36"/>
    <w:rsid w:val="00063B9A"/>
    <w:rsid w:val="00063D03"/>
    <w:rsid w:val="00063E08"/>
    <w:rsid w:val="00063F8D"/>
    <w:rsid w:val="00064104"/>
    <w:rsid w:val="000641F7"/>
    <w:rsid w:val="00064C2F"/>
    <w:rsid w:val="00064C68"/>
    <w:rsid w:val="00064CA5"/>
    <w:rsid w:val="00064CB3"/>
    <w:rsid w:val="00064EA5"/>
    <w:rsid w:val="00064ECC"/>
    <w:rsid w:val="0006519C"/>
    <w:rsid w:val="000651A7"/>
    <w:rsid w:val="00065788"/>
    <w:rsid w:val="00065A84"/>
    <w:rsid w:val="00065AC9"/>
    <w:rsid w:val="00065B73"/>
    <w:rsid w:val="00065E8F"/>
    <w:rsid w:val="00065F34"/>
    <w:rsid w:val="00066138"/>
    <w:rsid w:val="000664A6"/>
    <w:rsid w:val="00066700"/>
    <w:rsid w:val="00066978"/>
    <w:rsid w:val="00066BF4"/>
    <w:rsid w:val="00066E8E"/>
    <w:rsid w:val="0006703E"/>
    <w:rsid w:val="0006718A"/>
    <w:rsid w:val="000671A5"/>
    <w:rsid w:val="00067258"/>
    <w:rsid w:val="000674AE"/>
    <w:rsid w:val="00067633"/>
    <w:rsid w:val="00067877"/>
    <w:rsid w:val="000679AA"/>
    <w:rsid w:val="00067A70"/>
    <w:rsid w:val="00067B8D"/>
    <w:rsid w:val="00067C8C"/>
    <w:rsid w:val="00067F02"/>
    <w:rsid w:val="00067F5E"/>
    <w:rsid w:val="00070420"/>
    <w:rsid w:val="000704AB"/>
    <w:rsid w:val="000704D0"/>
    <w:rsid w:val="000706A6"/>
    <w:rsid w:val="00070777"/>
    <w:rsid w:val="000708E3"/>
    <w:rsid w:val="00070ACB"/>
    <w:rsid w:val="00070BEB"/>
    <w:rsid w:val="00071034"/>
    <w:rsid w:val="000715AB"/>
    <w:rsid w:val="00071753"/>
    <w:rsid w:val="000718A0"/>
    <w:rsid w:val="000719DC"/>
    <w:rsid w:val="00071B20"/>
    <w:rsid w:val="00071C5E"/>
    <w:rsid w:val="00071D57"/>
    <w:rsid w:val="00071DA7"/>
    <w:rsid w:val="00071E8A"/>
    <w:rsid w:val="000723FA"/>
    <w:rsid w:val="00072425"/>
    <w:rsid w:val="000725A9"/>
    <w:rsid w:val="00072918"/>
    <w:rsid w:val="00072B05"/>
    <w:rsid w:val="00072B1A"/>
    <w:rsid w:val="00072B31"/>
    <w:rsid w:val="00072BAB"/>
    <w:rsid w:val="00073031"/>
    <w:rsid w:val="00073233"/>
    <w:rsid w:val="0007329F"/>
    <w:rsid w:val="00073351"/>
    <w:rsid w:val="0007340C"/>
    <w:rsid w:val="0007364D"/>
    <w:rsid w:val="000736DF"/>
    <w:rsid w:val="00073B3A"/>
    <w:rsid w:val="00073D22"/>
    <w:rsid w:val="00073DD6"/>
    <w:rsid w:val="00073E2F"/>
    <w:rsid w:val="00073ED3"/>
    <w:rsid w:val="00073F18"/>
    <w:rsid w:val="00073F8C"/>
    <w:rsid w:val="000742EB"/>
    <w:rsid w:val="00074610"/>
    <w:rsid w:val="00074712"/>
    <w:rsid w:val="000748DD"/>
    <w:rsid w:val="000748E8"/>
    <w:rsid w:val="00074D1F"/>
    <w:rsid w:val="0007553C"/>
    <w:rsid w:val="00075717"/>
    <w:rsid w:val="000757DA"/>
    <w:rsid w:val="00075C47"/>
    <w:rsid w:val="00076596"/>
    <w:rsid w:val="0007670F"/>
    <w:rsid w:val="00076829"/>
    <w:rsid w:val="000768C6"/>
    <w:rsid w:val="00076BD3"/>
    <w:rsid w:val="00076DFF"/>
    <w:rsid w:val="00076E97"/>
    <w:rsid w:val="00076F67"/>
    <w:rsid w:val="00077166"/>
    <w:rsid w:val="00077364"/>
    <w:rsid w:val="000773FF"/>
    <w:rsid w:val="00077569"/>
    <w:rsid w:val="000777DA"/>
    <w:rsid w:val="00077846"/>
    <w:rsid w:val="0007796F"/>
    <w:rsid w:val="00077D10"/>
    <w:rsid w:val="00077E34"/>
    <w:rsid w:val="00077F1A"/>
    <w:rsid w:val="0008003A"/>
    <w:rsid w:val="000802A6"/>
    <w:rsid w:val="000803D8"/>
    <w:rsid w:val="000803EE"/>
    <w:rsid w:val="0008048A"/>
    <w:rsid w:val="00080658"/>
    <w:rsid w:val="0008095E"/>
    <w:rsid w:val="000809FD"/>
    <w:rsid w:val="00080A24"/>
    <w:rsid w:val="00080B84"/>
    <w:rsid w:val="00080BEC"/>
    <w:rsid w:val="00080E49"/>
    <w:rsid w:val="00080EEA"/>
    <w:rsid w:val="00080F0D"/>
    <w:rsid w:val="00081419"/>
    <w:rsid w:val="00081754"/>
    <w:rsid w:val="0008175C"/>
    <w:rsid w:val="00081764"/>
    <w:rsid w:val="00081BC8"/>
    <w:rsid w:val="00082164"/>
    <w:rsid w:val="000821B8"/>
    <w:rsid w:val="000821F9"/>
    <w:rsid w:val="00082359"/>
    <w:rsid w:val="0008248A"/>
    <w:rsid w:val="00082990"/>
    <w:rsid w:val="00082AEF"/>
    <w:rsid w:val="00083182"/>
    <w:rsid w:val="0008345B"/>
    <w:rsid w:val="000835B4"/>
    <w:rsid w:val="000835E5"/>
    <w:rsid w:val="00083823"/>
    <w:rsid w:val="00083A88"/>
    <w:rsid w:val="000841F6"/>
    <w:rsid w:val="000842D4"/>
    <w:rsid w:val="000844FB"/>
    <w:rsid w:val="00084690"/>
    <w:rsid w:val="00084989"/>
    <w:rsid w:val="00084D1A"/>
    <w:rsid w:val="00084DE0"/>
    <w:rsid w:val="0008515F"/>
    <w:rsid w:val="000851D1"/>
    <w:rsid w:val="00085727"/>
    <w:rsid w:val="00085974"/>
    <w:rsid w:val="000859F4"/>
    <w:rsid w:val="00085ABF"/>
    <w:rsid w:val="00085D55"/>
    <w:rsid w:val="00085D90"/>
    <w:rsid w:val="000860DC"/>
    <w:rsid w:val="00086149"/>
    <w:rsid w:val="000861E9"/>
    <w:rsid w:val="0008629B"/>
    <w:rsid w:val="0008646D"/>
    <w:rsid w:val="000866D2"/>
    <w:rsid w:val="00086979"/>
    <w:rsid w:val="000869DB"/>
    <w:rsid w:val="000869F8"/>
    <w:rsid w:val="00086FB5"/>
    <w:rsid w:val="000872D3"/>
    <w:rsid w:val="00087360"/>
    <w:rsid w:val="000873FE"/>
    <w:rsid w:val="00087405"/>
    <w:rsid w:val="00087695"/>
    <w:rsid w:val="00087858"/>
    <w:rsid w:val="00087A50"/>
    <w:rsid w:val="00087C14"/>
    <w:rsid w:val="00087F90"/>
    <w:rsid w:val="00087FC4"/>
    <w:rsid w:val="0009037F"/>
    <w:rsid w:val="00090437"/>
    <w:rsid w:val="00090843"/>
    <w:rsid w:val="00090A1C"/>
    <w:rsid w:val="0009130F"/>
    <w:rsid w:val="0009163A"/>
    <w:rsid w:val="00091745"/>
    <w:rsid w:val="00091A44"/>
    <w:rsid w:val="00091F5F"/>
    <w:rsid w:val="00091FFE"/>
    <w:rsid w:val="0009217E"/>
    <w:rsid w:val="000925F6"/>
    <w:rsid w:val="00092792"/>
    <w:rsid w:val="00092823"/>
    <w:rsid w:val="000928C1"/>
    <w:rsid w:val="000929F5"/>
    <w:rsid w:val="00092A1B"/>
    <w:rsid w:val="00092C84"/>
    <w:rsid w:val="00092CC9"/>
    <w:rsid w:val="000930D0"/>
    <w:rsid w:val="000931B0"/>
    <w:rsid w:val="000932A1"/>
    <w:rsid w:val="000933A8"/>
    <w:rsid w:val="00093400"/>
    <w:rsid w:val="000934DB"/>
    <w:rsid w:val="00093963"/>
    <w:rsid w:val="00093A1F"/>
    <w:rsid w:val="00093CD3"/>
    <w:rsid w:val="00094028"/>
    <w:rsid w:val="00094249"/>
    <w:rsid w:val="000942FA"/>
    <w:rsid w:val="00094670"/>
    <w:rsid w:val="0009484D"/>
    <w:rsid w:val="00094A96"/>
    <w:rsid w:val="00094C0C"/>
    <w:rsid w:val="00094F42"/>
    <w:rsid w:val="00094F5C"/>
    <w:rsid w:val="0009523E"/>
    <w:rsid w:val="00095253"/>
    <w:rsid w:val="00095336"/>
    <w:rsid w:val="000955C0"/>
    <w:rsid w:val="0009570C"/>
    <w:rsid w:val="00095906"/>
    <w:rsid w:val="00095C5B"/>
    <w:rsid w:val="00095D2E"/>
    <w:rsid w:val="000960F0"/>
    <w:rsid w:val="00096997"/>
    <w:rsid w:val="00096B74"/>
    <w:rsid w:val="00096D28"/>
    <w:rsid w:val="00096E28"/>
    <w:rsid w:val="00096E5E"/>
    <w:rsid w:val="00097134"/>
    <w:rsid w:val="000971E7"/>
    <w:rsid w:val="00097392"/>
    <w:rsid w:val="000974FD"/>
    <w:rsid w:val="00097792"/>
    <w:rsid w:val="000979B5"/>
    <w:rsid w:val="00097C27"/>
    <w:rsid w:val="00097C96"/>
    <w:rsid w:val="00097CBF"/>
    <w:rsid w:val="000A00E4"/>
    <w:rsid w:val="000A0251"/>
    <w:rsid w:val="000A04A7"/>
    <w:rsid w:val="000A056F"/>
    <w:rsid w:val="000A08BE"/>
    <w:rsid w:val="000A0955"/>
    <w:rsid w:val="000A0BCA"/>
    <w:rsid w:val="000A0C0C"/>
    <w:rsid w:val="000A1084"/>
    <w:rsid w:val="000A115F"/>
    <w:rsid w:val="000A133B"/>
    <w:rsid w:val="000A1386"/>
    <w:rsid w:val="000A16A1"/>
    <w:rsid w:val="000A1782"/>
    <w:rsid w:val="000A179B"/>
    <w:rsid w:val="000A17FE"/>
    <w:rsid w:val="000A18B3"/>
    <w:rsid w:val="000A18D6"/>
    <w:rsid w:val="000A19DD"/>
    <w:rsid w:val="000A1ACE"/>
    <w:rsid w:val="000A1C51"/>
    <w:rsid w:val="000A22F4"/>
    <w:rsid w:val="000A2465"/>
    <w:rsid w:val="000A24D5"/>
    <w:rsid w:val="000A2583"/>
    <w:rsid w:val="000A280E"/>
    <w:rsid w:val="000A2833"/>
    <w:rsid w:val="000A28D0"/>
    <w:rsid w:val="000A296D"/>
    <w:rsid w:val="000A2BC9"/>
    <w:rsid w:val="000A2BD3"/>
    <w:rsid w:val="000A2C4A"/>
    <w:rsid w:val="000A2C9B"/>
    <w:rsid w:val="000A2D29"/>
    <w:rsid w:val="000A2DA6"/>
    <w:rsid w:val="000A2F9B"/>
    <w:rsid w:val="000A3040"/>
    <w:rsid w:val="000A3130"/>
    <w:rsid w:val="000A34B1"/>
    <w:rsid w:val="000A3549"/>
    <w:rsid w:val="000A35B7"/>
    <w:rsid w:val="000A367E"/>
    <w:rsid w:val="000A3A0F"/>
    <w:rsid w:val="000A3D4F"/>
    <w:rsid w:val="000A4173"/>
    <w:rsid w:val="000A4444"/>
    <w:rsid w:val="000A4718"/>
    <w:rsid w:val="000A48BB"/>
    <w:rsid w:val="000A4E03"/>
    <w:rsid w:val="000A4E3E"/>
    <w:rsid w:val="000A509D"/>
    <w:rsid w:val="000A5136"/>
    <w:rsid w:val="000A5B43"/>
    <w:rsid w:val="000A5E56"/>
    <w:rsid w:val="000A619C"/>
    <w:rsid w:val="000A65B2"/>
    <w:rsid w:val="000A67BE"/>
    <w:rsid w:val="000A6A36"/>
    <w:rsid w:val="000A6B35"/>
    <w:rsid w:val="000A6C64"/>
    <w:rsid w:val="000A6E48"/>
    <w:rsid w:val="000A722C"/>
    <w:rsid w:val="000A7494"/>
    <w:rsid w:val="000A79C9"/>
    <w:rsid w:val="000A7A0E"/>
    <w:rsid w:val="000A7CA2"/>
    <w:rsid w:val="000B00AF"/>
    <w:rsid w:val="000B0180"/>
    <w:rsid w:val="000B04B5"/>
    <w:rsid w:val="000B07CD"/>
    <w:rsid w:val="000B08F7"/>
    <w:rsid w:val="000B090B"/>
    <w:rsid w:val="000B09D5"/>
    <w:rsid w:val="000B0C4F"/>
    <w:rsid w:val="000B0CAC"/>
    <w:rsid w:val="000B0F39"/>
    <w:rsid w:val="000B0F9F"/>
    <w:rsid w:val="000B12C2"/>
    <w:rsid w:val="000B1BE6"/>
    <w:rsid w:val="000B1C34"/>
    <w:rsid w:val="000B1F55"/>
    <w:rsid w:val="000B1F88"/>
    <w:rsid w:val="000B1FA9"/>
    <w:rsid w:val="000B2049"/>
    <w:rsid w:val="000B2224"/>
    <w:rsid w:val="000B25F3"/>
    <w:rsid w:val="000B2AF1"/>
    <w:rsid w:val="000B2B3D"/>
    <w:rsid w:val="000B3168"/>
    <w:rsid w:val="000B3359"/>
    <w:rsid w:val="000B35CF"/>
    <w:rsid w:val="000B37BA"/>
    <w:rsid w:val="000B39EB"/>
    <w:rsid w:val="000B4171"/>
    <w:rsid w:val="000B4268"/>
    <w:rsid w:val="000B42FE"/>
    <w:rsid w:val="000B4567"/>
    <w:rsid w:val="000B45B3"/>
    <w:rsid w:val="000B471A"/>
    <w:rsid w:val="000B4DC3"/>
    <w:rsid w:val="000B4E63"/>
    <w:rsid w:val="000B56E1"/>
    <w:rsid w:val="000B57BE"/>
    <w:rsid w:val="000B57D8"/>
    <w:rsid w:val="000B57FF"/>
    <w:rsid w:val="000B58CF"/>
    <w:rsid w:val="000B5AC1"/>
    <w:rsid w:val="000B5B9C"/>
    <w:rsid w:val="000B6014"/>
    <w:rsid w:val="000B6250"/>
    <w:rsid w:val="000B6395"/>
    <w:rsid w:val="000B63AC"/>
    <w:rsid w:val="000B64C3"/>
    <w:rsid w:val="000B69B0"/>
    <w:rsid w:val="000B6C5E"/>
    <w:rsid w:val="000B6DAC"/>
    <w:rsid w:val="000B718A"/>
    <w:rsid w:val="000B7277"/>
    <w:rsid w:val="000B7417"/>
    <w:rsid w:val="000B7820"/>
    <w:rsid w:val="000B7A2A"/>
    <w:rsid w:val="000B7D1E"/>
    <w:rsid w:val="000B7F0B"/>
    <w:rsid w:val="000C0096"/>
    <w:rsid w:val="000C0478"/>
    <w:rsid w:val="000C0912"/>
    <w:rsid w:val="000C0AAF"/>
    <w:rsid w:val="000C0C7B"/>
    <w:rsid w:val="000C0C8E"/>
    <w:rsid w:val="000C0FA8"/>
    <w:rsid w:val="000C15A0"/>
    <w:rsid w:val="000C1705"/>
    <w:rsid w:val="000C17E0"/>
    <w:rsid w:val="000C1826"/>
    <w:rsid w:val="000C18B3"/>
    <w:rsid w:val="000C19A7"/>
    <w:rsid w:val="000C1C38"/>
    <w:rsid w:val="000C1DAF"/>
    <w:rsid w:val="000C22CF"/>
    <w:rsid w:val="000C2960"/>
    <w:rsid w:val="000C2B02"/>
    <w:rsid w:val="000C2CEB"/>
    <w:rsid w:val="000C2E99"/>
    <w:rsid w:val="000C3262"/>
    <w:rsid w:val="000C337F"/>
    <w:rsid w:val="000C3410"/>
    <w:rsid w:val="000C3664"/>
    <w:rsid w:val="000C3886"/>
    <w:rsid w:val="000C3889"/>
    <w:rsid w:val="000C39C7"/>
    <w:rsid w:val="000C3D95"/>
    <w:rsid w:val="000C3E51"/>
    <w:rsid w:val="000C41C0"/>
    <w:rsid w:val="000C42A2"/>
    <w:rsid w:val="000C44E9"/>
    <w:rsid w:val="000C4549"/>
    <w:rsid w:val="000C480A"/>
    <w:rsid w:val="000C483B"/>
    <w:rsid w:val="000C4D14"/>
    <w:rsid w:val="000C4EA4"/>
    <w:rsid w:val="000C5031"/>
    <w:rsid w:val="000C588A"/>
    <w:rsid w:val="000C5B4B"/>
    <w:rsid w:val="000C5D1A"/>
    <w:rsid w:val="000C5EF1"/>
    <w:rsid w:val="000C62B1"/>
    <w:rsid w:val="000C67F9"/>
    <w:rsid w:val="000C6F07"/>
    <w:rsid w:val="000C701C"/>
    <w:rsid w:val="000C710A"/>
    <w:rsid w:val="000C71E1"/>
    <w:rsid w:val="000C7204"/>
    <w:rsid w:val="000C7589"/>
    <w:rsid w:val="000C75C9"/>
    <w:rsid w:val="000C75E9"/>
    <w:rsid w:val="000C78BC"/>
    <w:rsid w:val="000C7C43"/>
    <w:rsid w:val="000C7CC8"/>
    <w:rsid w:val="000C7FBD"/>
    <w:rsid w:val="000D02DA"/>
    <w:rsid w:val="000D0306"/>
    <w:rsid w:val="000D0472"/>
    <w:rsid w:val="000D0479"/>
    <w:rsid w:val="000D0B12"/>
    <w:rsid w:val="000D0B70"/>
    <w:rsid w:val="000D0BD9"/>
    <w:rsid w:val="000D1487"/>
    <w:rsid w:val="000D1925"/>
    <w:rsid w:val="000D1F15"/>
    <w:rsid w:val="000D1F2D"/>
    <w:rsid w:val="000D1F49"/>
    <w:rsid w:val="000D227B"/>
    <w:rsid w:val="000D2354"/>
    <w:rsid w:val="000D2542"/>
    <w:rsid w:val="000D2630"/>
    <w:rsid w:val="000D2720"/>
    <w:rsid w:val="000D2839"/>
    <w:rsid w:val="000D2947"/>
    <w:rsid w:val="000D2C33"/>
    <w:rsid w:val="000D2DFB"/>
    <w:rsid w:val="000D32C6"/>
    <w:rsid w:val="000D342C"/>
    <w:rsid w:val="000D35B6"/>
    <w:rsid w:val="000D36BB"/>
    <w:rsid w:val="000D3940"/>
    <w:rsid w:val="000D39D8"/>
    <w:rsid w:val="000D3D85"/>
    <w:rsid w:val="000D3DFF"/>
    <w:rsid w:val="000D41D6"/>
    <w:rsid w:val="000D428B"/>
    <w:rsid w:val="000D452A"/>
    <w:rsid w:val="000D456E"/>
    <w:rsid w:val="000D4727"/>
    <w:rsid w:val="000D4758"/>
    <w:rsid w:val="000D49D7"/>
    <w:rsid w:val="000D4C30"/>
    <w:rsid w:val="000D506D"/>
    <w:rsid w:val="000D5326"/>
    <w:rsid w:val="000D53A3"/>
    <w:rsid w:val="000D550E"/>
    <w:rsid w:val="000D554D"/>
    <w:rsid w:val="000D606C"/>
    <w:rsid w:val="000D6495"/>
    <w:rsid w:val="000D6788"/>
    <w:rsid w:val="000D693B"/>
    <w:rsid w:val="000D6FBD"/>
    <w:rsid w:val="000D7095"/>
    <w:rsid w:val="000D71D6"/>
    <w:rsid w:val="000D7336"/>
    <w:rsid w:val="000D73B0"/>
    <w:rsid w:val="000D7444"/>
    <w:rsid w:val="000D75CF"/>
    <w:rsid w:val="000D76B4"/>
    <w:rsid w:val="000D7796"/>
    <w:rsid w:val="000D78C8"/>
    <w:rsid w:val="000D7975"/>
    <w:rsid w:val="000D7B56"/>
    <w:rsid w:val="000D7B8A"/>
    <w:rsid w:val="000D7E8D"/>
    <w:rsid w:val="000D7EB9"/>
    <w:rsid w:val="000E00D3"/>
    <w:rsid w:val="000E027B"/>
    <w:rsid w:val="000E036D"/>
    <w:rsid w:val="000E06F4"/>
    <w:rsid w:val="000E0A9D"/>
    <w:rsid w:val="000E0BD3"/>
    <w:rsid w:val="000E0FDA"/>
    <w:rsid w:val="000E1059"/>
    <w:rsid w:val="000E10C6"/>
    <w:rsid w:val="000E11E6"/>
    <w:rsid w:val="000E12E9"/>
    <w:rsid w:val="000E132E"/>
    <w:rsid w:val="000E13E9"/>
    <w:rsid w:val="000E1444"/>
    <w:rsid w:val="000E150A"/>
    <w:rsid w:val="000E154D"/>
    <w:rsid w:val="000E1BFB"/>
    <w:rsid w:val="000E20C3"/>
    <w:rsid w:val="000E214E"/>
    <w:rsid w:val="000E2184"/>
    <w:rsid w:val="000E220F"/>
    <w:rsid w:val="000E24B1"/>
    <w:rsid w:val="000E26F4"/>
    <w:rsid w:val="000E32F2"/>
    <w:rsid w:val="000E3879"/>
    <w:rsid w:val="000E397E"/>
    <w:rsid w:val="000E3B87"/>
    <w:rsid w:val="000E3BF2"/>
    <w:rsid w:val="000E4060"/>
    <w:rsid w:val="000E40B9"/>
    <w:rsid w:val="000E42DA"/>
    <w:rsid w:val="000E4352"/>
    <w:rsid w:val="000E47EA"/>
    <w:rsid w:val="000E4D04"/>
    <w:rsid w:val="000E4FF2"/>
    <w:rsid w:val="000E5133"/>
    <w:rsid w:val="000E5637"/>
    <w:rsid w:val="000E599E"/>
    <w:rsid w:val="000E5F41"/>
    <w:rsid w:val="000E5F82"/>
    <w:rsid w:val="000E5F8F"/>
    <w:rsid w:val="000E5FC2"/>
    <w:rsid w:val="000E65DC"/>
    <w:rsid w:val="000E6C04"/>
    <w:rsid w:val="000E6D8D"/>
    <w:rsid w:val="000E6F90"/>
    <w:rsid w:val="000E71CD"/>
    <w:rsid w:val="000E7257"/>
    <w:rsid w:val="000E748D"/>
    <w:rsid w:val="000E758E"/>
    <w:rsid w:val="000E7624"/>
    <w:rsid w:val="000E777D"/>
    <w:rsid w:val="000E7DD2"/>
    <w:rsid w:val="000E7F55"/>
    <w:rsid w:val="000F00A4"/>
    <w:rsid w:val="000F035C"/>
    <w:rsid w:val="000F050A"/>
    <w:rsid w:val="000F0636"/>
    <w:rsid w:val="000F0658"/>
    <w:rsid w:val="000F0C08"/>
    <w:rsid w:val="000F0C37"/>
    <w:rsid w:val="000F0C51"/>
    <w:rsid w:val="000F0E22"/>
    <w:rsid w:val="000F0E84"/>
    <w:rsid w:val="000F1261"/>
    <w:rsid w:val="000F12AB"/>
    <w:rsid w:val="000F1644"/>
    <w:rsid w:val="000F1790"/>
    <w:rsid w:val="000F179A"/>
    <w:rsid w:val="000F18B2"/>
    <w:rsid w:val="000F1A13"/>
    <w:rsid w:val="000F1BB2"/>
    <w:rsid w:val="000F1C4F"/>
    <w:rsid w:val="000F1EB0"/>
    <w:rsid w:val="000F1FC9"/>
    <w:rsid w:val="000F1FE7"/>
    <w:rsid w:val="000F2641"/>
    <w:rsid w:val="000F276D"/>
    <w:rsid w:val="000F2A04"/>
    <w:rsid w:val="000F2B71"/>
    <w:rsid w:val="000F2CED"/>
    <w:rsid w:val="000F2E54"/>
    <w:rsid w:val="000F3096"/>
    <w:rsid w:val="000F312F"/>
    <w:rsid w:val="000F3174"/>
    <w:rsid w:val="000F34A6"/>
    <w:rsid w:val="000F374C"/>
    <w:rsid w:val="000F3C47"/>
    <w:rsid w:val="000F4400"/>
    <w:rsid w:val="000F4496"/>
    <w:rsid w:val="000F491C"/>
    <w:rsid w:val="000F4E50"/>
    <w:rsid w:val="000F525C"/>
    <w:rsid w:val="000F5282"/>
    <w:rsid w:val="000F52A4"/>
    <w:rsid w:val="000F540E"/>
    <w:rsid w:val="000F543B"/>
    <w:rsid w:val="000F5453"/>
    <w:rsid w:val="000F562E"/>
    <w:rsid w:val="000F56F8"/>
    <w:rsid w:val="000F57BF"/>
    <w:rsid w:val="000F59CE"/>
    <w:rsid w:val="000F5C17"/>
    <w:rsid w:val="000F5CC4"/>
    <w:rsid w:val="000F5E8D"/>
    <w:rsid w:val="000F5F5C"/>
    <w:rsid w:val="000F5FC8"/>
    <w:rsid w:val="000F60BE"/>
    <w:rsid w:val="000F6303"/>
    <w:rsid w:val="000F66BB"/>
    <w:rsid w:val="000F6834"/>
    <w:rsid w:val="000F68CD"/>
    <w:rsid w:val="000F6D77"/>
    <w:rsid w:val="000F704C"/>
    <w:rsid w:val="000F7174"/>
    <w:rsid w:val="000F7268"/>
    <w:rsid w:val="000F758C"/>
    <w:rsid w:val="000F76A4"/>
    <w:rsid w:val="000F775C"/>
    <w:rsid w:val="000F782D"/>
    <w:rsid w:val="000F78D0"/>
    <w:rsid w:val="00100026"/>
    <w:rsid w:val="001005B1"/>
    <w:rsid w:val="001005DA"/>
    <w:rsid w:val="00100A39"/>
    <w:rsid w:val="00100C19"/>
    <w:rsid w:val="00100C6A"/>
    <w:rsid w:val="00100D5F"/>
    <w:rsid w:val="001015A3"/>
    <w:rsid w:val="00101746"/>
    <w:rsid w:val="00101828"/>
    <w:rsid w:val="00101B6C"/>
    <w:rsid w:val="00101CB9"/>
    <w:rsid w:val="00101D23"/>
    <w:rsid w:val="00101D5B"/>
    <w:rsid w:val="00101DFC"/>
    <w:rsid w:val="001020A8"/>
    <w:rsid w:val="00102191"/>
    <w:rsid w:val="0010267A"/>
    <w:rsid w:val="001026E6"/>
    <w:rsid w:val="001027D3"/>
    <w:rsid w:val="001029DF"/>
    <w:rsid w:val="00102ACC"/>
    <w:rsid w:val="00102E3B"/>
    <w:rsid w:val="00103433"/>
    <w:rsid w:val="0010353D"/>
    <w:rsid w:val="0010367D"/>
    <w:rsid w:val="0010373F"/>
    <w:rsid w:val="001037DB"/>
    <w:rsid w:val="001038D0"/>
    <w:rsid w:val="001039C2"/>
    <w:rsid w:val="001039E1"/>
    <w:rsid w:val="00103EBE"/>
    <w:rsid w:val="00103F03"/>
    <w:rsid w:val="00104168"/>
    <w:rsid w:val="00104169"/>
    <w:rsid w:val="0010435B"/>
    <w:rsid w:val="001045DC"/>
    <w:rsid w:val="00104657"/>
    <w:rsid w:val="00104874"/>
    <w:rsid w:val="001049C7"/>
    <w:rsid w:val="00104B2B"/>
    <w:rsid w:val="00105043"/>
    <w:rsid w:val="00105155"/>
    <w:rsid w:val="00105296"/>
    <w:rsid w:val="001057D3"/>
    <w:rsid w:val="00105A01"/>
    <w:rsid w:val="00105BF6"/>
    <w:rsid w:val="00105C9F"/>
    <w:rsid w:val="0010605E"/>
    <w:rsid w:val="001060F8"/>
    <w:rsid w:val="0010626B"/>
    <w:rsid w:val="001066E8"/>
    <w:rsid w:val="00106742"/>
    <w:rsid w:val="00106883"/>
    <w:rsid w:val="00106B1C"/>
    <w:rsid w:val="00106DFB"/>
    <w:rsid w:val="00106E98"/>
    <w:rsid w:val="00107070"/>
    <w:rsid w:val="00107072"/>
    <w:rsid w:val="001073B1"/>
    <w:rsid w:val="00107472"/>
    <w:rsid w:val="00107745"/>
    <w:rsid w:val="00107A35"/>
    <w:rsid w:val="00107B9F"/>
    <w:rsid w:val="00107BC3"/>
    <w:rsid w:val="00107D6E"/>
    <w:rsid w:val="001100B3"/>
    <w:rsid w:val="00110156"/>
    <w:rsid w:val="001101ED"/>
    <w:rsid w:val="001101F2"/>
    <w:rsid w:val="0011030D"/>
    <w:rsid w:val="001104F6"/>
    <w:rsid w:val="0011078C"/>
    <w:rsid w:val="00110D3F"/>
    <w:rsid w:val="00110DEB"/>
    <w:rsid w:val="0011115A"/>
    <w:rsid w:val="00111212"/>
    <w:rsid w:val="001113AF"/>
    <w:rsid w:val="0011142A"/>
    <w:rsid w:val="00111772"/>
    <w:rsid w:val="001119E2"/>
    <w:rsid w:val="00111C47"/>
    <w:rsid w:val="00111CD7"/>
    <w:rsid w:val="00111EB6"/>
    <w:rsid w:val="00111FC1"/>
    <w:rsid w:val="00111FD3"/>
    <w:rsid w:val="001120B1"/>
    <w:rsid w:val="001122BF"/>
    <w:rsid w:val="001122C7"/>
    <w:rsid w:val="00112321"/>
    <w:rsid w:val="001124DF"/>
    <w:rsid w:val="0011257C"/>
    <w:rsid w:val="001129A9"/>
    <w:rsid w:val="00112B7F"/>
    <w:rsid w:val="00112C76"/>
    <w:rsid w:val="001130E7"/>
    <w:rsid w:val="00113203"/>
    <w:rsid w:val="0011322D"/>
    <w:rsid w:val="001133A1"/>
    <w:rsid w:val="00113446"/>
    <w:rsid w:val="00113510"/>
    <w:rsid w:val="001137C9"/>
    <w:rsid w:val="00113808"/>
    <w:rsid w:val="00113AC5"/>
    <w:rsid w:val="0011402A"/>
    <w:rsid w:val="00114133"/>
    <w:rsid w:val="001144C2"/>
    <w:rsid w:val="00114628"/>
    <w:rsid w:val="001146F4"/>
    <w:rsid w:val="0011475B"/>
    <w:rsid w:val="001147A8"/>
    <w:rsid w:val="00114843"/>
    <w:rsid w:val="00114BE5"/>
    <w:rsid w:val="00114C8E"/>
    <w:rsid w:val="00114D85"/>
    <w:rsid w:val="001150E3"/>
    <w:rsid w:val="0011518E"/>
    <w:rsid w:val="001154AB"/>
    <w:rsid w:val="00115997"/>
    <w:rsid w:val="00115C2F"/>
    <w:rsid w:val="00115DBD"/>
    <w:rsid w:val="00115E90"/>
    <w:rsid w:val="00115EF9"/>
    <w:rsid w:val="001164A3"/>
    <w:rsid w:val="00116567"/>
    <w:rsid w:val="00116581"/>
    <w:rsid w:val="00116593"/>
    <w:rsid w:val="0011661F"/>
    <w:rsid w:val="0011667B"/>
    <w:rsid w:val="00116997"/>
    <w:rsid w:val="00116DE9"/>
    <w:rsid w:val="00116F0D"/>
    <w:rsid w:val="0011703B"/>
    <w:rsid w:val="001170F6"/>
    <w:rsid w:val="00117234"/>
    <w:rsid w:val="001177DF"/>
    <w:rsid w:val="00117B83"/>
    <w:rsid w:val="00117D1C"/>
    <w:rsid w:val="00117D3D"/>
    <w:rsid w:val="00117E86"/>
    <w:rsid w:val="00120596"/>
    <w:rsid w:val="001207BD"/>
    <w:rsid w:val="0012098C"/>
    <w:rsid w:val="001209EC"/>
    <w:rsid w:val="00120A58"/>
    <w:rsid w:val="00120B19"/>
    <w:rsid w:val="001210C6"/>
    <w:rsid w:val="00121350"/>
    <w:rsid w:val="0012169A"/>
    <w:rsid w:val="00121849"/>
    <w:rsid w:val="00121A44"/>
    <w:rsid w:val="00121A5D"/>
    <w:rsid w:val="00121B13"/>
    <w:rsid w:val="00121DD7"/>
    <w:rsid w:val="00121F03"/>
    <w:rsid w:val="00122002"/>
    <w:rsid w:val="0012204C"/>
    <w:rsid w:val="001220FB"/>
    <w:rsid w:val="00122186"/>
    <w:rsid w:val="0012258A"/>
    <w:rsid w:val="00122877"/>
    <w:rsid w:val="0012302A"/>
    <w:rsid w:val="0012351A"/>
    <w:rsid w:val="00123580"/>
    <w:rsid w:val="001235B4"/>
    <w:rsid w:val="001236BC"/>
    <w:rsid w:val="00123D13"/>
    <w:rsid w:val="00123D63"/>
    <w:rsid w:val="00123E67"/>
    <w:rsid w:val="0012405C"/>
    <w:rsid w:val="001241E5"/>
    <w:rsid w:val="00124225"/>
    <w:rsid w:val="00124331"/>
    <w:rsid w:val="001243C0"/>
    <w:rsid w:val="00124589"/>
    <w:rsid w:val="001245D2"/>
    <w:rsid w:val="001248C1"/>
    <w:rsid w:val="001249C5"/>
    <w:rsid w:val="00125377"/>
    <w:rsid w:val="00125414"/>
    <w:rsid w:val="001255F0"/>
    <w:rsid w:val="00125670"/>
    <w:rsid w:val="00125788"/>
    <w:rsid w:val="001257B5"/>
    <w:rsid w:val="00125A93"/>
    <w:rsid w:val="00125ABA"/>
    <w:rsid w:val="00125B9A"/>
    <w:rsid w:val="00125C57"/>
    <w:rsid w:val="00125D14"/>
    <w:rsid w:val="00125DB9"/>
    <w:rsid w:val="00126461"/>
    <w:rsid w:val="001264AF"/>
    <w:rsid w:val="001264C2"/>
    <w:rsid w:val="00126870"/>
    <w:rsid w:val="00126989"/>
    <w:rsid w:val="00126B03"/>
    <w:rsid w:val="00126F6E"/>
    <w:rsid w:val="00127321"/>
    <w:rsid w:val="00127780"/>
    <w:rsid w:val="001277E0"/>
    <w:rsid w:val="0012788D"/>
    <w:rsid w:val="001279DF"/>
    <w:rsid w:val="00127A65"/>
    <w:rsid w:val="00127C7C"/>
    <w:rsid w:val="00127CE2"/>
    <w:rsid w:val="00127DA6"/>
    <w:rsid w:val="0013002E"/>
    <w:rsid w:val="00130098"/>
    <w:rsid w:val="00130106"/>
    <w:rsid w:val="00130148"/>
    <w:rsid w:val="00130178"/>
    <w:rsid w:val="0013056B"/>
    <w:rsid w:val="00130E9F"/>
    <w:rsid w:val="00130F16"/>
    <w:rsid w:val="0013110E"/>
    <w:rsid w:val="0013128F"/>
    <w:rsid w:val="0013146D"/>
    <w:rsid w:val="001318B4"/>
    <w:rsid w:val="00131AB1"/>
    <w:rsid w:val="00131C32"/>
    <w:rsid w:val="00131CEA"/>
    <w:rsid w:val="001320B1"/>
    <w:rsid w:val="00132161"/>
    <w:rsid w:val="001321CF"/>
    <w:rsid w:val="00132338"/>
    <w:rsid w:val="00132532"/>
    <w:rsid w:val="001329B2"/>
    <w:rsid w:val="00132B19"/>
    <w:rsid w:val="00132C2B"/>
    <w:rsid w:val="00132E25"/>
    <w:rsid w:val="00132E83"/>
    <w:rsid w:val="0013311F"/>
    <w:rsid w:val="001331BA"/>
    <w:rsid w:val="001331C1"/>
    <w:rsid w:val="00133937"/>
    <w:rsid w:val="00133D3D"/>
    <w:rsid w:val="00133EA7"/>
    <w:rsid w:val="00133ED7"/>
    <w:rsid w:val="00133EFF"/>
    <w:rsid w:val="001348A8"/>
    <w:rsid w:val="00134C16"/>
    <w:rsid w:val="00134C28"/>
    <w:rsid w:val="00134CA0"/>
    <w:rsid w:val="00134D0D"/>
    <w:rsid w:val="00134EBC"/>
    <w:rsid w:val="00134ECF"/>
    <w:rsid w:val="00134FAE"/>
    <w:rsid w:val="001351E9"/>
    <w:rsid w:val="0013525D"/>
    <w:rsid w:val="001352BD"/>
    <w:rsid w:val="001353C5"/>
    <w:rsid w:val="0013543F"/>
    <w:rsid w:val="001355CB"/>
    <w:rsid w:val="0013573A"/>
    <w:rsid w:val="001358AB"/>
    <w:rsid w:val="00135B52"/>
    <w:rsid w:val="00135CCE"/>
    <w:rsid w:val="00136009"/>
    <w:rsid w:val="00136135"/>
    <w:rsid w:val="0013626B"/>
    <w:rsid w:val="0013642F"/>
    <w:rsid w:val="001366D5"/>
    <w:rsid w:val="00136753"/>
    <w:rsid w:val="0013689D"/>
    <w:rsid w:val="00136D0E"/>
    <w:rsid w:val="00136DAE"/>
    <w:rsid w:val="00136F10"/>
    <w:rsid w:val="00137119"/>
    <w:rsid w:val="00137254"/>
    <w:rsid w:val="00137288"/>
    <w:rsid w:val="00137429"/>
    <w:rsid w:val="001376C8"/>
    <w:rsid w:val="00137862"/>
    <w:rsid w:val="00137922"/>
    <w:rsid w:val="00137D6D"/>
    <w:rsid w:val="00137DF3"/>
    <w:rsid w:val="00137E66"/>
    <w:rsid w:val="00137EB9"/>
    <w:rsid w:val="00140113"/>
    <w:rsid w:val="0014036E"/>
    <w:rsid w:val="001403C5"/>
    <w:rsid w:val="0014046C"/>
    <w:rsid w:val="00140DA8"/>
    <w:rsid w:val="0014111B"/>
    <w:rsid w:val="00141129"/>
    <w:rsid w:val="001412B0"/>
    <w:rsid w:val="001418F1"/>
    <w:rsid w:val="0014193D"/>
    <w:rsid w:val="00141ABA"/>
    <w:rsid w:val="00141E2F"/>
    <w:rsid w:val="0014215E"/>
    <w:rsid w:val="001423CD"/>
    <w:rsid w:val="00142420"/>
    <w:rsid w:val="00142988"/>
    <w:rsid w:val="00142BAC"/>
    <w:rsid w:val="0014319E"/>
    <w:rsid w:val="0014323A"/>
    <w:rsid w:val="00143365"/>
    <w:rsid w:val="00143440"/>
    <w:rsid w:val="0014354E"/>
    <w:rsid w:val="00143566"/>
    <w:rsid w:val="00143DC4"/>
    <w:rsid w:val="00143DDD"/>
    <w:rsid w:val="001440FF"/>
    <w:rsid w:val="0014433B"/>
    <w:rsid w:val="00144448"/>
    <w:rsid w:val="00144816"/>
    <w:rsid w:val="001448D3"/>
    <w:rsid w:val="00144B46"/>
    <w:rsid w:val="00144C65"/>
    <w:rsid w:val="00144C66"/>
    <w:rsid w:val="00144F00"/>
    <w:rsid w:val="00144F4E"/>
    <w:rsid w:val="00144F99"/>
    <w:rsid w:val="00145099"/>
    <w:rsid w:val="0014525C"/>
    <w:rsid w:val="0014586F"/>
    <w:rsid w:val="00145870"/>
    <w:rsid w:val="0014593A"/>
    <w:rsid w:val="00145E69"/>
    <w:rsid w:val="00145F97"/>
    <w:rsid w:val="001460CE"/>
    <w:rsid w:val="00146642"/>
    <w:rsid w:val="00146669"/>
    <w:rsid w:val="001466CB"/>
    <w:rsid w:val="00146898"/>
    <w:rsid w:val="001468CA"/>
    <w:rsid w:val="00146A5B"/>
    <w:rsid w:val="00146C08"/>
    <w:rsid w:val="00146D0E"/>
    <w:rsid w:val="00146D48"/>
    <w:rsid w:val="00147116"/>
    <w:rsid w:val="0014719F"/>
    <w:rsid w:val="001473B6"/>
    <w:rsid w:val="00147551"/>
    <w:rsid w:val="001475AA"/>
    <w:rsid w:val="00147C28"/>
    <w:rsid w:val="00147E00"/>
    <w:rsid w:val="00147F34"/>
    <w:rsid w:val="00147FEE"/>
    <w:rsid w:val="00150312"/>
    <w:rsid w:val="00150353"/>
    <w:rsid w:val="00150800"/>
    <w:rsid w:val="0015097B"/>
    <w:rsid w:val="001510C3"/>
    <w:rsid w:val="00151423"/>
    <w:rsid w:val="00151523"/>
    <w:rsid w:val="00151735"/>
    <w:rsid w:val="00151816"/>
    <w:rsid w:val="0015186B"/>
    <w:rsid w:val="00151AA2"/>
    <w:rsid w:val="00151B5D"/>
    <w:rsid w:val="00151CEC"/>
    <w:rsid w:val="00151FBE"/>
    <w:rsid w:val="00152067"/>
    <w:rsid w:val="001521DA"/>
    <w:rsid w:val="00152517"/>
    <w:rsid w:val="00152744"/>
    <w:rsid w:val="00152868"/>
    <w:rsid w:val="00152978"/>
    <w:rsid w:val="001529B1"/>
    <w:rsid w:val="00152A3B"/>
    <w:rsid w:val="00152BCA"/>
    <w:rsid w:val="00152D41"/>
    <w:rsid w:val="00152E69"/>
    <w:rsid w:val="00153441"/>
    <w:rsid w:val="0015354E"/>
    <w:rsid w:val="00153677"/>
    <w:rsid w:val="00153701"/>
    <w:rsid w:val="00153DBD"/>
    <w:rsid w:val="00153FBB"/>
    <w:rsid w:val="0015440F"/>
    <w:rsid w:val="00154449"/>
    <w:rsid w:val="0015486F"/>
    <w:rsid w:val="00154B4A"/>
    <w:rsid w:val="00154D28"/>
    <w:rsid w:val="00154FA2"/>
    <w:rsid w:val="00155126"/>
    <w:rsid w:val="001551DA"/>
    <w:rsid w:val="0015572D"/>
    <w:rsid w:val="00155BDC"/>
    <w:rsid w:val="00155CF9"/>
    <w:rsid w:val="00155F10"/>
    <w:rsid w:val="00156077"/>
    <w:rsid w:val="00156177"/>
    <w:rsid w:val="001561A5"/>
    <w:rsid w:val="001564A7"/>
    <w:rsid w:val="00156564"/>
    <w:rsid w:val="001566A2"/>
    <w:rsid w:val="00156D92"/>
    <w:rsid w:val="001570B2"/>
    <w:rsid w:val="0015715B"/>
    <w:rsid w:val="001573AE"/>
    <w:rsid w:val="001574FA"/>
    <w:rsid w:val="00157808"/>
    <w:rsid w:val="001578FE"/>
    <w:rsid w:val="0015790D"/>
    <w:rsid w:val="00157C01"/>
    <w:rsid w:val="00157F64"/>
    <w:rsid w:val="0016020A"/>
    <w:rsid w:val="00160394"/>
    <w:rsid w:val="00160482"/>
    <w:rsid w:val="00160623"/>
    <w:rsid w:val="00160646"/>
    <w:rsid w:val="00160DCE"/>
    <w:rsid w:val="00160E55"/>
    <w:rsid w:val="00160FE0"/>
    <w:rsid w:val="001610C5"/>
    <w:rsid w:val="001611B8"/>
    <w:rsid w:val="00161379"/>
    <w:rsid w:val="00161498"/>
    <w:rsid w:val="001615D5"/>
    <w:rsid w:val="00161767"/>
    <w:rsid w:val="00161867"/>
    <w:rsid w:val="00161948"/>
    <w:rsid w:val="00161E34"/>
    <w:rsid w:val="00161FC5"/>
    <w:rsid w:val="00162086"/>
    <w:rsid w:val="00162130"/>
    <w:rsid w:val="00162303"/>
    <w:rsid w:val="0016288F"/>
    <w:rsid w:val="00162C8B"/>
    <w:rsid w:val="00162D33"/>
    <w:rsid w:val="00162E71"/>
    <w:rsid w:val="00163071"/>
    <w:rsid w:val="001630E2"/>
    <w:rsid w:val="00163534"/>
    <w:rsid w:val="00163ACB"/>
    <w:rsid w:val="00163DAD"/>
    <w:rsid w:val="00163E46"/>
    <w:rsid w:val="00163E47"/>
    <w:rsid w:val="00163E91"/>
    <w:rsid w:val="001640C3"/>
    <w:rsid w:val="001641A2"/>
    <w:rsid w:val="001643EA"/>
    <w:rsid w:val="00164589"/>
    <w:rsid w:val="00164746"/>
    <w:rsid w:val="0016489C"/>
    <w:rsid w:val="00164B71"/>
    <w:rsid w:val="00164B76"/>
    <w:rsid w:val="00164D58"/>
    <w:rsid w:val="00164E7A"/>
    <w:rsid w:val="00164FD4"/>
    <w:rsid w:val="0016555C"/>
    <w:rsid w:val="00165824"/>
    <w:rsid w:val="00165AB8"/>
    <w:rsid w:val="00165B48"/>
    <w:rsid w:val="00165D19"/>
    <w:rsid w:val="00166380"/>
    <w:rsid w:val="0016663F"/>
    <w:rsid w:val="0016680D"/>
    <w:rsid w:val="00166A03"/>
    <w:rsid w:val="00166B0F"/>
    <w:rsid w:val="00166C3E"/>
    <w:rsid w:val="00166E2E"/>
    <w:rsid w:val="001670F0"/>
    <w:rsid w:val="00167151"/>
    <w:rsid w:val="001672EC"/>
    <w:rsid w:val="00167350"/>
    <w:rsid w:val="00167385"/>
    <w:rsid w:val="001674F5"/>
    <w:rsid w:val="00167689"/>
    <w:rsid w:val="001676B6"/>
    <w:rsid w:val="00167919"/>
    <w:rsid w:val="00167A6D"/>
    <w:rsid w:val="00167B49"/>
    <w:rsid w:val="001700FA"/>
    <w:rsid w:val="001701B8"/>
    <w:rsid w:val="0017034A"/>
    <w:rsid w:val="0017059E"/>
    <w:rsid w:val="00170641"/>
    <w:rsid w:val="00170677"/>
    <w:rsid w:val="001706E0"/>
    <w:rsid w:val="00170738"/>
    <w:rsid w:val="001707D0"/>
    <w:rsid w:val="001708D5"/>
    <w:rsid w:val="001708E9"/>
    <w:rsid w:val="00170D78"/>
    <w:rsid w:val="00171263"/>
    <w:rsid w:val="001712B0"/>
    <w:rsid w:val="0017158F"/>
    <w:rsid w:val="00171701"/>
    <w:rsid w:val="00171A05"/>
    <w:rsid w:val="00171BDB"/>
    <w:rsid w:val="00171C13"/>
    <w:rsid w:val="0017201A"/>
    <w:rsid w:val="00172030"/>
    <w:rsid w:val="0017205A"/>
    <w:rsid w:val="00172469"/>
    <w:rsid w:val="00172499"/>
    <w:rsid w:val="00172582"/>
    <w:rsid w:val="0017259B"/>
    <w:rsid w:val="00172CCA"/>
    <w:rsid w:val="00172CEA"/>
    <w:rsid w:val="00172DB5"/>
    <w:rsid w:val="00172F12"/>
    <w:rsid w:val="00173126"/>
    <w:rsid w:val="001731D3"/>
    <w:rsid w:val="001731E8"/>
    <w:rsid w:val="00173369"/>
    <w:rsid w:val="001733FC"/>
    <w:rsid w:val="001736D8"/>
    <w:rsid w:val="00173803"/>
    <w:rsid w:val="001738F6"/>
    <w:rsid w:val="00173A05"/>
    <w:rsid w:val="00173A75"/>
    <w:rsid w:val="00173D5E"/>
    <w:rsid w:val="00173EBF"/>
    <w:rsid w:val="00174277"/>
    <w:rsid w:val="001742D2"/>
    <w:rsid w:val="001743EF"/>
    <w:rsid w:val="0017462A"/>
    <w:rsid w:val="001749E0"/>
    <w:rsid w:val="00174A33"/>
    <w:rsid w:val="00174AE5"/>
    <w:rsid w:val="00174B52"/>
    <w:rsid w:val="00174B75"/>
    <w:rsid w:val="001752BE"/>
    <w:rsid w:val="0017556E"/>
    <w:rsid w:val="00175C21"/>
    <w:rsid w:val="00175E33"/>
    <w:rsid w:val="00175FF3"/>
    <w:rsid w:val="0017654E"/>
    <w:rsid w:val="001765B7"/>
    <w:rsid w:val="001765FD"/>
    <w:rsid w:val="00176ACA"/>
    <w:rsid w:val="001771E7"/>
    <w:rsid w:val="001774C5"/>
    <w:rsid w:val="00177B3D"/>
    <w:rsid w:val="00177EDB"/>
    <w:rsid w:val="00177F38"/>
    <w:rsid w:val="0018049A"/>
    <w:rsid w:val="0018072C"/>
    <w:rsid w:val="00180B71"/>
    <w:rsid w:val="001812D0"/>
    <w:rsid w:val="0018148E"/>
    <w:rsid w:val="001819C8"/>
    <w:rsid w:val="001819DD"/>
    <w:rsid w:val="00181B2C"/>
    <w:rsid w:val="00181BD7"/>
    <w:rsid w:val="00181E7D"/>
    <w:rsid w:val="00181E90"/>
    <w:rsid w:val="00182380"/>
    <w:rsid w:val="0018239A"/>
    <w:rsid w:val="00182795"/>
    <w:rsid w:val="00182A96"/>
    <w:rsid w:val="00182AB4"/>
    <w:rsid w:val="00182C98"/>
    <w:rsid w:val="00182EE4"/>
    <w:rsid w:val="00182FFE"/>
    <w:rsid w:val="001830E9"/>
    <w:rsid w:val="00183398"/>
    <w:rsid w:val="00183761"/>
    <w:rsid w:val="00183A2C"/>
    <w:rsid w:val="00183C22"/>
    <w:rsid w:val="00183DD1"/>
    <w:rsid w:val="001840E5"/>
    <w:rsid w:val="0018441D"/>
    <w:rsid w:val="00184706"/>
    <w:rsid w:val="00184A32"/>
    <w:rsid w:val="00184A3B"/>
    <w:rsid w:val="00184D78"/>
    <w:rsid w:val="00184FBC"/>
    <w:rsid w:val="00185049"/>
    <w:rsid w:val="001854BE"/>
    <w:rsid w:val="00185517"/>
    <w:rsid w:val="0018584A"/>
    <w:rsid w:val="00185983"/>
    <w:rsid w:val="00185C73"/>
    <w:rsid w:val="00185D60"/>
    <w:rsid w:val="00185E44"/>
    <w:rsid w:val="00185FF0"/>
    <w:rsid w:val="001860F8"/>
    <w:rsid w:val="0018613E"/>
    <w:rsid w:val="001862DF"/>
    <w:rsid w:val="0018635B"/>
    <w:rsid w:val="001863F2"/>
    <w:rsid w:val="001864D6"/>
    <w:rsid w:val="001867F0"/>
    <w:rsid w:val="001868ED"/>
    <w:rsid w:val="00186B3E"/>
    <w:rsid w:val="00186B58"/>
    <w:rsid w:val="00186C39"/>
    <w:rsid w:val="00186C85"/>
    <w:rsid w:val="0018753E"/>
    <w:rsid w:val="001877E5"/>
    <w:rsid w:val="0018795E"/>
    <w:rsid w:val="00187A89"/>
    <w:rsid w:val="00187A91"/>
    <w:rsid w:val="00187BE6"/>
    <w:rsid w:val="00187E90"/>
    <w:rsid w:val="00187FD6"/>
    <w:rsid w:val="00187FE4"/>
    <w:rsid w:val="00190000"/>
    <w:rsid w:val="001901B5"/>
    <w:rsid w:val="0019047B"/>
    <w:rsid w:val="0019050C"/>
    <w:rsid w:val="0019057F"/>
    <w:rsid w:val="001905F4"/>
    <w:rsid w:val="00190912"/>
    <w:rsid w:val="00190954"/>
    <w:rsid w:val="00191003"/>
    <w:rsid w:val="0019100C"/>
    <w:rsid w:val="00191168"/>
    <w:rsid w:val="001913BD"/>
    <w:rsid w:val="0019174F"/>
    <w:rsid w:val="001917BD"/>
    <w:rsid w:val="00191800"/>
    <w:rsid w:val="0019183A"/>
    <w:rsid w:val="00191989"/>
    <w:rsid w:val="00191B5C"/>
    <w:rsid w:val="00191B9C"/>
    <w:rsid w:val="00192005"/>
    <w:rsid w:val="001923AC"/>
    <w:rsid w:val="00192436"/>
    <w:rsid w:val="001926CD"/>
    <w:rsid w:val="0019288B"/>
    <w:rsid w:val="0019292D"/>
    <w:rsid w:val="001929BC"/>
    <w:rsid w:val="00192A5B"/>
    <w:rsid w:val="00192ADA"/>
    <w:rsid w:val="00193059"/>
    <w:rsid w:val="001930C0"/>
    <w:rsid w:val="001934FF"/>
    <w:rsid w:val="00193613"/>
    <w:rsid w:val="0019368D"/>
    <w:rsid w:val="0019393B"/>
    <w:rsid w:val="00193A60"/>
    <w:rsid w:val="00193B3F"/>
    <w:rsid w:val="00193B7D"/>
    <w:rsid w:val="00193F96"/>
    <w:rsid w:val="0019412D"/>
    <w:rsid w:val="0019421B"/>
    <w:rsid w:val="00194339"/>
    <w:rsid w:val="0019463E"/>
    <w:rsid w:val="001947EF"/>
    <w:rsid w:val="0019499E"/>
    <w:rsid w:val="00194F4D"/>
    <w:rsid w:val="001951B2"/>
    <w:rsid w:val="00195238"/>
    <w:rsid w:val="0019556C"/>
    <w:rsid w:val="00195653"/>
    <w:rsid w:val="00195785"/>
    <w:rsid w:val="001958A8"/>
    <w:rsid w:val="001958F2"/>
    <w:rsid w:val="00195A0B"/>
    <w:rsid w:val="00195BA6"/>
    <w:rsid w:val="00195E38"/>
    <w:rsid w:val="001963DF"/>
    <w:rsid w:val="0019669B"/>
    <w:rsid w:val="001967BE"/>
    <w:rsid w:val="0019698B"/>
    <w:rsid w:val="00196B21"/>
    <w:rsid w:val="00196C43"/>
    <w:rsid w:val="00196CCB"/>
    <w:rsid w:val="00197245"/>
    <w:rsid w:val="00197247"/>
    <w:rsid w:val="00197248"/>
    <w:rsid w:val="0019736E"/>
    <w:rsid w:val="00197599"/>
    <w:rsid w:val="001975D8"/>
    <w:rsid w:val="00197815"/>
    <w:rsid w:val="00197B8E"/>
    <w:rsid w:val="00197D0B"/>
    <w:rsid w:val="00197EB7"/>
    <w:rsid w:val="001A012E"/>
    <w:rsid w:val="001A0176"/>
    <w:rsid w:val="001A0405"/>
    <w:rsid w:val="001A048C"/>
    <w:rsid w:val="001A08B3"/>
    <w:rsid w:val="001A08BE"/>
    <w:rsid w:val="001A10E9"/>
    <w:rsid w:val="001A11E2"/>
    <w:rsid w:val="001A13CD"/>
    <w:rsid w:val="001A143D"/>
    <w:rsid w:val="001A1651"/>
    <w:rsid w:val="001A1663"/>
    <w:rsid w:val="001A18DB"/>
    <w:rsid w:val="001A1B3D"/>
    <w:rsid w:val="001A1CA2"/>
    <w:rsid w:val="001A1E8B"/>
    <w:rsid w:val="001A22C4"/>
    <w:rsid w:val="001A271E"/>
    <w:rsid w:val="001A278A"/>
    <w:rsid w:val="001A27C6"/>
    <w:rsid w:val="001A29C1"/>
    <w:rsid w:val="001A2B11"/>
    <w:rsid w:val="001A2F15"/>
    <w:rsid w:val="001A3009"/>
    <w:rsid w:val="001A3017"/>
    <w:rsid w:val="001A3102"/>
    <w:rsid w:val="001A314B"/>
    <w:rsid w:val="001A34C1"/>
    <w:rsid w:val="001A36DD"/>
    <w:rsid w:val="001A3CEE"/>
    <w:rsid w:val="001A3D27"/>
    <w:rsid w:val="001A3D86"/>
    <w:rsid w:val="001A4213"/>
    <w:rsid w:val="001A488C"/>
    <w:rsid w:val="001A4A4A"/>
    <w:rsid w:val="001A4ACF"/>
    <w:rsid w:val="001A5032"/>
    <w:rsid w:val="001A5479"/>
    <w:rsid w:val="001A56FC"/>
    <w:rsid w:val="001A58D1"/>
    <w:rsid w:val="001A592C"/>
    <w:rsid w:val="001A5A96"/>
    <w:rsid w:val="001A5B42"/>
    <w:rsid w:val="001A5C03"/>
    <w:rsid w:val="001A5E0E"/>
    <w:rsid w:val="001A5F6E"/>
    <w:rsid w:val="001A60E6"/>
    <w:rsid w:val="001A6167"/>
    <w:rsid w:val="001A6845"/>
    <w:rsid w:val="001A6D7D"/>
    <w:rsid w:val="001A6F76"/>
    <w:rsid w:val="001A721B"/>
    <w:rsid w:val="001A7231"/>
    <w:rsid w:val="001A72CC"/>
    <w:rsid w:val="001A76A5"/>
    <w:rsid w:val="001A7C38"/>
    <w:rsid w:val="001A7C5F"/>
    <w:rsid w:val="001A7D93"/>
    <w:rsid w:val="001A7F12"/>
    <w:rsid w:val="001B01D6"/>
    <w:rsid w:val="001B0319"/>
    <w:rsid w:val="001B0351"/>
    <w:rsid w:val="001B03CE"/>
    <w:rsid w:val="001B0533"/>
    <w:rsid w:val="001B07D9"/>
    <w:rsid w:val="001B07F1"/>
    <w:rsid w:val="001B09E4"/>
    <w:rsid w:val="001B0B3D"/>
    <w:rsid w:val="001B0BFD"/>
    <w:rsid w:val="001B0C72"/>
    <w:rsid w:val="001B0CC6"/>
    <w:rsid w:val="001B0DB0"/>
    <w:rsid w:val="001B0EC8"/>
    <w:rsid w:val="001B111F"/>
    <w:rsid w:val="001B13C8"/>
    <w:rsid w:val="001B1495"/>
    <w:rsid w:val="001B14A4"/>
    <w:rsid w:val="001B1786"/>
    <w:rsid w:val="001B183D"/>
    <w:rsid w:val="001B192A"/>
    <w:rsid w:val="001B1967"/>
    <w:rsid w:val="001B199A"/>
    <w:rsid w:val="001B1A82"/>
    <w:rsid w:val="001B1AD8"/>
    <w:rsid w:val="001B1BBA"/>
    <w:rsid w:val="001B1C58"/>
    <w:rsid w:val="001B1FA2"/>
    <w:rsid w:val="001B2527"/>
    <w:rsid w:val="001B2D00"/>
    <w:rsid w:val="001B2DF8"/>
    <w:rsid w:val="001B305D"/>
    <w:rsid w:val="001B33B3"/>
    <w:rsid w:val="001B347F"/>
    <w:rsid w:val="001B3554"/>
    <w:rsid w:val="001B390A"/>
    <w:rsid w:val="001B3AAC"/>
    <w:rsid w:val="001B3AC6"/>
    <w:rsid w:val="001B3ED3"/>
    <w:rsid w:val="001B4002"/>
    <w:rsid w:val="001B4152"/>
    <w:rsid w:val="001B43D0"/>
    <w:rsid w:val="001B4705"/>
    <w:rsid w:val="001B4836"/>
    <w:rsid w:val="001B48D3"/>
    <w:rsid w:val="001B4A84"/>
    <w:rsid w:val="001B5073"/>
    <w:rsid w:val="001B53B0"/>
    <w:rsid w:val="001B575F"/>
    <w:rsid w:val="001B57E7"/>
    <w:rsid w:val="001B5ABC"/>
    <w:rsid w:val="001B5B9F"/>
    <w:rsid w:val="001B60AE"/>
    <w:rsid w:val="001B6424"/>
    <w:rsid w:val="001B6446"/>
    <w:rsid w:val="001B6485"/>
    <w:rsid w:val="001B675D"/>
    <w:rsid w:val="001B6B5D"/>
    <w:rsid w:val="001B6DDC"/>
    <w:rsid w:val="001B6F29"/>
    <w:rsid w:val="001B72FA"/>
    <w:rsid w:val="001B7654"/>
    <w:rsid w:val="001B768B"/>
    <w:rsid w:val="001B77B4"/>
    <w:rsid w:val="001B79D8"/>
    <w:rsid w:val="001B7D01"/>
    <w:rsid w:val="001B7F0D"/>
    <w:rsid w:val="001C02F8"/>
    <w:rsid w:val="001C0388"/>
    <w:rsid w:val="001C03D9"/>
    <w:rsid w:val="001C0605"/>
    <w:rsid w:val="001C0761"/>
    <w:rsid w:val="001C077D"/>
    <w:rsid w:val="001C0946"/>
    <w:rsid w:val="001C0958"/>
    <w:rsid w:val="001C0985"/>
    <w:rsid w:val="001C0BE5"/>
    <w:rsid w:val="001C0E13"/>
    <w:rsid w:val="001C0E4B"/>
    <w:rsid w:val="001C101D"/>
    <w:rsid w:val="001C1419"/>
    <w:rsid w:val="001C142F"/>
    <w:rsid w:val="001C1E6D"/>
    <w:rsid w:val="001C1F50"/>
    <w:rsid w:val="001C20A3"/>
    <w:rsid w:val="001C20F2"/>
    <w:rsid w:val="001C21AC"/>
    <w:rsid w:val="001C25DF"/>
    <w:rsid w:val="001C2DE9"/>
    <w:rsid w:val="001C2EFC"/>
    <w:rsid w:val="001C2F7A"/>
    <w:rsid w:val="001C2FA5"/>
    <w:rsid w:val="001C2FB4"/>
    <w:rsid w:val="001C2FDF"/>
    <w:rsid w:val="001C3155"/>
    <w:rsid w:val="001C39E4"/>
    <w:rsid w:val="001C3D08"/>
    <w:rsid w:val="001C4014"/>
    <w:rsid w:val="001C40CF"/>
    <w:rsid w:val="001C42B9"/>
    <w:rsid w:val="001C4301"/>
    <w:rsid w:val="001C44FE"/>
    <w:rsid w:val="001C49C2"/>
    <w:rsid w:val="001C4CD8"/>
    <w:rsid w:val="001C4FE1"/>
    <w:rsid w:val="001C50C9"/>
    <w:rsid w:val="001C5109"/>
    <w:rsid w:val="001C5313"/>
    <w:rsid w:val="001C533F"/>
    <w:rsid w:val="001C53A7"/>
    <w:rsid w:val="001C574C"/>
    <w:rsid w:val="001C5763"/>
    <w:rsid w:val="001C5ADD"/>
    <w:rsid w:val="001C5F71"/>
    <w:rsid w:val="001C674E"/>
    <w:rsid w:val="001C687C"/>
    <w:rsid w:val="001C6979"/>
    <w:rsid w:val="001C6AFF"/>
    <w:rsid w:val="001C6C31"/>
    <w:rsid w:val="001C6CCC"/>
    <w:rsid w:val="001C71CC"/>
    <w:rsid w:val="001C722E"/>
    <w:rsid w:val="001C751A"/>
    <w:rsid w:val="001C77D6"/>
    <w:rsid w:val="001C7BF2"/>
    <w:rsid w:val="001C7D30"/>
    <w:rsid w:val="001D02D5"/>
    <w:rsid w:val="001D082B"/>
    <w:rsid w:val="001D09C1"/>
    <w:rsid w:val="001D0C05"/>
    <w:rsid w:val="001D0C55"/>
    <w:rsid w:val="001D0D25"/>
    <w:rsid w:val="001D0DF7"/>
    <w:rsid w:val="001D0F04"/>
    <w:rsid w:val="001D0F4D"/>
    <w:rsid w:val="001D1170"/>
    <w:rsid w:val="001D117D"/>
    <w:rsid w:val="001D137D"/>
    <w:rsid w:val="001D13DF"/>
    <w:rsid w:val="001D145A"/>
    <w:rsid w:val="001D1842"/>
    <w:rsid w:val="001D18B9"/>
    <w:rsid w:val="001D1AAA"/>
    <w:rsid w:val="001D1B3E"/>
    <w:rsid w:val="001D1C43"/>
    <w:rsid w:val="001D2042"/>
    <w:rsid w:val="001D21A3"/>
    <w:rsid w:val="001D239C"/>
    <w:rsid w:val="001D242C"/>
    <w:rsid w:val="001D2440"/>
    <w:rsid w:val="001D264D"/>
    <w:rsid w:val="001D268D"/>
    <w:rsid w:val="001D2845"/>
    <w:rsid w:val="001D29F7"/>
    <w:rsid w:val="001D2A39"/>
    <w:rsid w:val="001D2B32"/>
    <w:rsid w:val="001D2BA4"/>
    <w:rsid w:val="001D2C15"/>
    <w:rsid w:val="001D2CF5"/>
    <w:rsid w:val="001D31D3"/>
    <w:rsid w:val="001D3592"/>
    <w:rsid w:val="001D3956"/>
    <w:rsid w:val="001D3A0D"/>
    <w:rsid w:val="001D3AE0"/>
    <w:rsid w:val="001D3C1B"/>
    <w:rsid w:val="001D3D5C"/>
    <w:rsid w:val="001D3FBF"/>
    <w:rsid w:val="001D43BC"/>
    <w:rsid w:val="001D473D"/>
    <w:rsid w:val="001D4886"/>
    <w:rsid w:val="001D48DC"/>
    <w:rsid w:val="001D49E1"/>
    <w:rsid w:val="001D4C2B"/>
    <w:rsid w:val="001D4DA3"/>
    <w:rsid w:val="001D4EC5"/>
    <w:rsid w:val="001D50D2"/>
    <w:rsid w:val="001D52D7"/>
    <w:rsid w:val="001D59F8"/>
    <w:rsid w:val="001D5BF1"/>
    <w:rsid w:val="001D5EA9"/>
    <w:rsid w:val="001D5F66"/>
    <w:rsid w:val="001D6413"/>
    <w:rsid w:val="001D683B"/>
    <w:rsid w:val="001D6925"/>
    <w:rsid w:val="001D6965"/>
    <w:rsid w:val="001D6ADA"/>
    <w:rsid w:val="001D6BCB"/>
    <w:rsid w:val="001D6D84"/>
    <w:rsid w:val="001D71D4"/>
    <w:rsid w:val="001D728F"/>
    <w:rsid w:val="001D746A"/>
    <w:rsid w:val="001D74B6"/>
    <w:rsid w:val="001D7A40"/>
    <w:rsid w:val="001D7C01"/>
    <w:rsid w:val="001D7C13"/>
    <w:rsid w:val="001D7D03"/>
    <w:rsid w:val="001D7E4A"/>
    <w:rsid w:val="001D7FA5"/>
    <w:rsid w:val="001E00E7"/>
    <w:rsid w:val="001E02F8"/>
    <w:rsid w:val="001E038A"/>
    <w:rsid w:val="001E0462"/>
    <w:rsid w:val="001E0465"/>
    <w:rsid w:val="001E0488"/>
    <w:rsid w:val="001E0519"/>
    <w:rsid w:val="001E096D"/>
    <w:rsid w:val="001E097E"/>
    <w:rsid w:val="001E0C27"/>
    <w:rsid w:val="001E1168"/>
    <w:rsid w:val="001E12E4"/>
    <w:rsid w:val="001E12EF"/>
    <w:rsid w:val="001E17C8"/>
    <w:rsid w:val="001E1F86"/>
    <w:rsid w:val="001E2085"/>
    <w:rsid w:val="001E21CD"/>
    <w:rsid w:val="001E222C"/>
    <w:rsid w:val="001E22A5"/>
    <w:rsid w:val="001E245E"/>
    <w:rsid w:val="001E2560"/>
    <w:rsid w:val="001E2574"/>
    <w:rsid w:val="001E277E"/>
    <w:rsid w:val="001E2890"/>
    <w:rsid w:val="001E28B1"/>
    <w:rsid w:val="001E28F8"/>
    <w:rsid w:val="001E292D"/>
    <w:rsid w:val="001E2B6F"/>
    <w:rsid w:val="001E2E2E"/>
    <w:rsid w:val="001E2E37"/>
    <w:rsid w:val="001E3112"/>
    <w:rsid w:val="001E314B"/>
    <w:rsid w:val="001E3264"/>
    <w:rsid w:val="001E3494"/>
    <w:rsid w:val="001E3579"/>
    <w:rsid w:val="001E3747"/>
    <w:rsid w:val="001E37C3"/>
    <w:rsid w:val="001E3833"/>
    <w:rsid w:val="001E383D"/>
    <w:rsid w:val="001E3D64"/>
    <w:rsid w:val="001E3E8E"/>
    <w:rsid w:val="001E4263"/>
    <w:rsid w:val="001E4375"/>
    <w:rsid w:val="001E4421"/>
    <w:rsid w:val="001E46A9"/>
    <w:rsid w:val="001E4788"/>
    <w:rsid w:val="001E4BF3"/>
    <w:rsid w:val="001E4C45"/>
    <w:rsid w:val="001E4CA9"/>
    <w:rsid w:val="001E4E48"/>
    <w:rsid w:val="001E532B"/>
    <w:rsid w:val="001E5557"/>
    <w:rsid w:val="001E55BA"/>
    <w:rsid w:val="001E584D"/>
    <w:rsid w:val="001E586A"/>
    <w:rsid w:val="001E58C4"/>
    <w:rsid w:val="001E596F"/>
    <w:rsid w:val="001E5BE7"/>
    <w:rsid w:val="001E5C40"/>
    <w:rsid w:val="001E5DB3"/>
    <w:rsid w:val="001E5DB8"/>
    <w:rsid w:val="001E6617"/>
    <w:rsid w:val="001E6790"/>
    <w:rsid w:val="001E69DA"/>
    <w:rsid w:val="001E6BF1"/>
    <w:rsid w:val="001E7384"/>
    <w:rsid w:val="001E7A6B"/>
    <w:rsid w:val="001E7C5C"/>
    <w:rsid w:val="001E7F97"/>
    <w:rsid w:val="001E7FEB"/>
    <w:rsid w:val="001F0188"/>
    <w:rsid w:val="001F0B9E"/>
    <w:rsid w:val="001F1397"/>
    <w:rsid w:val="001F165A"/>
    <w:rsid w:val="001F1852"/>
    <w:rsid w:val="001F19A2"/>
    <w:rsid w:val="001F1D5E"/>
    <w:rsid w:val="001F1DD0"/>
    <w:rsid w:val="001F1DEC"/>
    <w:rsid w:val="001F1E1B"/>
    <w:rsid w:val="001F2072"/>
    <w:rsid w:val="001F20FB"/>
    <w:rsid w:val="001F2298"/>
    <w:rsid w:val="001F22B9"/>
    <w:rsid w:val="001F22C4"/>
    <w:rsid w:val="001F2346"/>
    <w:rsid w:val="001F252A"/>
    <w:rsid w:val="001F27A7"/>
    <w:rsid w:val="001F27D5"/>
    <w:rsid w:val="001F2BA2"/>
    <w:rsid w:val="001F2BBB"/>
    <w:rsid w:val="001F2CE5"/>
    <w:rsid w:val="001F2D52"/>
    <w:rsid w:val="001F2FC7"/>
    <w:rsid w:val="001F3038"/>
    <w:rsid w:val="001F34CA"/>
    <w:rsid w:val="001F35B3"/>
    <w:rsid w:val="001F3633"/>
    <w:rsid w:val="001F38A6"/>
    <w:rsid w:val="001F38DB"/>
    <w:rsid w:val="001F407F"/>
    <w:rsid w:val="001F41AD"/>
    <w:rsid w:val="001F41F1"/>
    <w:rsid w:val="001F453E"/>
    <w:rsid w:val="001F4735"/>
    <w:rsid w:val="001F4985"/>
    <w:rsid w:val="001F4B91"/>
    <w:rsid w:val="001F4BDF"/>
    <w:rsid w:val="001F4D70"/>
    <w:rsid w:val="001F4F92"/>
    <w:rsid w:val="001F5336"/>
    <w:rsid w:val="001F5679"/>
    <w:rsid w:val="001F5694"/>
    <w:rsid w:val="001F56CE"/>
    <w:rsid w:val="001F5799"/>
    <w:rsid w:val="001F5D2F"/>
    <w:rsid w:val="001F5EBC"/>
    <w:rsid w:val="001F5F06"/>
    <w:rsid w:val="001F639C"/>
    <w:rsid w:val="001F63AF"/>
    <w:rsid w:val="001F6486"/>
    <w:rsid w:val="001F6487"/>
    <w:rsid w:val="001F6493"/>
    <w:rsid w:val="001F67AC"/>
    <w:rsid w:val="001F6942"/>
    <w:rsid w:val="001F6DAF"/>
    <w:rsid w:val="001F7164"/>
    <w:rsid w:val="001F782E"/>
    <w:rsid w:val="001F78EC"/>
    <w:rsid w:val="001F78EF"/>
    <w:rsid w:val="001F7963"/>
    <w:rsid w:val="001F7A55"/>
    <w:rsid w:val="001F7ACA"/>
    <w:rsid w:val="001F7B5A"/>
    <w:rsid w:val="001F7CB1"/>
    <w:rsid w:val="002000EC"/>
    <w:rsid w:val="00200187"/>
    <w:rsid w:val="00200199"/>
    <w:rsid w:val="002002ED"/>
    <w:rsid w:val="002003E9"/>
    <w:rsid w:val="0020097A"/>
    <w:rsid w:val="00200A95"/>
    <w:rsid w:val="00200EB7"/>
    <w:rsid w:val="00201166"/>
    <w:rsid w:val="00201193"/>
    <w:rsid w:val="00201270"/>
    <w:rsid w:val="0020131C"/>
    <w:rsid w:val="00201802"/>
    <w:rsid w:val="0020180E"/>
    <w:rsid w:val="00201927"/>
    <w:rsid w:val="00201A41"/>
    <w:rsid w:val="00201AB9"/>
    <w:rsid w:val="00201BCC"/>
    <w:rsid w:val="00201F57"/>
    <w:rsid w:val="00202272"/>
    <w:rsid w:val="002024C7"/>
    <w:rsid w:val="002024D7"/>
    <w:rsid w:val="00202685"/>
    <w:rsid w:val="00202D8D"/>
    <w:rsid w:val="00202E54"/>
    <w:rsid w:val="00202E90"/>
    <w:rsid w:val="002030CA"/>
    <w:rsid w:val="00203410"/>
    <w:rsid w:val="00203481"/>
    <w:rsid w:val="002035AA"/>
    <w:rsid w:val="002035D5"/>
    <w:rsid w:val="002037B0"/>
    <w:rsid w:val="00203A06"/>
    <w:rsid w:val="00203DF3"/>
    <w:rsid w:val="00204424"/>
    <w:rsid w:val="002045D8"/>
    <w:rsid w:val="0020476F"/>
    <w:rsid w:val="0020485D"/>
    <w:rsid w:val="00204AE5"/>
    <w:rsid w:val="00204FA5"/>
    <w:rsid w:val="00205822"/>
    <w:rsid w:val="00205ADF"/>
    <w:rsid w:val="00205C2C"/>
    <w:rsid w:val="00205F6B"/>
    <w:rsid w:val="002062A3"/>
    <w:rsid w:val="0020639F"/>
    <w:rsid w:val="002064D4"/>
    <w:rsid w:val="0020652D"/>
    <w:rsid w:val="00206682"/>
    <w:rsid w:val="00206961"/>
    <w:rsid w:val="00206A0A"/>
    <w:rsid w:val="00206B97"/>
    <w:rsid w:val="00207197"/>
    <w:rsid w:val="0020738F"/>
    <w:rsid w:val="0020784B"/>
    <w:rsid w:val="00207993"/>
    <w:rsid w:val="00207E04"/>
    <w:rsid w:val="00207E5F"/>
    <w:rsid w:val="00210122"/>
    <w:rsid w:val="00210405"/>
    <w:rsid w:val="00210497"/>
    <w:rsid w:val="00210684"/>
    <w:rsid w:val="002106D8"/>
    <w:rsid w:val="00210CCF"/>
    <w:rsid w:val="00210DEB"/>
    <w:rsid w:val="002110A4"/>
    <w:rsid w:val="002112DC"/>
    <w:rsid w:val="00211347"/>
    <w:rsid w:val="00211556"/>
    <w:rsid w:val="00211742"/>
    <w:rsid w:val="0021176D"/>
    <w:rsid w:val="002117F3"/>
    <w:rsid w:val="00211E70"/>
    <w:rsid w:val="0021219C"/>
    <w:rsid w:val="002121E6"/>
    <w:rsid w:val="0021233D"/>
    <w:rsid w:val="0021254F"/>
    <w:rsid w:val="002125CB"/>
    <w:rsid w:val="002125EC"/>
    <w:rsid w:val="002125FF"/>
    <w:rsid w:val="00212623"/>
    <w:rsid w:val="00212683"/>
    <w:rsid w:val="002126BB"/>
    <w:rsid w:val="00212ABB"/>
    <w:rsid w:val="00212BAB"/>
    <w:rsid w:val="002131FD"/>
    <w:rsid w:val="00213252"/>
    <w:rsid w:val="002136B7"/>
    <w:rsid w:val="00213945"/>
    <w:rsid w:val="00213B97"/>
    <w:rsid w:val="00213BF8"/>
    <w:rsid w:val="00213EA6"/>
    <w:rsid w:val="00213F81"/>
    <w:rsid w:val="00214068"/>
    <w:rsid w:val="00214089"/>
    <w:rsid w:val="002140D8"/>
    <w:rsid w:val="0021420A"/>
    <w:rsid w:val="002145BE"/>
    <w:rsid w:val="00214C2A"/>
    <w:rsid w:val="00214C54"/>
    <w:rsid w:val="00214D39"/>
    <w:rsid w:val="00214D9A"/>
    <w:rsid w:val="00214E0A"/>
    <w:rsid w:val="00214EC5"/>
    <w:rsid w:val="00214EE8"/>
    <w:rsid w:val="00215081"/>
    <w:rsid w:val="002150C6"/>
    <w:rsid w:val="002153D3"/>
    <w:rsid w:val="00215881"/>
    <w:rsid w:val="00215886"/>
    <w:rsid w:val="0021591F"/>
    <w:rsid w:val="00215A38"/>
    <w:rsid w:val="00215B32"/>
    <w:rsid w:val="00215F61"/>
    <w:rsid w:val="00216321"/>
    <w:rsid w:val="002164B0"/>
    <w:rsid w:val="002168E4"/>
    <w:rsid w:val="00216945"/>
    <w:rsid w:val="00216B3C"/>
    <w:rsid w:val="00216C07"/>
    <w:rsid w:val="002173B8"/>
    <w:rsid w:val="0021755F"/>
    <w:rsid w:val="002178CE"/>
    <w:rsid w:val="002179E3"/>
    <w:rsid w:val="00217D78"/>
    <w:rsid w:val="00217FDA"/>
    <w:rsid w:val="002200D0"/>
    <w:rsid w:val="0022023B"/>
    <w:rsid w:val="002205EB"/>
    <w:rsid w:val="00220967"/>
    <w:rsid w:val="002210E6"/>
    <w:rsid w:val="00221118"/>
    <w:rsid w:val="0022155F"/>
    <w:rsid w:val="002215CE"/>
    <w:rsid w:val="0022172F"/>
    <w:rsid w:val="00221766"/>
    <w:rsid w:val="00221D47"/>
    <w:rsid w:val="00221FD5"/>
    <w:rsid w:val="00222A11"/>
    <w:rsid w:val="00222A39"/>
    <w:rsid w:val="00222D8C"/>
    <w:rsid w:val="002230E3"/>
    <w:rsid w:val="00223449"/>
    <w:rsid w:val="002235DA"/>
    <w:rsid w:val="00223837"/>
    <w:rsid w:val="002239B9"/>
    <w:rsid w:val="00223BC0"/>
    <w:rsid w:val="00223FF6"/>
    <w:rsid w:val="0022415A"/>
    <w:rsid w:val="00224406"/>
    <w:rsid w:val="0022441B"/>
    <w:rsid w:val="002246D5"/>
    <w:rsid w:val="00224A37"/>
    <w:rsid w:val="00224BD9"/>
    <w:rsid w:val="00224FA8"/>
    <w:rsid w:val="00224FB0"/>
    <w:rsid w:val="0022504B"/>
    <w:rsid w:val="002250AD"/>
    <w:rsid w:val="00225403"/>
    <w:rsid w:val="00225424"/>
    <w:rsid w:val="0022544C"/>
    <w:rsid w:val="00225696"/>
    <w:rsid w:val="00225716"/>
    <w:rsid w:val="00225796"/>
    <w:rsid w:val="00225B95"/>
    <w:rsid w:val="00225F26"/>
    <w:rsid w:val="00226319"/>
    <w:rsid w:val="0022665A"/>
    <w:rsid w:val="002266AE"/>
    <w:rsid w:val="00226F5E"/>
    <w:rsid w:val="002270E5"/>
    <w:rsid w:val="002271BF"/>
    <w:rsid w:val="002271DF"/>
    <w:rsid w:val="002271F2"/>
    <w:rsid w:val="00227777"/>
    <w:rsid w:val="00227A42"/>
    <w:rsid w:val="00227BC7"/>
    <w:rsid w:val="00230066"/>
    <w:rsid w:val="0023014E"/>
    <w:rsid w:val="00230224"/>
    <w:rsid w:val="002302A3"/>
    <w:rsid w:val="002304F9"/>
    <w:rsid w:val="0023056D"/>
    <w:rsid w:val="00230727"/>
    <w:rsid w:val="002308D3"/>
    <w:rsid w:val="00230972"/>
    <w:rsid w:val="00230979"/>
    <w:rsid w:val="00230A7F"/>
    <w:rsid w:val="00230CE3"/>
    <w:rsid w:val="00230EBA"/>
    <w:rsid w:val="00231142"/>
    <w:rsid w:val="00231317"/>
    <w:rsid w:val="0023154D"/>
    <w:rsid w:val="00231BC6"/>
    <w:rsid w:val="00231F78"/>
    <w:rsid w:val="00231FC3"/>
    <w:rsid w:val="002320C5"/>
    <w:rsid w:val="0023213A"/>
    <w:rsid w:val="00232312"/>
    <w:rsid w:val="0023237F"/>
    <w:rsid w:val="002325DF"/>
    <w:rsid w:val="00232665"/>
    <w:rsid w:val="002326C6"/>
    <w:rsid w:val="0023290B"/>
    <w:rsid w:val="0023299B"/>
    <w:rsid w:val="00232DE9"/>
    <w:rsid w:val="00233079"/>
    <w:rsid w:val="002332E0"/>
    <w:rsid w:val="0023377C"/>
    <w:rsid w:val="00233820"/>
    <w:rsid w:val="00233A80"/>
    <w:rsid w:val="00233BD0"/>
    <w:rsid w:val="00233E3F"/>
    <w:rsid w:val="00233F60"/>
    <w:rsid w:val="00233F63"/>
    <w:rsid w:val="00234052"/>
    <w:rsid w:val="00234324"/>
    <w:rsid w:val="002346CE"/>
    <w:rsid w:val="00234806"/>
    <w:rsid w:val="002349AB"/>
    <w:rsid w:val="00234C3F"/>
    <w:rsid w:val="00234DA7"/>
    <w:rsid w:val="0023513E"/>
    <w:rsid w:val="00235236"/>
    <w:rsid w:val="0023525D"/>
    <w:rsid w:val="002352FC"/>
    <w:rsid w:val="00235613"/>
    <w:rsid w:val="002356F8"/>
    <w:rsid w:val="002358E1"/>
    <w:rsid w:val="0023599E"/>
    <w:rsid w:val="00236727"/>
    <w:rsid w:val="002367B6"/>
    <w:rsid w:val="0023685F"/>
    <w:rsid w:val="00236F08"/>
    <w:rsid w:val="00237176"/>
    <w:rsid w:val="0023723F"/>
    <w:rsid w:val="002374F6"/>
    <w:rsid w:val="0023750E"/>
    <w:rsid w:val="00237D76"/>
    <w:rsid w:val="00237E45"/>
    <w:rsid w:val="00237F71"/>
    <w:rsid w:val="00237FA3"/>
    <w:rsid w:val="002401A0"/>
    <w:rsid w:val="002402E3"/>
    <w:rsid w:val="002403B1"/>
    <w:rsid w:val="002403B3"/>
    <w:rsid w:val="00240B99"/>
    <w:rsid w:val="00240BBE"/>
    <w:rsid w:val="002416BB"/>
    <w:rsid w:val="00241779"/>
    <w:rsid w:val="00241AAD"/>
    <w:rsid w:val="00241B67"/>
    <w:rsid w:val="00241CCC"/>
    <w:rsid w:val="00241E89"/>
    <w:rsid w:val="00242010"/>
    <w:rsid w:val="00242729"/>
    <w:rsid w:val="002428BE"/>
    <w:rsid w:val="00242A46"/>
    <w:rsid w:val="00242A7E"/>
    <w:rsid w:val="00242B83"/>
    <w:rsid w:val="00242BE1"/>
    <w:rsid w:val="00242CF6"/>
    <w:rsid w:val="002430A7"/>
    <w:rsid w:val="0024318E"/>
    <w:rsid w:val="002431A0"/>
    <w:rsid w:val="00243677"/>
    <w:rsid w:val="0024387F"/>
    <w:rsid w:val="002438F5"/>
    <w:rsid w:val="00243A44"/>
    <w:rsid w:val="00243AC4"/>
    <w:rsid w:val="00243B8E"/>
    <w:rsid w:val="00243BE6"/>
    <w:rsid w:val="00243E67"/>
    <w:rsid w:val="002441D7"/>
    <w:rsid w:val="00244459"/>
    <w:rsid w:val="0024452E"/>
    <w:rsid w:val="002448C7"/>
    <w:rsid w:val="00244B0F"/>
    <w:rsid w:val="00244DC2"/>
    <w:rsid w:val="00245291"/>
    <w:rsid w:val="002452D5"/>
    <w:rsid w:val="00245316"/>
    <w:rsid w:val="00245476"/>
    <w:rsid w:val="00245A9C"/>
    <w:rsid w:val="00245AA2"/>
    <w:rsid w:val="00245C41"/>
    <w:rsid w:val="00245C49"/>
    <w:rsid w:val="00246438"/>
    <w:rsid w:val="00246796"/>
    <w:rsid w:val="00246A68"/>
    <w:rsid w:val="00246B4E"/>
    <w:rsid w:val="00246C58"/>
    <w:rsid w:val="002471FA"/>
    <w:rsid w:val="002475A8"/>
    <w:rsid w:val="00247684"/>
    <w:rsid w:val="00247963"/>
    <w:rsid w:val="0024797B"/>
    <w:rsid w:val="0024798C"/>
    <w:rsid w:val="00247C89"/>
    <w:rsid w:val="00247CCF"/>
    <w:rsid w:val="00247FDE"/>
    <w:rsid w:val="0025053F"/>
    <w:rsid w:val="00250778"/>
    <w:rsid w:val="00250A3B"/>
    <w:rsid w:val="00250B43"/>
    <w:rsid w:val="00250DB6"/>
    <w:rsid w:val="00250EB9"/>
    <w:rsid w:val="002510E6"/>
    <w:rsid w:val="002515E1"/>
    <w:rsid w:val="002515F3"/>
    <w:rsid w:val="002517B6"/>
    <w:rsid w:val="002518FA"/>
    <w:rsid w:val="00251B39"/>
    <w:rsid w:val="00251BAB"/>
    <w:rsid w:val="00251BD1"/>
    <w:rsid w:val="00251C24"/>
    <w:rsid w:val="00251C61"/>
    <w:rsid w:val="00252072"/>
    <w:rsid w:val="00252388"/>
    <w:rsid w:val="002525BC"/>
    <w:rsid w:val="002525DB"/>
    <w:rsid w:val="00252CF7"/>
    <w:rsid w:val="002530A1"/>
    <w:rsid w:val="002533A1"/>
    <w:rsid w:val="002536F2"/>
    <w:rsid w:val="0025384D"/>
    <w:rsid w:val="00253D00"/>
    <w:rsid w:val="00253D7C"/>
    <w:rsid w:val="002540B0"/>
    <w:rsid w:val="00254184"/>
    <w:rsid w:val="002541A7"/>
    <w:rsid w:val="00254275"/>
    <w:rsid w:val="002543F0"/>
    <w:rsid w:val="002544D7"/>
    <w:rsid w:val="0025450B"/>
    <w:rsid w:val="00254C30"/>
    <w:rsid w:val="00255181"/>
    <w:rsid w:val="0025529F"/>
    <w:rsid w:val="0025550D"/>
    <w:rsid w:val="0025567A"/>
    <w:rsid w:val="00255A38"/>
    <w:rsid w:val="00255B13"/>
    <w:rsid w:val="00255B3D"/>
    <w:rsid w:val="00255F38"/>
    <w:rsid w:val="00255FD8"/>
    <w:rsid w:val="00256399"/>
    <w:rsid w:val="002563C2"/>
    <w:rsid w:val="00256708"/>
    <w:rsid w:val="00256A53"/>
    <w:rsid w:val="0025727E"/>
    <w:rsid w:val="002572F9"/>
    <w:rsid w:val="002577D7"/>
    <w:rsid w:val="00257A66"/>
    <w:rsid w:val="00257C19"/>
    <w:rsid w:val="00257CD0"/>
    <w:rsid w:val="00257EF5"/>
    <w:rsid w:val="00257FD2"/>
    <w:rsid w:val="0026017D"/>
    <w:rsid w:val="00260233"/>
    <w:rsid w:val="0026055B"/>
    <w:rsid w:val="002606E6"/>
    <w:rsid w:val="0026078A"/>
    <w:rsid w:val="0026095E"/>
    <w:rsid w:val="00260BA4"/>
    <w:rsid w:val="00260D71"/>
    <w:rsid w:val="002610D3"/>
    <w:rsid w:val="00261335"/>
    <w:rsid w:val="002614C7"/>
    <w:rsid w:val="00261561"/>
    <w:rsid w:val="00261718"/>
    <w:rsid w:val="002618F5"/>
    <w:rsid w:val="00261B3D"/>
    <w:rsid w:val="00261E63"/>
    <w:rsid w:val="002621EF"/>
    <w:rsid w:val="00262750"/>
    <w:rsid w:val="002629BC"/>
    <w:rsid w:val="00262B90"/>
    <w:rsid w:val="00262F03"/>
    <w:rsid w:val="00263847"/>
    <w:rsid w:val="00263959"/>
    <w:rsid w:val="00263B0A"/>
    <w:rsid w:val="00263B72"/>
    <w:rsid w:val="00263C1B"/>
    <w:rsid w:val="00263C5B"/>
    <w:rsid w:val="00263CA6"/>
    <w:rsid w:val="00263FBA"/>
    <w:rsid w:val="00264211"/>
    <w:rsid w:val="00264400"/>
    <w:rsid w:val="0026461C"/>
    <w:rsid w:val="0026478E"/>
    <w:rsid w:val="002647C9"/>
    <w:rsid w:val="0026485C"/>
    <w:rsid w:val="00264925"/>
    <w:rsid w:val="00264C4B"/>
    <w:rsid w:val="00264C58"/>
    <w:rsid w:val="00265002"/>
    <w:rsid w:val="002654C4"/>
    <w:rsid w:val="00265679"/>
    <w:rsid w:val="002656DF"/>
    <w:rsid w:val="00265930"/>
    <w:rsid w:val="00265C6E"/>
    <w:rsid w:val="00265CE7"/>
    <w:rsid w:val="00265E18"/>
    <w:rsid w:val="002661D8"/>
    <w:rsid w:val="00266428"/>
    <w:rsid w:val="00266546"/>
    <w:rsid w:val="00266B39"/>
    <w:rsid w:val="00266C32"/>
    <w:rsid w:val="00266DE3"/>
    <w:rsid w:val="002670D3"/>
    <w:rsid w:val="0026738D"/>
    <w:rsid w:val="00267589"/>
    <w:rsid w:val="002679C9"/>
    <w:rsid w:val="002679E0"/>
    <w:rsid w:val="00267B42"/>
    <w:rsid w:val="00267BF9"/>
    <w:rsid w:val="00267E29"/>
    <w:rsid w:val="00267EFB"/>
    <w:rsid w:val="00267F3B"/>
    <w:rsid w:val="00270278"/>
    <w:rsid w:val="00270315"/>
    <w:rsid w:val="00270502"/>
    <w:rsid w:val="0027068C"/>
    <w:rsid w:val="00270725"/>
    <w:rsid w:val="00270731"/>
    <w:rsid w:val="00270A0F"/>
    <w:rsid w:val="00270CF5"/>
    <w:rsid w:val="00270F20"/>
    <w:rsid w:val="00270FA2"/>
    <w:rsid w:val="002711D1"/>
    <w:rsid w:val="00271331"/>
    <w:rsid w:val="00271415"/>
    <w:rsid w:val="00271706"/>
    <w:rsid w:val="00271721"/>
    <w:rsid w:val="0027189D"/>
    <w:rsid w:val="00271C4E"/>
    <w:rsid w:val="00271C52"/>
    <w:rsid w:val="00271C7B"/>
    <w:rsid w:val="00272402"/>
    <w:rsid w:val="002725E7"/>
    <w:rsid w:val="00272EA2"/>
    <w:rsid w:val="00273076"/>
    <w:rsid w:val="00273AB4"/>
    <w:rsid w:val="00273E96"/>
    <w:rsid w:val="00273FAA"/>
    <w:rsid w:val="0027404F"/>
    <w:rsid w:val="002746A1"/>
    <w:rsid w:val="002746B8"/>
    <w:rsid w:val="002746E0"/>
    <w:rsid w:val="00274F60"/>
    <w:rsid w:val="00275720"/>
    <w:rsid w:val="0027575A"/>
    <w:rsid w:val="002757A5"/>
    <w:rsid w:val="002757D0"/>
    <w:rsid w:val="00275A14"/>
    <w:rsid w:val="00275FE8"/>
    <w:rsid w:val="00276216"/>
    <w:rsid w:val="00276279"/>
    <w:rsid w:val="00276355"/>
    <w:rsid w:val="00276509"/>
    <w:rsid w:val="00276AE2"/>
    <w:rsid w:val="00276B8F"/>
    <w:rsid w:val="002771F2"/>
    <w:rsid w:val="00277534"/>
    <w:rsid w:val="002775CF"/>
    <w:rsid w:val="0027766F"/>
    <w:rsid w:val="0027771D"/>
    <w:rsid w:val="002777AF"/>
    <w:rsid w:val="002778E3"/>
    <w:rsid w:val="00277AC8"/>
    <w:rsid w:val="00277AD6"/>
    <w:rsid w:val="00277EDD"/>
    <w:rsid w:val="00277F49"/>
    <w:rsid w:val="00277F70"/>
    <w:rsid w:val="002805B0"/>
    <w:rsid w:val="0028068A"/>
    <w:rsid w:val="00280A9C"/>
    <w:rsid w:val="00280B02"/>
    <w:rsid w:val="00280C8A"/>
    <w:rsid w:val="00280DB5"/>
    <w:rsid w:val="0028114E"/>
    <w:rsid w:val="002811FB"/>
    <w:rsid w:val="0028137D"/>
    <w:rsid w:val="00281AF3"/>
    <w:rsid w:val="00281F7D"/>
    <w:rsid w:val="0028228A"/>
    <w:rsid w:val="00282569"/>
    <w:rsid w:val="00282A26"/>
    <w:rsid w:val="00283826"/>
    <w:rsid w:val="00283989"/>
    <w:rsid w:val="00283AAE"/>
    <w:rsid w:val="00283D20"/>
    <w:rsid w:val="00284062"/>
    <w:rsid w:val="00284382"/>
    <w:rsid w:val="002845A5"/>
    <w:rsid w:val="0028474C"/>
    <w:rsid w:val="00284807"/>
    <w:rsid w:val="00284AE0"/>
    <w:rsid w:val="00284E0B"/>
    <w:rsid w:val="00285107"/>
    <w:rsid w:val="002852D4"/>
    <w:rsid w:val="00285385"/>
    <w:rsid w:val="0028539D"/>
    <w:rsid w:val="002853B7"/>
    <w:rsid w:val="002854A9"/>
    <w:rsid w:val="00285516"/>
    <w:rsid w:val="00285781"/>
    <w:rsid w:val="00285792"/>
    <w:rsid w:val="00285805"/>
    <w:rsid w:val="00285C07"/>
    <w:rsid w:val="00285FC7"/>
    <w:rsid w:val="00286708"/>
    <w:rsid w:val="002869E5"/>
    <w:rsid w:val="00286D95"/>
    <w:rsid w:val="00287096"/>
    <w:rsid w:val="00287181"/>
    <w:rsid w:val="002871BF"/>
    <w:rsid w:val="002873AD"/>
    <w:rsid w:val="00287647"/>
    <w:rsid w:val="00287797"/>
    <w:rsid w:val="002877A0"/>
    <w:rsid w:val="00287841"/>
    <w:rsid w:val="00287898"/>
    <w:rsid w:val="00287C33"/>
    <w:rsid w:val="00287E22"/>
    <w:rsid w:val="00287FAD"/>
    <w:rsid w:val="00290238"/>
    <w:rsid w:val="002903F9"/>
    <w:rsid w:val="002906F4"/>
    <w:rsid w:val="0029075B"/>
    <w:rsid w:val="00290A24"/>
    <w:rsid w:val="00290BF7"/>
    <w:rsid w:val="00290F0E"/>
    <w:rsid w:val="00291082"/>
    <w:rsid w:val="0029118E"/>
    <w:rsid w:val="002911FC"/>
    <w:rsid w:val="00291402"/>
    <w:rsid w:val="002914F2"/>
    <w:rsid w:val="0029161D"/>
    <w:rsid w:val="002916CB"/>
    <w:rsid w:val="00291927"/>
    <w:rsid w:val="002919FB"/>
    <w:rsid w:val="00291C09"/>
    <w:rsid w:val="00291CE2"/>
    <w:rsid w:val="00291DFF"/>
    <w:rsid w:val="00291E2D"/>
    <w:rsid w:val="00291E31"/>
    <w:rsid w:val="00291E5C"/>
    <w:rsid w:val="00292470"/>
    <w:rsid w:val="00292750"/>
    <w:rsid w:val="00292893"/>
    <w:rsid w:val="00292BF1"/>
    <w:rsid w:val="002931D3"/>
    <w:rsid w:val="0029340C"/>
    <w:rsid w:val="002939BC"/>
    <w:rsid w:val="00293A16"/>
    <w:rsid w:val="00293E3F"/>
    <w:rsid w:val="00293FC4"/>
    <w:rsid w:val="00294589"/>
    <w:rsid w:val="0029459C"/>
    <w:rsid w:val="002949B2"/>
    <w:rsid w:val="00294A3D"/>
    <w:rsid w:val="00294AC0"/>
    <w:rsid w:val="00294C8D"/>
    <w:rsid w:val="00294E2D"/>
    <w:rsid w:val="00294F52"/>
    <w:rsid w:val="00295246"/>
    <w:rsid w:val="0029540B"/>
    <w:rsid w:val="0029560F"/>
    <w:rsid w:val="00295881"/>
    <w:rsid w:val="0029589B"/>
    <w:rsid w:val="00295963"/>
    <w:rsid w:val="00295A3B"/>
    <w:rsid w:val="00295D5D"/>
    <w:rsid w:val="00295D79"/>
    <w:rsid w:val="00295D97"/>
    <w:rsid w:val="00295F5D"/>
    <w:rsid w:val="002962CB"/>
    <w:rsid w:val="0029649A"/>
    <w:rsid w:val="002964DD"/>
    <w:rsid w:val="00296CC5"/>
    <w:rsid w:val="00297027"/>
    <w:rsid w:val="00297050"/>
    <w:rsid w:val="00297223"/>
    <w:rsid w:val="00297254"/>
    <w:rsid w:val="002972DF"/>
    <w:rsid w:val="0029749D"/>
    <w:rsid w:val="00297683"/>
    <w:rsid w:val="00297791"/>
    <w:rsid w:val="002979D8"/>
    <w:rsid w:val="00297AC0"/>
    <w:rsid w:val="00297B4A"/>
    <w:rsid w:val="002A0400"/>
    <w:rsid w:val="002A09DF"/>
    <w:rsid w:val="002A0E8D"/>
    <w:rsid w:val="002A0F66"/>
    <w:rsid w:val="002A15C8"/>
    <w:rsid w:val="002A15F2"/>
    <w:rsid w:val="002A1690"/>
    <w:rsid w:val="002A16E1"/>
    <w:rsid w:val="002A1CA9"/>
    <w:rsid w:val="002A1FA4"/>
    <w:rsid w:val="002A209B"/>
    <w:rsid w:val="002A273A"/>
    <w:rsid w:val="002A2BC4"/>
    <w:rsid w:val="002A2BF5"/>
    <w:rsid w:val="002A32E0"/>
    <w:rsid w:val="002A3679"/>
    <w:rsid w:val="002A3A06"/>
    <w:rsid w:val="002A3BA2"/>
    <w:rsid w:val="002A3E23"/>
    <w:rsid w:val="002A3E95"/>
    <w:rsid w:val="002A3F24"/>
    <w:rsid w:val="002A402C"/>
    <w:rsid w:val="002A4265"/>
    <w:rsid w:val="002A43FF"/>
    <w:rsid w:val="002A4729"/>
    <w:rsid w:val="002A47F8"/>
    <w:rsid w:val="002A4EF3"/>
    <w:rsid w:val="002A4F9E"/>
    <w:rsid w:val="002A4FD9"/>
    <w:rsid w:val="002A51D8"/>
    <w:rsid w:val="002A52F3"/>
    <w:rsid w:val="002A56BE"/>
    <w:rsid w:val="002A5758"/>
    <w:rsid w:val="002A5A46"/>
    <w:rsid w:val="002A5B8F"/>
    <w:rsid w:val="002A5DBB"/>
    <w:rsid w:val="002A600E"/>
    <w:rsid w:val="002A6069"/>
    <w:rsid w:val="002A60BC"/>
    <w:rsid w:val="002A632C"/>
    <w:rsid w:val="002A637E"/>
    <w:rsid w:val="002A6490"/>
    <w:rsid w:val="002A64D1"/>
    <w:rsid w:val="002A64F7"/>
    <w:rsid w:val="002A6668"/>
    <w:rsid w:val="002A6718"/>
    <w:rsid w:val="002A67D1"/>
    <w:rsid w:val="002A67EA"/>
    <w:rsid w:val="002A6973"/>
    <w:rsid w:val="002A69CA"/>
    <w:rsid w:val="002A6B8D"/>
    <w:rsid w:val="002A73F7"/>
    <w:rsid w:val="002A744F"/>
    <w:rsid w:val="002A746D"/>
    <w:rsid w:val="002A74AE"/>
    <w:rsid w:val="002A75DB"/>
    <w:rsid w:val="002A7944"/>
    <w:rsid w:val="002A7AEC"/>
    <w:rsid w:val="002A7D5E"/>
    <w:rsid w:val="002A7E26"/>
    <w:rsid w:val="002A7FAB"/>
    <w:rsid w:val="002B0098"/>
    <w:rsid w:val="002B00C5"/>
    <w:rsid w:val="002B031A"/>
    <w:rsid w:val="002B041B"/>
    <w:rsid w:val="002B0A44"/>
    <w:rsid w:val="002B0BD0"/>
    <w:rsid w:val="002B0C82"/>
    <w:rsid w:val="002B0FC4"/>
    <w:rsid w:val="002B10E3"/>
    <w:rsid w:val="002B10E8"/>
    <w:rsid w:val="002B119A"/>
    <w:rsid w:val="002B12AB"/>
    <w:rsid w:val="002B1310"/>
    <w:rsid w:val="002B1404"/>
    <w:rsid w:val="002B199D"/>
    <w:rsid w:val="002B19AD"/>
    <w:rsid w:val="002B19E1"/>
    <w:rsid w:val="002B1A4E"/>
    <w:rsid w:val="002B1B2B"/>
    <w:rsid w:val="002B1B93"/>
    <w:rsid w:val="002B1D1A"/>
    <w:rsid w:val="002B2968"/>
    <w:rsid w:val="002B2B30"/>
    <w:rsid w:val="002B2EE2"/>
    <w:rsid w:val="002B3016"/>
    <w:rsid w:val="002B310C"/>
    <w:rsid w:val="002B3361"/>
    <w:rsid w:val="002B34D8"/>
    <w:rsid w:val="002B37FF"/>
    <w:rsid w:val="002B3A55"/>
    <w:rsid w:val="002B3A7E"/>
    <w:rsid w:val="002B3EE4"/>
    <w:rsid w:val="002B5008"/>
    <w:rsid w:val="002B500B"/>
    <w:rsid w:val="002B5097"/>
    <w:rsid w:val="002B53BD"/>
    <w:rsid w:val="002B53D2"/>
    <w:rsid w:val="002B5631"/>
    <w:rsid w:val="002B56CB"/>
    <w:rsid w:val="002B575F"/>
    <w:rsid w:val="002B58B5"/>
    <w:rsid w:val="002B6041"/>
    <w:rsid w:val="002B60FD"/>
    <w:rsid w:val="002B6237"/>
    <w:rsid w:val="002B636B"/>
    <w:rsid w:val="002B6410"/>
    <w:rsid w:val="002B6A24"/>
    <w:rsid w:val="002B6A84"/>
    <w:rsid w:val="002B6B30"/>
    <w:rsid w:val="002B6EBF"/>
    <w:rsid w:val="002B71BA"/>
    <w:rsid w:val="002B726C"/>
    <w:rsid w:val="002B7379"/>
    <w:rsid w:val="002B7448"/>
    <w:rsid w:val="002B77DB"/>
    <w:rsid w:val="002B7AC1"/>
    <w:rsid w:val="002B7B4A"/>
    <w:rsid w:val="002B7C10"/>
    <w:rsid w:val="002B7CCC"/>
    <w:rsid w:val="002B7D51"/>
    <w:rsid w:val="002B7D70"/>
    <w:rsid w:val="002B7DEA"/>
    <w:rsid w:val="002C020D"/>
    <w:rsid w:val="002C02DF"/>
    <w:rsid w:val="002C0436"/>
    <w:rsid w:val="002C0580"/>
    <w:rsid w:val="002C0788"/>
    <w:rsid w:val="002C0848"/>
    <w:rsid w:val="002C094A"/>
    <w:rsid w:val="002C099D"/>
    <w:rsid w:val="002C09AC"/>
    <w:rsid w:val="002C0A64"/>
    <w:rsid w:val="002C0C98"/>
    <w:rsid w:val="002C0DE6"/>
    <w:rsid w:val="002C0F02"/>
    <w:rsid w:val="002C1131"/>
    <w:rsid w:val="002C1244"/>
    <w:rsid w:val="002C1425"/>
    <w:rsid w:val="002C15E7"/>
    <w:rsid w:val="002C1808"/>
    <w:rsid w:val="002C184E"/>
    <w:rsid w:val="002C1899"/>
    <w:rsid w:val="002C1D0C"/>
    <w:rsid w:val="002C1D5A"/>
    <w:rsid w:val="002C21D4"/>
    <w:rsid w:val="002C253E"/>
    <w:rsid w:val="002C2662"/>
    <w:rsid w:val="002C28B4"/>
    <w:rsid w:val="002C28C2"/>
    <w:rsid w:val="002C2B06"/>
    <w:rsid w:val="002C2B7A"/>
    <w:rsid w:val="002C2C07"/>
    <w:rsid w:val="002C2F60"/>
    <w:rsid w:val="002C3043"/>
    <w:rsid w:val="002C3071"/>
    <w:rsid w:val="002C3164"/>
    <w:rsid w:val="002C33F1"/>
    <w:rsid w:val="002C3405"/>
    <w:rsid w:val="002C3479"/>
    <w:rsid w:val="002C34FC"/>
    <w:rsid w:val="002C371B"/>
    <w:rsid w:val="002C37ED"/>
    <w:rsid w:val="002C3AFE"/>
    <w:rsid w:val="002C4061"/>
    <w:rsid w:val="002C40B1"/>
    <w:rsid w:val="002C4841"/>
    <w:rsid w:val="002C4A39"/>
    <w:rsid w:val="002C4AA8"/>
    <w:rsid w:val="002C4BAE"/>
    <w:rsid w:val="002C4CD2"/>
    <w:rsid w:val="002C4D65"/>
    <w:rsid w:val="002C50FF"/>
    <w:rsid w:val="002C512C"/>
    <w:rsid w:val="002C51EE"/>
    <w:rsid w:val="002C5438"/>
    <w:rsid w:val="002C57FD"/>
    <w:rsid w:val="002C58FE"/>
    <w:rsid w:val="002C5996"/>
    <w:rsid w:val="002C5A3E"/>
    <w:rsid w:val="002C5B0E"/>
    <w:rsid w:val="002C5B82"/>
    <w:rsid w:val="002C5E7B"/>
    <w:rsid w:val="002C6110"/>
    <w:rsid w:val="002C6423"/>
    <w:rsid w:val="002C64B4"/>
    <w:rsid w:val="002C653A"/>
    <w:rsid w:val="002C663A"/>
    <w:rsid w:val="002C66CB"/>
    <w:rsid w:val="002C6AFA"/>
    <w:rsid w:val="002C6B15"/>
    <w:rsid w:val="002C6D84"/>
    <w:rsid w:val="002C6EBA"/>
    <w:rsid w:val="002C7191"/>
    <w:rsid w:val="002C71DC"/>
    <w:rsid w:val="002C7318"/>
    <w:rsid w:val="002C747E"/>
    <w:rsid w:val="002C74AE"/>
    <w:rsid w:val="002C7557"/>
    <w:rsid w:val="002C79E5"/>
    <w:rsid w:val="002C7A57"/>
    <w:rsid w:val="002C7B57"/>
    <w:rsid w:val="002C7BED"/>
    <w:rsid w:val="002C7D1C"/>
    <w:rsid w:val="002C7EC6"/>
    <w:rsid w:val="002C7FA7"/>
    <w:rsid w:val="002D0025"/>
    <w:rsid w:val="002D0434"/>
    <w:rsid w:val="002D0531"/>
    <w:rsid w:val="002D080A"/>
    <w:rsid w:val="002D085E"/>
    <w:rsid w:val="002D0972"/>
    <w:rsid w:val="002D09F2"/>
    <w:rsid w:val="002D0B51"/>
    <w:rsid w:val="002D0C65"/>
    <w:rsid w:val="002D0C7B"/>
    <w:rsid w:val="002D0D5E"/>
    <w:rsid w:val="002D0E93"/>
    <w:rsid w:val="002D0F06"/>
    <w:rsid w:val="002D1092"/>
    <w:rsid w:val="002D10AC"/>
    <w:rsid w:val="002D19DE"/>
    <w:rsid w:val="002D1A23"/>
    <w:rsid w:val="002D1D58"/>
    <w:rsid w:val="002D2306"/>
    <w:rsid w:val="002D27D7"/>
    <w:rsid w:val="002D2B7B"/>
    <w:rsid w:val="002D2B7E"/>
    <w:rsid w:val="002D2CFF"/>
    <w:rsid w:val="002D2D94"/>
    <w:rsid w:val="002D2FD5"/>
    <w:rsid w:val="002D31A2"/>
    <w:rsid w:val="002D343E"/>
    <w:rsid w:val="002D349E"/>
    <w:rsid w:val="002D3815"/>
    <w:rsid w:val="002D38FD"/>
    <w:rsid w:val="002D3900"/>
    <w:rsid w:val="002D3ABC"/>
    <w:rsid w:val="002D3FC7"/>
    <w:rsid w:val="002D4032"/>
    <w:rsid w:val="002D4113"/>
    <w:rsid w:val="002D4264"/>
    <w:rsid w:val="002D44F3"/>
    <w:rsid w:val="002D482B"/>
    <w:rsid w:val="002D4985"/>
    <w:rsid w:val="002D4A7C"/>
    <w:rsid w:val="002D4D86"/>
    <w:rsid w:val="002D521C"/>
    <w:rsid w:val="002D52BD"/>
    <w:rsid w:val="002D5347"/>
    <w:rsid w:val="002D54F5"/>
    <w:rsid w:val="002D554C"/>
    <w:rsid w:val="002D5555"/>
    <w:rsid w:val="002D5A1B"/>
    <w:rsid w:val="002D5B14"/>
    <w:rsid w:val="002D5BBF"/>
    <w:rsid w:val="002D5C42"/>
    <w:rsid w:val="002D5D95"/>
    <w:rsid w:val="002D5DA1"/>
    <w:rsid w:val="002D643C"/>
    <w:rsid w:val="002D6794"/>
    <w:rsid w:val="002D6E78"/>
    <w:rsid w:val="002D7025"/>
    <w:rsid w:val="002D7109"/>
    <w:rsid w:val="002D72E4"/>
    <w:rsid w:val="002D7336"/>
    <w:rsid w:val="002D75DC"/>
    <w:rsid w:val="002D7663"/>
    <w:rsid w:val="002D7840"/>
    <w:rsid w:val="002D7906"/>
    <w:rsid w:val="002D7957"/>
    <w:rsid w:val="002D7AB8"/>
    <w:rsid w:val="002D7B7A"/>
    <w:rsid w:val="002D7FE2"/>
    <w:rsid w:val="002E001D"/>
    <w:rsid w:val="002E021D"/>
    <w:rsid w:val="002E038F"/>
    <w:rsid w:val="002E09C0"/>
    <w:rsid w:val="002E09D4"/>
    <w:rsid w:val="002E0C0E"/>
    <w:rsid w:val="002E0E43"/>
    <w:rsid w:val="002E110D"/>
    <w:rsid w:val="002E1199"/>
    <w:rsid w:val="002E15AC"/>
    <w:rsid w:val="002E1866"/>
    <w:rsid w:val="002E18FB"/>
    <w:rsid w:val="002E19CB"/>
    <w:rsid w:val="002E2233"/>
    <w:rsid w:val="002E2C6E"/>
    <w:rsid w:val="002E2CA2"/>
    <w:rsid w:val="002E2E87"/>
    <w:rsid w:val="002E2F39"/>
    <w:rsid w:val="002E3179"/>
    <w:rsid w:val="002E3285"/>
    <w:rsid w:val="002E3745"/>
    <w:rsid w:val="002E37B0"/>
    <w:rsid w:val="002E39BA"/>
    <w:rsid w:val="002E3D73"/>
    <w:rsid w:val="002E3D84"/>
    <w:rsid w:val="002E3F5E"/>
    <w:rsid w:val="002E4044"/>
    <w:rsid w:val="002E418B"/>
    <w:rsid w:val="002E43A4"/>
    <w:rsid w:val="002E46AD"/>
    <w:rsid w:val="002E46B4"/>
    <w:rsid w:val="002E473C"/>
    <w:rsid w:val="002E4BD1"/>
    <w:rsid w:val="002E4D08"/>
    <w:rsid w:val="002E51AF"/>
    <w:rsid w:val="002E53CD"/>
    <w:rsid w:val="002E54DE"/>
    <w:rsid w:val="002E5576"/>
    <w:rsid w:val="002E5B10"/>
    <w:rsid w:val="002E5CB1"/>
    <w:rsid w:val="002E5DDA"/>
    <w:rsid w:val="002E5EA4"/>
    <w:rsid w:val="002E5EF9"/>
    <w:rsid w:val="002E5FF0"/>
    <w:rsid w:val="002E6134"/>
    <w:rsid w:val="002E6399"/>
    <w:rsid w:val="002E6522"/>
    <w:rsid w:val="002E67CD"/>
    <w:rsid w:val="002E6867"/>
    <w:rsid w:val="002E694B"/>
    <w:rsid w:val="002E6986"/>
    <w:rsid w:val="002E6A93"/>
    <w:rsid w:val="002E6ADA"/>
    <w:rsid w:val="002E6C0C"/>
    <w:rsid w:val="002E6F51"/>
    <w:rsid w:val="002E6FFC"/>
    <w:rsid w:val="002E701B"/>
    <w:rsid w:val="002E789C"/>
    <w:rsid w:val="002E7B9C"/>
    <w:rsid w:val="002E7C13"/>
    <w:rsid w:val="002E7C29"/>
    <w:rsid w:val="002F02EB"/>
    <w:rsid w:val="002F04DD"/>
    <w:rsid w:val="002F0639"/>
    <w:rsid w:val="002F06EF"/>
    <w:rsid w:val="002F0A92"/>
    <w:rsid w:val="002F0CF1"/>
    <w:rsid w:val="002F1022"/>
    <w:rsid w:val="002F112F"/>
    <w:rsid w:val="002F1286"/>
    <w:rsid w:val="002F15AA"/>
    <w:rsid w:val="002F1755"/>
    <w:rsid w:val="002F1835"/>
    <w:rsid w:val="002F1887"/>
    <w:rsid w:val="002F1DB4"/>
    <w:rsid w:val="002F240A"/>
    <w:rsid w:val="002F26C7"/>
    <w:rsid w:val="002F2793"/>
    <w:rsid w:val="002F29F1"/>
    <w:rsid w:val="002F2EB1"/>
    <w:rsid w:val="002F3156"/>
    <w:rsid w:val="002F3266"/>
    <w:rsid w:val="002F3362"/>
    <w:rsid w:val="002F3438"/>
    <w:rsid w:val="002F34BC"/>
    <w:rsid w:val="002F3526"/>
    <w:rsid w:val="002F3552"/>
    <w:rsid w:val="002F3760"/>
    <w:rsid w:val="002F3972"/>
    <w:rsid w:val="002F3A35"/>
    <w:rsid w:val="002F3A80"/>
    <w:rsid w:val="002F3AEF"/>
    <w:rsid w:val="002F3E0B"/>
    <w:rsid w:val="002F3E5A"/>
    <w:rsid w:val="002F3EA5"/>
    <w:rsid w:val="002F3F2B"/>
    <w:rsid w:val="002F4299"/>
    <w:rsid w:val="002F4313"/>
    <w:rsid w:val="002F4890"/>
    <w:rsid w:val="002F49D8"/>
    <w:rsid w:val="002F517F"/>
    <w:rsid w:val="002F538C"/>
    <w:rsid w:val="002F5671"/>
    <w:rsid w:val="002F574F"/>
    <w:rsid w:val="002F579F"/>
    <w:rsid w:val="002F5AC2"/>
    <w:rsid w:val="002F5FCC"/>
    <w:rsid w:val="002F6156"/>
    <w:rsid w:val="002F6472"/>
    <w:rsid w:val="002F653F"/>
    <w:rsid w:val="002F6605"/>
    <w:rsid w:val="002F684A"/>
    <w:rsid w:val="002F6B6D"/>
    <w:rsid w:val="002F6B71"/>
    <w:rsid w:val="002F6E93"/>
    <w:rsid w:val="002F6E95"/>
    <w:rsid w:val="002F719C"/>
    <w:rsid w:val="002F71FC"/>
    <w:rsid w:val="002F7275"/>
    <w:rsid w:val="002F7281"/>
    <w:rsid w:val="002F753B"/>
    <w:rsid w:val="002F7AE9"/>
    <w:rsid w:val="002F7C55"/>
    <w:rsid w:val="002F7EDF"/>
    <w:rsid w:val="002F7F3E"/>
    <w:rsid w:val="0030002E"/>
    <w:rsid w:val="00300097"/>
    <w:rsid w:val="00300429"/>
    <w:rsid w:val="003005D3"/>
    <w:rsid w:val="00300689"/>
    <w:rsid w:val="003006C9"/>
    <w:rsid w:val="00300989"/>
    <w:rsid w:val="00300990"/>
    <w:rsid w:val="00300A2D"/>
    <w:rsid w:val="00300A89"/>
    <w:rsid w:val="00300B6A"/>
    <w:rsid w:val="00300EB9"/>
    <w:rsid w:val="00300F7E"/>
    <w:rsid w:val="00300F98"/>
    <w:rsid w:val="0030141E"/>
    <w:rsid w:val="00301591"/>
    <w:rsid w:val="003015DA"/>
    <w:rsid w:val="00301708"/>
    <w:rsid w:val="003017A8"/>
    <w:rsid w:val="003019C6"/>
    <w:rsid w:val="00301BCE"/>
    <w:rsid w:val="00301FBA"/>
    <w:rsid w:val="00302390"/>
    <w:rsid w:val="00302762"/>
    <w:rsid w:val="003027C1"/>
    <w:rsid w:val="003028E6"/>
    <w:rsid w:val="00302D1A"/>
    <w:rsid w:val="00302D3A"/>
    <w:rsid w:val="00302FFF"/>
    <w:rsid w:val="003033FC"/>
    <w:rsid w:val="00303414"/>
    <w:rsid w:val="00303437"/>
    <w:rsid w:val="0030350A"/>
    <w:rsid w:val="00303747"/>
    <w:rsid w:val="00303759"/>
    <w:rsid w:val="0030378D"/>
    <w:rsid w:val="00303CB7"/>
    <w:rsid w:val="00303D15"/>
    <w:rsid w:val="00303E2E"/>
    <w:rsid w:val="00303FAF"/>
    <w:rsid w:val="00304128"/>
    <w:rsid w:val="00304725"/>
    <w:rsid w:val="00304ADD"/>
    <w:rsid w:val="00304B0D"/>
    <w:rsid w:val="00304B9F"/>
    <w:rsid w:val="00305539"/>
    <w:rsid w:val="003056BE"/>
    <w:rsid w:val="00305736"/>
    <w:rsid w:val="00305930"/>
    <w:rsid w:val="00305A8F"/>
    <w:rsid w:val="00305C11"/>
    <w:rsid w:val="00305C5E"/>
    <w:rsid w:val="00305D49"/>
    <w:rsid w:val="00305E5B"/>
    <w:rsid w:val="00305FCF"/>
    <w:rsid w:val="00306408"/>
    <w:rsid w:val="003064AB"/>
    <w:rsid w:val="00306585"/>
    <w:rsid w:val="00306694"/>
    <w:rsid w:val="00306753"/>
    <w:rsid w:val="00306B3B"/>
    <w:rsid w:val="00306B8D"/>
    <w:rsid w:val="00306BD6"/>
    <w:rsid w:val="00306D06"/>
    <w:rsid w:val="00306EE5"/>
    <w:rsid w:val="003070C3"/>
    <w:rsid w:val="003073FA"/>
    <w:rsid w:val="003075DC"/>
    <w:rsid w:val="00307A18"/>
    <w:rsid w:val="003100C8"/>
    <w:rsid w:val="00310400"/>
    <w:rsid w:val="00310407"/>
    <w:rsid w:val="0031057E"/>
    <w:rsid w:val="00310955"/>
    <w:rsid w:val="00310A30"/>
    <w:rsid w:val="00310DF9"/>
    <w:rsid w:val="00310F04"/>
    <w:rsid w:val="00310FC5"/>
    <w:rsid w:val="003112EA"/>
    <w:rsid w:val="003113EB"/>
    <w:rsid w:val="003114F9"/>
    <w:rsid w:val="00311808"/>
    <w:rsid w:val="003119DA"/>
    <w:rsid w:val="00311A6B"/>
    <w:rsid w:val="00311E4C"/>
    <w:rsid w:val="00311F00"/>
    <w:rsid w:val="003122A6"/>
    <w:rsid w:val="00312311"/>
    <w:rsid w:val="0031248C"/>
    <w:rsid w:val="0031250A"/>
    <w:rsid w:val="00312722"/>
    <w:rsid w:val="003127E6"/>
    <w:rsid w:val="00312A08"/>
    <w:rsid w:val="00312A60"/>
    <w:rsid w:val="00312B52"/>
    <w:rsid w:val="00312BA1"/>
    <w:rsid w:val="00312C17"/>
    <w:rsid w:val="00312FE4"/>
    <w:rsid w:val="00313294"/>
    <w:rsid w:val="00313329"/>
    <w:rsid w:val="003135E4"/>
    <w:rsid w:val="00313759"/>
    <w:rsid w:val="003137CB"/>
    <w:rsid w:val="00313A82"/>
    <w:rsid w:val="00313CF4"/>
    <w:rsid w:val="00313E35"/>
    <w:rsid w:val="00314202"/>
    <w:rsid w:val="00314864"/>
    <w:rsid w:val="003148AA"/>
    <w:rsid w:val="00314B61"/>
    <w:rsid w:val="00314D6A"/>
    <w:rsid w:val="00314EBB"/>
    <w:rsid w:val="0031506C"/>
    <w:rsid w:val="00315220"/>
    <w:rsid w:val="00315339"/>
    <w:rsid w:val="003153C1"/>
    <w:rsid w:val="00315894"/>
    <w:rsid w:val="00315B59"/>
    <w:rsid w:val="00315DED"/>
    <w:rsid w:val="00315F0B"/>
    <w:rsid w:val="00315F2A"/>
    <w:rsid w:val="00316178"/>
    <w:rsid w:val="0031625F"/>
    <w:rsid w:val="0031642E"/>
    <w:rsid w:val="003164D8"/>
    <w:rsid w:val="003165AB"/>
    <w:rsid w:val="00316A67"/>
    <w:rsid w:val="00316B5F"/>
    <w:rsid w:val="00316B64"/>
    <w:rsid w:val="00316D32"/>
    <w:rsid w:val="00316EE3"/>
    <w:rsid w:val="00317091"/>
    <w:rsid w:val="003174C3"/>
    <w:rsid w:val="00317604"/>
    <w:rsid w:val="0031777C"/>
    <w:rsid w:val="00317A49"/>
    <w:rsid w:val="00317CAA"/>
    <w:rsid w:val="00320036"/>
    <w:rsid w:val="00320173"/>
    <w:rsid w:val="003202F1"/>
    <w:rsid w:val="003203D0"/>
    <w:rsid w:val="00320635"/>
    <w:rsid w:val="00320821"/>
    <w:rsid w:val="00320B91"/>
    <w:rsid w:val="00320BFA"/>
    <w:rsid w:val="00320C78"/>
    <w:rsid w:val="00320CAC"/>
    <w:rsid w:val="00320DE4"/>
    <w:rsid w:val="003216AA"/>
    <w:rsid w:val="003217A5"/>
    <w:rsid w:val="00321806"/>
    <w:rsid w:val="003218DB"/>
    <w:rsid w:val="003219ED"/>
    <w:rsid w:val="00321AC4"/>
    <w:rsid w:val="00321C47"/>
    <w:rsid w:val="0032205E"/>
    <w:rsid w:val="00322147"/>
    <w:rsid w:val="0032219B"/>
    <w:rsid w:val="003221CD"/>
    <w:rsid w:val="003222B1"/>
    <w:rsid w:val="003223D0"/>
    <w:rsid w:val="003224F5"/>
    <w:rsid w:val="0032268B"/>
    <w:rsid w:val="00322692"/>
    <w:rsid w:val="003227BA"/>
    <w:rsid w:val="003227FC"/>
    <w:rsid w:val="00322AEF"/>
    <w:rsid w:val="00322B2C"/>
    <w:rsid w:val="00322BF6"/>
    <w:rsid w:val="00323043"/>
    <w:rsid w:val="003230BB"/>
    <w:rsid w:val="00323325"/>
    <w:rsid w:val="003234B6"/>
    <w:rsid w:val="00323674"/>
    <w:rsid w:val="00323949"/>
    <w:rsid w:val="00323D32"/>
    <w:rsid w:val="00323D7D"/>
    <w:rsid w:val="00324015"/>
    <w:rsid w:val="00324367"/>
    <w:rsid w:val="00324A24"/>
    <w:rsid w:val="00324ACA"/>
    <w:rsid w:val="00324AF2"/>
    <w:rsid w:val="00324B6C"/>
    <w:rsid w:val="00324C66"/>
    <w:rsid w:val="00324C78"/>
    <w:rsid w:val="00324DA7"/>
    <w:rsid w:val="00324F19"/>
    <w:rsid w:val="00325043"/>
    <w:rsid w:val="00325047"/>
    <w:rsid w:val="0032516A"/>
    <w:rsid w:val="00325746"/>
    <w:rsid w:val="003259DE"/>
    <w:rsid w:val="00325AF1"/>
    <w:rsid w:val="00325DAE"/>
    <w:rsid w:val="00326034"/>
    <w:rsid w:val="003264C9"/>
    <w:rsid w:val="00326514"/>
    <w:rsid w:val="003266BC"/>
    <w:rsid w:val="0032673E"/>
    <w:rsid w:val="00326ACA"/>
    <w:rsid w:val="00326AE8"/>
    <w:rsid w:val="00326E93"/>
    <w:rsid w:val="00326F01"/>
    <w:rsid w:val="00326F59"/>
    <w:rsid w:val="00327252"/>
    <w:rsid w:val="0032767D"/>
    <w:rsid w:val="00327874"/>
    <w:rsid w:val="003278F8"/>
    <w:rsid w:val="0032794E"/>
    <w:rsid w:val="00327EEA"/>
    <w:rsid w:val="003303AF"/>
    <w:rsid w:val="0033042C"/>
    <w:rsid w:val="00330448"/>
    <w:rsid w:val="0033048C"/>
    <w:rsid w:val="00330669"/>
    <w:rsid w:val="00331180"/>
    <w:rsid w:val="0033118B"/>
    <w:rsid w:val="00331347"/>
    <w:rsid w:val="00331783"/>
    <w:rsid w:val="003318B1"/>
    <w:rsid w:val="00331C6F"/>
    <w:rsid w:val="003321FF"/>
    <w:rsid w:val="00332755"/>
    <w:rsid w:val="00332A7D"/>
    <w:rsid w:val="00332B06"/>
    <w:rsid w:val="00332D76"/>
    <w:rsid w:val="00332D97"/>
    <w:rsid w:val="00332E26"/>
    <w:rsid w:val="00332F63"/>
    <w:rsid w:val="0033328B"/>
    <w:rsid w:val="003333BB"/>
    <w:rsid w:val="003335E8"/>
    <w:rsid w:val="003337F0"/>
    <w:rsid w:val="00333807"/>
    <w:rsid w:val="00333BDE"/>
    <w:rsid w:val="00333C90"/>
    <w:rsid w:val="003340D8"/>
    <w:rsid w:val="003341A4"/>
    <w:rsid w:val="00334397"/>
    <w:rsid w:val="003344F2"/>
    <w:rsid w:val="00334654"/>
    <w:rsid w:val="00334687"/>
    <w:rsid w:val="00334779"/>
    <w:rsid w:val="0033480E"/>
    <w:rsid w:val="003348B6"/>
    <w:rsid w:val="00334B55"/>
    <w:rsid w:val="00334C86"/>
    <w:rsid w:val="00335226"/>
    <w:rsid w:val="003352CC"/>
    <w:rsid w:val="003352D6"/>
    <w:rsid w:val="00335356"/>
    <w:rsid w:val="0033540D"/>
    <w:rsid w:val="00335516"/>
    <w:rsid w:val="003356BD"/>
    <w:rsid w:val="00335786"/>
    <w:rsid w:val="003357E6"/>
    <w:rsid w:val="0033587D"/>
    <w:rsid w:val="00335914"/>
    <w:rsid w:val="00335B0F"/>
    <w:rsid w:val="00335CD7"/>
    <w:rsid w:val="00335E82"/>
    <w:rsid w:val="00335EC7"/>
    <w:rsid w:val="003364FF"/>
    <w:rsid w:val="0033677B"/>
    <w:rsid w:val="00336785"/>
    <w:rsid w:val="00336974"/>
    <w:rsid w:val="0033698F"/>
    <w:rsid w:val="00336A4C"/>
    <w:rsid w:val="00336A8C"/>
    <w:rsid w:val="00336BF5"/>
    <w:rsid w:val="00336E9D"/>
    <w:rsid w:val="00336F04"/>
    <w:rsid w:val="00337348"/>
    <w:rsid w:val="0033736D"/>
    <w:rsid w:val="003375E0"/>
    <w:rsid w:val="0033777B"/>
    <w:rsid w:val="00337897"/>
    <w:rsid w:val="00337A98"/>
    <w:rsid w:val="00337CF2"/>
    <w:rsid w:val="00340284"/>
    <w:rsid w:val="003403A1"/>
    <w:rsid w:val="0034059C"/>
    <w:rsid w:val="00340A98"/>
    <w:rsid w:val="00340F8D"/>
    <w:rsid w:val="0034115E"/>
    <w:rsid w:val="00341168"/>
    <w:rsid w:val="00341335"/>
    <w:rsid w:val="00341691"/>
    <w:rsid w:val="003418D7"/>
    <w:rsid w:val="00341986"/>
    <w:rsid w:val="00341B28"/>
    <w:rsid w:val="00341BDD"/>
    <w:rsid w:val="00341CC1"/>
    <w:rsid w:val="00341CFC"/>
    <w:rsid w:val="00342161"/>
    <w:rsid w:val="003424B9"/>
    <w:rsid w:val="0034250D"/>
    <w:rsid w:val="00342680"/>
    <w:rsid w:val="00342829"/>
    <w:rsid w:val="0034291A"/>
    <w:rsid w:val="00342AF7"/>
    <w:rsid w:val="00342B5F"/>
    <w:rsid w:val="00342BCA"/>
    <w:rsid w:val="00342E00"/>
    <w:rsid w:val="00343792"/>
    <w:rsid w:val="0034385B"/>
    <w:rsid w:val="003439C7"/>
    <w:rsid w:val="00343A2B"/>
    <w:rsid w:val="00343CB2"/>
    <w:rsid w:val="00343DAB"/>
    <w:rsid w:val="00343E1D"/>
    <w:rsid w:val="00343E6D"/>
    <w:rsid w:val="003441D2"/>
    <w:rsid w:val="00344301"/>
    <w:rsid w:val="003450AC"/>
    <w:rsid w:val="003451C1"/>
    <w:rsid w:val="003451D5"/>
    <w:rsid w:val="0034527A"/>
    <w:rsid w:val="003452A1"/>
    <w:rsid w:val="0034539D"/>
    <w:rsid w:val="003454E8"/>
    <w:rsid w:val="00345716"/>
    <w:rsid w:val="0034583E"/>
    <w:rsid w:val="00345878"/>
    <w:rsid w:val="00345C07"/>
    <w:rsid w:val="00345C2B"/>
    <w:rsid w:val="00345DC4"/>
    <w:rsid w:val="00345E35"/>
    <w:rsid w:val="00345ED0"/>
    <w:rsid w:val="0034624B"/>
    <w:rsid w:val="00346673"/>
    <w:rsid w:val="00346BBD"/>
    <w:rsid w:val="00346C47"/>
    <w:rsid w:val="00346F3F"/>
    <w:rsid w:val="00347080"/>
    <w:rsid w:val="003471A4"/>
    <w:rsid w:val="00347261"/>
    <w:rsid w:val="00347486"/>
    <w:rsid w:val="00347765"/>
    <w:rsid w:val="003478E2"/>
    <w:rsid w:val="00347967"/>
    <w:rsid w:val="00347DA4"/>
    <w:rsid w:val="00347E3F"/>
    <w:rsid w:val="00347E7C"/>
    <w:rsid w:val="003504AD"/>
    <w:rsid w:val="003504B7"/>
    <w:rsid w:val="003506FF"/>
    <w:rsid w:val="003508DB"/>
    <w:rsid w:val="00350B79"/>
    <w:rsid w:val="00350CED"/>
    <w:rsid w:val="00350DE3"/>
    <w:rsid w:val="00350EDB"/>
    <w:rsid w:val="00350EE9"/>
    <w:rsid w:val="0035108A"/>
    <w:rsid w:val="00351551"/>
    <w:rsid w:val="0035194E"/>
    <w:rsid w:val="00351A5F"/>
    <w:rsid w:val="00351E13"/>
    <w:rsid w:val="0035219D"/>
    <w:rsid w:val="003528DC"/>
    <w:rsid w:val="00352938"/>
    <w:rsid w:val="00352951"/>
    <w:rsid w:val="00352A22"/>
    <w:rsid w:val="00352A3F"/>
    <w:rsid w:val="00352A5F"/>
    <w:rsid w:val="00352BE7"/>
    <w:rsid w:val="00352EA2"/>
    <w:rsid w:val="00353174"/>
    <w:rsid w:val="00353235"/>
    <w:rsid w:val="003535BB"/>
    <w:rsid w:val="00353731"/>
    <w:rsid w:val="00353880"/>
    <w:rsid w:val="0035393D"/>
    <w:rsid w:val="00353E25"/>
    <w:rsid w:val="00353E6B"/>
    <w:rsid w:val="00353FC3"/>
    <w:rsid w:val="003540C0"/>
    <w:rsid w:val="00354194"/>
    <w:rsid w:val="003542AE"/>
    <w:rsid w:val="00354309"/>
    <w:rsid w:val="0035475F"/>
    <w:rsid w:val="00354798"/>
    <w:rsid w:val="0035483B"/>
    <w:rsid w:val="00354DFA"/>
    <w:rsid w:val="00354F11"/>
    <w:rsid w:val="003552CD"/>
    <w:rsid w:val="00355466"/>
    <w:rsid w:val="003556B3"/>
    <w:rsid w:val="00355835"/>
    <w:rsid w:val="003558CC"/>
    <w:rsid w:val="00355A1E"/>
    <w:rsid w:val="00355AFC"/>
    <w:rsid w:val="00355FA1"/>
    <w:rsid w:val="00356017"/>
    <w:rsid w:val="0035601F"/>
    <w:rsid w:val="003565A8"/>
    <w:rsid w:val="003566B3"/>
    <w:rsid w:val="0035683F"/>
    <w:rsid w:val="00356927"/>
    <w:rsid w:val="00356B2C"/>
    <w:rsid w:val="00357226"/>
    <w:rsid w:val="0035730F"/>
    <w:rsid w:val="0035736C"/>
    <w:rsid w:val="00357371"/>
    <w:rsid w:val="00357376"/>
    <w:rsid w:val="003574E5"/>
    <w:rsid w:val="00357630"/>
    <w:rsid w:val="00357775"/>
    <w:rsid w:val="00357846"/>
    <w:rsid w:val="003579A4"/>
    <w:rsid w:val="00357BB8"/>
    <w:rsid w:val="00357C5A"/>
    <w:rsid w:val="00357EFB"/>
    <w:rsid w:val="00360002"/>
    <w:rsid w:val="0036001D"/>
    <w:rsid w:val="003601A0"/>
    <w:rsid w:val="0036024A"/>
    <w:rsid w:val="003603A5"/>
    <w:rsid w:val="003606E7"/>
    <w:rsid w:val="003608E9"/>
    <w:rsid w:val="00360915"/>
    <w:rsid w:val="00360983"/>
    <w:rsid w:val="003609EF"/>
    <w:rsid w:val="00360A80"/>
    <w:rsid w:val="00360C36"/>
    <w:rsid w:val="00360F6E"/>
    <w:rsid w:val="0036153F"/>
    <w:rsid w:val="003615C6"/>
    <w:rsid w:val="00361B93"/>
    <w:rsid w:val="00361EBF"/>
    <w:rsid w:val="00361F5A"/>
    <w:rsid w:val="00362267"/>
    <w:rsid w:val="00362619"/>
    <w:rsid w:val="00362B5C"/>
    <w:rsid w:val="0036321E"/>
    <w:rsid w:val="00363347"/>
    <w:rsid w:val="003633E7"/>
    <w:rsid w:val="0036352B"/>
    <w:rsid w:val="00363656"/>
    <w:rsid w:val="00363868"/>
    <w:rsid w:val="00363B3F"/>
    <w:rsid w:val="00363E55"/>
    <w:rsid w:val="00363E65"/>
    <w:rsid w:val="00363E7B"/>
    <w:rsid w:val="00363EE1"/>
    <w:rsid w:val="0036427E"/>
    <w:rsid w:val="003649EB"/>
    <w:rsid w:val="00364B04"/>
    <w:rsid w:val="00364B75"/>
    <w:rsid w:val="00364CB9"/>
    <w:rsid w:val="00364EFA"/>
    <w:rsid w:val="00364F6F"/>
    <w:rsid w:val="00364FC5"/>
    <w:rsid w:val="0036511A"/>
    <w:rsid w:val="003651F7"/>
    <w:rsid w:val="00365464"/>
    <w:rsid w:val="00365838"/>
    <w:rsid w:val="00365A98"/>
    <w:rsid w:val="00365B6D"/>
    <w:rsid w:val="003660BD"/>
    <w:rsid w:val="0036614C"/>
    <w:rsid w:val="0036616B"/>
    <w:rsid w:val="00366701"/>
    <w:rsid w:val="00366A00"/>
    <w:rsid w:val="00366EAF"/>
    <w:rsid w:val="00366EFB"/>
    <w:rsid w:val="003670B4"/>
    <w:rsid w:val="003670F2"/>
    <w:rsid w:val="00367139"/>
    <w:rsid w:val="003675A6"/>
    <w:rsid w:val="0036791B"/>
    <w:rsid w:val="00367992"/>
    <w:rsid w:val="00367A47"/>
    <w:rsid w:val="00367B4D"/>
    <w:rsid w:val="00367C39"/>
    <w:rsid w:val="00367E85"/>
    <w:rsid w:val="003703C6"/>
    <w:rsid w:val="003704A6"/>
    <w:rsid w:val="003704E8"/>
    <w:rsid w:val="003705E4"/>
    <w:rsid w:val="00370F24"/>
    <w:rsid w:val="00371258"/>
    <w:rsid w:val="003712F9"/>
    <w:rsid w:val="0037134D"/>
    <w:rsid w:val="003714B6"/>
    <w:rsid w:val="00371641"/>
    <w:rsid w:val="00371744"/>
    <w:rsid w:val="0037177A"/>
    <w:rsid w:val="003719D6"/>
    <w:rsid w:val="00371B6E"/>
    <w:rsid w:val="00372042"/>
    <w:rsid w:val="0037215F"/>
    <w:rsid w:val="00372284"/>
    <w:rsid w:val="00372328"/>
    <w:rsid w:val="0037239A"/>
    <w:rsid w:val="00372506"/>
    <w:rsid w:val="0037250B"/>
    <w:rsid w:val="003725CE"/>
    <w:rsid w:val="003726B6"/>
    <w:rsid w:val="00372A27"/>
    <w:rsid w:val="00372ADB"/>
    <w:rsid w:val="00372E49"/>
    <w:rsid w:val="00372E9B"/>
    <w:rsid w:val="00372ED9"/>
    <w:rsid w:val="00372F30"/>
    <w:rsid w:val="0037335D"/>
    <w:rsid w:val="00373378"/>
    <w:rsid w:val="003737A3"/>
    <w:rsid w:val="00373934"/>
    <w:rsid w:val="00373B54"/>
    <w:rsid w:val="00373D1C"/>
    <w:rsid w:val="00373E68"/>
    <w:rsid w:val="00373EF6"/>
    <w:rsid w:val="003740B4"/>
    <w:rsid w:val="0037414A"/>
    <w:rsid w:val="003743A0"/>
    <w:rsid w:val="00374426"/>
    <w:rsid w:val="0037452D"/>
    <w:rsid w:val="0037462F"/>
    <w:rsid w:val="00374852"/>
    <w:rsid w:val="0037487F"/>
    <w:rsid w:val="003748F9"/>
    <w:rsid w:val="00374DCA"/>
    <w:rsid w:val="00375413"/>
    <w:rsid w:val="0037542C"/>
    <w:rsid w:val="0037588A"/>
    <w:rsid w:val="00375B5D"/>
    <w:rsid w:val="00375CEF"/>
    <w:rsid w:val="00375F06"/>
    <w:rsid w:val="00375FC2"/>
    <w:rsid w:val="00376012"/>
    <w:rsid w:val="00376285"/>
    <w:rsid w:val="00376348"/>
    <w:rsid w:val="00376445"/>
    <w:rsid w:val="0037659B"/>
    <w:rsid w:val="0037667A"/>
    <w:rsid w:val="003766FA"/>
    <w:rsid w:val="00376B81"/>
    <w:rsid w:val="00376ED6"/>
    <w:rsid w:val="00376FDD"/>
    <w:rsid w:val="00377006"/>
    <w:rsid w:val="0037720C"/>
    <w:rsid w:val="0037751C"/>
    <w:rsid w:val="00377599"/>
    <w:rsid w:val="003776CA"/>
    <w:rsid w:val="00377727"/>
    <w:rsid w:val="00377910"/>
    <w:rsid w:val="00377A54"/>
    <w:rsid w:val="00377D2B"/>
    <w:rsid w:val="00377D37"/>
    <w:rsid w:val="00377D4F"/>
    <w:rsid w:val="00377E5B"/>
    <w:rsid w:val="003801F8"/>
    <w:rsid w:val="003803F7"/>
    <w:rsid w:val="003809E5"/>
    <w:rsid w:val="00380F66"/>
    <w:rsid w:val="00381167"/>
    <w:rsid w:val="00381211"/>
    <w:rsid w:val="00381311"/>
    <w:rsid w:val="00381733"/>
    <w:rsid w:val="003818FD"/>
    <w:rsid w:val="00381904"/>
    <w:rsid w:val="00381974"/>
    <w:rsid w:val="00381DAE"/>
    <w:rsid w:val="00381E73"/>
    <w:rsid w:val="00382026"/>
    <w:rsid w:val="003821F1"/>
    <w:rsid w:val="003825A5"/>
    <w:rsid w:val="003828CD"/>
    <w:rsid w:val="00382CB7"/>
    <w:rsid w:val="00382D7D"/>
    <w:rsid w:val="00382F61"/>
    <w:rsid w:val="0038321D"/>
    <w:rsid w:val="003832E5"/>
    <w:rsid w:val="00383583"/>
    <w:rsid w:val="00383913"/>
    <w:rsid w:val="0038399B"/>
    <w:rsid w:val="00383A11"/>
    <w:rsid w:val="00383AC5"/>
    <w:rsid w:val="00383B6B"/>
    <w:rsid w:val="00384348"/>
    <w:rsid w:val="0038448C"/>
    <w:rsid w:val="00385325"/>
    <w:rsid w:val="003853CA"/>
    <w:rsid w:val="0038543A"/>
    <w:rsid w:val="00385562"/>
    <w:rsid w:val="003855D5"/>
    <w:rsid w:val="0038576C"/>
    <w:rsid w:val="0038581B"/>
    <w:rsid w:val="00385A68"/>
    <w:rsid w:val="00385A9D"/>
    <w:rsid w:val="00385DF4"/>
    <w:rsid w:val="003862F2"/>
    <w:rsid w:val="003863DA"/>
    <w:rsid w:val="00386534"/>
    <w:rsid w:val="0038678E"/>
    <w:rsid w:val="003867B6"/>
    <w:rsid w:val="003867E6"/>
    <w:rsid w:val="00386A0B"/>
    <w:rsid w:val="00386A17"/>
    <w:rsid w:val="00386BDC"/>
    <w:rsid w:val="00386ED7"/>
    <w:rsid w:val="00386F38"/>
    <w:rsid w:val="00386F86"/>
    <w:rsid w:val="00387348"/>
    <w:rsid w:val="00387A30"/>
    <w:rsid w:val="00387AD1"/>
    <w:rsid w:val="00387B21"/>
    <w:rsid w:val="00387C1C"/>
    <w:rsid w:val="00387DF4"/>
    <w:rsid w:val="00387F79"/>
    <w:rsid w:val="003908ED"/>
    <w:rsid w:val="003908F0"/>
    <w:rsid w:val="00390A97"/>
    <w:rsid w:val="00390AA8"/>
    <w:rsid w:val="00390CAB"/>
    <w:rsid w:val="00390D93"/>
    <w:rsid w:val="00391029"/>
    <w:rsid w:val="003910AA"/>
    <w:rsid w:val="00391512"/>
    <w:rsid w:val="00391557"/>
    <w:rsid w:val="003917A8"/>
    <w:rsid w:val="00391A0F"/>
    <w:rsid w:val="00391AF9"/>
    <w:rsid w:val="00391B61"/>
    <w:rsid w:val="00391B6D"/>
    <w:rsid w:val="00391C69"/>
    <w:rsid w:val="00391CFB"/>
    <w:rsid w:val="00391DCA"/>
    <w:rsid w:val="0039223E"/>
    <w:rsid w:val="00392395"/>
    <w:rsid w:val="003925CF"/>
    <w:rsid w:val="0039269E"/>
    <w:rsid w:val="00392795"/>
    <w:rsid w:val="00392933"/>
    <w:rsid w:val="00392B38"/>
    <w:rsid w:val="00392BFC"/>
    <w:rsid w:val="00392CD5"/>
    <w:rsid w:val="00393279"/>
    <w:rsid w:val="00393626"/>
    <w:rsid w:val="00393630"/>
    <w:rsid w:val="00393912"/>
    <w:rsid w:val="00393BBB"/>
    <w:rsid w:val="00393C8B"/>
    <w:rsid w:val="00393DEA"/>
    <w:rsid w:val="003943F1"/>
    <w:rsid w:val="003946C7"/>
    <w:rsid w:val="00394A2B"/>
    <w:rsid w:val="00394D75"/>
    <w:rsid w:val="00394E94"/>
    <w:rsid w:val="00394F5A"/>
    <w:rsid w:val="00394FEB"/>
    <w:rsid w:val="00395153"/>
    <w:rsid w:val="003952AD"/>
    <w:rsid w:val="003952DE"/>
    <w:rsid w:val="0039547F"/>
    <w:rsid w:val="003956D3"/>
    <w:rsid w:val="00395809"/>
    <w:rsid w:val="0039590D"/>
    <w:rsid w:val="00395B35"/>
    <w:rsid w:val="00395C53"/>
    <w:rsid w:val="00395C79"/>
    <w:rsid w:val="00395F32"/>
    <w:rsid w:val="00395F5A"/>
    <w:rsid w:val="00396439"/>
    <w:rsid w:val="003964B0"/>
    <w:rsid w:val="0039663B"/>
    <w:rsid w:val="00396698"/>
    <w:rsid w:val="00396744"/>
    <w:rsid w:val="00396896"/>
    <w:rsid w:val="00396A68"/>
    <w:rsid w:val="00396E85"/>
    <w:rsid w:val="00396F74"/>
    <w:rsid w:val="00397032"/>
    <w:rsid w:val="00397040"/>
    <w:rsid w:val="00397298"/>
    <w:rsid w:val="0039734D"/>
    <w:rsid w:val="00397999"/>
    <w:rsid w:val="003979E2"/>
    <w:rsid w:val="00397AF7"/>
    <w:rsid w:val="00397DF3"/>
    <w:rsid w:val="00397E0A"/>
    <w:rsid w:val="003A0120"/>
    <w:rsid w:val="003A013A"/>
    <w:rsid w:val="003A0289"/>
    <w:rsid w:val="003A0385"/>
    <w:rsid w:val="003A0605"/>
    <w:rsid w:val="003A07E2"/>
    <w:rsid w:val="003A082F"/>
    <w:rsid w:val="003A094E"/>
    <w:rsid w:val="003A09ED"/>
    <w:rsid w:val="003A0D13"/>
    <w:rsid w:val="003A1155"/>
    <w:rsid w:val="003A1638"/>
    <w:rsid w:val="003A16B9"/>
    <w:rsid w:val="003A199A"/>
    <w:rsid w:val="003A1BD5"/>
    <w:rsid w:val="003A20B6"/>
    <w:rsid w:val="003A226B"/>
    <w:rsid w:val="003A238E"/>
    <w:rsid w:val="003A25D2"/>
    <w:rsid w:val="003A2B75"/>
    <w:rsid w:val="003A2E3F"/>
    <w:rsid w:val="003A2E6A"/>
    <w:rsid w:val="003A2F8A"/>
    <w:rsid w:val="003A2FF3"/>
    <w:rsid w:val="003A30EA"/>
    <w:rsid w:val="003A332B"/>
    <w:rsid w:val="003A354A"/>
    <w:rsid w:val="003A35B8"/>
    <w:rsid w:val="003A39E1"/>
    <w:rsid w:val="003A467B"/>
    <w:rsid w:val="003A47C3"/>
    <w:rsid w:val="003A49FB"/>
    <w:rsid w:val="003A4CDE"/>
    <w:rsid w:val="003A4D3C"/>
    <w:rsid w:val="003A4F2E"/>
    <w:rsid w:val="003A5102"/>
    <w:rsid w:val="003A51C3"/>
    <w:rsid w:val="003A53C2"/>
    <w:rsid w:val="003A543D"/>
    <w:rsid w:val="003A54CF"/>
    <w:rsid w:val="003A5789"/>
    <w:rsid w:val="003A58EC"/>
    <w:rsid w:val="003A5968"/>
    <w:rsid w:val="003A5974"/>
    <w:rsid w:val="003A597A"/>
    <w:rsid w:val="003A5B58"/>
    <w:rsid w:val="003A5C61"/>
    <w:rsid w:val="003A5D6E"/>
    <w:rsid w:val="003A5FDB"/>
    <w:rsid w:val="003A6364"/>
    <w:rsid w:val="003A6479"/>
    <w:rsid w:val="003A6868"/>
    <w:rsid w:val="003A696E"/>
    <w:rsid w:val="003A6BC1"/>
    <w:rsid w:val="003A6BF4"/>
    <w:rsid w:val="003A6C66"/>
    <w:rsid w:val="003A6CB8"/>
    <w:rsid w:val="003A6CCA"/>
    <w:rsid w:val="003A6D96"/>
    <w:rsid w:val="003A6DC5"/>
    <w:rsid w:val="003A6E8D"/>
    <w:rsid w:val="003A74E2"/>
    <w:rsid w:val="003A7869"/>
    <w:rsid w:val="003A78F5"/>
    <w:rsid w:val="003A7A83"/>
    <w:rsid w:val="003A7B30"/>
    <w:rsid w:val="003A7C15"/>
    <w:rsid w:val="003A7C63"/>
    <w:rsid w:val="003A7D5A"/>
    <w:rsid w:val="003A7EED"/>
    <w:rsid w:val="003A7EFB"/>
    <w:rsid w:val="003B0349"/>
    <w:rsid w:val="003B041C"/>
    <w:rsid w:val="003B083B"/>
    <w:rsid w:val="003B127B"/>
    <w:rsid w:val="003B12DB"/>
    <w:rsid w:val="003B1389"/>
    <w:rsid w:val="003B1973"/>
    <w:rsid w:val="003B1BC8"/>
    <w:rsid w:val="003B1D2D"/>
    <w:rsid w:val="003B2250"/>
    <w:rsid w:val="003B226D"/>
    <w:rsid w:val="003B2373"/>
    <w:rsid w:val="003B245F"/>
    <w:rsid w:val="003B2482"/>
    <w:rsid w:val="003B2550"/>
    <w:rsid w:val="003B26E9"/>
    <w:rsid w:val="003B2D89"/>
    <w:rsid w:val="003B2E34"/>
    <w:rsid w:val="003B3214"/>
    <w:rsid w:val="003B3354"/>
    <w:rsid w:val="003B339A"/>
    <w:rsid w:val="003B344C"/>
    <w:rsid w:val="003B34CC"/>
    <w:rsid w:val="003B3578"/>
    <w:rsid w:val="003B365F"/>
    <w:rsid w:val="003B39A8"/>
    <w:rsid w:val="003B3A32"/>
    <w:rsid w:val="003B3AFB"/>
    <w:rsid w:val="003B3C18"/>
    <w:rsid w:val="003B3C59"/>
    <w:rsid w:val="003B3E97"/>
    <w:rsid w:val="003B4188"/>
    <w:rsid w:val="003B43A2"/>
    <w:rsid w:val="003B488E"/>
    <w:rsid w:val="003B48BE"/>
    <w:rsid w:val="003B49DA"/>
    <w:rsid w:val="003B4AA4"/>
    <w:rsid w:val="003B4ACF"/>
    <w:rsid w:val="003B4D9D"/>
    <w:rsid w:val="003B4E16"/>
    <w:rsid w:val="003B4F12"/>
    <w:rsid w:val="003B51EA"/>
    <w:rsid w:val="003B5236"/>
    <w:rsid w:val="003B5685"/>
    <w:rsid w:val="003B5743"/>
    <w:rsid w:val="003B596A"/>
    <w:rsid w:val="003B5B1D"/>
    <w:rsid w:val="003B5B5F"/>
    <w:rsid w:val="003B5D5F"/>
    <w:rsid w:val="003B5E7E"/>
    <w:rsid w:val="003B6032"/>
    <w:rsid w:val="003B62BC"/>
    <w:rsid w:val="003B6356"/>
    <w:rsid w:val="003B669A"/>
    <w:rsid w:val="003B66E2"/>
    <w:rsid w:val="003B690B"/>
    <w:rsid w:val="003B6B23"/>
    <w:rsid w:val="003B6BEB"/>
    <w:rsid w:val="003B6D70"/>
    <w:rsid w:val="003B6D9E"/>
    <w:rsid w:val="003B6E9F"/>
    <w:rsid w:val="003B70DD"/>
    <w:rsid w:val="003B7279"/>
    <w:rsid w:val="003B73C3"/>
    <w:rsid w:val="003B758F"/>
    <w:rsid w:val="003B7697"/>
    <w:rsid w:val="003B76A0"/>
    <w:rsid w:val="003B7719"/>
    <w:rsid w:val="003B7A6B"/>
    <w:rsid w:val="003B7A84"/>
    <w:rsid w:val="003C03C3"/>
    <w:rsid w:val="003C0434"/>
    <w:rsid w:val="003C0787"/>
    <w:rsid w:val="003C0971"/>
    <w:rsid w:val="003C0B1D"/>
    <w:rsid w:val="003C0F48"/>
    <w:rsid w:val="003C10F7"/>
    <w:rsid w:val="003C123D"/>
    <w:rsid w:val="003C14EF"/>
    <w:rsid w:val="003C1526"/>
    <w:rsid w:val="003C18D7"/>
    <w:rsid w:val="003C1B2B"/>
    <w:rsid w:val="003C1B8F"/>
    <w:rsid w:val="003C1BC3"/>
    <w:rsid w:val="003C1C7F"/>
    <w:rsid w:val="003C1E60"/>
    <w:rsid w:val="003C203F"/>
    <w:rsid w:val="003C20B0"/>
    <w:rsid w:val="003C2220"/>
    <w:rsid w:val="003C245C"/>
    <w:rsid w:val="003C246D"/>
    <w:rsid w:val="003C26D8"/>
    <w:rsid w:val="003C27CB"/>
    <w:rsid w:val="003C2C15"/>
    <w:rsid w:val="003C2D7B"/>
    <w:rsid w:val="003C2D7D"/>
    <w:rsid w:val="003C33E5"/>
    <w:rsid w:val="003C33F3"/>
    <w:rsid w:val="003C36BA"/>
    <w:rsid w:val="003C3939"/>
    <w:rsid w:val="003C39BB"/>
    <w:rsid w:val="003C3BDD"/>
    <w:rsid w:val="003C3EED"/>
    <w:rsid w:val="003C42AE"/>
    <w:rsid w:val="003C4555"/>
    <w:rsid w:val="003C4734"/>
    <w:rsid w:val="003C4985"/>
    <w:rsid w:val="003C4A20"/>
    <w:rsid w:val="003C50F5"/>
    <w:rsid w:val="003C53F3"/>
    <w:rsid w:val="003C57BB"/>
    <w:rsid w:val="003C581C"/>
    <w:rsid w:val="003C5983"/>
    <w:rsid w:val="003C59D3"/>
    <w:rsid w:val="003C610D"/>
    <w:rsid w:val="003C617A"/>
    <w:rsid w:val="003C61B9"/>
    <w:rsid w:val="003C621E"/>
    <w:rsid w:val="003C6B32"/>
    <w:rsid w:val="003C6B49"/>
    <w:rsid w:val="003C6DDD"/>
    <w:rsid w:val="003C6E06"/>
    <w:rsid w:val="003C6F6B"/>
    <w:rsid w:val="003C7019"/>
    <w:rsid w:val="003C70F6"/>
    <w:rsid w:val="003C7197"/>
    <w:rsid w:val="003C72D7"/>
    <w:rsid w:val="003C7344"/>
    <w:rsid w:val="003C74E3"/>
    <w:rsid w:val="003C7615"/>
    <w:rsid w:val="003C7625"/>
    <w:rsid w:val="003C7793"/>
    <w:rsid w:val="003C78CB"/>
    <w:rsid w:val="003C7ACD"/>
    <w:rsid w:val="003C7CD4"/>
    <w:rsid w:val="003C7EE7"/>
    <w:rsid w:val="003C7F29"/>
    <w:rsid w:val="003D0143"/>
    <w:rsid w:val="003D0449"/>
    <w:rsid w:val="003D04A9"/>
    <w:rsid w:val="003D0692"/>
    <w:rsid w:val="003D07C6"/>
    <w:rsid w:val="003D0C12"/>
    <w:rsid w:val="003D0C31"/>
    <w:rsid w:val="003D0E2D"/>
    <w:rsid w:val="003D0FDD"/>
    <w:rsid w:val="003D12EF"/>
    <w:rsid w:val="003D1441"/>
    <w:rsid w:val="003D144D"/>
    <w:rsid w:val="003D178C"/>
    <w:rsid w:val="003D17EC"/>
    <w:rsid w:val="003D17FF"/>
    <w:rsid w:val="003D187D"/>
    <w:rsid w:val="003D190B"/>
    <w:rsid w:val="003D1B50"/>
    <w:rsid w:val="003D1B88"/>
    <w:rsid w:val="003D22C0"/>
    <w:rsid w:val="003D23B4"/>
    <w:rsid w:val="003D2613"/>
    <w:rsid w:val="003D287F"/>
    <w:rsid w:val="003D2E62"/>
    <w:rsid w:val="003D2FA2"/>
    <w:rsid w:val="003D30C6"/>
    <w:rsid w:val="003D39A5"/>
    <w:rsid w:val="003D3A2B"/>
    <w:rsid w:val="003D3BA5"/>
    <w:rsid w:val="003D3C47"/>
    <w:rsid w:val="003D3F74"/>
    <w:rsid w:val="003D408F"/>
    <w:rsid w:val="003D42BC"/>
    <w:rsid w:val="003D4729"/>
    <w:rsid w:val="003D48B7"/>
    <w:rsid w:val="003D4A1D"/>
    <w:rsid w:val="003D4A22"/>
    <w:rsid w:val="003D4C8B"/>
    <w:rsid w:val="003D4C9E"/>
    <w:rsid w:val="003D4CFF"/>
    <w:rsid w:val="003D4DC1"/>
    <w:rsid w:val="003D5025"/>
    <w:rsid w:val="003D51C9"/>
    <w:rsid w:val="003D52C6"/>
    <w:rsid w:val="003D540A"/>
    <w:rsid w:val="003D5898"/>
    <w:rsid w:val="003D5940"/>
    <w:rsid w:val="003D5A8C"/>
    <w:rsid w:val="003D5C4E"/>
    <w:rsid w:val="003D5D6F"/>
    <w:rsid w:val="003D5ED8"/>
    <w:rsid w:val="003D60A2"/>
    <w:rsid w:val="003D6470"/>
    <w:rsid w:val="003D70B0"/>
    <w:rsid w:val="003D71A6"/>
    <w:rsid w:val="003D7247"/>
    <w:rsid w:val="003D7B9B"/>
    <w:rsid w:val="003D7C2D"/>
    <w:rsid w:val="003D7C60"/>
    <w:rsid w:val="003D7CAA"/>
    <w:rsid w:val="003E00D6"/>
    <w:rsid w:val="003E0468"/>
    <w:rsid w:val="003E0799"/>
    <w:rsid w:val="003E08D0"/>
    <w:rsid w:val="003E08D3"/>
    <w:rsid w:val="003E0B3A"/>
    <w:rsid w:val="003E0BB7"/>
    <w:rsid w:val="003E0BD8"/>
    <w:rsid w:val="003E0E3F"/>
    <w:rsid w:val="003E1146"/>
    <w:rsid w:val="003E1152"/>
    <w:rsid w:val="003E171F"/>
    <w:rsid w:val="003E1D25"/>
    <w:rsid w:val="003E1D9F"/>
    <w:rsid w:val="003E1F14"/>
    <w:rsid w:val="003E20EF"/>
    <w:rsid w:val="003E2343"/>
    <w:rsid w:val="003E2482"/>
    <w:rsid w:val="003E25CD"/>
    <w:rsid w:val="003E27C8"/>
    <w:rsid w:val="003E286F"/>
    <w:rsid w:val="003E2BDA"/>
    <w:rsid w:val="003E2C5A"/>
    <w:rsid w:val="003E2D0C"/>
    <w:rsid w:val="003E2F0F"/>
    <w:rsid w:val="003E2F43"/>
    <w:rsid w:val="003E31C3"/>
    <w:rsid w:val="003E372E"/>
    <w:rsid w:val="003E3AA9"/>
    <w:rsid w:val="003E3B74"/>
    <w:rsid w:val="003E3B8F"/>
    <w:rsid w:val="003E3C11"/>
    <w:rsid w:val="003E3D4B"/>
    <w:rsid w:val="003E3FCF"/>
    <w:rsid w:val="003E4091"/>
    <w:rsid w:val="003E4527"/>
    <w:rsid w:val="003E49D5"/>
    <w:rsid w:val="003E4A89"/>
    <w:rsid w:val="003E4AA3"/>
    <w:rsid w:val="003E4ACC"/>
    <w:rsid w:val="003E4B68"/>
    <w:rsid w:val="003E4BA9"/>
    <w:rsid w:val="003E4D09"/>
    <w:rsid w:val="003E4E31"/>
    <w:rsid w:val="003E4E68"/>
    <w:rsid w:val="003E4F72"/>
    <w:rsid w:val="003E4FB6"/>
    <w:rsid w:val="003E516D"/>
    <w:rsid w:val="003E51F2"/>
    <w:rsid w:val="003E520D"/>
    <w:rsid w:val="003E523B"/>
    <w:rsid w:val="003E53F5"/>
    <w:rsid w:val="003E54CF"/>
    <w:rsid w:val="003E5510"/>
    <w:rsid w:val="003E55A6"/>
    <w:rsid w:val="003E56C2"/>
    <w:rsid w:val="003E59E9"/>
    <w:rsid w:val="003E59F9"/>
    <w:rsid w:val="003E5A7B"/>
    <w:rsid w:val="003E5C1A"/>
    <w:rsid w:val="003E5F96"/>
    <w:rsid w:val="003E6291"/>
    <w:rsid w:val="003E6379"/>
    <w:rsid w:val="003E6420"/>
    <w:rsid w:val="003E656D"/>
    <w:rsid w:val="003E65AC"/>
    <w:rsid w:val="003E6661"/>
    <w:rsid w:val="003E6D1E"/>
    <w:rsid w:val="003E6DE0"/>
    <w:rsid w:val="003E6E9A"/>
    <w:rsid w:val="003E7550"/>
    <w:rsid w:val="003E764B"/>
    <w:rsid w:val="003E7859"/>
    <w:rsid w:val="003E7976"/>
    <w:rsid w:val="003E7A00"/>
    <w:rsid w:val="003E7C11"/>
    <w:rsid w:val="003E7D30"/>
    <w:rsid w:val="003F063E"/>
    <w:rsid w:val="003F066E"/>
    <w:rsid w:val="003F08ED"/>
    <w:rsid w:val="003F08EF"/>
    <w:rsid w:val="003F0969"/>
    <w:rsid w:val="003F0A7A"/>
    <w:rsid w:val="003F0ACF"/>
    <w:rsid w:val="003F0DF7"/>
    <w:rsid w:val="003F0EBC"/>
    <w:rsid w:val="003F0F20"/>
    <w:rsid w:val="003F13BD"/>
    <w:rsid w:val="003F1740"/>
    <w:rsid w:val="003F18FD"/>
    <w:rsid w:val="003F1A89"/>
    <w:rsid w:val="003F1BED"/>
    <w:rsid w:val="003F22B9"/>
    <w:rsid w:val="003F2786"/>
    <w:rsid w:val="003F2B3D"/>
    <w:rsid w:val="003F2E9D"/>
    <w:rsid w:val="003F380C"/>
    <w:rsid w:val="003F3B8E"/>
    <w:rsid w:val="003F4090"/>
    <w:rsid w:val="003F40CB"/>
    <w:rsid w:val="003F423A"/>
    <w:rsid w:val="003F42A3"/>
    <w:rsid w:val="003F4309"/>
    <w:rsid w:val="003F4806"/>
    <w:rsid w:val="003F490F"/>
    <w:rsid w:val="003F4CD6"/>
    <w:rsid w:val="003F4DA9"/>
    <w:rsid w:val="003F4F52"/>
    <w:rsid w:val="003F4FC0"/>
    <w:rsid w:val="003F5043"/>
    <w:rsid w:val="003F505D"/>
    <w:rsid w:val="003F50D1"/>
    <w:rsid w:val="003F5253"/>
    <w:rsid w:val="003F5555"/>
    <w:rsid w:val="003F5560"/>
    <w:rsid w:val="003F5990"/>
    <w:rsid w:val="003F59AB"/>
    <w:rsid w:val="003F6012"/>
    <w:rsid w:val="003F601E"/>
    <w:rsid w:val="003F605E"/>
    <w:rsid w:val="003F60B0"/>
    <w:rsid w:val="003F62E2"/>
    <w:rsid w:val="003F6385"/>
    <w:rsid w:val="003F65FD"/>
    <w:rsid w:val="003F6922"/>
    <w:rsid w:val="003F6CEB"/>
    <w:rsid w:val="003F6F77"/>
    <w:rsid w:val="003F707B"/>
    <w:rsid w:val="003F707E"/>
    <w:rsid w:val="003F75F8"/>
    <w:rsid w:val="003F78EC"/>
    <w:rsid w:val="003F7B28"/>
    <w:rsid w:val="003F7DB9"/>
    <w:rsid w:val="003F7F6C"/>
    <w:rsid w:val="0040017B"/>
    <w:rsid w:val="0040093D"/>
    <w:rsid w:val="00400C7A"/>
    <w:rsid w:val="00400DB3"/>
    <w:rsid w:val="00401159"/>
    <w:rsid w:val="00401737"/>
    <w:rsid w:val="00401772"/>
    <w:rsid w:val="00401927"/>
    <w:rsid w:val="00401A19"/>
    <w:rsid w:val="00401FA0"/>
    <w:rsid w:val="0040229E"/>
    <w:rsid w:val="00402836"/>
    <w:rsid w:val="00402A57"/>
    <w:rsid w:val="00402D7F"/>
    <w:rsid w:val="004030D6"/>
    <w:rsid w:val="00403563"/>
    <w:rsid w:val="004039F8"/>
    <w:rsid w:val="00403C73"/>
    <w:rsid w:val="00403E40"/>
    <w:rsid w:val="004041CE"/>
    <w:rsid w:val="00404227"/>
    <w:rsid w:val="0040445B"/>
    <w:rsid w:val="004044D0"/>
    <w:rsid w:val="00404551"/>
    <w:rsid w:val="00404568"/>
    <w:rsid w:val="00404D1B"/>
    <w:rsid w:val="00404F6D"/>
    <w:rsid w:val="004053CD"/>
    <w:rsid w:val="0040584D"/>
    <w:rsid w:val="00405B10"/>
    <w:rsid w:val="00405B30"/>
    <w:rsid w:val="00405BB9"/>
    <w:rsid w:val="00405F18"/>
    <w:rsid w:val="004062C5"/>
    <w:rsid w:val="0040684B"/>
    <w:rsid w:val="00406A27"/>
    <w:rsid w:val="00406B8D"/>
    <w:rsid w:val="00406DFA"/>
    <w:rsid w:val="00406F3D"/>
    <w:rsid w:val="004071F9"/>
    <w:rsid w:val="004072A1"/>
    <w:rsid w:val="004074B8"/>
    <w:rsid w:val="0040754E"/>
    <w:rsid w:val="0040772E"/>
    <w:rsid w:val="004078D5"/>
    <w:rsid w:val="00407A2A"/>
    <w:rsid w:val="0041068C"/>
    <w:rsid w:val="00410A0C"/>
    <w:rsid w:val="00410DD7"/>
    <w:rsid w:val="00411160"/>
    <w:rsid w:val="00411382"/>
    <w:rsid w:val="0041148D"/>
    <w:rsid w:val="004119A8"/>
    <w:rsid w:val="00411A7D"/>
    <w:rsid w:val="00411D44"/>
    <w:rsid w:val="004123BA"/>
    <w:rsid w:val="00412407"/>
    <w:rsid w:val="00412780"/>
    <w:rsid w:val="00412BB3"/>
    <w:rsid w:val="00412CDB"/>
    <w:rsid w:val="00412CDF"/>
    <w:rsid w:val="00412D2F"/>
    <w:rsid w:val="004131A2"/>
    <w:rsid w:val="0041362F"/>
    <w:rsid w:val="004137DE"/>
    <w:rsid w:val="004138B8"/>
    <w:rsid w:val="004138D4"/>
    <w:rsid w:val="00413BB9"/>
    <w:rsid w:val="00414035"/>
    <w:rsid w:val="0041451B"/>
    <w:rsid w:val="00414555"/>
    <w:rsid w:val="004145D5"/>
    <w:rsid w:val="0041469B"/>
    <w:rsid w:val="004147DD"/>
    <w:rsid w:val="004149B6"/>
    <w:rsid w:val="00414A10"/>
    <w:rsid w:val="00414CA6"/>
    <w:rsid w:val="00414D0A"/>
    <w:rsid w:val="004152A6"/>
    <w:rsid w:val="004152C0"/>
    <w:rsid w:val="0041553C"/>
    <w:rsid w:val="004156DA"/>
    <w:rsid w:val="00415A25"/>
    <w:rsid w:val="0041607C"/>
    <w:rsid w:val="004160CC"/>
    <w:rsid w:val="004161DB"/>
    <w:rsid w:val="00416279"/>
    <w:rsid w:val="004162B1"/>
    <w:rsid w:val="0041636F"/>
    <w:rsid w:val="00416476"/>
    <w:rsid w:val="0041652E"/>
    <w:rsid w:val="00416919"/>
    <w:rsid w:val="0041693D"/>
    <w:rsid w:val="004169B9"/>
    <w:rsid w:val="00416ACF"/>
    <w:rsid w:val="00416B63"/>
    <w:rsid w:val="00416B93"/>
    <w:rsid w:val="00416C5A"/>
    <w:rsid w:val="00417030"/>
    <w:rsid w:val="004170EF"/>
    <w:rsid w:val="004171D3"/>
    <w:rsid w:val="00417596"/>
    <w:rsid w:val="0041798F"/>
    <w:rsid w:val="00417E06"/>
    <w:rsid w:val="0042018E"/>
    <w:rsid w:val="004201D5"/>
    <w:rsid w:val="00420241"/>
    <w:rsid w:val="0042043C"/>
    <w:rsid w:val="00420464"/>
    <w:rsid w:val="004204E3"/>
    <w:rsid w:val="00420637"/>
    <w:rsid w:val="0042075E"/>
    <w:rsid w:val="0042097A"/>
    <w:rsid w:val="00420B1A"/>
    <w:rsid w:val="00420C13"/>
    <w:rsid w:val="00420ECC"/>
    <w:rsid w:val="00420FDF"/>
    <w:rsid w:val="004215FA"/>
    <w:rsid w:val="00421751"/>
    <w:rsid w:val="0042199A"/>
    <w:rsid w:val="004219A6"/>
    <w:rsid w:val="004219CF"/>
    <w:rsid w:val="004219F3"/>
    <w:rsid w:val="00421C5F"/>
    <w:rsid w:val="00421C86"/>
    <w:rsid w:val="0042213B"/>
    <w:rsid w:val="00422227"/>
    <w:rsid w:val="004222A8"/>
    <w:rsid w:val="00422E75"/>
    <w:rsid w:val="00422F47"/>
    <w:rsid w:val="00423181"/>
    <w:rsid w:val="004231AE"/>
    <w:rsid w:val="00423752"/>
    <w:rsid w:val="00423D4F"/>
    <w:rsid w:val="00423D8F"/>
    <w:rsid w:val="00423E19"/>
    <w:rsid w:val="00423E31"/>
    <w:rsid w:val="00423E6C"/>
    <w:rsid w:val="0042413F"/>
    <w:rsid w:val="0042418D"/>
    <w:rsid w:val="00424319"/>
    <w:rsid w:val="004246DE"/>
    <w:rsid w:val="004249A9"/>
    <w:rsid w:val="004249AF"/>
    <w:rsid w:val="00424BDE"/>
    <w:rsid w:val="00424CEF"/>
    <w:rsid w:val="00424EF1"/>
    <w:rsid w:val="004252D5"/>
    <w:rsid w:val="004252D8"/>
    <w:rsid w:val="004252DF"/>
    <w:rsid w:val="004254E8"/>
    <w:rsid w:val="00425545"/>
    <w:rsid w:val="004255AD"/>
    <w:rsid w:val="00425AE6"/>
    <w:rsid w:val="00425B47"/>
    <w:rsid w:val="00426016"/>
    <w:rsid w:val="004260B1"/>
    <w:rsid w:val="004261F1"/>
    <w:rsid w:val="00426332"/>
    <w:rsid w:val="0042638F"/>
    <w:rsid w:val="004267DD"/>
    <w:rsid w:val="00426A53"/>
    <w:rsid w:val="00426C08"/>
    <w:rsid w:val="00426C5B"/>
    <w:rsid w:val="004270A1"/>
    <w:rsid w:val="0042728B"/>
    <w:rsid w:val="00427570"/>
    <w:rsid w:val="0042772A"/>
    <w:rsid w:val="004277DC"/>
    <w:rsid w:val="00430284"/>
    <w:rsid w:val="00430337"/>
    <w:rsid w:val="00430528"/>
    <w:rsid w:val="004305A9"/>
    <w:rsid w:val="004309B5"/>
    <w:rsid w:val="00430DFD"/>
    <w:rsid w:val="00431162"/>
    <w:rsid w:val="00431270"/>
    <w:rsid w:val="00431314"/>
    <w:rsid w:val="0043134F"/>
    <w:rsid w:val="00431636"/>
    <w:rsid w:val="0043171D"/>
    <w:rsid w:val="00431741"/>
    <w:rsid w:val="00431AF5"/>
    <w:rsid w:val="00431DFD"/>
    <w:rsid w:val="00432377"/>
    <w:rsid w:val="004324B1"/>
    <w:rsid w:val="00432788"/>
    <w:rsid w:val="00432D7E"/>
    <w:rsid w:val="00432D83"/>
    <w:rsid w:val="00432DE4"/>
    <w:rsid w:val="00433000"/>
    <w:rsid w:val="004337A9"/>
    <w:rsid w:val="00433DF0"/>
    <w:rsid w:val="00433E07"/>
    <w:rsid w:val="00433E0E"/>
    <w:rsid w:val="00433F89"/>
    <w:rsid w:val="0043430A"/>
    <w:rsid w:val="00434C66"/>
    <w:rsid w:val="00434E23"/>
    <w:rsid w:val="00434F03"/>
    <w:rsid w:val="00434F8B"/>
    <w:rsid w:val="004350CF"/>
    <w:rsid w:val="0043520E"/>
    <w:rsid w:val="004353E2"/>
    <w:rsid w:val="00435507"/>
    <w:rsid w:val="00435572"/>
    <w:rsid w:val="004359D4"/>
    <w:rsid w:val="00435D64"/>
    <w:rsid w:val="00435DC4"/>
    <w:rsid w:val="00435E25"/>
    <w:rsid w:val="00435EA0"/>
    <w:rsid w:val="004362C2"/>
    <w:rsid w:val="0043641F"/>
    <w:rsid w:val="00436598"/>
    <w:rsid w:val="00436837"/>
    <w:rsid w:val="004368DC"/>
    <w:rsid w:val="00436982"/>
    <w:rsid w:val="00436B72"/>
    <w:rsid w:val="00436D0F"/>
    <w:rsid w:val="0043739A"/>
    <w:rsid w:val="004373A3"/>
    <w:rsid w:val="004374FA"/>
    <w:rsid w:val="00437737"/>
    <w:rsid w:val="00437850"/>
    <w:rsid w:val="00437958"/>
    <w:rsid w:val="00437A8A"/>
    <w:rsid w:val="00437BBE"/>
    <w:rsid w:val="00437CD4"/>
    <w:rsid w:val="00437D25"/>
    <w:rsid w:val="00437FE7"/>
    <w:rsid w:val="00440355"/>
    <w:rsid w:val="004403BB"/>
    <w:rsid w:val="004404FA"/>
    <w:rsid w:val="004407E5"/>
    <w:rsid w:val="00440DFB"/>
    <w:rsid w:val="004411E2"/>
    <w:rsid w:val="004413B2"/>
    <w:rsid w:val="004415F7"/>
    <w:rsid w:val="0044163A"/>
    <w:rsid w:val="004416A6"/>
    <w:rsid w:val="004416FF"/>
    <w:rsid w:val="0044195B"/>
    <w:rsid w:val="00441AA8"/>
    <w:rsid w:val="00441CD9"/>
    <w:rsid w:val="00441D1C"/>
    <w:rsid w:val="00442228"/>
    <w:rsid w:val="00442858"/>
    <w:rsid w:val="00442946"/>
    <w:rsid w:val="00442980"/>
    <w:rsid w:val="00442AE8"/>
    <w:rsid w:val="00442C84"/>
    <w:rsid w:val="00442FB1"/>
    <w:rsid w:val="004434C8"/>
    <w:rsid w:val="00443AAC"/>
    <w:rsid w:val="00443C80"/>
    <w:rsid w:val="00443E5D"/>
    <w:rsid w:val="00443F4E"/>
    <w:rsid w:val="004441A0"/>
    <w:rsid w:val="004441E8"/>
    <w:rsid w:val="004443FD"/>
    <w:rsid w:val="00444443"/>
    <w:rsid w:val="004445AC"/>
    <w:rsid w:val="00444765"/>
    <w:rsid w:val="004447F7"/>
    <w:rsid w:val="00444BAC"/>
    <w:rsid w:val="00444EA8"/>
    <w:rsid w:val="00444F5F"/>
    <w:rsid w:val="00445252"/>
    <w:rsid w:val="0044549D"/>
    <w:rsid w:val="00445513"/>
    <w:rsid w:val="00445863"/>
    <w:rsid w:val="00445AB4"/>
    <w:rsid w:val="00445B0E"/>
    <w:rsid w:val="00445BCF"/>
    <w:rsid w:val="00445D3C"/>
    <w:rsid w:val="00446154"/>
    <w:rsid w:val="004463BB"/>
    <w:rsid w:val="00446573"/>
    <w:rsid w:val="00446601"/>
    <w:rsid w:val="004466FD"/>
    <w:rsid w:val="00446887"/>
    <w:rsid w:val="004468DB"/>
    <w:rsid w:val="00446BD5"/>
    <w:rsid w:val="00446CB2"/>
    <w:rsid w:val="00446E07"/>
    <w:rsid w:val="00447006"/>
    <w:rsid w:val="0044700C"/>
    <w:rsid w:val="004473B4"/>
    <w:rsid w:val="00447443"/>
    <w:rsid w:val="004476F4"/>
    <w:rsid w:val="00447752"/>
    <w:rsid w:val="00447799"/>
    <w:rsid w:val="004478E3"/>
    <w:rsid w:val="004478EF"/>
    <w:rsid w:val="00447921"/>
    <w:rsid w:val="00447B0F"/>
    <w:rsid w:val="00447B2E"/>
    <w:rsid w:val="00447F89"/>
    <w:rsid w:val="00450006"/>
    <w:rsid w:val="0045039E"/>
    <w:rsid w:val="00450663"/>
    <w:rsid w:val="00450964"/>
    <w:rsid w:val="00450A44"/>
    <w:rsid w:val="00450AF1"/>
    <w:rsid w:val="00450BDC"/>
    <w:rsid w:val="00451210"/>
    <w:rsid w:val="00451352"/>
    <w:rsid w:val="0045151C"/>
    <w:rsid w:val="00451585"/>
    <w:rsid w:val="0045168F"/>
    <w:rsid w:val="00451713"/>
    <w:rsid w:val="00451975"/>
    <w:rsid w:val="00451BD3"/>
    <w:rsid w:val="00451C9D"/>
    <w:rsid w:val="0045266F"/>
    <w:rsid w:val="00452948"/>
    <w:rsid w:val="00452DEF"/>
    <w:rsid w:val="00452E68"/>
    <w:rsid w:val="00452EDF"/>
    <w:rsid w:val="00453190"/>
    <w:rsid w:val="004532AA"/>
    <w:rsid w:val="00453330"/>
    <w:rsid w:val="004533C2"/>
    <w:rsid w:val="004538D5"/>
    <w:rsid w:val="00453971"/>
    <w:rsid w:val="00453A60"/>
    <w:rsid w:val="00453F60"/>
    <w:rsid w:val="00454145"/>
    <w:rsid w:val="0045491D"/>
    <w:rsid w:val="00454C37"/>
    <w:rsid w:val="00455079"/>
    <w:rsid w:val="00455108"/>
    <w:rsid w:val="00455943"/>
    <w:rsid w:val="004559FC"/>
    <w:rsid w:val="00455BEC"/>
    <w:rsid w:val="00455E19"/>
    <w:rsid w:val="00455FF8"/>
    <w:rsid w:val="00456279"/>
    <w:rsid w:val="00456497"/>
    <w:rsid w:val="004569BD"/>
    <w:rsid w:val="00456A6D"/>
    <w:rsid w:val="00456F3E"/>
    <w:rsid w:val="0045731B"/>
    <w:rsid w:val="00457339"/>
    <w:rsid w:val="00457358"/>
    <w:rsid w:val="00457572"/>
    <w:rsid w:val="00457842"/>
    <w:rsid w:val="00457955"/>
    <w:rsid w:val="00457C94"/>
    <w:rsid w:val="00457E2C"/>
    <w:rsid w:val="00457E94"/>
    <w:rsid w:val="00457F87"/>
    <w:rsid w:val="0046009F"/>
    <w:rsid w:val="00460179"/>
    <w:rsid w:val="0046048E"/>
    <w:rsid w:val="00460638"/>
    <w:rsid w:val="0046075F"/>
    <w:rsid w:val="004608F6"/>
    <w:rsid w:val="00460D8A"/>
    <w:rsid w:val="00460E80"/>
    <w:rsid w:val="00461146"/>
    <w:rsid w:val="004611BC"/>
    <w:rsid w:val="00461444"/>
    <w:rsid w:val="004615C7"/>
    <w:rsid w:val="0046173B"/>
    <w:rsid w:val="0046184E"/>
    <w:rsid w:val="00461CF9"/>
    <w:rsid w:val="00461D64"/>
    <w:rsid w:val="00461E64"/>
    <w:rsid w:val="00461E86"/>
    <w:rsid w:val="004620BC"/>
    <w:rsid w:val="0046214B"/>
    <w:rsid w:val="00462592"/>
    <w:rsid w:val="00462949"/>
    <w:rsid w:val="00462BC6"/>
    <w:rsid w:val="00462C82"/>
    <w:rsid w:val="00462D7F"/>
    <w:rsid w:val="00462DBD"/>
    <w:rsid w:val="00463348"/>
    <w:rsid w:val="00463356"/>
    <w:rsid w:val="00463892"/>
    <w:rsid w:val="004638BA"/>
    <w:rsid w:val="00463A7E"/>
    <w:rsid w:val="00463ACC"/>
    <w:rsid w:val="00463B14"/>
    <w:rsid w:val="00464024"/>
    <w:rsid w:val="004646DE"/>
    <w:rsid w:val="004648B7"/>
    <w:rsid w:val="0046496A"/>
    <w:rsid w:val="00464BCE"/>
    <w:rsid w:val="00464E2A"/>
    <w:rsid w:val="00464E8F"/>
    <w:rsid w:val="0046547E"/>
    <w:rsid w:val="00465541"/>
    <w:rsid w:val="00465553"/>
    <w:rsid w:val="0046576F"/>
    <w:rsid w:val="00465A82"/>
    <w:rsid w:val="00465D6F"/>
    <w:rsid w:val="00465F64"/>
    <w:rsid w:val="00466364"/>
    <w:rsid w:val="00466815"/>
    <w:rsid w:val="004668C2"/>
    <w:rsid w:val="004668CD"/>
    <w:rsid w:val="00466986"/>
    <w:rsid w:val="00466D92"/>
    <w:rsid w:val="004670E5"/>
    <w:rsid w:val="00467210"/>
    <w:rsid w:val="004672C3"/>
    <w:rsid w:val="004675F0"/>
    <w:rsid w:val="00467A32"/>
    <w:rsid w:val="00467B1E"/>
    <w:rsid w:val="00467D1A"/>
    <w:rsid w:val="00467D40"/>
    <w:rsid w:val="00467EA6"/>
    <w:rsid w:val="00467F2B"/>
    <w:rsid w:val="004706EC"/>
    <w:rsid w:val="0047072D"/>
    <w:rsid w:val="00470956"/>
    <w:rsid w:val="004709B6"/>
    <w:rsid w:val="00470A7F"/>
    <w:rsid w:val="00470B80"/>
    <w:rsid w:val="00470F39"/>
    <w:rsid w:val="00471526"/>
    <w:rsid w:val="00471C2B"/>
    <w:rsid w:val="00471F72"/>
    <w:rsid w:val="00472201"/>
    <w:rsid w:val="00472310"/>
    <w:rsid w:val="0047266F"/>
    <w:rsid w:val="0047269D"/>
    <w:rsid w:val="00472A04"/>
    <w:rsid w:val="00472F7A"/>
    <w:rsid w:val="0047320B"/>
    <w:rsid w:val="004732F4"/>
    <w:rsid w:val="00473868"/>
    <w:rsid w:val="00473906"/>
    <w:rsid w:val="00473F98"/>
    <w:rsid w:val="0047401C"/>
    <w:rsid w:val="004742FA"/>
    <w:rsid w:val="00474329"/>
    <w:rsid w:val="00474343"/>
    <w:rsid w:val="00474380"/>
    <w:rsid w:val="00474405"/>
    <w:rsid w:val="00474549"/>
    <w:rsid w:val="004746B0"/>
    <w:rsid w:val="00474816"/>
    <w:rsid w:val="00474B7F"/>
    <w:rsid w:val="00474B90"/>
    <w:rsid w:val="00474C4F"/>
    <w:rsid w:val="00474CB1"/>
    <w:rsid w:val="00474D65"/>
    <w:rsid w:val="00474D9C"/>
    <w:rsid w:val="00474D9F"/>
    <w:rsid w:val="00474DC2"/>
    <w:rsid w:val="0047514C"/>
    <w:rsid w:val="00475252"/>
    <w:rsid w:val="00475339"/>
    <w:rsid w:val="0047568A"/>
    <w:rsid w:val="0047573B"/>
    <w:rsid w:val="00475B8E"/>
    <w:rsid w:val="00475F05"/>
    <w:rsid w:val="00476025"/>
    <w:rsid w:val="0047604F"/>
    <w:rsid w:val="0047694E"/>
    <w:rsid w:val="00476CFD"/>
    <w:rsid w:val="00476DF2"/>
    <w:rsid w:val="00477058"/>
    <w:rsid w:val="0047727D"/>
    <w:rsid w:val="00477433"/>
    <w:rsid w:val="00477547"/>
    <w:rsid w:val="0047776F"/>
    <w:rsid w:val="004779F7"/>
    <w:rsid w:val="00477D0D"/>
    <w:rsid w:val="00477E42"/>
    <w:rsid w:val="00477EA4"/>
    <w:rsid w:val="00477F54"/>
    <w:rsid w:val="0048024E"/>
    <w:rsid w:val="0048032B"/>
    <w:rsid w:val="0048033F"/>
    <w:rsid w:val="0048037B"/>
    <w:rsid w:val="004803CF"/>
    <w:rsid w:val="004803E1"/>
    <w:rsid w:val="004809D5"/>
    <w:rsid w:val="00480B90"/>
    <w:rsid w:val="0048105B"/>
    <w:rsid w:val="00481134"/>
    <w:rsid w:val="004811C0"/>
    <w:rsid w:val="004811F3"/>
    <w:rsid w:val="00481209"/>
    <w:rsid w:val="00481386"/>
    <w:rsid w:val="0048138B"/>
    <w:rsid w:val="004815F9"/>
    <w:rsid w:val="00481BA0"/>
    <w:rsid w:val="00481D28"/>
    <w:rsid w:val="00481F99"/>
    <w:rsid w:val="004822F0"/>
    <w:rsid w:val="004822F4"/>
    <w:rsid w:val="00482487"/>
    <w:rsid w:val="00482B3C"/>
    <w:rsid w:val="00482E46"/>
    <w:rsid w:val="00482E53"/>
    <w:rsid w:val="0048367F"/>
    <w:rsid w:val="00483B8F"/>
    <w:rsid w:val="00483D66"/>
    <w:rsid w:val="00483F48"/>
    <w:rsid w:val="00484244"/>
    <w:rsid w:val="004847B7"/>
    <w:rsid w:val="00484842"/>
    <w:rsid w:val="00484869"/>
    <w:rsid w:val="004848AA"/>
    <w:rsid w:val="00484A6E"/>
    <w:rsid w:val="00484B48"/>
    <w:rsid w:val="00484B49"/>
    <w:rsid w:val="00484CEE"/>
    <w:rsid w:val="00484E2E"/>
    <w:rsid w:val="00484EEE"/>
    <w:rsid w:val="00485130"/>
    <w:rsid w:val="00485355"/>
    <w:rsid w:val="004857C8"/>
    <w:rsid w:val="004857F0"/>
    <w:rsid w:val="00485B6C"/>
    <w:rsid w:val="00485BDB"/>
    <w:rsid w:val="00485D0E"/>
    <w:rsid w:val="00485F57"/>
    <w:rsid w:val="00486591"/>
    <w:rsid w:val="004867B4"/>
    <w:rsid w:val="004868DF"/>
    <w:rsid w:val="00486969"/>
    <w:rsid w:val="00486A60"/>
    <w:rsid w:val="00486C25"/>
    <w:rsid w:val="0048762D"/>
    <w:rsid w:val="00487839"/>
    <w:rsid w:val="00487926"/>
    <w:rsid w:val="0048796A"/>
    <w:rsid w:val="00487C35"/>
    <w:rsid w:val="00487D8F"/>
    <w:rsid w:val="00490288"/>
    <w:rsid w:val="0049065F"/>
    <w:rsid w:val="004906E0"/>
    <w:rsid w:val="00490702"/>
    <w:rsid w:val="004908BE"/>
    <w:rsid w:val="004908FE"/>
    <w:rsid w:val="00490AFC"/>
    <w:rsid w:val="00490C08"/>
    <w:rsid w:val="00490CC4"/>
    <w:rsid w:val="00490E54"/>
    <w:rsid w:val="004910C4"/>
    <w:rsid w:val="004910D8"/>
    <w:rsid w:val="0049125B"/>
    <w:rsid w:val="00491452"/>
    <w:rsid w:val="004919A4"/>
    <w:rsid w:val="00491A55"/>
    <w:rsid w:val="00491C11"/>
    <w:rsid w:val="00491C62"/>
    <w:rsid w:val="00492038"/>
    <w:rsid w:val="0049240B"/>
    <w:rsid w:val="0049248D"/>
    <w:rsid w:val="0049248E"/>
    <w:rsid w:val="00492522"/>
    <w:rsid w:val="00492569"/>
    <w:rsid w:val="004925E0"/>
    <w:rsid w:val="00492AE0"/>
    <w:rsid w:val="00493405"/>
    <w:rsid w:val="0049351C"/>
    <w:rsid w:val="00493556"/>
    <w:rsid w:val="0049396E"/>
    <w:rsid w:val="00493AC1"/>
    <w:rsid w:val="00493C3C"/>
    <w:rsid w:val="00493D5F"/>
    <w:rsid w:val="00493DEE"/>
    <w:rsid w:val="00494412"/>
    <w:rsid w:val="0049449F"/>
    <w:rsid w:val="0049480E"/>
    <w:rsid w:val="00494A65"/>
    <w:rsid w:val="00494AC4"/>
    <w:rsid w:val="004954D2"/>
    <w:rsid w:val="004954F1"/>
    <w:rsid w:val="004957DB"/>
    <w:rsid w:val="0049591D"/>
    <w:rsid w:val="00495A56"/>
    <w:rsid w:val="00495B24"/>
    <w:rsid w:val="00495F67"/>
    <w:rsid w:val="00495F81"/>
    <w:rsid w:val="0049614E"/>
    <w:rsid w:val="004967DF"/>
    <w:rsid w:val="00496B07"/>
    <w:rsid w:val="00496F1D"/>
    <w:rsid w:val="00496FFE"/>
    <w:rsid w:val="00497000"/>
    <w:rsid w:val="004975E8"/>
    <w:rsid w:val="00497745"/>
    <w:rsid w:val="0049796B"/>
    <w:rsid w:val="00497D1D"/>
    <w:rsid w:val="004A0060"/>
    <w:rsid w:val="004A00E2"/>
    <w:rsid w:val="004A00F2"/>
    <w:rsid w:val="004A01DE"/>
    <w:rsid w:val="004A02E1"/>
    <w:rsid w:val="004A0345"/>
    <w:rsid w:val="004A0410"/>
    <w:rsid w:val="004A0C1A"/>
    <w:rsid w:val="004A0D3E"/>
    <w:rsid w:val="004A11EE"/>
    <w:rsid w:val="004A164B"/>
    <w:rsid w:val="004A1770"/>
    <w:rsid w:val="004A18D9"/>
    <w:rsid w:val="004A196E"/>
    <w:rsid w:val="004A1A36"/>
    <w:rsid w:val="004A1CA7"/>
    <w:rsid w:val="004A2111"/>
    <w:rsid w:val="004A2138"/>
    <w:rsid w:val="004A21C6"/>
    <w:rsid w:val="004A2417"/>
    <w:rsid w:val="004A27B2"/>
    <w:rsid w:val="004A2934"/>
    <w:rsid w:val="004A2C8E"/>
    <w:rsid w:val="004A3026"/>
    <w:rsid w:val="004A30F8"/>
    <w:rsid w:val="004A377A"/>
    <w:rsid w:val="004A38C4"/>
    <w:rsid w:val="004A3A43"/>
    <w:rsid w:val="004A3A87"/>
    <w:rsid w:val="004A3ACB"/>
    <w:rsid w:val="004A3B49"/>
    <w:rsid w:val="004A3DB2"/>
    <w:rsid w:val="004A3E1F"/>
    <w:rsid w:val="004A3ED3"/>
    <w:rsid w:val="004A400F"/>
    <w:rsid w:val="004A406F"/>
    <w:rsid w:val="004A409F"/>
    <w:rsid w:val="004A41E2"/>
    <w:rsid w:val="004A4541"/>
    <w:rsid w:val="004A454C"/>
    <w:rsid w:val="004A4B32"/>
    <w:rsid w:val="004A4F80"/>
    <w:rsid w:val="004A564B"/>
    <w:rsid w:val="004A5794"/>
    <w:rsid w:val="004A5818"/>
    <w:rsid w:val="004A58D6"/>
    <w:rsid w:val="004A5C0B"/>
    <w:rsid w:val="004A5F96"/>
    <w:rsid w:val="004A609C"/>
    <w:rsid w:val="004A666A"/>
    <w:rsid w:val="004A6705"/>
    <w:rsid w:val="004A6817"/>
    <w:rsid w:val="004A699C"/>
    <w:rsid w:val="004A6B73"/>
    <w:rsid w:val="004A6B7E"/>
    <w:rsid w:val="004A73C4"/>
    <w:rsid w:val="004A7627"/>
    <w:rsid w:val="004A7804"/>
    <w:rsid w:val="004A79D7"/>
    <w:rsid w:val="004A7CDC"/>
    <w:rsid w:val="004A7DEF"/>
    <w:rsid w:val="004B044C"/>
    <w:rsid w:val="004B0550"/>
    <w:rsid w:val="004B06B7"/>
    <w:rsid w:val="004B0710"/>
    <w:rsid w:val="004B0B5D"/>
    <w:rsid w:val="004B0CF2"/>
    <w:rsid w:val="004B0D99"/>
    <w:rsid w:val="004B0DEC"/>
    <w:rsid w:val="004B0DFD"/>
    <w:rsid w:val="004B121E"/>
    <w:rsid w:val="004B1296"/>
    <w:rsid w:val="004B16FB"/>
    <w:rsid w:val="004B1780"/>
    <w:rsid w:val="004B19ED"/>
    <w:rsid w:val="004B1AB5"/>
    <w:rsid w:val="004B1B1D"/>
    <w:rsid w:val="004B1B81"/>
    <w:rsid w:val="004B1E45"/>
    <w:rsid w:val="004B23EE"/>
    <w:rsid w:val="004B2516"/>
    <w:rsid w:val="004B2575"/>
    <w:rsid w:val="004B25C8"/>
    <w:rsid w:val="004B277B"/>
    <w:rsid w:val="004B2792"/>
    <w:rsid w:val="004B286D"/>
    <w:rsid w:val="004B287C"/>
    <w:rsid w:val="004B2A01"/>
    <w:rsid w:val="004B2BF4"/>
    <w:rsid w:val="004B2C07"/>
    <w:rsid w:val="004B2C7E"/>
    <w:rsid w:val="004B2E30"/>
    <w:rsid w:val="004B2F75"/>
    <w:rsid w:val="004B2FD7"/>
    <w:rsid w:val="004B3120"/>
    <w:rsid w:val="004B32A1"/>
    <w:rsid w:val="004B341D"/>
    <w:rsid w:val="004B34E4"/>
    <w:rsid w:val="004B3925"/>
    <w:rsid w:val="004B3A8E"/>
    <w:rsid w:val="004B3A8F"/>
    <w:rsid w:val="004B3AD5"/>
    <w:rsid w:val="004B3DC5"/>
    <w:rsid w:val="004B3EBE"/>
    <w:rsid w:val="004B410B"/>
    <w:rsid w:val="004B4588"/>
    <w:rsid w:val="004B45A8"/>
    <w:rsid w:val="004B482A"/>
    <w:rsid w:val="004B4922"/>
    <w:rsid w:val="004B49B8"/>
    <w:rsid w:val="004B4D27"/>
    <w:rsid w:val="004B4F46"/>
    <w:rsid w:val="004B5057"/>
    <w:rsid w:val="004B53DF"/>
    <w:rsid w:val="004B54BC"/>
    <w:rsid w:val="004B5726"/>
    <w:rsid w:val="004B5919"/>
    <w:rsid w:val="004B5C3C"/>
    <w:rsid w:val="004B5C59"/>
    <w:rsid w:val="004B6259"/>
    <w:rsid w:val="004B64B8"/>
    <w:rsid w:val="004B690D"/>
    <w:rsid w:val="004B69FA"/>
    <w:rsid w:val="004B6A44"/>
    <w:rsid w:val="004B6BA2"/>
    <w:rsid w:val="004B6BFE"/>
    <w:rsid w:val="004B6ECA"/>
    <w:rsid w:val="004B6F2E"/>
    <w:rsid w:val="004B70F5"/>
    <w:rsid w:val="004B7619"/>
    <w:rsid w:val="004B762A"/>
    <w:rsid w:val="004B765B"/>
    <w:rsid w:val="004B76D7"/>
    <w:rsid w:val="004B7740"/>
    <w:rsid w:val="004B79B2"/>
    <w:rsid w:val="004B79ED"/>
    <w:rsid w:val="004B7B9F"/>
    <w:rsid w:val="004B7EC5"/>
    <w:rsid w:val="004C00C0"/>
    <w:rsid w:val="004C06B3"/>
    <w:rsid w:val="004C0919"/>
    <w:rsid w:val="004C0EB7"/>
    <w:rsid w:val="004C1363"/>
    <w:rsid w:val="004C13A2"/>
    <w:rsid w:val="004C1445"/>
    <w:rsid w:val="004C151B"/>
    <w:rsid w:val="004C1699"/>
    <w:rsid w:val="004C1893"/>
    <w:rsid w:val="004C1926"/>
    <w:rsid w:val="004C1E92"/>
    <w:rsid w:val="004C1F2C"/>
    <w:rsid w:val="004C20E8"/>
    <w:rsid w:val="004C2ACF"/>
    <w:rsid w:val="004C2C60"/>
    <w:rsid w:val="004C33BD"/>
    <w:rsid w:val="004C350F"/>
    <w:rsid w:val="004C3899"/>
    <w:rsid w:val="004C3AF4"/>
    <w:rsid w:val="004C3C2E"/>
    <w:rsid w:val="004C3DDD"/>
    <w:rsid w:val="004C43C4"/>
    <w:rsid w:val="004C4755"/>
    <w:rsid w:val="004C499F"/>
    <w:rsid w:val="004C4DEB"/>
    <w:rsid w:val="004C4FDB"/>
    <w:rsid w:val="004C4FDF"/>
    <w:rsid w:val="004C50A0"/>
    <w:rsid w:val="004C5170"/>
    <w:rsid w:val="004C5273"/>
    <w:rsid w:val="004C5366"/>
    <w:rsid w:val="004C56AB"/>
    <w:rsid w:val="004C56D6"/>
    <w:rsid w:val="004C5809"/>
    <w:rsid w:val="004C5FDA"/>
    <w:rsid w:val="004C62B0"/>
    <w:rsid w:val="004C62BF"/>
    <w:rsid w:val="004C647D"/>
    <w:rsid w:val="004C67DA"/>
    <w:rsid w:val="004C6C52"/>
    <w:rsid w:val="004C7147"/>
    <w:rsid w:val="004C7251"/>
    <w:rsid w:val="004C72E4"/>
    <w:rsid w:val="004C7453"/>
    <w:rsid w:val="004C74DB"/>
    <w:rsid w:val="004C75FA"/>
    <w:rsid w:val="004C782D"/>
    <w:rsid w:val="004C783F"/>
    <w:rsid w:val="004C7A7B"/>
    <w:rsid w:val="004C7C12"/>
    <w:rsid w:val="004C7D66"/>
    <w:rsid w:val="004C7D9D"/>
    <w:rsid w:val="004D0014"/>
    <w:rsid w:val="004D005A"/>
    <w:rsid w:val="004D02DD"/>
    <w:rsid w:val="004D0A06"/>
    <w:rsid w:val="004D0A1C"/>
    <w:rsid w:val="004D0B24"/>
    <w:rsid w:val="004D1133"/>
    <w:rsid w:val="004D153C"/>
    <w:rsid w:val="004D18BF"/>
    <w:rsid w:val="004D1996"/>
    <w:rsid w:val="004D1A1B"/>
    <w:rsid w:val="004D1B5D"/>
    <w:rsid w:val="004D1BC3"/>
    <w:rsid w:val="004D1BEA"/>
    <w:rsid w:val="004D2025"/>
    <w:rsid w:val="004D2323"/>
    <w:rsid w:val="004D2507"/>
    <w:rsid w:val="004D260D"/>
    <w:rsid w:val="004D2838"/>
    <w:rsid w:val="004D28C7"/>
    <w:rsid w:val="004D2A08"/>
    <w:rsid w:val="004D2A8A"/>
    <w:rsid w:val="004D2BEC"/>
    <w:rsid w:val="004D2FB2"/>
    <w:rsid w:val="004D311E"/>
    <w:rsid w:val="004D387A"/>
    <w:rsid w:val="004D3900"/>
    <w:rsid w:val="004D3A9E"/>
    <w:rsid w:val="004D3B61"/>
    <w:rsid w:val="004D422F"/>
    <w:rsid w:val="004D42CF"/>
    <w:rsid w:val="004D4598"/>
    <w:rsid w:val="004D4C3A"/>
    <w:rsid w:val="004D4D84"/>
    <w:rsid w:val="004D4F10"/>
    <w:rsid w:val="004D5017"/>
    <w:rsid w:val="004D57BF"/>
    <w:rsid w:val="004D58BB"/>
    <w:rsid w:val="004D5C3B"/>
    <w:rsid w:val="004D653A"/>
    <w:rsid w:val="004D653E"/>
    <w:rsid w:val="004D66DC"/>
    <w:rsid w:val="004D6755"/>
    <w:rsid w:val="004D6CA9"/>
    <w:rsid w:val="004D6FEC"/>
    <w:rsid w:val="004D7177"/>
    <w:rsid w:val="004D726C"/>
    <w:rsid w:val="004D731B"/>
    <w:rsid w:val="004D7894"/>
    <w:rsid w:val="004D7B17"/>
    <w:rsid w:val="004D7BDA"/>
    <w:rsid w:val="004D7FD8"/>
    <w:rsid w:val="004E046D"/>
    <w:rsid w:val="004E04D2"/>
    <w:rsid w:val="004E060F"/>
    <w:rsid w:val="004E069A"/>
    <w:rsid w:val="004E0739"/>
    <w:rsid w:val="004E0B8C"/>
    <w:rsid w:val="004E1676"/>
    <w:rsid w:val="004E16D0"/>
    <w:rsid w:val="004E175D"/>
    <w:rsid w:val="004E189F"/>
    <w:rsid w:val="004E19A7"/>
    <w:rsid w:val="004E1AB7"/>
    <w:rsid w:val="004E1D15"/>
    <w:rsid w:val="004E25B1"/>
    <w:rsid w:val="004E26B5"/>
    <w:rsid w:val="004E26FD"/>
    <w:rsid w:val="004E2CA9"/>
    <w:rsid w:val="004E2DD2"/>
    <w:rsid w:val="004E2E31"/>
    <w:rsid w:val="004E396C"/>
    <w:rsid w:val="004E3B56"/>
    <w:rsid w:val="004E3B75"/>
    <w:rsid w:val="004E3CD4"/>
    <w:rsid w:val="004E3D22"/>
    <w:rsid w:val="004E3DA7"/>
    <w:rsid w:val="004E3E5F"/>
    <w:rsid w:val="004E40A9"/>
    <w:rsid w:val="004E40FA"/>
    <w:rsid w:val="004E4121"/>
    <w:rsid w:val="004E4510"/>
    <w:rsid w:val="004E4622"/>
    <w:rsid w:val="004E4856"/>
    <w:rsid w:val="004E492B"/>
    <w:rsid w:val="004E496F"/>
    <w:rsid w:val="004E4B3B"/>
    <w:rsid w:val="004E4C42"/>
    <w:rsid w:val="004E4C7E"/>
    <w:rsid w:val="004E4CBF"/>
    <w:rsid w:val="004E4D80"/>
    <w:rsid w:val="004E51B0"/>
    <w:rsid w:val="004E528E"/>
    <w:rsid w:val="004E52A1"/>
    <w:rsid w:val="004E54BC"/>
    <w:rsid w:val="004E555D"/>
    <w:rsid w:val="004E5B90"/>
    <w:rsid w:val="004E5C0E"/>
    <w:rsid w:val="004E5CD6"/>
    <w:rsid w:val="004E6065"/>
    <w:rsid w:val="004E6175"/>
    <w:rsid w:val="004E6261"/>
    <w:rsid w:val="004E64F3"/>
    <w:rsid w:val="004E6579"/>
    <w:rsid w:val="004E67CD"/>
    <w:rsid w:val="004E67E7"/>
    <w:rsid w:val="004E6970"/>
    <w:rsid w:val="004E6C55"/>
    <w:rsid w:val="004E6D04"/>
    <w:rsid w:val="004E6EC4"/>
    <w:rsid w:val="004E7322"/>
    <w:rsid w:val="004E73F5"/>
    <w:rsid w:val="004E7570"/>
    <w:rsid w:val="004E771E"/>
    <w:rsid w:val="004E77B1"/>
    <w:rsid w:val="004E7F5D"/>
    <w:rsid w:val="004F021D"/>
    <w:rsid w:val="004F0276"/>
    <w:rsid w:val="004F03C0"/>
    <w:rsid w:val="004F06D2"/>
    <w:rsid w:val="004F0806"/>
    <w:rsid w:val="004F0944"/>
    <w:rsid w:val="004F0956"/>
    <w:rsid w:val="004F09CC"/>
    <w:rsid w:val="004F0A6A"/>
    <w:rsid w:val="004F0ADF"/>
    <w:rsid w:val="004F0B42"/>
    <w:rsid w:val="004F0E46"/>
    <w:rsid w:val="004F1315"/>
    <w:rsid w:val="004F132B"/>
    <w:rsid w:val="004F1632"/>
    <w:rsid w:val="004F165C"/>
    <w:rsid w:val="004F16A6"/>
    <w:rsid w:val="004F1936"/>
    <w:rsid w:val="004F2676"/>
    <w:rsid w:val="004F2709"/>
    <w:rsid w:val="004F2D51"/>
    <w:rsid w:val="004F317B"/>
    <w:rsid w:val="004F34A2"/>
    <w:rsid w:val="004F3684"/>
    <w:rsid w:val="004F3DFA"/>
    <w:rsid w:val="004F410D"/>
    <w:rsid w:val="004F4352"/>
    <w:rsid w:val="004F455D"/>
    <w:rsid w:val="004F45CB"/>
    <w:rsid w:val="004F46A0"/>
    <w:rsid w:val="004F47C5"/>
    <w:rsid w:val="004F4B37"/>
    <w:rsid w:val="004F51D4"/>
    <w:rsid w:val="004F5948"/>
    <w:rsid w:val="004F5C15"/>
    <w:rsid w:val="004F6952"/>
    <w:rsid w:val="004F6989"/>
    <w:rsid w:val="004F69D1"/>
    <w:rsid w:val="004F6A75"/>
    <w:rsid w:val="004F6C44"/>
    <w:rsid w:val="004F6D68"/>
    <w:rsid w:val="004F6E98"/>
    <w:rsid w:val="004F6F15"/>
    <w:rsid w:val="004F6FC7"/>
    <w:rsid w:val="004F711A"/>
    <w:rsid w:val="004F724C"/>
    <w:rsid w:val="004F72AB"/>
    <w:rsid w:val="004F74A8"/>
    <w:rsid w:val="004F755F"/>
    <w:rsid w:val="004F7804"/>
    <w:rsid w:val="004F794C"/>
    <w:rsid w:val="004F798B"/>
    <w:rsid w:val="004F7AF6"/>
    <w:rsid w:val="004F7B4B"/>
    <w:rsid w:val="00500542"/>
    <w:rsid w:val="005005EB"/>
    <w:rsid w:val="00500629"/>
    <w:rsid w:val="005006D8"/>
    <w:rsid w:val="00500B41"/>
    <w:rsid w:val="00500ECE"/>
    <w:rsid w:val="005012FC"/>
    <w:rsid w:val="005013AF"/>
    <w:rsid w:val="005013D4"/>
    <w:rsid w:val="005014A2"/>
    <w:rsid w:val="005014C8"/>
    <w:rsid w:val="0050172F"/>
    <w:rsid w:val="0050174E"/>
    <w:rsid w:val="005017E9"/>
    <w:rsid w:val="00501869"/>
    <w:rsid w:val="005019A6"/>
    <w:rsid w:val="00501AD2"/>
    <w:rsid w:val="00501B7F"/>
    <w:rsid w:val="00501CD9"/>
    <w:rsid w:val="0050205A"/>
    <w:rsid w:val="005020DA"/>
    <w:rsid w:val="00502313"/>
    <w:rsid w:val="00502528"/>
    <w:rsid w:val="0050261B"/>
    <w:rsid w:val="00502987"/>
    <w:rsid w:val="00502A2F"/>
    <w:rsid w:val="00502B9B"/>
    <w:rsid w:val="00502E08"/>
    <w:rsid w:val="00503199"/>
    <w:rsid w:val="0050379F"/>
    <w:rsid w:val="00503B52"/>
    <w:rsid w:val="005047D0"/>
    <w:rsid w:val="00504A21"/>
    <w:rsid w:val="00505104"/>
    <w:rsid w:val="0050557E"/>
    <w:rsid w:val="00505A6A"/>
    <w:rsid w:val="00505AEC"/>
    <w:rsid w:val="00505C59"/>
    <w:rsid w:val="00505E13"/>
    <w:rsid w:val="00505E7D"/>
    <w:rsid w:val="00505EE3"/>
    <w:rsid w:val="00505FC3"/>
    <w:rsid w:val="00506215"/>
    <w:rsid w:val="005063ED"/>
    <w:rsid w:val="005064E6"/>
    <w:rsid w:val="0050655D"/>
    <w:rsid w:val="00506629"/>
    <w:rsid w:val="00506D45"/>
    <w:rsid w:val="00506FAB"/>
    <w:rsid w:val="0050716C"/>
    <w:rsid w:val="00507334"/>
    <w:rsid w:val="00507478"/>
    <w:rsid w:val="00507644"/>
    <w:rsid w:val="0050779A"/>
    <w:rsid w:val="00507A3E"/>
    <w:rsid w:val="00507B31"/>
    <w:rsid w:val="00507CC0"/>
    <w:rsid w:val="00507CE7"/>
    <w:rsid w:val="00507D76"/>
    <w:rsid w:val="00507F5A"/>
    <w:rsid w:val="00507FCE"/>
    <w:rsid w:val="005100BC"/>
    <w:rsid w:val="00510199"/>
    <w:rsid w:val="005104B3"/>
    <w:rsid w:val="005104CE"/>
    <w:rsid w:val="0051056C"/>
    <w:rsid w:val="005106FE"/>
    <w:rsid w:val="005107E8"/>
    <w:rsid w:val="00510A60"/>
    <w:rsid w:val="00510D2E"/>
    <w:rsid w:val="00510FA8"/>
    <w:rsid w:val="00511398"/>
    <w:rsid w:val="005114E6"/>
    <w:rsid w:val="005115C0"/>
    <w:rsid w:val="0051180D"/>
    <w:rsid w:val="0051186C"/>
    <w:rsid w:val="005118FE"/>
    <w:rsid w:val="00511F7E"/>
    <w:rsid w:val="00512279"/>
    <w:rsid w:val="0051228F"/>
    <w:rsid w:val="00512325"/>
    <w:rsid w:val="0051242C"/>
    <w:rsid w:val="0051284F"/>
    <w:rsid w:val="00512A43"/>
    <w:rsid w:val="00512AA0"/>
    <w:rsid w:val="00512D7E"/>
    <w:rsid w:val="00512FC3"/>
    <w:rsid w:val="0051312D"/>
    <w:rsid w:val="0051332B"/>
    <w:rsid w:val="00513413"/>
    <w:rsid w:val="005137E9"/>
    <w:rsid w:val="005139C2"/>
    <w:rsid w:val="00513B2E"/>
    <w:rsid w:val="00513C63"/>
    <w:rsid w:val="00513DD7"/>
    <w:rsid w:val="0051436A"/>
    <w:rsid w:val="0051439C"/>
    <w:rsid w:val="0051443B"/>
    <w:rsid w:val="005144CB"/>
    <w:rsid w:val="00514636"/>
    <w:rsid w:val="005146C1"/>
    <w:rsid w:val="00514770"/>
    <w:rsid w:val="00514947"/>
    <w:rsid w:val="00514B8C"/>
    <w:rsid w:val="0051520D"/>
    <w:rsid w:val="00515431"/>
    <w:rsid w:val="005155F7"/>
    <w:rsid w:val="005157BF"/>
    <w:rsid w:val="00515D8A"/>
    <w:rsid w:val="00515F1B"/>
    <w:rsid w:val="0051642A"/>
    <w:rsid w:val="00516885"/>
    <w:rsid w:val="00516BCC"/>
    <w:rsid w:val="00516EB1"/>
    <w:rsid w:val="00517181"/>
    <w:rsid w:val="00517215"/>
    <w:rsid w:val="0051759C"/>
    <w:rsid w:val="0051768F"/>
    <w:rsid w:val="00517879"/>
    <w:rsid w:val="00517A37"/>
    <w:rsid w:val="00517B03"/>
    <w:rsid w:val="00517F4D"/>
    <w:rsid w:val="005203B4"/>
    <w:rsid w:val="00520831"/>
    <w:rsid w:val="00520AA7"/>
    <w:rsid w:val="00520AE5"/>
    <w:rsid w:val="0052128F"/>
    <w:rsid w:val="0052152E"/>
    <w:rsid w:val="0052171A"/>
    <w:rsid w:val="00521910"/>
    <w:rsid w:val="00521A22"/>
    <w:rsid w:val="00522119"/>
    <w:rsid w:val="00522324"/>
    <w:rsid w:val="0052247E"/>
    <w:rsid w:val="0052284B"/>
    <w:rsid w:val="00522C48"/>
    <w:rsid w:val="00522C92"/>
    <w:rsid w:val="00522D63"/>
    <w:rsid w:val="00522F1A"/>
    <w:rsid w:val="00523274"/>
    <w:rsid w:val="005233DF"/>
    <w:rsid w:val="005236C1"/>
    <w:rsid w:val="00523810"/>
    <w:rsid w:val="0052388C"/>
    <w:rsid w:val="00523906"/>
    <w:rsid w:val="00523AAC"/>
    <w:rsid w:val="00523DE9"/>
    <w:rsid w:val="00523E2F"/>
    <w:rsid w:val="005240AB"/>
    <w:rsid w:val="005241BC"/>
    <w:rsid w:val="0052480B"/>
    <w:rsid w:val="00524928"/>
    <w:rsid w:val="00524956"/>
    <w:rsid w:val="00524D4C"/>
    <w:rsid w:val="00524D50"/>
    <w:rsid w:val="005254B2"/>
    <w:rsid w:val="00525746"/>
    <w:rsid w:val="00525E56"/>
    <w:rsid w:val="00525F0F"/>
    <w:rsid w:val="0052603C"/>
    <w:rsid w:val="005260C0"/>
    <w:rsid w:val="005262CE"/>
    <w:rsid w:val="0052651B"/>
    <w:rsid w:val="0052657C"/>
    <w:rsid w:val="00526601"/>
    <w:rsid w:val="00526606"/>
    <w:rsid w:val="005266AC"/>
    <w:rsid w:val="00526809"/>
    <w:rsid w:val="0052689D"/>
    <w:rsid w:val="00526A32"/>
    <w:rsid w:val="00526E96"/>
    <w:rsid w:val="00527354"/>
    <w:rsid w:val="0052765F"/>
    <w:rsid w:val="00527F77"/>
    <w:rsid w:val="00527FA7"/>
    <w:rsid w:val="005303E8"/>
    <w:rsid w:val="00530623"/>
    <w:rsid w:val="0053073C"/>
    <w:rsid w:val="0053075C"/>
    <w:rsid w:val="00530890"/>
    <w:rsid w:val="005308BD"/>
    <w:rsid w:val="00530967"/>
    <w:rsid w:val="005309F7"/>
    <w:rsid w:val="00530E9E"/>
    <w:rsid w:val="00530EAB"/>
    <w:rsid w:val="0053102F"/>
    <w:rsid w:val="005316D7"/>
    <w:rsid w:val="00531955"/>
    <w:rsid w:val="00531B22"/>
    <w:rsid w:val="00531B41"/>
    <w:rsid w:val="00532111"/>
    <w:rsid w:val="005321A7"/>
    <w:rsid w:val="0053241E"/>
    <w:rsid w:val="00532431"/>
    <w:rsid w:val="005324DC"/>
    <w:rsid w:val="005325A1"/>
    <w:rsid w:val="00532707"/>
    <w:rsid w:val="00532775"/>
    <w:rsid w:val="0053297E"/>
    <w:rsid w:val="005331AA"/>
    <w:rsid w:val="00533211"/>
    <w:rsid w:val="005332E5"/>
    <w:rsid w:val="005336CF"/>
    <w:rsid w:val="00533778"/>
    <w:rsid w:val="00533931"/>
    <w:rsid w:val="00533C5D"/>
    <w:rsid w:val="00534200"/>
    <w:rsid w:val="00534911"/>
    <w:rsid w:val="0053491E"/>
    <w:rsid w:val="00534963"/>
    <w:rsid w:val="005349E6"/>
    <w:rsid w:val="00534C64"/>
    <w:rsid w:val="00534C9F"/>
    <w:rsid w:val="00534CB3"/>
    <w:rsid w:val="005354B6"/>
    <w:rsid w:val="005355A3"/>
    <w:rsid w:val="005355AA"/>
    <w:rsid w:val="005355C1"/>
    <w:rsid w:val="005356B6"/>
    <w:rsid w:val="00535A25"/>
    <w:rsid w:val="00535B0A"/>
    <w:rsid w:val="00535EBD"/>
    <w:rsid w:val="00535F00"/>
    <w:rsid w:val="00535FB7"/>
    <w:rsid w:val="00536301"/>
    <w:rsid w:val="0053641F"/>
    <w:rsid w:val="00536A96"/>
    <w:rsid w:val="00536C11"/>
    <w:rsid w:val="00536C5F"/>
    <w:rsid w:val="00536CAC"/>
    <w:rsid w:val="00536CCF"/>
    <w:rsid w:val="00536EE7"/>
    <w:rsid w:val="0053708C"/>
    <w:rsid w:val="005370AB"/>
    <w:rsid w:val="005370CD"/>
    <w:rsid w:val="005370D9"/>
    <w:rsid w:val="00537201"/>
    <w:rsid w:val="00537319"/>
    <w:rsid w:val="00537345"/>
    <w:rsid w:val="00537514"/>
    <w:rsid w:val="005376D1"/>
    <w:rsid w:val="005377EE"/>
    <w:rsid w:val="005379B7"/>
    <w:rsid w:val="00537F06"/>
    <w:rsid w:val="005401FF"/>
    <w:rsid w:val="0054036F"/>
    <w:rsid w:val="0054045E"/>
    <w:rsid w:val="0054047B"/>
    <w:rsid w:val="00540E82"/>
    <w:rsid w:val="00540F04"/>
    <w:rsid w:val="005411FC"/>
    <w:rsid w:val="0054139F"/>
    <w:rsid w:val="0054155F"/>
    <w:rsid w:val="005417DA"/>
    <w:rsid w:val="005417FD"/>
    <w:rsid w:val="00541AEF"/>
    <w:rsid w:val="00542050"/>
    <w:rsid w:val="00542186"/>
    <w:rsid w:val="00542960"/>
    <w:rsid w:val="00542975"/>
    <w:rsid w:val="00542BEE"/>
    <w:rsid w:val="00542C9E"/>
    <w:rsid w:val="00542CBE"/>
    <w:rsid w:val="00542E05"/>
    <w:rsid w:val="0054300D"/>
    <w:rsid w:val="00543043"/>
    <w:rsid w:val="00543171"/>
    <w:rsid w:val="0054322F"/>
    <w:rsid w:val="00543492"/>
    <w:rsid w:val="00543634"/>
    <w:rsid w:val="005436B0"/>
    <w:rsid w:val="005436D2"/>
    <w:rsid w:val="00543A14"/>
    <w:rsid w:val="00543BCF"/>
    <w:rsid w:val="00543C45"/>
    <w:rsid w:val="00543CBB"/>
    <w:rsid w:val="00543E5C"/>
    <w:rsid w:val="00543EC1"/>
    <w:rsid w:val="00544139"/>
    <w:rsid w:val="00544347"/>
    <w:rsid w:val="005443AA"/>
    <w:rsid w:val="00544707"/>
    <w:rsid w:val="0054479C"/>
    <w:rsid w:val="005448E5"/>
    <w:rsid w:val="00544BB0"/>
    <w:rsid w:val="00544C51"/>
    <w:rsid w:val="00544E3E"/>
    <w:rsid w:val="005450C5"/>
    <w:rsid w:val="00545158"/>
    <w:rsid w:val="00545363"/>
    <w:rsid w:val="0054574E"/>
    <w:rsid w:val="00545948"/>
    <w:rsid w:val="00545958"/>
    <w:rsid w:val="00545A0D"/>
    <w:rsid w:val="00545E67"/>
    <w:rsid w:val="005462BA"/>
    <w:rsid w:val="00546320"/>
    <w:rsid w:val="0054636C"/>
    <w:rsid w:val="00546836"/>
    <w:rsid w:val="005469F9"/>
    <w:rsid w:val="00546B6D"/>
    <w:rsid w:val="00546B9B"/>
    <w:rsid w:val="00546F1E"/>
    <w:rsid w:val="005471D8"/>
    <w:rsid w:val="00547976"/>
    <w:rsid w:val="00547C0E"/>
    <w:rsid w:val="00547D61"/>
    <w:rsid w:val="00547ED1"/>
    <w:rsid w:val="00547F07"/>
    <w:rsid w:val="0055003E"/>
    <w:rsid w:val="005503C7"/>
    <w:rsid w:val="005505D3"/>
    <w:rsid w:val="005505E0"/>
    <w:rsid w:val="00550605"/>
    <w:rsid w:val="005508F8"/>
    <w:rsid w:val="00550994"/>
    <w:rsid w:val="00550A8F"/>
    <w:rsid w:val="005512E6"/>
    <w:rsid w:val="005513C8"/>
    <w:rsid w:val="005515C0"/>
    <w:rsid w:val="005522AD"/>
    <w:rsid w:val="0055239E"/>
    <w:rsid w:val="0055271A"/>
    <w:rsid w:val="00552749"/>
    <w:rsid w:val="00552998"/>
    <w:rsid w:val="00552A70"/>
    <w:rsid w:val="00552C1D"/>
    <w:rsid w:val="005530A7"/>
    <w:rsid w:val="0055347D"/>
    <w:rsid w:val="00553602"/>
    <w:rsid w:val="00553E59"/>
    <w:rsid w:val="00554044"/>
    <w:rsid w:val="0055405D"/>
    <w:rsid w:val="005540D2"/>
    <w:rsid w:val="005540E4"/>
    <w:rsid w:val="00554135"/>
    <w:rsid w:val="00554263"/>
    <w:rsid w:val="005543FB"/>
    <w:rsid w:val="005545B4"/>
    <w:rsid w:val="005545E9"/>
    <w:rsid w:val="005546A2"/>
    <w:rsid w:val="00554AB1"/>
    <w:rsid w:val="00554BCD"/>
    <w:rsid w:val="00554D6D"/>
    <w:rsid w:val="00554E1F"/>
    <w:rsid w:val="00554FB5"/>
    <w:rsid w:val="00554FF8"/>
    <w:rsid w:val="00555047"/>
    <w:rsid w:val="00555126"/>
    <w:rsid w:val="005554D9"/>
    <w:rsid w:val="005556B1"/>
    <w:rsid w:val="00555A0E"/>
    <w:rsid w:val="00555B06"/>
    <w:rsid w:val="00555BF1"/>
    <w:rsid w:val="00555D6C"/>
    <w:rsid w:val="0055689E"/>
    <w:rsid w:val="005568A1"/>
    <w:rsid w:val="00556AD2"/>
    <w:rsid w:val="00556AF4"/>
    <w:rsid w:val="00556F55"/>
    <w:rsid w:val="005570B9"/>
    <w:rsid w:val="005571D2"/>
    <w:rsid w:val="00557520"/>
    <w:rsid w:val="005576B8"/>
    <w:rsid w:val="00557784"/>
    <w:rsid w:val="00557945"/>
    <w:rsid w:val="00557AF0"/>
    <w:rsid w:val="00557B09"/>
    <w:rsid w:val="00557C5B"/>
    <w:rsid w:val="00560019"/>
    <w:rsid w:val="005603ED"/>
    <w:rsid w:val="005606BC"/>
    <w:rsid w:val="005607D2"/>
    <w:rsid w:val="00560913"/>
    <w:rsid w:val="00560D16"/>
    <w:rsid w:val="00560EBF"/>
    <w:rsid w:val="0056102A"/>
    <w:rsid w:val="00561199"/>
    <w:rsid w:val="005613E7"/>
    <w:rsid w:val="0056146D"/>
    <w:rsid w:val="0056148A"/>
    <w:rsid w:val="00561504"/>
    <w:rsid w:val="00561B29"/>
    <w:rsid w:val="00561CDD"/>
    <w:rsid w:val="00562141"/>
    <w:rsid w:val="0056248D"/>
    <w:rsid w:val="00562934"/>
    <w:rsid w:val="00562D39"/>
    <w:rsid w:val="005632BB"/>
    <w:rsid w:val="00563757"/>
    <w:rsid w:val="00563862"/>
    <w:rsid w:val="005638B1"/>
    <w:rsid w:val="005642C6"/>
    <w:rsid w:val="0056441C"/>
    <w:rsid w:val="00564494"/>
    <w:rsid w:val="005644F1"/>
    <w:rsid w:val="00564509"/>
    <w:rsid w:val="0056490B"/>
    <w:rsid w:val="00564B7C"/>
    <w:rsid w:val="00564CF8"/>
    <w:rsid w:val="00564CFB"/>
    <w:rsid w:val="00564E79"/>
    <w:rsid w:val="0056501F"/>
    <w:rsid w:val="005653A3"/>
    <w:rsid w:val="005656B1"/>
    <w:rsid w:val="005657E3"/>
    <w:rsid w:val="00565B70"/>
    <w:rsid w:val="00565C81"/>
    <w:rsid w:val="00565CBF"/>
    <w:rsid w:val="00565D1C"/>
    <w:rsid w:val="00565E65"/>
    <w:rsid w:val="00565E94"/>
    <w:rsid w:val="005661FC"/>
    <w:rsid w:val="0056623D"/>
    <w:rsid w:val="005666A4"/>
    <w:rsid w:val="005669F6"/>
    <w:rsid w:val="00566B80"/>
    <w:rsid w:val="00566BC9"/>
    <w:rsid w:val="00566D52"/>
    <w:rsid w:val="00566D67"/>
    <w:rsid w:val="00567269"/>
    <w:rsid w:val="00567327"/>
    <w:rsid w:val="0056735A"/>
    <w:rsid w:val="00567492"/>
    <w:rsid w:val="00567770"/>
    <w:rsid w:val="00567969"/>
    <w:rsid w:val="00567987"/>
    <w:rsid w:val="005679A5"/>
    <w:rsid w:val="00567C4C"/>
    <w:rsid w:val="00567FFB"/>
    <w:rsid w:val="0057002A"/>
    <w:rsid w:val="00570408"/>
    <w:rsid w:val="00570447"/>
    <w:rsid w:val="0057059E"/>
    <w:rsid w:val="005708AE"/>
    <w:rsid w:val="005708BC"/>
    <w:rsid w:val="005709B1"/>
    <w:rsid w:val="00570AE8"/>
    <w:rsid w:val="00570B61"/>
    <w:rsid w:val="005711B4"/>
    <w:rsid w:val="00571392"/>
    <w:rsid w:val="00571415"/>
    <w:rsid w:val="005715D3"/>
    <w:rsid w:val="00571696"/>
    <w:rsid w:val="00571A11"/>
    <w:rsid w:val="00571D39"/>
    <w:rsid w:val="00571EAA"/>
    <w:rsid w:val="00571F03"/>
    <w:rsid w:val="005721E3"/>
    <w:rsid w:val="00572286"/>
    <w:rsid w:val="0057238A"/>
    <w:rsid w:val="00572733"/>
    <w:rsid w:val="00572801"/>
    <w:rsid w:val="00572878"/>
    <w:rsid w:val="0057313E"/>
    <w:rsid w:val="00573280"/>
    <w:rsid w:val="005736EE"/>
    <w:rsid w:val="0057378F"/>
    <w:rsid w:val="005739E4"/>
    <w:rsid w:val="00573DF9"/>
    <w:rsid w:val="005740A7"/>
    <w:rsid w:val="0057448D"/>
    <w:rsid w:val="005745B8"/>
    <w:rsid w:val="00574C1F"/>
    <w:rsid w:val="005752DC"/>
    <w:rsid w:val="0057536C"/>
    <w:rsid w:val="0057538E"/>
    <w:rsid w:val="0057574A"/>
    <w:rsid w:val="00575913"/>
    <w:rsid w:val="00576037"/>
    <w:rsid w:val="005760CF"/>
    <w:rsid w:val="00576230"/>
    <w:rsid w:val="00576605"/>
    <w:rsid w:val="005766A4"/>
    <w:rsid w:val="0057687E"/>
    <w:rsid w:val="005769EF"/>
    <w:rsid w:val="00576A91"/>
    <w:rsid w:val="00577305"/>
    <w:rsid w:val="00577506"/>
    <w:rsid w:val="005775EA"/>
    <w:rsid w:val="0057768B"/>
    <w:rsid w:val="005777C6"/>
    <w:rsid w:val="005777EE"/>
    <w:rsid w:val="00577A9E"/>
    <w:rsid w:val="00577B66"/>
    <w:rsid w:val="00577D1E"/>
    <w:rsid w:val="00577D26"/>
    <w:rsid w:val="00580026"/>
    <w:rsid w:val="00580183"/>
    <w:rsid w:val="00580218"/>
    <w:rsid w:val="00580419"/>
    <w:rsid w:val="00580938"/>
    <w:rsid w:val="00580B03"/>
    <w:rsid w:val="00580EC3"/>
    <w:rsid w:val="00580FC9"/>
    <w:rsid w:val="00580FF2"/>
    <w:rsid w:val="0058106A"/>
    <w:rsid w:val="00581128"/>
    <w:rsid w:val="0058116C"/>
    <w:rsid w:val="005812A6"/>
    <w:rsid w:val="0058185C"/>
    <w:rsid w:val="005821EB"/>
    <w:rsid w:val="00582620"/>
    <w:rsid w:val="00582A0B"/>
    <w:rsid w:val="00582D96"/>
    <w:rsid w:val="00582F90"/>
    <w:rsid w:val="0058302F"/>
    <w:rsid w:val="0058303C"/>
    <w:rsid w:val="00583160"/>
    <w:rsid w:val="00583215"/>
    <w:rsid w:val="00583449"/>
    <w:rsid w:val="00583960"/>
    <w:rsid w:val="00583984"/>
    <w:rsid w:val="00583E72"/>
    <w:rsid w:val="005843C6"/>
    <w:rsid w:val="0058463D"/>
    <w:rsid w:val="00585008"/>
    <w:rsid w:val="005850EB"/>
    <w:rsid w:val="0058518F"/>
    <w:rsid w:val="00585303"/>
    <w:rsid w:val="005855F2"/>
    <w:rsid w:val="0058598E"/>
    <w:rsid w:val="00585CE2"/>
    <w:rsid w:val="00585E21"/>
    <w:rsid w:val="00585E86"/>
    <w:rsid w:val="00585F79"/>
    <w:rsid w:val="00586642"/>
    <w:rsid w:val="00586687"/>
    <w:rsid w:val="005868A8"/>
    <w:rsid w:val="00586A31"/>
    <w:rsid w:val="00586C93"/>
    <w:rsid w:val="00586E45"/>
    <w:rsid w:val="00586F43"/>
    <w:rsid w:val="00587174"/>
    <w:rsid w:val="005871BA"/>
    <w:rsid w:val="00587291"/>
    <w:rsid w:val="00587667"/>
    <w:rsid w:val="0058789D"/>
    <w:rsid w:val="00587CA1"/>
    <w:rsid w:val="00587DA7"/>
    <w:rsid w:val="00587DE4"/>
    <w:rsid w:val="00587F12"/>
    <w:rsid w:val="0059017F"/>
    <w:rsid w:val="0059043F"/>
    <w:rsid w:val="005908E6"/>
    <w:rsid w:val="00590A56"/>
    <w:rsid w:val="00590A57"/>
    <w:rsid w:val="00590A9A"/>
    <w:rsid w:val="00590DA7"/>
    <w:rsid w:val="00590EAB"/>
    <w:rsid w:val="00590EE4"/>
    <w:rsid w:val="005910DB"/>
    <w:rsid w:val="005914A1"/>
    <w:rsid w:val="005914E1"/>
    <w:rsid w:val="005915A2"/>
    <w:rsid w:val="00591772"/>
    <w:rsid w:val="005917DA"/>
    <w:rsid w:val="00591F64"/>
    <w:rsid w:val="00592079"/>
    <w:rsid w:val="00592358"/>
    <w:rsid w:val="00592564"/>
    <w:rsid w:val="00592669"/>
    <w:rsid w:val="00592741"/>
    <w:rsid w:val="00592755"/>
    <w:rsid w:val="00592AE7"/>
    <w:rsid w:val="00592F2B"/>
    <w:rsid w:val="00592FB7"/>
    <w:rsid w:val="0059345D"/>
    <w:rsid w:val="005934C5"/>
    <w:rsid w:val="00593872"/>
    <w:rsid w:val="0059387D"/>
    <w:rsid w:val="00593ABF"/>
    <w:rsid w:val="00593BE5"/>
    <w:rsid w:val="005940FF"/>
    <w:rsid w:val="0059431E"/>
    <w:rsid w:val="0059469D"/>
    <w:rsid w:val="005948C8"/>
    <w:rsid w:val="005948FA"/>
    <w:rsid w:val="00594A52"/>
    <w:rsid w:val="00594F78"/>
    <w:rsid w:val="0059538E"/>
    <w:rsid w:val="0059542B"/>
    <w:rsid w:val="00595600"/>
    <w:rsid w:val="00595807"/>
    <w:rsid w:val="00595839"/>
    <w:rsid w:val="005959E0"/>
    <w:rsid w:val="00595B38"/>
    <w:rsid w:val="00595CD6"/>
    <w:rsid w:val="00595D5E"/>
    <w:rsid w:val="00595EF3"/>
    <w:rsid w:val="00595F88"/>
    <w:rsid w:val="00595FA2"/>
    <w:rsid w:val="005962F0"/>
    <w:rsid w:val="005963E0"/>
    <w:rsid w:val="00596421"/>
    <w:rsid w:val="0059653A"/>
    <w:rsid w:val="00596550"/>
    <w:rsid w:val="00596559"/>
    <w:rsid w:val="005965BA"/>
    <w:rsid w:val="00596CEE"/>
    <w:rsid w:val="0059728A"/>
    <w:rsid w:val="00597563"/>
    <w:rsid w:val="0059772B"/>
    <w:rsid w:val="00597906"/>
    <w:rsid w:val="00597A50"/>
    <w:rsid w:val="00597DDD"/>
    <w:rsid w:val="00597E1C"/>
    <w:rsid w:val="005A01AD"/>
    <w:rsid w:val="005A056D"/>
    <w:rsid w:val="005A0805"/>
    <w:rsid w:val="005A092B"/>
    <w:rsid w:val="005A0CEA"/>
    <w:rsid w:val="005A0D8D"/>
    <w:rsid w:val="005A0FFC"/>
    <w:rsid w:val="005A1246"/>
    <w:rsid w:val="005A12F1"/>
    <w:rsid w:val="005A13BF"/>
    <w:rsid w:val="005A1571"/>
    <w:rsid w:val="005A15CA"/>
    <w:rsid w:val="005A16DB"/>
    <w:rsid w:val="005A17C4"/>
    <w:rsid w:val="005A1DFB"/>
    <w:rsid w:val="005A2212"/>
    <w:rsid w:val="005A264A"/>
    <w:rsid w:val="005A311E"/>
    <w:rsid w:val="005A328A"/>
    <w:rsid w:val="005A33B7"/>
    <w:rsid w:val="005A3407"/>
    <w:rsid w:val="005A35D8"/>
    <w:rsid w:val="005A3633"/>
    <w:rsid w:val="005A3672"/>
    <w:rsid w:val="005A3CBF"/>
    <w:rsid w:val="005A3E40"/>
    <w:rsid w:val="005A3E51"/>
    <w:rsid w:val="005A3F27"/>
    <w:rsid w:val="005A3F9F"/>
    <w:rsid w:val="005A418C"/>
    <w:rsid w:val="005A4473"/>
    <w:rsid w:val="005A48CD"/>
    <w:rsid w:val="005A492E"/>
    <w:rsid w:val="005A494B"/>
    <w:rsid w:val="005A4C7A"/>
    <w:rsid w:val="005A4DCE"/>
    <w:rsid w:val="005A4DE4"/>
    <w:rsid w:val="005A5077"/>
    <w:rsid w:val="005A5267"/>
    <w:rsid w:val="005A537E"/>
    <w:rsid w:val="005A5584"/>
    <w:rsid w:val="005A55DF"/>
    <w:rsid w:val="005A5942"/>
    <w:rsid w:val="005A59D9"/>
    <w:rsid w:val="005A5B1C"/>
    <w:rsid w:val="005A5F48"/>
    <w:rsid w:val="005A60C2"/>
    <w:rsid w:val="005A60E0"/>
    <w:rsid w:val="005A63C2"/>
    <w:rsid w:val="005A67C3"/>
    <w:rsid w:val="005A692B"/>
    <w:rsid w:val="005A6BFB"/>
    <w:rsid w:val="005A6F6F"/>
    <w:rsid w:val="005A7052"/>
    <w:rsid w:val="005A7099"/>
    <w:rsid w:val="005A711E"/>
    <w:rsid w:val="005A7234"/>
    <w:rsid w:val="005A726E"/>
    <w:rsid w:val="005A737D"/>
    <w:rsid w:val="005A7501"/>
    <w:rsid w:val="005A799B"/>
    <w:rsid w:val="005A7A80"/>
    <w:rsid w:val="005A7ADC"/>
    <w:rsid w:val="005A7B26"/>
    <w:rsid w:val="005A7B7F"/>
    <w:rsid w:val="005A7EED"/>
    <w:rsid w:val="005B001D"/>
    <w:rsid w:val="005B00D1"/>
    <w:rsid w:val="005B02EE"/>
    <w:rsid w:val="005B0329"/>
    <w:rsid w:val="005B03BF"/>
    <w:rsid w:val="005B053C"/>
    <w:rsid w:val="005B06B9"/>
    <w:rsid w:val="005B0A6B"/>
    <w:rsid w:val="005B0CAA"/>
    <w:rsid w:val="005B0DE9"/>
    <w:rsid w:val="005B0E84"/>
    <w:rsid w:val="005B0F24"/>
    <w:rsid w:val="005B1270"/>
    <w:rsid w:val="005B1354"/>
    <w:rsid w:val="005B1C64"/>
    <w:rsid w:val="005B1CAE"/>
    <w:rsid w:val="005B1D0E"/>
    <w:rsid w:val="005B1F56"/>
    <w:rsid w:val="005B203F"/>
    <w:rsid w:val="005B210B"/>
    <w:rsid w:val="005B2223"/>
    <w:rsid w:val="005B250A"/>
    <w:rsid w:val="005B269C"/>
    <w:rsid w:val="005B2993"/>
    <w:rsid w:val="005B3027"/>
    <w:rsid w:val="005B32ED"/>
    <w:rsid w:val="005B370E"/>
    <w:rsid w:val="005B37CB"/>
    <w:rsid w:val="005B3C5B"/>
    <w:rsid w:val="005B42EC"/>
    <w:rsid w:val="005B45F7"/>
    <w:rsid w:val="005B4635"/>
    <w:rsid w:val="005B4636"/>
    <w:rsid w:val="005B46BA"/>
    <w:rsid w:val="005B4801"/>
    <w:rsid w:val="005B4DB9"/>
    <w:rsid w:val="005B4E90"/>
    <w:rsid w:val="005B50FD"/>
    <w:rsid w:val="005B5262"/>
    <w:rsid w:val="005B57FB"/>
    <w:rsid w:val="005B5CB0"/>
    <w:rsid w:val="005B5CED"/>
    <w:rsid w:val="005B5E63"/>
    <w:rsid w:val="005B5EE7"/>
    <w:rsid w:val="005B5F6E"/>
    <w:rsid w:val="005B5FE9"/>
    <w:rsid w:val="005B642D"/>
    <w:rsid w:val="005B65A5"/>
    <w:rsid w:val="005B6950"/>
    <w:rsid w:val="005B6AF4"/>
    <w:rsid w:val="005B6D7D"/>
    <w:rsid w:val="005B6D9A"/>
    <w:rsid w:val="005B6E9F"/>
    <w:rsid w:val="005B6ED0"/>
    <w:rsid w:val="005B74BE"/>
    <w:rsid w:val="005B79AA"/>
    <w:rsid w:val="005B7B7A"/>
    <w:rsid w:val="005B7C60"/>
    <w:rsid w:val="005B7CA5"/>
    <w:rsid w:val="005B7CAF"/>
    <w:rsid w:val="005B7D5E"/>
    <w:rsid w:val="005B7E77"/>
    <w:rsid w:val="005C008C"/>
    <w:rsid w:val="005C009C"/>
    <w:rsid w:val="005C01DA"/>
    <w:rsid w:val="005C0211"/>
    <w:rsid w:val="005C0330"/>
    <w:rsid w:val="005C03A8"/>
    <w:rsid w:val="005C0474"/>
    <w:rsid w:val="005C061C"/>
    <w:rsid w:val="005C089F"/>
    <w:rsid w:val="005C08F9"/>
    <w:rsid w:val="005C09CA"/>
    <w:rsid w:val="005C0CB8"/>
    <w:rsid w:val="005C0F4F"/>
    <w:rsid w:val="005C0F81"/>
    <w:rsid w:val="005C119C"/>
    <w:rsid w:val="005C12B1"/>
    <w:rsid w:val="005C1377"/>
    <w:rsid w:val="005C1536"/>
    <w:rsid w:val="005C1A0B"/>
    <w:rsid w:val="005C1A3D"/>
    <w:rsid w:val="005C1BBE"/>
    <w:rsid w:val="005C1ECF"/>
    <w:rsid w:val="005C1EFE"/>
    <w:rsid w:val="005C2022"/>
    <w:rsid w:val="005C2440"/>
    <w:rsid w:val="005C2884"/>
    <w:rsid w:val="005C296A"/>
    <w:rsid w:val="005C2ACF"/>
    <w:rsid w:val="005C2BBC"/>
    <w:rsid w:val="005C2C6A"/>
    <w:rsid w:val="005C3382"/>
    <w:rsid w:val="005C3537"/>
    <w:rsid w:val="005C3956"/>
    <w:rsid w:val="005C3A96"/>
    <w:rsid w:val="005C405C"/>
    <w:rsid w:val="005C424A"/>
    <w:rsid w:val="005C43C0"/>
    <w:rsid w:val="005C47D0"/>
    <w:rsid w:val="005C4AC2"/>
    <w:rsid w:val="005C4D50"/>
    <w:rsid w:val="005C4D92"/>
    <w:rsid w:val="005C4F15"/>
    <w:rsid w:val="005C4FC2"/>
    <w:rsid w:val="005C4FDA"/>
    <w:rsid w:val="005C527B"/>
    <w:rsid w:val="005C52C9"/>
    <w:rsid w:val="005C530F"/>
    <w:rsid w:val="005C5620"/>
    <w:rsid w:val="005C596E"/>
    <w:rsid w:val="005C5982"/>
    <w:rsid w:val="005C5E34"/>
    <w:rsid w:val="005C6010"/>
    <w:rsid w:val="005C60FF"/>
    <w:rsid w:val="005C61D5"/>
    <w:rsid w:val="005C622E"/>
    <w:rsid w:val="005C64B2"/>
    <w:rsid w:val="005C65F2"/>
    <w:rsid w:val="005C6B93"/>
    <w:rsid w:val="005C6B97"/>
    <w:rsid w:val="005C6C68"/>
    <w:rsid w:val="005C6CD3"/>
    <w:rsid w:val="005C6CE1"/>
    <w:rsid w:val="005C6FE9"/>
    <w:rsid w:val="005C71BD"/>
    <w:rsid w:val="005C74D5"/>
    <w:rsid w:val="005C754C"/>
    <w:rsid w:val="005C7A20"/>
    <w:rsid w:val="005C7A3A"/>
    <w:rsid w:val="005C7C13"/>
    <w:rsid w:val="005C7C75"/>
    <w:rsid w:val="005C7D95"/>
    <w:rsid w:val="005C7E17"/>
    <w:rsid w:val="005D08EC"/>
    <w:rsid w:val="005D0903"/>
    <w:rsid w:val="005D0A60"/>
    <w:rsid w:val="005D0ACA"/>
    <w:rsid w:val="005D0CE3"/>
    <w:rsid w:val="005D14F0"/>
    <w:rsid w:val="005D18C1"/>
    <w:rsid w:val="005D18D2"/>
    <w:rsid w:val="005D18D5"/>
    <w:rsid w:val="005D1ED6"/>
    <w:rsid w:val="005D1FF1"/>
    <w:rsid w:val="005D2566"/>
    <w:rsid w:val="005D2A0C"/>
    <w:rsid w:val="005D2B53"/>
    <w:rsid w:val="005D2BC3"/>
    <w:rsid w:val="005D2E5E"/>
    <w:rsid w:val="005D2F1C"/>
    <w:rsid w:val="005D2FAB"/>
    <w:rsid w:val="005D340A"/>
    <w:rsid w:val="005D3818"/>
    <w:rsid w:val="005D3918"/>
    <w:rsid w:val="005D3A8B"/>
    <w:rsid w:val="005D4314"/>
    <w:rsid w:val="005D4390"/>
    <w:rsid w:val="005D46DC"/>
    <w:rsid w:val="005D4824"/>
    <w:rsid w:val="005D49FE"/>
    <w:rsid w:val="005D4C72"/>
    <w:rsid w:val="005D4D87"/>
    <w:rsid w:val="005D4E6F"/>
    <w:rsid w:val="005D4E92"/>
    <w:rsid w:val="005D4EE4"/>
    <w:rsid w:val="005D5211"/>
    <w:rsid w:val="005D52AE"/>
    <w:rsid w:val="005D54A5"/>
    <w:rsid w:val="005D55E8"/>
    <w:rsid w:val="005D55F4"/>
    <w:rsid w:val="005D5D18"/>
    <w:rsid w:val="005D5D49"/>
    <w:rsid w:val="005D5E85"/>
    <w:rsid w:val="005D5F13"/>
    <w:rsid w:val="005D6008"/>
    <w:rsid w:val="005D627A"/>
    <w:rsid w:val="005D66E9"/>
    <w:rsid w:val="005D6A56"/>
    <w:rsid w:val="005D6B6F"/>
    <w:rsid w:val="005D6CCF"/>
    <w:rsid w:val="005D6E8F"/>
    <w:rsid w:val="005D6FFF"/>
    <w:rsid w:val="005D734C"/>
    <w:rsid w:val="005D7837"/>
    <w:rsid w:val="005D78EE"/>
    <w:rsid w:val="005D7E60"/>
    <w:rsid w:val="005E0899"/>
    <w:rsid w:val="005E0CDA"/>
    <w:rsid w:val="005E0D1C"/>
    <w:rsid w:val="005E1207"/>
    <w:rsid w:val="005E1230"/>
    <w:rsid w:val="005E1341"/>
    <w:rsid w:val="005E16E1"/>
    <w:rsid w:val="005E1A42"/>
    <w:rsid w:val="005E1BFF"/>
    <w:rsid w:val="005E1F55"/>
    <w:rsid w:val="005E231A"/>
    <w:rsid w:val="005E2751"/>
    <w:rsid w:val="005E28A6"/>
    <w:rsid w:val="005E2BC0"/>
    <w:rsid w:val="005E2FCC"/>
    <w:rsid w:val="005E31F1"/>
    <w:rsid w:val="005E3295"/>
    <w:rsid w:val="005E33E4"/>
    <w:rsid w:val="005E3934"/>
    <w:rsid w:val="005E3A9E"/>
    <w:rsid w:val="005E4033"/>
    <w:rsid w:val="005E410C"/>
    <w:rsid w:val="005E413F"/>
    <w:rsid w:val="005E482F"/>
    <w:rsid w:val="005E484E"/>
    <w:rsid w:val="005E4885"/>
    <w:rsid w:val="005E4903"/>
    <w:rsid w:val="005E4E90"/>
    <w:rsid w:val="005E50D8"/>
    <w:rsid w:val="005E5270"/>
    <w:rsid w:val="005E53D9"/>
    <w:rsid w:val="005E5A2C"/>
    <w:rsid w:val="005E5BE8"/>
    <w:rsid w:val="005E5C76"/>
    <w:rsid w:val="005E5FA9"/>
    <w:rsid w:val="005E602B"/>
    <w:rsid w:val="005E646B"/>
    <w:rsid w:val="005E6923"/>
    <w:rsid w:val="005E6B73"/>
    <w:rsid w:val="005E6E82"/>
    <w:rsid w:val="005E73AE"/>
    <w:rsid w:val="005E745A"/>
    <w:rsid w:val="005E748F"/>
    <w:rsid w:val="005E76BE"/>
    <w:rsid w:val="005E7810"/>
    <w:rsid w:val="005E7A08"/>
    <w:rsid w:val="005E7AF0"/>
    <w:rsid w:val="005E7D75"/>
    <w:rsid w:val="005E7F7B"/>
    <w:rsid w:val="005F02B8"/>
    <w:rsid w:val="005F0561"/>
    <w:rsid w:val="005F058A"/>
    <w:rsid w:val="005F0893"/>
    <w:rsid w:val="005F0957"/>
    <w:rsid w:val="005F0A47"/>
    <w:rsid w:val="005F0F0C"/>
    <w:rsid w:val="005F10F3"/>
    <w:rsid w:val="005F1126"/>
    <w:rsid w:val="005F1504"/>
    <w:rsid w:val="005F18A7"/>
    <w:rsid w:val="005F1929"/>
    <w:rsid w:val="005F1FFE"/>
    <w:rsid w:val="005F2484"/>
    <w:rsid w:val="005F2B0B"/>
    <w:rsid w:val="005F2C5B"/>
    <w:rsid w:val="005F2D21"/>
    <w:rsid w:val="005F2F2B"/>
    <w:rsid w:val="005F2FEA"/>
    <w:rsid w:val="005F35DC"/>
    <w:rsid w:val="005F35F7"/>
    <w:rsid w:val="005F36C3"/>
    <w:rsid w:val="005F394A"/>
    <w:rsid w:val="005F3A5B"/>
    <w:rsid w:val="005F3AE4"/>
    <w:rsid w:val="005F3CE7"/>
    <w:rsid w:val="005F4128"/>
    <w:rsid w:val="005F41A7"/>
    <w:rsid w:val="005F4472"/>
    <w:rsid w:val="005F44A9"/>
    <w:rsid w:val="005F44AF"/>
    <w:rsid w:val="005F44FE"/>
    <w:rsid w:val="005F49F8"/>
    <w:rsid w:val="005F4AB3"/>
    <w:rsid w:val="005F4BAE"/>
    <w:rsid w:val="005F562F"/>
    <w:rsid w:val="005F5868"/>
    <w:rsid w:val="005F5B76"/>
    <w:rsid w:val="005F5B81"/>
    <w:rsid w:val="005F5C18"/>
    <w:rsid w:val="005F5D00"/>
    <w:rsid w:val="005F5DDD"/>
    <w:rsid w:val="005F5DF9"/>
    <w:rsid w:val="005F6054"/>
    <w:rsid w:val="005F63EC"/>
    <w:rsid w:val="005F6477"/>
    <w:rsid w:val="005F657C"/>
    <w:rsid w:val="005F66E1"/>
    <w:rsid w:val="005F6C06"/>
    <w:rsid w:val="005F6C66"/>
    <w:rsid w:val="005F6D91"/>
    <w:rsid w:val="005F6E98"/>
    <w:rsid w:val="005F6ED6"/>
    <w:rsid w:val="005F6FBA"/>
    <w:rsid w:val="005F70BA"/>
    <w:rsid w:val="005F7175"/>
    <w:rsid w:val="005F748C"/>
    <w:rsid w:val="005F7F22"/>
    <w:rsid w:val="005F7F9C"/>
    <w:rsid w:val="00600051"/>
    <w:rsid w:val="0060027F"/>
    <w:rsid w:val="00600434"/>
    <w:rsid w:val="006004F4"/>
    <w:rsid w:val="00600579"/>
    <w:rsid w:val="00600635"/>
    <w:rsid w:val="006007E5"/>
    <w:rsid w:val="00600992"/>
    <w:rsid w:val="00600AE2"/>
    <w:rsid w:val="00600D53"/>
    <w:rsid w:val="00600F05"/>
    <w:rsid w:val="00601026"/>
    <w:rsid w:val="0060104B"/>
    <w:rsid w:val="0060105F"/>
    <w:rsid w:val="0060115F"/>
    <w:rsid w:val="00601480"/>
    <w:rsid w:val="0060154C"/>
    <w:rsid w:val="006015E2"/>
    <w:rsid w:val="00601702"/>
    <w:rsid w:val="00601B05"/>
    <w:rsid w:val="00601CAB"/>
    <w:rsid w:val="00601D79"/>
    <w:rsid w:val="00601E58"/>
    <w:rsid w:val="00601F7F"/>
    <w:rsid w:val="0060241A"/>
    <w:rsid w:val="0060271A"/>
    <w:rsid w:val="006029D7"/>
    <w:rsid w:val="00602A6E"/>
    <w:rsid w:val="00602D72"/>
    <w:rsid w:val="00602DC3"/>
    <w:rsid w:val="00602F1C"/>
    <w:rsid w:val="006038A1"/>
    <w:rsid w:val="00603A78"/>
    <w:rsid w:val="00603FC5"/>
    <w:rsid w:val="00604028"/>
    <w:rsid w:val="006042E7"/>
    <w:rsid w:val="006044F1"/>
    <w:rsid w:val="006045B5"/>
    <w:rsid w:val="0060485A"/>
    <w:rsid w:val="00604876"/>
    <w:rsid w:val="006048BE"/>
    <w:rsid w:val="00604A8A"/>
    <w:rsid w:val="00604D8F"/>
    <w:rsid w:val="00604F1F"/>
    <w:rsid w:val="0060542C"/>
    <w:rsid w:val="00605559"/>
    <w:rsid w:val="0060557C"/>
    <w:rsid w:val="00605A20"/>
    <w:rsid w:val="00605A6A"/>
    <w:rsid w:val="00605A99"/>
    <w:rsid w:val="00605B96"/>
    <w:rsid w:val="00605D90"/>
    <w:rsid w:val="00605DF2"/>
    <w:rsid w:val="00605E9D"/>
    <w:rsid w:val="00605F4F"/>
    <w:rsid w:val="00606001"/>
    <w:rsid w:val="00606097"/>
    <w:rsid w:val="0060628B"/>
    <w:rsid w:val="006063A3"/>
    <w:rsid w:val="00606420"/>
    <w:rsid w:val="006064A7"/>
    <w:rsid w:val="006064CB"/>
    <w:rsid w:val="00606737"/>
    <w:rsid w:val="0060674E"/>
    <w:rsid w:val="00606C2A"/>
    <w:rsid w:val="00606FF4"/>
    <w:rsid w:val="00607161"/>
    <w:rsid w:val="006071E7"/>
    <w:rsid w:val="006076D8"/>
    <w:rsid w:val="006078F4"/>
    <w:rsid w:val="00607940"/>
    <w:rsid w:val="00607BA6"/>
    <w:rsid w:val="00607F07"/>
    <w:rsid w:val="00610101"/>
    <w:rsid w:val="006101FE"/>
    <w:rsid w:val="0061036B"/>
    <w:rsid w:val="00610434"/>
    <w:rsid w:val="006104DB"/>
    <w:rsid w:val="006106A7"/>
    <w:rsid w:val="0061094C"/>
    <w:rsid w:val="006109D5"/>
    <w:rsid w:val="006109D6"/>
    <w:rsid w:val="00610B22"/>
    <w:rsid w:val="00610E9B"/>
    <w:rsid w:val="00610FCB"/>
    <w:rsid w:val="00611271"/>
    <w:rsid w:val="0061146D"/>
    <w:rsid w:val="00611796"/>
    <w:rsid w:val="006117E0"/>
    <w:rsid w:val="006118E1"/>
    <w:rsid w:val="00611958"/>
    <w:rsid w:val="00611BE2"/>
    <w:rsid w:val="00611D9E"/>
    <w:rsid w:val="00611E8A"/>
    <w:rsid w:val="00611FFD"/>
    <w:rsid w:val="00612184"/>
    <w:rsid w:val="00612394"/>
    <w:rsid w:val="00612460"/>
    <w:rsid w:val="006124A1"/>
    <w:rsid w:val="006127A2"/>
    <w:rsid w:val="00612861"/>
    <w:rsid w:val="006129C9"/>
    <w:rsid w:val="00612BE8"/>
    <w:rsid w:val="00612D0F"/>
    <w:rsid w:val="00612E14"/>
    <w:rsid w:val="00612E74"/>
    <w:rsid w:val="0061300D"/>
    <w:rsid w:val="006130F3"/>
    <w:rsid w:val="00613121"/>
    <w:rsid w:val="0061336F"/>
    <w:rsid w:val="0061367D"/>
    <w:rsid w:val="006139E3"/>
    <w:rsid w:val="00613A3D"/>
    <w:rsid w:val="00613B25"/>
    <w:rsid w:val="00613B37"/>
    <w:rsid w:val="00613E26"/>
    <w:rsid w:val="0061440C"/>
    <w:rsid w:val="006144E1"/>
    <w:rsid w:val="006145BE"/>
    <w:rsid w:val="00614806"/>
    <w:rsid w:val="006148C4"/>
    <w:rsid w:val="00614957"/>
    <w:rsid w:val="00614DF3"/>
    <w:rsid w:val="00614EF9"/>
    <w:rsid w:val="006152EB"/>
    <w:rsid w:val="0061566A"/>
    <w:rsid w:val="00615A04"/>
    <w:rsid w:val="00615B04"/>
    <w:rsid w:val="00615BAE"/>
    <w:rsid w:val="00615CE8"/>
    <w:rsid w:val="00615E6F"/>
    <w:rsid w:val="00616661"/>
    <w:rsid w:val="00616A0D"/>
    <w:rsid w:val="00616B13"/>
    <w:rsid w:val="00616C5C"/>
    <w:rsid w:val="006171E0"/>
    <w:rsid w:val="00617764"/>
    <w:rsid w:val="006178CC"/>
    <w:rsid w:val="00617ACE"/>
    <w:rsid w:val="00617B9D"/>
    <w:rsid w:val="00617C14"/>
    <w:rsid w:val="00617D62"/>
    <w:rsid w:val="00617D6C"/>
    <w:rsid w:val="00617DB8"/>
    <w:rsid w:val="00617E5E"/>
    <w:rsid w:val="00617E6E"/>
    <w:rsid w:val="00617ED0"/>
    <w:rsid w:val="00620130"/>
    <w:rsid w:val="006203BF"/>
    <w:rsid w:val="006203DC"/>
    <w:rsid w:val="006207EF"/>
    <w:rsid w:val="00620877"/>
    <w:rsid w:val="00620B3F"/>
    <w:rsid w:val="00620B67"/>
    <w:rsid w:val="00620C4E"/>
    <w:rsid w:val="00620DD0"/>
    <w:rsid w:val="00620EBA"/>
    <w:rsid w:val="00620FC5"/>
    <w:rsid w:val="00620FD3"/>
    <w:rsid w:val="00621079"/>
    <w:rsid w:val="0062117B"/>
    <w:rsid w:val="0062120D"/>
    <w:rsid w:val="0062138F"/>
    <w:rsid w:val="00621929"/>
    <w:rsid w:val="00621A55"/>
    <w:rsid w:val="00621BB3"/>
    <w:rsid w:val="00621C2C"/>
    <w:rsid w:val="00621C5A"/>
    <w:rsid w:val="00621D09"/>
    <w:rsid w:val="00621EEA"/>
    <w:rsid w:val="00621F7A"/>
    <w:rsid w:val="00622019"/>
    <w:rsid w:val="006225EB"/>
    <w:rsid w:val="0062261A"/>
    <w:rsid w:val="00622A21"/>
    <w:rsid w:val="00622E27"/>
    <w:rsid w:val="00622FB6"/>
    <w:rsid w:val="00623506"/>
    <w:rsid w:val="00623592"/>
    <w:rsid w:val="0062393A"/>
    <w:rsid w:val="00623A68"/>
    <w:rsid w:val="00623CF1"/>
    <w:rsid w:val="00623DB2"/>
    <w:rsid w:val="00623DD8"/>
    <w:rsid w:val="00623F12"/>
    <w:rsid w:val="0062400A"/>
    <w:rsid w:val="00624089"/>
    <w:rsid w:val="00624432"/>
    <w:rsid w:val="00624553"/>
    <w:rsid w:val="00624605"/>
    <w:rsid w:val="00624631"/>
    <w:rsid w:val="00624649"/>
    <w:rsid w:val="00624766"/>
    <w:rsid w:val="006249CC"/>
    <w:rsid w:val="00624AA4"/>
    <w:rsid w:val="006252BE"/>
    <w:rsid w:val="006252D5"/>
    <w:rsid w:val="006255A2"/>
    <w:rsid w:val="00625641"/>
    <w:rsid w:val="00625820"/>
    <w:rsid w:val="00625839"/>
    <w:rsid w:val="006258DA"/>
    <w:rsid w:val="00625A75"/>
    <w:rsid w:val="00625B05"/>
    <w:rsid w:val="00625B0D"/>
    <w:rsid w:val="00625B37"/>
    <w:rsid w:val="00625CE1"/>
    <w:rsid w:val="00625F07"/>
    <w:rsid w:val="006260A1"/>
    <w:rsid w:val="006263A6"/>
    <w:rsid w:val="00626572"/>
    <w:rsid w:val="00626595"/>
    <w:rsid w:val="006265EC"/>
    <w:rsid w:val="00626698"/>
    <w:rsid w:val="006266BA"/>
    <w:rsid w:val="006268B8"/>
    <w:rsid w:val="00626A86"/>
    <w:rsid w:val="00626CAA"/>
    <w:rsid w:val="00626F14"/>
    <w:rsid w:val="00626FBC"/>
    <w:rsid w:val="0062734D"/>
    <w:rsid w:val="0062751C"/>
    <w:rsid w:val="0062755F"/>
    <w:rsid w:val="00627964"/>
    <w:rsid w:val="00627FA9"/>
    <w:rsid w:val="00630091"/>
    <w:rsid w:val="00630178"/>
    <w:rsid w:val="00630225"/>
    <w:rsid w:val="00630251"/>
    <w:rsid w:val="00630682"/>
    <w:rsid w:val="00630A74"/>
    <w:rsid w:val="00630F74"/>
    <w:rsid w:val="006313FE"/>
    <w:rsid w:val="00631417"/>
    <w:rsid w:val="00631B55"/>
    <w:rsid w:val="00631CB3"/>
    <w:rsid w:val="006322AE"/>
    <w:rsid w:val="006323FE"/>
    <w:rsid w:val="00632679"/>
    <w:rsid w:val="006327F1"/>
    <w:rsid w:val="006328D1"/>
    <w:rsid w:val="006328D8"/>
    <w:rsid w:val="00632CAC"/>
    <w:rsid w:val="00632D03"/>
    <w:rsid w:val="00632DA4"/>
    <w:rsid w:val="00632DAA"/>
    <w:rsid w:val="00632DFB"/>
    <w:rsid w:val="00632FB0"/>
    <w:rsid w:val="00633228"/>
    <w:rsid w:val="00633463"/>
    <w:rsid w:val="006334CF"/>
    <w:rsid w:val="00633A1D"/>
    <w:rsid w:val="00633A72"/>
    <w:rsid w:val="00633B80"/>
    <w:rsid w:val="00633BAC"/>
    <w:rsid w:val="00633CED"/>
    <w:rsid w:val="00633D25"/>
    <w:rsid w:val="00634028"/>
    <w:rsid w:val="00634246"/>
    <w:rsid w:val="00634295"/>
    <w:rsid w:val="006342D2"/>
    <w:rsid w:val="00634516"/>
    <w:rsid w:val="006346F6"/>
    <w:rsid w:val="006349C2"/>
    <w:rsid w:val="00634A22"/>
    <w:rsid w:val="00634C89"/>
    <w:rsid w:val="00634F29"/>
    <w:rsid w:val="00635093"/>
    <w:rsid w:val="0063517D"/>
    <w:rsid w:val="0063537F"/>
    <w:rsid w:val="0063546C"/>
    <w:rsid w:val="00635575"/>
    <w:rsid w:val="006357C6"/>
    <w:rsid w:val="006358BF"/>
    <w:rsid w:val="00635F58"/>
    <w:rsid w:val="00636115"/>
    <w:rsid w:val="00636236"/>
    <w:rsid w:val="006365E3"/>
    <w:rsid w:val="00636921"/>
    <w:rsid w:val="0063695D"/>
    <w:rsid w:val="00636A39"/>
    <w:rsid w:val="00636B11"/>
    <w:rsid w:val="00636DC5"/>
    <w:rsid w:val="00636DD1"/>
    <w:rsid w:val="00636E39"/>
    <w:rsid w:val="00636F3F"/>
    <w:rsid w:val="00636F8F"/>
    <w:rsid w:val="006372C0"/>
    <w:rsid w:val="006372F1"/>
    <w:rsid w:val="00637307"/>
    <w:rsid w:val="00637614"/>
    <w:rsid w:val="006376DE"/>
    <w:rsid w:val="006377CE"/>
    <w:rsid w:val="00637843"/>
    <w:rsid w:val="0063785C"/>
    <w:rsid w:val="00637D6E"/>
    <w:rsid w:val="00637E67"/>
    <w:rsid w:val="00637F7A"/>
    <w:rsid w:val="00640106"/>
    <w:rsid w:val="00640452"/>
    <w:rsid w:val="0064083C"/>
    <w:rsid w:val="006408F2"/>
    <w:rsid w:val="00640ACF"/>
    <w:rsid w:val="00640B18"/>
    <w:rsid w:val="00640C96"/>
    <w:rsid w:val="0064130B"/>
    <w:rsid w:val="0064156F"/>
    <w:rsid w:val="006418EC"/>
    <w:rsid w:val="00641C29"/>
    <w:rsid w:val="00641C36"/>
    <w:rsid w:val="00641E07"/>
    <w:rsid w:val="00641E5F"/>
    <w:rsid w:val="00641EAF"/>
    <w:rsid w:val="00641EC4"/>
    <w:rsid w:val="00641F25"/>
    <w:rsid w:val="00641F4E"/>
    <w:rsid w:val="00642013"/>
    <w:rsid w:val="006422F3"/>
    <w:rsid w:val="00642363"/>
    <w:rsid w:val="00642446"/>
    <w:rsid w:val="006424E4"/>
    <w:rsid w:val="00642677"/>
    <w:rsid w:val="00642733"/>
    <w:rsid w:val="00642E22"/>
    <w:rsid w:val="00643095"/>
    <w:rsid w:val="00643194"/>
    <w:rsid w:val="00643326"/>
    <w:rsid w:val="00643436"/>
    <w:rsid w:val="006436E1"/>
    <w:rsid w:val="00643875"/>
    <w:rsid w:val="00643883"/>
    <w:rsid w:val="00643F51"/>
    <w:rsid w:val="00643FEC"/>
    <w:rsid w:val="00643FF7"/>
    <w:rsid w:val="0064458C"/>
    <w:rsid w:val="00644812"/>
    <w:rsid w:val="00644BA6"/>
    <w:rsid w:val="00645379"/>
    <w:rsid w:val="006453DD"/>
    <w:rsid w:val="0064547B"/>
    <w:rsid w:val="0064566D"/>
    <w:rsid w:val="006457DA"/>
    <w:rsid w:val="006459BF"/>
    <w:rsid w:val="00645A17"/>
    <w:rsid w:val="00645A40"/>
    <w:rsid w:val="00645BEA"/>
    <w:rsid w:val="00645D9F"/>
    <w:rsid w:val="0064602A"/>
    <w:rsid w:val="00646296"/>
    <w:rsid w:val="0064697C"/>
    <w:rsid w:val="00646BDF"/>
    <w:rsid w:val="006476F8"/>
    <w:rsid w:val="00647A70"/>
    <w:rsid w:val="00647CD3"/>
    <w:rsid w:val="00647E74"/>
    <w:rsid w:val="00647EC3"/>
    <w:rsid w:val="00647F30"/>
    <w:rsid w:val="0065033D"/>
    <w:rsid w:val="00650368"/>
    <w:rsid w:val="0065080D"/>
    <w:rsid w:val="00650BF3"/>
    <w:rsid w:val="00650C99"/>
    <w:rsid w:val="00651779"/>
    <w:rsid w:val="006517CD"/>
    <w:rsid w:val="00651A83"/>
    <w:rsid w:val="00651B69"/>
    <w:rsid w:val="00651CFE"/>
    <w:rsid w:val="00651D02"/>
    <w:rsid w:val="006520CD"/>
    <w:rsid w:val="00652475"/>
    <w:rsid w:val="006525CD"/>
    <w:rsid w:val="00652974"/>
    <w:rsid w:val="00652A07"/>
    <w:rsid w:val="00652D54"/>
    <w:rsid w:val="00652E44"/>
    <w:rsid w:val="0065317F"/>
    <w:rsid w:val="0065334C"/>
    <w:rsid w:val="0065351B"/>
    <w:rsid w:val="0065357A"/>
    <w:rsid w:val="006537CD"/>
    <w:rsid w:val="00653902"/>
    <w:rsid w:val="00653957"/>
    <w:rsid w:val="006539CD"/>
    <w:rsid w:val="00653BD6"/>
    <w:rsid w:val="00653D93"/>
    <w:rsid w:val="006543B1"/>
    <w:rsid w:val="00654532"/>
    <w:rsid w:val="00654535"/>
    <w:rsid w:val="00654640"/>
    <w:rsid w:val="00654BCD"/>
    <w:rsid w:val="00654C48"/>
    <w:rsid w:val="006554F5"/>
    <w:rsid w:val="0065585B"/>
    <w:rsid w:val="00655A5D"/>
    <w:rsid w:val="00655CAC"/>
    <w:rsid w:val="00655D33"/>
    <w:rsid w:val="00655DFA"/>
    <w:rsid w:val="00656247"/>
    <w:rsid w:val="00656299"/>
    <w:rsid w:val="00656624"/>
    <w:rsid w:val="006567CC"/>
    <w:rsid w:val="006568E4"/>
    <w:rsid w:val="006569C3"/>
    <w:rsid w:val="006569FD"/>
    <w:rsid w:val="00656C34"/>
    <w:rsid w:val="00657406"/>
    <w:rsid w:val="0065749B"/>
    <w:rsid w:val="00657581"/>
    <w:rsid w:val="00657643"/>
    <w:rsid w:val="00657679"/>
    <w:rsid w:val="00657729"/>
    <w:rsid w:val="00657C42"/>
    <w:rsid w:val="00660752"/>
    <w:rsid w:val="0066082B"/>
    <w:rsid w:val="00660BC3"/>
    <w:rsid w:val="00660D8D"/>
    <w:rsid w:val="00660FF0"/>
    <w:rsid w:val="0066102B"/>
    <w:rsid w:val="006611FC"/>
    <w:rsid w:val="006612CD"/>
    <w:rsid w:val="00661557"/>
    <w:rsid w:val="00661AD0"/>
    <w:rsid w:val="00661B26"/>
    <w:rsid w:val="00661C6E"/>
    <w:rsid w:val="00661DB8"/>
    <w:rsid w:val="0066209E"/>
    <w:rsid w:val="006621AB"/>
    <w:rsid w:val="006621D0"/>
    <w:rsid w:val="00662586"/>
    <w:rsid w:val="006626FF"/>
    <w:rsid w:val="006627FD"/>
    <w:rsid w:val="0066291A"/>
    <w:rsid w:val="00662A83"/>
    <w:rsid w:val="00662B5D"/>
    <w:rsid w:val="00662BD9"/>
    <w:rsid w:val="00662E1E"/>
    <w:rsid w:val="00663023"/>
    <w:rsid w:val="006634C2"/>
    <w:rsid w:val="00663A0F"/>
    <w:rsid w:val="00663AA0"/>
    <w:rsid w:val="00663AE4"/>
    <w:rsid w:val="00663E62"/>
    <w:rsid w:val="00664317"/>
    <w:rsid w:val="00664373"/>
    <w:rsid w:val="006645CE"/>
    <w:rsid w:val="006648CD"/>
    <w:rsid w:val="0066490B"/>
    <w:rsid w:val="00664BC2"/>
    <w:rsid w:val="00664BD1"/>
    <w:rsid w:val="00664CF8"/>
    <w:rsid w:val="00664FFE"/>
    <w:rsid w:val="006650DC"/>
    <w:rsid w:val="006652A5"/>
    <w:rsid w:val="0066539F"/>
    <w:rsid w:val="0066552E"/>
    <w:rsid w:val="006655A6"/>
    <w:rsid w:val="00665881"/>
    <w:rsid w:val="00665ACD"/>
    <w:rsid w:val="00665BBD"/>
    <w:rsid w:val="00665BF1"/>
    <w:rsid w:val="00665E1F"/>
    <w:rsid w:val="00665F21"/>
    <w:rsid w:val="00665FB5"/>
    <w:rsid w:val="0066605F"/>
    <w:rsid w:val="00666216"/>
    <w:rsid w:val="00666366"/>
    <w:rsid w:val="006663DB"/>
    <w:rsid w:val="00666611"/>
    <w:rsid w:val="00666803"/>
    <w:rsid w:val="00666C17"/>
    <w:rsid w:val="00666D82"/>
    <w:rsid w:val="00666E64"/>
    <w:rsid w:val="00667029"/>
    <w:rsid w:val="00667153"/>
    <w:rsid w:val="006673C8"/>
    <w:rsid w:val="006673FA"/>
    <w:rsid w:val="0066764F"/>
    <w:rsid w:val="0066775F"/>
    <w:rsid w:val="00667ABF"/>
    <w:rsid w:val="00667BFC"/>
    <w:rsid w:val="00667D4A"/>
    <w:rsid w:val="00667E48"/>
    <w:rsid w:val="00667EAA"/>
    <w:rsid w:val="006708E4"/>
    <w:rsid w:val="00670C33"/>
    <w:rsid w:val="00671209"/>
    <w:rsid w:val="00671404"/>
    <w:rsid w:val="00671A38"/>
    <w:rsid w:val="00671FF3"/>
    <w:rsid w:val="0067210F"/>
    <w:rsid w:val="006727B3"/>
    <w:rsid w:val="00673210"/>
    <w:rsid w:val="00673455"/>
    <w:rsid w:val="00673636"/>
    <w:rsid w:val="00673C55"/>
    <w:rsid w:val="00673C64"/>
    <w:rsid w:val="00673D83"/>
    <w:rsid w:val="006741C3"/>
    <w:rsid w:val="006741F5"/>
    <w:rsid w:val="00674470"/>
    <w:rsid w:val="00674542"/>
    <w:rsid w:val="00674602"/>
    <w:rsid w:val="0067461D"/>
    <w:rsid w:val="00674674"/>
    <w:rsid w:val="00674AD0"/>
    <w:rsid w:val="00674C5D"/>
    <w:rsid w:val="00674D96"/>
    <w:rsid w:val="00674DE3"/>
    <w:rsid w:val="00674F2C"/>
    <w:rsid w:val="00674F9F"/>
    <w:rsid w:val="006753FA"/>
    <w:rsid w:val="006756B6"/>
    <w:rsid w:val="006759BE"/>
    <w:rsid w:val="00675C76"/>
    <w:rsid w:val="00675D0F"/>
    <w:rsid w:val="006760B8"/>
    <w:rsid w:val="00676128"/>
    <w:rsid w:val="0067622A"/>
    <w:rsid w:val="0067633E"/>
    <w:rsid w:val="0067656B"/>
    <w:rsid w:val="00676A29"/>
    <w:rsid w:val="00676E46"/>
    <w:rsid w:val="00676F9F"/>
    <w:rsid w:val="00677032"/>
    <w:rsid w:val="0067723E"/>
    <w:rsid w:val="00677397"/>
    <w:rsid w:val="006777F6"/>
    <w:rsid w:val="00677D80"/>
    <w:rsid w:val="00677FC7"/>
    <w:rsid w:val="0068014D"/>
    <w:rsid w:val="006801E4"/>
    <w:rsid w:val="00680213"/>
    <w:rsid w:val="00680381"/>
    <w:rsid w:val="00680738"/>
    <w:rsid w:val="00680898"/>
    <w:rsid w:val="00680C17"/>
    <w:rsid w:val="00680F5E"/>
    <w:rsid w:val="0068101F"/>
    <w:rsid w:val="0068104C"/>
    <w:rsid w:val="0068122A"/>
    <w:rsid w:val="0068124F"/>
    <w:rsid w:val="0068147B"/>
    <w:rsid w:val="006817A8"/>
    <w:rsid w:val="00681AEC"/>
    <w:rsid w:val="00681C2D"/>
    <w:rsid w:val="00681F76"/>
    <w:rsid w:val="00681F89"/>
    <w:rsid w:val="00681FA3"/>
    <w:rsid w:val="0068200E"/>
    <w:rsid w:val="006822E7"/>
    <w:rsid w:val="00682600"/>
    <w:rsid w:val="00682679"/>
    <w:rsid w:val="00682703"/>
    <w:rsid w:val="00682759"/>
    <w:rsid w:val="006827B6"/>
    <w:rsid w:val="0068292A"/>
    <w:rsid w:val="00683074"/>
    <w:rsid w:val="0068379F"/>
    <w:rsid w:val="00683941"/>
    <w:rsid w:val="00683AAC"/>
    <w:rsid w:val="00683D35"/>
    <w:rsid w:val="00683D8E"/>
    <w:rsid w:val="0068407C"/>
    <w:rsid w:val="006840AD"/>
    <w:rsid w:val="00684249"/>
    <w:rsid w:val="00684983"/>
    <w:rsid w:val="00684D95"/>
    <w:rsid w:val="00684E44"/>
    <w:rsid w:val="00685130"/>
    <w:rsid w:val="0068534B"/>
    <w:rsid w:val="0068540E"/>
    <w:rsid w:val="00685BF0"/>
    <w:rsid w:val="00685D30"/>
    <w:rsid w:val="00686165"/>
    <w:rsid w:val="00686280"/>
    <w:rsid w:val="006862D7"/>
    <w:rsid w:val="006862E1"/>
    <w:rsid w:val="00686322"/>
    <w:rsid w:val="0068644E"/>
    <w:rsid w:val="006866FC"/>
    <w:rsid w:val="00686909"/>
    <w:rsid w:val="00686B14"/>
    <w:rsid w:val="00686CB8"/>
    <w:rsid w:val="00686D5A"/>
    <w:rsid w:val="00686D65"/>
    <w:rsid w:val="006870A2"/>
    <w:rsid w:val="006873E4"/>
    <w:rsid w:val="00687443"/>
    <w:rsid w:val="006876BB"/>
    <w:rsid w:val="00687CA5"/>
    <w:rsid w:val="00687E85"/>
    <w:rsid w:val="00687ED2"/>
    <w:rsid w:val="00690238"/>
    <w:rsid w:val="006903A5"/>
    <w:rsid w:val="00690643"/>
    <w:rsid w:val="006907B4"/>
    <w:rsid w:val="00690A8A"/>
    <w:rsid w:val="00690E4D"/>
    <w:rsid w:val="00690FC7"/>
    <w:rsid w:val="006912D1"/>
    <w:rsid w:val="00691560"/>
    <w:rsid w:val="006915A9"/>
    <w:rsid w:val="00691619"/>
    <w:rsid w:val="006916F2"/>
    <w:rsid w:val="00691794"/>
    <w:rsid w:val="00691953"/>
    <w:rsid w:val="00691A2C"/>
    <w:rsid w:val="00691CD6"/>
    <w:rsid w:val="00691DDA"/>
    <w:rsid w:val="006924B2"/>
    <w:rsid w:val="0069271F"/>
    <w:rsid w:val="00692811"/>
    <w:rsid w:val="006928B7"/>
    <w:rsid w:val="00692E26"/>
    <w:rsid w:val="00693374"/>
    <w:rsid w:val="0069339E"/>
    <w:rsid w:val="006933F4"/>
    <w:rsid w:val="0069374F"/>
    <w:rsid w:val="00693DD8"/>
    <w:rsid w:val="00694156"/>
    <w:rsid w:val="00694392"/>
    <w:rsid w:val="0069443E"/>
    <w:rsid w:val="006945ED"/>
    <w:rsid w:val="006946D5"/>
    <w:rsid w:val="006949A6"/>
    <w:rsid w:val="00694A45"/>
    <w:rsid w:val="00694AE8"/>
    <w:rsid w:val="00694B6A"/>
    <w:rsid w:val="00694FAD"/>
    <w:rsid w:val="00695376"/>
    <w:rsid w:val="00695383"/>
    <w:rsid w:val="006956F7"/>
    <w:rsid w:val="00695C9F"/>
    <w:rsid w:val="00695F49"/>
    <w:rsid w:val="006961A0"/>
    <w:rsid w:val="0069659E"/>
    <w:rsid w:val="006965EB"/>
    <w:rsid w:val="00696603"/>
    <w:rsid w:val="00696739"/>
    <w:rsid w:val="00696C50"/>
    <w:rsid w:val="00696E4B"/>
    <w:rsid w:val="00697463"/>
    <w:rsid w:val="00697519"/>
    <w:rsid w:val="00697580"/>
    <w:rsid w:val="006979FE"/>
    <w:rsid w:val="00697A6C"/>
    <w:rsid w:val="00697BA1"/>
    <w:rsid w:val="00697CC5"/>
    <w:rsid w:val="00697F36"/>
    <w:rsid w:val="006A00D2"/>
    <w:rsid w:val="006A02E5"/>
    <w:rsid w:val="006A0808"/>
    <w:rsid w:val="006A0A1C"/>
    <w:rsid w:val="006A0DC4"/>
    <w:rsid w:val="006A1375"/>
    <w:rsid w:val="006A14CD"/>
    <w:rsid w:val="006A15FE"/>
    <w:rsid w:val="006A18C7"/>
    <w:rsid w:val="006A195F"/>
    <w:rsid w:val="006A1974"/>
    <w:rsid w:val="006A1DB1"/>
    <w:rsid w:val="006A1F8B"/>
    <w:rsid w:val="006A200D"/>
    <w:rsid w:val="006A203B"/>
    <w:rsid w:val="006A21CF"/>
    <w:rsid w:val="006A2288"/>
    <w:rsid w:val="006A22E8"/>
    <w:rsid w:val="006A237B"/>
    <w:rsid w:val="006A2566"/>
    <w:rsid w:val="006A25E0"/>
    <w:rsid w:val="006A261E"/>
    <w:rsid w:val="006A2683"/>
    <w:rsid w:val="006A26E6"/>
    <w:rsid w:val="006A2754"/>
    <w:rsid w:val="006A287A"/>
    <w:rsid w:val="006A297A"/>
    <w:rsid w:val="006A2CF9"/>
    <w:rsid w:val="006A2D4C"/>
    <w:rsid w:val="006A2D65"/>
    <w:rsid w:val="006A2D90"/>
    <w:rsid w:val="006A2E41"/>
    <w:rsid w:val="006A2EE0"/>
    <w:rsid w:val="006A2FA2"/>
    <w:rsid w:val="006A3013"/>
    <w:rsid w:val="006A30FD"/>
    <w:rsid w:val="006A3184"/>
    <w:rsid w:val="006A341C"/>
    <w:rsid w:val="006A363A"/>
    <w:rsid w:val="006A3760"/>
    <w:rsid w:val="006A3A7B"/>
    <w:rsid w:val="006A3A93"/>
    <w:rsid w:val="006A3B61"/>
    <w:rsid w:val="006A3DE9"/>
    <w:rsid w:val="006A3E92"/>
    <w:rsid w:val="006A406D"/>
    <w:rsid w:val="006A40A7"/>
    <w:rsid w:val="006A411B"/>
    <w:rsid w:val="006A4359"/>
    <w:rsid w:val="006A43C9"/>
    <w:rsid w:val="006A456F"/>
    <w:rsid w:val="006A4807"/>
    <w:rsid w:val="006A4A6A"/>
    <w:rsid w:val="006A4B03"/>
    <w:rsid w:val="006A4BE9"/>
    <w:rsid w:val="006A4CB0"/>
    <w:rsid w:val="006A4D0F"/>
    <w:rsid w:val="006A508D"/>
    <w:rsid w:val="006A50F7"/>
    <w:rsid w:val="006A52CA"/>
    <w:rsid w:val="006A54BB"/>
    <w:rsid w:val="006A54D9"/>
    <w:rsid w:val="006A5674"/>
    <w:rsid w:val="006A57C6"/>
    <w:rsid w:val="006A5DF7"/>
    <w:rsid w:val="006A5FBA"/>
    <w:rsid w:val="006A5FC3"/>
    <w:rsid w:val="006A60AC"/>
    <w:rsid w:val="006A6301"/>
    <w:rsid w:val="006A63BC"/>
    <w:rsid w:val="006A6486"/>
    <w:rsid w:val="006A6586"/>
    <w:rsid w:val="006A6620"/>
    <w:rsid w:val="006A667F"/>
    <w:rsid w:val="006A6A04"/>
    <w:rsid w:val="006A6A0C"/>
    <w:rsid w:val="006A6AD1"/>
    <w:rsid w:val="006A6CC3"/>
    <w:rsid w:val="006A6D16"/>
    <w:rsid w:val="006A7524"/>
    <w:rsid w:val="006A76B7"/>
    <w:rsid w:val="006A780B"/>
    <w:rsid w:val="006A79A9"/>
    <w:rsid w:val="006A7C9A"/>
    <w:rsid w:val="006B01B4"/>
    <w:rsid w:val="006B07CD"/>
    <w:rsid w:val="006B0955"/>
    <w:rsid w:val="006B0A43"/>
    <w:rsid w:val="006B0B34"/>
    <w:rsid w:val="006B0B9D"/>
    <w:rsid w:val="006B0CFB"/>
    <w:rsid w:val="006B0FE2"/>
    <w:rsid w:val="006B1110"/>
    <w:rsid w:val="006B11BF"/>
    <w:rsid w:val="006B197F"/>
    <w:rsid w:val="006B19C9"/>
    <w:rsid w:val="006B1B76"/>
    <w:rsid w:val="006B1C08"/>
    <w:rsid w:val="006B1C63"/>
    <w:rsid w:val="006B1CD2"/>
    <w:rsid w:val="006B203A"/>
    <w:rsid w:val="006B2234"/>
    <w:rsid w:val="006B2474"/>
    <w:rsid w:val="006B2BA0"/>
    <w:rsid w:val="006B2BED"/>
    <w:rsid w:val="006B2FC9"/>
    <w:rsid w:val="006B3055"/>
    <w:rsid w:val="006B32DB"/>
    <w:rsid w:val="006B339C"/>
    <w:rsid w:val="006B348F"/>
    <w:rsid w:val="006B3522"/>
    <w:rsid w:val="006B35B6"/>
    <w:rsid w:val="006B36CE"/>
    <w:rsid w:val="006B386B"/>
    <w:rsid w:val="006B3AD8"/>
    <w:rsid w:val="006B3BB7"/>
    <w:rsid w:val="006B3DAF"/>
    <w:rsid w:val="006B3DD3"/>
    <w:rsid w:val="006B3E25"/>
    <w:rsid w:val="006B3F80"/>
    <w:rsid w:val="006B40C5"/>
    <w:rsid w:val="006B4144"/>
    <w:rsid w:val="006B4730"/>
    <w:rsid w:val="006B482F"/>
    <w:rsid w:val="006B48E9"/>
    <w:rsid w:val="006B48F4"/>
    <w:rsid w:val="006B4973"/>
    <w:rsid w:val="006B49D7"/>
    <w:rsid w:val="006B4BDF"/>
    <w:rsid w:val="006B4D39"/>
    <w:rsid w:val="006B4DBD"/>
    <w:rsid w:val="006B5300"/>
    <w:rsid w:val="006B5329"/>
    <w:rsid w:val="006B59D6"/>
    <w:rsid w:val="006B5CCA"/>
    <w:rsid w:val="006B5ED1"/>
    <w:rsid w:val="006B60FC"/>
    <w:rsid w:val="006B628D"/>
    <w:rsid w:val="006B6594"/>
    <w:rsid w:val="006B671E"/>
    <w:rsid w:val="006B678C"/>
    <w:rsid w:val="006B6D1F"/>
    <w:rsid w:val="006B6DBF"/>
    <w:rsid w:val="006B73C4"/>
    <w:rsid w:val="006B7566"/>
    <w:rsid w:val="006B78D5"/>
    <w:rsid w:val="006B7A75"/>
    <w:rsid w:val="006B7C38"/>
    <w:rsid w:val="006B7E2C"/>
    <w:rsid w:val="006B7E57"/>
    <w:rsid w:val="006B7F5A"/>
    <w:rsid w:val="006C0088"/>
    <w:rsid w:val="006C03F1"/>
    <w:rsid w:val="006C046E"/>
    <w:rsid w:val="006C054F"/>
    <w:rsid w:val="006C06A4"/>
    <w:rsid w:val="006C0E9E"/>
    <w:rsid w:val="006C0ED6"/>
    <w:rsid w:val="006C0F13"/>
    <w:rsid w:val="006C1337"/>
    <w:rsid w:val="006C1472"/>
    <w:rsid w:val="006C15BB"/>
    <w:rsid w:val="006C15F5"/>
    <w:rsid w:val="006C19BC"/>
    <w:rsid w:val="006C1AB7"/>
    <w:rsid w:val="006C209E"/>
    <w:rsid w:val="006C221B"/>
    <w:rsid w:val="006C2345"/>
    <w:rsid w:val="006C2363"/>
    <w:rsid w:val="006C2436"/>
    <w:rsid w:val="006C275E"/>
    <w:rsid w:val="006C276B"/>
    <w:rsid w:val="006C2AFB"/>
    <w:rsid w:val="006C2CFA"/>
    <w:rsid w:val="006C300C"/>
    <w:rsid w:val="006C33B6"/>
    <w:rsid w:val="006C349F"/>
    <w:rsid w:val="006C3727"/>
    <w:rsid w:val="006C3937"/>
    <w:rsid w:val="006C3AFB"/>
    <w:rsid w:val="006C3B47"/>
    <w:rsid w:val="006C3C03"/>
    <w:rsid w:val="006C3DA4"/>
    <w:rsid w:val="006C4277"/>
    <w:rsid w:val="006C434E"/>
    <w:rsid w:val="006C46E2"/>
    <w:rsid w:val="006C4B0E"/>
    <w:rsid w:val="006C4BB4"/>
    <w:rsid w:val="006C4C69"/>
    <w:rsid w:val="006C4CDB"/>
    <w:rsid w:val="006C51B5"/>
    <w:rsid w:val="006C5201"/>
    <w:rsid w:val="006C5376"/>
    <w:rsid w:val="006C5383"/>
    <w:rsid w:val="006C57EE"/>
    <w:rsid w:val="006C5A13"/>
    <w:rsid w:val="006C5BAE"/>
    <w:rsid w:val="006C6080"/>
    <w:rsid w:val="006C668D"/>
    <w:rsid w:val="006C66C9"/>
    <w:rsid w:val="006C671E"/>
    <w:rsid w:val="006C6BD4"/>
    <w:rsid w:val="006C6D94"/>
    <w:rsid w:val="006C6E43"/>
    <w:rsid w:val="006C70A2"/>
    <w:rsid w:val="006C72D6"/>
    <w:rsid w:val="006C752E"/>
    <w:rsid w:val="006C794B"/>
    <w:rsid w:val="006C7ADF"/>
    <w:rsid w:val="006C7B5C"/>
    <w:rsid w:val="006C7D39"/>
    <w:rsid w:val="006C7D51"/>
    <w:rsid w:val="006C7DAA"/>
    <w:rsid w:val="006D021C"/>
    <w:rsid w:val="006D06E5"/>
    <w:rsid w:val="006D088B"/>
    <w:rsid w:val="006D0910"/>
    <w:rsid w:val="006D0A54"/>
    <w:rsid w:val="006D0CC5"/>
    <w:rsid w:val="006D0D4F"/>
    <w:rsid w:val="006D0D69"/>
    <w:rsid w:val="006D0EFA"/>
    <w:rsid w:val="006D10FB"/>
    <w:rsid w:val="006D11A2"/>
    <w:rsid w:val="006D15C1"/>
    <w:rsid w:val="006D16FA"/>
    <w:rsid w:val="006D170E"/>
    <w:rsid w:val="006D1833"/>
    <w:rsid w:val="006D1A02"/>
    <w:rsid w:val="006D1D8C"/>
    <w:rsid w:val="006D1DB2"/>
    <w:rsid w:val="006D1DFD"/>
    <w:rsid w:val="006D1E35"/>
    <w:rsid w:val="006D2052"/>
    <w:rsid w:val="006D20A0"/>
    <w:rsid w:val="006D2185"/>
    <w:rsid w:val="006D233B"/>
    <w:rsid w:val="006D2695"/>
    <w:rsid w:val="006D282A"/>
    <w:rsid w:val="006D292A"/>
    <w:rsid w:val="006D2971"/>
    <w:rsid w:val="006D2ACC"/>
    <w:rsid w:val="006D2C8C"/>
    <w:rsid w:val="006D2CA0"/>
    <w:rsid w:val="006D2E75"/>
    <w:rsid w:val="006D35AA"/>
    <w:rsid w:val="006D3901"/>
    <w:rsid w:val="006D397D"/>
    <w:rsid w:val="006D43FD"/>
    <w:rsid w:val="006D445D"/>
    <w:rsid w:val="006D4543"/>
    <w:rsid w:val="006D47A0"/>
    <w:rsid w:val="006D47BA"/>
    <w:rsid w:val="006D49BD"/>
    <w:rsid w:val="006D4FD2"/>
    <w:rsid w:val="006D5502"/>
    <w:rsid w:val="006D556C"/>
    <w:rsid w:val="006D563B"/>
    <w:rsid w:val="006D570C"/>
    <w:rsid w:val="006D5718"/>
    <w:rsid w:val="006D5A35"/>
    <w:rsid w:val="006D5B93"/>
    <w:rsid w:val="006D5EB5"/>
    <w:rsid w:val="006D5F8C"/>
    <w:rsid w:val="006D6619"/>
    <w:rsid w:val="006D6E5C"/>
    <w:rsid w:val="006D7141"/>
    <w:rsid w:val="006D731E"/>
    <w:rsid w:val="006D771D"/>
    <w:rsid w:val="006D782E"/>
    <w:rsid w:val="006D79D5"/>
    <w:rsid w:val="006D7AB2"/>
    <w:rsid w:val="006D7C21"/>
    <w:rsid w:val="006D7D57"/>
    <w:rsid w:val="006D7DE0"/>
    <w:rsid w:val="006E020F"/>
    <w:rsid w:val="006E0316"/>
    <w:rsid w:val="006E032A"/>
    <w:rsid w:val="006E059D"/>
    <w:rsid w:val="006E1A1C"/>
    <w:rsid w:val="006E2335"/>
    <w:rsid w:val="006E2419"/>
    <w:rsid w:val="006E2530"/>
    <w:rsid w:val="006E274F"/>
    <w:rsid w:val="006E29B2"/>
    <w:rsid w:val="006E2F8D"/>
    <w:rsid w:val="006E3077"/>
    <w:rsid w:val="006E3081"/>
    <w:rsid w:val="006E3122"/>
    <w:rsid w:val="006E331E"/>
    <w:rsid w:val="006E38BB"/>
    <w:rsid w:val="006E3AE4"/>
    <w:rsid w:val="006E3C67"/>
    <w:rsid w:val="006E3F1B"/>
    <w:rsid w:val="006E3F90"/>
    <w:rsid w:val="006E443B"/>
    <w:rsid w:val="006E46BF"/>
    <w:rsid w:val="006E4B75"/>
    <w:rsid w:val="006E4BED"/>
    <w:rsid w:val="006E4DA9"/>
    <w:rsid w:val="006E4DBC"/>
    <w:rsid w:val="006E4EF2"/>
    <w:rsid w:val="006E5064"/>
    <w:rsid w:val="006E563F"/>
    <w:rsid w:val="006E56C2"/>
    <w:rsid w:val="006E57E8"/>
    <w:rsid w:val="006E5B07"/>
    <w:rsid w:val="006E5B0A"/>
    <w:rsid w:val="006E6301"/>
    <w:rsid w:val="006E63E8"/>
    <w:rsid w:val="006E6511"/>
    <w:rsid w:val="006E6C6E"/>
    <w:rsid w:val="006E6FAA"/>
    <w:rsid w:val="006E71CF"/>
    <w:rsid w:val="006E7242"/>
    <w:rsid w:val="006E7691"/>
    <w:rsid w:val="006E77A8"/>
    <w:rsid w:val="006E7AF3"/>
    <w:rsid w:val="006E7C32"/>
    <w:rsid w:val="006E7D35"/>
    <w:rsid w:val="006E7F9D"/>
    <w:rsid w:val="006F02D2"/>
    <w:rsid w:val="006F0352"/>
    <w:rsid w:val="006F0490"/>
    <w:rsid w:val="006F04A1"/>
    <w:rsid w:val="006F0757"/>
    <w:rsid w:val="006F0C04"/>
    <w:rsid w:val="006F0C10"/>
    <w:rsid w:val="006F122A"/>
    <w:rsid w:val="006F12B2"/>
    <w:rsid w:val="006F1322"/>
    <w:rsid w:val="006F155C"/>
    <w:rsid w:val="006F15B5"/>
    <w:rsid w:val="006F1603"/>
    <w:rsid w:val="006F161C"/>
    <w:rsid w:val="006F1668"/>
    <w:rsid w:val="006F1805"/>
    <w:rsid w:val="006F1855"/>
    <w:rsid w:val="006F1890"/>
    <w:rsid w:val="006F190A"/>
    <w:rsid w:val="006F1B1F"/>
    <w:rsid w:val="006F1B22"/>
    <w:rsid w:val="006F1E1A"/>
    <w:rsid w:val="006F1FFD"/>
    <w:rsid w:val="006F2268"/>
    <w:rsid w:val="006F23F4"/>
    <w:rsid w:val="006F24E8"/>
    <w:rsid w:val="006F2590"/>
    <w:rsid w:val="006F26EA"/>
    <w:rsid w:val="006F293A"/>
    <w:rsid w:val="006F2E3F"/>
    <w:rsid w:val="006F3315"/>
    <w:rsid w:val="006F337B"/>
    <w:rsid w:val="006F344B"/>
    <w:rsid w:val="006F3643"/>
    <w:rsid w:val="006F36FE"/>
    <w:rsid w:val="006F371B"/>
    <w:rsid w:val="006F3ABC"/>
    <w:rsid w:val="006F3B92"/>
    <w:rsid w:val="006F3C56"/>
    <w:rsid w:val="006F3E70"/>
    <w:rsid w:val="006F3F12"/>
    <w:rsid w:val="006F4194"/>
    <w:rsid w:val="006F4404"/>
    <w:rsid w:val="006F4464"/>
    <w:rsid w:val="006F4587"/>
    <w:rsid w:val="006F45AF"/>
    <w:rsid w:val="006F469A"/>
    <w:rsid w:val="006F4777"/>
    <w:rsid w:val="006F4C0A"/>
    <w:rsid w:val="006F4D44"/>
    <w:rsid w:val="006F4EAA"/>
    <w:rsid w:val="006F514E"/>
    <w:rsid w:val="006F515E"/>
    <w:rsid w:val="006F5173"/>
    <w:rsid w:val="006F5322"/>
    <w:rsid w:val="006F5681"/>
    <w:rsid w:val="006F5766"/>
    <w:rsid w:val="006F57C0"/>
    <w:rsid w:val="006F5A07"/>
    <w:rsid w:val="006F5DF3"/>
    <w:rsid w:val="006F5E20"/>
    <w:rsid w:val="006F5EF9"/>
    <w:rsid w:val="006F65FE"/>
    <w:rsid w:val="006F66C2"/>
    <w:rsid w:val="006F6744"/>
    <w:rsid w:val="006F68FE"/>
    <w:rsid w:val="006F6CAE"/>
    <w:rsid w:val="006F6D2D"/>
    <w:rsid w:val="006F6E08"/>
    <w:rsid w:val="006F6E26"/>
    <w:rsid w:val="006F6ECB"/>
    <w:rsid w:val="006F7109"/>
    <w:rsid w:val="006F7159"/>
    <w:rsid w:val="006F73DF"/>
    <w:rsid w:val="006F7609"/>
    <w:rsid w:val="006F77F1"/>
    <w:rsid w:val="006F79E0"/>
    <w:rsid w:val="006F7B19"/>
    <w:rsid w:val="006F7B8C"/>
    <w:rsid w:val="006F7B94"/>
    <w:rsid w:val="006F7E02"/>
    <w:rsid w:val="006F7F9A"/>
    <w:rsid w:val="0070007B"/>
    <w:rsid w:val="0070012D"/>
    <w:rsid w:val="007001DE"/>
    <w:rsid w:val="00700697"/>
    <w:rsid w:val="00700B49"/>
    <w:rsid w:val="007010F5"/>
    <w:rsid w:val="007011F8"/>
    <w:rsid w:val="0070123A"/>
    <w:rsid w:val="00701346"/>
    <w:rsid w:val="007014A3"/>
    <w:rsid w:val="00701615"/>
    <w:rsid w:val="00701633"/>
    <w:rsid w:val="00701662"/>
    <w:rsid w:val="007017DD"/>
    <w:rsid w:val="0070186D"/>
    <w:rsid w:val="007018B3"/>
    <w:rsid w:val="007019F1"/>
    <w:rsid w:val="00701BDC"/>
    <w:rsid w:val="00701D0A"/>
    <w:rsid w:val="00701E0B"/>
    <w:rsid w:val="00701E85"/>
    <w:rsid w:val="00701ECC"/>
    <w:rsid w:val="00702091"/>
    <w:rsid w:val="007021CF"/>
    <w:rsid w:val="00702409"/>
    <w:rsid w:val="0070267E"/>
    <w:rsid w:val="00702874"/>
    <w:rsid w:val="0070296B"/>
    <w:rsid w:val="00702A6E"/>
    <w:rsid w:val="00702C33"/>
    <w:rsid w:val="00702D91"/>
    <w:rsid w:val="00702EC3"/>
    <w:rsid w:val="007030AA"/>
    <w:rsid w:val="007031DA"/>
    <w:rsid w:val="00703313"/>
    <w:rsid w:val="0070344E"/>
    <w:rsid w:val="007035F8"/>
    <w:rsid w:val="0070386E"/>
    <w:rsid w:val="007038FE"/>
    <w:rsid w:val="00703CB3"/>
    <w:rsid w:val="00703EF2"/>
    <w:rsid w:val="00704207"/>
    <w:rsid w:val="007043BE"/>
    <w:rsid w:val="007043DF"/>
    <w:rsid w:val="00704789"/>
    <w:rsid w:val="0070479C"/>
    <w:rsid w:val="00704A90"/>
    <w:rsid w:val="00704D2B"/>
    <w:rsid w:val="007050C4"/>
    <w:rsid w:val="007050E2"/>
    <w:rsid w:val="00705181"/>
    <w:rsid w:val="00705239"/>
    <w:rsid w:val="007055E8"/>
    <w:rsid w:val="0070561F"/>
    <w:rsid w:val="00705816"/>
    <w:rsid w:val="007058B6"/>
    <w:rsid w:val="00705996"/>
    <w:rsid w:val="00705DA9"/>
    <w:rsid w:val="00705FDB"/>
    <w:rsid w:val="00706162"/>
    <w:rsid w:val="007063AA"/>
    <w:rsid w:val="0070643D"/>
    <w:rsid w:val="0070658B"/>
    <w:rsid w:val="0070672D"/>
    <w:rsid w:val="0070681D"/>
    <w:rsid w:val="00706A4F"/>
    <w:rsid w:val="00706A5F"/>
    <w:rsid w:val="00706ADA"/>
    <w:rsid w:val="00706E6C"/>
    <w:rsid w:val="00706FEB"/>
    <w:rsid w:val="00706FF6"/>
    <w:rsid w:val="0070706F"/>
    <w:rsid w:val="00707079"/>
    <w:rsid w:val="00707338"/>
    <w:rsid w:val="00707441"/>
    <w:rsid w:val="0070753E"/>
    <w:rsid w:val="00707A41"/>
    <w:rsid w:val="00707A60"/>
    <w:rsid w:val="00707A86"/>
    <w:rsid w:val="00707B49"/>
    <w:rsid w:val="00707E14"/>
    <w:rsid w:val="00707E34"/>
    <w:rsid w:val="00707E4B"/>
    <w:rsid w:val="00710472"/>
    <w:rsid w:val="007104C8"/>
    <w:rsid w:val="00710947"/>
    <w:rsid w:val="007112C9"/>
    <w:rsid w:val="00711303"/>
    <w:rsid w:val="007113F2"/>
    <w:rsid w:val="0071167D"/>
    <w:rsid w:val="00711A4B"/>
    <w:rsid w:val="00711B15"/>
    <w:rsid w:val="00711BDC"/>
    <w:rsid w:val="00711D70"/>
    <w:rsid w:val="00711F28"/>
    <w:rsid w:val="0071229F"/>
    <w:rsid w:val="0071233A"/>
    <w:rsid w:val="007123E7"/>
    <w:rsid w:val="00712BBA"/>
    <w:rsid w:val="00712DAB"/>
    <w:rsid w:val="00713184"/>
    <w:rsid w:val="0071362D"/>
    <w:rsid w:val="00713632"/>
    <w:rsid w:val="007142AD"/>
    <w:rsid w:val="0071466D"/>
    <w:rsid w:val="0071494E"/>
    <w:rsid w:val="00714A12"/>
    <w:rsid w:val="00714C39"/>
    <w:rsid w:val="00715260"/>
    <w:rsid w:val="0071546D"/>
    <w:rsid w:val="007154F5"/>
    <w:rsid w:val="007156BF"/>
    <w:rsid w:val="007159E0"/>
    <w:rsid w:val="00715C64"/>
    <w:rsid w:val="00715D48"/>
    <w:rsid w:val="00715D52"/>
    <w:rsid w:val="00715D7E"/>
    <w:rsid w:val="00715E52"/>
    <w:rsid w:val="00715F21"/>
    <w:rsid w:val="007162D2"/>
    <w:rsid w:val="00716468"/>
    <w:rsid w:val="0071694F"/>
    <w:rsid w:val="00716990"/>
    <w:rsid w:val="00716CA5"/>
    <w:rsid w:val="0071707E"/>
    <w:rsid w:val="0071769D"/>
    <w:rsid w:val="00717907"/>
    <w:rsid w:val="00717B21"/>
    <w:rsid w:val="00717BB0"/>
    <w:rsid w:val="00717E50"/>
    <w:rsid w:val="00717ED7"/>
    <w:rsid w:val="00720588"/>
    <w:rsid w:val="00720AD6"/>
    <w:rsid w:val="00720AEB"/>
    <w:rsid w:val="00721006"/>
    <w:rsid w:val="007210DF"/>
    <w:rsid w:val="00721130"/>
    <w:rsid w:val="00721135"/>
    <w:rsid w:val="007211D5"/>
    <w:rsid w:val="0072121D"/>
    <w:rsid w:val="00721224"/>
    <w:rsid w:val="007212F9"/>
    <w:rsid w:val="00721314"/>
    <w:rsid w:val="00721350"/>
    <w:rsid w:val="00721587"/>
    <w:rsid w:val="007217B4"/>
    <w:rsid w:val="00721A15"/>
    <w:rsid w:val="00721ABE"/>
    <w:rsid w:val="00721D77"/>
    <w:rsid w:val="00721F01"/>
    <w:rsid w:val="00722083"/>
    <w:rsid w:val="007221A1"/>
    <w:rsid w:val="00722239"/>
    <w:rsid w:val="0072227E"/>
    <w:rsid w:val="00722484"/>
    <w:rsid w:val="00722B55"/>
    <w:rsid w:val="00722C37"/>
    <w:rsid w:val="00722CD5"/>
    <w:rsid w:val="00722FB8"/>
    <w:rsid w:val="00722FD9"/>
    <w:rsid w:val="00723121"/>
    <w:rsid w:val="00723174"/>
    <w:rsid w:val="0072317B"/>
    <w:rsid w:val="007231E5"/>
    <w:rsid w:val="00723303"/>
    <w:rsid w:val="00723495"/>
    <w:rsid w:val="00723524"/>
    <w:rsid w:val="007236DA"/>
    <w:rsid w:val="00723B16"/>
    <w:rsid w:val="00723E84"/>
    <w:rsid w:val="007241BC"/>
    <w:rsid w:val="007241FD"/>
    <w:rsid w:val="0072450D"/>
    <w:rsid w:val="00724905"/>
    <w:rsid w:val="00724C03"/>
    <w:rsid w:val="00724C0A"/>
    <w:rsid w:val="00724C24"/>
    <w:rsid w:val="00724D4A"/>
    <w:rsid w:val="007258CF"/>
    <w:rsid w:val="00725F43"/>
    <w:rsid w:val="00725F56"/>
    <w:rsid w:val="00726027"/>
    <w:rsid w:val="00726090"/>
    <w:rsid w:val="007261D6"/>
    <w:rsid w:val="0072620F"/>
    <w:rsid w:val="007263CA"/>
    <w:rsid w:val="007264CD"/>
    <w:rsid w:val="007264EA"/>
    <w:rsid w:val="00726559"/>
    <w:rsid w:val="00726600"/>
    <w:rsid w:val="007266CD"/>
    <w:rsid w:val="00726778"/>
    <w:rsid w:val="00726D6A"/>
    <w:rsid w:val="00726DF7"/>
    <w:rsid w:val="00726ED3"/>
    <w:rsid w:val="00726EE4"/>
    <w:rsid w:val="00726FA2"/>
    <w:rsid w:val="007273C0"/>
    <w:rsid w:val="0072774C"/>
    <w:rsid w:val="00727B43"/>
    <w:rsid w:val="00727FA1"/>
    <w:rsid w:val="00730216"/>
    <w:rsid w:val="007302C4"/>
    <w:rsid w:val="007304C6"/>
    <w:rsid w:val="00730929"/>
    <w:rsid w:val="00730D95"/>
    <w:rsid w:val="00730F3D"/>
    <w:rsid w:val="0073123D"/>
    <w:rsid w:val="0073155F"/>
    <w:rsid w:val="00731743"/>
    <w:rsid w:val="00731860"/>
    <w:rsid w:val="00731917"/>
    <w:rsid w:val="00731A46"/>
    <w:rsid w:val="00731C59"/>
    <w:rsid w:val="00732173"/>
    <w:rsid w:val="00732583"/>
    <w:rsid w:val="0073269A"/>
    <w:rsid w:val="007326C2"/>
    <w:rsid w:val="00732AA8"/>
    <w:rsid w:val="00732B48"/>
    <w:rsid w:val="00732C1F"/>
    <w:rsid w:val="00732EB1"/>
    <w:rsid w:val="00733186"/>
    <w:rsid w:val="0073387E"/>
    <w:rsid w:val="00733913"/>
    <w:rsid w:val="00733A91"/>
    <w:rsid w:val="00733CAB"/>
    <w:rsid w:val="007341E9"/>
    <w:rsid w:val="007342F2"/>
    <w:rsid w:val="0073438C"/>
    <w:rsid w:val="007343E8"/>
    <w:rsid w:val="0073448A"/>
    <w:rsid w:val="007345A9"/>
    <w:rsid w:val="007345EE"/>
    <w:rsid w:val="0073467C"/>
    <w:rsid w:val="00734A07"/>
    <w:rsid w:val="00735039"/>
    <w:rsid w:val="00735094"/>
    <w:rsid w:val="0073522D"/>
    <w:rsid w:val="00735237"/>
    <w:rsid w:val="00735451"/>
    <w:rsid w:val="0073577A"/>
    <w:rsid w:val="007359CF"/>
    <w:rsid w:val="00735B06"/>
    <w:rsid w:val="00735D33"/>
    <w:rsid w:val="00735F2B"/>
    <w:rsid w:val="00735F98"/>
    <w:rsid w:val="0073606E"/>
    <w:rsid w:val="007365BA"/>
    <w:rsid w:val="007366BD"/>
    <w:rsid w:val="00736ABB"/>
    <w:rsid w:val="00736B9D"/>
    <w:rsid w:val="00736C1C"/>
    <w:rsid w:val="00736C52"/>
    <w:rsid w:val="00736EEF"/>
    <w:rsid w:val="007370C1"/>
    <w:rsid w:val="0073713A"/>
    <w:rsid w:val="00737260"/>
    <w:rsid w:val="007374DE"/>
    <w:rsid w:val="00737586"/>
    <w:rsid w:val="007375CA"/>
    <w:rsid w:val="00737CBB"/>
    <w:rsid w:val="00737DD5"/>
    <w:rsid w:val="00737EA9"/>
    <w:rsid w:val="00737FA2"/>
    <w:rsid w:val="007400B9"/>
    <w:rsid w:val="007401C5"/>
    <w:rsid w:val="00740421"/>
    <w:rsid w:val="0074058A"/>
    <w:rsid w:val="00740EC3"/>
    <w:rsid w:val="00740F33"/>
    <w:rsid w:val="007410CC"/>
    <w:rsid w:val="007410E3"/>
    <w:rsid w:val="00741268"/>
    <w:rsid w:val="007413EC"/>
    <w:rsid w:val="007415B9"/>
    <w:rsid w:val="007417FA"/>
    <w:rsid w:val="00741DA6"/>
    <w:rsid w:val="007422B4"/>
    <w:rsid w:val="00742609"/>
    <w:rsid w:val="00742633"/>
    <w:rsid w:val="00742B43"/>
    <w:rsid w:val="00742C10"/>
    <w:rsid w:val="00742C7F"/>
    <w:rsid w:val="00742D7D"/>
    <w:rsid w:val="00742FE6"/>
    <w:rsid w:val="00743059"/>
    <w:rsid w:val="00743469"/>
    <w:rsid w:val="00743735"/>
    <w:rsid w:val="0074374C"/>
    <w:rsid w:val="007438AB"/>
    <w:rsid w:val="00743D43"/>
    <w:rsid w:val="00744626"/>
    <w:rsid w:val="00744E49"/>
    <w:rsid w:val="00744E52"/>
    <w:rsid w:val="00744EA9"/>
    <w:rsid w:val="007453CB"/>
    <w:rsid w:val="007453D6"/>
    <w:rsid w:val="007454A9"/>
    <w:rsid w:val="007456A0"/>
    <w:rsid w:val="00745C80"/>
    <w:rsid w:val="00745CA3"/>
    <w:rsid w:val="00745EA4"/>
    <w:rsid w:val="007460B9"/>
    <w:rsid w:val="00746189"/>
    <w:rsid w:val="007461FE"/>
    <w:rsid w:val="00746305"/>
    <w:rsid w:val="00746367"/>
    <w:rsid w:val="007465A7"/>
    <w:rsid w:val="007466A8"/>
    <w:rsid w:val="00746765"/>
    <w:rsid w:val="00746833"/>
    <w:rsid w:val="00746C4A"/>
    <w:rsid w:val="00746C59"/>
    <w:rsid w:val="007470CD"/>
    <w:rsid w:val="0074713A"/>
    <w:rsid w:val="007476A5"/>
    <w:rsid w:val="00747788"/>
    <w:rsid w:val="0074791C"/>
    <w:rsid w:val="00747923"/>
    <w:rsid w:val="00747E28"/>
    <w:rsid w:val="00747E3D"/>
    <w:rsid w:val="00747EBB"/>
    <w:rsid w:val="00747EFD"/>
    <w:rsid w:val="00750075"/>
    <w:rsid w:val="007500D6"/>
    <w:rsid w:val="007501B4"/>
    <w:rsid w:val="007501E9"/>
    <w:rsid w:val="00750224"/>
    <w:rsid w:val="00750534"/>
    <w:rsid w:val="00750698"/>
    <w:rsid w:val="007507F6"/>
    <w:rsid w:val="007509D9"/>
    <w:rsid w:val="00750B97"/>
    <w:rsid w:val="00750E24"/>
    <w:rsid w:val="00750FC9"/>
    <w:rsid w:val="00751059"/>
    <w:rsid w:val="007511B5"/>
    <w:rsid w:val="00751255"/>
    <w:rsid w:val="00751694"/>
    <w:rsid w:val="007518CB"/>
    <w:rsid w:val="00751B2C"/>
    <w:rsid w:val="00752017"/>
    <w:rsid w:val="00752452"/>
    <w:rsid w:val="0075264B"/>
    <w:rsid w:val="0075297D"/>
    <w:rsid w:val="00752A37"/>
    <w:rsid w:val="00752A44"/>
    <w:rsid w:val="00752D9E"/>
    <w:rsid w:val="00752F5A"/>
    <w:rsid w:val="007536E4"/>
    <w:rsid w:val="0075389A"/>
    <w:rsid w:val="00754256"/>
    <w:rsid w:val="007542AA"/>
    <w:rsid w:val="0075442D"/>
    <w:rsid w:val="0075472E"/>
    <w:rsid w:val="00754AEF"/>
    <w:rsid w:val="00754DFB"/>
    <w:rsid w:val="00754E4D"/>
    <w:rsid w:val="00754F50"/>
    <w:rsid w:val="007550F0"/>
    <w:rsid w:val="00755173"/>
    <w:rsid w:val="00755192"/>
    <w:rsid w:val="00755468"/>
    <w:rsid w:val="0075546B"/>
    <w:rsid w:val="00755694"/>
    <w:rsid w:val="00755A7F"/>
    <w:rsid w:val="00755B5E"/>
    <w:rsid w:val="00755C4B"/>
    <w:rsid w:val="00756025"/>
    <w:rsid w:val="007562F1"/>
    <w:rsid w:val="00756340"/>
    <w:rsid w:val="0075638E"/>
    <w:rsid w:val="007569DB"/>
    <w:rsid w:val="00756C07"/>
    <w:rsid w:val="00756E88"/>
    <w:rsid w:val="00757387"/>
    <w:rsid w:val="007573B6"/>
    <w:rsid w:val="00757B00"/>
    <w:rsid w:val="00757D1C"/>
    <w:rsid w:val="00757D2B"/>
    <w:rsid w:val="00757EA7"/>
    <w:rsid w:val="00757EF0"/>
    <w:rsid w:val="007601E2"/>
    <w:rsid w:val="007602FC"/>
    <w:rsid w:val="00760563"/>
    <w:rsid w:val="00760671"/>
    <w:rsid w:val="007606A3"/>
    <w:rsid w:val="0076081B"/>
    <w:rsid w:val="00760868"/>
    <w:rsid w:val="00760BDC"/>
    <w:rsid w:val="00760BFC"/>
    <w:rsid w:val="00760CEB"/>
    <w:rsid w:val="00760DE3"/>
    <w:rsid w:val="00760FE3"/>
    <w:rsid w:val="007611A5"/>
    <w:rsid w:val="00761309"/>
    <w:rsid w:val="00761724"/>
    <w:rsid w:val="00761804"/>
    <w:rsid w:val="0076198E"/>
    <w:rsid w:val="007619E7"/>
    <w:rsid w:val="00761AE4"/>
    <w:rsid w:val="007620DC"/>
    <w:rsid w:val="00762259"/>
    <w:rsid w:val="007622BA"/>
    <w:rsid w:val="0076234F"/>
    <w:rsid w:val="007624F4"/>
    <w:rsid w:val="0076261B"/>
    <w:rsid w:val="00762814"/>
    <w:rsid w:val="007629B7"/>
    <w:rsid w:val="00762A46"/>
    <w:rsid w:val="00762B6A"/>
    <w:rsid w:val="00762C54"/>
    <w:rsid w:val="0076307A"/>
    <w:rsid w:val="00763148"/>
    <w:rsid w:val="00763473"/>
    <w:rsid w:val="00763649"/>
    <w:rsid w:val="00763861"/>
    <w:rsid w:val="0076386C"/>
    <w:rsid w:val="00763BDD"/>
    <w:rsid w:val="00763BF8"/>
    <w:rsid w:val="00763DF0"/>
    <w:rsid w:val="00763F4A"/>
    <w:rsid w:val="00764098"/>
    <w:rsid w:val="007643CB"/>
    <w:rsid w:val="007644C6"/>
    <w:rsid w:val="00764577"/>
    <w:rsid w:val="007647A3"/>
    <w:rsid w:val="00764920"/>
    <w:rsid w:val="0076493C"/>
    <w:rsid w:val="00764BAC"/>
    <w:rsid w:val="00764BB4"/>
    <w:rsid w:val="00764D40"/>
    <w:rsid w:val="00764D5E"/>
    <w:rsid w:val="00765060"/>
    <w:rsid w:val="0076521C"/>
    <w:rsid w:val="00765249"/>
    <w:rsid w:val="0076552F"/>
    <w:rsid w:val="0076566C"/>
    <w:rsid w:val="00765ED6"/>
    <w:rsid w:val="0076612B"/>
    <w:rsid w:val="00766186"/>
    <w:rsid w:val="007663DB"/>
    <w:rsid w:val="0076663A"/>
    <w:rsid w:val="00766A05"/>
    <w:rsid w:val="00766B34"/>
    <w:rsid w:val="00766CA6"/>
    <w:rsid w:val="00766E71"/>
    <w:rsid w:val="00766FE1"/>
    <w:rsid w:val="00766FF8"/>
    <w:rsid w:val="007671A7"/>
    <w:rsid w:val="00767498"/>
    <w:rsid w:val="00767561"/>
    <w:rsid w:val="007677C0"/>
    <w:rsid w:val="007678B3"/>
    <w:rsid w:val="00767ACB"/>
    <w:rsid w:val="00767DD4"/>
    <w:rsid w:val="007704B5"/>
    <w:rsid w:val="007709E0"/>
    <w:rsid w:val="00770DCF"/>
    <w:rsid w:val="00770E9C"/>
    <w:rsid w:val="00771328"/>
    <w:rsid w:val="007714D9"/>
    <w:rsid w:val="00771A6C"/>
    <w:rsid w:val="00771AC6"/>
    <w:rsid w:val="00771BBC"/>
    <w:rsid w:val="00771CAD"/>
    <w:rsid w:val="00771D5B"/>
    <w:rsid w:val="00771E4B"/>
    <w:rsid w:val="00771EBB"/>
    <w:rsid w:val="00771EFB"/>
    <w:rsid w:val="00771F12"/>
    <w:rsid w:val="00772103"/>
    <w:rsid w:val="0077218F"/>
    <w:rsid w:val="007721FC"/>
    <w:rsid w:val="0077268B"/>
    <w:rsid w:val="00772A7C"/>
    <w:rsid w:val="00772B4E"/>
    <w:rsid w:val="00772BA7"/>
    <w:rsid w:val="00772CF2"/>
    <w:rsid w:val="00773338"/>
    <w:rsid w:val="00773B31"/>
    <w:rsid w:val="00773B70"/>
    <w:rsid w:val="00773CDC"/>
    <w:rsid w:val="00773D1E"/>
    <w:rsid w:val="007740DF"/>
    <w:rsid w:val="00774347"/>
    <w:rsid w:val="00774433"/>
    <w:rsid w:val="007745D6"/>
    <w:rsid w:val="0077487E"/>
    <w:rsid w:val="00774E73"/>
    <w:rsid w:val="00774F45"/>
    <w:rsid w:val="00774FBC"/>
    <w:rsid w:val="007751FE"/>
    <w:rsid w:val="00775408"/>
    <w:rsid w:val="007754ED"/>
    <w:rsid w:val="007755A3"/>
    <w:rsid w:val="007755F1"/>
    <w:rsid w:val="0077571B"/>
    <w:rsid w:val="00775856"/>
    <w:rsid w:val="00775999"/>
    <w:rsid w:val="00775AA5"/>
    <w:rsid w:val="00775B90"/>
    <w:rsid w:val="00775C78"/>
    <w:rsid w:val="00776013"/>
    <w:rsid w:val="00776324"/>
    <w:rsid w:val="007763A9"/>
    <w:rsid w:val="0077656F"/>
    <w:rsid w:val="0077664E"/>
    <w:rsid w:val="007767E8"/>
    <w:rsid w:val="00776825"/>
    <w:rsid w:val="0077698E"/>
    <w:rsid w:val="007769C2"/>
    <w:rsid w:val="0077709A"/>
    <w:rsid w:val="007773A4"/>
    <w:rsid w:val="00777459"/>
    <w:rsid w:val="00777ACB"/>
    <w:rsid w:val="00777CCA"/>
    <w:rsid w:val="00777D15"/>
    <w:rsid w:val="00777E64"/>
    <w:rsid w:val="0078042F"/>
    <w:rsid w:val="00780A60"/>
    <w:rsid w:val="00780AF5"/>
    <w:rsid w:val="00780C6B"/>
    <w:rsid w:val="007810BE"/>
    <w:rsid w:val="00781139"/>
    <w:rsid w:val="0078115D"/>
    <w:rsid w:val="007811A2"/>
    <w:rsid w:val="0078120F"/>
    <w:rsid w:val="0078124F"/>
    <w:rsid w:val="007817C6"/>
    <w:rsid w:val="007817D0"/>
    <w:rsid w:val="00781856"/>
    <w:rsid w:val="007819DA"/>
    <w:rsid w:val="00781F5C"/>
    <w:rsid w:val="0078224F"/>
    <w:rsid w:val="00782387"/>
    <w:rsid w:val="0078242A"/>
    <w:rsid w:val="0078279A"/>
    <w:rsid w:val="0078301E"/>
    <w:rsid w:val="0078318C"/>
    <w:rsid w:val="0078323C"/>
    <w:rsid w:val="00783364"/>
    <w:rsid w:val="007833F6"/>
    <w:rsid w:val="00783478"/>
    <w:rsid w:val="00783FF3"/>
    <w:rsid w:val="0078427B"/>
    <w:rsid w:val="007842DB"/>
    <w:rsid w:val="007843ED"/>
    <w:rsid w:val="0078441F"/>
    <w:rsid w:val="007845BC"/>
    <w:rsid w:val="00784792"/>
    <w:rsid w:val="007847B5"/>
    <w:rsid w:val="007849B0"/>
    <w:rsid w:val="00784D6C"/>
    <w:rsid w:val="00785209"/>
    <w:rsid w:val="00785308"/>
    <w:rsid w:val="00785332"/>
    <w:rsid w:val="007853EE"/>
    <w:rsid w:val="007854A9"/>
    <w:rsid w:val="00785558"/>
    <w:rsid w:val="007856D6"/>
    <w:rsid w:val="00785915"/>
    <w:rsid w:val="00785DCF"/>
    <w:rsid w:val="00785EC9"/>
    <w:rsid w:val="00785F01"/>
    <w:rsid w:val="00786424"/>
    <w:rsid w:val="0078644A"/>
    <w:rsid w:val="00786722"/>
    <w:rsid w:val="00786782"/>
    <w:rsid w:val="007867C6"/>
    <w:rsid w:val="00786B13"/>
    <w:rsid w:val="00786B1D"/>
    <w:rsid w:val="00786B64"/>
    <w:rsid w:val="00786CF5"/>
    <w:rsid w:val="00786DD6"/>
    <w:rsid w:val="00787181"/>
    <w:rsid w:val="007871F2"/>
    <w:rsid w:val="0078723F"/>
    <w:rsid w:val="00787B17"/>
    <w:rsid w:val="00787B4A"/>
    <w:rsid w:val="00787B7F"/>
    <w:rsid w:val="00787E1E"/>
    <w:rsid w:val="00787E45"/>
    <w:rsid w:val="007904D9"/>
    <w:rsid w:val="00790810"/>
    <w:rsid w:val="007909A3"/>
    <w:rsid w:val="00790C77"/>
    <w:rsid w:val="00790D6F"/>
    <w:rsid w:val="00790EEE"/>
    <w:rsid w:val="00791052"/>
    <w:rsid w:val="007910AF"/>
    <w:rsid w:val="007917E2"/>
    <w:rsid w:val="0079197B"/>
    <w:rsid w:val="00792259"/>
    <w:rsid w:val="00792705"/>
    <w:rsid w:val="00792961"/>
    <w:rsid w:val="00792993"/>
    <w:rsid w:val="00792F5D"/>
    <w:rsid w:val="00793091"/>
    <w:rsid w:val="007931CB"/>
    <w:rsid w:val="00793300"/>
    <w:rsid w:val="007933E5"/>
    <w:rsid w:val="00793498"/>
    <w:rsid w:val="00793590"/>
    <w:rsid w:val="0079395B"/>
    <w:rsid w:val="00793D71"/>
    <w:rsid w:val="00793DB3"/>
    <w:rsid w:val="00793E8D"/>
    <w:rsid w:val="00793F23"/>
    <w:rsid w:val="00794321"/>
    <w:rsid w:val="007943AA"/>
    <w:rsid w:val="00794820"/>
    <w:rsid w:val="007949D9"/>
    <w:rsid w:val="00794ACC"/>
    <w:rsid w:val="00794C00"/>
    <w:rsid w:val="00794E35"/>
    <w:rsid w:val="00794FFD"/>
    <w:rsid w:val="00795085"/>
    <w:rsid w:val="00795144"/>
    <w:rsid w:val="00795268"/>
    <w:rsid w:val="00795361"/>
    <w:rsid w:val="0079565B"/>
    <w:rsid w:val="00795CE0"/>
    <w:rsid w:val="00795E2A"/>
    <w:rsid w:val="00796096"/>
    <w:rsid w:val="007962D7"/>
    <w:rsid w:val="007965AF"/>
    <w:rsid w:val="007966DD"/>
    <w:rsid w:val="00796AFD"/>
    <w:rsid w:val="00796AFE"/>
    <w:rsid w:val="00796B31"/>
    <w:rsid w:val="00796B79"/>
    <w:rsid w:val="00796FE8"/>
    <w:rsid w:val="0079752D"/>
    <w:rsid w:val="0079755E"/>
    <w:rsid w:val="007977B3"/>
    <w:rsid w:val="007978ED"/>
    <w:rsid w:val="00797A94"/>
    <w:rsid w:val="007A020D"/>
    <w:rsid w:val="007A0226"/>
    <w:rsid w:val="007A0409"/>
    <w:rsid w:val="007A094C"/>
    <w:rsid w:val="007A10AB"/>
    <w:rsid w:val="007A110C"/>
    <w:rsid w:val="007A12BC"/>
    <w:rsid w:val="007A130E"/>
    <w:rsid w:val="007A13B5"/>
    <w:rsid w:val="007A1506"/>
    <w:rsid w:val="007A1D4A"/>
    <w:rsid w:val="007A1EDC"/>
    <w:rsid w:val="007A2032"/>
    <w:rsid w:val="007A206C"/>
    <w:rsid w:val="007A21DD"/>
    <w:rsid w:val="007A2283"/>
    <w:rsid w:val="007A2588"/>
    <w:rsid w:val="007A2B4A"/>
    <w:rsid w:val="007A2B85"/>
    <w:rsid w:val="007A2C66"/>
    <w:rsid w:val="007A2C6B"/>
    <w:rsid w:val="007A2DAA"/>
    <w:rsid w:val="007A2FAC"/>
    <w:rsid w:val="007A30A8"/>
    <w:rsid w:val="007A337F"/>
    <w:rsid w:val="007A36EB"/>
    <w:rsid w:val="007A3A35"/>
    <w:rsid w:val="007A3DC3"/>
    <w:rsid w:val="007A3E24"/>
    <w:rsid w:val="007A402A"/>
    <w:rsid w:val="007A404B"/>
    <w:rsid w:val="007A4103"/>
    <w:rsid w:val="007A4189"/>
    <w:rsid w:val="007A41B7"/>
    <w:rsid w:val="007A43D7"/>
    <w:rsid w:val="007A447B"/>
    <w:rsid w:val="007A4897"/>
    <w:rsid w:val="007A49D5"/>
    <w:rsid w:val="007A4F45"/>
    <w:rsid w:val="007A50A5"/>
    <w:rsid w:val="007A50AB"/>
    <w:rsid w:val="007A52C0"/>
    <w:rsid w:val="007A5911"/>
    <w:rsid w:val="007A5957"/>
    <w:rsid w:val="007A5A21"/>
    <w:rsid w:val="007A5CD2"/>
    <w:rsid w:val="007A61AD"/>
    <w:rsid w:val="007A6222"/>
    <w:rsid w:val="007A63DB"/>
    <w:rsid w:val="007A6749"/>
    <w:rsid w:val="007A6BB2"/>
    <w:rsid w:val="007A6C9F"/>
    <w:rsid w:val="007A6D1F"/>
    <w:rsid w:val="007A703D"/>
    <w:rsid w:val="007A739B"/>
    <w:rsid w:val="007A7521"/>
    <w:rsid w:val="007A75D3"/>
    <w:rsid w:val="007A7707"/>
    <w:rsid w:val="007A777F"/>
    <w:rsid w:val="007A78EF"/>
    <w:rsid w:val="007A79E5"/>
    <w:rsid w:val="007A7A26"/>
    <w:rsid w:val="007A7A53"/>
    <w:rsid w:val="007A7A93"/>
    <w:rsid w:val="007A7F8E"/>
    <w:rsid w:val="007B0638"/>
    <w:rsid w:val="007B09FD"/>
    <w:rsid w:val="007B0B40"/>
    <w:rsid w:val="007B0C54"/>
    <w:rsid w:val="007B1046"/>
    <w:rsid w:val="007B165A"/>
    <w:rsid w:val="007B1BAC"/>
    <w:rsid w:val="007B1DB7"/>
    <w:rsid w:val="007B1E0F"/>
    <w:rsid w:val="007B225A"/>
    <w:rsid w:val="007B246E"/>
    <w:rsid w:val="007B2791"/>
    <w:rsid w:val="007B28D2"/>
    <w:rsid w:val="007B2F65"/>
    <w:rsid w:val="007B2F81"/>
    <w:rsid w:val="007B2FAB"/>
    <w:rsid w:val="007B3281"/>
    <w:rsid w:val="007B3607"/>
    <w:rsid w:val="007B36CF"/>
    <w:rsid w:val="007B37DA"/>
    <w:rsid w:val="007B3844"/>
    <w:rsid w:val="007B3883"/>
    <w:rsid w:val="007B3BC5"/>
    <w:rsid w:val="007B3BDB"/>
    <w:rsid w:val="007B3DDC"/>
    <w:rsid w:val="007B3E08"/>
    <w:rsid w:val="007B3F88"/>
    <w:rsid w:val="007B40A6"/>
    <w:rsid w:val="007B423A"/>
    <w:rsid w:val="007B437A"/>
    <w:rsid w:val="007B450A"/>
    <w:rsid w:val="007B454A"/>
    <w:rsid w:val="007B45D8"/>
    <w:rsid w:val="007B462D"/>
    <w:rsid w:val="007B4C4D"/>
    <w:rsid w:val="007B4C57"/>
    <w:rsid w:val="007B5BC4"/>
    <w:rsid w:val="007B5E1B"/>
    <w:rsid w:val="007B663A"/>
    <w:rsid w:val="007B6691"/>
    <w:rsid w:val="007B680F"/>
    <w:rsid w:val="007B69E3"/>
    <w:rsid w:val="007B6C13"/>
    <w:rsid w:val="007B70E5"/>
    <w:rsid w:val="007B71A9"/>
    <w:rsid w:val="007B7335"/>
    <w:rsid w:val="007B75E4"/>
    <w:rsid w:val="007B7854"/>
    <w:rsid w:val="007B792D"/>
    <w:rsid w:val="007B7B99"/>
    <w:rsid w:val="007B7C30"/>
    <w:rsid w:val="007B7D13"/>
    <w:rsid w:val="007B7EA6"/>
    <w:rsid w:val="007C004F"/>
    <w:rsid w:val="007C0624"/>
    <w:rsid w:val="007C072D"/>
    <w:rsid w:val="007C0846"/>
    <w:rsid w:val="007C0970"/>
    <w:rsid w:val="007C0EA1"/>
    <w:rsid w:val="007C10FE"/>
    <w:rsid w:val="007C1194"/>
    <w:rsid w:val="007C142A"/>
    <w:rsid w:val="007C1461"/>
    <w:rsid w:val="007C1544"/>
    <w:rsid w:val="007C1801"/>
    <w:rsid w:val="007C19C3"/>
    <w:rsid w:val="007C1B45"/>
    <w:rsid w:val="007C1BCE"/>
    <w:rsid w:val="007C1CAD"/>
    <w:rsid w:val="007C2049"/>
    <w:rsid w:val="007C22C4"/>
    <w:rsid w:val="007C24A3"/>
    <w:rsid w:val="007C26B3"/>
    <w:rsid w:val="007C2E26"/>
    <w:rsid w:val="007C2EC9"/>
    <w:rsid w:val="007C3472"/>
    <w:rsid w:val="007C3B69"/>
    <w:rsid w:val="007C3DFF"/>
    <w:rsid w:val="007C3ED0"/>
    <w:rsid w:val="007C3EE4"/>
    <w:rsid w:val="007C3F98"/>
    <w:rsid w:val="007C3FB0"/>
    <w:rsid w:val="007C40C0"/>
    <w:rsid w:val="007C423F"/>
    <w:rsid w:val="007C432B"/>
    <w:rsid w:val="007C43CD"/>
    <w:rsid w:val="007C43E3"/>
    <w:rsid w:val="007C46C4"/>
    <w:rsid w:val="007C470A"/>
    <w:rsid w:val="007C488D"/>
    <w:rsid w:val="007C4896"/>
    <w:rsid w:val="007C4992"/>
    <w:rsid w:val="007C4ABB"/>
    <w:rsid w:val="007C4D78"/>
    <w:rsid w:val="007C50F8"/>
    <w:rsid w:val="007C5768"/>
    <w:rsid w:val="007C5DB2"/>
    <w:rsid w:val="007C5DE2"/>
    <w:rsid w:val="007C5E4B"/>
    <w:rsid w:val="007C5FD6"/>
    <w:rsid w:val="007C6032"/>
    <w:rsid w:val="007C63D4"/>
    <w:rsid w:val="007C64A1"/>
    <w:rsid w:val="007C64CD"/>
    <w:rsid w:val="007C672F"/>
    <w:rsid w:val="007C67AA"/>
    <w:rsid w:val="007C7083"/>
    <w:rsid w:val="007C73D3"/>
    <w:rsid w:val="007C74A9"/>
    <w:rsid w:val="007C7588"/>
    <w:rsid w:val="007C76E5"/>
    <w:rsid w:val="007C76F5"/>
    <w:rsid w:val="007C7D35"/>
    <w:rsid w:val="007C7DBC"/>
    <w:rsid w:val="007C7E4D"/>
    <w:rsid w:val="007C7E8B"/>
    <w:rsid w:val="007D0425"/>
    <w:rsid w:val="007D0494"/>
    <w:rsid w:val="007D05D3"/>
    <w:rsid w:val="007D08A1"/>
    <w:rsid w:val="007D09FF"/>
    <w:rsid w:val="007D0DFF"/>
    <w:rsid w:val="007D0E93"/>
    <w:rsid w:val="007D10E9"/>
    <w:rsid w:val="007D11DE"/>
    <w:rsid w:val="007D1330"/>
    <w:rsid w:val="007D139A"/>
    <w:rsid w:val="007D1493"/>
    <w:rsid w:val="007D157F"/>
    <w:rsid w:val="007D1699"/>
    <w:rsid w:val="007D1790"/>
    <w:rsid w:val="007D1B6F"/>
    <w:rsid w:val="007D1C30"/>
    <w:rsid w:val="007D1CDC"/>
    <w:rsid w:val="007D1CE4"/>
    <w:rsid w:val="007D1E4B"/>
    <w:rsid w:val="007D1EFB"/>
    <w:rsid w:val="007D214B"/>
    <w:rsid w:val="007D218F"/>
    <w:rsid w:val="007D2879"/>
    <w:rsid w:val="007D2901"/>
    <w:rsid w:val="007D293B"/>
    <w:rsid w:val="007D2A71"/>
    <w:rsid w:val="007D2B06"/>
    <w:rsid w:val="007D2C22"/>
    <w:rsid w:val="007D2CB2"/>
    <w:rsid w:val="007D2E82"/>
    <w:rsid w:val="007D321F"/>
    <w:rsid w:val="007D3294"/>
    <w:rsid w:val="007D39D3"/>
    <w:rsid w:val="007D3A57"/>
    <w:rsid w:val="007D3D52"/>
    <w:rsid w:val="007D3D91"/>
    <w:rsid w:val="007D417E"/>
    <w:rsid w:val="007D478C"/>
    <w:rsid w:val="007D4827"/>
    <w:rsid w:val="007D4CC5"/>
    <w:rsid w:val="007D4CE1"/>
    <w:rsid w:val="007D4D3A"/>
    <w:rsid w:val="007D4DB7"/>
    <w:rsid w:val="007D4DDF"/>
    <w:rsid w:val="007D533B"/>
    <w:rsid w:val="007D542F"/>
    <w:rsid w:val="007D54EA"/>
    <w:rsid w:val="007D5883"/>
    <w:rsid w:val="007D5AA7"/>
    <w:rsid w:val="007D5C91"/>
    <w:rsid w:val="007D5D28"/>
    <w:rsid w:val="007D603C"/>
    <w:rsid w:val="007D66DB"/>
    <w:rsid w:val="007D670D"/>
    <w:rsid w:val="007D67EE"/>
    <w:rsid w:val="007D692E"/>
    <w:rsid w:val="007D69CB"/>
    <w:rsid w:val="007D6B0C"/>
    <w:rsid w:val="007D6BAF"/>
    <w:rsid w:val="007D6BEF"/>
    <w:rsid w:val="007D6C28"/>
    <w:rsid w:val="007D6D8E"/>
    <w:rsid w:val="007D7054"/>
    <w:rsid w:val="007D7284"/>
    <w:rsid w:val="007D7349"/>
    <w:rsid w:val="007D73DD"/>
    <w:rsid w:val="007D7637"/>
    <w:rsid w:val="007D763A"/>
    <w:rsid w:val="007D7647"/>
    <w:rsid w:val="007D7905"/>
    <w:rsid w:val="007D7A69"/>
    <w:rsid w:val="007D7FE6"/>
    <w:rsid w:val="007E006E"/>
    <w:rsid w:val="007E01B5"/>
    <w:rsid w:val="007E04F1"/>
    <w:rsid w:val="007E05AE"/>
    <w:rsid w:val="007E05CA"/>
    <w:rsid w:val="007E05E9"/>
    <w:rsid w:val="007E0762"/>
    <w:rsid w:val="007E07E0"/>
    <w:rsid w:val="007E086A"/>
    <w:rsid w:val="007E0D6B"/>
    <w:rsid w:val="007E0D7B"/>
    <w:rsid w:val="007E0E92"/>
    <w:rsid w:val="007E1369"/>
    <w:rsid w:val="007E136F"/>
    <w:rsid w:val="007E1426"/>
    <w:rsid w:val="007E14F3"/>
    <w:rsid w:val="007E1575"/>
    <w:rsid w:val="007E1613"/>
    <w:rsid w:val="007E1665"/>
    <w:rsid w:val="007E1842"/>
    <w:rsid w:val="007E1A12"/>
    <w:rsid w:val="007E1C6F"/>
    <w:rsid w:val="007E2183"/>
    <w:rsid w:val="007E248E"/>
    <w:rsid w:val="007E2593"/>
    <w:rsid w:val="007E28E0"/>
    <w:rsid w:val="007E2C2F"/>
    <w:rsid w:val="007E2DFA"/>
    <w:rsid w:val="007E2E69"/>
    <w:rsid w:val="007E2FF5"/>
    <w:rsid w:val="007E311A"/>
    <w:rsid w:val="007E3901"/>
    <w:rsid w:val="007E3B97"/>
    <w:rsid w:val="007E3D4E"/>
    <w:rsid w:val="007E41FE"/>
    <w:rsid w:val="007E42E0"/>
    <w:rsid w:val="007E436D"/>
    <w:rsid w:val="007E447E"/>
    <w:rsid w:val="007E4743"/>
    <w:rsid w:val="007E4746"/>
    <w:rsid w:val="007E47F0"/>
    <w:rsid w:val="007E49C4"/>
    <w:rsid w:val="007E4CF1"/>
    <w:rsid w:val="007E4DFD"/>
    <w:rsid w:val="007E4E86"/>
    <w:rsid w:val="007E4F28"/>
    <w:rsid w:val="007E50EB"/>
    <w:rsid w:val="007E5154"/>
    <w:rsid w:val="007E5160"/>
    <w:rsid w:val="007E5246"/>
    <w:rsid w:val="007E58B7"/>
    <w:rsid w:val="007E597C"/>
    <w:rsid w:val="007E5CBD"/>
    <w:rsid w:val="007E5DB2"/>
    <w:rsid w:val="007E5EF8"/>
    <w:rsid w:val="007E5F03"/>
    <w:rsid w:val="007E6001"/>
    <w:rsid w:val="007E61E5"/>
    <w:rsid w:val="007E635C"/>
    <w:rsid w:val="007E63EB"/>
    <w:rsid w:val="007E6455"/>
    <w:rsid w:val="007E6736"/>
    <w:rsid w:val="007E673D"/>
    <w:rsid w:val="007E67E2"/>
    <w:rsid w:val="007E67FD"/>
    <w:rsid w:val="007E6FB3"/>
    <w:rsid w:val="007E70F0"/>
    <w:rsid w:val="007E724D"/>
    <w:rsid w:val="007E74DF"/>
    <w:rsid w:val="007E785D"/>
    <w:rsid w:val="007E7ACC"/>
    <w:rsid w:val="007E7B9B"/>
    <w:rsid w:val="007E7C39"/>
    <w:rsid w:val="007E7FF3"/>
    <w:rsid w:val="007F00B2"/>
    <w:rsid w:val="007F0424"/>
    <w:rsid w:val="007F06AC"/>
    <w:rsid w:val="007F06D3"/>
    <w:rsid w:val="007F0782"/>
    <w:rsid w:val="007F0819"/>
    <w:rsid w:val="007F0840"/>
    <w:rsid w:val="007F0C45"/>
    <w:rsid w:val="007F0DAE"/>
    <w:rsid w:val="007F0E94"/>
    <w:rsid w:val="007F0EA4"/>
    <w:rsid w:val="007F0F73"/>
    <w:rsid w:val="007F111E"/>
    <w:rsid w:val="007F155C"/>
    <w:rsid w:val="007F15B1"/>
    <w:rsid w:val="007F1777"/>
    <w:rsid w:val="007F1A8C"/>
    <w:rsid w:val="007F1A96"/>
    <w:rsid w:val="007F1B6E"/>
    <w:rsid w:val="007F1D90"/>
    <w:rsid w:val="007F1EBE"/>
    <w:rsid w:val="007F2755"/>
    <w:rsid w:val="007F27FE"/>
    <w:rsid w:val="007F2991"/>
    <w:rsid w:val="007F29B2"/>
    <w:rsid w:val="007F2C9F"/>
    <w:rsid w:val="007F2E1B"/>
    <w:rsid w:val="007F33DA"/>
    <w:rsid w:val="007F3539"/>
    <w:rsid w:val="007F357A"/>
    <w:rsid w:val="007F369B"/>
    <w:rsid w:val="007F3DF2"/>
    <w:rsid w:val="007F4020"/>
    <w:rsid w:val="007F4050"/>
    <w:rsid w:val="007F480F"/>
    <w:rsid w:val="007F48C5"/>
    <w:rsid w:val="007F4B6D"/>
    <w:rsid w:val="007F4BDD"/>
    <w:rsid w:val="007F50DD"/>
    <w:rsid w:val="007F510A"/>
    <w:rsid w:val="007F5324"/>
    <w:rsid w:val="007F5515"/>
    <w:rsid w:val="007F5525"/>
    <w:rsid w:val="007F577F"/>
    <w:rsid w:val="007F5A23"/>
    <w:rsid w:val="007F607E"/>
    <w:rsid w:val="007F6095"/>
    <w:rsid w:val="007F65EF"/>
    <w:rsid w:val="007F6987"/>
    <w:rsid w:val="007F69EF"/>
    <w:rsid w:val="007F6AA9"/>
    <w:rsid w:val="007F6E86"/>
    <w:rsid w:val="007F6EEA"/>
    <w:rsid w:val="007F7046"/>
    <w:rsid w:val="007F7240"/>
    <w:rsid w:val="007F763D"/>
    <w:rsid w:val="007F7691"/>
    <w:rsid w:val="007F7824"/>
    <w:rsid w:val="007F7AA3"/>
    <w:rsid w:val="007F7C05"/>
    <w:rsid w:val="007F7D19"/>
    <w:rsid w:val="008000AA"/>
    <w:rsid w:val="0080077A"/>
    <w:rsid w:val="008009F4"/>
    <w:rsid w:val="00800B54"/>
    <w:rsid w:val="00800D0E"/>
    <w:rsid w:val="00800E4F"/>
    <w:rsid w:val="00801454"/>
    <w:rsid w:val="00801777"/>
    <w:rsid w:val="008017FA"/>
    <w:rsid w:val="00801AED"/>
    <w:rsid w:val="00801B83"/>
    <w:rsid w:val="00801E29"/>
    <w:rsid w:val="00802431"/>
    <w:rsid w:val="00802601"/>
    <w:rsid w:val="00802654"/>
    <w:rsid w:val="008026E0"/>
    <w:rsid w:val="0080289E"/>
    <w:rsid w:val="00802B3C"/>
    <w:rsid w:val="00802CE3"/>
    <w:rsid w:val="00802D4C"/>
    <w:rsid w:val="00803555"/>
    <w:rsid w:val="0080365C"/>
    <w:rsid w:val="008038BD"/>
    <w:rsid w:val="00803B88"/>
    <w:rsid w:val="00803C70"/>
    <w:rsid w:val="00803E79"/>
    <w:rsid w:val="00803F51"/>
    <w:rsid w:val="0080420C"/>
    <w:rsid w:val="00804360"/>
    <w:rsid w:val="00804389"/>
    <w:rsid w:val="0080441C"/>
    <w:rsid w:val="00804658"/>
    <w:rsid w:val="0080480D"/>
    <w:rsid w:val="00804845"/>
    <w:rsid w:val="0080496D"/>
    <w:rsid w:val="00804B7C"/>
    <w:rsid w:val="00804C21"/>
    <w:rsid w:val="00804E0A"/>
    <w:rsid w:val="00804E5A"/>
    <w:rsid w:val="0080532C"/>
    <w:rsid w:val="00805690"/>
    <w:rsid w:val="00805742"/>
    <w:rsid w:val="008057C1"/>
    <w:rsid w:val="00805C06"/>
    <w:rsid w:val="00806179"/>
    <w:rsid w:val="008062D4"/>
    <w:rsid w:val="00806326"/>
    <w:rsid w:val="00806491"/>
    <w:rsid w:val="008069EA"/>
    <w:rsid w:val="00806A7A"/>
    <w:rsid w:val="00806D0B"/>
    <w:rsid w:val="00806EA2"/>
    <w:rsid w:val="0080752B"/>
    <w:rsid w:val="00807644"/>
    <w:rsid w:val="008076E4"/>
    <w:rsid w:val="00807770"/>
    <w:rsid w:val="00807779"/>
    <w:rsid w:val="0080777C"/>
    <w:rsid w:val="0080792F"/>
    <w:rsid w:val="00807A25"/>
    <w:rsid w:val="00807A4C"/>
    <w:rsid w:val="00807ACA"/>
    <w:rsid w:val="008101FF"/>
    <w:rsid w:val="00810254"/>
    <w:rsid w:val="008108C9"/>
    <w:rsid w:val="00810B4C"/>
    <w:rsid w:val="00810F68"/>
    <w:rsid w:val="00810FAC"/>
    <w:rsid w:val="00811071"/>
    <w:rsid w:val="00811300"/>
    <w:rsid w:val="008113FE"/>
    <w:rsid w:val="00811552"/>
    <w:rsid w:val="00811646"/>
    <w:rsid w:val="008116A8"/>
    <w:rsid w:val="00811817"/>
    <w:rsid w:val="00811BAC"/>
    <w:rsid w:val="00811CAF"/>
    <w:rsid w:val="008121A2"/>
    <w:rsid w:val="00812289"/>
    <w:rsid w:val="00812A6E"/>
    <w:rsid w:val="00812B05"/>
    <w:rsid w:val="00812BE8"/>
    <w:rsid w:val="0081313D"/>
    <w:rsid w:val="00813198"/>
    <w:rsid w:val="008131E3"/>
    <w:rsid w:val="00813220"/>
    <w:rsid w:val="00813234"/>
    <w:rsid w:val="00813442"/>
    <w:rsid w:val="0081381D"/>
    <w:rsid w:val="008138DC"/>
    <w:rsid w:val="00813C6A"/>
    <w:rsid w:val="00813CFB"/>
    <w:rsid w:val="00813EF8"/>
    <w:rsid w:val="008141B5"/>
    <w:rsid w:val="00814407"/>
    <w:rsid w:val="008146F7"/>
    <w:rsid w:val="0081474E"/>
    <w:rsid w:val="00814855"/>
    <w:rsid w:val="008148D1"/>
    <w:rsid w:val="00814CB5"/>
    <w:rsid w:val="00814EE0"/>
    <w:rsid w:val="00814EFC"/>
    <w:rsid w:val="008153C7"/>
    <w:rsid w:val="00815435"/>
    <w:rsid w:val="0081577D"/>
    <w:rsid w:val="0081588F"/>
    <w:rsid w:val="0081598C"/>
    <w:rsid w:val="00815BA3"/>
    <w:rsid w:val="00815C7F"/>
    <w:rsid w:val="0081608F"/>
    <w:rsid w:val="00816555"/>
    <w:rsid w:val="00816564"/>
    <w:rsid w:val="008165A3"/>
    <w:rsid w:val="008166AB"/>
    <w:rsid w:val="00816759"/>
    <w:rsid w:val="00816ABD"/>
    <w:rsid w:val="00816D01"/>
    <w:rsid w:val="00816D1E"/>
    <w:rsid w:val="00816E69"/>
    <w:rsid w:val="008171E7"/>
    <w:rsid w:val="008171F3"/>
    <w:rsid w:val="008175AF"/>
    <w:rsid w:val="008175E7"/>
    <w:rsid w:val="008177E6"/>
    <w:rsid w:val="00817872"/>
    <w:rsid w:val="0082006E"/>
    <w:rsid w:val="008200C0"/>
    <w:rsid w:val="00820125"/>
    <w:rsid w:val="008203DC"/>
    <w:rsid w:val="00820782"/>
    <w:rsid w:val="008207B9"/>
    <w:rsid w:val="008207C5"/>
    <w:rsid w:val="008207C6"/>
    <w:rsid w:val="00820930"/>
    <w:rsid w:val="00820D6A"/>
    <w:rsid w:val="00821101"/>
    <w:rsid w:val="00821428"/>
    <w:rsid w:val="00821439"/>
    <w:rsid w:val="0082154D"/>
    <w:rsid w:val="008215D8"/>
    <w:rsid w:val="0082162E"/>
    <w:rsid w:val="00821683"/>
    <w:rsid w:val="008217FA"/>
    <w:rsid w:val="00821941"/>
    <w:rsid w:val="00821967"/>
    <w:rsid w:val="00821BC2"/>
    <w:rsid w:val="00821EEC"/>
    <w:rsid w:val="0082214A"/>
    <w:rsid w:val="008221E0"/>
    <w:rsid w:val="00822323"/>
    <w:rsid w:val="00822411"/>
    <w:rsid w:val="00822780"/>
    <w:rsid w:val="008227F7"/>
    <w:rsid w:val="00822A3F"/>
    <w:rsid w:val="00822C48"/>
    <w:rsid w:val="00822D53"/>
    <w:rsid w:val="00822EEA"/>
    <w:rsid w:val="00822FB2"/>
    <w:rsid w:val="00823424"/>
    <w:rsid w:val="0082343C"/>
    <w:rsid w:val="00823A3D"/>
    <w:rsid w:val="00823BF0"/>
    <w:rsid w:val="00823CD2"/>
    <w:rsid w:val="00823D98"/>
    <w:rsid w:val="00823F1C"/>
    <w:rsid w:val="008240A1"/>
    <w:rsid w:val="008240C1"/>
    <w:rsid w:val="008240C3"/>
    <w:rsid w:val="008240C8"/>
    <w:rsid w:val="008240E6"/>
    <w:rsid w:val="00824569"/>
    <w:rsid w:val="00824B7D"/>
    <w:rsid w:val="00824E6E"/>
    <w:rsid w:val="0082509B"/>
    <w:rsid w:val="0082510C"/>
    <w:rsid w:val="008251AA"/>
    <w:rsid w:val="008253AB"/>
    <w:rsid w:val="00825401"/>
    <w:rsid w:val="00825561"/>
    <w:rsid w:val="008255B5"/>
    <w:rsid w:val="0082587F"/>
    <w:rsid w:val="008259C7"/>
    <w:rsid w:val="00825B67"/>
    <w:rsid w:val="00825CE0"/>
    <w:rsid w:val="00825D0B"/>
    <w:rsid w:val="00825F60"/>
    <w:rsid w:val="0082603F"/>
    <w:rsid w:val="0082640B"/>
    <w:rsid w:val="008264C6"/>
    <w:rsid w:val="008264DC"/>
    <w:rsid w:val="00826623"/>
    <w:rsid w:val="0082695A"/>
    <w:rsid w:val="00826C1E"/>
    <w:rsid w:val="00826F85"/>
    <w:rsid w:val="00827025"/>
    <w:rsid w:val="00827062"/>
    <w:rsid w:val="0082731E"/>
    <w:rsid w:val="008275EB"/>
    <w:rsid w:val="00827658"/>
    <w:rsid w:val="0082767F"/>
    <w:rsid w:val="00827931"/>
    <w:rsid w:val="00827FD2"/>
    <w:rsid w:val="00830375"/>
    <w:rsid w:val="008306B4"/>
    <w:rsid w:val="008309B1"/>
    <w:rsid w:val="00830C7B"/>
    <w:rsid w:val="00830D50"/>
    <w:rsid w:val="00830DF4"/>
    <w:rsid w:val="00830F5D"/>
    <w:rsid w:val="00831085"/>
    <w:rsid w:val="008310A4"/>
    <w:rsid w:val="0083132D"/>
    <w:rsid w:val="0083141E"/>
    <w:rsid w:val="0083143C"/>
    <w:rsid w:val="008315D7"/>
    <w:rsid w:val="00831663"/>
    <w:rsid w:val="008318BB"/>
    <w:rsid w:val="00831CC7"/>
    <w:rsid w:val="00831E78"/>
    <w:rsid w:val="008320ED"/>
    <w:rsid w:val="008322AA"/>
    <w:rsid w:val="008322BA"/>
    <w:rsid w:val="00832355"/>
    <w:rsid w:val="008324F6"/>
    <w:rsid w:val="008325E3"/>
    <w:rsid w:val="008327E4"/>
    <w:rsid w:val="00832B7E"/>
    <w:rsid w:val="0083352E"/>
    <w:rsid w:val="0083364F"/>
    <w:rsid w:val="00833769"/>
    <w:rsid w:val="00833980"/>
    <w:rsid w:val="00833A03"/>
    <w:rsid w:val="00833C3A"/>
    <w:rsid w:val="00833E1B"/>
    <w:rsid w:val="00833E92"/>
    <w:rsid w:val="00834A03"/>
    <w:rsid w:val="00834B35"/>
    <w:rsid w:val="00834D7D"/>
    <w:rsid w:val="00834EC4"/>
    <w:rsid w:val="00834FC1"/>
    <w:rsid w:val="008350A3"/>
    <w:rsid w:val="00835165"/>
    <w:rsid w:val="008353A9"/>
    <w:rsid w:val="0083554A"/>
    <w:rsid w:val="00835613"/>
    <w:rsid w:val="00835691"/>
    <w:rsid w:val="00835913"/>
    <w:rsid w:val="0083596B"/>
    <w:rsid w:val="008359C8"/>
    <w:rsid w:val="00835B28"/>
    <w:rsid w:val="00835B79"/>
    <w:rsid w:val="00835C43"/>
    <w:rsid w:val="00835D00"/>
    <w:rsid w:val="00835DCF"/>
    <w:rsid w:val="00836173"/>
    <w:rsid w:val="00836769"/>
    <w:rsid w:val="008369A2"/>
    <w:rsid w:val="00836B39"/>
    <w:rsid w:val="00836F6D"/>
    <w:rsid w:val="00836F81"/>
    <w:rsid w:val="00837205"/>
    <w:rsid w:val="008373DC"/>
    <w:rsid w:val="008374C3"/>
    <w:rsid w:val="00837A4C"/>
    <w:rsid w:val="00837A5B"/>
    <w:rsid w:val="00837F4F"/>
    <w:rsid w:val="008403FE"/>
    <w:rsid w:val="0084048E"/>
    <w:rsid w:val="00840594"/>
    <w:rsid w:val="0084094C"/>
    <w:rsid w:val="00840A3B"/>
    <w:rsid w:val="00840D39"/>
    <w:rsid w:val="00840DE9"/>
    <w:rsid w:val="00840E1B"/>
    <w:rsid w:val="00841054"/>
    <w:rsid w:val="00841332"/>
    <w:rsid w:val="008413A5"/>
    <w:rsid w:val="00841436"/>
    <w:rsid w:val="008415F1"/>
    <w:rsid w:val="00841D65"/>
    <w:rsid w:val="0084205F"/>
    <w:rsid w:val="00842140"/>
    <w:rsid w:val="008423CE"/>
    <w:rsid w:val="008425EC"/>
    <w:rsid w:val="00842AC4"/>
    <w:rsid w:val="00842C89"/>
    <w:rsid w:val="00842FD7"/>
    <w:rsid w:val="0084325D"/>
    <w:rsid w:val="00843428"/>
    <w:rsid w:val="008434BC"/>
    <w:rsid w:val="00843806"/>
    <w:rsid w:val="00843B34"/>
    <w:rsid w:val="00843B8F"/>
    <w:rsid w:val="00843FDB"/>
    <w:rsid w:val="008443B1"/>
    <w:rsid w:val="0084466F"/>
    <w:rsid w:val="0084470E"/>
    <w:rsid w:val="00844825"/>
    <w:rsid w:val="00844B93"/>
    <w:rsid w:val="00844BD0"/>
    <w:rsid w:val="00844CB5"/>
    <w:rsid w:val="00844D98"/>
    <w:rsid w:val="00844F1E"/>
    <w:rsid w:val="0084501F"/>
    <w:rsid w:val="008451B0"/>
    <w:rsid w:val="008451EE"/>
    <w:rsid w:val="008452AE"/>
    <w:rsid w:val="008454DA"/>
    <w:rsid w:val="00845757"/>
    <w:rsid w:val="008457C3"/>
    <w:rsid w:val="00845920"/>
    <w:rsid w:val="00845B68"/>
    <w:rsid w:val="00845F9E"/>
    <w:rsid w:val="0084608F"/>
    <w:rsid w:val="0084617D"/>
    <w:rsid w:val="008463F7"/>
    <w:rsid w:val="0084662D"/>
    <w:rsid w:val="008467BB"/>
    <w:rsid w:val="00846867"/>
    <w:rsid w:val="00846871"/>
    <w:rsid w:val="00846952"/>
    <w:rsid w:val="00846AE5"/>
    <w:rsid w:val="00846DBC"/>
    <w:rsid w:val="00847136"/>
    <w:rsid w:val="00847179"/>
    <w:rsid w:val="00847317"/>
    <w:rsid w:val="0084743B"/>
    <w:rsid w:val="0084750D"/>
    <w:rsid w:val="008475EC"/>
    <w:rsid w:val="00847604"/>
    <w:rsid w:val="00847694"/>
    <w:rsid w:val="00847706"/>
    <w:rsid w:val="0084776C"/>
    <w:rsid w:val="00847892"/>
    <w:rsid w:val="008478B3"/>
    <w:rsid w:val="008479DD"/>
    <w:rsid w:val="00847BED"/>
    <w:rsid w:val="00847C21"/>
    <w:rsid w:val="00847CB9"/>
    <w:rsid w:val="008500CA"/>
    <w:rsid w:val="008500FA"/>
    <w:rsid w:val="00850509"/>
    <w:rsid w:val="008507DF"/>
    <w:rsid w:val="00850858"/>
    <w:rsid w:val="00850926"/>
    <w:rsid w:val="00850B79"/>
    <w:rsid w:val="00850C02"/>
    <w:rsid w:val="00850DE0"/>
    <w:rsid w:val="008513CF"/>
    <w:rsid w:val="008514DB"/>
    <w:rsid w:val="008517CF"/>
    <w:rsid w:val="00851881"/>
    <w:rsid w:val="008518C1"/>
    <w:rsid w:val="00851B05"/>
    <w:rsid w:val="00851EA7"/>
    <w:rsid w:val="00852014"/>
    <w:rsid w:val="008524B2"/>
    <w:rsid w:val="00852716"/>
    <w:rsid w:val="008528DB"/>
    <w:rsid w:val="00852D97"/>
    <w:rsid w:val="00852E63"/>
    <w:rsid w:val="00852FE8"/>
    <w:rsid w:val="0085305F"/>
    <w:rsid w:val="008532CD"/>
    <w:rsid w:val="008535A0"/>
    <w:rsid w:val="008538CF"/>
    <w:rsid w:val="0085397E"/>
    <w:rsid w:val="008539AE"/>
    <w:rsid w:val="00853B6B"/>
    <w:rsid w:val="00853C95"/>
    <w:rsid w:val="00853E5B"/>
    <w:rsid w:val="00854140"/>
    <w:rsid w:val="00854367"/>
    <w:rsid w:val="00854744"/>
    <w:rsid w:val="008549E5"/>
    <w:rsid w:val="00854A1E"/>
    <w:rsid w:val="00854A3F"/>
    <w:rsid w:val="00854CB0"/>
    <w:rsid w:val="00854D2C"/>
    <w:rsid w:val="00854EC3"/>
    <w:rsid w:val="00855429"/>
    <w:rsid w:val="0085575D"/>
    <w:rsid w:val="008557AA"/>
    <w:rsid w:val="008558A4"/>
    <w:rsid w:val="00855A73"/>
    <w:rsid w:val="00855C34"/>
    <w:rsid w:val="00855D4A"/>
    <w:rsid w:val="008561A7"/>
    <w:rsid w:val="008563CE"/>
    <w:rsid w:val="0085662C"/>
    <w:rsid w:val="0085689F"/>
    <w:rsid w:val="00856A59"/>
    <w:rsid w:val="00856BF2"/>
    <w:rsid w:val="00856C3B"/>
    <w:rsid w:val="00856D00"/>
    <w:rsid w:val="00856D36"/>
    <w:rsid w:val="00856D94"/>
    <w:rsid w:val="00856D9E"/>
    <w:rsid w:val="00856E0C"/>
    <w:rsid w:val="00857493"/>
    <w:rsid w:val="0085771D"/>
    <w:rsid w:val="008577C1"/>
    <w:rsid w:val="008577D2"/>
    <w:rsid w:val="00857BE1"/>
    <w:rsid w:val="00860292"/>
    <w:rsid w:val="008602B8"/>
    <w:rsid w:val="008602EA"/>
    <w:rsid w:val="0086057B"/>
    <w:rsid w:val="008605F4"/>
    <w:rsid w:val="00860723"/>
    <w:rsid w:val="00860A1C"/>
    <w:rsid w:val="00860ABD"/>
    <w:rsid w:val="00860E1A"/>
    <w:rsid w:val="0086107D"/>
    <w:rsid w:val="00861179"/>
    <w:rsid w:val="00861620"/>
    <w:rsid w:val="00861952"/>
    <w:rsid w:val="00861AA5"/>
    <w:rsid w:val="00861B45"/>
    <w:rsid w:val="00861F30"/>
    <w:rsid w:val="00862071"/>
    <w:rsid w:val="0086227C"/>
    <w:rsid w:val="00862494"/>
    <w:rsid w:val="008625FC"/>
    <w:rsid w:val="008627B1"/>
    <w:rsid w:val="00862890"/>
    <w:rsid w:val="0086290E"/>
    <w:rsid w:val="00862B0B"/>
    <w:rsid w:val="00862B33"/>
    <w:rsid w:val="00862DA1"/>
    <w:rsid w:val="0086312E"/>
    <w:rsid w:val="00863358"/>
    <w:rsid w:val="00863BD6"/>
    <w:rsid w:val="00863EA1"/>
    <w:rsid w:val="00863FF1"/>
    <w:rsid w:val="008644E4"/>
    <w:rsid w:val="00864544"/>
    <w:rsid w:val="00864A69"/>
    <w:rsid w:val="00864B20"/>
    <w:rsid w:val="00864DE3"/>
    <w:rsid w:val="00864EEF"/>
    <w:rsid w:val="00865996"/>
    <w:rsid w:val="00865A19"/>
    <w:rsid w:val="00865CF2"/>
    <w:rsid w:val="00865D99"/>
    <w:rsid w:val="00865EA7"/>
    <w:rsid w:val="00865FE0"/>
    <w:rsid w:val="00866118"/>
    <w:rsid w:val="00866192"/>
    <w:rsid w:val="00866614"/>
    <w:rsid w:val="0086663B"/>
    <w:rsid w:val="008666B6"/>
    <w:rsid w:val="00866A58"/>
    <w:rsid w:val="00866E35"/>
    <w:rsid w:val="008671EB"/>
    <w:rsid w:val="008673C5"/>
    <w:rsid w:val="00867558"/>
    <w:rsid w:val="008676CE"/>
    <w:rsid w:val="008676E4"/>
    <w:rsid w:val="00867813"/>
    <w:rsid w:val="00867C0C"/>
    <w:rsid w:val="00870450"/>
    <w:rsid w:val="008707B0"/>
    <w:rsid w:val="0087086D"/>
    <w:rsid w:val="008709C0"/>
    <w:rsid w:val="00870A22"/>
    <w:rsid w:val="00870BFA"/>
    <w:rsid w:val="0087116B"/>
    <w:rsid w:val="0087164C"/>
    <w:rsid w:val="0087167E"/>
    <w:rsid w:val="008716B0"/>
    <w:rsid w:val="008718EE"/>
    <w:rsid w:val="0087197B"/>
    <w:rsid w:val="00871BDC"/>
    <w:rsid w:val="00871C76"/>
    <w:rsid w:val="00871CEC"/>
    <w:rsid w:val="00871DB8"/>
    <w:rsid w:val="00871DBA"/>
    <w:rsid w:val="008722FB"/>
    <w:rsid w:val="008724AF"/>
    <w:rsid w:val="0087268C"/>
    <w:rsid w:val="00872906"/>
    <w:rsid w:val="00872AAD"/>
    <w:rsid w:val="00872D88"/>
    <w:rsid w:val="00872F3F"/>
    <w:rsid w:val="0087316B"/>
    <w:rsid w:val="008733CB"/>
    <w:rsid w:val="00873735"/>
    <w:rsid w:val="0087376A"/>
    <w:rsid w:val="008737AD"/>
    <w:rsid w:val="00873901"/>
    <w:rsid w:val="00873C98"/>
    <w:rsid w:val="00873EC3"/>
    <w:rsid w:val="008740C4"/>
    <w:rsid w:val="0087439C"/>
    <w:rsid w:val="008744CB"/>
    <w:rsid w:val="0087453D"/>
    <w:rsid w:val="0087467F"/>
    <w:rsid w:val="00874866"/>
    <w:rsid w:val="008748FD"/>
    <w:rsid w:val="00874997"/>
    <w:rsid w:val="00874EEA"/>
    <w:rsid w:val="00874FAA"/>
    <w:rsid w:val="0087508E"/>
    <w:rsid w:val="0087509F"/>
    <w:rsid w:val="008751B3"/>
    <w:rsid w:val="00875244"/>
    <w:rsid w:val="008752CC"/>
    <w:rsid w:val="008756A8"/>
    <w:rsid w:val="00875775"/>
    <w:rsid w:val="008757A5"/>
    <w:rsid w:val="008757B2"/>
    <w:rsid w:val="00875A0F"/>
    <w:rsid w:val="00875BD9"/>
    <w:rsid w:val="00875C51"/>
    <w:rsid w:val="00875D74"/>
    <w:rsid w:val="00875E71"/>
    <w:rsid w:val="008760C9"/>
    <w:rsid w:val="00876128"/>
    <w:rsid w:val="0087647E"/>
    <w:rsid w:val="008764B4"/>
    <w:rsid w:val="008765C0"/>
    <w:rsid w:val="008767B5"/>
    <w:rsid w:val="00876958"/>
    <w:rsid w:val="008769B8"/>
    <w:rsid w:val="00876A96"/>
    <w:rsid w:val="00876C8A"/>
    <w:rsid w:val="00876D96"/>
    <w:rsid w:val="00876EBE"/>
    <w:rsid w:val="00877431"/>
    <w:rsid w:val="00877658"/>
    <w:rsid w:val="008776B3"/>
    <w:rsid w:val="008777D3"/>
    <w:rsid w:val="00877A45"/>
    <w:rsid w:val="00877FAD"/>
    <w:rsid w:val="00880020"/>
    <w:rsid w:val="00880283"/>
    <w:rsid w:val="008804EE"/>
    <w:rsid w:val="008805E0"/>
    <w:rsid w:val="0088086C"/>
    <w:rsid w:val="00880B06"/>
    <w:rsid w:val="00880D94"/>
    <w:rsid w:val="00880D96"/>
    <w:rsid w:val="00880D97"/>
    <w:rsid w:val="00881058"/>
    <w:rsid w:val="008816BB"/>
    <w:rsid w:val="00881701"/>
    <w:rsid w:val="008819D1"/>
    <w:rsid w:val="00881BB9"/>
    <w:rsid w:val="00881BD0"/>
    <w:rsid w:val="00881C12"/>
    <w:rsid w:val="00881CC5"/>
    <w:rsid w:val="00881E95"/>
    <w:rsid w:val="00881ECE"/>
    <w:rsid w:val="00882263"/>
    <w:rsid w:val="008823DB"/>
    <w:rsid w:val="008823FE"/>
    <w:rsid w:val="00882D12"/>
    <w:rsid w:val="008833D2"/>
    <w:rsid w:val="00883414"/>
    <w:rsid w:val="008834DD"/>
    <w:rsid w:val="008835BE"/>
    <w:rsid w:val="00883A4E"/>
    <w:rsid w:val="00883B9B"/>
    <w:rsid w:val="00883FA4"/>
    <w:rsid w:val="0088431A"/>
    <w:rsid w:val="00884353"/>
    <w:rsid w:val="008844A6"/>
    <w:rsid w:val="008844CE"/>
    <w:rsid w:val="008844EA"/>
    <w:rsid w:val="00884588"/>
    <w:rsid w:val="00884671"/>
    <w:rsid w:val="00884701"/>
    <w:rsid w:val="00884831"/>
    <w:rsid w:val="00884924"/>
    <w:rsid w:val="00884ADC"/>
    <w:rsid w:val="00884BA8"/>
    <w:rsid w:val="00884D5C"/>
    <w:rsid w:val="008850F6"/>
    <w:rsid w:val="0088517A"/>
    <w:rsid w:val="008854C1"/>
    <w:rsid w:val="0088561E"/>
    <w:rsid w:val="00885699"/>
    <w:rsid w:val="00885C31"/>
    <w:rsid w:val="00885F6D"/>
    <w:rsid w:val="00886166"/>
    <w:rsid w:val="0088622A"/>
    <w:rsid w:val="00886621"/>
    <w:rsid w:val="00886817"/>
    <w:rsid w:val="00886BB5"/>
    <w:rsid w:val="00886E6D"/>
    <w:rsid w:val="0088709F"/>
    <w:rsid w:val="00887566"/>
    <w:rsid w:val="00887C52"/>
    <w:rsid w:val="00887CF7"/>
    <w:rsid w:val="0089026E"/>
    <w:rsid w:val="008902C1"/>
    <w:rsid w:val="008902FA"/>
    <w:rsid w:val="008908AB"/>
    <w:rsid w:val="008909B7"/>
    <w:rsid w:val="008909F7"/>
    <w:rsid w:val="0089103B"/>
    <w:rsid w:val="0089122C"/>
    <w:rsid w:val="008912D7"/>
    <w:rsid w:val="00891528"/>
    <w:rsid w:val="00891579"/>
    <w:rsid w:val="008918F7"/>
    <w:rsid w:val="00891989"/>
    <w:rsid w:val="00891AB5"/>
    <w:rsid w:val="00891ADB"/>
    <w:rsid w:val="00891C07"/>
    <w:rsid w:val="00891C3D"/>
    <w:rsid w:val="00891CC1"/>
    <w:rsid w:val="00891CD7"/>
    <w:rsid w:val="00891F5C"/>
    <w:rsid w:val="00891F7C"/>
    <w:rsid w:val="00891FF3"/>
    <w:rsid w:val="00892065"/>
    <w:rsid w:val="008920BE"/>
    <w:rsid w:val="0089218F"/>
    <w:rsid w:val="0089224F"/>
    <w:rsid w:val="008924FD"/>
    <w:rsid w:val="008925B9"/>
    <w:rsid w:val="00892B48"/>
    <w:rsid w:val="00892D5A"/>
    <w:rsid w:val="00892EFB"/>
    <w:rsid w:val="00892F58"/>
    <w:rsid w:val="008930FD"/>
    <w:rsid w:val="00893322"/>
    <w:rsid w:val="008936D4"/>
    <w:rsid w:val="00893930"/>
    <w:rsid w:val="00893C44"/>
    <w:rsid w:val="00893EC3"/>
    <w:rsid w:val="0089411A"/>
    <w:rsid w:val="008945DC"/>
    <w:rsid w:val="00894728"/>
    <w:rsid w:val="00894769"/>
    <w:rsid w:val="008947FD"/>
    <w:rsid w:val="0089486F"/>
    <w:rsid w:val="00894A53"/>
    <w:rsid w:val="00894AE7"/>
    <w:rsid w:val="00894BBA"/>
    <w:rsid w:val="00894D52"/>
    <w:rsid w:val="008952A3"/>
    <w:rsid w:val="008953C7"/>
    <w:rsid w:val="00895557"/>
    <w:rsid w:val="00895B82"/>
    <w:rsid w:val="00895C6C"/>
    <w:rsid w:val="00895F85"/>
    <w:rsid w:val="008962BF"/>
    <w:rsid w:val="0089634F"/>
    <w:rsid w:val="008963DD"/>
    <w:rsid w:val="008965D7"/>
    <w:rsid w:val="00896B6B"/>
    <w:rsid w:val="00896CC2"/>
    <w:rsid w:val="00897193"/>
    <w:rsid w:val="00897666"/>
    <w:rsid w:val="008979E4"/>
    <w:rsid w:val="008A025C"/>
    <w:rsid w:val="008A0456"/>
    <w:rsid w:val="008A05BB"/>
    <w:rsid w:val="008A0642"/>
    <w:rsid w:val="008A0A3A"/>
    <w:rsid w:val="008A0A8B"/>
    <w:rsid w:val="008A0D1F"/>
    <w:rsid w:val="008A1030"/>
    <w:rsid w:val="008A113E"/>
    <w:rsid w:val="008A119D"/>
    <w:rsid w:val="008A161F"/>
    <w:rsid w:val="008A17ED"/>
    <w:rsid w:val="008A1A6F"/>
    <w:rsid w:val="008A1B67"/>
    <w:rsid w:val="008A1C21"/>
    <w:rsid w:val="008A1FA1"/>
    <w:rsid w:val="008A213C"/>
    <w:rsid w:val="008A22BF"/>
    <w:rsid w:val="008A24F4"/>
    <w:rsid w:val="008A2539"/>
    <w:rsid w:val="008A2880"/>
    <w:rsid w:val="008A2C44"/>
    <w:rsid w:val="008A2D00"/>
    <w:rsid w:val="008A2D8B"/>
    <w:rsid w:val="008A2EAB"/>
    <w:rsid w:val="008A2ED2"/>
    <w:rsid w:val="008A3034"/>
    <w:rsid w:val="008A3125"/>
    <w:rsid w:val="008A325E"/>
    <w:rsid w:val="008A344D"/>
    <w:rsid w:val="008A3562"/>
    <w:rsid w:val="008A36F4"/>
    <w:rsid w:val="008A38FE"/>
    <w:rsid w:val="008A39F5"/>
    <w:rsid w:val="008A3A60"/>
    <w:rsid w:val="008A3A8C"/>
    <w:rsid w:val="008A3AD7"/>
    <w:rsid w:val="008A3D1E"/>
    <w:rsid w:val="008A3E5F"/>
    <w:rsid w:val="008A3F87"/>
    <w:rsid w:val="008A41B0"/>
    <w:rsid w:val="008A449F"/>
    <w:rsid w:val="008A46E3"/>
    <w:rsid w:val="008A4A8B"/>
    <w:rsid w:val="008A4B53"/>
    <w:rsid w:val="008A4D25"/>
    <w:rsid w:val="008A5192"/>
    <w:rsid w:val="008A52E3"/>
    <w:rsid w:val="008A5524"/>
    <w:rsid w:val="008A56C0"/>
    <w:rsid w:val="008A5760"/>
    <w:rsid w:val="008A5E19"/>
    <w:rsid w:val="008A60EC"/>
    <w:rsid w:val="008A618A"/>
    <w:rsid w:val="008A6269"/>
    <w:rsid w:val="008A6423"/>
    <w:rsid w:val="008A6512"/>
    <w:rsid w:val="008A66D7"/>
    <w:rsid w:val="008A684B"/>
    <w:rsid w:val="008A6859"/>
    <w:rsid w:val="008A6B1F"/>
    <w:rsid w:val="008A6BF1"/>
    <w:rsid w:val="008A6F1C"/>
    <w:rsid w:val="008A71D3"/>
    <w:rsid w:val="008A7259"/>
    <w:rsid w:val="008A7285"/>
    <w:rsid w:val="008A7438"/>
    <w:rsid w:val="008A781F"/>
    <w:rsid w:val="008A797F"/>
    <w:rsid w:val="008A7CC1"/>
    <w:rsid w:val="008A7E29"/>
    <w:rsid w:val="008B0125"/>
    <w:rsid w:val="008B0442"/>
    <w:rsid w:val="008B0479"/>
    <w:rsid w:val="008B0504"/>
    <w:rsid w:val="008B0B6A"/>
    <w:rsid w:val="008B0CC7"/>
    <w:rsid w:val="008B1042"/>
    <w:rsid w:val="008B14DE"/>
    <w:rsid w:val="008B18D0"/>
    <w:rsid w:val="008B1B5B"/>
    <w:rsid w:val="008B1BED"/>
    <w:rsid w:val="008B1CC3"/>
    <w:rsid w:val="008B1F19"/>
    <w:rsid w:val="008B1F9C"/>
    <w:rsid w:val="008B2463"/>
    <w:rsid w:val="008B250F"/>
    <w:rsid w:val="008B2680"/>
    <w:rsid w:val="008B2768"/>
    <w:rsid w:val="008B28E6"/>
    <w:rsid w:val="008B29E3"/>
    <w:rsid w:val="008B2AA6"/>
    <w:rsid w:val="008B2BBC"/>
    <w:rsid w:val="008B2C3F"/>
    <w:rsid w:val="008B313D"/>
    <w:rsid w:val="008B333E"/>
    <w:rsid w:val="008B3729"/>
    <w:rsid w:val="008B374D"/>
    <w:rsid w:val="008B3796"/>
    <w:rsid w:val="008B37C4"/>
    <w:rsid w:val="008B3AE3"/>
    <w:rsid w:val="008B3B90"/>
    <w:rsid w:val="008B3BE1"/>
    <w:rsid w:val="008B3CFC"/>
    <w:rsid w:val="008B453F"/>
    <w:rsid w:val="008B45AD"/>
    <w:rsid w:val="008B466B"/>
    <w:rsid w:val="008B4703"/>
    <w:rsid w:val="008B491A"/>
    <w:rsid w:val="008B4A11"/>
    <w:rsid w:val="008B5844"/>
    <w:rsid w:val="008B5B21"/>
    <w:rsid w:val="008B6242"/>
    <w:rsid w:val="008B62C2"/>
    <w:rsid w:val="008B653D"/>
    <w:rsid w:val="008B65DA"/>
    <w:rsid w:val="008B6677"/>
    <w:rsid w:val="008B6AD7"/>
    <w:rsid w:val="008B6F28"/>
    <w:rsid w:val="008B6F2F"/>
    <w:rsid w:val="008B7053"/>
    <w:rsid w:val="008B7057"/>
    <w:rsid w:val="008B72FA"/>
    <w:rsid w:val="008B74AF"/>
    <w:rsid w:val="008B77E1"/>
    <w:rsid w:val="008B79BB"/>
    <w:rsid w:val="008B7A00"/>
    <w:rsid w:val="008B7A77"/>
    <w:rsid w:val="008B7B2B"/>
    <w:rsid w:val="008B7D78"/>
    <w:rsid w:val="008B7DC1"/>
    <w:rsid w:val="008C0928"/>
    <w:rsid w:val="008C0C93"/>
    <w:rsid w:val="008C0EE3"/>
    <w:rsid w:val="008C11AB"/>
    <w:rsid w:val="008C11AE"/>
    <w:rsid w:val="008C1464"/>
    <w:rsid w:val="008C1D96"/>
    <w:rsid w:val="008C1FA5"/>
    <w:rsid w:val="008C2145"/>
    <w:rsid w:val="008C21F9"/>
    <w:rsid w:val="008C22F8"/>
    <w:rsid w:val="008C2976"/>
    <w:rsid w:val="008C299A"/>
    <w:rsid w:val="008C2AF1"/>
    <w:rsid w:val="008C2C52"/>
    <w:rsid w:val="008C2F90"/>
    <w:rsid w:val="008C3027"/>
    <w:rsid w:val="008C30FC"/>
    <w:rsid w:val="008C343E"/>
    <w:rsid w:val="008C3716"/>
    <w:rsid w:val="008C37FC"/>
    <w:rsid w:val="008C41D4"/>
    <w:rsid w:val="008C458E"/>
    <w:rsid w:val="008C4E57"/>
    <w:rsid w:val="008C4EAC"/>
    <w:rsid w:val="008C4F56"/>
    <w:rsid w:val="008C51AF"/>
    <w:rsid w:val="008C548E"/>
    <w:rsid w:val="008C5822"/>
    <w:rsid w:val="008C5C61"/>
    <w:rsid w:val="008C5CB1"/>
    <w:rsid w:val="008C5CBF"/>
    <w:rsid w:val="008C5EC0"/>
    <w:rsid w:val="008C62C1"/>
    <w:rsid w:val="008C632E"/>
    <w:rsid w:val="008C664D"/>
    <w:rsid w:val="008C6715"/>
    <w:rsid w:val="008C674D"/>
    <w:rsid w:val="008C68D3"/>
    <w:rsid w:val="008C68E0"/>
    <w:rsid w:val="008C6C9C"/>
    <w:rsid w:val="008C6F19"/>
    <w:rsid w:val="008C72C4"/>
    <w:rsid w:val="008C7382"/>
    <w:rsid w:val="008C76AF"/>
    <w:rsid w:val="008C79AD"/>
    <w:rsid w:val="008C7D4A"/>
    <w:rsid w:val="008C7E42"/>
    <w:rsid w:val="008C7FCB"/>
    <w:rsid w:val="008D0029"/>
    <w:rsid w:val="008D0128"/>
    <w:rsid w:val="008D0132"/>
    <w:rsid w:val="008D04E0"/>
    <w:rsid w:val="008D0B5C"/>
    <w:rsid w:val="008D0BA2"/>
    <w:rsid w:val="008D0D16"/>
    <w:rsid w:val="008D0D6B"/>
    <w:rsid w:val="008D0F65"/>
    <w:rsid w:val="008D0FCB"/>
    <w:rsid w:val="008D1192"/>
    <w:rsid w:val="008D11C7"/>
    <w:rsid w:val="008D14BE"/>
    <w:rsid w:val="008D1C5E"/>
    <w:rsid w:val="008D1D0A"/>
    <w:rsid w:val="008D230C"/>
    <w:rsid w:val="008D2B29"/>
    <w:rsid w:val="008D2DE9"/>
    <w:rsid w:val="008D2EE8"/>
    <w:rsid w:val="008D2F02"/>
    <w:rsid w:val="008D313B"/>
    <w:rsid w:val="008D31E4"/>
    <w:rsid w:val="008D3204"/>
    <w:rsid w:val="008D333C"/>
    <w:rsid w:val="008D386C"/>
    <w:rsid w:val="008D3929"/>
    <w:rsid w:val="008D3AC9"/>
    <w:rsid w:val="008D3BD7"/>
    <w:rsid w:val="008D3E0C"/>
    <w:rsid w:val="008D3FD1"/>
    <w:rsid w:val="008D49AE"/>
    <w:rsid w:val="008D49B2"/>
    <w:rsid w:val="008D5392"/>
    <w:rsid w:val="008D5643"/>
    <w:rsid w:val="008D5A5D"/>
    <w:rsid w:val="008D5AAA"/>
    <w:rsid w:val="008D5ADA"/>
    <w:rsid w:val="008D5B05"/>
    <w:rsid w:val="008D5F3A"/>
    <w:rsid w:val="008D63D8"/>
    <w:rsid w:val="008D6714"/>
    <w:rsid w:val="008D6E56"/>
    <w:rsid w:val="008D6FE4"/>
    <w:rsid w:val="008D7343"/>
    <w:rsid w:val="008D73A3"/>
    <w:rsid w:val="008D748A"/>
    <w:rsid w:val="008D77B1"/>
    <w:rsid w:val="008D7B58"/>
    <w:rsid w:val="008D7D88"/>
    <w:rsid w:val="008D7F97"/>
    <w:rsid w:val="008E00F3"/>
    <w:rsid w:val="008E0166"/>
    <w:rsid w:val="008E0CBA"/>
    <w:rsid w:val="008E153D"/>
    <w:rsid w:val="008E1735"/>
    <w:rsid w:val="008E1799"/>
    <w:rsid w:val="008E1FB5"/>
    <w:rsid w:val="008E2042"/>
    <w:rsid w:val="008E20A7"/>
    <w:rsid w:val="008E220D"/>
    <w:rsid w:val="008E24F4"/>
    <w:rsid w:val="008E271D"/>
    <w:rsid w:val="008E28DE"/>
    <w:rsid w:val="008E2B0F"/>
    <w:rsid w:val="008E305A"/>
    <w:rsid w:val="008E3062"/>
    <w:rsid w:val="008E30CB"/>
    <w:rsid w:val="008E32CF"/>
    <w:rsid w:val="008E3552"/>
    <w:rsid w:val="008E3709"/>
    <w:rsid w:val="008E3BE0"/>
    <w:rsid w:val="008E3C66"/>
    <w:rsid w:val="008E3E92"/>
    <w:rsid w:val="008E3FB9"/>
    <w:rsid w:val="008E3FDC"/>
    <w:rsid w:val="008E42FD"/>
    <w:rsid w:val="008E4373"/>
    <w:rsid w:val="008E454C"/>
    <w:rsid w:val="008E45AF"/>
    <w:rsid w:val="008E45F4"/>
    <w:rsid w:val="008E477E"/>
    <w:rsid w:val="008E4845"/>
    <w:rsid w:val="008E4CDC"/>
    <w:rsid w:val="008E4D5A"/>
    <w:rsid w:val="008E4F0C"/>
    <w:rsid w:val="008E536C"/>
    <w:rsid w:val="008E53EC"/>
    <w:rsid w:val="008E54EE"/>
    <w:rsid w:val="008E5517"/>
    <w:rsid w:val="008E56D5"/>
    <w:rsid w:val="008E5795"/>
    <w:rsid w:val="008E57AF"/>
    <w:rsid w:val="008E584D"/>
    <w:rsid w:val="008E5D23"/>
    <w:rsid w:val="008E5D70"/>
    <w:rsid w:val="008E60E4"/>
    <w:rsid w:val="008E639D"/>
    <w:rsid w:val="008E63E3"/>
    <w:rsid w:val="008E6445"/>
    <w:rsid w:val="008E64D2"/>
    <w:rsid w:val="008E698C"/>
    <w:rsid w:val="008E6B04"/>
    <w:rsid w:val="008E6BCE"/>
    <w:rsid w:val="008E6C05"/>
    <w:rsid w:val="008E6C5B"/>
    <w:rsid w:val="008E7180"/>
    <w:rsid w:val="008E7181"/>
    <w:rsid w:val="008E7225"/>
    <w:rsid w:val="008E7424"/>
    <w:rsid w:val="008E7AB9"/>
    <w:rsid w:val="008E7B23"/>
    <w:rsid w:val="008E7D1D"/>
    <w:rsid w:val="008E7F3F"/>
    <w:rsid w:val="008F0093"/>
    <w:rsid w:val="008F02BE"/>
    <w:rsid w:val="008F034A"/>
    <w:rsid w:val="008F03CA"/>
    <w:rsid w:val="008F0691"/>
    <w:rsid w:val="008F0C90"/>
    <w:rsid w:val="008F0CB6"/>
    <w:rsid w:val="008F131C"/>
    <w:rsid w:val="008F1362"/>
    <w:rsid w:val="008F1923"/>
    <w:rsid w:val="008F1DE1"/>
    <w:rsid w:val="008F1EDF"/>
    <w:rsid w:val="008F23D6"/>
    <w:rsid w:val="008F2608"/>
    <w:rsid w:val="008F27F6"/>
    <w:rsid w:val="008F294A"/>
    <w:rsid w:val="008F2B4E"/>
    <w:rsid w:val="008F2CAE"/>
    <w:rsid w:val="008F2F76"/>
    <w:rsid w:val="008F3259"/>
    <w:rsid w:val="008F3465"/>
    <w:rsid w:val="008F3591"/>
    <w:rsid w:val="008F37B0"/>
    <w:rsid w:val="008F388B"/>
    <w:rsid w:val="008F3F74"/>
    <w:rsid w:val="008F40CF"/>
    <w:rsid w:val="008F4142"/>
    <w:rsid w:val="008F420D"/>
    <w:rsid w:val="008F4679"/>
    <w:rsid w:val="008F46FF"/>
    <w:rsid w:val="008F483C"/>
    <w:rsid w:val="008F49C7"/>
    <w:rsid w:val="008F4BEB"/>
    <w:rsid w:val="008F4D7A"/>
    <w:rsid w:val="008F4E8D"/>
    <w:rsid w:val="008F4FF0"/>
    <w:rsid w:val="008F5221"/>
    <w:rsid w:val="008F5856"/>
    <w:rsid w:val="008F5979"/>
    <w:rsid w:val="008F5A11"/>
    <w:rsid w:val="008F5C01"/>
    <w:rsid w:val="008F5C09"/>
    <w:rsid w:val="008F5C3B"/>
    <w:rsid w:val="008F5DA7"/>
    <w:rsid w:val="008F5E32"/>
    <w:rsid w:val="008F5EBA"/>
    <w:rsid w:val="008F5EFC"/>
    <w:rsid w:val="008F5F10"/>
    <w:rsid w:val="008F613C"/>
    <w:rsid w:val="008F624B"/>
    <w:rsid w:val="008F6841"/>
    <w:rsid w:val="008F6B56"/>
    <w:rsid w:val="008F6EA5"/>
    <w:rsid w:val="008F6FE4"/>
    <w:rsid w:val="008F7007"/>
    <w:rsid w:val="008F72D2"/>
    <w:rsid w:val="008F774E"/>
    <w:rsid w:val="008F7810"/>
    <w:rsid w:val="008F7996"/>
    <w:rsid w:val="008F7A17"/>
    <w:rsid w:val="008F7B08"/>
    <w:rsid w:val="008F7C57"/>
    <w:rsid w:val="008F7C64"/>
    <w:rsid w:val="008F7F01"/>
    <w:rsid w:val="0090017F"/>
    <w:rsid w:val="00900927"/>
    <w:rsid w:val="0090099B"/>
    <w:rsid w:val="00900A23"/>
    <w:rsid w:val="00900BE4"/>
    <w:rsid w:val="00900E54"/>
    <w:rsid w:val="00900E71"/>
    <w:rsid w:val="009010B1"/>
    <w:rsid w:val="00901203"/>
    <w:rsid w:val="0090142E"/>
    <w:rsid w:val="00901807"/>
    <w:rsid w:val="00901BEC"/>
    <w:rsid w:val="00901F3A"/>
    <w:rsid w:val="00901F3F"/>
    <w:rsid w:val="00901FD4"/>
    <w:rsid w:val="00902968"/>
    <w:rsid w:val="00902AC6"/>
    <w:rsid w:val="00902CF9"/>
    <w:rsid w:val="00902CFB"/>
    <w:rsid w:val="00902E61"/>
    <w:rsid w:val="0090310D"/>
    <w:rsid w:val="00903297"/>
    <w:rsid w:val="00903610"/>
    <w:rsid w:val="00903762"/>
    <w:rsid w:val="009037A8"/>
    <w:rsid w:val="00903917"/>
    <w:rsid w:val="00903C7D"/>
    <w:rsid w:val="00904101"/>
    <w:rsid w:val="009043EB"/>
    <w:rsid w:val="00904541"/>
    <w:rsid w:val="00904679"/>
    <w:rsid w:val="00904697"/>
    <w:rsid w:val="009048CB"/>
    <w:rsid w:val="00904A88"/>
    <w:rsid w:val="00904F67"/>
    <w:rsid w:val="00904FE8"/>
    <w:rsid w:val="0090528C"/>
    <w:rsid w:val="009055EE"/>
    <w:rsid w:val="00905761"/>
    <w:rsid w:val="009057CC"/>
    <w:rsid w:val="0090588F"/>
    <w:rsid w:val="009058AB"/>
    <w:rsid w:val="00905D01"/>
    <w:rsid w:val="00905DAD"/>
    <w:rsid w:val="00905EBC"/>
    <w:rsid w:val="009062B5"/>
    <w:rsid w:val="0090642C"/>
    <w:rsid w:val="00906486"/>
    <w:rsid w:val="00906526"/>
    <w:rsid w:val="00906676"/>
    <w:rsid w:val="009067EB"/>
    <w:rsid w:val="00906C70"/>
    <w:rsid w:val="00906F22"/>
    <w:rsid w:val="00907009"/>
    <w:rsid w:val="00907255"/>
    <w:rsid w:val="0090733D"/>
    <w:rsid w:val="00907389"/>
    <w:rsid w:val="009077C0"/>
    <w:rsid w:val="009077EC"/>
    <w:rsid w:val="00907B01"/>
    <w:rsid w:val="00907BC2"/>
    <w:rsid w:val="00907CD5"/>
    <w:rsid w:val="00907EB4"/>
    <w:rsid w:val="00907ECC"/>
    <w:rsid w:val="00910007"/>
    <w:rsid w:val="009103A2"/>
    <w:rsid w:val="00910556"/>
    <w:rsid w:val="00910912"/>
    <w:rsid w:val="00910B75"/>
    <w:rsid w:val="00910BF5"/>
    <w:rsid w:val="00910DF1"/>
    <w:rsid w:val="00910E52"/>
    <w:rsid w:val="00911575"/>
    <w:rsid w:val="009118AF"/>
    <w:rsid w:val="00911CC7"/>
    <w:rsid w:val="00911DE5"/>
    <w:rsid w:val="00911EA5"/>
    <w:rsid w:val="00911F4C"/>
    <w:rsid w:val="0091202B"/>
    <w:rsid w:val="0091213B"/>
    <w:rsid w:val="009122A1"/>
    <w:rsid w:val="00912795"/>
    <w:rsid w:val="009127EA"/>
    <w:rsid w:val="0091288D"/>
    <w:rsid w:val="00912968"/>
    <w:rsid w:val="00912985"/>
    <w:rsid w:val="00912A05"/>
    <w:rsid w:val="00912AA1"/>
    <w:rsid w:val="00912B0B"/>
    <w:rsid w:val="00912DAE"/>
    <w:rsid w:val="00912DB3"/>
    <w:rsid w:val="0091302B"/>
    <w:rsid w:val="0091344C"/>
    <w:rsid w:val="009134BB"/>
    <w:rsid w:val="00913511"/>
    <w:rsid w:val="009135F9"/>
    <w:rsid w:val="00913872"/>
    <w:rsid w:val="0091389E"/>
    <w:rsid w:val="009138D7"/>
    <w:rsid w:val="009139FD"/>
    <w:rsid w:val="00913D4D"/>
    <w:rsid w:val="00913DFC"/>
    <w:rsid w:val="00913E47"/>
    <w:rsid w:val="00913E86"/>
    <w:rsid w:val="009142FE"/>
    <w:rsid w:val="009143C0"/>
    <w:rsid w:val="009143FB"/>
    <w:rsid w:val="00914F99"/>
    <w:rsid w:val="0091502A"/>
    <w:rsid w:val="009153DA"/>
    <w:rsid w:val="009158EC"/>
    <w:rsid w:val="00915C1A"/>
    <w:rsid w:val="00915C97"/>
    <w:rsid w:val="009161B7"/>
    <w:rsid w:val="009166BB"/>
    <w:rsid w:val="009167AD"/>
    <w:rsid w:val="00916E4B"/>
    <w:rsid w:val="00916FF8"/>
    <w:rsid w:val="00917219"/>
    <w:rsid w:val="00917365"/>
    <w:rsid w:val="00917649"/>
    <w:rsid w:val="00917741"/>
    <w:rsid w:val="00917745"/>
    <w:rsid w:val="00917975"/>
    <w:rsid w:val="00917A3A"/>
    <w:rsid w:val="00917A52"/>
    <w:rsid w:val="00917C83"/>
    <w:rsid w:val="00917CE5"/>
    <w:rsid w:val="00917D89"/>
    <w:rsid w:val="00917FD7"/>
    <w:rsid w:val="009201BD"/>
    <w:rsid w:val="00920610"/>
    <w:rsid w:val="00920CDA"/>
    <w:rsid w:val="00920E84"/>
    <w:rsid w:val="00920F0D"/>
    <w:rsid w:val="00921325"/>
    <w:rsid w:val="00921483"/>
    <w:rsid w:val="00921503"/>
    <w:rsid w:val="009216AE"/>
    <w:rsid w:val="009216E8"/>
    <w:rsid w:val="009217FA"/>
    <w:rsid w:val="009218C5"/>
    <w:rsid w:val="00921CB4"/>
    <w:rsid w:val="00921CC7"/>
    <w:rsid w:val="00921CC9"/>
    <w:rsid w:val="00921DA9"/>
    <w:rsid w:val="00921E05"/>
    <w:rsid w:val="00921EB4"/>
    <w:rsid w:val="00921FEC"/>
    <w:rsid w:val="00922107"/>
    <w:rsid w:val="00922308"/>
    <w:rsid w:val="0092279F"/>
    <w:rsid w:val="009228B0"/>
    <w:rsid w:val="00922B15"/>
    <w:rsid w:val="00922BB0"/>
    <w:rsid w:val="00922BD5"/>
    <w:rsid w:val="00922C05"/>
    <w:rsid w:val="00922C66"/>
    <w:rsid w:val="00922DC2"/>
    <w:rsid w:val="009231B9"/>
    <w:rsid w:val="009233C4"/>
    <w:rsid w:val="009237D9"/>
    <w:rsid w:val="009239ED"/>
    <w:rsid w:val="00923CEA"/>
    <w:rsid w:val="00923D25"/>
    <w:rsid w:val="00923E61"/>
    <w:rsid w:val="0092406C"/>
    <w:rsid w:val="00924156"/>
    <w:rsid w:val="00924430"/>
    <w:rsid w:val="009244B4"/>
    <w:rsid w:val="00924839"/>
    <w:rsid w:val="009249B0"/>
    <w:rsid w:val="00924B6D"/>
    <w:rsid w:val="00924D37"/>
    <w:rsid w:val="00924D4B"/>
    <w:rsid w:val="00924E8E"/>
    <w:rsid w:val="009250B4"/>
    <w:rsid w:val="0092530F"/>
    <w:rsid w:val="009257DC"/>
    <w:rsid w:val="00925965"/>
    <w:rsid w:val="00925BF9"/>
    <w:rsid w:val="00925E52"/>
    <w:rsid w:val="00925F8C"/>
    <w:rsid w:val="00925FA8"/>
    <w:rsid w:val="009261D8"/>
    <w:rsid w:val="009262BC"/>
    <w:rsid w:val="009262C9"/>
    <w:rsid w:val="0092663A"/>
    <w:rsid w:val="00926B7A"/>
    <w:rsid w:val="00926C6B"/>
    <w:rsid w:val="00926F83"/>
    <w:rsid w:val="009271C9"/>
    <w:rsid w:val="009272A8"/>
    <w:rsid w:val="009278D2"/>
    <w:rsid w:val="00927F68"/>
    <w:rsid w:val="00927F71"/>
    <w:rsid w:val="00927FDD"/>
    <w:rsid w:val="009300BC"/>
    <w:rsid w:val="0093017E"/>
    <w:rsid w:val="009302F7"/>
    <w:rsid w:val="00930448"/>
    <w:rsid w:val="0093049A"/>
    <w:rsid w:val="009304EE"/>
    <w:rsid w:val="00930683"/>
    <w:rsid w:val="0093072B"/>
    <w:rsid w:val="00930EAF"/>
    <w:rsid w:val="00930F87"/>
    <w:rsid w:val="00931026"/>
    <w:rsid w:val="0093175A"/>
    <w:rsid w:val="00931B14"/>
    <w:rsid w:val="009320D1"/>
    <w:rsid w:val="0093231B"/>
    <w:rsid w:val="009325C1"/>
    <w:rsid w:val="00932885"/>
    <w:rsid w:val="00932B39"/>
    <w:rsid w:val="00932C55"/>
    <w:rsid w:val="00932F95"/>
    <w:rsid w:val="009331BE"/>
    <w:rsid w:val="009331C4"/>
    <w:rsid w:val="00933239"/>
    <w:rsid w:val="009335C9"/>
    <w:rsid w:val="00933608"/>
    <w:rsid w:val="0093372D"/>
    <w:rsid w:val="00933826"/>
    <w:rsid w:val="00933E1C"/>
    <w:rsid w:val="009340C6"/>
    <w:rsid w:val="00934242"/>
    <w:rsid w:val="00934516"/>
    <w:rsid w:val="00934833"/>
    <w:rsid w:val="009349BB"/>
    <w:rsid w:val="00934BEB"/>
    <w:rsid w:val="00934DD0"/>
    <w:rsid w:val="009352C7"/>
    <w:rsid w:val="009352F0"/>
    <w:rsid w:val="00935371"/>
    <w:rsid w:val="00935539"/>
    <w:rsid w:val="00935833"/>
    <w:rsid w:val="00935C33"/>
    <w:rsid w:val="00935E08"/>
    <w:rsid w:val="00935E58"/>
    <w:rsid w:val="00935F6A"/>
    <w:rsid w:val="009362D4"/>
    <w:rsid w:val="00936403"/>
    <w:rsid w:val="00936406"/>
    <w:rsid w:val="0093675C"/>
    <w:rsid w:val="0093679C"/>
    <w:rsid w:val="009367EF"/>
    <w:rsid w:val="009369A9"/>
    <w:rsid w:val="00936ABF"/>
    <w:rsid w:val="00936B8D"/>
    <w:rsid w:val="00936DAC"/>
    <w:rsid w:val="0093720E"/>
    <w:rsid w:val="009375C1"/>
    <w:rsid w:val="00937B6B"/>
    <w:rsid w:val="00940172"/>
    <w:rsid w:val="009401CB"/>
    <w:rsid w:val="0094038A"/>
    <w:rsid w:val="0094044F"/>
    <w:rsid w:val="0094046A"/>
    <w:rsid w:val="0094081B"/>
    <w:rsid w:val="00940E60"/>
    <w:rsid w:val="00940F89"/>
    <w:rsid w:val="0094110F"/>
    <w:rsid w:val="00941381"/>
    <w:rsid w:val="00941416"/>
    <w:rsid w:val="009416ED"/>
    <w:rsid w:val="00941794"/>
    <w:rsid w:val="00941BD1"/>
    <w:rsid w:val="00941D3B"/>
    <w:rsid w:val="00941DA9"/>
    <w:rsid w:val="00941DCB"/>
    <w:rsid w:val="00941DCC"/>
    <w:rsid w:val="00942416"/>
    <w:rsid w:val="00942BC9"/>
    <w:rsid w:val="00942C7C"/>
    <w:rsid w:val="00942E11"/>
    <w:rsid w:val="009431B5"/>
    <w:rsid w:val="00943296"/>
    <w:rsid w:val="009434A1"/>
    <w:rsid w:val="009435C7"/>
    <w:rsid w:val="0094360D"/>
    <w:rsid w:val="009438DC"/>
    <w:rsid w:val="00943CD1"/>
    <w:rsid w:val="00943E2B"/>
    <w:rsid w:val="00943F19"/>
    <w:rsid w:val="00944235"/>
    <w:rsid w:val="00944399"/>
    <w:rsid w:val="00944504"/>
    <w:rsid w:val="009445C2"/>
    <w:rsid w:val="009449A8"/>
    <w:rsid w:val="00944AFD"/>
    <w:rsid w:val="00944E85"/>
    <w:rsid w:val="00944EC5"/>
    <w:rsid w:val="00945368"/>
    <w:rsid w:val="00945B24"/>
    <w:rsid w:val="00945DB5"/>
    <w:rsid w:val="0094601A"/>
    <w:rsid w:val="0094653A"/>
    <w:rsid w:val="0094673C"/>
    <w:rsid w:val="009467E4"/>
    <w:rsid w:val="00946980"/>
    <w:rsid w:val="00946CA8"/>
    <w:rsid w:val="00946D1E"/>
    <w:rsid w:val="00946F6F"/>
    <w:rsid w:val="00946F80"/>
    <w:rsid w:val="00947121"/>
    <w:rsid w:val="0094721A"/>
    <w:rsid w:val="00947464"/>
    <w:rsid w:val="00947696"/>
    <w:rsid w:val="00947851"/>
    <w:rsid w:val="009478FB"/>
    <w:rsid w:val="00947998"/>
    <w:rsid w:val="00947D0A"/>
    <w:rsid w:val="00947DEA"/>
    <w:rsid w:val="0095006B"/>
    <w:rsid w:val="009501DD"/>
    <w:rsid w:val="0095027C"/>
    <w:rsid w:val="0095042F"/>
    <w:rsid w:val="009504F1"/>
    <w:rsid w:val="009504FE"/>
    <w:rsid w:val="00950587"/>
    <w:rsid w:val="00950868"/>
    <w:rsid w:val="00950977"/>
    <w:rsid w:val="00950FD8"/>
    <w:rsid w:val="00951080"/>
    <w:rsid w:val="009511DC"/>
    <w:rsid w:val="009511ED"/>
    <w:rsid w:val="0095135B"/>
    <w:rsid w:val="00951578"/>
    <w:rsid w:val="009515CF"/>
    <w:rsid w:val="00951EBC"/>
    <w:rsid w:val="00951FE8"/>
    <w:rsid w:val="0095215D"/>
    <w:rsid w:val="009521CD"/>
    <w:rsid w:val="009523B5"/>
    <w:rsid w:val="009523C9"/>
    <w:rsid w:val="00952592"/>
    <w:rsid w:val="00952607"/>
    <w:rsid w:val="009528C8"/>
    <w:rsid w:val="009529E0"/>
    <w:rsid w:val="009529E7"/>
    <w:rsid w:val="00952AFF"/>
    <w:rsid w:val="009538F9"/>
    <w:rsid w:val="00953D66"/>
    <w:rsid w:val="0095435A"/>
    <w:rsid w:val="00954396"/>
    <w:rsid w:val="009549DA"/>
    <w:rsid w:val="00954A70"/>
    <w:rsid w:val="00954C77"/>
    <w:rsid w:val="00954D8D"/>
    <w:rsid w:val="00954F6A"/>
    <w:rsid w:val="00955011"/>
    <w:rsid w:val="0095513E"/>
    <w:rsid w:val="00955556"/>
    <w:rsid w:val="009555BF"/>
    <w:rsid w:val="00955633"/>
    <w:rsid w:val="00955768"/>
    <w:rsid w:val="00955AB6"/>
    <w:rsid w:val="009561CB"/>
    <w:rsid w:val="0095645E"/>
    <w:rsid w:val="00956835"/>
    <w:rsid w:val="00956A5F"/>
    <w:rsid w:val="00956AB3"/>
    <w:rsid w:val="0095748F"/>
    <w:rsid w:val="009576D7"/>
    <w:rsid w:val="009579D3"/>
    <w:rsid w:val="00957B83"/>
    <w:rsid w:val="00957EBB"/>
    <w:rsid w:val="009602E4"/>
    <w:rsid w:val="0096038F"/>
    <w:rsid w:val="009609F6"/>
    <w:rsid w:val="00960C61"/>
    <w:rsid w:val="00960DB7"/>
    <w:rsid w:val="00960E72"/>
    <w:rsid w:val="00960E94"/>
    <w:rsid w:val="0096119D"/>
    <w:rsid w:val="009611B6"/>
    <w:rsid w:val="009611D8"/>
    <w:rsid w:val="00961204"/>
    <w:rsid w:val="0096144A"/>
    <w:rsid w:val="0096151C"/>
    <w:rsid w:val="00961A85"/>
    <w:rsid w:val="00961C13"/>
    <w:rsid w:val="00961CF8"/>
    <w:rsid w:val="00961DFD"/>
    <w:rsid w:val="009621EE"/>
    <w:rsid w:val="00962524"/>
    <w:rsid w:val="0096253C"/>
    <w:rsid w:val="009626C2"/>
    <w:rsid w:val="0096274B"/>
    <w:rsid w:val="009628C6"/>
    <w:rsid w:val="00962AD1"/>
    <w:rsid w:val="00962C5D"/>
    <w:rsid w:val="00962D09"/>
    <w:rsid w:val="00962D8E"/>
    <w:rsid w:val="00962F9E"/>
    <w:rsid w:val="00963446"/>
    <w:rsid w:val="00963616"/>
    <w:rsid w:val="00963A9A"/>
    <w:rsid w:val="00963B3A"/>
    <w:rsid w:val="00964090"/>
    <w:rsid w:val="0096418F"/>
    <w:rsid w:val="00964260"/>
    <w:rsid w:val="009644A7"/>
    <w:rsid w:val="00964547"/>
    <w:rsid w:val="0096455C"/>
    <w:rsid w:val="00964598"/>
    <w:rsid w:val="009649BD"/>
    <w:rsid w:val="00964AF5"/>
    <w:rsid w:val="0096509B"/>
    <w:rsid w:val="009652DA"/>
    <w:rsid w:val="0096532A"/>
    <w:rsid w:val="00965486"/>
    <w:rsid w:val="00965578"/>
    <w:rsid w:val="00965AD3"/>
    <w:rsid w:val="00965B8C"/>
    <w:rsid w:val="0096625B"/>
    <w:rsid w:val="0096648E"/>
    <w:rsid w:val="009664ED"/>
    <w:rsid w:val="00966548"/>
    <w:rsid w:val="009666E9"/>
    <w:rsid w:val="009668B2"/>
    <w:rsid w:val="0096694A"/>
    <w:rsid w:val="00966C2A"/>
    <w:rsid w:val="00966CEB"/>
    <w:rsid w:val="00966DAD"/>
    <w:rsid w:val="00966E13"/>
    <w:rsid w:val="00966ED1"/>
    <w:rsid w:val="0096702A"/>
    <w:rsid w:val="00967311"/>
    <w:rsid w:val="0096741C"/>
    <w:rsid w:val="0096741D"/>
    <w:rsid w:val="0096746A"/>
    <w:rsid w:val="009674F9"/>
    <w:rsid w:val="00967548"/>
    <w:rsid w:val="009679D1"/>
    <w:rsid w:val="00967AA2"/>
    <w:rsid w:val="00967C32"/>
    <w:rsid w:val="00967DD6"/>
    <w:rsid w:val="00967F11"/>
    <w:rsid w:val="009702D8"/>
    <w:rsid w:val="009702EF"/>
    <w:rsid w:val="00970332"/>
    <w:rsid w:val="0097059D"/>
    <w:rsid w:val="00970638"/>
    <w:rsid w:val="00970666"/>
    <w:rsid w:val="00970BED"/>
    <w:rsid w:val="00970BF5"/>
    <w:rsid w:val="00970D00"/>
    <w:rsid w:val="0097144D"/>
    <w:rsid w:val="0097185E"/>
    <w:rsid w:val="00971999"/>
    <w:rsid w:val="00971A33"/>
    <w:rsid w:val="00971A98"/>
    <w:rsid w:val="00971B38"/>
    <w:rsid w:val="00971BED"/>
    <w:rsid w:val="00971CAB"/>
    <w:rsid w:val="00971CEF"/>
    <w:rsid w:val="00971E29"/>
    <w:rsid w:val="00971E59"/>
    <w:rsid w:val="00971F69"/>
    <w:rsid w:val="00972134"/>
    <w:rsid w:val="00972259"/>
    <w:rsid w:val="00972262"/>
    <w:rsid w:val="0097255D"/>
    <w:rsid w:val="00972913"/>
    <w:rsid w:val="00972A0D"/>
    <w:rsid w:val="00972FB5"/>
    <w:rsid w:val="00973017"/>
    <w:rsid w:val="0097314D"/>
    <w:rsid w:val="00973208"/>
    <w:rsid w:val="00973297"/>
    <w:rsid w:val="0097336F"/>
    <w:rsid w:val="0097344B"/>
    <w:rsid w:val="00973772"/>
    <w:rsid w:val="00973C3D"/>
    <w:rsid w:val="00973F12"/>
    <w:rsid w:val="0097404C"/>
    <w:rsid w:val="00974112"/>
    <w:rsid w:val="00974222"/>
    <w:rsid w:val="00974646"/>
    <w:rsid w:val="00974887"/>
    <w:rsid w:val="00975017"/>
    <w:rsid w:val="009751F9"/>
    <w:rsid w:val="00975243"/>
    <w:rsid w:val="0097524F"/>
    <w:rsid w:val="0097538A"/>
    <w:rsid w:val="00975451"/>
    <w:rsid w:val="009754B3"/>
    <w:rsid w:val="009754FA"/>
    <w:rsid w:val="009757A4"/>
    <w:rsid w:val="009757AC"/>
    <w:rsid w:val="00975826"/>
    <w:rsid w:val="00975864"/>
    <w:rsid w:val="009758B7"/>
    <w:rsid w:val="00975F37"/>
    <w:rsid w:val="00976315"/>
    <w:rsid w:val="0097641D"/>
    <w:rsid w:val="0097691B"/>
    <w:rsid w:val="009769DA"/>
    <w:rsid w:val="00976D1F"/>
    <w:rsid w:val="00976DE4"/>
    <w:rsid w:val="00976F29"/>
    <w:rsid w:val="00977363"/>
    <w:rsid w:val="009773CC"/>
    <w:rsid w:val="0097749E"/>
    <w:rsid w:val="009774DD"/>
    <w:rsid w:val="00977807"/>
    <w:rsid w:val="00977827"/>
    <w:rsid w:val="009779D5"/>
    <w:rsid w:val="00977B03"/>
    <w:rsid w:val="00977B96"/>
    <w:rsid w:val="00977E43"/>
    <w:rsid w:val="00977E77"/>
    <w:rsid w:val="00977EAA"/>
    <w:rsid w:val="00977ED0"/>
    <w:rsid w:val="00977F40"/>
    <w:rsid w:val="00980233"/>
    <w:rsid w:val="009809D6"/>
    <w:rsid w:val="0098118E"/>
    <w:rsid w:val="009811A9"/>
    <w:rsid w:val="00981309"/>
    <w:rsid w:val="00981367"/>
    <w:rsid w:val="00981501"/>
    <w:rsid w:val="00981624"/>
    <w:rsid w:val="00981A2C"/>
    <w:rsid w:val="00981EB1"/>
    <w:rsid w:val="00981F36"/>
    <w:rsid w:val="0098214B"/>
    <w:rsid w:val="00982461"/>
    <w:rsid w:val="009826A1"/>
    <w:rsid w:val="009829A2"/>
    <w:rsid w:val="00982DF8"/>
    <w:rsid w:val="00982E1F"/>
    <w:rsid w:val="009832A8"/>
    <w:rsid w:val="00983493"/>
    <w:rsid w:val="0098377A"/>
    <w:rsid w:val="009837D1"/>
    <w:rsid w:val="00983851"/>
    <w:rsid w:val="009839FF"/>
    <w:rsid w:val="00983A83"/>
    <w:rsid w:val="00983E30"/>
    <w:rsid w:val="00983E63"/>
    <w:rsid w:val="009840E9"/>
    <w:rsid w:val="0098414A"/>
    <w:rsid w:val="00984317"/>
    <w:rsid w:val="00984365"/>
    <w:rsid w:val="009846D0"/>
    <w:rsid w:val="0098475F"/>
    <w:rsid w:val="009848DF"/>
    <w:rsid w:val="00984932"/>
    <w:rsid w:val="00984997"/>
    <w:rsid w:val="00984F45"/>
    <w:rsid w:val="00985021"/>
    <w:rsid w:val="009851AC"/>
    <w:rsid w:val="00985202"/>
    <w:rsid w:val="00985257"/>
    <w:rsid w:val="009852FA"/>
    <w:rsid w:val="00985524"/>
    <w:rsid w:val="009855CB"/>
    <w:rsid w:val="00985618"/>
    <w:rsid w:val="0098561F"/>
    <w:rsid w:val="009857EF"/>
    <w:rsid w:val="0098581D"/>
    <w:rsid w:val="0098598A"/>
    <w:rsid w:val="00985C97"/>
    <w:rsid w:val="00985E24"/>
    <w:rsid w:val="00985E86"/>
    <w:rsid w:val="00985ECB"/>
    <w:rsid w:val="00985FCB"/>
    <w:rsid w:val="009861C0"/>
    <w:rsid w:val="0098643B"/>
    <w:rsid w:val="0098674D"/>
    <w:rsid w:val="00986761"/>
    <w:rsid w:val="00986A83"/>
    <w:rsid w:val="00986B1D"/>
    <w:rsid w:val="00986E85"/>
    <w:rsid w:val="00986F18"/>
    <w:rsid w:val="00987178"/>
    <w:rsid w:val="0098741A"/>
    <w:rsid w:val="0098769C"/>
    <w:rsid w:val="00987B51"/>
    <w:rsid w:val="009900A4"/>
    <w:rsid w:val="00990123"/>
    <w:rsid w:val="0099020C"/>
    <w:rsid w:val="00990384"/>
    <w:rsid w:val="00990459"/>
    <w:rsid w:val="00990500"/>
    <w:rsid w:val="00990623"/>
    <w:rsid w:val="00990799"/>
    <w:rsid w:val="009908A4"/>
    <w:rsid w:val="009908AC"/>
    <w:rsid w:val="009908FE"/>
    <w:rsid w:val="00990B1E"/>
    <w:rsid w:val="00990B64"/>
    <w:rsid w:val="00990C39"/>
    <w:rsid w:val="00990C46"/>
    <w:rsid w:val="00990DA5"/>
    <w:rsid w:val="00990FAD"/>
    <w:rsid w:val="0099106C"/>
    <w:rsid w:val="009910DA"/>
    <w:rsid w:val="00991199"/>
    <w:rsid w:val="009913FD"/>
    <w:rsid w:val="00991521"/>
    <w:rsid w:val="00991855"/>
    <w:rsid w:val="00991A8E"/>
    <w:rsid w:val="00991AF7"/>
    <w:rsid w:val="00991F32"/>
    <w:rsid w:val="009928D3"/>
    <w:rsid w:val="00992A04"/>
    <w:rsid w:val="00992CA8"/>
    <w:rsid w:val="00992FD6"/>
    <w:rsid w:val="009930BA"/>
    <w:rsid w:val="00993506"/>
    <w:rsid w:val="00993C04"/>
    <w:rsid w:val="00993C49"/>
    <w:rsid w:val="00993CAD"/>
    <w:rsid w:val="00993FDE"/>
    <w:rsid w:val="00994225"/>
    <w:rsid w:val="009943A8"/>
    <w:rsid w:val="009944A2"/>
    <w:rsid w:val="009948B2"/>
    <w:rsid w:val="00994E59"/>
    <w:rsid w:val="00994E9F"/>
    <w:rsid w:val="00995324"/>
    <w:rsid w:val="009956C4"/>
    <w:rsid w:val="009956F7"/>
    <w:rsid w:val="0099573B"/>
    <w:rsid w:val="00995950"/>
    <w:rsid w:val="00995B01"/>
    <w:rsid w:val="00995BD5"/>
    <w:rsid w:val="00995ECE"/>
    <w:rsid w:val="00995F4E"/>
    <w:rsid w:val="009962CA"/>
    <w:rsid w:val="00996625"/>
    <w:rsid w:val="00996761"/>
    <w:rsid w:val="00996895"/>
    <w:rsid w:val="00996F97"/>
    <w:rsid w:val="00997163"/>
    <w:rsid w:val="00997165"/>
    <w:rsid w:val="00997433"/>
    <w:rsid w:val="00997616"/>
    <w:rsid w:val="00997837"/>
    <w:rsid w:val="00997E8D"/>
    <w:rsid w:val="009A0027"/>
    <w:rsid w:val="009A0337"/>
    <w:rsid w:val="009A03F0"/>
    <w:rsid w:val="009A0534"/>
    <w:rsid w:val="009A09DA"/>
    <w:rsid w:val="009A0BE9"/>
    <w:rsid w:val="009A0E69"/>
    <w:rsid w:val="009A16C4"/>
    <w:rsid w:val="009A1DFF"/>
    <w:rsid w:val="009A1FA2"/>
    <w:rsid w:val="009A202E"/>
    <w:rsid w:val="009A2181"/>
    <w:rsid w:val="009A2494"/>
    <w:rsid w:val="009A24F3"/>
    <w:rsid w:val="009A2524"/>
    <w:rsid w:val="009A2852"/>
    <w:rsid w:val="009A33B9"/>
    <w:rsid w:val="009A37CA"/>
    <w:rsid w:val="009A3933"/>
    <w:rsid w:val="009A39F5"/>
    <w:rsid w:val="009A3A78"/>
    <w:rsid w:val="009A3AD8"/>
    <w:rsid w:val="009A3DCE"/>
    <w:rsid w:val="009A4160"/>
    <w:rsid w:val="009A41CC"/>
    <w:rsid w:val="009A45B4"/>
    <w:rsid w:val="009A4B5D"/>
    <w:rsid w:val="009A4D8A"/>
    <w:rsid w:val="009A4EA9"/>
    <w:rsid w:val="009A5412"/>
    <w:rsid w:val="009A57FE"/>
    <w:rsid w:val="009A581D"/>
    <w:rsid w:val="009A5B27"/>
    <w:rsid w:val="009A5C9F"/>
    <w:rsid w:val="009A5DD4"/>
    <w:rsid w:val="009A5F83"/>
    <w:rsid w:val="009A5FE5"/>
    <w:rsid w:val="009A60F0"/>
    <w:rsid w:val="009A61F1"/>
    <w:rsid w:val="009A6425"/>
    <w:rsid w:val="009A6678"/>
    <w:rsid w:val="009A6686"/>
    <w:rsid w:val="009A681C"/>
    <w:rsid w:val="009A6B88"/>
    <w:rsid w:val="009A6C46"/>
    <w:rsid w:val="009A713B"/>
    <w:rsid w:val="009A75A8"/>
    <w:rsid w:val="009A7676"/>
    <w:rsid w:val="009A7722"/>
    <w:rsid w:val="009A7B3D"/>
    <w:rsid w:val="009A7BDE"/>
    <w:rsid w:val="009A7F9A"/>
    <w:rsid w:val="009A7FEB"/>
    <w:rsid w:val="009B075B"/>
    <w:rsid w:val="009B088F"/>
    <w:rsid w:val="009B08F3"/>
    <w:rsid w:val="009B0944"/>
    <w:rsid w:val="009B0A7D"/>
    <w:rsid w:val="009B0B36"/>
    <w:rsid w:val="009B0DD6"/>
    <w:rsid w:val="009B0F4F"/>
    <w:rsid w:val="009B118E"/>
    <w:rsid w:val="009B12F9"/>
    <w:rsid w:val="009B1679"/>
    <w:rsid w:val="009B1762"/>
    <w:rsid w:val="009B1C83"/>
    <w:rsid w:val="009B1E04"/>
    <w:rsid w:val="009B1F1D"/>
    <w:rsid w:val="009B203C"/>
    <w:rsid w:val="009B20A8"/>
    <w:rsid w:val="009B2350"/>
    <w:rsid w:val="009B251E"/>
    <w:rsid w:val="009B25BE"/>
    <w:rsid w:val="009B2621"/>
    <w:rsid w:val="009B27C3"/>
    <w:rsid w:val="009B2B6C"/>
    <w:rsid w:val="009B2D06"/>
    <w:rsid w:val="009B2D68"/>
    <w:rsid w:val="009B2E71"/>
    <w:rsid w:val="009B2F21"/>
    <w:rsid w:val="009B3751"/>
    <w:rsid w:val="009B393D"/>
    <w:rsid w:val="009B3A55"/>
    <w:rsid w:val="009B3C14"/>
    <w:rsid w:val="009B3D78"/>
    <w:rsid w:val="009B3E5E"/>
    <w:rsid w:val="009B425A"/>
    <w:rsid w:val="009B425B"/>
    <w:rsid w:val="009B44D2"/>
    <w:rsid w:val="009B45E0"/>
    <w:rsid w:val="009B4B79"/>
    <w:rsid w:val="009B4D09"/>
    <w:rsid w:val="009B4F03"/>
    <w:rsid w:val="009B4FC4"/>
    <w:rsid w:val="009B5014"/>
    <w:rsid w:val="009B5104"/>
    <w:rsid w:val="009B5244"/>
    <w:rsid w:val="009B538B"/>
    <w:rsid w:val="009B55F8"/>
    <w:rsid w:val="009B5718"/>
    <w:rsid w:val="009B58A3"/>
    <w:rsid w:val="009B5B5A"/>
    <w:rsid w:val="009B5F3C"/>
    <w:rsid w:val="009B6014"/>
    <w:rsid w:val="009B6057"/>
    <w:rsid w:val="009B616F"/>
    <w:rsid w:val="009B61AA"/>
    <w:rsid w:val="009B63FC"/>
    <w:rsid w:val="009B6502"/>
    <w:rsid w:val="009B6B70"/>
    <w:rsid w:val="009B6C58"/>
    <w:rsid w:val="009B6C80"/>
    <w:rsid w:val="009B6E3E"/>
    <w:rsid w:val="009B7178"/>
    <w:rsid w:val="009B72B0"/>
    <w:rsid w:val="009B72B2"/>
    <w:rsid w:val="009B7361"/>
    <w:rsid w:val="009B73E7"/>
    <w:rsid w:val="009B7527"/>
    <w:rsid w:val="009B75B6"/>
    <w:rsid w:val="009B7658"/>
    <w:rsid w:val="009B7723"/>
    <w:rsid w:val="009B7770"/>
    <w:rsid w:val="009B78F4"/>
    <w:rsid w:val="009B797D"/>
    <w:rsid w:val="009C00E0"/>
    <w:rsid w:val="009C0235"/>
    <w:rsid w:val="009C02F3"/>
    <w:rsid w:val="009C03E7"/>
    <w:rsid w:val="009C06E1"/>
    <w:rsid w:val="009C07FE"/>
    <w:rsid w:val="009C0DAF"/>
    <w:rsid w:val="009C0E76"/>
    <w:rsid w:val="009C0FF0"/>
    <w:rsid w:val="009C10F0"/>
    <w:rsid w:val="009C1685"/>
    <w:rsid w:val="009C198E"/>
    <w:rsid w:val="009C1E15"/>
    <w:rsid w:val="009C2157"/>
    <w:rsid w:val="009C2431"/>
    <w:rsid w:val="009C2704"/>
    <w:rsid w:val="009C2860"/>
    <w:rsid w:val="009C2A91"/>
    <w:rsid w:val="009C2DC3"/>
    <w:rsid w:val="009C3375"/>
    <w:rsid w:val="009C33C3"/>
    <w:rsid w:val="009C3C9D"/>
    <w:rsid w:val="009C3FA0"/>
    <w:rsid w:val="009C4153"/>
    <w:rsid w:val="009C42C0"/>
    <w:rsid w:val="009C43F4"/>
    <w:rsid w:val="009C4476"/>
    <w:rsid w:val="009C44D4"/>
    <w:rsid w:val="009C450F"/>
    <w:rsid w:val="009C47F3"/>
    <w:rsid w:val="009C48F0"/>
    <w:rsid w:val="009C49C9"/>
    <w:rsid w:val="009C4D80"/>
    <w:rsid w:val="009C4E03"/>
    <w:rsid w:val="009C50B2"/>
    <w:rsid w:val="009C5447"/>
    <w:rsid w:val="009C5511"/>
    <w:rsid w:val="009C5643"/>
    <w:rsid w:val="009C56C9"/>
    <w:rsid w:val="009C589F"/>
    <w:rsid w:val="009C5972"/>
    <w:rsid w:val="009C5980"/>
    <w:rsid w:val="009C5A5E"/>
    <w:rsid w:val="009C6B74"/>
    <w:rsid w:val="009C6BD1"/>
    <w:rsid w:val="009C6F09"/>
    <w:rsid w:val="009C6FF8"/>
    <w:rsid w:val="009C7000"/>
    <w:rsid w:val="009C76FA"/>
    <w:rsid w:val="009C7C51"/>
    <w:rsid w:val="009C7C91"/>
    <w:rsid w:val="009D0492"/>
    <w:rsid w:val="009D0A72"/>
    <w:rsid w:val="009D0C20"/>
    <w:rsid w:val="009D0DE8"/>
    <w:rsid w:val="009D0EAC"/>
    <w:rsid w:val="009D1510"/>
    <w:rsid w:val="009D181F"/>
    <w:rsid w:val="009D184E"/>
    <w:rsid w:val="009D189A"/>
    <w:rsid w:val="009D1999"/>
    <w:rsid w:val="009D1BE0"/>
    <w:rsid w:val="009D22FE"/>
    <w:rsid w:val="009D236A"/>
    <w:rsid w:val="009D23E6"/>
    <w:rsid w:val="009D2475"/>
    <w:rsid w:val="009D2668"/>
    <w:rsid w:val="009D2A56"/>
    <w:rsid w:val="009D2AB7"/>
    <w:rsid w:val="009D2B6E"/>
    <w:rsid w:val="009D2DAD"/>
    <w:rsid w:val="009D311F"/>
    <w:rsid w:val="009D3456"/>
    <w:rsid w:val="009D36C9"/>
    <w:rsid w:val="009D371A"/>
    <w:rsid w:val="009D38F9"/>
    <w:rsid w:val="009D3A57"/>
    <w:rsid w:val="009D3CCE"/>
    <w:rsid w:val="009D3FDF"/>
    <w:rsid w:val="009D449D"/>
    <w:rsid w:val="009D49B8"/>
    <w:rsid w:val="009D4F4B"/>
    <w:rsid w:val="009D4F63"/>
    <w:rsid w:val="009D4F7B"/>
    <w:rsid w:val="009D4FBC"/>
    <w:rsid w:val="009D5017"/>
    <w:rsid w:val="009D510B"/>
    <w:rsid w:val="009D5304"/>
    <w:rsid w:val="009D555C"/>
    <w:rsid w:val="009D5832"/>
    <w:rsid w:val="009D5850"/>
    <w:rsid w:val="009D597E"/>
    <w:rsid w:val="009D5B41"/>
    <w:rsid w:val="009D5C4B"/>
    <w:rsid w:val="009D5FA9"/>
    <w:rsid w:val="009D61E2"/>
    <w:rsid w:val="009D647D"/>
    <w:rsid w:val="009D6677"/>
    <w:rsid w:val="009D66C1"/>
    <w:rsid w:val="009D6743"/>
    <w:rsid w:val="009D69F3"/>
    <w:rsid w:val="009D6A6D"/>
    <w:rsid w:val="009D6AC9"/>
    <w:rsid w:val="009D6B1B"/>
    <w:rsid w:val="009D6F67"/>
    <w:rsid w:val="009D6FEC"/>
    <w:rsid w:val="009D720B"/>
    <w:rsid w:val="009D72CE"/>
    <w:rsid w:val="009D7345"/>
    <w:rsid w:val="009D73A7"/>
    <w:rsid w:val="009D78D3"/>
    <w:rsid w:val="009D7BB5"/>
    <w:rsid w:val="009D7CF8"/>
    <w:rsid w:val="009D7DD6"/>
    <w:rsid w:val="009E015D"/>
    <w:rsid w:val="009E049D"/>
    <w:rsid w:val="009E04F5"/>
    <w:rsid w:val="009E0B79"/>
    <w:rsid w:val="009E0DA2"/>
    <w:rsid w:val="009E10A2"/>
    <w:rsid w:val="009E1244"/>
    <w:rsid w:val="009E125A"/>
    <w:rsid w:val="009E1335"/>
    <w:rsid w:val="009E13C6"/>
    <w:rsid w:val="009E14FE"/>
    <w:rsid w:val="009E154C"/>
    <w:rsid w:val="009E16C1"/>
    <w:rsid w:val="009E1B2A"/>
    <w:rsid w:val="009E1E3A"/>
    <w:rsid w:val="009E1E85"/>
    <w:rsid w:val="009E1EFE"/>
    <w:rsid w:val="009E1F18"/>
    <w:rsid w:val="009E25E8"/>
    <w:rsid w:val="009E2865"/>
    <w:rsid w:val="009E29C1"/>
    <w:rsid w:val="009E2C4E"/>
    <w:rsid w:val="009E2D4C"/>
    <w:rsid w:val="009E318A"/>
    <w:rsid w:val="009E31C6"/>
    <w:rsid w:val="009E3488"/>
    <w:rsid w:val="009E3650"/>
    <w:rsid w:val="009E371E"/>
    <w:rsid w:val="009E399F"/>
    <w:rsid w:val="009E3C65"/>
    <w:rsid w:val="009E41B9"/>
    <w:rsid w:val="009E428D"/>
    <w:rsid w:val="009E42E7"/>
    <w:rsid w:val="009E438F"/>
    <w:rsid w:val="009E4882"/>
    <w:rsid w:val="009E498C"/>
    <w:rsid w:val="009E49FA"/>
    <w:rsid w:val="009E4C64"/>
    <w:rsid w:val="009E4DC7"/>
    <w:rsid w:val="009E5251"/>
    <w:rsid w:val="009E54FF"/>
    <w:rsid w:val="009E58BF"/>
    <w:rsid w:val="009E59AC"/>
    <w:rsid w:val="009E5B1D"/>
    <w:rsid w:val="009E5B8F"/>
    <w:rsid w:val="009E5DDD"/>
    <w:rsid w:val="009E5E39"/>
    <w:rsid w:val="009E612F"/>
    <w:rsid w:val="009E6146"/>
    <w:rsid w:val="009E631F"/>
    <w:rsid w:val="009E680D"/>
    <w:rsid w:val="009E680E"/>
    <w:rsid w:val="009E684A"/>
    <w:rsid w:val="009E69BD"/>
    <w:rsid w:val="009E69EE"/>
    <w:rsid w:val="009E69F6"/>
    <w:rsid w:val="009E6B9D"/>
    <w:rsid w:val="009E7015"/>
    <w:rsid w:val="009E7096"/>
    <w:rsid w:val="009E75D2"/>
    <w:rsid w:val="009E76CF"/>
    <w:rsid w:val="009E7FF7"/>
    <w:rsid w:val="009F0021"/>
    <w:rsid w:val="009F0188"/>
    <w:rsid w:val="009F01C7"/>
    <w:rsid w:val="009F04B9"/>
    <w:rsid w:val="009F056B"/>
    <w:rsid w:val="009F086F"/>
    <w:rsid w:val="009F0946"/>
    <w:rsid w:val="009F0ABC"/>
    <w:rsid w:val="009F0B2F"/>
    <w:rsid w:val="009F108B"/>
    <w:rsid w:val="009F118A"/>
    <w:rsid w:val="009F129A"/>
    <w:rsid w:val="009F136F"/>
    <w:rsid w:val="009F14A9"/>
    <w:rsid w:val="009F159D"/>
    <w:rsid w:val="009F166D"/>
    <w:rsid w:val="009F1685"/>
    <w:rsid w:val="009F18A6"/>
    <w:rsid w:val="009F1AE8"/>
    <w:rsid w:val="009F1ED9"/>
    <w:rsid w:val="009F226A"/>
    <w:rsid w:val="009F29A1"/>
    <w:rsid w:val="009F29B3"/>
    <w:rsid w:val="009F2F2A"/>
    <w:rsid w:val="009F2F8D"/>
    <w:rsid w:val="009F30EE"/>
    <w:rsid w:val="009F3FF5"/>
    <w:rsid w:val="009F418B"/>
    <w:rsid w:val="009F4350"/>
    <w:rsid w:val="009F4455"/>
    <w:rsid w:val="009F4759"/>
    <w:rsid w:val="009F4820"/>
    <w:rsid w:val="009F4943"/>
    <w:rsid w:val="009F4E97"/>
    <w:rsid w:val="009F4FB1"/>
    <w:rsid w:val="009F503B"/>
    <w:rsid w:val="009F513A"/>
    <w:rsid w:val="009F514C"/>
    <w:rsid w:val="009F57AD"/>
    <w:rsid w:val="009F595F"/>
    <w:rsid w:val="009F5A30"/>
    <w:rsid w:val="009F5B5D"/>
    <w:rsid w:val="009F5D3B"/>
    <w:rsid w:val="009F5DB9"/>
    <w:rsid w:val="009F5E55"/>
    <w:rsid w:val="009F621F"/>
    <w:rsid w:val="009F622D"/>
    <w:rsid w:val="009F63E6"/>
    <w:rsid w:val="009F678D"/>
    <w:rsid w:val="009F6851"/>
    <w:rsid w:val="009F68DC"/>
    <w:rsid w:val="009F692F"/>
    <w:rsid w:val="009F6ACC"/>
    <w:rsid w:val="009F6E5F"/>
    <w:rsid w:val="009F6FA5"/>
    <w:rsid w:val="009F7020"/>
    <w:rsid w:val="009F7137"/>
    <w:rsid w:val="009F7229"/>
    <w:rsid w:val="009F748A"/>
    <w:rsid w:val="009F74B3"/>
    <w:rsid w:val="009F757A"/>
    <w:rsid w:val="009F7C5E"/>
    <w:rsid w:val="009F7C9D"/>
    <w:rsid w:val="009F7E14"/>
    <w:rsid w:val="009F7FBE"/>
    <w:rsid w:val="00A00055"/>
    <w:rsid w:val="00A00554"/>
    <w:rsid w:val="00A0093D"/>
    <w:rsid w:val="00A00A33"/>
    <w:rsid w:val="00A00B3F"/>
    <w:rsid w:val="00A00E13"/>
    <w:rsid w:val="00A01352"/>
    <w:rsid w:val="00A01502"/>
    <w:rsid w:val="00A01656"/>
    <w:rsid w:val="00A01698"/>
    <w:rsid w:val="00A016FD"/>
    <w:rsid w:val="00A01CD1"/>
    <w:rsid w:val="00A01D0B"/>
    <w:rsid w:val="00A01EC0"/>
    <w:rsid w:val="00A01F0E"/>
    <w:rsid w:val="00A01F55"/>
    <w:rsid w:val="00A02238"/>
    <w:rsid w:val="00A022C4"/>
    <w:rsid w:val="00A02415"/>
    <w:rsid w:val="00A026D0"/>
    <w:rsid w:val="00A02AEA"/>
    <w:rsid w:val="00A02D22"/>
    <w:rsid w:val="00A02F84"/>
    <w:rsid w:val="00A03002"/>
    <w:rsid w:val="00A030EC"/>
    <w:rsid w:val="00A032D9"/>
    <w:rsid w:val="00A03399"/>
    <w:rsid w:val="00A03453"/>
    <w:rsid w:val="00A036A2"/>
    <w:rsid w:val="00A037EA"/>
    <w:rsid w:val="00A03950"/>
    <w:rsid w:val="00A0395C"/>
    <w:rsid w:val="00A03D40"/>
    <w:rsid w:val="00A03E9B"/>
    <w:rsid w:val="00A03ECF"/>
    <w:rsid w:val="00A04712"/>
    <w:rsid w:val="00A048E8"/>
    <w:rsid w:val="00A04B2C"/>
    <w:rsid w:val="00A04D21"/>
    <w:rsid w:val="00A04F32"/>
    <w:rsid w:val="00A05051"/>
    <w:rsid w:val="00A050E8"/>
    <w:rsid w:val="00A050EF"/>
    <w:rsid w:val="00A0532C"/>
    <w:rsid w:val="00A05445"/>
    <w:rsid w:val="00A05610"/>
    <w:rsid w:val="00A05805"/>
    <w:rsid w:val="00A058F1"/>
    <w:rsid w:val="00A05CB7"/>
    <w:rsid w:val="00A06034"/>
    <w:rsid w:val="00A0618D"/>
    <w:rsid w:val="00A06454"/>
    <w:rsid w:val="00A064D3"/>
    <w:rsid w:val="00A065DB"/>
    <w:rsid w:val="00A067C1"/>
    <w:rsid w:val="00A067C2"/>
    <w:rsid w:val="00A06A7E"/>
    <w:rsid w:val="00A07537"/>
    <w:rsid w:val="00A07BE6"/>
    <w:rsid w:val="00A07BF1"/>
    <w:rsid w:val="00A07C90"/>
    <w:rsid w:val="00A07E41"/>
    <w:rsid w:val="00A07EEA"/>
    <w:rsid w:val="00A1031F"/>
    <w:rsid w:val="00A10396"/>
    <w:rsid w:val="00A1074D"/>
    <w:rsid w:val="00A10BBB"/>
    <w:rsid w:val="00A10F37"/>
    <w:rsid w:val="00A11019"/>
    <w:rsid w:val="00A1136F"/>
    <w:rsid w:val="00A11383"/>
    <w:rsid w:val="00A116B9"/>
    <w:rsid w:val="00A11D3D"/>
    <w:rsid w:val="00A11E99"/>
    <w:rsid w:val="00A12303"/>
    <w:rsid w:val="00A1253F"/>
    <w:rsid w:val="00A12708"/>
    <w:rsid w:val="00A12C82"/>
    <w:rsid w:val="00A12E36"/>
    <w:rsid w:val="00A12F5C"/>
    <w:rsid w:val="00A13445"/>
    <w:rsid w:val="00A134CF"/>
    <w:rsid w:val="00A13623"/>
    <w:rsid w:val="00A138A7"/>
    <w:rsid w:val="00A1397D"/>
    <w:rsid w:val="00A13CA6"/>
    <w:rsid w:val="00A13CDD"/>
    <w:rsid w:val="00A13E8A"/>
    <w:rsid w:val="00A141F4"/>
    <w:rsid w:val="00A143A1"/>
    <w:rsid w:val="00A147DA"/>
    <w:rsid w:val="00A14885"/>
    <w:rsid w:val="00A14A55"/>
    <w:rsid w:val="00A14AA9"/>
    <w:rsid w:val="00A15051"/>
    <w:rsid w:val="00A151C5"/>
    <w:rsid w:val="00A15242"/>
    <w:rsid w:val="00A15599"/>
    <w:rsid w:val="00A155E9"/>
    <w:rsid w:val="00A15609"/>
    <w:rsid w:val="00A1573B"/>
    <w:rsid w:val="00A15755"/>
    <w:rsid w:val="00A15844"/>
    <w:rsid w:val="00A15D87"/>
    <w:rsid w:val="00A16218"/>
    <w:rsid w:val="00A163A0"/>
    <w:rsid w:val="00A1696F"/>
    <w:rsid w:val="00A16A5D"/>
    <w:rsid w:val="00A16B79"/>
    <w:rsid w:val="00A16BB9"/>
    <w:rsid w:val="00A16D4A"/>
    <w:rsid w:val="00A16ED6"/>
    <w:rsid w:val="00A17562"/>
    <w:rsid w:val="00A17635"/>
    <w:rsid w:val="00A17716"/>
    <w:rsid w:val="00A179A2"/>
    <w:rsid w:val="00A17BE9"/>
    <w:rsid w:val="00A17CCD"/>
    <w:rsid w:val="00A17CE4"/>
    <w:rsid w:val="00A202BD"/>
    <w:rsid w:val="00A20CBD"/>
    <w:rsid w:val="00A20E73"/>
    <w:rsid w:val="00A214BD"/>
    <w:rsid w:val="00A21572"/>
    <w:rsid w:val="00A215F9"/>
    <w:rsid w:val="00A217EB"/>
    <w:rsid w:val="00A21C26"/>
    <w:rsid w:val="00A21C5A"/>
    <w:rsid w:val="00A21DE5"/>
    <w:rsid w:val="00A21E0D"/>
    <w:rsid w:val="00A21E3A"/>
    <w:rsid w:val="00A21F97"/>
    <w:rsid w:val="00A22029"/>
    <w:rsid w:val="00A22040"/>
    <w:rsid w:val="00A22090"/>
    <w:rsid w:val="00A221CE"/>
    <w:rsid w:val="00A22208"/>
    <w:rsid w:val="00A2251F"/>
    <w:rsid w:val="00A22774"/>
    <w:rsid w:val="00A2278B"/>
    <w:rsid w:val="00A22855"/>
    <w:rsid w:val="00A2287B"/>
    <w:rsid w:val="00A22B6F"/>
    <w:rsid w:val="00A23010"/>
    <w:rsid w:val="00A23374"/>
    <w:rsid w:val="00A23547"/>
    <w:rsid w:val="00A2362D"/>
    <w:rsid w:val="00A23776"/>
    <w:rsid w:val="00A238CA"/>
    <w:rsid w:val="00A23917"/>
    <w:rsid w:val="00A23CE1"/>
    <w:rsid w:val="00A24017"/>
    <w:rsid w:val="00A244EB"/>
    <w:rsid w:val="00A246CC"/>
    <w:rsid w:val="00A24D4B"/>
    <w:rsid w:val="00A24F3E"/>
    <w:rsid w:val="00A24FC6"/>
    <w:rsid w:val="00A251E9"/>
    <w:rsid w:val="00A252B8"/>
    <w:rsid w:val="00A2535C"/>
    <w:rsid w:val="00A257B0"/>
    <w:rsid w:val="00A25AA1"/>
    <w:rsid w:val="00A25E3E"/>
    <w:rsid w:val="00A25FE0"/>
    <w:rsid w:val="00A26240"/>
    <w:rsid w:val="00A265D1"/>
    <w:rsid w:val="00A267A4"/>
    <w:rsid w:val="00A26A6B"/>
    <w:rsid w:val="00A26AAE"/>
    <w:rsid w:val="00A26AB6"/>
    <w:rsid w:val="00A273A6"/>
    <w:rsid w:val="00A2782B"/>
    <w:rsid w:val="00A27BC3"/>
    <w:rsid w:val="00A27BE2"/>
    <w:rsid w:val="00A27C00"/>
    <w:rsid w:val="00A27C41"/>
    <w:rsid w:val="00A27EC6"/>
    <w:rsid w:val="00A27ED7"/>
    <w:rsid w:val="00A27F54"/>
    <w:rsid w:val="00A3002B"/>
    <w:rsid w:val="00A30164"/>
    <w:rsid w:val="00A303BD"/>
    <w:rsid w:val="00A303CE"/>
    <w:rsid w:val="00A3049F"/>
    <w:rsid w:val="00A304E3"/>
    <w:rsid w:val="00A30562"/>
    <w:rsid w:val="00A3067D"/>
    <w:rsid w:val="00A30AD6"/>
    <w:rsid w:val="00A30CC6"/>
    <w:rsid w:val="00A30FCF"/>
    <w:rsid w:val="00A311B2"/>
    <w:rsid w:val="00A31352"/>
    <w:rsid w:val="00A31358"/>
    <w:rsid w:val="00A31802"/>
    <w:rsid w:val="00A320B9"/>
    <w:rsid w:val="00A3287A"/>
    <w:rsid w:val="00A32B07"/>
    <w:rsid w:val="00A32C7E"/>
    <w:rsid w:val="00A32F5F"/>
    <w:rsid w:val="00A32F96"/>
    <w:rsid w:val="00A33261"/>
    <w:rsid w:val="00A33517"/>
    <w:rsid w:val="00A335EC"/>
    <w:rsid w:val="00A33731"/>
    <w:rsid w:val="00A33965"/>
    <w:rsid w:val="00A33AF3"/>
    <w:rsid w:val="00A33CE0"/>
    <w:rsid w:val="00A34179"/>
    <w:rsid w:val="00A3417B"/>
    <w:rsid w:val="00A341EA"/>
    <w:rsid w:val="00A3440E"/>
    <w:rsid w:val="00A347C3"/>
    <w:rsid w:val="00A34CF7"/>
    <w:rsid w:val="00A35BDA"/>
    <w:rsid w:val="00A35C6E"/>
    <w:rsid w:val="00A35E1E"/>
    <w:rsid w:val="00A35EC2"/>
    <w:rsid w:val="00A36191"/>
    <w:rsid w:val="00A3629C"/>
    <w:rsid w:val="00A3661C"/>
    <w:rsid w:val="00A367AF"/>
    <w:rsid w:val="00A3694B"/>
    <w:rsid w:val="00A369E8"/>
    <w:rsid w:val="00A36A29"/>
    <w:rsid w:val="00A36AEE"/>
    <w:rsid w:val="00A36B24"/>
    <w:rsid w:val="00A36C93"/>
    <w:rsid w:val="00A36E59"/>
    <w:rsid w:val="00A3755C"/>
    <w:rsid w:val="00A37560"/>
    <w:rsid w:val="00A3757F"/>
    <w:rsid w:val="00A37A1B"/>
    <w:rsid w:val="00A37BF6"/>
    <w:rsid w:val="00A37DB1"/>
    <w:rsid w:val="00A37FF1"/>
    <w:rsid w:val="00A40065"/>
    <w:rsid w:val="00A40245"/>
    <w:rsid w:val="00A4043B"/>
    <w:rsid w:val="00A409A1"/>
    <w:rsid w:val="00A40A99"/>
    <w:rsid w:val="00A40B71"/>
    <w:rsid w:val="00A40BC5"/>
    <w:rsid w:val="00A40D6E"/>
    <w:rsid w:val="00A40EBE"/>
    <w:rsid w:val="00A41037"/>
    <w:rsid w:val="00A41075"/>
    <w:rsid w:val="00A411CC"/>
    <w:rsid w:val="00A41229"/>
    <w:rsid w:val="00A412EE"/>
    <w:rsid w:val="00A4131C"/>
    <w:rsid w:val="00A414BB"/>
    <w:rsid w:val="00A41507"/>
    <w:rsid w:val="00A4192D"/>
    <w:rsid w:val="00A41F11"/>
    <w:rsid w:val="00A421A5"/>
    <w:rsid w:val="00A42504"/>
    <w:rsid w:val="00A4299C"/>
    <w:rsid w:val="00A42B39"/>
    <w:rsid w:val="00A43525"/>
    <w:rsid w:val="00A4361C"/>
    <w:rsid w:val="00A4391A"/>
    <w:rsid w:val="00A43ABB"/>
    <w:rsid w:val="00A43C3D"/>
    <w:rsid w:val="00A43C8A"/>
    <w:rsid w:val="00A43CC6"/>
    <w:rsid w:val="00A43F6C"/>
    <w:rsid w:val="00A43FF6"/>
    <w:rsid w:val="00A43FFE"/>
    <w:rsid w:val="00A44108"/>
    <w:rsid w:val="00A4413F"/>
    <w:rsid w:val="00A44211"/>
    <w:rsid w:val="00A4425D"/>
    <w:rsid w:val="00A4445F"/>
    <w:rsid w:val="00A44592"/>
    <w:rsid w:val="00A4464E"/>
    <w:rsid w:val="00A44A16"/>
    <w:rsid w:val="00A45198"/>
    <w:rsid w:val="00A4527C"/>
    <w:rsid w:val="00A4542C"/>
    <w:rsid w:val="00A45509"/>
    <w:rsid w:val="00A45AB3"/>
    <w:rsid w:val="00A45F10"/>
    <w:rsid w:val="00A45F7F"/>
    <w:rsid w:val="00A46176"/>
    <w:rsid w:val="00A461B7"/>
    <w:rsid w:val="00A46534"/>
    <w:rsid w:val="00A46645"/>
    <w:rsid w:val="00A4664C"/>
    <w:rsid w:val="00A4694A"/>
    <w:rsid w:val="00A46BB0"/>
    <w:rsid w:val="00A46D45"/>
    <w:rsid w:val="00A46EDB"/>
    <w:rsid w:val="00A46F6F"/>
    <w:rsid w:val="00A4711F"/>
    <w:rsid w:val="00A4727A"/>
    <w:rsid w:val="00A47B35"/>
    <w:rsid w:val="00A47CB9"/>
    <w:rsid w:val="00A47E74"/>
    <w:rsid w:val="00A500BE"/>
    <w:rsid w:val="00A500D6"/>
    <w:rsid w:val="00A50198"/>
    <w:rsid w:val="00A501CE"/>
    <w:rsid w:val="00A5029C"/>
    <w:rsid w:val="00A5092C"/>
    <w:rsid w:val="00A509B4"/>
    <w:rsid w:val="00A50A20"/>
    <w:rsid w:val="00A50D43"/>
    <w:rsid w:val="00A5125D"/>
    <w:rsid w:val="00A513A4"/>
    <w:rsid w:val="00A5167F"/>
    <w:rsid w:val="00A51A02"/>
    <w:rsid w:val="00A51A91"/>
    <w:rsid w:val="00A51DAD"/>
    <w:rsid w:val="00A51ED3"/>
    <w:rsid w:val="00A52117"/>
    <w:rsid w:val="00A521F0"/>
    <w:rsid w:val="00A523E0"/>
    <w:rsid w:val="00A52418"/>
    <w:rsid w:val="00A524D2"/>
    <w:rsid w:val="00A528DB"/>
    <w:rsid w:val="00A52918"/>
    <w:rsid w:val="00A52D52"/>
    <w:rsid w:val="00A52F91"/>
    <w:rsid w:val="00A52FAA"/>
    <w:rsid w:val="00A52FFB"/>
    <w:rsid w:val="00A5333C"/>
    <w:rsid w:val="00A5338D"/>
    <w:rsid w:val="00A5338E"/>
    <w:rsid w:val="00A533B8"/>
    <w:rsid w:val="00A53866"/>
    <w:rsid w:val="00A53972"/>
    <w:rsid w:val="00A53E27"/>
    <w:rsid w:val="00A53F35"/>
    <w:rsid w:val="00A54062"/>
    <w:rsid w:val="00A54348"/>
    <w:rsid w:val="00A54405"/>
    <w:rsid w:val="00A545E2"/>
    <w:rsid w:val="00A54612"/>
    <w:rsid w:val="00A54687"/>
    <w:rsid w:val="00A54867"/>
    <w:rsid w:val="00A55153"/>
    <w:rsid w:val="00A5577E"/>
    <w:rsid w:val="00A558BE"/>
    <w:rsid w:val="00A559F5"/>
    <w:rsid w:val="00A55AA2"/>
    <w:rsid w:val="00A55AB2"/>
    <w:rsid w:val="00A55E91"/>
    <w:rsid w:val="00A56019"/>
    <w:rsid w:val="00A56143"/>
    <w:rsid w:val="00A56220"/>
    <w:rsid w:val="00A5631C"/>
    <w:rsid w:val="00A5636B"/>
    <w:rsid w:val="00A56576"/>
    <w:rsid w:val="00A566F9"/>
    <w:rsid w:val="00A56868"/>
    <w:rsid w:val="00A56A02"/>
    <w:rsid w:val="00A56B07"/>
    <w:rsid w:val="00A56B92"/>
    <w:rsid w:val="00A56DED"/>
    <w:rsid w:val="00A573BA"/>
    <w:rsid w:val="00A576B2"/>
    <w:rsid w:val="00A5783F"/>
    <w:rsid w:val="00A57A6F"/>
    <w:rsid w:val="00A57B0E"/>
    <w:rsid w:val="00A60463"/>
    <w:rsid w:val="00A607E7"/>
    <w:rsid w:val="00A60920"/>
    <w:rsid w:val="00A6095C"/>
    <w:rsid w:val="00A60968"/>
    <w:rsid w:val="00A60B05"/>
    <w:rsid w:val="00A60B94"/>
    <w:rsid w:val="00A60D82"/>
    <w:rsid w:val="00A60DFF"/>
    <w:rsid w:val="00A60E80"/>
    <w:rsid w:val="00A60E9C"/>
    <w:rsid w:val="00A6125D"/>
    <w:rsid w:val="00A612F4"/>
    <w:rsid w:val="00A614C2"/>
    <w:rsid w:val="00A6175E"/>
    <w:rsid w:val="00A617B7"/>
    <w:rsid w:val="00A6190D"/>
    <w:rsid w:val="00A61A64"/>
    <w:rsid w:val="00A61E3A"/>
    <w:rsid w:val="00A61E50"/>
    <w:rsid w:val="00A61F53"/>
    <w:rsid w:val="00A62549"/>
    <w:rsid w:val="00A625A4"/>
    <w:rsid w:val="00A62805"/>
    <w:rsid w:val="00A62856"/>
    <w:rsid w:val="00A629A7"/>
    <w:rsid w:val="00A63049"/>
    <w:rsid w:val="00A63103"/>
    <w:rsid w:val="00A6310F"/>
    <w:rsid w:val="00A632DB"/>
    <w:rsid w:val="00A632F8"/>
    <w:rsid w:val="00A634CB"/>
    <w:rsid w:val="00A6364B"/>
    <w:rsid w:val="00A63785"/>
    <w:rsid w:val="00A6380C"/>
    <w:rsid w:val="00A63822"/>
    <w:rsid w:val="00A63C8B"/>
    <w:rsid w:val="00A63D19"/>
    <w:rsid w:val="00A64063"/>
    <w:rsid w:val="00A6410B"/>
    <w:rsid w:val="00A64133"/>
    <w:rsid w:val="00A643C0"/>
    <w:rsid w:val="00A644AF"/>
    <w:rsid w:val="00A6466F"/>
    <w:rsid w:val="00A64696"/>
    <w:rsid w:val="00A6499E"/>
    <w:rsid w:val="00A64C3A"/>
    <w:rsid w:val="00A64CB7"/>
    <w:rsid w:val="00A64CD5"/>
    <w:rsid w:val="00A64E20"/>
    <w:rsid w:val="00A64E37"/>
    <w:rsid w:val="00A65001"/>
    <w:rsid w:val="00A65564"/>
    <w:rsid w:val="00A65739"/>
    <w:rsid w:val="00A65868"/>
    <w:rsid w:val="00A65A12"/>
    <w:rsid w:val="00A66064"/>
    <w:rsid w:val="00A66730"/>
    <w:rsid w:val="00A6682C"/>
    <w:rsid w:val="00A66861"/>
    <w:rsid w:val="00A668C0"/>
    <w:rsid w:val="00A668F4"/>
    <w:rsid w:val="00A66ABD"/>
    <w:rsid w:val="00A66B13"/>
    <w:rsid w:val="00A66D71"/>
    <w:rsid w:val="00A66F7B"/>
    <w:rsid w:val="00A6709B"/>
    <w:rsid w:val="00A675CA"/>
    <w:rsid w:val="00A67799"/>
    <w:rsid w:val="00A67B18"/>
    <w:rsid w:val="00A70045"/>
    <w:rsid w:val="00A70084"/>
    <w:rsid w:val="00A702B9"/>
    <w:rsid w:val="00A703FA"/>
    <w:rsid w:val="00A70CFE"/>
    <w:rsid w:val="00A70E93"/>
    <w:rsid w:val="00A713E8"/>
    <w:rsid w:val="00A71BEF"/>
    <w:rsid w:val="00A71E01"/>
    <w:rsid w:val="00A71F8F"/>
    <w:rsid w:val="00A72170"/>
    <w:rsid w:val="00A721F4"/>
    <w:rsid w:val="00A7232A"/>
    <w:rsid w:val="00A724FD"/>
    <w:rsid w:val="00A725BD"/>
    <w:rsid w:val="00A72641"/>
    <w:rsid w:val="00A72990"/>
    <w:rsid w:val="00A72998"/>
    <w:rsid w:val="00A729FD"/>
    <w:rsid w:val="00A72A05"/>
    <w:rsid w:val="00A72E92"/>
    <w:rsid w:val="00A730A5"/>
    <w:rsid w:val="00A731F1"/>
    <w:rsid w:val="00A735F0"/>
    <w:rsid w:val="00A737F6"/>
    <w:rsid w:val="00A738F1"/>
    <w:rsid w:val="00A73B53"/>
    <w:rsid w:val="00A73D09"/>
    <w:rsid w:val="00A73DBA"/>
    <w:rsid w:val="00A73F79"/>
    <w:rsid w:val="00A7413A"/>
    <w:rsid w:val="00A74198"/>
    <w:rsid w:val="00A7422F"/>
    <w:rsid w:val="00A7427C"/>
    <w:rsid w:val="00A74382"/>
    <w:rsid w:val="00A746E7"/>
    <w:rsid w:val="00A748A2"/>
    <w:rsid w:val="00A74B8D"/>
    <w:rsid w:val="00A74BE5"/>
    <w:rsid w:val="00A74BF0"/>
    <w:rsid w:val="00A74D07"/>
    <w:rsid w:val="00A7549C"/>
    <w:rsid w:val="00A75987"/>
    <w:rsid w:val="00A75A41"/>
    <w:rsid w:val="00A76052"/>
    <w:rsid w:val="00A761C7"/>
    <w:rsid w:val="00A762EF"/>
    <w:rsid w:val="00A764B0"/>
    <w:rsid w:val="00A765A3"/>
    <w:rsid w:val="00A76636"/>
    <w:rsid w:val="00A76659"/>
    <w:rsid w:val="00A76BE1"/>
    <w:rsid w:val="00A76D1B"/>
    <w:rsid w:val="00A76DA4"/>
    <w:rsid w:val="00A77056"/>
    <w:rsid w:val="00A771D7"/>
    <w:rsid w:val="00A7748A"/>
    <w:rsid w:val="00A77527"/>
    <w:rsid w:val="00A77802"/>
    <w:rsid w:val="00A77C05"/>
    <w:rsid w:val="00A77C39"/>
    <w:rsid w:val="00A77E61"/>
    <w:rsid w:val="00A77F40"/>
    <w:rsid w:val="00A80079"/>
    <w:rsid w:val="00A80289"/>
    <w:rsid w:val="00A804AF"/>
    <w:rsid w:val="00A8050B"/>
    <w:rsid w:val="00A80AED"/>
    <w:rsid w:val="00A80F93"/>
    <w:rsid w:val="00A80FAE"/>
    <w:rsid w:val="00A80FC8"/>
    <w:rsid w:val="00A8102B"/>
    <w:rsid w:val="00A81074"/>
    <w:rsid w:val="00A81890"/>
    <w:rsid w:val="00A81AAE"/>
    <w:rsid w:val="00A81AF7"/>
    <w:rsid w:val="00A81B2A"/>
    <w:rsid w:val="00A81E71"/>
    <w:rsid w:val="00A81F12"/>
    <w:rsid w:val="00A82057"/>
    <w:rsid w:val="00A82364"/>
    <w:rsid w:val="00A82990"/>
    <w:rsid w:val="00A82B07"/>
    <w:rsid w:val="00A82B1F"/>
    <w:rsid w:val="00A82C02"/>
    <w:rsid w:val="00A836F4"/>
    <w:rsid w:val="00A83726"/>
    <w:rsid w:val="00A8376F"/>
    <w:rsid w:val="00A8395A"/>
    <w:rsid w:val="00A83BEE"/>
    <w:rsid w:val="00A83C79"/>
    <w:rsid w:val="00A841B3"/>
    <w:rsid w:val="00A84B81"/>
    <w:rsid w:val="00A84BF5"/>
    <w:rsid w:val="00A84CBA"/>
    <w:rsid w:val="00A850F7"/>
    <w:rsid w:val="00A85191"/>
    <w:rsid w:val="00A85598"/>
    <w:rsid w:val="00A859ED"/>
    <w:rsid w:val="00A85ABA"/>
    <w:rsid w:val="00A85DE6"/>
    <w:rsid w:val="00A85F42"/>
    <w:rsid w:val="00A86080"/>
    <w:rsid w:val="00A861AC"/>
    <w:rsid w:val="00A8649D"/>
    <w:rsid w:val="00A86724"/>
    <w:rsid w:val="00A86BED"/>
    <w:rsid w:val="00A87546"/>
    <w:rsid w:val="00A8775C"/>
    <w:rsid w:val="00A87971"/>
    <w:rsid w:val="00A87C6F"/>
    <w:rsid w:val="00A87CB6"/>
    <w:rsid w:val="00A87CBF"/>
    <w:rsid w:val="00A90174"/>
    <w:rsid w:val="00A903F8"/>
    <w:rsid w:val="00A90694"/>
    <w:rsid w:val="00A9099C"/>
    <w:rsid w:val="00A90AE0"/>
    <w:rsid w:val="00A90E2E"/>
    <w:rsid w:val="00A91085"/>
    <w:rsid w:val="00A912FE"/>
    <w:rsid w:val="00A91541"/>
    <w:rsid w:val="00A9193E"/>
    <w:rsid w:val="00A91A5F"/>
    <w:rsid w:val="00A91AB5"/>
    <w:rsid w:val="00A91CBB"/>
    <w:rsid w:val="00A91D1E"/>
    <w:rsid w:val="00A91E9A"/>
    <w:rsid w:val="00A91FEA"/>
    <w:rsid w:val="00A92028"/>
    <w:rsid w:val="00A92029"/>
    <w:rsid w:val="00A92366"/>
    <w:rsid w:val="00A923C3"/>
    <w:rsid w:val="00A923FD"/>
    <w:rsid w:val="00A92DC3"/>
    <w:rsid w:val="00A92E39"/>
    <w:rsid w:val="00A92E43"/>
    <w:rsid w:val="00A92F42"/>
    <w:rsid w:val="00A92FE6"/>
    <w:rsid w:val="00A93281"/>
    <w:rsid w:val="00A9332D"/>
    <w:rsid w:val="00A9342F"/>
    <w:rsid w:val="00A93957"/>
    <w:rsid w:val="00A9398F"/>
    <w:rsid w:val="00A93A1D"/>
    <w:rsid w:val="00A93A42"/>
    <w:rsid w:val="00A93E69"/>
    <w:rsid w:val="00A9412C"/>
    <w:rsid w:val="00A941DA"/>
    <w:rsid w:val="00A942B2"/>
    <w:rsid w:val="00A94346"/>
    <w:rsid w:val="00A94518"/>
    <w:rsid w:val="00A9493B"/>
    <w:rsid w:val="00A94967"/>
    <w:rsid w:val="00A94975"/>
    <w:rsid w:val="00A94A61"/>
    <w:rsid w:val="00A94F2A"/>
    <w:rsid w:val="00A94FBC"/>
    <w:rsid w:val="00A951BB"/>
    <w:rsid w:val="00A95812"/>
    <w:rsid w:val="00A959DF"/>
    <w:rsid w:val="00A95B32"/>
    <w:rsid w:val="00A95BB1"/>
    <w:rsid w:val="00A95F98"/>
    <w:rsid w:val="00A9607E"/>
    <w:rsid w:val="00A961F8"/>
    <w:rsid w:val="00A96213"/>
    <w:rsid w:val="00A9634D"/>
    <w:rsid w:val="00A96636"/>
    <w:rsid w:val="00A96685"/>
    <w:rsid w:val="00A96738"/>
    <w:rsid w:val="00A967FE"/>
    <w:rsid w:val="00A968FA"/>
    <w:rsid w:val="00A969DC"/>
    <w:rsid w:val="00A96BEE"/>
    <w:rsid w:val="00A96DFE"/>
    <w:rsid w:val="00A96E34"/>
    <w:rsid w:val="00A96F00"/>
    <w:rsid w:val="00A96F09"/>
    <w:rsid w:val="00A96FDF"/>
    <w:rsid w:val="00A97097"/>
    <w:rsid w:val="00A970AF"/>
    <w:rsid w:val="00A9729D"/>
    <w:rsid w:val="00A9735A"/>
    <w:rsid w:val="00A973CB"/>
    <w:rsid w:val="00A97585"/>
    <w:rsid w:val="00A975C9"/>
    <w:rsid w:val="00A97724"/>
    <w:rsid w:val="00A97C88"/>
    <w:rsid w:val="00A97D11"/>
    <w:rsid w:val="00A97D7D"/>
    <w:rsid w:val="00AA019F"/>
    <w:rsid w:val="00AA0285"/>
    <w:rsid w:val="00AA0395"/>
    <w:rsid w:val="00AA06B5"/>
    <w:rsid w:val="00AA0705"/>
    <w:rsid w:val="00AA074D"/>
    <w:rsid w:val="00AA08F4"/>
    <w:rsid w:val="00AA091D"/>
    <w:rsid w:val="00AA099D"/>
    <w:rsid w:val="00AA0A6B"/>
    <w:rsid w:val="00AA0CBD"/>
    <w:rsid w:val="00AA0F1E"/>
    <w:rsid w:val="00AA0F51"/>
    <w:rsid w:val="00AA108B"/>
    <w:rsid w:val="00AA10E8"/>
    <w:rsid w:val="00AA14DF"/>
    <w:rsid w:val="00AA1832"/>
    <w:rsid w:val="00AA199F"/>
    <w:rsid w:val="00AA1B3D"/>
    <w:rsid w:val="00AA1BAD"/>
    <w:rsid w:val="00AA1D16"/>
    <w:rsid w:val="00AA1FB9"/>
    <w:rsid w:val="00AA1FEF"/>
    <w:rsid w:val="00AA2379"/>
    <w:rsid w:val="00AA237C"/>
    <w:rsid w:val="00AA246B"/>
    <w:rsid w:val="00AA25FB"/>
    <w:rsid w:val="00AA261F"/>
    <w:rsid w:val="00AA2928"/>
    <w:rsid w:val="00AA2AE9"/>
    <w:rsid w:val="00AA2B96"/>
    <w:rsid w:val="00AA2DE0"/>
    <w:rsid w:val="00AA2E01"/>
    <w:rsid w:val="00AA2F73"/>
    <w:rsid w:val="00AA3017"/>
    <w:rsid w:val="00AA30CA"/>
    <w:rsid w:val="00AA348D"/>
    <w:rsid w:val="00AA363D"/>
    <w:rsid w:val="00AA3696"/>
    <w:rsid w:val="00AA3979"/>
    <w:rsid w:val="00AA3E5A"/>
    <w:rsid w:val="00AA3E8F"/>
    <w:rsid w:val="00AA401E"/>
    <w:rsid w:val="00AA452F"/>
    <w:rsid w:val="00AA4698"/>
    <w:rsid w:val="00AA488C"/>
    <w:rsid w:val="00AA4B6C"/>
    <w:rsid w:val="00AA4CFC"/>
    <w:rsid w:val="00AA4E59"/>
    <w:rsid w:val="00AA5048"/>
    <w:rsid w:val="00AA5409"/>
    <w:rsid w:val="00AA54DC"/>
    <w:rsid w:val="00AA5B6A"/>
    <w:rsid w:val="00AA5C68"/>
    <w:rsid w:val="00AA5DD0"/>
    <w:rsid w:val="00AA5E12"/>
    <w:rsid w:val="00AA5E8E"/>
    <w:rsid w:val="00AA5F12"/>
    <w:rsid w:val="00AA5F5E"/>
    <w:rsid w:val="00AA5FF8"/>
    <w:rsid w:val="00AA626B"/>
    <w:rsid w:val="00AA629D"/>
    <w:rsid w:val="00AA661F"/>
    <w:rsid w:val="00AA69E1"/>
    <w:rsid w:val="00AA6BF6"/>
    <w:rsid w:val="00AA6C21"/>
    <w:rsid w:val="00AA6C88"/>
    <w:rsid w:val="00AA6DE2"/>
    <w:rsid w:val="00AA7301"/>
    <w:rsid w:val="00AA733A"/>
    <w:rsid w:val="00AA7467"/>
    <w:rsid w:val="00AA761D"/>
    <w:rsid w:val="00AA79BD"/>
    <w:rsid w:val="00AA7ADB"/>
    <w:rsid w:val="00AA7D68"/>
    <w:rsid w:val="00AA7EA6"/>
    <w:rsid w:val="00AB00E3"/>
    <w:rsid w:val="00AB0338"/>
    <w:rsid w:val="00AB0452"/>
    <w:rsid w:val="00AB0488"/>
    <w:rsid w:val="00AB0694"/>
    <w:rsid w:val="00AB0704"/>
    <w:rsid w:val="00AB0727"/>
    <w:rsid w:val="00AB0738"/>
    <w:rsid w:val="00AB0985"/>
    <w:rsid w:val="00AB0D03"/>
    <w:rsid w:val="00AB0D7A"/>
    <w:rsid w:val="00AB0DAA"/>
    <w:rsid w:val="00AB10EE"/>
    <w:rsid w:val="00AB1360"/>
    <w:rsid w:val="00AB18ED"/>
    <w:rsid w:val="00AB199C"/>
    <w:rsid w:val="00AB1D73"/>
    <w:rsid w:val="00AB214D"/>
    <w:rsid w:val="00AB2195"/>
    <w:rsid w:val="00AB23ED"/>
    <w:rsid w:val="00AB251F"/>
    <w:rsid w:val="00AB254D"/>
    <w:rsid w:val="00AB25B8"/>
    <w:rsid w:val="00AB2735"/>
    <w:rsid w:val="00AB28D6"/>
    <w:rsid w:val="00AB2CC7"/>
    <w:rsid w:val="00AB2D5C"/>
    <w:rsid w:val="00AB2EBB"/>
    <w:rsid w:val="00AB33A5"/>
    <w:rsid w:val="00AB3711"/>
    <w:rsid w:val="00AB373E"/>
    <w:rsid w:val="00AB3970"/>
    <w:rsid w:val="00AB3A8A"/>
    <w:rsid w:val="00AB3C95"/>
    <w:rsid w:val="00AB428A"/>
    <w:rsid w:val="00AB4B2D"/>
    <w:rsid w:val="00AB4BA4"/>
    <w:rsid w:val="00AB4CBA"/>
    <w:rsid w:val="00AB506C"/>
    <w:rsid w:val="00AB55CE"/>
    <w:rsid w:val="00AB5746"/>
    <w:rsid w:val="00AB596C"/>
    <w:rsid w:val="00AB59EA"/>
    <w:rsid w:val="00AB5AA9"/>
    <w:rsid w:val="00AB5CD6"/>
    <w:rsid w:val="00AB5D09"/>
    <w:rsid w:val="00AB625A"/>
    <w:rsid w:val="00AB64A6"/>
    <w:rsid w:val="00AB662A"/>
    <w:rsid w:val="00AB6659"/>
    <w:rsid w:val="00AB7734"/>
    <w:rsid w:val="00AB7B2B"/>
    <w:rsid w:val="00AC04F0"/>
    <w:rsid w:val="00AC09D3"/>
    <w:rsid w:val="00AC0D1E"/>
    <w:rsid w:val="00AC0FF2"/>
    <w:rsid w:val="00AC10B5"/>
    <w:rsid w:val="00AC1134"/>
    <w:rsid w:val="00AC11FD"/>
    <w:rsid w:val="00AC1348"/>
    <w:rsid w:val="00AC175B"/>
    <w:rsid w:val="00AC1BD7"/>
    <w:rsid w:val="00AC1C60"/>
    <w:rsid w:val="00AC1DD4"/>
    <w:rsid w:val="00AC1F0F"/>
    <w:rsid w:val="00AC1F7C"/>
    <w:rsid w:val="00AC1FB4"/>
    <w:rsid w:val="00AC20F3"/>
    <w:rsid w:val="00AC26BA"/>
    <w:rsid w:val="00AC26F9"/>
    <w:rsid w:val="00AC27F6"/>
    <w:rsid w:val="00AC28BD"/>
    <w:rsid w:val="00AC297A"/>
    <w:rsid w:val="00AC2D5E"/>
    <w:rsid w:val="00AC305B"/>
    <w:rsid w:val="00AC3588"/>
    <w:rsid w:val="00AC35EF"/>
    <w:rsid w:val="00AC3E95"/>
    <w:rsid w:val="00AC437D"/>
    <w:rsid w:val="00AC444C"/>
    <w:rsid w:val="00AC4566"/>
    <w:rsid w:val="00AC45EF"/>
    <w:rsid w:val="00AC49EB"/>
    <w:rsid w:val="00AC4AD1"/>
    <w:rsid w:val="00AC4D20"/>
    <w:rsid w:val="00AC4DD5"/>
    <w:rsid w:val="00AC5284"/>
    <w:rsid w:val="00AC5555"/>
    <w:rsid w:val="00AC56CD"/>
    <w:rsid w:val="00AC5815"/>
    <w:rsid w:val="00AC5CE6"/>
    <w:rsid w:val="00AC5D7E"/>
    <w:rsid w:val="00AC6165"/>
    <w:rsid w:val="00AC61BE"/>
    <w:rsid w:val="00AC642C"/>
    <w:rsid w:val="00AC65D8"/>
    <w:rsid w:val="00AC683F"/>
    <w:rsid w:val="00AC6E05"/>
    <w:rsid w:val="00AC6ECF"/>
    <w:rsid w:val="00AC6FEE"/>
    <w:rsid w:val="00AC7003"/>
    <w:rsid w:val="00AC700E"/>
    <w:rsid w:val="00AC72B4"/>
    <w:rsid w:val="00AC7E54"/>
    <w:rsid w:val="00AC7EC9"/>
    <w:rsid w:val="00AD00A1"/>
    <w:rsid w:val="00AD020F"/>
    <w:rsid w:val="00AD0251"/>
    <w:rsid w:val="00AD02F2"/>
    <w:rsid w:val="00AD04E8"/>
    <w:rsid w:val="00AD08D4"/>
    <w:rsid w:val="00AD09E0"/>
    <w:rsid w:val="00AD0ED8"/>
    <w:rsid w:val="00AD10D0"/>
    <w:rsid w:val="00AD1151"/>
    <w:rsid w:val="00AD116D"/>
    <w:rsid w:val="00AD1377"/>
    <w:rsid w:val="00AD15FF"/>
    <w:rsid w:val="00AD16F9"/>
    <w:rsid w:val="00AD182D"/>
    <w:rsid w:val="00AD1BCD"/>
    <w:rsid w:val="00AD1C6D"/>
    <w:rsid w:val="00AD220A"/>
    <w:rsid w:val="00AD220E"/>
    <w:rsid w:val="00AD2377"/>
    <w:rsid w:val="00AD23C6"/>
    <w:rsid w:val="00AD2691"/>
    <w:rsid w:val="00AD271C"/>
    <w:rsid w:val="00AD2CFE"/>
    <w:rsid w:val="00AD2DE3"/>
    <w:rsid w:val="00AD2DEF"/>
    <w:rsid w:val="00AD2F63"/>
    <w:rsid w:val="00AD3552"/>
    <w:rsid w:val="00AD3BF4"/>
    <w:rsid w:val="00AD3FB6"/>
    <w:rsid w:val="00AD408E"/>
    <w:rsid w:val="00AD41A8"/>
    <w:rsid w:val="00AD4235"/>
    <w:rsid w:val="00AD44F5"/>
    <w:rsid w:val="00AD457B"/>
    <w:rsid w:val="00AD45F2"/>
    <w:rsid w:val="00AD47AF"/>
    <w:rsid w:val="00AD4819"/>
    <w:rsid w:val="00AD494E"/>
    <w:rsid w:val="00AD4972"/>
    <w:rsid w:val="00AD4D9B"/>
    <w:rsid w:val="00AD4E32"/>
    <w:rsid w:val="00AD4F1D"/>
    <w:rsid w:val="00AD551A"/>
    <w:rsid w:val="00AD5BAB"/>
    <w:rsid w:val="00AD5DBA"/>
    <w:rsid w:val="00AD6104"/>
    <w:rsid w:val="00AD61EC"/>
    <w:rsid w:val="00AD629D"/>
    <w:rsid w:val="00AD63C6"/>
    <w:rsid w:val="00AD6413"/>
    <w:rsid w:val="00AD6EED"/>
    <w:rsid w:val="00AD6F73"/>
    <w:rsid w:val="00AD6F86"/>
    <w:rsid w:val="00AD6FF1"/>
    <w:rsid w:val="00AD716B"/>
    <w:rsid w:val="00AD7447"/>
    <w:rsid w:val="00AD7756"/>
    <w:rsid w:val="00AD77C7"/>
    <w:rsid w:val="00AD7A02"/>
    <w:rsid w:val="00AD7B16"/>
    <w:rsid w:val="00AD7D1A"/>
    <w:rsid w:val="00AD7DA3"/>
    <w:rsid w:val="00AE062F"/>
    <w:rsid w:val="00AE0892"/>
    <w:rsid w:val="00AE0A95"/>
    <w:rsid w:val="00AE0BCB"/>
    <w:rsid w:val="00AE0C2D"/>
    <w:rsid w:val="00AE0C4C"/>
    <w:rsid w:val="00AE0C74"/>
    <w:rsid w:val="00AE0D46"/>
    <w:rsid w:val="00AE0F7D"/>
    <w:rsid w:val="00AE10B8"/>
    <w:rsid w:val="00AE1464"/>
    <w:rsid w:val="00AE161A"/>
    <w:rsid w:val="00AE1AE4"/>
    <w:rsid w:val="00AE1D76"/>
    <w:rsid w:val="00AE1D99"/>
    <w:rsid w:val="00AE1EC1"/>
    <w:rsid w:val="00AE1FB7"/>
    <w:rsid w:val="00AE22DC"/>
    <w:rsid w:val="00AE2353"/>
    <w:rsid w:val="00AE2377"/>
    <w:rsid w:val="00AE2789"/>
    <w:rsid w:val="00AE2794"/>
    <w:rsid w:val="00AE28BF"/>
    <w:rsid w:val="00AE2A61"/>
    <w:rsid w:val="00AE2C30"/>
    <w:rsid w:val="00AE2D58"/>
    <w:rsid w:val="00AE2FA5"/>
    <w:rsid w:val="00AE3137"/>
    <w:rsid w:val="00AE3383"/>
    <w:rsid w:val="00AE3514"/>
    <w:rsid w:val="00AE3865"/>
    <w:rsid w:val="00AE3898"/>
    <w:rsid w:val="00AE3A67"/>
    <w:rsid w:val="00AE3B8A"/>
    <w:rsid w:val="00AE3F25"/>
    <w:rsid w:val="00AE3FB8"/>
    <w:rsid w:val="00AE3FC6"/>
    <w:rsid w:val="00AE4359"/>
    <w:rsid w:val="00AE44FE"/>
    <w:rsid w:val="00AE457C"/>
    <w:rsid w:val="00AE4B80"/>
    <w:rsid w:val="00AE4BDD"/>
    <w:rsid w:val="00AE4F70"/>
    <w:rsid w:val="00AE5026"/>
    <w:rsid w:val="00AE5070"/>
    <w:rsid w:val="00AE508C"/>
    <w:rsid w:val="00AE512F"/>
    <w:rsid w:val="00AE52D3"/>
    <w:rsid w:val="00AE5590"/>
    <w:rsid w:val="00AE5673"/>
    <w:rsid w:val="00AE5831"/>
    <w:rsid w:val="00AE585D"/>
    <w:rsid w:val="00AE58D1"/>
    <w:rsid w:val="00AE5B77"/>
    <w:rsid w:val="00AE5BEA"/>
    <w:rsid w:val="00AE5F8F"/>
    <w:rsid w:val="00AE61CC"/>
    <w:rsid w:val="00AE6201"/>
    <w:rsid w:val="00AE6401"/>
    <w:rsid w:val="00AE6619"/>
    <w:rsid w:val="00AE664D"/>
    <w:rsid w:val="00AE6683"/>
    <w:rsid w:val="00AE688C"/>
    <w:rsid w:val="00AE699F"/>
    <w:rsid w:val="00AE6D9E"/>
    <w:rsid w:val="00AE6ECB"/>
    <w:rsid w:val="00AE6FD9"/>
    <w:rsid w:val="00AE710B"/>
    <w:rsid w:val="00AE752D"/>
    <w:rsid w:val="00AE76A7"/>
    <w:rsid w:val="00AE79D2"/>
    <w:rsid w:val="00AE7A3E"/>
    <w:rsid w:val="00AE7D06"/>
    <w:rsid w:val="00AE7D7C"/>
    <w:rsid w:val="00AE7E04"/>
    <w:rsid w:val="00AF02CC"/>
    <w:rsid w:val="00AF0970"/>
    <w:rsid w:val="00AF0988"/>
    <w:rsid w:val="00AF0AA0"/>
    <w:rsid w:val="00AF0D8C"/>
    <w:rsid w:val="00AF0F12"/>
    <w:rsid w:val="00AF0FA7"/>
    <w:rsid w:val="00AF11F5"/>
    <w:rsid w:val="00AF138F"/>
    <w:rsid w:val="00AF13A9"/>
    <w:rsid w:val="00AF143A"/>
    <w:rsid w:val="00AF19F3"/>
    <w:rsid w:val="00AF1AC8"/>
    <w:rsid w:val="00AF1EAE"/>
    <w:rsid w:val="00AF2116"/>
    <w:rsid w:val="00AF219F"/>
    <w:rsid w:val="00AF236F"/>
    <w:rsid w:val="00AF238B"/>
    <w:rsid w:val="00AF23EF"/>
    <w:rsid w:val="00AF2407"/>
    <w:rsid w:val="00AF2435"/>
    <w:rsid w:val="00AF25E3"/>
    <w:rsid w:val="00AF284A"/>
    <w:rsid w:val="00AF2A17"/>
    <w:rsid w:val="00AF2AA6"/>
    <w:rsid w:val="00AF2BB7"/>
    <w:rsid w:val="00AF2F26"/>
    <w:rsid w:val="00AF2F6E"/>
    <w:rsid w:val="00AF300D"/>
    <w:rsid w:val="00AF31B3"/>
    <w:rsid w:val="00AF3202"/>
    <w:rsid w:val="00AF324B"/>
    <w:rsid w:val="00AF34F8"/>
    <w:rsid w:val="00AF35A7"/>
    <w:rsid w:val="00AF35EA"/>
    <w:rsid w:val="00AF3C2F"/>
    <w:rsid w:val="00AF3D7C"/>
    <w:rsid w:val="00AF3F1A"/>
    <w:rsid w:val="00AF3F28"/>
    <w:rsid w:val="00AF3F47"/>
    <w:rsid w:val="00AF3F74"/>
    <w:rsid w:val="00AF4034"/>
    <w:rsid w:val="00AF419B"/>
    <w:rsid w:val="00AF41AD"/>
    <w:rsid w:val="00AF44BC"/>
    <w:rsid w:val="00AF44EA"/>
    <w:rsid w:val="00AF4984"/>
    <w:rsid w:val="00AF4CC9"/>
    <w:rsid w:val="00AF4D99"/>
    <w:rsid w:val="00AF5172"/>
    <w:rsid w:val="00AF5247"/>
    <w:rsid w:val="00AF525F"/>
    <w:rsid w:val="00AF52AD"/>
    <w:rsid w:val="00AF5B3B"/>
    <w:rsid w:val="00AF5C14"/>
    <w:rsid w:val="00AF5CBA"/>
    <w:rsid w:val="00AF5D69"/>
    <w:rsid w:val="00AF5DD3"/>
    <w:rsid w:val="00AF5EFF"/>
    <w:rsid w:val="00AF62F7"/>
    <w:rsid w:val="00AF6398"/>
    <w:rsid w:val="00AF69AA"/>
    <w:rsid w:val="00AF6C2F"/>
    <w:rsid w:val="00AF6F84"/>
    <w:rsid w:val="00AF7064"/>
    <w:rsid w:val="00AF7090"/>
    <w:rsid w:val="00AF7185"/>
    <w:rsid w:val="00AF745B"/>
    <w:rsid w:val="00AF78A9"/>
    <w:rsid w:val="00AF7A6B"/>
    <w:rsid w:val="00AF7AF1"/>
    <w:rsid w:val="00AF7C92"/>
    <w:rsid w:val="00AF7E1F"/>
    <w:rsid w:val="00B00311"/>
    <w:rsid w:val="00B0037C"/>
    <w:rsid w:val="00B0079A"/>
    <w:rsid w:val="00B007EA"/>
    <w:rsid w:val="00B0099C"/>
    <w:rsid w:val="00B00A94"/>
    <w:rsid w:val="00B00BF5"/>
    <w:rsid w:val="00B00D05"/>
    <w:rsid w:val="00B010CC"/>
    <w:rsid w:val="00B01115"/>
    <w:rsid w:val="00B01266"/>
    <w:rsid w:val="00B01697"/>
    <w:rsid w:val="00B017EC"/>
    <w:rsid w:val="00B018AC"/>
    <w:rsid w:val="00B01B4D"/>
    <w:rsid w:val="00B01D9E"/>
    <w:rsid w:val="00B022AD"/>
    <w:rsid w:val="00B022D9"/>
    <w:rsid w:val="00B02354"/>
    <w:rsid w:val="00B02422"/>
    <w:rsid w:val="00B0251C"/>
    <w:rsid w:val="00B027E3"/>
    <w:rsid w:val="00B02A95"/>
    <w:rsid w:val="00B02E6E"/>
    <w:rsid w:val="00B02FF8"/>
    <w:rsid w:val="00B0306C"/>
    <w:rsid w:val="00B03096"/>
    <w:rsid w:val="00B03159"/>
    <w:rsid w:val="00B03275"/>
    <w:rsid w:val="00B03416"/>
    <w:rsid w:val="00B0347E"/>
    <w:rsid w:val="00B03872"/>
    <w:rsid w:val="00B038CA"/>
    <w:rsid w:val="00B03BE5"/>
    <w:rsid w:val="00B03C4C"/>
    <w:rsid w:val="00B03EBA"/>
    <w:rsid w:val="00B043CB"/>
    <w:rsid w:val="00B043D1"/>
    <w:rsid w:val="00B04476"/>
    <w:rsid w:val="00B0448E"/>
    <w:rsid w:val="00B04561"/>
    <w:rsid w:val="00B045AA"/>
    <w:rsid w:val="00B04718"/>
    <w:rsid w:val="00B0480D"/>
    <w:rsid w:val="00B04882"/>
    <w:rsid w:val="00B04AAA"/>
    <w:rsid w:val="00B04CED"/>
    <w:rsid w:val="00B04DC9"/>
    <w:rsid w:val="00B054E2"/>
    <w:rsid w:val="00B05743"/>
    <w:rsid w:val="00B05B26"/>
    <w:rsid w:val="00B05C2D"/>
    <w:rsid w:val="00B05D3D"/>
    <w:rsid w:val="00B05E46"/>
    <w:rsid w:val="00B06163"/>
    <w:rsid w:val="00B061C8"/>
    <w:rsid w:val="00B0623F"/>
    <w:rsid w:val="00B06625"/>
    <w:rsid w:val="00B06C42"/>
    <w:rsid w:val="00B06E63"/>
    <w:rsid w:val="00B06EBE"/>
    <w:rsid w:val="00B0704F"/>
    <w:rsid w:val="00B07455"/>
    <w:rsid w:val="00B07D52"/>
    <w:rsid w:val="00B07F1E"/>
    <w:rsid w:val="00B1003D"/>
    <w:rsid w:val="00B101AE"/>
    <w:rsid w:val="00B101CE"/>
    <w:rsid w:val="00B1059F"/>
    <w:rsid w:val="00B1081C"/>
    <w:rsid w:val="00B109B7"/>
    <w:rsid w:val="00B10A4E"/>
    <w:rsid w:val="00B10DD9"/>
    <w:rsid w:val="00B10E88"/>
    <w:rsid w:val="00B112E8"/>
    <w:rsid w:val="00B112F3"/>
    <w:rsid w:val="00B1143E"/>
    <w:rsid w:val="00B114F4"/>
    <w:rsid w:val="00B117B6"/>
    <w:rsid w:val="00B118B0"/>
    <w:rsid w:val="00B119EC"/>
    <w:rsid w:val="00B11A6A"/>
    <w:rsid w:val="00B11B3B"/>
    <w:rsid w:val="00B11C7F"/>
    <w:rsid w:val="00B11E2F"/>
    <w:rsid w:val="00B12D21"/>
    <w:rsid w:val="00B1302C"/>
    <w:rsid w:val="00B1351E"/>
    <w:rsid w:val="00B13656"/>
    <w:rsid w:val="00B13D43"/>
    <w:rsid w:val="00B13E19"/>
    <w:rsid w:val="00B145DF"/>
    <w:rsid w:val="00B148BE"/>
    <w:rsid w:val="00B149B6"/>
    <w:rsid w:val="00B14CE5"/>
    <w:rsid w:val="00B14EAF"/>
    <w:rsid w:val="00B15184"/>
    <w:rsid w:val="00B152AD"/>
    <w:rsid w:val="00B15356"/>
    <w:rsid w:val="00B15556"/>
    <w:rsid w:val="00B158B0"/>
    <w:rsid w:val="00B15A99"/>
    <w:rsid w:val="00B15B20"/>
    <w:rsid w:val="00B15B64"/>
    <w:rsid w:val="00B15DCA"/>
    <w:rsid w:val="00B15F23"/>
    <w:rsid w:val="00B160E1"/>
    <w:rsid w:val="00B1617F"/>
    <w:rsid w:val="00B1636D"/>
    <w:rsid w:val="00B16511"/>
    <w:rsid w:val="00B165FE"/>
    <w:rsid w:val="00B16624"/>
    <w:rsid w:val="00B16BC0"/>
    <w:rsid w:val="00B16CBA"/>
    <w:rsid w:val="00B16CFE"/>
    <w:rsid w:val="00B17155"/>
    <w:rsid w:val="00B17449"/>
    <w:rsid w:val="00B1745E"/>
    <w:rsid w:val="00B175B9"/>
    <w:rsid w:val="00B176E4"/>
    <w:rsid w:val="00B179D8"/>
    <w:rsid w:val="00B17AA6"/>
    <w:rsid w:val="00B17B1A"/>
    <w:rsid w:val="00B17CC2"/>
    <w:rsid w:val="00B17D08"/>
    <w:rsid w:val="00B17D47"/>
    <w:rsid w:val="00B17E8F"/>
    <w:rsid w:val="00B2010D"/>
    <w:rsid w:val="00B20147"/>
    <w:rsid w:val="00B202BC"/>
    <w:rsid w:val="00B2045E"/>
    <w:rsid w:val="00B20522"/>
    <w:rsid w:val="00B208B7"/>
    <w:rsid w:val="00B208BF"/>
    <w:rsid w:val="00B20F36"/>
    <w:rsid w:val="00B20F3B"/>
    <w:rsid w:val="00B2101C"/>
    <w:rsid w:val="00B21217"/>
    <w:rsid w:val="00B21264"/>
    <w:rsid w:val="00B21462"/>
    <w:rsid w:val="00B21908"/>
    <w:rsid w:val="00B2195B"/>
    <w:rsid w:val="00B21F45"/>
    <w:rsid w:val="00B2206F"/>
    <w:rsid w:val="00B2226C"/>
    <w:rsid w:val="00B22429"/>
    <w:rsid w:val="00B22437"/>
    <w:rsid w:val="00B224F4"/>
    <w:rsid w:val="00B22C68"/>
    <w:rsid w:val="00B22DC6"/>
    <w:rsid w:val="00B22F4A"/>
    <w:rsid w:val="00B23274"/>
    <w:rsid w:val="00B2335D"/>
    <w:rsid w:val="00B23488"/>
    <w:rsid w:val="00B23652"/>
    <w:rsid w:val="00B237A9"/>
    <w:rsid w:val="00B238E0"/>
    <w:rsid w:val="00B23956"/>
    <w:rsid w:val="00B23A1E"/>
    <w:rsid w:val="00B23B71"/>
    <w:rsid w:val="00B23C9D"/>
    <w:rsid w:val="00B23D2E"/>
    <w:rsid w:val="00B23DF0"/>
    <w:rsid w:val="00B24164"/>
    <w:rsid w:val="00B2434A"/>
    <w:rsid w:val="00B246A9"/>
    <w:rsid w:val="00B248CD"/>
    <w:rsid w:val="00B2514F"/>
    <w:rsid w:val="00B25410"/>
    <w:rsid w:val="00B25740"/>
    <w:rsid w:val="00B25772"/>
    <w:rsid w:val="00B259B7"/>
    <w:rsid w:val="00B25B52"/>
    <w:rsid w:val="00B25D7E"/>
    <w:rsid w:val="00B25EF8"/>
    <w:rsid w:val="00B26036"/>
    <w:rsid w:val="00B26171"/>
    <w:rsid w:val="00B266D3"/>
    <w:rsid w:val="00B26821"/>
    <w:rsid w:val="00B26835"/>
    <w:rsid w:val="00B26887"/>
    <w:rsid w:val="00B26BC1"/>
    <w:rsid w:val="00B26CF4"/>
    <w:rsid w:val="00B27511"/>
    <w:rsid w:val="00B27600"/>
    <w:rsid w:val="00B276CE"/>
    <w:rsid w:val="00B27722"/>
    <w:rsid w:val="00B2773E"/>
    <w:rsid w:val="00B2778C"/>
    <w:rsid w:val="00B278CE"/>
    <w:rsid w:val="00B278EF"/>
    <w:rsid w:val="00B27C11"/>
    <w:rsid w:val="00B27FD2"/>
    <w:rsid w:val="00B3007A"/>
    <w:rsid w:val="00B300B6"/>
    <w:rsid w:val="00B30266"/>
    <w:rsid w:val="00B302AA"/>
    <w:rsid w:val="00B3044C"/>
    <w:rsid w:val="00B30CA4"/>
    <w:rsid w:val="00B30D9F"/>
    <w:rsid w:val="00B30EE4"/>
    <w:rsid w:val="00B31035"/>
    <w:rsid w:val="00B311D0"/>
    <w:rsid w:val="00B31443"/>
    <w:rsid w:val="00B3161C"/>
    <w:rsid w:val="00B31DBE"/>
    <w:rsid w:val="00B31EC4"/>
    <w:rsid w:val="00B31EFF"/>
    <w:rsid w:val="00B321CA"/>
    <w:rsid w:val="00B3266C"/>
    <w:rsid w:val="00B3285D"/>
    <w:rsid w:val="00B32CB9"/>
    <w:rsid w:val="00B32D7A"/>
    <w:rsid w:val="00B32FB5"/>
    <w:rsid w:val="00B33418"/>
    <w:rsid w:val="00B3354A"/>
    <w:rsid w:val="00B335F0"/>
    <w:rsid w:val="00B336C7"/>
    <w:rsid w:val="00B33746"/>
    <w:rsid w:val="00B33BE1"/>
    <w:rsid w:val="00B33FD2"/>
    <w:rsid w:val="00B343A3"/>
    <w:rsid w:val="00B34773"/>
    <w:rsid w:val="00B349A4"/>
    <w:rsid w:val="00B34FAB"/>
    <w:rsid w:val="00B35045"/>
    <w:rsid w:val="00B35068"/>
    <w:rsid w:val="00B3515B"/>
    <w:rsid w:val="00B351E4"/>
    <w:rsid w:val="00B35266"/>
    <w:rsid w:val="00B356DA"/>
    <w:rsid w:val="00B35CB4"/>
    <w:rsid w:val="00B364AE"/>
    <w:rsid w:val="00B365F2"/>
    <w:rsid w:val="00B366E8"/>
    <w:rsid w:val="00B36CCD"/>
    <w:rsid w:val="00B36FD7"/>
    <w:rsid w:val="00B37026"/>
    <w:rsid w:val="00B371E6"/>
    <w:rsid w:val="00B37396"/>
    <w:rsid w:val="00B37517"/>
    <w:rsid w:val="00B37563"/>
    <w:rsid w:val="00B375B2"/>
    <w:rsid w:val="00B3771E"/>
    <w:rsid w:val="00B37A71"/>
    <w:rsid w:val="00B37C76"/>
    <w:rsid w:val="00B37F00"/>
    <w:rsid w:val="00B37F03"/>
    <w:rsid w:val="00B37F4F"/>
    <w:rsid w:val="00B37F79"/>
    <w:rsid w:val="00B400EB"/>
    <w:rsid w:val="00B4034A"/>
    <w:rsid w:val="00B40561"/>
    <w:rsid w:val="00B406DF"/>
    <w:rsid w:val="00B40822"/>
    <w:rsid w:val="00B408B9"/>
    <w:rsid w:val="00B40957"/>
    <w:rsid w:val="00B40960"/>
    <w:rsid w:val="00B4107A"/>
    <w:rsid w:val="00B4127A"/>
    <w:rsid w:val="00B41326"/>
    <w:rsid w:val="00B413C8"/>
    <w:rsid w:val="00B41495"/>
    <w:rsid w:val="00B419E8"/>
    <w:rsid w:val="00B41B79"/>
    <w:rsid w:val="00B41C35"/>
    <w:rsid w:val="00B41DDA"/>
    <w:rsid w:val="00B4201B"/>
    <w:rsid w:val="00B4204B"/>
    <w:rsid w:val="00B420D3"/>
    <w:rsid w:val="00B4232F"/>
    <w:rsid w:val="00B423DB"/>
    <w:rsid w:val="00B4247B"/>
    <w:rsid w:val="00B42829"/>
    <w:rsid w:val="00B42978"/>
    <w:rsid w:val="00B42B9E"/>
    <w:rsid w:val="00B42C7B"/>
    <w:rsid w:val="00B42E3A"/>
    <w:rsid w:val="00B436BB"/>
    <w:rsid w:val="00B43741"/>
    <w:rsid w:val="00B4374A"/>
    <w:rsid w:val="00B43A34"/>
    <w:rsid w:val="00B43A54"/>
    <w:rsid w:val="00B43E14"/>
    <w:rsid w:val="00B43E84"/>
    <w:rsid w:val="00B43EA9"/>
    <w:rsid w:val="00B43EB7"/>
    <w:rsid w:val="00B43ED0"/>
    <w:rsid w:val="00B44111"/>
    <w:rsid w:val="00B44B8F"/>
    <w:rsid w:val="00B44C6B"/>
    <w:rsid w:val="00B452DC"/>
    <w:rsid w:val="00B453E2"/>
    <w:rsid w:val="00B4542F"/>
    <w:rsid w:val="00B4562D"/>
    <w:rsid w:val="00B4592F"/>
    <w:rsid w:val="00B45C71"/>
    <w:rsid w:val="00B45DB6"/>
    <w:rsid w:val="00B46583"/>
    <w:rsid w:val="00B46630"/>
    <w:rsid w:val="00B4673F"/>
    <w:rsid w:val="00B4689C"/>
    <w:rsid w:val="00B46B6A"/>
    <w:rsid w:val="00B46B6E"/>
    <w:rsid w:val="00B46C29"/>
    <w:rsid w:val="00B46D7F"/>
    <w:rsid w:val="00B47045"/>
    <w:rsid w:val="00B472A3"/>
    <w:rsid w:val="00B476CE"/>
    <w:rsid w:val="00B47B54"/>
    <w:rsid w:val="00B47C93"/>
    <w:rsid w:val="00B47DA1"/>
    <w:rsid w:val="00B47EDB"/>
    <w:rsid w:val="00B47F29"/>
    <w:rsid w:val="00B50030"/>
    <w:rsid w:val="00B5010C"/>
    <w:rsid w:val="00B50123"/>
    <w:rsid w:val="00B50409"/>
    <w:rsid w:val="00B506E6"/>
    <w:rsid w:val="00B50975"/>
    <w:rsid w:val="00B509AF"/>
    <w:rsid w:val="00B50C2F"/>
    <w:rsid w:val="00B51058"/>
    <w:rsid w:val="00B5110D"/>
    <w:rsid w:val="00B5123E"/>
    <w:rsid w:val="00B5152C"/>
    <w:rsid w:val="00B515B6"/>
    <w:rsid w:val="00B516F9"/>
    <w:rsid w:val="00B51917"/>
    <w:rsid w:val="00B51C3A"/>
    <w:rsid w:val="00B51C6A"/>
    <w:rsid w:val="00B52073"/>
    <w:rsid w:val="00B520D5"/>
    <w:rsid w:val="00B520E3"/>
    <w:rsid w:val="00B525C5"/>
    <w:rsid w:val="00B52634"/>
    <w:rsid w:val="00B52653"/>
    <w:rsid w:val="00B527B5"/>
    <w:rsid w:val="00B528FF"/>
    <w:rsid w:val="00B52938"/>
    <w:rsid w:val="00B52AC0"/>
    <w:rsid w:val="00B531E6"/>
    <w:rsid w:val="00B53432"/>
    <w:rsid w:val="00B53495"/>
    <w:rsid w:val="00B535EF"/>
    <w:rsid w:val="00B53A24"/>
    <w:rsid w:val="00B53B51"/>
    <w:rsid w:val="00B543D9"/>
    <w:rsid w:val="00B54591"/>
    <w:rsid w:val="00B546E0"/>
    <w:rsid w:val="00B54775"/>
    <w:rsid w:val="00B5495A"/>
    <w:rsid w:val="00B549D3"/>
    <w:rsid w:val="00B54F8D"/>
    <w:rsid w:val="00B554C3"/>
    <w:rsid w:val="00B555BE"/>
    <w:rsid w:val="00B56326"/>
    <w:rsid w:val="00B56558"/>
    <w:rsid w:val="00B56588"/>
    <w:rsid w:val="00B565F2"/>
    <w:rsid w:val="00B5678F"/>
    <w:rsid w:val="00B56A9D"/>
    <w:rsid w:val="00B56BDC"/>
    <w:rsid w:val="00B56D64"/>
    <w:rsid w:val="00B56EEB"/>
    <w:rsid w:val="00B56F1E"/>
    <w:rsid w:val="00B5735B"/>
    <w:rsid w:val="00B57485"/>
    <w:rsid w:val="00B574E9"/>
    <w:rsid w:val="00B575F7"/>
    <w:rsid w:val="00B5781C"/>
    <w:rsid w:val="00B5785F"/>
    <w:rsid w:val="00B5788F"/>
    <w:rsid w:val="00B57CAB"/>
    <w:rsid w:val="00B57F73"/>
    <w:rsid w:val="00B57FBB"/>
    <w:rsid w:val="00B60589"/>
    <w:rsid w:val="00B60B43"/>
    <w:rsid w:val="00B60B73"/>
    <w:rsid w:val="00B60C93"/>
    <w:rsid w:val="00B60E9A"/>
    <w:rsid w:val="00B61364"/>
    <w:rsid w:val="00B61366"/>
    <w:rsid w:val="00B61405"/>
    <w:rsid w:val="00B6157F"/>
    <w:rsid w:val="00B61B20"/>
    <w:rsid w:val="00B61BAF"/>
    <w:rsid w:val="00B61E8B"/>
    <w:rsid w:val="00B62358"/>
    <w:rsid w:val="00B62675"/>
    <w:rsid w:val="00B628A8"/>
    <w:rsid w:val="00B629B0"/>
    <w:rsid w:val="00B62D81"/>
    <w:rsid w:val="00B62F56"/>
    <w:rsid w:val="00B631F1"/>
    <w:rsid w:val="00B632EA"/>
    <w:rsid w:val="00B632F3"/>
    <w:rsid w:val="00B633F0"/>
    <w:rsid w:val="00B63806"/>
    <w:rsid w:val="00B6386B"/>
    <w:rsid w:val="00B63A66"/>
    <w:rsid w:val="00B63A99"/>
    <w:rsid w:val="00B63ACB"/>
    <w:rsid w:val="00B63C1A"/>
    <w:rsid w:val="00B63CC4"/>
    <w:rsid w:val="00B64084"/>
    <w:rsid w:val="00B644BC"/>
    <w:rsid w:val="00B645CB"/>
    <w:rsid w:val="00B64952"/>
    <w:rsid w:val="00B649B3"/>
    <w:rsid w:val="00B64B94"/>
    <w:rsid w:val="00B64D05"/>
    <w:rsid w:val="00B65106"/>
    <w:rsid w:val="00B653E6"/>
    <w:rsid w:val="00B65D7C"/>
    <w:rsid w:val="00B66031"/>
    <w:rsid w:val="00B66B1D"/>
    <w:rsid w:val="00B670A1"/>
    <w:rsid w:val="00B6716A"/>
    <w:rsid w:val="00B678AC"/>
    <w:rsid w:val="00B67F80"/>
    <w:rsid w:val="00B70059"/>
    <w:rsid w:val="00B70082"/>
    <w:rsid w:val="00B70197"/>
    <w:rsid w:val="00B70281"/>
    <w:rsid w:val="00B703C8"/>
    <w:rsid w:val="00B70796"/>
    <w:rsid w:val="00B708E5"/>
    <w:rsid w:val="00B7094C"/>
    <w:rsid w:val="00B70A36"/>
    <w:rsid w:val="00B70CD2"/>
    <w:rsid w:val="00B70D11"/>
    <w:rsid w:val="00B70DFB"/>
    <w:rsid w:val="00B710F5"/>
    <w:rsid w:val="00B71471"/>
    <w:rsid w:val="00B71865"/>
    <w:rsid w:val="00B718F2"/>
    <w:rsid w:val="00B71B6A"/>
    <w:rsid w:val="00B71DA0"/>
    <w:rsid w:val="00B71E4E"/>
    <w:rsid w:val="00B72007"/>
    <w:rsid w:val="00B72036"/>
    <w:rsid w:val="00B72053"/>
    <w:rsid w:val="00B721B7"/>
    <w:rsid w:val="00B7227C"/>
    <w:rsid w:val="00B72BF6"/>
    <w:rsid w:val="00B72D80"/>
    <w:rsid w:val="00B72FBE"/>
    <w:rsid w:val="00B731D8"/>
    <w:rsid w:val="00B7342C"/>
    <w:rsid w:val="00B737CF"/>
    <w:rsid w:val="00B73966"/>
    <w:rsid w:val="00B73B30"/>
    <w:rsid w:val="00B73CEA"/>
    <w:rsid w:val="00B73EDD"/>
    <w:rsid w:val="00B73FE4"/>
    <w:rsid w:val="00B74294"/>
    <w:rsid w:val="00B74420"/>
    <w:rsid w:val="00B74712"/>
    <w:rsid w:val="00B74C2C"/>
    <w:rsid w:val="00B74EE0"/>
    <w:rsid w:val="00B74F77"/>
    <w:rsid w:val="00B75305"/>
    <w:rsid w:val="00B753DF"/>
    <w:rsid w:val="00B7569D"/>
    <w:rsid w:val="00B756B5"/>
    <w:rsid w:val="00B758D4"/>
    <w:rsid w:val="00B75B6B"/>
    <w:rsid w:val="00B75D9D"/>
    <w:rsid w:val="00B75F14"/>
    <w:rsid w:val="00B76540"/>
    <w:rsid w:val="00B765BA"/>
    <w:rsid w:val="00B7671E"/>
    <w:rsid w:val="00B76934"/>
    <w:rsid w:val="00B769B4"/>
    <w:rsid w:val="00B76AF6"/>
    <w:rsid w:val="00B76DF9"/>
    <w:rsid w:val="00B76F29"/>
    <w:rsid w:val="00B7712C"/>
    <w:rsid w:val="00B77404"/>
    <w:rsid w:val="00B775BD"/>
    <w:rsid w:val="00B77797"/>
    <w:rsid w:val="00B777E2"/>
    <w:rsid w:val="00B7789B"/>
    <w:rsid w:val="00B77B37"/>
    <w:rsid w:val="00B77BAD"/>
    <w:rsid w:val="00B77E51"/>
    <w:rsid w:val="00B803C9"/>
    <w:rsid w:val="00B8053F"/>
    <w:rsid w:val="00B809E7"/>
    <w:rsid w:val="00B80C53"/>
    <w:rsid w:val="00B80E07"/>
    <w:rsid w:val="00B8102D"/>
    <w:rsid w:val="00B810B6"/>
    <w:rsid w:val="00B81640"/>
    <w:rsid w:val="00B81A23"/>
    <w:rsid w:val="00B81A9E"/>
    <w:rsid w:val="00B81BB4"/>
    <w:rsid w:val="00B81F7C"/>
    <w:rsid w:val="00B8229C"/>
    <w:rsid w:val="00B82474"/>
    <w:rsid w:val="00B8249F"/>
    <w:rsid w:val="00B826A4"/>
    <w:rsid w:val="00B82E04"/>
    <w:rsid w:val="00B82E36"/>
    <w:rsid w:val="00B8339E"/>
    <w:rsid w:val="00B83427"/>
    <w:rsid w:val="00B8347C"/>
    <w:rsid w:val="00B8353B"/>
    <w:rsid w:val="00B835AD"/>
    <w:rsid w:val="00B836EE"/>
    <w:rsid w:val="00B837F1"/>
    <w:rsid w:val="00B8389F"/>
    <w:rsid w:val="00B83CDB"/>
    <w:rsid w:val="00B83DBA"/>
    <w:rsid w:val="00B8418B"/>
    <w:rsid w:val="00B84441"/>
    <w:rsid w:val="00B844AC"/>
    <w:rsid w:val="00B848D3"/>
    <w:rsid w:val="00B84BE7"/>
    <w:rsid w:val="00B84D04"/>
    <w:rsid w:val="00B8553A"/>
    <w:rsid w:val="00B856D8"/>
    <w:rsid w:val="00B85908"/>
    <w:rsid w:val="00B859D1"/>
    <w:rsid w:val="00B85B76"/>
    <w:rsid w:val="00B85CFB"/>
    <w:rsid w:val="00B85E9A"/>
    <w:rsid w:val="00B86351"/>
    <w:rsid w:val="00B86786"/>
    <w:rsid w:val="00B86A09"/>
    <w:rsid w:val="00B8714B"/>
    <w:rsid w:val="00B871B3"/>
    <w:rsid w:val="00B871E2"/>
    <w:rsid w:val="00B87284"/>
    <w:rsid w:val="00B873F1"/>
    <w:rsid w:val="00B87635"/>
    <w:rsid w:val="00B8767F"/>
    <w:rsid w:val="00B8789E"/>
    <w:rsid w:val="00B87936"/>
    <w:rsid w:val="00B87A9D"/>
    <w:rsid w:val="00B90459"/>
    <w:rsid w:val="00B90669"/>
    <w:rsid w:val="00B908A7"/>
    <w:rsid w:val="00B908E8"/>
    <w:rsid w:val="00B90B5B"/>
    <w:rsid w:val="00B90C27"/>
    <w:rsid w:val="00B90DD4"/>
    <w:rsid w:val="00B90E4E"/>
    <w:rsid w:val="00B91070"/>
    <w:rsid w:val="00B914B6"/>
    <w:rsid w:val="00B91894"/>
    <w:rsid w:val="00B91943"/>
    <w:rsid w:val="00B91BAA"/>
    <w:rsid w:val="00B91C30"/>
    <w:rsid w:val="00B91EA1"/>
    <w:rsid w:val="00B91F6B"/>
    <w:rsid w:val="00B91F90"/>
    <w:rsid w:val="00B9246D"/>
    <w:rsid w:val="00B928A8"/>
    <w:rsid w:val="00B929D9"/>
    <w:rsid w:val="00B92AE7"/>
    <w:rsid w:val="00B92AFD"/>
    <w:rsid w:val="00B92C3B"/>
    <w:rsid w:val="00B92FE6"/>
    <w:rsid w:val="00B92FFD"/>
    <w:rsid w:val="00B93547"/>
    <w:rsid w:val="00B9368A"/>
    <w:rsid w:val="00B938C5"/>
    <w:rsid w:val="00B93908"/>
    <w:rsid w:val="00B93B51"/>
    <w:rsid w:val="00B93C87"/>
    <w:rsid w:val="00B93CB5"/>
    <w:rsid w:val="00B93E99"/>
    <w:rsid w:val="00B93F91"/>
    <w:rsid w:val="00B945E6"/>
    <w:rsid w:val="00B94648"/>
    <w:rsid w:val="00B947AD"/>
    <w:rsid w:val="00B94826"/>
    <w:rsid w:val="00B949D3"/>
    <w:rsid w:val="00B94C19"/>
    <w:rsid w:val="00B94E3D"/>
    <w:rsid w:val="00B94EFA"/>
    <w:rsid w:val="00B95275"/>
    <w:rsid w:val="00B9532E"/>
    <w:rsid w:val="00B95389"/>
    <w:rsid w:val="00B953DE"/>
    <w:rsid w:val="00B95422"/>
    <w:rsid w:val="00B958FF"/>
    <w:rsid w:val="00B95B5A"/>
    <w:rsid w:val="00B95BFF"/>
    <w:rsid w:val="00B95C56"/>
    <w:rsid w:val="00B95E18"/>
    <w:rsid w:val="00B95E2F"/>
    <w:rsid w:val="00B95EA1"/>
    <w:rsid w:val="00B9652E"/>
    <w:rsid w:val="00B965EE"/>
    <w:rsid w:val="00B967BE"/>
    <w:rsid w:val="00B9694E"/>
    <w:rsid w:val="00B96978"/>
    <w:rsid w:val="00B96AB5"/>
    <w:rsid w:val="00B96EC9"/>
    <w:rsid w:val="00B96FFF"/>
    <w:rsid w:val="00B97252"/>
    <w:rsid w:val="00B97479"/>
    <w:rsid w:val="00B975AA"/>
    <w:rsid w:val="00B979EB"/>
    <w:rsid w:val="00B97BCE"/>
    <w:rsid w:val="00BA0056"/>
    <w:rsid w:val="00BA040D"/>
    <w:rsid w:val="00BA0773"/>
    <w:rsid w:val="00BA08F2"/>
    <w:rsid w:val="00BA097A"/>
    <w:rsid w:val="00BA0B39"/>
    <w:rsid w:val="00BA0D56"/>
    <w:rsid w:val="00BA0E05"/>
    <w:rsid w:val="00BA0E32"/>
    <w:rsid w:val="00BA1071"/>
    <w:rsid w:val="00BA1365"/>
    <w:rsid w:val="00BA14B1"/>
    <w:rsid w:val="00BA15FA"/>
    <w:rsid w:val="00BA18D1"/>
    <w:rsid w:val="00BA1996"/>
    <w:rsid w:val="00BA1A15"/>
    <w:rsid w:val="00BA1B63"/>
    <w:rsid w:val="00BA1CF3"/>
    <w:rsid w:val="00BA1D20"/>
    <w:rsid w:val="00BA1D8F"/>
    <w:rsid w:val="00BA2680"/>
    <w:rsid w:val="00BA28D1"/>
    <w:rsid w:val="00BA2A0D"/>
    <w:rsid w:val="00BA2A24"/>
    <w:rsid w:val="00BA2C14"/>
    <w:rsid w:val="00BA2D3C"/>
    <w:rsid w:val="00BA2FBB"/>
    <w:rsid w:val="00BA33B7"/>
    <w:rsid w:val="00BA33C5"/>
    <w:rsid w:val="00BA34BB"/>
    <w:rsid w:val="00BA39AE"/>
    <w:rsid w:val="00BA402A"/>
    <w:rsid w:val="00BA420E"/>
    <w:rsid w:val="00BA4213"/>
    <w:rsid w:val="00BA4274"/>
    <w:rsid w:val="00BA43D9"/>
    <w:rsid w:val="00BA46E4"/>
    <w:rsid w:val="00BA47DD"/>
    <w:rsid w:val="00BA48C0"/>
    <w:rsid w:val="00BA4B03"/>
    <w:rsid w:val="00BA4C68"/>
    <w:rsid w:val="00BA4C77"/>
    <w:rsid w:val="00BA4D2E"/>
    <w:rsid w:val="00BA4E12"/>
    <w:rsid w:val="00BA4E43"/>
    <w:rsid w:val="00BA5091"/>
    <w:rsid w:val="00BA517D"/>
    <w:rsid w:val="00BA5900"/>
    <w:rsid w:val="00BA5A6C"/>
    <w:rsid w:val="00BA5B13"/>
    <w:rsid w:val="00BA5BC0"/>
    <w:rsid w:val="00BA5C10"/>
    <w:rsid w:val="00BA5DB3"/>
    <w:rsid w:val="00BA5F8C"/>
    <w:rsid w:val="00BA6089"/>
    <w:rsid w:val="00BA651A"/>
    <w:rsid w:val="00BA68A1"/>
    <w:rsid w:val="00BA69BA"/>
    <w:rsid w:val="00BA6C14"/>
    <w:rsid w:val="00BA6D5D"/>
    <w:rsid w:val="00BA6FB7"/>
    <w:rsid w:val="00BA6FB9"/>
    <w:rsid w:val="00BA6FEA"/>
    <w:rsid w:val="00BA700E"/>
    <w:rsid w:val="00BA7083"/>
    <w:rsid w:val="00BA70C8"/>
    <w:rsid w:val="00BA719E"/>
    <w:rsid w:val="00BA7763"/>
    <w:rsid w:val="00BA7939"/>
    <w:rsid w:val="00BA7BF5"/>
    <w:rsid w:val="00BA7DB9"/>
    <w:rsid w:val="00BA7EC2"/>
    <w:rsid w:val="00BB022D"/>
    <w:rsid w:val="00BB0AAF"/>
    <w:rsid w:val="00BB0C1B"/>
    <w:rsid w:val="00BB0D08"/>
    <w:rsid w:val="00BB0E15"/>
    <w:rsid w:val="00BB131F"/>
    <w:rsid w:val="00BB153C"/>
    <w:rsid w:val="00BB15BF"/>
    <w:rsid w:val="00BB16A7"/>
    <w:rsid w:val="00BB1877"/>
    <w:rsid w:val="00BB1CE6"/>
    <w:rsid w:val="00BB1FC2"/>
    <w:rsid w:val="00BB223D"/>
    <w:rsid w:val="00BB24A7"/>
    <w:rsid w:val="00BB264A"/>
    <w:rsid w:val="00BB2745"/>
    <w:rsid w:val="00BB28C7"/>
    <w:rsid w:val="00BB2B8F"/>
    <w:rsid w:val="00BB2C4D"/>
    <w:rsid w:val="00BB2D82"/>
    <w:rsid w:val="00BB2F12"/>
    <w:rsid w:val="00BB3041"/>
    <w:rsid w:val="00BB34E8"/>
    <w:rsid w:val="00BB37DB"/>
    <w:rsid w:val="00BB3C2D"/>
    <w:rsid w:val="00BB3ED9"/>
    <w:rsid w:val="00BB3FCE"/>
    <w:rsid w:val="00BB406B"/>
    <w:rsid w:val="00BB4300"/>
    <w:rsid w:val="00BB4408"/>
    <w:rsid w:val="00BB4828"/>
    <w:rsid w:val="00BB4845"/>
    <w:rsid w:val="00BB4C22"/>
    <w:rsid w:val="00BB4C8A"/>
    <w:rsid w:val="00BB5097"/>
    <w:rsid w:val="00BB54AA"/>
    <w:rsid w:val="00BB55C6"/>
    <w:rsid w:val="00BB5698"/>
    <w:rsid w:val="00BB58D3"/>
    <w:rsid w:val="00BB5B22"/>
    <w:rsid w:val="00BB5D1D"/>
    <w:rsid w:val="00BB5D81"/>
    <w:rsid w:val="00BB5E4D"/>
    <w:rsid w:val="00BB608F"/>
    <w:rsid w:val="00BB60A5"/>
    <w:rsid w:val="00BB6573"/>
    <w:rsid w:val="00BB67FD"/>
    <w:rsid w:val="00BB6951"/>
    <w:rsid w:val="00BB6B9D"/>
    <w:rsid w:val="00BB6D43"/>
    <w:rsid w:val="00BB6D8A"/>
    <w:rsid w:val="00BB6DC9"/>
    <w:rsid w:val="00BB7129"/>
    <w:rsid w:val="00BB744A"/>
    <w:rsid w:val="00BB752A"/>
    <w:rsid w:val="00BB7533"/>
    <w:rsid w:val="00BB76AA"/>
    <w:rsid w:val="00BB7A78"/>
    <w:rsid w:val="00BB7CAA"/>
    <w:rsid w:val="00BB7CCB"/>
    <w:rsid w:val="00BC0043"/>
    <w:rsid w:val="00BC051E"/>
    <w:rsid w:val="00BC08D9"/>
    <w:rsid w:val="00BC0B2A"/>
    <w:rsid w:val="00BC0CB1"/>
    <w:rsid w:val="00BC0D0D"/>
    <w:rsid w:val="00BC0FDC"/>
    <w:rsid w:val="00BC0FF7"/>
    <w:rsid w:val="00BC1335"/>
    <w:rsid w:val="00BC13B6"/>
    <w:rsid w:val="00BC13F3"/>
    <w:rsid w:val="00BC13FF"/>
    <w:rsid w:val="00BC1439"/>
    <w:rsid w:val="00BC1739"/>
    <w:rsid w:val="00BC1823"/>
    <w:rsid w:val="00BC19AB"/>
    <w:rsid w:val="00BC1A17"/>
    <w:rsid w:val="00BC1B31"/>
    <w:rsid w:val="00BC1E2D"/>
    <w:rsid w:val="00BC1EC5"/>
    <w:rsid w:val="00BC1FD4"/>
    <w:rsid w:val="00BC2130"/>
    <w:rsid w:val="00BC22EA"/>
    <w:rsid w:val="00BC2337"/>
    <w:rsid w:val="00BC259B"/>
    <w:rsid w:val="00BC29CD"/>
    <w:rsid w:val="00BC2A82"/>
    <w:rsid w:val="00BC2EB9"/>
    <w:rsid w:val="00BC31AC"/>
    <w:rsid w:val="00BC3518"/>
    <w:rsid w:val="00BC3840"/>
    <w:rsid w:val="00BC3A76"/>
    <w:rsid w:val="00BC3B64"/>
    <w:rsid w:val="00BC3E3A"/>
    <w:rsid w:val="00BC3EA3"/>
    <w:rsid w:val="00BC3EC1"/>
    <w:rsid w:val="00BC3F7E"/>
    <w:rsid w:val="00BC3FDA"/>
    <w:rsid w:val="00BC4277"/>
    <w:rsid w:val="00BC43BD"/>
    <w:rsid w:val="00BC4605"/>
    <w:rsid w:val="00BC4640"/>
    <w:rsid w:val="00BC47B3"/>
    <w:rsid w:val="00BC498E"/>
    <w:rsid w:val="00BC4AF5"/>
    <w:rsid w:val="00BC4B06"/>
    <w:rsid w:val="00BC4B14"/>
    <w:rsid w:val="00BC4CBD"/>
    <w:rsid w:val="00BC54F3"/>
    <w:rsid w:val="00BC579E"/>
    <w:rsid w:val="00BC5FF2"/>
    <w:rsid w:val="00BC6064"/>
    <w:rsid w:val="00BC618F"/>
    <w:rsid w:val="00BC62DA"/>
    <w:rsid w:val="00BC62FE"/>
    <w:rsid w:val="00BC6347"/>
    <w:rsid w:val="00BC645B"/>
    <w:rsid w:val="00BC65C1"/>
    <w:rsid w:val="00BC66C8"/>
    <w:rsid w:val="00BC6717"/>
    <w:rsid w:val="00BC6766"/>
    <w:rsid w:val="00BC694C"/>
    <w:rsid w:val="00BC6964"/>
    <w:rsid w:val="00BC69D7"/>
    <w:rsid w:val="00BC6F77"/>
    <w:rsid w:val="00BC76F2"/>
    <w:rsid w:val="00BC7A73"/>
    <w:rsid w:val="00BC7ADA"/>
    <w:rsid w:val="00BC7CCD"/>
    <w:rsid w:val="00BC7D74"/>
    <w:rsid w:val="00BC7DB2"/>
    <w:rsid w:val="00BC7FA1"/>
    <w:rsid w:val="00BD025B"/>
    <w:rsid w:val="00BD0560"/>
    <w:rsid w:val="00BD05D4"/>
    <w:rsid w:val="00BD0654"/>
    <w:rsid w:val="00BD07F4"/>
    <w:rsid w:val="00BD08E9"/>
    <w:rsid w:val="00BD0C62"/>
    <w:rsid w:val="00BD0CC6"/>
    <w:rsid w:val="00BD0E98"/>
    <w:rsid w:val="00BD0EE7"/>
    <w:rsid w:val="00BD116E"/>
    <w:rsid w:val="00BD1216"/>
    <w:rsid w:val="00BD150E"/>
    <w:rsid w:val="00BD1952"/>
    <w:rsid w:val="00BD1ABE"/>
    <w:rsid w:val="00BD1D36"/>
    <w:rsid w:val="00BD20CB"/>
    <w:rsid w:val="00BD276B"/>
    <w:rsid w:val="00BD28EE"/>
    <w:rsid w:val="00BD2A6D"/>
    <w:rsid w:val="00BD2CA4"/>
    <w:rsid w:val="00BD2CDE"/>
    <w:rsid w:val="00BD2EBD"/>
    <w:rsid w:val="00BD2FED"/>
    <w:rsid w:val="00BD30AA"/>
    <w:rsid w:val="00BD33B4"/>
    <w:rsid w:val="00BD3808"/>
    <w:rsid w:val="00BD38CE"/>
    <w:rsid w:val="00BD399B"/>
    <w:rsid w:val="00BD39D6"/>
    <w:rsid w:val="00BD3A9E"/>
    <w:rsid w:val="00BD3B78"/>
    <w:rsid w:val="00BD3C2E"/>
    <w:rsid w:val="00BD4073"/>
    <w:rsid w:val="00BD45C0"/>
    <w:rsid w:val="00BD46D1"/>
    <w:rsid w:val="00BD4842"/>
    <w:rsid w:val="00BD49A3"/>
    <w:rsid w:val="00BD4B10"/>
    <w:rsid w:val="00BD4B36"/>
    <w:rsid w:val="00BD4BC1"/>
    <w:rsid w:val="00BD4D68"/>
    <w:rsid w:val="00BD4EB3"/>
    <w:rsid w:val="00BD51DD"/>
    <w:rsid w:val="00BD52E3"/>
    <w:rsid w:val="00BD5363"/>
    <w:rsid w:val="00BD5571"/>
    <w:rsid w:val="00BD5739"/>
    <w:rsid w:val="00BD587A"/>
    <w:rsid w:val="00BD587E"/>
    <w:rsid w:val="00BD58EE"/>
    <w:rsid w:val="00BD59B8"/>
    <w:rsid w:val="00BD59F5"/>
    <w:rsid w:val="00BD5B86"/>
    <w:rsid w:val="00BD5BDB"/>
    <w:rsid w:val="00BD5F21"/>
    <w:rsid w:val="00BD5FBF"/>
    <w:rsid w:val="00BD5FF9"/>
    <w:rsid w:val="00BD60B4"/>
    <w:rsid w:val="00BD6153"/>
    <w:rsid w:val="00BD6239"/>
    <w:rsid w:val="00BD6516"/>
    <w:rsid w:val="00BD69C7"/>
    <w:rsid w:val="00BD6AEB"/>
    <w:rsid w:val="00BD6AF5"/>
    <w:rsid w:val="00BD6B3D"/>
    <w:rsid w:val="00BD6F10"/>
    <w:rsid w:val="00BD7306"/>
    <w:rsid w:val="00BD742B"/>
    <w:rsid w:val="00BD76DC"/>
    <w:rsid w:val="00BD7C4C"/>
    <w:rsid w:val="00BD7EA1"/>
    <w:rsid w:val="00BD7F19"/>
    <w:rsid w:val="00BE00AB"/>
    <w:rsid w:val="00BE01C3"/>
    <w:rsid w:val="00BE0532"/>
    <w:rsid w:val="00BE05FC"/>
    <w:rsid w:val="00BE0936"/>
    <w:rsid w:val="00BE094A"/>
    <w:rsid w:val="00BE0B15"/>
    <w:rsid w:val="00BE0CAB"/>
    <w:rsid w:val="00BE0D26"/>
    <w:rsid w:val="00BE0E57"/>
    <w:rsid w:val="00BE0FF3"/>
    <w:rsid w:val="00BE1241"/>
    <w:rsid w:val="00BE1442"/>
    <w:rsid w:val="00BE1927"/>
    <w:rsid w:val="00BE1B43"/>
    <w:rsid w:val="00BE23E5"/>
    <w:rsid w:val="00BE2D6F"/>
    <w:rsid w:val="00BE2F22"/>
    <w:rsid w:val="00BE30AE"/>
    <w:rsid w:val="00BE30D2"/>
    <w:rsid w:val="00BE3142"/>
    <w:rsid w:val="00BE328A"/>
    <w:rsid w:val="00BE3598"/>
    <w:rsid w:val="00BE3617"/>
    <w:rsid w:val="00BE3A84"/>
    <w:rsid w:val="00BE3B8B"/>
    <w:rsid w:val="00BE3E92"/>
    <w:rsid w:val="00BE4167"/>
    <w:rsid w:val="00BE428C"/>
    <w:rsid w:val="00BE4471"/>
    <w:rsid w:val="00BE4955"/>
    <w:rsid w:val="00BE4BCF"/>
    <w:rsid w:val="00BE4CC8"/>
    <w:rsid w:val="00BE55F6"/>
    <w:rsid w:val="00BE56D0"/>
    <w:rsid w:val="00BE56FB"/>
    <w:rsid w:val="00BE572F"/>
    <w:rsid w:val="00BE5B92"/>
    <w:rsid w:val="00BE5BF9"/>
    <w:rsid w:val="00BE5C7F"/>
    <w:rsid w:val="00BE5D5C"/>
    <w:rsid w:val="00BE5E3D"/>
    <w:rsid w:val="00BE6373"/>
    <w:rsid w:val="00BE640D"/>
    <w:rsid w:val="00BE64BB"/>
    <w:rsid w:val="00BE664B"/>
    <w:rsid w:val="00BE6DA5"/>
    <w:rsid w:val="00BE6DBF"/>
    <w:rsid w:val="00BE6EBD"/>
    <w:rsid w:val="00BE7351"/>
    <w:rsid w:val="00BE739F"/>
    <w:rsid w:val="00BE76CC"/>
    <w:rsid w:val="00BE7890"/>
    <w:rsid w:val="00BE7F0B"/>
    <w:rsid w:val="00BF039F"/>
    <w:rsid w:val="00BF05EA"/>
    <w:rsid w:val="00BF073C"/>
    <w:rsid w:val="00BF077C"/>
    <w:rsid w:val="00BF0986"/>
    <w:rsid w:val="00BF098B"/>
    <w:rsid w:val="00BF0B10"/>
    <w:rsid w:val="00BF0E34"/>
    <w:rsid w:val="00BF1086"/>
    <w:rsid w:val="00BF110F"/>
    <w:rsid w:val="00BF1124"/>
    <w:rsid w:val="00BF1293"/>
    <w:rsid w:val="00BF13F9"/>
    <w:rsid w:val="00BF1540"/>
    <w:rsid w:val="00BF15D8"/>
    <w:rsid w:val="00BF16EA"/>
    <w:rsid w:val="00BF1801"/>
    <w:rsid w:val="00BF1844"/>
    <w:rsid w:val="00BF1C06"/>
    <w:rsid w:val="00BF1C94"/>
    <w:rsid w:val="00BF1D6C"/>
    <w:rsid w:val="00BF1EE3"/>
    <w:rsid w:val="00BF1F35"/>
    <w:rsid w:val="00BF1F6B"/>
    <w:rsid w:val="00BF20CC"/>
    <w:rsid w:val="00BF21FB"/>
    <w:rsid w:val="00BF2398"/>
    <w:rsid w:val="00BF2471"/>
    <w:rsid w:val="00BF2528"/>
    <w:rsid w:val="00BF2692"/>
    <w:rsid w:val="00BF278A"/>
    <w:rsid w:val="00BF287A"/>
    <w:rsid w:val="00BF29CE"/>
    <w:rsid w:val="00BF2CC8"/>
    <w:rsid w:val="00BF2E4E"/>
    <w:rsid w:val="00BF2EA1"/>
    <w:rsid w:val="00BF2F01"/>
    <w:rsid w:val="00BF303E"/>
    <w:rsid w:val="00BF3047"/>
    <w:rsid w:val="00BF341C"/>
    <w:rsid w:val="00BF36EB"/>
    <w:rsid w:val="00BF389D"/>
    <w:rsid w:val="00BF3C00"/>
    <w:rsid w:val="00BF3E54"/>
    <w:rsid w:val="00BF3E78"/>
    <w:rsid w:val="00BF3F20"/>
    <w:rsid w:val="00BF4276"/>
    <w:rsid w:val="00BF42BB"/>
    <w:rsid w:val="00BF4395"/>
    <w:rsid w:val="00BF455A"/>
    <w:rsid w:val="00BF4701"/>
    <w:rsid w:val="00BF47E4"/>
    <w:rsid w:val="00BF48F0"/>
    <w:rsid w:val="00BF4E90"/>
    <w:rsid w:val="00BF513F"/>
    <w:rsid w:val="00BF5346"/>
    <w:rsid w:val="00BF5354"/>
    <w:rsid w:val="00BF53AE"/>
    <w:rsid w:val="00BF53C8"/>
    <w:rsid w:val="00BF5BB4"/>
    <w:rsid w:val="00BF5DA7"/>
    <w:rsid w:val="00BF5DDD"/>
    <w:rsid w:val="00BF5F08"/>
    <w:rsid w:val="00BF5F09"/>
    <w:rsid w:val="00BF62B9"/>
    <w:rsid w:val="00BF6477"/>
    <w:rsid w:val="00BF6510"/>
    <w:rsid w:val="00BF65FD"/>
    <w:rsid w:val="00BF6681"/>
    <w:rsid w:val="00BF686B"/>
    <w:rsid w:val="00BF7144"/>
    <w:rsid w:val="00BF7991"/>
    <w:rsid w:val="00BF79BE"/>
    <w:rsid w:val="00BF7B0B"/>
    <w:rsid w:val="00BF7BBF"/>
    <w:rsid w:val="00BF7CDD"/>
    <w:rsid w:val="00C00107"/>
    <w:rsid w:val="00C004EF"/>
    <w:rsid w:val="00C00586"/>
    <w:rsid w:val="00C006F8"/>
    <w:rsid w:val="00C00922"/>
    <w:rsid w:val="00C00BB5"/>
    <w:rsid w:val="00C00BF2"/>
    <w:rsid w:val="00C00D5E"/>
    <w:rsid w:val="00C00EA7"/>
    <w:rsid w:val="00C010A7"/>
    <w:rsid w:val="00C010CD"/>
    <w:rsid w:val="00C0113F"/>
    <w:rsid w:val="00C01385"/>
    <w:rsid w:val="00C01414"/>
    <w:rsid w:val="00C014FA"/>
    <w:rsid w:val="00C0165A"/>
    <w:rsid w:val="00C01757"/>
    <w:rsid w:val="00C0176D"/>
    <w:rsid w:val="00C01895"/>
    <w:rsid w:val="00C01AB0"/>
    <w:rsid w:val="00C01AFA"/>
    <w:rsid w:val="00C01B06"/>
    <w:rsid w:val="00C01B16"/>
    <w:rsid w:val="00C01C37"/>
    <w:rsid w:val="00C01D9E"/>
    <w:rsid w:val="00C01FB6"/>
    <w:rsid w:val="00C0200F"/>
    <w:rsid w:val="00C02481"/>
    <w:rsid w:val="00C024AA"/>
    <w:rsid w:val="00C026E1"/>
    <w:rsid w:val="00C02826"/>
    <w:rsid w:val="00C03068"/>
    <w:rsid w:val="00C03104"/>
    <w:rsid w:val="00C03129"/>
    <w:rsid w:val="00C03144"/>
    <w:rsid w:val="00C0331E"/>
    <w:rsid w:val="00C0364B"/>
    <w:rsid w:val="00C03753"/>
    <w:rsid w:val="00C037D9"/>
    <w:rsid w:val="00C03857"/>
    <w:rsid w:val="00C03867"/>
    <w:rsid w:val="00C03F4A"/>
    <w:rsid w:val="00C03FA7"/>
    <w:rsid w:val="00C04232"/>
    <w:rsid w:val="00C04237"/>
    <w:rsid w:val="00C04517"/>
    <w:rsid w:val="00C04699"/>
    <w:rsid w:val="00C046B7"/>
    <w:rsid w:val="00C047BA"/>
    <w:rsid w:val="00C04B0C"/>
    <w:rsid w:val="00C04B50"/>
    <w:rsid w:val="00C04D1A"/>
    <w:rsid w:val="00C04EDE"/>
    <w:rsid w:val="00C05009"/>
    <w:rsid w:val="00C051A9"/>
    <w:rsid w:val="00C052A9"/>
    <w:rsid w:val="00C05476"/>
    <w:rsid w:val="00C0555A"/>
    <w:rsid w:val="00C057CE"/>
    <w:rsid w:val="00C05916"/>
    <w:rsid w:val="00C0599D"/>
    <w:rsid w:val="00C05A35"/>
    <w:rsid w:val="00C05D8A"/>
    <w:rsid w:val="00C05DCD"/>
    <w:rsid w:val="00C060A6"/>
    <w:rsid w:val="00C061AC"/>
    <w:rsid w:val="00C062FC"/>
    <w:rsid w:val="00C068FB"/>
    <w:rsid w:val="00C06901"/>
    <w:rsid w:val="00C0691E"/>
    <w:rsid w:val="00C069D4"/>
    <w:rsid w:val="00C06B1F"/>
    <w:rsid w:val="00C06CE7"/>
    <w:rsid w:val="00C06D32"/>
    <w:rsid w:val="00C06E6C"/>
    <w:rsid w:val="00C0745C"/>
    <w:rsid w:val="00C0750B"/>
    <w:rsid w:val="00C07A2C"/>
    <w:rsid w:val="00C07D8D"/>
    <w:rsid w:val="00C07F0C"/>
    <w:rsid w:val="00C07F18"/>
    <w:rsid w:val="00C1042D"/>
    <w:rsid w:val="00C10582"/>
    <w:rsid w:val="00C107E6"/>
    <w:rsid w:val="00C10938"/>
    <w:rsid w:val="00C10A17"/>
    <w:rsid w:val="00C10B3D"/>
    <w:rsid w:val="00C10D78"/>
    <w:rsid w:val="00C10E4F"/>
    <w:rsid w:val="00C10F17"/>
    <w:rsid w:val="00C10F72"/>
    <w:rsid w:val="00C11029"/>
    <w:rsid w:val="00C11179"/>
    <w:rsid w:val="00C11260"/>
    <w:rsid w:val="00C1126F"/>
    <w:rsid w:val="00C112BE"/>
    <w:rsid w:val="00C1133F"/>
    <w:rsid w:val="00C1138F"/>
    <w:rsid w:val="00C113BA"/>
    <w:rsid w:val="00C114A3"/>
    <w:rsid w:val="00C11B93"/>
    <w:rsid w:val="00C11D0B"/>
    <w:rsid w:val="00C12139"/>
    <w:rsid w:val="00C1214C"/>
    <w:rsid w:val="00C12199"/>
    <w:rsid w:val="00C123FD"/>
    <w:rsid w:val="00C126D8"/>
    <w:rsid w:val="00C128D9"/>
    <w:rsid w:val="00C129FD"/>
    <w:rsid w:val="00C12A7C"/>
    <w:rsid w:val="00C12CB4"/>
    <w:rsid w:val="00C12E99"/>
    <w:rsid w:val="00C134B1"/>
    <w:rsid w:val="00C139DA"/>
    <w:rsid w:val="00C13DA9"/>
    <w:rsid w:val="00C141F1"/>
    <w:rsid w:val="00C142AF"/>
    <w:rsid w:val="00C1482C"/>
    <w:rsid w:val="00C148A6"/>
    <w:rsid w:val="00C149B7"/>
    <w:rsid w:val="00C14CB8"/>
    <w:rsid w:val="00C14F24"/>
    <w:rsid w:val="00C15070"/>
    <w:rsid w:val="00C1522F"/>
    <w:rsid w:val="00C15231"/>
    <w:rsid w:val="00C15801"/>
    <w:rsid w:val="00C15A46"/>
    <w:rsid w:val="00C15A62"/>
    <w:rsid w:val="00C15A86"/>
    <w:rsid w:val="00C15E3B"/>
    <w:rsid w:val="00C16056"/>
    <w:rsid w:val="00C163DE"/>
    <w:rsid w:val="00C16509"/>
    <w:rsid w:val="00C166B0"/>
    <w:rsid w:val="00C168A2"/>
    <w:rsid w:val="00C16C99"/>
    <w:rsid w:val="00C1735F"/>
    <w:rsid w:val="00C17852"/>
    <w:rsid w:val="00C17F1C"/>
    <w:rsid w:val="00C200DF"/>
    <w:rsid w:val="00C2037C"/>
    <w:rsid w:val="00C20415"/>
    <w:rsid w:val="00C2047C"/>
    <w:rsid w:val="00C204CA"/>
    <w:rsid w:val="00C2050A"/>
    <w:rsid w:val="00C20548"/>
    <w:rsid w:val="00C20793"/>
    <w:rsid w:val="00C208C7"/>
    <w:rsid w:val="00C20B5C"/>
    <w:rsid w:val="00C20C66"/>
    <w:rsid w:val="00C20FE8"/>
    <w:rsid w:val="00C21105"/>
    <w:rsid w:val="00C21475"/>
    <w:rsid w:val="00C218B9"/>
    <w:rsid w:val="00C219EB"/>
    <w:rsid w:val="00C21B96"/>
    <w:rsid w:val="00C21D84"/>
    <w:rsid w:val="00C21EF5"/>
    <w:rsid w:val="00C21FA1"/>
    <w:rsid w:val="00C227F9"/>
    <w:rsid w:val="00C22838"/>
    <w:rsid w:val="00C22A7A"/>
    <w:rsid w:val="00C23023"/>
    <w:rsid w:val="00C230DA"/>
    <w:rsid w:val="00C233BC"/>
    <w:rsid w:val="00C23542"/>
    <w:rsid w:val="00C23621"/>
    <w:rsid w:val="00C23E19"/>
    <w:rsid w:val="00C244E4"/>
    <w:rsid w:val="00C244F0"/>
    <w:rsid w:val="00C246D0"/>
    <w:rsid w:val="00C247B9"/>
    <w:rsid w:val="00C2496F"/>
    <w:rsid w:val="00C24B47"/>
    <w:rsid w:val="00C24C74"/>
    <w:rsid w:val="00C24D1B"/>
    <w:rsid w:val="00C24EAD"/>
    <w:rsid w:val="00C24ECB"/>
    <w:rsid w:val="00C24FEF"/>
    <w:rsid w:val="00C25198"/>
    <w:rsid w:val="00C253B2"/>
    <w:rsid w:val="00C254CF"/>
    <w:rsid w:val="00C25865"/>
    <w:rsid w:val="00C2589D"/>
    <w:rsid w:val="00C25B69"/>
    <w:rsid w:val="00C25BFA"/>
    <w:rsid w:val="00C25DC3"/>
    <w:rsid w:val="00C25E7F"/>
    <w:rsid w:val="00C25EC9"/>
    <w:rsid w:val="00C25EDC"/>
    <w:rsid w:val="00C263A9"/>
    <w:rsid w:val="00C2654D"/>
    <w:rsid w:val="00C2664D"/>
    <w:rsid w:val="00C266F4"/>
    <w:rsid w:val="00C26742"/>
    <w:rsid w:val="00C2699D"/>
    <w:rsid w:val="00C26DCC"/>
    <w:rsid w:val="00C26F4C"/>
    <w:rsid w:val="00C270CC"/>
    <w:rsid w:val="00C270DD"/>
    <w:rsid w:val="00C27170"/>
    <w:rsid w:val="00C271D1"/>
    <w:rsid w:val="00C27257"/>
    <w:rsid w:val="00C27353"/>
    <w:rsid w:val="00C2736E"/>
    <w:rsid w:val="00C27404"/>
    <w:rsid w:val="00C274F5"/>
    <w:rsid w:val="00C27951"/>
    <w:rsid w:val="00C27996"/>
    <w:rsid w:val="00C30029"/>
    <w:rsid w:val="00C3022C"/>
    <w:rsid w:val="00C3033F"/>
    <w:rsid w:val="00C303EA"/>
    <w:rsid w:val="00C30545"/>
    <w:rsid w:val="00C30550"/>
    <w:rsid w:val="00C30668"/>
    <w:rsid w:val="00C3077F"/>
    <w:rsid w:val="00C30A0F"/>
    <w:rsid w:val="00C310D7"/>
    <w:rsid w:val="00C311EB"/>
    <w:rsid w:val="00C31417"/>
    <w:rsid w:val="00C314B7"/>
    <w:rsid w:val="00C31680"/>
    <w:rsid w:val="00C317D0"/>
    <w:rsid w:val="00C319C1"/>
    <w:rsid w:val="00C319C2"/>
    <w:rsid w:val="00C31A7B"/>
    <w:rsid w:val="00C31FA9"/>
    <w:rsid w:val="00C321B9"/>
    <w:rsid w:val="00C3223E"/>
    <w:rsid w:val="00C32309"/>
    <w:rsid w:val="00C32982"/>
    <w:rsid w:val="00C32A20"/>
    <w:rsid w:val="00C32C1A"/>
    <w:rsid w:val="00C32D3D"/>
    <w:rsid w:val="00C331B6"/>
    <w:rsid w:val="00C333EE"/>
    <w:rsid w:val="00C33433"/>
    <w:rsid w:val="00C3349C"/>
    <w:rsid w:val="00C33627"/>
    <w:rsid w:val="00C33F7F"/>
    <w:rsid w:val="00C340E0"/>
    <w:rsid w:val="00C3411A"/>
    <w:rsid w:val="00C3414B"/>
    <w:rsid w:val="00C343C4"/>
    <w:rsid w:val="00C3469D"/>
    <w:rsid w:val="00C348A1"/>
    <w:rsid w:val="00C348BC"/>
    <w:rsid w:val="00C34C0D"/>
    <w:rsid w:val="00C34C29"/>
    <w:rsid w:val="00C34E8A"/>
    <w:rsid w:val="00C34F23"/>
    <w:rsid w:val="00C34F72"/>
    <w:rsid w:val="00C35044"/>
    <w:rsid w:val="00C3524E"/>
    <w:rsid w:val="00C35410"/>
    <w:rsid w:val="00C3576F"/>
    <w:rsid w:val="00C35850"/>
    <w:rsid w:val="00C35AA0"/>
    <w:rsid w:val="00C35CFD"/>
    <w:rsid w:val="00C35D71"/>
    <w:rsid w:val="00C35DFF"/>
    <w:rsid w:val="00C361A0"/>
    <w:rsid w:val="00C36239"/>
    <w:rsid w:val="00C36275"/>
    <w:rsid w:val="00C36467"/>
    <w:rsid w:val="00C364BF"/>
    <w:rsid w:val="00C3660F"/>
    <w:rsid w:val="00C3666B"/>
    <w:rsid w:val="00C36B10"/>
    <w:rsid w:val="00C36D6D"/>
    <w:rsid w:val="00C37146"/>
    <w:rsid w:val="00C379CB"/>
    <w:rsid w:val="00C37DB0"/>
    <w:rsid w:val="00C37E11"/>
    <w:rsid w:val="00C4000F"/>
    <w:rsid w:val="00C4002C"/>
    <w:rsid w:val="00C4029C"/>
    <w:rsid w:val="00C4033B"/>
    <w:rsid w:val="00C405E0"/>
    <w:rsid w:val="00C407F2"/>
    <w:rsid w:val="00C40820"/>
    <w:rsid w:val="00C408DF"/>
    <w:rsid w:val="00C40A50"/>
    <w:rsid w:val="00C40C0B"/>
    <w:rsid w:val="00C40EDA"/>
    <w:rsid w:val="00C40F42"/>
    <w:rsid w:val="00C4142A"/>
    <w:rsid w:val="00C41591"/>
    <w:rsid w:val="00C415C2"/>
    <w:rsid w:val="00C41670"/>
    <w:rsid w:val="00C41717"/>
    <w:rsid w:val="00C41980"/>
    <w:rsid w:val="00C41DD5"/>
    <w:rsid w:val="00C41E30"/>
    <w:rsid w:val="00C4240D"/>
    <w:rsid w:val="00C42479"/>
    <w:rsid w:val="00C425A1"/>
    <w:rsid w:val="00C425B0"/>
    <w:rsid w:val="00C42679"/>
    <w:rsid w:val="00C427E0"/>
    <w:rsid w:val="00C428B1"/>
    <w:rsid w:val="00C4293E"/>
    <w:rsid w:val="00C429AB"/>
    <w:rsid w:val="00C430C5"/>
    <w:rsid w:val="00C4324E"/>
    <w:rsid w:val="00C43727"/>
    <w:rsid w:val="00C4391C"/>
    <w:rsid w:val="00C43A40"/>
    <w:rsid w:val="00C43A6C"/>
    <w:rsid w:val="00C43A74"/>
    <w:rsid w:val="00C43B96"/>
    <w:rsid w:val="00C44100"/>
    <w:rsid w:val="00C4417D"/>
    <w:rsid w:val="00C444C1"/>
    <w:rsid w:val="00C444DC"/>
    <w:rsid w:val="00C446B0"/>
    <w:rsid w:val="00C4471D"/>
    <w:rsid w:val="00C447BF"/>
    <w:rsid w:val="00C44B13"/>
    <w:rsid w:val="00C44C15"/>
    <w:rsid w:val="00C450A6"/>
    <w:rsid w:val="00C450F7"/>
    <w:rsid w:val="00C4519C"/>
    <w:rsid w:val="00C45346"/>
    <w:rsid w:val="00C455A6"/>
    <w:rsid w:val="00C455D8"/>
    <w:rsid w:val="00C45625"/>
    <w:rsid w:val="00C45B12"/>
    <w:rsid w:val="00C45DE9"/>
    <w:rsid w:val="00C45E27"/>
    <w:rsid w:val="00C4670F"/>
    <w:rsid w:val="00C467BB"/>
    <w:rsid w:val="00C46898"/>
    <w:rsid w:val="00C469C3"/>
    <w:rsid w:val="00C46ABA"/>
    <w:rsid w:val="00C46B77"/>
    <w:rsid w:val="00C46DD1"/>
    <w:rsid w:val="00C4717E"/>
    <w:rsid w:val="00C476D5"/>
    <w:rsid w:val="00C4796A"/>
    <w:rsid w:val="00C47A12"/>
    <w:rsid w:val="00C47CE1"/>
    <w:rsid w:val="00C47DA6"/>
    <w:rsid w:val="00C50289"/>
    <w:rsid w:val="00C50378"/>
    <w:rsid w:val="00C507D9"/>
    <w:rsid w:val="00C5090A"/>
    <w:rsid w:val="00C50B55"/>
    <w:rsid w:val="00C50C58"/>
    <w:rsid w:val="00C50D13"/>
    <w:rsid w:val="00C50F00"/>
    <w:rsid w:val="00C50FC3"/>
    <w:rsid w:val="00C511BE"/>
    <w:rsid w:val="00C5120B"/>
    <w:rsid w:val="00C513B3"/>
    <w:rsid w:val="00C516E9"/>
    <w:rsid w:val="00C5182A"/>
    <w:rsid w:val="00C52212"/>
    <w:rsid w:val="00C5225B"/>
    <w:rsid w:val="00C5227A"/>
    <w:rsid w:val="00C523EB"/>
    <w:rsid w:val="00C525B9"/>
    <w:rsid w:val="00C5260F"/>
    <w:rsid w:val="00C52960"/>
    <w:rsid w:val="00C529DE"/>
    <w:rsid w:val="00C52ABE"/>
    <w:rsid w:val="00C52D51"/>
    <w:rsid w:val="00C52F59"/>
    <w:rsid w:val="00C5319F"/>
    <w:rsid w:val="00C53203"/>
    <w:rsid w:val="00C5326B"/>
    <w:rsid w:val="00C5328F"/>
    <w:rsid w:val="00C53716"/>
    <w:rsid w:val="00C53889"/>
    <w:rsid w:val="00C53895"/>
    <w:rsid w:val="00C538E9"/>
    <w:rsid w:val="00C538EF"/>
    <w:rsid w:val="00C539BD"/>
    <w:rsid w:val="00C53A08"/>
    <w:rsid w:val="00C53B22"/>
    <w:rsid w:val="00C53DAA"/>
    <w:rsid w:val="00C53EA3"/>
    <w:rsid w:val="00C53EBB"/>
    <w:rsid w:val="00C53F38"/>
    <w:rsid w:val="00C54004"/>
    <w:rsid w:val="00C542EF"/>
    <w:rsid w:val="00C5437F"/>
    <w:rsid w:val="00C543AC"/>
    <w:rsid w:val="00C54400"/>
    <w:rsid w:val="00C545CC"/>
    <w:rsid w:val="00C54793"/>
    <w:rsid w:val="00C5491B"/>
    <w:rsid w:val="00C54CCC"/>
    <w:rsid w:val="00C54DF5"/>
    <w:rsid w:val="00C55187"/>
    <w:rsid w:val="00C55557"/>
    <w:rsid w:val="00C557F2"/>
    <w:rsid w:val="00C5581A"/>
    <w:rsid w:val="00C55825"/>
    <w:rsid w:val="00C5589F"/>
    <w:rsid w:val="00C55A96"/>
    <w:rsid w:val="00C55C92"/>
    <w:rsid w:val="00C55FC7"/>
    <w:rsid w:val="00C5601C"/>
    <w:rsid w:val="00C560B0"/>
    <w:rsid w:val="00C562AF"/>
    <w:rsid w:val="00C562B1"/>
    <w:rsid w:val="00C562E2"/>
    <w:rsid w:val="00C56313"/>
    <w:rsid w:val="00C563FF"/>
    <w:rsid w:val="00C56607"/>
    <w:rsid w:val="00C56974"/>
    <w:rsid w:val="00C56A2F"/>
    <w:rsid w:val="00C56A55"/>
    <w:rsid w:val="00C56A80"/>
    <w:rsid w:val="00C56BD8"/>
    <w:rsid w:val="00C56BF2"/>
    <w:rsid w:val="00C56EB1"/>
    <w:rsid w:val="00C56F1F"/>
    <w:rsid w:val="00C56F95"/>
    <w:rsid w:val="00C5732D"/>
    <w:rsid w:val="00C57377"/>
    <w:rsid w:val="00C57566"/>
    <w:rsid w:val="00C5783C"/>
    <w:rsid w:val="00C57FC0"/>
    <w:rsid w:val="00C604DE"/>
    <w:rsid w:val="00C6086B"/>
    <w:rsid w:val="00C60927"/>
    <w:rsid w:val="00C60A1D"/>
    <w:rsid w:val="00C60A50"/>
    <w:rsid w:val="00C60B3C"/>
    <w:rsid w:val="00C60BD5"/>
    <w:rsid w:val="00C60CB8"/>
    <w:rsid w:val="00C60E1B"/>
    <w:rsid w:val="00C6100B"/>
    <w:rsid w:val="00C611AB"/>
    <w:rsid w:val="00C61378"/>
    <w:rsid w:val="00C61425"/>
    <w:rsid w:val="00C61513"/>
    <w:rsid w:val="00C6193C"/>
    <w:rsid w:val="00C61AAE"/>
    <w:rsid w:val="00C61AD8"/>
    <w:rsid w:val="00C61AEF"/>
    <w:rsid w:val="00C61E54"/>
    <w:rsid w:val="00C6247F"/>
    <w:rsid w:val="00C626C1"/>
    <w:rsid w:val="00C62BC2"/>
    <w:rsid w:val="00C62DF5"/>
    <w:rsid w:val="00C63003"/>
    <w:rsid w:val="00C632EC"/>
    <w:rsid w:val="00C63337"/>
    <w:rsid w:val="00C6333D"/>
    <w:rsid w:val="00C63388"/>
    <w:rsid w:val="00C633DB"/>
    <w:rsid w:val="00C637A9"/>
    <w:rsid w:val="00C63B05"/>
    <w:rsid w:val="00C63C5F"/>
    <w:rsid w:val="00C63C74"/>
    <w:rsid w:val="00C63D1B"/>
    <w:rsid w:val="00C63D5F"/>
    <w:rsid w:val="00C63E2B"/>
    <w:rsid w:val="00C63E40"/>
    <w:rsid w:val="00C64432"/>
    <w:rsid w:val="00C64868"/>
    <w:rsid w:val="00C64A09"/>
    <w:rsid w:val="00C64B5D"/>
    <w:rsid w:val="00C64CF5"/>
    <w:rsid w:val="00C64EF8"/>
    <w:rsid w:val="00C64EF9"/>
    <w:rsid w:val="00C64F96"/>
    <w:rsid w:val="00C65013"/>
    <w:rsid w:val="00C65165"/>
    <w:rsid w:val="00C651F4"/>
    <w:rsid w:val="00C65487"/>
    <w:rsid w:val="00C65BE3"/>
    <w:rsid w:val="00C65EA4"/>
    <w:rsid w:val="00C66033"/>
    <w:rsid w:val="00C66154"/>
    <w:rsid w:val="00C6635F"/>
    <w:rsid w:val="00C666BB"/>
    <w:rsid w:val="00C6680D"/>
    <w:rsid w:val="00C66914"/>
    <w:rsid w:val="00C669F2"/>
    <w:rsid w:val="00C674C6"/>
    <w:rsid w:val="00C6756F"/>
    <w:rsid w:val="00C676A3"/>
    <w:rsid w:val="00C67B43"/>
    <w:rsid w:val="00C67CEF"/>
    <w:rsid w:val="00C70306"/>
    <w:rsid w:val="00C703FC"/>
    <w:rsid w:val="00C705B1"/>
    <w:rsid w:val="00C706EC"/>
    <w:rsid w:val="00C70796"/>
    <w:rsid w:val="00C70813"/>
    <w:rsid w:val="00C709F6"/>
    <w:rsid w:val="00C70B8B"/>
    <w:rsid w:val="00C70D5E"/>
    <w:rsid w:val="00C70E10"/>
    <w:rsid w:val="00C710FE"/>
    <w:rsid w:val="00C71107"/>
    <w:rsid w:val="00C7130A"/>
    <w:rsid w:val="00C7138A"/>
    <w:rsid w:val="00C7152E"/>
    <w:rsid w:val="00C71711"/>
    <w:rsid w:val="00C71773"/>
    <w:rsid w:val="00C71A52"/>
    <w:rsid w:val="00C71BFF"/>
    <w:rsid w:val="00C71C70"/>
    <w:rsid w:val="00C71D4B"/>
    <w:rsid w:val="00C71E56"/>
    <w:rsid w:val="00C71F7A"/>
    <w:rsid w:val="00C72181"/>
    <w:rsid w:val="00C72214"/>
    <w:rsid w:val="00C7269D"/>
    <w:rsid w:val="00C7271D"/>
    <w:rsid w:val="00C7290C"/>
    <w:rsid w:val="00C72A73"/>
    <w:rsid w:val="00C72AF1"/>
    <w:rsid w:val="00C72C7D"/>
    <w:rsid w:val="00C72E97"/>
    <w:rsid w:val="00C72F52"/>
    <w:rsid w:val="00C731E5"/>
    <w:rsid w:val="00C7356D"/>
    <w:rsid w:val="00C7364A"/>
    <w:rsid w:val="00C736C2"/>
    <w:rsid w:val="00C7383A"/>
    <w:rsid w:val="00C74250"/>
    <w:rsid w:val="00C74343"/>
    <w:rsid w:val="00C743CE"/>
    <w:rsid w:val="00C74544"/>
    <w:rsid w:val="00C74760"/>
    <w:rsid w:val="00C74AC5"/>
    <w:rsid w:val="00C74B22"/>
    <w:rsid w:val="00C74BD1"/>
    <w:rsid w:val="00C74C33"/>
    <w:rsid w:val="00C74CC9"/>
    <w:rsid w:val="00C74DE4"/>
    <w:rsid w:val="00C74E7C"/>
    <w:rsid w:val="00C74EC7"/>
    <w:rsid w:val="00C74EE4"/>
    <w:rsid w:val="00C74FD7"/>
    <w:rsid w:val="00C75029"/>
    <w:rsid w:val="00C752CE"/>
    <w:rsid w:val="00C753F1"/>
    <w:rsid w:val="00C75465"/>
    <w:rsid w:val="00C758BC"/>
    <w:rsid w:val="00C758D8"/>
    <w:rsid w:val="00C759B2"/>
    <w:rsid w:val="00C75E2A"/>
    <w:rsid w:val="00C765E1"/>
    <w:rsid w:val="00C76710"/>
    <w:rsid w:val="00C768AD"/>
    <w:rsid w:val="00C76E00"/>
    <w:rsid w:val="00C76F99"/>
    <w:rsid w:val="00C7707E"/>
    <w:rsid w:val="00C7723E"/>
    <w:rsid w:val="00C7738A"/>
    <w:rsid w:val="00C7740D"/>
    <w:rsid w:val="00C7747B"/>
    <w:rsid w:val="00C7758C"/>
    <w:rsid w:val="00C77AE3"/>
    <w:rsid w:val="00C77BC4"/>
    <w:rsid w:val="00C77D3B"/>
    <w:rsid w:val="00C77FBF"/>
    <w:rsid w:val="00C77FC2"/>
    <w:rsid w:val="00C8042E"/>
    <w:rsid w:val="00C806A9"/>
    <w:rsid w:val="00C80B1F"/>
    <w:rsid w:val="00C80C05"/>
    <w:rsid w:val="00C80C27"/>
    <w:rsid w:val="00C80D30"/>
    <w:rsid w:val="00C80F99"/>
    <w:rsid w:val="00C8105E"/>
    <w:rsid w:val="00C81213"/>
    <w:rsid w:val="00C81760"/>
    <w:rsid w:val="00C8188A"/>
    <w:rsid w:val="00C81972"/>
    <w:rsid w:val="00C81989"/>
    <w:rsid w:val="00C81DA0"/>
    <w:rsid w:val="00C82082"/>
    <w:rsid w:val="00C820AB"/>
    <w:rsid w:val="00C820B5"/>
    <w:rsid w:val="00C822B0"/>
    <w:rsid w:val="00C822D3"/>
    <w:rsid w:val="00C824D9"/>
    <w:rsid w:val="00C82CDA"/>
    <w:rsid w:val="00C82DE1"/>
    <w:rsid w:val="00C82EE8"/>
    <w:rsid w:val="00C82FD5"/>
    <w:rsid w:val="00C8307B"/>
    <w:rsid w:val="00C83081"/>
    <w:rsid w:val="00C8321F"/>
    <w:rsid w:val="00C832DF"/>
    <w:rsid w:val="00C8355B"/>
    <w:rsid w:val="00C83945"/>
    <w:rsid w:val="00C83C34"/>
    <w:rsid w:val="00C83E4F"/>
    <w:rsid w:val="00C8426A"/>
    <w:rsid w:val="00C84376"/>
    <w:rsid w:val="00C84484"/>
    <w:rsid w:val="00C848E6"/>
    <w:rsid w:val="00C84977"/>
    <w:rsid w:val="00C849F8"/>
    <w:rsid w:val="00C84AA3"/>
    <w:rsid w:val="00C84B2E"/>
    <w:rsid w:val="00C84CBB"/>
    <w:rsid w:val="00C84D2C"/>
    <w:rsid w:val="00C84EFB"/>
    <w:rsid w:val="00C85278"/>
    <w:rsid w:val="00C85431"/>
    <w:rsid w:val="00C8567F"/>
    <w:rsid w:val="00C857C5"/>
    <w:rsid w:val="00C8588C"/>
    <w:rsid w:val="00C85D06"/>
    <w:rsid w:val="00C85D43"/>
    <w:rsid w:val="00C85EBB"/>
    <w:rsid w:val="00C85F3E"/>
    <w:rsid w:val="00C85FA8"/>
    <w:rsid w:val="00C8625C"/>
    <w:rsid w:val="00C86392"/>
    <w:rsid w:val="00C864B8"/>
    <w:rsid w:val="00C868F4"/>
    <w:rsid w:val="00C86BAC"/>
    <w:rsid w:val="00C86C03"/>
    <w:rsid w:val="00C86DFC"/>
    <w:rsid w:val="00C87196"/>
    <w:rsid w:val="00C87301"/>
    <w:rsid w:val="00C8733A"/>
    <w:rsid w:val="00C874A9"/>
    <w:rsid w:val="00C87AE7"/>
    <w:rsid w:val="00C87B99"/>
    <w:rsid w:val="00C87E83"/>
    <w:rsid w:val="00C87E84"/>
    <w:rsid w:val="00C903AE"/>
    <w:rsid w:val="00C903F3"/>
    <w:rsid w:val="00C907D1"/>
    <w:rsid w:val="00C90A52"/>
    <w:rsid w:val="00C90D2D"/>
    <w:rsid w:val="00C90EC0"/>
    <w:rsid w:val="00C911B9"/>
    <w:rsid w:val="00C91311"/>
    <w:rsid w:val="00C91359"/>
    <w:rsid w:val="00C91911"/>
    <w:rsid w:val="00C91A1E"/>
    <w:rsid w:val="00C91B81"/>
    <w:rsid w:val="00C91BBA"/>
    <w:rsid w:val="00C91FCC"/>
    <w:rsid w:val="00C92628"/>
    <w:rsid w:val="00C9264D"/>
    <w:rsid w:val="00C92777"/>
    <w:rsid w:val="00C92C2E"/>
    <w:rsid w:val="00C92D16"/>
    <w:rsid w:val="00C92D90"/>
    <w:rsid w:val="00C92E89"/>
    <w:rsid w:val="00C92EA9"/>
    <w:rsid w:val="00C931BE"/>
    <w:rsid w:val="00C9390E"/>
    <w:rsid w:val="00C939B8"/>
    <w:rsid w:val="00C93CC4"/>
    <w:rsid w:val="00C93CDB"/>
    <w:rsid w:val="00C93D0F"/>
    <w:rsid w:val="00C93D51"/>
    <w:rsid w:val="00C93E95"/>
    <w:rsid w:val="00C93F79"/>
    <w:rsid w:val="00C9408A"/>
    <w:rsid w:val="00C94110"/>
    <w:rsid w:val="00C94143"/>
    <w:rsid w:val="00C94227"/>
    <w:rsid w:val="00C94365"/>
    <w:rsid w:val="00C94380"/>
    <w:rsid w:val="00C943AB"/>
    <w:rsid w:val="00C94718"/>
    <w:rsid w:val="00C94808"/>
    <w:rsid w:val="00C94D9A"/>
    <w:rsid w:val="00C94EE0"/>
    <w:rsid w:val="00C950AF"/>
    <w:rsid w:val="00C9510E"/>
    <w:rsid w:val="00C95172"/>
    <w:rsid w:val="00C951B0"/>
    <w:rsid w:val="00C954FE"/>
    <w:rsid w:val="00C958C4"/>
    <w:rsid w:val="00C95A62"/>
    <w:rsid w:val="00C95B90"/>
    <w:rsid w:val="00C95CF0"/>
    <w:rsid w:val="00C9632A"/>
    <w:rsid w:val="00C96765"/>
    <w:rsid w:val="00C96992"/>
    <w:rsid w:val="00C96A02"/>
    <w:rsid w:val="00C96D6C"/>
    <w:rsid w:val="00C973CF"/>
    <w:rsid w:val="00C9745A"/>
    <w:rsid w:val="00C9787E"/>
    <w:rsid w:val="00C97A70"/>
    <w:rsid w:val="00C97E4B"/>
    <w:rsid w:val="00C97F1C"/>
    <w:rsid w:val="00C97FC9"/>
    <w:rsid w:val="00CA0003"/>
    <w:rsid w:val="00CA01A7"/>
    <w:rsid w:val="00CA02A8"/>
    <w:rsid w:val="00CA02AE"/>
    <w:rsid w:val="00CA03DF"/>
    <w:rsid w:val="00CA0475"/>
    <w:rsid w:val="00CA05B7"/>
    <w:rsid w:val="00CA06A4"/>
    <w:rsid w:val="00CA06DF"/>
    <w:rsid w:val="00CA07A5"/>
    <w:rsid w:val="00CA08CC"/>
    <w:rsid w:val="00CA09BA"/>
    <w:rsid w:val="00CA09E4"/>
    <w:rsid w:val="00CA0B9E"/>
    <w:rsid w:val="00CA0C68"/>
    <w:rsid w:val="00CA0DE4"/>
    <w:rsid w:val="00CA106B"/>
    <w:rsid w:val="00CA110D"/>
    <w:rsid w:val="00CA1560"/>
    <w:rsid w:val="00CA15E4"/>
    <w:rsid w:val="00CA1733"/>
    <w:rsid w:val="00CA177E"/>
    <w:rsid w:val="00CA187C"/>
    <w:rsid w:val="00CA19E3"/>
    <w:rsid w:val="00CA1A65"/>
    <w:rsid w:val="00CA1AE4"/>
    <w:rsid w:val="00CA2034"/>
    <w:rsid w:val="00CA2086"/>
    <w:rsid w:val="00CA238F"/>
    <w:rsid w:val="00CA2497"/>
    <w:rsid w:val="00CA25C9"/>
    <w:rsid w:val="00CA274E"/>
    <w:rsid w:val="00CA27EE"/>
    <w:rsid w:val="00CA2A2C"/>
    <w:rsid w:val="00CA2B2D"/>
    <w:rsid w:val="00CA2C48"/>
    <w:rsid w:val="00CA2CD7"/>
    <w:rsid w:val="00CA2DC4"/>
    <w:rsid w:val="00CA2EEE"/>
    <w:rsid w:val="00CA358D"/>
    <w:rsid w:val="00CA36D9"/>
    <w:rsid w:val="00CA37BA"/>
    <w:rsid w:val="00CA3879"/>
    <w:rsid w:val="00CA38FC"/>
    <w:rsid w:val="00CA3A25"/>
    <w:rsid w:val="00CA3A8D"/>
    <w:rsid w:val="00CA3BAA"/>
    <w:rsid w:val="00CA3C94"/>
    <w:rsid w:val="00CA3FBE"/>
    <w:rsid w:val="00CA42F5"/>
    <w:rsid w:val="00CA4D0F"/>
    <w:rsid w:val="00CA53C3"/>
    <w:rsid w:val="00CA5541"/>
    <w:rsid w:val="00CA55D1"/>
    <w:rsid w:val="00CA5602"/>
    <w:rsid w:val="00CA579B"/>
    <w:rsid w:val="00CA5849"/>
    <w:rsid w:val="00CA58E2"/>
    <w:rsid w:val="00CA5A1C"/>
    <w:rsid w:val="00CA5DBC"/>
    <w:rsid w:val="00CA5F80"/>
    <w:rsid w:val="00CA635A"/>
    <w:rsid w:val="00CA63EA"/>
    <w:rsid w:val="00CA643C"/>
    <w:rsid w:val="00CA65BF"/>
    <w:rsid w:val="00CA6747"/>
    <w:rsid w:val="00CA6806"/>
    <w:rsid w:val="00CA6852"/>
    <w:rsid w:val="00CA6B40"/>
    <w:rsid w:val="00CA6EAD"/>
    <w:rsid w:val="00CA70BA"/>
    <w:rsid w:val="00CA70EF"/>
    <w:rsid w:val="00CA7542"/>
    <w:rsid w:val="00CA7965"/>
    <w:rsid w:val="00CA79FC"/>
    <w:rsid w:val="00CA7A15"/>
    <w:rsid w:val="00CA7A5F"/>
    <w:rsid w:val="00CA7D30"/>
    <w:rsid w:val="00CA7DD2"/>
    <w:rsid w:val="00CA7E3B"/>
    <w:rsid w:val="00CA7EED"/>
    <w:rsid w:val="00CB0287"/>
    <w:rsid w:val="00CB097F"/>
    <w:rsid w:val="00CB16A2"/>
    <w:rsid w:val="00CB1D7D"/>
    <w:rsid w:val="00CB1F7C"/>
    <w:rsid w:val="00CB1F89"/>
    <w:rsid w:val="00CB204B"/>
    <w:rsid w:val="00CB2067"/>
    <w:rsid w:val="00CB239F"/>
    <w:rsid w:val="00CB2B96"/>
    <w:rsid w:val="00CB2E00"/>
    <w:rsid w:val="00CB2E77"/>
    <w:rsid w:val="00CB2ED9"/>
    <w:rsid w:val="00CB308A"/>
    <w:rsid w:val="00CB33FD"/>
    <w:rsid w:val="00CB3447"/>
    <w:rsid w:val="00CB38BC"/>
    <w:rsid w:val="00CB3934"/>
    <w:rsid w:val="00CB393A"/>
    <w:rsid w:val="00CB39D0"/>
    <w:rsid w:val="00CB3C6D"/>
    <w:rsid w:val="00CB3C8F"/>
    <w:rsid w:val="00CB3F5C"/>
    <w:rsid w:val="00CB4291"/>
    <w:rsid w:val="00CB4346"/>
    <w:rsid w:val="00CB43E5"/>
    <w:rsid w:val="00CB4473"/>
    <w:rsid w:val="00CB476B"/>
    <w:rsid w:val="00CB4A6E"/>
    <w:rsid w:val="00CB4D5D"/>
    <w:rsid w:val="00CB4E56"/>
    <w:rsid w:val="00CB501E"/>
    <w:rsid w:val="00CB5266"/>
    <w:rsid w:val="00CB5462"/>
    <w:rsid w:val="00CB555F"/>
    <w:rsid w:val="00CB55B7"/>
    <w:rsid w:val="00CB55BE"/>
    <w:rsid w:val="00CB5856"/>
    <w:rsid w:val="00CB5A88"/>
    <w:rsid w:val="00CB5B05"/>
    <w:rsid w:val="00CB5B77"/>
    <w:rsid w:val="00CB5E1B"/>
    <w:rsid w:val="00CB5FD8"/>
    <w:rsid w:val="00CB6004"/>
    <w:rsid w:val="00CB60FE"/>
    <w:rsid w:val="00CB6255"/>
    <w:rsid w:val="00CB63C0"/>
    <w:rsid w:val="00CB641C"/>
    <w:rsid w:val="00CB645A"/>
    <w:rsid w:val="00CB6768"/>
    <w:rsid w:val="00CB69D3"/>
    <w:rsid w:val="00CB6B22"/>
    <w:rsid w:val="00CB6E93"/>
    <w:rsid w:val="00CB7051"/>
    <w:rsid w:val="00CB7512"/>
    <w:rsid w:val="00CB7661"/>
    <w:rsid w:val="00CB7A75"/>
    <w:rsid w:val="00CB7EAF"/>
    <w:rsid w:val="00CC0037"/>
    <w:rsid w:val="00CC00C2"/>
    <w:rsid w:val="00CC011D"/>
    <w:rsid w:val="00CC01D9"/>
    <w:rsid w:val="00CC04B3"/>
    <w:rsid w:val="00CC04C0"/>
    <w:rsid w:val="00CC04E5"/>
    <w:rsid w:val="00CC09CE"/>
    <w:rsid w:val="00CC0A6D"/>
    <w:rsid w:val="00CC0CCC"/>
    <w:rsid w:val="00CC10C3"/>
    <w:rsid w:val="00CC1165"/>
    <w:rsid w:val="00CC1586"/>
    <w:rsid w:val="00CC1759"/>
    <w:rsid w:val="00CC18BC"/>
    <w:rsid w:val="00CC18FD"/>
    <w:rsid w:val="00CC1B94"/>
    <w:rsid w:val="00CC1E0B"/>
    <w:rsid w:val="00CC1F2A"/>
    <w:rsid w:val="00CC2272"/>
    <w:rsid w:val="00CC2673"/>
    <w:rsid w:val="00CC27F3"/>
    <w:rsid w:val="00CC2829"/>
    <w:rsid w:val="00CC2C16"/>
    <w:rsid w:val="00CC2C48"/>
    <w:rsid w:val="00CC2D25"/>
    <w:rsid w:val="00CC3117"/>
    <w:rsid w:val="00CC32ED"/>
    <w:rsid w:val="00CC353F"/>
    <w:rsid w:val="00CC35EC"/>
    <w:rsid w:val="00CC40D7"/>
    <w:rsid w:val="00CC40FB"/>
    <w:rsid w:val="00CC43A5"/>
    <w:rsid w:val="00CC43AD"/>
    <w:rsid w:val="00CC444E"/>
    <w:rsid w:val="00CC4574"/>
    <w:rsid w:val="00CC464E"/>
    <w:rsid w:val="00CC46B4"/>
    <w:rsid w:val="00CC478B"/>
    <w:rsid w:val="00CC48A1"/>
    <w:rsid w:val="00CC493F"/>
    <w:rsid w:val="00CC49C0"/>
    <w:rsid w:val="00CC4A38"/>
    <w:rsid w:val="00CC4E4D"/>
    <w:rsid w:val="00CC4ECC"/>
    <w:rsid w:val="00CC50A5"/>
    <w:rsid w:val="00CC51C4"/>
    <w:rsid w:val="00CC52E9"/>
    <w:rsid w:val="00CC5AB7"/>
    <w:rsid w:val="00CC5F55"/>
    <w:rsid w:val="00CC6556"/>
    <w:rsid w:val="00CC6696"/>
    <w:rsid w:val="00CC6A79"/>
    <w:rsid w:val="00CC6ACE"/>
    <w:rsid w:val="00CC6CF5"/>
    <w:rsid w:val="00CC7049"/>
    <w:rsid w:val="00CC721E"/>
    <w:rsid w:val="00CC740F"/>
    <w:rsid w:val="00CC7648"/>
    <w:rsid w:val="00CC7670"/>
    <w:rsid w:val="00CC771F"/>
    <w:rsid w:val="00CC7B1F"/>
    <w:rsid w:val="00CC7D10"/>
    <w:rsid w:val="00CD0189"/>
    <w:rsid w:val="00CD076A"/>
    <w:rsid w:val="00CD083C"/>
    <w:rsid w:val="00CD090E"/>
    <w:rsid w:val="00CD0A0A"/>
    <w:rsid w:val="00CD0C5C"/>
    <w:rsid w:val="00CD15CA"/>
    <w:rsid w:val="00CD1930"/>
    <w:rsid w:val="00CD1BE6"/>
    <w:rsid w:val="00CD1BFD"/>
    <w:rsid w:val="00CD20D5"/>
    <w:rsid w:val="00CD2196"/>
    <w:rsid w:val="00CD270F"/>
    <w:rsid w:val="00CD27F7"/>
    <w:rsid w:val="00CD2B9B"/>
    <w:rsid w:val="00CD2BAF"/>
    <w:rsid w:val="00CD2E7C"/>
    <w:rsid w:val="00CD2E94"/>
    <w:rsid w:val="00CD2EAA"/>
    <w:rsid w:val="00CD2F1C"/>
    <w:rsid w:val="00CD348C"/>
    <w:rsid w:val="00CD39D0"/>
    <w:rsid w:val="00CD3A0F"/>
    <w:rsid w:val="00CD3B21"/>
    <w:rsid w:val="00CD3B52"/>
    <w:rsid w:val="00CD3CB0"/>
    <w:rsid w:val="00CD3F66"/>
    <w:rsid w:val="00CD404E"/>
    <w:rsid w:val="00CD42DF"/>
    <w:rsid w:val="00CD44C6"/>
    <w:rsid w:val="00CD4663"/>
    <w:rsid w:val="00CD4827"/>
    <w:rsid w:val="00CD488B"/>
    <w:rsid w:val="00CD4A78"/>
    <w:rsid w:val="00CD4BE5"/>
    <w:rsid w:val="00CD4C0E"/>
    <w:rsid w:val="00CD505E"/>
    <w:rsid w:val="00CD5201"/>
    <w:rsid w:val="00CD572C"/>
    <w:rsid w:val="00CD5830"/>
    <w:rsid w:val="00CD58BB"/>
    <w:rsid w:val="00CD5A62"/>
    <w:rsid w:val="00CD5ACA"/>
    <w:rsid w:val="00CD60A1"/>
    <w:rsid w:val="00CD648A"/>
    <w:rsid w:val="00CD66E1"/>
    <w:rsid w:val="00CD6781"/>
    <w:rsid w:val="00CD6802"/>
    <w:rsid w:val="00CD69DF"/>
    <w:rsid w:val="00CD6B2C"/>
    <w:rsid w:val="00CD6B48"/>
    <w:rsid w:val="00CD6CA5"/>
    <w:rsid w:val="00CD6F61"/>
    <w:rsid w:val="00CD6FC9"/>
    <w:rsid w:val="00CD6FF7"/>
    <w:rsid w:val="00CD706C"/>
    <w:rsid w:val="00CD71E1"/>
    <w:rsid w:val="00CD7223"/>
    <w:rsid w:val="00CD766B"/>
    <w:rsid w:val="00CD7991"/>
    <w:rsid w:val="00CD7AA8"/>
    <w:rsid w:val="00CD7DCD"/>
    <w:rsid w:val="00CE01CF"/>
    <w:rsid w:val="00CE0209"/>
    <w:rsid w:val="00CE020D"/>
    <w:rsid w:val="00CE04F1"/>
    <w:rsid w:val="00CE0537"/>
    <w:rsid w:val="00CE06BD"/>
    <w:rsid w:val="00CE0730"/>
    <w:rsid w:val="00CE08A2"/>
    <w:rsid w:val="00CE094E"/>
    <w:rsid w:val="00CE0A6F"/>
    <w:rsid w:val="00CE0B7C"/>
    <w:rsid w:val="00CE10F7"/>
    <w:rsid w:val="00CE1460"/>
    <w:rsid w:val="00CE1537"/>
    <w:rsid w:val="00CE1672"/>
    <w:rsid w:val="00CE1A12"/>
    <w:rsid w:val="00CE1A92"/>
    <w:rsid w:val="00CE1AE1"/>
    <w:rsid w:val="00CE1C36"/>
    <w:rsid w:val="00CE1F28"/>
    <w:rsid w:val="00CE1FC7"/>
    <w:rsid w:val="00CE1FD3"/>
    <w:rsid w:val="00CE20BE"/>
    <w:rsid w:val="00CE2114"/>
    <w:rsid w:val="00CE2154"/>
    <w:rsid w:val="00CE2684"/>
    <w:rsid w:val="00CE2B1A"/>
    <w:rsid w:val="00CE2BEC"/>
    <w:rsid w:val="00CE2D3F"/>
    <w:rsid w:val="00CE305D"/>
    <w:rsid w:val="00CE308A"/>
    <w:rsid w:val="00CE33F7"/>
    <w:rsid w:val="00CE3512"/>
    <w:rsid w:val="00CE3BF9"/>
    <w:rsid w:val="00CE3C1C"/>
    <w:rsid w:val="00CE3C32"/>
    <w:rsid w:val="00CE3C36"/>
    <w:rsid w:val="00CE3EA2"/>
    <w:rsid w:val="00CE41C4"/>
    <w:rsid w:val="00CE42A6"/>
    <w:rsid w:val="00CE4475"/>
    <w:rsid w:val="00CE4798"/>
    <w:rsid w:val="00CE4B33"/>
    <w:rsid w:val="00CE5048"/>
    <w:rsid w:val="00CE52FB"/>
    <w:rsid w:val="00CE544C"/>
    <w:rsid w:val="00CE5891"/>
    <w:rsid w:val="00CE5A8A"/>
    <w:rsid w:val="00CE5B5B"/>
    <w:rsid w:val="00CE5C24"/>
    <w:rsid w:val="00CE5D82"/>
    <w:rsid w:val="00CE6241"/>
    <w:rsid w:val="00CE67E9"/>
    <w:rsid w:val="00CE6C1F"/>
    <w:rsid w:val="00CE6D7C"/>
    <w:rsid w:val="00CE6E3B"/>
    <w:rsid w:val="00CE6F09"/>
    <w:rsid w:val="00CE6FC1"/>
    <w:rsid w:val="00CE6FF3"/>
    <w:rsid w:val="00CE760C"/>
    <w:rsid w:val="00CE771D"/>
    <w:rsid w:val="00CE7989"/>
    <w:rsid w:val="00CE7990"/>
    <w:rsid w:val="00CE7AE4"/>
    <w:rsid w:val="00CE7DC6"/>
    <w:rsid w:val="00CF0101"/>
    <w:rsid w:val="00CF02F4"/>
    <w:rsid w:val="00CF052B"/>
    <w:rsid w:val="00CF0646"/>
    <w:rsid w:val="00CF077D"/>
    <w:rsid w:val="00CF0921"/>
    <w:rsid w:val="00CF1116"/>
    <w:rsid w:val="00CF11E8"/>
    <w:rsid w:val="00CF154A"/>
    <w:rsid w:val="00CF194F"/>
    <w:rsid w:val="00CF1A8E"/>
    <w:rsid w:val="00CF1AC3"/>
    <w:rsid w:val="00CF1AF7"/>
    <w:rsid w:val="00CF1F49"/>
    <w:rsid w:val="00CF1FC1"/>
    <w:rsid w:val="00CF2364"/>
    <w:rsid w:val="00CF2B79"/>
    <w:rsid w:val="00CF307A"/>
    <w:rsid w:val="00CF3116"/>
    <w:rsid w:val="00CF32D3"/>
    <w:rsid w:val="00CF3845"/>
    <w:rsid w:val="00CF3893"/>
    <w:rsid w:val="00CF3AB6"/>
    <w:rsid w:val="00CF42DF"/>
    <w:rsid w:val="00CF453F"/>
    <w:rsid w:val="00CF460A"/>
    <w:rsid w:val="00CF4754"/>
    <w:rsid w:val="00CF4794"/>
    <w:rsid w:val="00CF4814"/>
    <w:rsid w:val="00CF4B84"/>
    <w:rsid w:val="00CF56F9"/>
    <w:rsid w:val="00CF573E"/>
    <w:rsid w:val="00CF57B8"/>
    <w:rsid w:val="00CF585A"/>
    <w:rsid w:val="00CF59A1"/>
    <w:rsid w:val="00CF59AD"/>
    <w:rsid w:val="00CF5A7F"/>
    <w:rsid w:val="00CF5D0D"/>
    <w:rsid w:val="00CF5D6A"/>
    <w:rsid w:val="00CF60C9"/>
    <w:rsid w:val="00CF6165"/>
    <w:rsid w:val="00CF6240"/>
    <w:rsid w:val="00CF6A71"/>
    <w:rsid w:val="00CF6FD3"/>
    <w:rsid w:val="00CF70B1"/>
    <w:rsid w:val="00CF71EC"/>
    <w:rsid w:val="00CF72AD"/>
    <w:rsid w:val="00CF72F1"/>
    <w:rsid w:val="00CF7B16"/>
    <w:rsid w:val="00CF7C72"/>
    <w:rsid w:val="00CF7F9E"/>
    <w:rsid w:val="00D00287"/>
    <w:rsid w:val="00D002BE"/>
    <w:rsid w:val="00D00369"/>
    <w:rsid w:val="00D0036D"/>
    <w:rsid w:val="00D006E9"/>
    <w:rsid w:val="00D006FA"/>
    <w:rsid w:val="00D00999"/>
    <w:rsid w:val="00D00B8C"/>
    <w:rsid w:val="00D00EB1"/>
    <w:rsid w:val="00D01021"/>
    <w:rsid w:val="00D01038"/>
    <w:rsid w:val="00D0108F"/>
    <w:rsid w:val="00D0131D"/>
    <w:rsid w:val="00D01493"/>
    <w:rsid w:val="00D014BB"/>
    <w:rsid w:val="00D01601"/>
    <w:rsid w:val="00D01671"/>
    <w:rsid w:val="00D0173B"/>
    <w:rsid w:val="00D01A50"/>
    <w:rsid w:val="00D02794"/>
    <w:rsid w:val="00D02880"/>
    <w:rsid w:val="00D02A61"/>
    <w:rsid w:val="00D03196"/>
    <w:rsid w:val="00D03218"/>
    <w:rsid w:val="00D03332"/>
    <w:rsid w:val="00D03434"/>
    <w:rsid w:val="00D034B9"/>
    <w:rsid w:val="00D034E1"/>
    <w:rsid w:val="00D035B6"/>
    <w:rsid w:val="00D036B7"/>
    <w:rsid w:val="00D037F1"/>
    <w:rsid w:val="00D03A87"/>
    <w:rsid w:val="00D03B3B"/>
    <w:rsid w:val="00D03B5B"/>
    <w:rsid w:val="00D0408C"/>
    <w:rsid w:val="00D043F1"/>
    <w:rsid w:val="00D043F3"/>
    <w:rsid w:val="00D045AC"/>
    <w:rsid w:val="00D04709"/>
    <w:rsid w:val="00D04796"/>
    <w:rsid w:val="00D048D8"/>
    <w:rsid w:val="00D04941"/>
    <w:rsid w:val="00D04A82"/>
    <w:rsid w:val="00D04ABD"/>
    <w:rsid w:val="00D04B64"/>
    <w:rsid w:val="00D04D95"/>
    <w:rsid w:val="00D04E8B"/>
    <w:rsid w:val="00D05371"/>
    <w:rsid w:val="00D055A3"/>
    <w:rsid w:val="00D0579C"/>
    <w:rsid w:val="00D05FB0"/>
    <w:rsid w:val="00D05FFC"/>
    <w:rsid w:val="00D06120"/>
    <w:rsid w:val="00D0639F"/>
    <w:rsid w:val="00D06464"/>
    <w:rsid w:val="00D06744"/>
    <w:rsid w:val="00D0713A"/>
    <w:rsid w:val="00D07196"/>
    <w:rsid w:val="00D072B2"/>
    <w:rsid w:val="00D072E9"/>
    <w:rsid w:val="00D07487"/>
    <w:rsid w:val="00D07A2A"/>
    <w:rsid w:val="00D07B9A"/>
    <w:rsid w:val="00D07C8F"/>
    <w:rsid w:val="00D07D8B"/>
    <w:rsid w:val="00D07E12"/>
    <w:rsid w:val="00D07FE2"/>
    <w:rsid w:val="00D101FC"/>
    <w:rsid w:val="00D1026F"/>
    <w:rsid w:val="00D10329"/>
    <w:rsid w:val="00D10613"/>
    <w:rsid w:val="00D108D3"/>
    <w:rsid w:val="00D1115F"/>
    <w:rsid w:val="00D111AB"/>
    <w:rsid w:val="00D1149F"/>
    <w:rsid w:val="00D11504"/>
    <w:rsid w:val="00D11601"/>
    <w:rsid w:val="00D116EE"/>
    <w:rsid w:val="00D118BB"/>
    <w:rsid w:val="00D11B44"/>
    <w:rsid w:val="00D11C27"/>
    <w:rsid w:val="00D11C39"/>
    <w:rsid w:val="00D12049"/>
    <w:rsid w:val="00D122CF"/>
    <w:rsid w:val="00D12B6D"/>
    <w:rsid w:val="00D12D0E"/>
    <w:rsid w:val="00D12D83"/>
    <w:rsid w:val="00D12DCC"/>
    <w:rsid w:val="00D12E44"/>
    <w:rsid w:val="00D130D6"/>
    <w:rsid w:val="00D137E4"/>
    <w:rsid w:val="00D138BF"/>
    <w:rsid w:val="00D13902"/>
    <w:rsid w:val="00D13AE8"/>
    <w:rsid w:val="00D13CFB"/>
    <w:rsid w:val="00D1425C"/>
    <w:rsid w:val="00D143DF"/>
    <w:rsid w:val="00D14A7C"/>
    <w:rsid w:val="00D14CB5"/>
    <w:rsid w:val="00D14FFD"/>
    <w:rsid w:val="00D1539D"/>
    <w:rsid w:val="00D1541C"/>
    <w:rsid w:val="00D15432"/>
    <w:rsid w:val="00D154CA"/>
    <w:rsid w:val="00D155BB"/>
    <w:rsid w:val="00D1603D"/>
    <w:rsid w:val="00D16098"/>
    <w:rsid w:val="00D16292"/>
    <w:rsid w:val="00D162EB"/>
    <w:rsid w:val="00D16405"/>
    <w:rsid w:val="00D167A6"/>
    <w:rsid w:val="00D1688A"/>
    <w:rsid w:val="00D168E0"/>
    <w:rsid w:val="00D16A30"/>
    <w:rsid w:val="00D16A8F"/>
    <w:rsid w:val="00D16D50"/>
    <w:rsid w:val="00D172A4"/>
    <w:rsid w:val="00D17335"/>
    <w:rsid w:val="00D17647"/>
    <w:rsid w:val="00D17795"/>
    <w:rsid w:val="00D1796A"/>
    <w:rsid w:val="00D17B3C"/>
    <w:rsid w:val="00D17C29"/>
    <w:rsid w:val="00D17D98"/>
    <w:rsid w:val="00D17DE1"/>
    <w:rsid w:val="00D2049A"/>
    <w:rsid w:val="00D20540"/>
    <w:rsid w:val="00D2068E"/>
    <w:rsid w:val="00D206BF"/>
    <w:rsid w:val="00D2074B"/>
    <w:rsid w:val="00D20872"/>
    <w:rsid w:val="00D20E21"/>
    <w:rsid w:val="00D20EF5"/>
    <w:rsid w:val="00D21442"/>
    <w:rsid w:val="00D21B12"/>
    <w:rsid w:val="00D21B1D"/>
    <w:rsid w:val="00D21CD2"/>
    <w:rsid w:val="00D21D83"/>
    <w:rsid w:val="00D21E8F"/>
    <w:rsid w:val="00D2200A"/>
    <w:rsid w:val="00D22086"/>
    <w:rsid w:val="00D22106"/>
    <w:rsid w:val="00D22156"/>
    <w:rsid w:val="00D2232E"/>
    <w:rsid w:val="00D22342"/>
    <w:rsid w:val="00D223A8"/>
    <w:rsid w:val="00D223C7"/>
    <w:rsid w:val="00D22597"/>
    <w:rsid w:val="00D225DB"/>
    <w:rsid w:val="00D22778"/>
    <w:rsid w:val="00D2281B"/>
    <w:rsid w:val="00D22928"/>
    <w:rsid w:val="00D22DC6"/>
    <w:rsid w:val="00D23087"/>
    <w:rsid w:val="00D2312A"/>
    <w:rsid w:val="00D231AA"/>
    <w:rsid w:val="00D2339C"/>
    <w:rsid w:val="00D2363E"/>
    <w:rsid w:val="00D2376E"/>
    <w:rsid w:val="00D237C3"/>
    <w:rsid w:val="00D23AE2"/>
    <w:rsid w:val="00D23C25"/>
    <w:rsid w:val="00D23D41"/>
    <w:rsid w:val="00D23EEB"/>
    <w:rsid w:val="00D23EF6"/>
    <w:rsid w:val="00D23F8A"/>
    <w:rsid w:val="00D2409C"/>
    <w:rsid w:val="00D24261"/>
    <w:rsid w:val="00D2433A"/>
    <w:rsid w:val="00D24643"/>
    <w:rsid w:val="00D247F0"/>
    <w:rsid w:val="00D24843"/>
    <w:rsid w:val="00D24B73"/>
    <w:rsid w:val="00D24BE1"/>
    <w:rsid w:val="00D24F25"/>
    <w:rsid w:val="00D25118"/>
    <w:rsid w:val="00D2537A"/>
    <w:rsid w:val="00D254C8"/>
    <w:rsid w:val="00D255C3"/>
    <w:rsid w:val="00D2568C"/>
    <w:rsid w:val="00D25900"/>
    <w:rsid w:val="00D2590F"/>
    <w:rsid w:val="00D25920"/>
    <w:rsid w:val="00D25B16"/>
    <w:rsid w:val="00D25DBF"/>
    <w:rsid w:val="00D25ED0"/>
    <w:rsid w:val="00D25F10"/>
    <w:rsid w:val="00D25F39"/>
    <w:rsid w:val="00D26456"/>
    <w:rsid w:val="00D26471"/>
    <w:rsid w:val="00D26611"/>
    <w:rsid w:val="00D2664D"/>
    <w:rsid w:val="00D26779"/>
    <w:rsid w:val="00D267B5"/>
    <w:rsid w:val="00D2689D"/>
    <w:rsid w:val="00D26CC0"/>
    <w:rsid w:val="00D26E3D"/>
    <w:rsid w:val="00D26E5F"/>
    <w:rsid w:val="00D26ED5"/>
    <w:rsid w:val="00D26F31"/>
    <w:rsid w:val="00D27074"/>
    <w:rsid w:val="00D2717F"/>
    <w:rsid w:val="00D271C0"/>
    <w:rsid w:val="00D272C2"/>
    <w:rsid w:val="00D274F6"/>
    <w:rsid w:val="00D275ED"/>
    <w:rsid w:val="00D276C2"/>
    <w:rsid w:val="00D27CE8"/>
    <w:rsid w:val="00D27D76"/>
    <w:rsid w:val="00D30292"/>
    <w:rsid w:val="00D302CF"/>
    <w:rsid w:val="00D3045B"/>
    <w:rsid w:val="00D3075A"/>
    <w:rsid w:val="00D30E52"/>
    <w:rsid w:val="00D30EBE"/>
    <w:rsid w:val="00D30FBF"/>
    <w:rsid w:val="00D3166B"/>
    <w:rsid w:val="00D316A6"/>
    <w:rsid w:val="00D31730"/>
    <w:rsid w:val="00D317B8"/>
    <w:rsid w:val="00D31815"/>
    <w:rsid w:val="00D31B21"/>
    <w:rsid w:val="00D31C89"/>
    <w:rsid w:val="00D31E60"/>
    <w:rsid w:val="00D3250B"/>
    <w:rsid w:val="00D326CD"/>
    <w:rsid w:val="00D32951"/>
    <w:rsid w:val="00D329D7"/>
    <w:rsid w:val="00D32A01"/>
    <w:rsid w:val="00D32D1C"/>
    <w:rsid w:val="00D32DAA"/>
    <w:rsid w:val="00D32FE8"/>
    <w:rsid w:val="00D33058"/>
    <w:rsid w:val="00D332B9"/>
    <w:rsid w:val="00D33573"/>
    <w:rsid w:val="00D33585"/>
    <w:rsid w:val="00D3375B"/>
    <w:rsid w:val="00D337D8"/>
    <w:rsid w:val="00D33990"/>
    <w:rsid w:val="00D33D15"/>
    <w:rsid w:val="00D33D4C"/>
    <w:rsid w:val="00D33E34"/>
    <w:rsid w:val="00D33F06"/>
    <w:rsid w:val="00D341F4"/>
    <w:rsid w:val="00D34352"/>
    <w:rsid w:val="00D34696"/>
    <w:rsid w:val="00D34791"/>
    <w:rsid w:val="00D34817"/>
    <w:rsid w:val="00D34A3B"/>
    <w:rsid w:val="00D34A6A"/>
    <w:rsid w:val="00D34EF2"/>
    <w:rsid w:val="00D3529D"/>
    <w:rsid w:val="00D35670"/>
    <w:rsid w:val="00D35684"/>
    <w:rsid w:val="00D357B8"/>
    <w:rsid w:val="00D358F7"/>
    <w:rsid w:val="00D35C4D"/>
    <w:rsid w:val="00D35D2F"/>
    <w:rsid w:val="00D35F23"/>
    <w:rsid w:val="00D36173"/>
    <w:rsid w:val="00D36260"/>
    <w:rsid w:val="00D36631"/>
    <w:rsid w:val="00D36741"/>
    <w:rsid w:val="00D3676A"/>
    <w:rsid w:val="00D3679B"/>
    <w:rsid w:val="00D369D9"/>
    <w:rsid w:val="00D36A5D"/>
    <w:rsid w:val="00D36A76"/>
    <w:rsid w:val="00D36D05"/>
    <w:rsid w:val="00D37084"/>
    <w:rsid w:val="00D3774A"/>
    <w:rsid w:val="00D37860"/>
    <w:rsid w:val="00D37A31"/>
    <w:rsid w:val="00D37BD3"/>
    <w:rsid w:val="00D37C00"/>
    <w:rsid w:val="00D37E4F"/>
    <w:rsid w:val="00D37EEA"/>
    <w:rsid w:val="00D40604"/>
    <w:rsid w:val="00D407DE"/>
    <w:rsid w:val="00D4092A"/>
    <w:rsid w:val="00D40A11"/>
    <w:rsid w:val="00D40CD2"/>
    <w:rsid w:val="00D40D59"/>
    <w:rsid w:val="00D40F5B"/>
    <w:rsid w:val="00D410CA"/>
    <w:rsid w:val="00D411FE"/>
    <w:rsid w:val="00D41358"/>
    <w:rsid w:val="00D413E3"/>
    <w:rsid w:val="00D418CE"/>
    <w:rsid w:val="00D41FCE"/>
    <w:rsid w:val="00D42315"/>
    <w:rsid w:val="00D42926"/>
    <w:rsid w:val="00D42B7C"/>
    <w:rsid w:val="00D4304A"/>
    <w:rsid w:val="00D431A3"/>
    <w:rsid w:val="00D43397"/>
    <w:rsid w:val="00D43773"/>
    <w:rsid w:val="00D4395A"/>
    <w:rsid w:val="00D43B3C"/>
    <w:rsid w:val="00D44095"/>
    <w:rsid w:val="00D44209"/>
    <w:rsid w:val="00D44495"/>
    <w:rsid w:val="00D44986"/>
    <w:rsid w:val="00D44C6D"/>
    <w:rsid w:val="00D44C97"/>
    <w:rsid w:val="00D44C9C"/>
    <w:rsid w:val="00D44E2C"/>
    <w:rsid w:val="00D4528D"/>
    <w:rsid w:val="00D454A3"/>
    <w:rsid w:val="00D454C0"/>
    <w:rsid w:val="00D45623"/>
    <w:rsid w:val="00D4579A"/>
    <w:rsid w:val="00D459AE"/>
    <w:rsid w:val="00D45A65"/>
    <w:rsid w:val="00D45C62"/>
    <w:rsid w:val="00D45E8B"/>
    <w:rsid w:val="00D46100"/>
    <w:rsid w:val="00D46194"/>
    <w:rsid w:val="00D46593"/>
    <w:rsid w:val="00D465B7"/>
    <w:rsid w:val="00D4668A"/>
    <w:rsid w:val="00D4688D"/>
    <w:rsid w:val="00D46A62"/>
    <w:rsid w:val="00D46ACB"/>
    <w:rsid w:val="00D46B7B"/>
    <w:rsid w:val="00D46EB5"/>
    <w:rsid w:val="00D473AB"/>
    <w:rsid w:val="00D4743E"/>
    <w:rsid w:val="00D4757A"/>
    <w:rsid w:val="00D4768A"/>
    <w:rsid w:val="00D4791E"/>
    <w:rsid w:val="00D47A0F"/>
    <w:rsid w:val="00D47B98"/>
    <w:rsid w:val="00D47C0E"/>
    <w:rsid w:val="00D47D12"/>
    <w:rsid w:val="00D5019F"/>
    <w:rsid w:val="00D501E8"/>
    <w:rsid w:val="00D503BA"/>
    <w:rsid w:val="00D5052A"/>
    <w:rsid w:val="00D508F3"/>
    <w:rsid w:val="00D509C2"/>
    <w:rsid w:val="00D50A45"/>
    <w:rsid w:val="00D50BD3"/>
    <w:rsid w:val="00D50E55"/>
    <w:rsid w:val="00D51428"/>
    <w:rsid w:val="00D51677"/>
    <w:rsid w:val="00D5174E"/>
    <w:rsid w:val="00D5183C"/>
    <w:rsid w:val="00D51962"/>
    <w:rsid w:val="00D51C3D"/>
    <w:rsid w:val="00D52477"/>
    <w:rsid w:val="00D52502"/>
    <w:rsid w:val="00D52746"/>
    <w:rsid w:val="00D52894"/>
    <w:rsid w:val="00D52920"/>
    <w:rsid w:val="00D530CF"/>
    <w:rsid w:val="00D530E0"/>
    <w:rsid w:val="00D53462"/>
    <w:rsid w:val="00D5386F"/>
    <w:rsid w:val="00D53988"/>
    <w:rsid w:val="00D53A70"/>
    <w:rsid w:val="00D53B66"/>
    <w:rsid w:val="00D53C59"/>
    <w:rsid w:val="00D53CE0"/>
    <w:rsid w:val="00D53F92"/>
    <w:rsid w:val="00D54026"/>
    <w:rsid w:val="00D540B8"/>
    <w:rsid w:val="00D54296"/>
    <w:rsid w:val="00D5435D"/>
    <w:rsid w:val="00D54548"/>
    <w:rsid w:val="00D54C7C"/>
    <w:rsid w:val="00D54F45"/>
    <w:rsid w:val="00D55385"/>
    <w:rsid w:val="00D557D3"/>
    <w:rsid w:val="00D55949"/>
    <w:rsid w:val="00D55ABE"/>
    <w:rsid w:val="00D55C2E"/>
    <w:rsid w:val="00D55E1C"/>
    <w:rsid w:val="00D55E94"/>
    <w:rsid w:val="00D55F5E"/>
    <w:rsid w:val="00D55FF3"/>
    <w:rsid w:val="00D56034"/>
    <w:rsid w:val="00D560D6"/>
    <w:rsid w:val="00D560DB"/>
    <w:rsid w:val="00D560EE"/>
    <w:rsid w:val="00D561EA"/>
    <w:rsid w:val="00D56385"/>
    <w:rsid w:val="00D563C8"/>
    <w:rsid w:val="00D5643C"/>
    <w:rsid w:val="00D5656C"/>
    <w:rsid w:val="00D568AB"/>
    <w:rsid w:val="00D5696B"/>
    <w:rsid w:val="00D5705B"/>
    <w:rsid w:val="00D572AA"/>
    <w:rsid w:val="00D57320"/>
    <w:rsid w:val="00D5748C"/>
    <w:rsid w:val="00D57619"/>
    <w:rsid w:val="00D576F8"/>
    <w:rsid w:val="00D57768"/>
    <w:rsid w:val="00D57872"/>
    <w:rsid w:val="00D578B2"/>
    <w:rsid w:val="00D578D7"/>
    <w:rsid w:val="00D57975"/>
    <w:rsid w:val="00D579A6"/>
    <w:rsid w:val="00D57A71"/>
    <w:rsid w:val="00D57C9C"/>
    <w:rsid w:val="00D57F20"/>
    <w:rsid w:val="00D60107"/>
    <w:rsid w:val="00D6033C"/>
    <w:rsid w:val="00D60353"/>
    <w:rsid w:val="00D60387"/>
    <w:rsid w:val="00D603C7"/>
    <w:rsid w:val="00D60431"/>
    <w:rsid w:val="00D60B7C"/>
    <w:rsid w:val="00D60D81"/>
    <w:rsid w:val="00D60DF8"/>
    <w:rsid w:val="00D6108D"/>
    <w:rsid w:val="00D61296"/>
    <w:rsid w:val="00D61419"/>
    <w:rsid w:val="00D61577"/>
    <w:rsid w:val="00D61819"/>
    <w:rsid w:val="00D619BA"/>
    <w:rsid w:val="00D61B1D"/>
    <w:rsid w:val="00D61B2B"/>
    <w:rsid w:val="00D61BB9"/>
    <w:rsid w:val="00D624AA"/>
    <w:rsid w:val="00D62E80"/>
    <w:rsid w:val="00D63149"/>
    <w:rsid w:val="00D63288"/>
    <w:rsid w:val="00D63311"/>
    <w:rsid w:val="00D6338F"/>
    <w:rsid w:val="00D635A1"/>
    <w:rsid w:val="00D639C7"/>
    <w:rsid w:val="00D63A3E"/>
    <w:rsid w:val="00D63C2F"/>
    <w:rsid w:val="00D63D65"/>
    <w:rsid w:val="00D63E97"/>
    <w:rsid w:val="00D63F4E"/>
    <w:rsid w:val="00D63F7C"/>
    <w:rsid w:val="00D643A1"/>
    <w:rsid w:val="00D6470D"/>
    <w:rsid w:val="00D64890"/>
    <w:rsid w:val="00D649BB"/>
    <w:rsid w:val="00D64BB9"/>
    <w:rsid w:val="00D64BEC"/>
    <w:rsid w:val="00D64C22"/>
    <w:rsid w:val="00D64CB4"/>
    <w:rsid w:val="00D6502D"/>
    <w:rsid w:val="00D6551D"/>
    <w:rsid w:val="00D65546"/>
    <w:rsid w:val="00D6585C"/>
    <w:rsid w:val="00D65B3E"/>
    <w:rsid w:val="00D65C86"/>
    <w:rsid w:val="00D65D02"/>
    <w:rsid w:val="00D65E7D"/>
    <w:rsid w:val="00D65F74"/>
    <w:rsid w:val="00D6605B"/>
    <w:rsid w:val="00D6654B"/>
    <w:rsid w:val="00D6686B"/>
    <w:rsid w:val="00D669A0"/>
    <w:rsid w:val="00D66B4D"/>
    <w:rsid w:val="00D66CDD"/>
    <w:rsid w:val="00D66DDF"/>
    <w:rsid w:val="00D6723D"/>
    <w:rsid w:val="00D67268"/>
    <w:rsid w:val="00D675B4"/>
    <w:rsid w:val="00D6774B"/>
    <w:rsid w:val="00D679EA"/>
    <w:rsid w:val="00D67C35"/>
    <w:rsid w:val="00D67C74"/>
    <w:rsid w:val="00D7032E"/>
    <w:rsid w:val="00D70368"/>
    <w:rsid w:val="00D70837"/>
    <w:rsid w:val="00D70AA2"/>
    <w:rsid w:val="00D70B6F"/>
    <w:rsid w:val="00D70B81"/>
    <w:rsid w:val="00D70C3C"/>
    <w:rsid w:val="00D70C51"/>
    <w:rsid w:val="00D70E04"/>
    <w:rsid w:val="00D70E6D"/>
    <w:rsid w:val="00D711ED"/>
    <w:rsid w:val="00D718A8"/>
    <w:rsid w:val="00D71D48"/>
    <w:rsid w:val="00D7224F"/>
    <w:rsid w:val="00D722EC"/>
    <w:rsid w:val="00D7234E"/>
    <w:rsid w:val="00D723B5"/>
    <w:rsid w:val="00D725AC"/>
    <w:rsid w:val="00D73014"/>
    <w:rsid w:val="00D7322E"/>
    <w:rsid w:val="00D732AF"/>
    <w:rsid w:val="00D736E7"/>
    <w:rsid w:val="00D736ED"/>
    <w:rsid w:val="00D737B8"/>
    <w:rsid w:val="00D73A08"/>
    <w:rsid w:val="00D73A0C"/>
    <w:rsid w:val="00D73D3B"/>
    <w:rsid w:val="00D73EF6"/>
    <w:rsid w:val="00D74067"/>
    <w:rsid w:val="00D742B1"/>
    <w:rsid w:val="00D7434A"/>
    <w:rsid w:val="00D743AE"/>
    <w:rsid w:val="00D744CE"/>
    <w:rsid w:val="00D74869"/>
    <w:rsid w:val="00D74B44"/>
    <w:rsid w:val="00D74BD6"/>
    <w:rsid w:val="00D74E11"/>
    <w:rsid w:val="00D74FE3"/>
    <w:rsid w:val="00D752A6"/>
    <w:rsid w:val="00D75406"/>
    <w:rsid w:val="00D75663"/>
    <w:rsid w:val="00D75790"/>
    <w:rsid w:val="00D75B21"/>
    <w:rsid w:val="00D75B69"/>
    <w:rsid w:val="00D75BE0"/>
    <w:rsid w:val="00D75DD6"/>
    <w:rsid w:val="00D75E4D"/>
    <w:rsid w:val="00D761B7"/>
    <w:rsid w:val="00D7625C"/>
    <w:rsid w:val="00D7634D"/>
    <w:rsid w:val="00D76376"/>
    <w:rsid w:val="00D763D7"/>
    <w:rsid w:val="00D7652A"/>
    <w:rsid w:val="00D7656E"/>
    <w:rsid w:val="00D766C9"/>
    <w:rsid w:val="00D766D9"/>
    <w:rsid w:val="00D76BDF"/>
    <w:rsid w:val="00D76CA6"/>
    <w:rsid w:val="00D7702C"/>
    <w:rsid w:val="00D77058"/>
    <w:rsid w:val="00D770A1"/>
    <w:rsid w:val="00D77253"/>
    <w:rsid w:val="00D7743F"/>
    <w:rsid w:val="00D77495"/>
    <w:rsid w:val="00D77553"/>
    <w:rsid w:val="00D7777F"/>
    <w:rsid w:val="00D77827"/>
    <w:rsid w:val="00D7787A"/>
    <w:rsid w:val="00D77922"/>
    <w:rsid w:val="00D779E6"/>
    <w:rsid w:val="00D77F50"/>
    <w:rsid w:val="00D77FF4"/>
    <w:rsid w:val="00D800B2"/>
    <w:rsid w:val="00D80251"/>
    <w:rsid w:val="00D804E9"/>
    <w:rsid w:val="00D80512"/>
    <w:rsid w:val="00D80B9E"/>
    <w:rsid w:val="00D80BF1"/>
    <w:rsid w:val="00D80EA4"/>
    <w:rsid w:val="00D8135C"/>
    <w:rsid w:val="00D815B6"/>
    <w:rsid w:val="00D81C06"/>
    <w:rsid w:val="00D81CC9"/>
    <w:rsid w:val="00D81D81"/>
    <w:rsid w:val="00D81ED3"/>
    <w:rsid w:val="00D81F3C"/>
    <w:rsid w:val="00D8239B"/>
    <w:rsid w:val="00D823B7"/>
    <w:rsid w:val="00D82576"/>
    <w:rsid w:val="00D826E9"/>
    <w:rsid w:val="00D8275B"/>
    <w:rsid w:val="00D82942"/>
    <w:rsid w:val="00D82E6B"/>
    <w:rsid w:val="00D8318B"/>
    <w:rsid w:val="00D83497"/>
    <w:rsid w:val="00D8352A"/>
    <w:rsid w:val="00D835CF"/>
    <w:rsid w:val="00D83F27"/>
    <w:rsid w:val="00D841AC"/>
    <w:rsid w:val="00D844B9"/>
    <w:rsid w:val="00D848E3"/>
    <w:rsid w:val="00D84C8A"/>
    <w:rsid w:val="00D85094"/>
    <w:rsid w:val="00D854B4"/>
    <w:rsid w:val="00D859CD"/>
    <w:rsid w:val="00D85BAF"/>
    <w:rsid w:val="00D85CFE"/>
    <w:rsid w:val="00D85ED4"/>
    <w:rsid w:val="00D85FD1"/>
    <w:rsid w:val="00D860B1"/>
    <w:rsid w:val="00D86268"/>
    <w:rsid w:val="00D863E5"/>
    <w:rsid w:val="00D86693"/>
    <w:rsid w:val="00D86A1C"/>
    <w:rsid w:val="00D86C19"/>
    <w:rsid w:val="00D86F1C"/>
    <w:rsid w:val="00D8707B"/>
    <w:rsid w:val="00D870BC"/>
    <w:rsid w:val="00D871F7"/>
    <w:rsid w:val="00D876D7"/>
    <w:rsid w:val="00D87886"/>
    <w:rsid w:val="00D87A09"/>
    <w:rsid w:val="00D87CA0"/>
    <w:rsid w:val="00D87DEB"/>
    <w:rsid w:val="00D87FA9"/>
    <w:rsid w:val="00D90202"/>
    <w:rsid w:val="00D904B4"/>
    <w:rsid w:val="00D90790"/>
    <w:rsid w:val="00D908CD"/>
    <w:rsid w:val="00D9092E"/>
    <w:rsid w:val="00D90A7A"/>
    <w:rsid w:val="00D90E37"/>
    <w:rsid w:val="00D90F40"/>
    <w:rsid w:val="00D910D6"/>
    <w:rsid w:val="00D91232"/>
    <w:rsid w:val="00D912E9"/>
    <w:rsid w:val="00D914E6"/>
    <w:rsid w:val="00D916D2"/>
    <w:rsid w:val="00D918C7"/>
    <w:rsid w:val="00D918C8"/>
    <w:rsid w:val="00D91BAC"/>
    <w:rsid w:val="00D91DB2"/>
    <w:rsid w:val="00D9230D"/>
    <w:rsid w:val="00D9283A"/>
    <w:rsid w:val="00D92AC2"/>
    <w:rsid w:val="00D92CB6"/>
    <w:rsid w:val="00D92D7C"/>
    <w:rsid w:val="00D92F90"/>
    <w:rsid w:val="00D93153"/>
    <w:rsid w:val="00D932F3"/>
    <w:rsid w:val="00D93347"/>
    <w:rsid w:val="00D934F5"/>
    <w:rsid w:val="00D9369D"/>
    <w:rsid w:val="00D938F6"/>
    <w:rsid w:val="00D9399A"/>
    <w:rsid w:val="00D93B13"/>
    <w:rsid w:val="00D93CB8"/>
    <w:rsid w:val="00D93FF4"/>
    <w:rsid w:val="00D94180"/>
    <w:rsid w:val="00D94278"/>
    <w:rsid w:val="00D94530"/>
    <w:rsid w:val="00D94535"/>
    <w:rsid w:val="00D94C57"/>
    <w:rsid w:val="00D94E4C"/>
    <w:rsid w:val="00D94EDA"/>
    <w:rsid w:val="00D94EFA"/>
    <w:rsid w:val="00D94F35"/>
    <w:rsid w:val="00D95250"/>
    <w:rsid w:val="00D95627"/>
    <w:rsid w:val="00D957A4"/>
    <w:rsid w:val="00D95930"/>
    <w:rsid w:val="00D964E0"/>
    <w:rsid w:val="00D96907"/>
    <w:rsid w:val="00D96911"/>
    <w:rsid w:val="00D96A92"/>
    <w:rsid w:val="00D96D4D"/>
    <w:rsid w:val="00D96D4E"/>
    <w:rsid w:val="00D96E41"/>
    <w:rsid w:val="00D96FB8"/>
    <w:rsid w:val="00D97406"/>
    <w:rsid w:val="00D975B2"/>
    <w:rsid w:val="00D976A4"/>
    <w:rsid w:val="00D978C1"/>
    <w:rsid w:val="00D97E34"/>
    <w:rsid w:val="00D97FCB"/>
    <w:rsid w:val="00DA02D9"/>
    <w:rsid w:val="00DA0354"/>
    <w:rsid w:val="00DA0417"/>
    <w:rsid w:val="00DA04F6"/>
    <w:rsid w:val="00DA0648"/>
    <w:rsid w:val="00DA0BA5"/>
    <w:rsid w:val="00DA0DE9"/>
    <w:rsid w:val="00DA11F7"/>
    <w:rsid w:val="00DA132D"/>
    <w:rsid w:val="00DA1437"/>
    <w:rsid w:val="00DA16AA"/>
    <w:rsid w:val="00DA1A94"/>
    <w:rsid w:val="00DA1D49"/>
    <w:rsid w:val="00DA26C0"/>
    <w:rsid w:val="00DA2B55"/>
    <w:rsid w:val="00DA2FD2"/>
    <w:rsid w:val="00DA352E"/>
    <w:rsid w:val="00DA3602"/>
    <w:rsid w:val="00DA3D6E"/>
    <w:rsid w:val="00DA3FE9"/>
    <w:rsid w:val="00DA4050"/>
    <w:rsid w:val="00DA424F"/>
    <w:rsid w:val="00DA46A3"/>
    <w:rsid w:val="00DA47FD"/>
    <w:rsid w:val="00DA487B"/>
    <w:rsid w:val="00DA4CC9"/>
    <w:rsid w:val="00DA4D80"/>
    <w:rsid w:val="00DA4FB4"/>
    <w:rsid w:val="00DA5064"/>
    <w:rsid w:val="00DA5221"/>
    <w:rsid w:val="00DA5516"/>
    <w:rsid w:val="00DA5758"/>
    <w:rsid w:val="00DA58A6"/>
    <w:rsid w:val="00DA5C9D"/>
    <w:rsid w:val="00DA5CA6"/>
    <w:rsid w:val="00DA5D53"/>
    <w:rsid w:val="00DA5ECF"/>
    <w:rsid w:val="00DA68A4"/>
    <w:rsid w:val="00DA690B"/>
    <w:rsid w:val="00DA6A4B"/>
    <w:rsid w:val="00DA6E13"/>
    <w:rsid w:val="00DA6FF4"/>
    <w:rsid w:val="00DA71DC"/>
    <w:rsid w:val="00DA7206"/>
    <w:rsid w:val="00DA73DB"/>
    <w:rsid w:val="00DA7418"/>
    <w:rsid w:val="00DA74CB"/>
    <w:rsid w:val="00DA7598"/>
    <w:rsid w:val="00DA76F3"/>
    <w:rsid w:val="00DA7851"/>
    <w:rsid w:val="00DA78CB"/>
    <w:rsid w:val="00DA78EC"/>
    <w:rsid w:val="00DA7C34"/>
    <w:rsid w:val="00DA7EB5"/>
    <w:rsid w:val="00DB0251"/>
    <w:rsid w:val="00DB0455"/>
    <w:rsid w:val="00DB061D"/>
    <w:rsid w:val="00DB0715"/>
    <w:rsid w:val="00DB0732"/>
    <w:rsid w:val="00DB0829"/>
    <w:rsid w:val="00DB0B9B"/>
    <w:rsid w:val="00DB0E0A"/>
    <w:rsid w:val="00DB0E2F"/>
    <w:rsid w:val="00DB0E6C"/>
    <w:rsid w:val="00DB0F73"/>
    <w:rsid w:val="00DB114B"/>
    <w:rsid w:val="00DB128B"/>
    <w:rsid w:val="00DB1567"/>
    <w:rsid w:val="00DB162D"/>
    <w:rsid w:val="00DB1B28"/>
    <w:rsid w:val="00DB1D09"/>
    <w:rsid w:val="00DB1EE8"/>
    <w:rsid w:val="00DB1F9E"/>
    <w:rsid w:val="00DB1FFF"/>
    <w:rsid w:val="00DB2260"/>
    <w:rsid w:val="00DB2264"/>
    <w:rsid w:val="00DB22E6"/>
    <w:rsid w:val="00DB24DC"/>
    <w:rsid w:val="00DB2503"/>
    <w:rsid w:val="00DB2645"/>
    <w:rsid w:val="00DB26F2"/>
    <w:rsid w:val="00DB27C8"/>
    <w:rsid w:val="00DB2882"/>
    <w:rsid w:val="00DB2994"/>
    <w:rsid w:val="00DB2ACD"/>
    <w:rsid w:val="00DB2B6C"/>
    <w:rsid w:val="00DB2C94"/>
    <w:rsid w:val="00DB2E51"/>
    <w:rsid w:val="00DB2F97"/>
    <w:rsid w:val="00DB3212"/>
    <w:rsid w:val="00DB32E3"/>
    <w:rsid w:val="00DB3955"/>
    <w:rsid w:val="00DB3B11"/>
    <w:rsid w:val="00DB3DD1"/>
    <w:rsid w:val="00DB3EA3"/>
    <w:rsid w:val="00DB444D"/>
    <w:rsid w:val="00DB4654"/>
    <w:rsid w:val="00DB48AA"/>
    <w:rsid w:val="00DB4A61"/>
    <w:rsid w:val="00DB4A73"/>
    <w:rsid w:val="00DB4CCE"/>
    <w:rsid w:val="00DB4D05"/>
    <w:rsid w:val="00DB4DE8"/>
    <w:rsid w:val="00DB5345"/>
    <w:rsid w:val="00DB5401"/>
    <w:rsid w:val="00DB54B2"/>
    <w:rsid w:val="00DB551A"/>
    <w:rsid w:val="00DB5579"/>
    <w:rsid w:val="00DB5998"/>
    <w:rsid w:val="00DB59A8"/>
    <w:rsid w:val="00DB5A97"/>
    <w:rsid w:val="00DB5AA7"/>
    <w:rsid w:val="00DB5BC6"/>
    <w:rsid w:val="00DB5BCA"/>
    <w:rsid w:val="00DB5F7B"/>
    <w:rsid w:val="00DB620B"/>
    <w:rsid w:val="00DB6553"/>
    <w:rsid w:val="00DB65D6"/>
    <w:rsid w:val="00DB689E"/>
    <w:rsid w:val="00DB703B"/>
    <w:rsid w:val="00DB705E"/>
    <w:rsid w:val="00DB72D2"/>
    <w:rsid w:val="00DB7384"/>
    <w:rsid w:val="00DB76EC"/>
    <w:rsid w:val="00DB78B0"/>
    <w:rsid w:val="00DB78EC"/>
    <w:rsid w:val="00DB7BDB"/>
    <w:rsid w:val="00DB7E07"/>
    <w:rsid w:val="00DB7E2A"/>
    <w:rsid w:val="00DB7ECD"/>
    <w:rsid w:val="00DC0303"/>
    <w:rsid w:val="00DC05AD"/>
    <w:rsid w:val="00DC062A"/>
    <w:rsid w:val="00DC06F3"/>
    <w:rsid w:val="00DC0882"/>
    <w:rsid w:val="00DC0A98"/>
    <w:rsid w:val="00DC0CAE"/>
    <w:rsid w:val="00DC0EFD"/>
    <w:rsid w:val="00DC10E1"/>
    <w:rsid w:val="00DC1183"/>
    <w:rsid w:val="00DC12BA"/>
    <w:rsid w:val="00DC1583"/>
    <w:rsid w:val="00DC16C6"/>
    <w:rsid w:val="00DC1B11"/>
    <w:rsid w:val="00DC1D6B"/>
    <w:rsid w:val="00DC1E4D"/>
    <w:rsid w:val="00DC2033"/>
    <w:rsid w:val="00DC2153"/>
    <w:rsid w:val="00DC219A"/>
    <w:rsid w:val="00DC24A2"/>
    <w:rsid w:val="00DC250E"/>
    <w:rsid w:val="00DC28AF"/>
    <w:rsid w:val="00DC29FB"/>
    <w:rsid w:val="00DC2DC2"/>
    <w:rsid w:val="00DC2EFA"/>
    <w:rsid w:val="00DC3183"/>
    <w:rsid w:val="00DC31D3"/>
    <w:rsid w:val="00DC3213"/>
    <w:rsid w:val="00DC3250"/>
    <w:rsid w:val="00DC3484"/>
    <w:rsid w:val="00DC34AA"/>
    <w:rsid w:val="00DC38DC"/>
    <w:rsid w:val="00DC3F95"/>
    <w:rsid w:val="00DC419D"/>
    <w:rsid w:val="00DC42AA"/>
    <w:rsid w:val="00DC439B"/>
    <w:rsid w:val="00DC44E8"/>
    <w:rsid w:val="00DC4520"/>
    <w:rsid w:val="00DC461B"/>
    <w:rsid w:val="00DC47DA"/>
    <w:rsid w:val="00DC4949"/>
    <w:rsid w:val="00DC4D1D"/>
    <w:rsid w:val="00DC4E08"/>
    <w:rsid w:val="00DC4FDD"/>
    <w:rsid w:val="00DC537B"/>
    <w:rsid w:val="00DC5718"/>
    <w:rsid w:val="00DC5DE1"/>
    <w:rsid w:val="00DC5FC3"/>
    <w:rsid w:val="00DC609E"/>
    <w:rsid w:val="00DC60E4"/>
    <w:rsid w:val="00DC63E6"/>
    <w:rsid w:val="00DC64A4"/>
    <w:rsid w:val="00DC69A7"/>
    <w:rsid w:val="00DC6C7E"/>
    <w:rsid w:val="00DC6DE6"/>
    <w:rsid w:val="00DC6E6D"/>
    <w:rsid w:val="00DC6FE8"/>
    <w:rsid w:val="00DC729B"/>
    <w:rsid w:val="00DC7C3E"/>
    <w:rsid w:val="00DD00F6"/>
    <w:rsid w:val="00DD0640"/>
    <w:rsid w:val="00DD0693"/>
    <w:rsid w:val="00DD08F1"/>
    <w:rsid w:val="00DD0925"/>
    <w:rsid w:val="00DD0987"/>
    <w:rsid w:val="00DD0E0E"/>
    <w:rsid w:val="00DD0E43"/>
    <w:rsid w:val="00DD0EB6"/>
    <w:rsid w:val="00DD11D0"/>
    <w:rsid w:val="00DD122B"/>
    <w:rsid w:val="00DD123D"/>
    <w:rsid w:val="00DD1414"/>
    <w:rsid w:val="00DD153F"/>
    <w:rsid w:val="00DD1935"/>
    <w:rsid w:val="00DD1F06"/>
    <w:rsid w:val="00DD2024"/>
    <w:rsid w:val="00DD2118"/>
    <w:rsid w:val="00DD27EF"/>
    <w:rsid w:val="00DD2B95"/>
    <w:rsid w:val="00DD2E80"/>
    <w:rsid w:val="00DD36CF"/>
    <w:rsid w:val="00DD3826"/>
    <w:rsid w:val="00DD394C"/>
    <w:rsid w:val="00DD3B2A"/>
    <w:rsid w:val="00DD3E01"/>
    <w:rsid w:val="00DD4229"/>
    <w:rsid w:val="00DD431A"/>
    <w:rsid w:val="00DD44F5"/>
    <w:rsid w:val="00DD47A5"/>
    <w:rsid w:val="00DD4857"/>
    <w:rsid w:val="00DD48D1"/>
    <w:rsid w:val="00DD4E83"/>
    <w:rsid w:val="00DD52F8"/>
    <w:rsid w:val="00DD55CB"/>
    <w:rsid w:val="00DD57A0"/>
    <w:rsid w:val="00DD58E5"/>
    <w:rsid w:val="00DD59CF"/>
    <w:rsid w:val="00DD5A11"/>
    <w:rsid w:val="00DD5E1F"/>
    <w:rsid w:val="00DD5EEE"/>
    <w:rsid w:val="00DD5FF7"/>
    <w:rsid w:val="00DD6051"/>
    <w:rsid w:val="00DD6331"/>
    <w:rsid w:val="00DD6400"/>
    <w:rsid w:val="00DD6A76"/>
    <w:rsid w:val="00DD6E84"/>
    <w:rsid w:val="00DD70AA"/>
    <w:rsid w:val="00DD71B7"/>
    <w:rsid w:val="00DD72C0"/>
    <w:rsid w:val="00DD7623"/>
    <w:rsid w:val="00DD774E"/>
    <w:rsid w:val="00DD7C29"/>
    <w:rsid w:val="00DD7F8F"/>
    <w:rsid w:val="00DE051A"/>
    <w:rsid w:val="00DE05D5"/>
    <w:rsid w:val="00DE06D8"/>
    <w:rsid w:val="00DE0B1A"/>
    <w:rsid w:val="00DE10AB"/>
    <w:rsid w:val="00DE126B"/>
    <w:rsid w:val="00DE1405"/>
    <w:rsid w:val="00DE1690"/>
    <w:rsid w:val="00DE1CD0"/>
    <w:rsid w:val="00DE1D9A"/>
    <w:rsid w:val="00DE1FA4"/>
    <w:rsid w:val="00DE21E6"/>
    <w:rsid w:val="00DE2426"/>
    <w:rsid w:val="00DE26E6"/>
    <w:rsid w:val="00DE2868"/>
    <w:rsid w:val="00DE2A94"/>
    <w:rsid w:val="00DE2C44"/>
    <w:rsid w:val="00DE2E47"/>
    <w:rsid w:val="00DE2E90"/>
    <w:rsid w:val="00DE313E"/>
    <w:rsid w:val="00DE3141"/>
    <w:rsid w:val="00DE3423"/>
    <w:rsid w:val="00DE389F"/>
    <w:rsid w:val="00DE3E1F"/>
    <w:rsid w:val="00DE3E98"/>
    <w:rsid w:val="00DE3F69"/>
    <w:rsid w:val="00DE3FA9"/>
    <w:rsid w:val="00DE446A"/>
    <w:rsid w:val="00DE4513"/>
    <w:rsid w:val="00DE4569"/>
    <w:rsid w:val="00DE4CD8"/>
    <w:rsid w:val="00DE4DDA"/>
    <w:rsid w:val="00DE4F91"/>
    <w:rsid w:val="00DE5017"/>
    <w:rsid w:val="00DE56A4"/>
    <w:rsid w:val="00DE56B8"/>
    <w:rsid w:val="00DE56E5"/>
    <w:rsid w:val="00DE5A8D"/>
    <w:rsid w:val="00DE5BB4"/>
    <w:rsid w:val="00DE5BF0"/>
    <w:rsid w:val="00DE6042"/>
    <w:rsid w:val="00DE62DA"/>
    <w:rsid w:val="00DE6396"/>
    <w:rsid w:val="00DE65CA"/>
    <w:rsid w:val="00DE6648"/>
    <w:rsid w:val="00DE6657"/>
    <w:rsid w:val="00DE668A"/>
    <w:rsid w:val="00DE6908"/>
    <w:rsid w:val="00DE6A8C"/>
    <w:rsid w:val="00DE6B3F"/>
    <w:rsid w:val="00DE6BD6"/>
    <w:rsid w:val="00DE7303"/>
    <w:rsid w:val="00DE73EC"/>
    <w:rsid w:val="00DE752D"/>
    <w:rsid w:val="00DE768C"/>
    <w:rsid w:val="00DE775F"/>
    <w:rsid w:val="00DE7788"/>
    <w:rsid w:val="00DE7A8B"/>
    <w:rsid w:val="00DE7FBE"/>
    <w:rsid w:val="00DF02CF"/>
    <w:rsid w:val="00DF0A66"/>
    <w:rsid w:val="00DF0A75"/>
    <w:rsid w:val="00DF0BF2"/>
    <w:rsid w:val="00DF0E2C"/>
    <w:rsid w:val="00DF0EC8"/>
    <w:rsid w:val="00DF1412"/>
    <w:rsid w:val="00DF1833"/>
    <w:rsid w:val="00DF1900"/>
    <w:rsid w:val="00DF1D0E"/>
    <w:rsid w:val="00DF1D57"/>
    <w:rsid w:val="00DF1ECB"/>
    <w:rsid w:val="00DF2064"/>
    <w:rsid w:val="00DF21A1"/>
    <w:rsid w:val="00DF22C9"/>
    <w:rsid w:val="00DF264E"/>
    <w:rsid w:val="00DF27F1"/>
    <w:rsid w:val="00DF2943"/>
    <w:rsid w:val="00DF2B25"/>
    <w:rsid w:val="00DF2B2A"/>
    <w:rsid w:val="00DF2CDF"/>
    <w:rsid w:val="00DF3157"/>
    <w:rsid w:val="00DF31EF"/>
    <w:rsid w:val="00DF3355"/>
    <w:rsid w:val="00DF38A6"/>
    <w:rsid w:val="00DF3A51"/>
    <w:rsid w:val="00DF3AFA"/>
    <w:rsid w:val="00DF4030"/>
    <w:rsid w:val="00DF411E"/>
    <w:rsid w:val="00DF417A"/>
    <w:rsid w:val="00DF41AD"/>
    <w:rsid w:val="00DF43EB"/>
    <w:rsid w:val="00DF444A"/>
    <w:rsid w:val="00DF4564"/>
    <w:rsid w:val="00DF47AE"/>
    <w:rsid w:val="00DF4A03"/>
    <w:rsid w:val="00DF4BB4"/>
    <w:rsid w:val="00DF4C11"/>
    <w:rsid w:val="00DF4ECB"/>
    <w:rsid w:val="00DF53C2"/>
    <w:rsid w:val="00DF546A"/>
    <w:rsid w:val="00DF56CF"/>
    <w:rsid w:val="00DF56E7"/>
    <w:rsid w:val="00DF5B7B"/>
    <w:rsid w:val="00DF5B8E"/>
    <w:rsid w:val="00DF5BD6"/>
    <w:rsid w:val="00DF5EBC"/>
    <w:rsid w:val="00DF606C"/>
    <w:rsid w:val="00DF60E4"/>
    <w:rsid w:val="00DF631D"/>
    <w:rsid w:val="00DF6342"/>
    <w:rsid w:val="00DF645C"/>
    <w:rsid w:val="00DF65FA"/>
    <w:rsid w:val="00DF6883"/>
    <w:rsid w:val="00DF68F1"/>
    <w:rsid w:val="00DF691C"/>
    <w:rsid w:val="00DF698E"/>
    <w:rsid w:val="00DF6AC3"/>
    <w:rsid w:val="00DF6B1A"/>
    <w:rsid w:val="00DF6BA2"/>
    <w:rsid w:val="00DF6E01"/>
    <w:rsid w:val="00DF6EE4"/>
    <w:rsid w:val="00DF6F01"/>
    <w:rsid w:val="00DF7061"/>
    <w:rsid w:val="00DF734F"/>
    <w:rsid w:val="00DF759E"/>
    <w:rsid w:val="00DF78B4"/>
    <w:rsid w:val="00DF78D0"/>
    <w:rsid w:val="00DF7B0A"/>
    <w:rsid w:val="00DF7D48"/>
    <w:rsid w:val="00DF7EE2"/>
    <w:rsid w:val="00E001EC"/>
    <w:rsid w:val="00E005D8"/>
    <w:rsid w:val="00E005DD"/>
    <w:rsid w:val="00E0074C"/>
    <w:rsid w:val="00E0078E"/>
    <w:rsid w:val="00E0098A"/>
    <w:rsid w:val="00E00CF8"/>
    <w:rsid w:val="00E00EB6"/>
    <w:rsid w:val="00E00F73"/>
    <w:rsid w:val="00E00FCD"/>
    <w:rsid w:val="00E0111B"/>
    <w:rsid w:val="00E01562"/>
    <w:rsid w:val="00E016F3"/>
    <w:rsid w:val="00E017D9"/>
    <w:rsid w:val="00E01809"/>
    <w:rsid w:val="00E01838"/>
    <w:rsid w:val="00E01A8F"/>
    <w:rsid w:val="00E01B5D"/>
    <w:rsid w:val="00E01B98"/>
    <w:rsid w:val="00E0209F"/>
    <w:rsid w:val="00E0218D"/>
    <w:rsid w:val="00E0242E"/>
    <w:rsid w:val="00E02500"/>
    <w:rsid w:val="00E026C7"/>
    <w:rsid w:val="00E02A36"/>
    <w:rsid w:val="00E0315A"/>
    <w:rsid w:val="00E031BB"/>
    <w:rsid w:val="00E03234"/>
    <w:rsid w:val="00E0340B"/>
    <w:rsid w:val="00E03423"/>
    <w:rsid w:val="00E0369B"/>
    <w:rsid w:val="00E03765"/>
    <w:rsid w:val="00E03773"/>
    <w:rsid w:val="00E03839"/>
    <w:rsid w:val="00E039EE"/>
    <w:rsid w:val="00E03B6F"/>
    <w:rsid w:val="00E03C06"/>
    <w:rsid w:val="00E03C57"/>
    <w:rsid w:val="00E04020"/>
    <w:rsid w:val="00E040AF"/>
    <w:rsid w:val="00E040F7"/>
    <w:rsid w:val="00E042FC"/>
    <w:rsid w:val="00E04662"/>
    <w:rsid w:val="00E04726"/>
    <w:rsid w:val="00E04C93"/>
    <w:rsid w:val="00E04FA4"/>
    <w:rsid w:val="00E05096"/>
    <w:rsid w:val="00E05509"/>
    <w:rsid w:val="00E055CB"/>
    <w:rsid w:val="00E056B5"/>
    <w:rsid w:val="00E05785"/>
    <w:rsid w:val="00E05898"/>
    <w:rsid w:val="00E05B67"/>
    <w:rsid w:val="00E05C4F"/>
    <w:rsid w:val="00E06142"/>
    <w:rsid w:val="00E06262"/>
    <w:rsid w:val="00E06671"/>
    <w:rsid w:val="00E066E1"/>
    <w:rsid w:val="00E0672A"/>
    <w:rsid w:val="00E06B0A"/>
    <w:rsid w:val="00E06DEB"/>
    <w:rsid w:val="00E0702A"/>
    <w:rsid w:val="00E0712D"/>
    <w:rsid w:val="00E0717E"/>
    <w:rsid w:val="00E072AD"/>
    <w:rsid w:val="00E074D4"/>
    <w:rsid w:val="00E076A8"/>
    <w:rsid w:val="00E077E3"/>
    <w:rsid w:val="00E07847"/>
    <w:rsid w:val="00E100F7"/>
    <w:rsid w:val="00E10143"/>
    <w:rsid w:val="00E10338"/>
    <w:rsid w:val="00E103D6"/>
    <w:rsid w:val="00E104D6"/>
    <w:rsid w:val="00E10784"/>
    <w:rsid w:val="00E10C42"/>
    <w:rsid w:val="00E10EA8"/>
    <w:rsid w:val="00E10F26"/>
    <w:rsid w:val="00E10FC3"/>
    <w:rsid w:val="00E110E7"/>
    <w:rsid w:val="00E11186"/>
    <w:rsid w:val="00E11454"/>
    <w:rsid w:val="00E11B61"/>
    <w:rsid w:val="00E11EBD"/>
    <w:rsid w:val="00E120C6"/>
    <w:rsid w:val="00E123F6"/>
    <w:rsid w:val="00E1281C"/>
    <w:rsid w:val="00E12B72"/>
    <w:rsid w:val="00E12BF8"/>
    <w:rsid w:val="00E12EB5"/>
    <w:rsid w:val="00E12FE6"/>
    <w:rsid w:val="00E1301C"/>
    <w:rsid w:val="00E1316A"/>
    <w:rsid w:val="00E131B7"/>
    <w:rsid w:val="00E13338"/>
    <w:rsid w:val="00E13412"/>
    <w:rsid w:val="00E13491"/>
    <w:rsid w:val="00E13601"/>
    <w:rsid w:val="00E1389A"/>
    <w:rsid w:val="00E139D6"/>
    <w:rsid w:val="00E13AF5"/>
    <w:rsid w:val="00E13B5A"/>
    <w:rsid w:val="00E13C1A"/>
    <w:rsid w:val="00E13E54"/>
    <w:rsid w:val="00E13F33"/>
    <w:rsid w:val="00E13F7D"/>
    <w:rsid w:val="00E1403A"/>
    <w:rsid w:val="00E14051"/>
    <w:rsid w:val="00E1418B"/>
    <w:rsid w:val="00E14338"/>
    <w:rsid w:val="00E1446E"/>
    <w:rsid w:val="00E14920"/>
    <w:rsid w:val="00E14AA3"/>
    <w:rsid w:val="00E14FAB"/>
    <w:rsid w:val="00E151D0"/>
    <w:rsid w:val="00E152B9"/>
    <w:rsid w:val="00E153E9"/>
    <w:rsid w:val="00E15897"/>
    <w:rsid w:val="00E15B00"/>
    <w:rsid w:val="00E15BF1"/>
    <w:rsid w:val="00E15D1A"/>
    <w:rsid w:val="00E15D3E"/>
    <w:rsid w:val="00E15FBB"/>
    <w:rsid w:val="00E166BA"/>
    <w:rsid w:val="00E16DC9"/>
    <w:rsid w:val="00E1701A"/>
    <w:rsid w:val="00E17076"/>
    <w:rsid w:val="00E172DC"/>
    <w:rsid w:val="00E177D5"/>
    <w:rsid w:val="00E177DF"/>
    <w:rsid w:val="00E17A94"/>
    <w:rsid w:val="00E17B26"/>
    <w:rsid w:val="00E17BCC"/>
    <w:rsid w:val="00E17F5F"/>
    <w:rsid w:val="00E202FA"/>
    <w:rsid w:val="00E20387"/>
    <w:rsid w:val="00E2057A"/>
    <w:rsid w:val="00E2087E"/>
    <w:rsid w:val="00E20E07"/>
    <w:rsid w:val="00E20FCA"/>
    <w:rsid w:val="00E21088"/>
    <w:rsid w:val="00E210B6"/>
    <w:rsid w:val="00E21176"/>
    <w:rsid w:val="00E21260"/>
    <w:rsid w:val="00E21307"/>
    <w:rsid w:val="00E21582"/>
    <w:rsid w:val="00E2173C"/>
    <w:rsid w:val="00E218F6"/>
    <w:rsid w:val="00E21908"/>
    <w:rsid w:val="00E219D1"/>
    <w:rsid w:val="00E21AFE"/>
    <w:rsid w:val="00E21B6F"/>
    <w:rsid w:val="00E22048"/>
    <w:rsid w:val="00E22325"/>
    <w:rsid w:val="00E22362"/>
    <w:rsid w:val="00E223ED"/>
    <w:rsid w:val="00E2258F"/>
    <w:rsid w:val="00E227D3"/>
    <w:rsid w:val="00E2288A"/>
    <w:rsid w:val="00E228DE"/>
    <w:rsid w:val="00E22930"/>
    <w:rsid w:val="00E229EB"/>
    <w:rsid w:val="00E22AD2"/>
    <w:rsid w:val="00E22CD4"/>
    <w:rsid w:val="00E22CE6"/>
    <w:rsid w:val="00E22FC6"/>
    <w:rsid w:val="00E2307F"/>
    <w:rsid w:val="00E232E6"/>
    <w:rsid w:val="00E23517"/>
    <w:rsid w:val="00E23521"/>
    <w:rsid w:val="00E2352E"/>
    <w:rsid w:val="00E23539"/>
    <w:rsid w:val="00E236D9"/>
    <w:rsid w:val="00E23878"/>
    <w:rsid w:val="00E23952"/>
    <w:rsid w:val="00E23A3B"/>
    <w:rsid w:val="00E23A89"/>
    <w:rsid w:val="00E23C4B"/>
    <w:rsid w:val="00E23D0D"/>
    <w:rsid w:val="00E24175"/>
    <w:rsid w:val="00E242F0"/>
    <w:rsid w:val="00E24469"/>
    <w:rsid w:val="00E24496"/>
    <w:rsid w:val="00E245A1"/>
    <w:rsid w:val="00E2486A"/>
    <w:rsid w:val="00E24B60"/>
    <w:rsid w:val="00E24BB7"/>
    <w:rsid w:val="00E24C12"/>
    <w:rsid w:val="00E24D8C"/>
    <w:rsid w:val="00E24ED0"/>
    <w:rsid w:val="00E2513E"/>
    <w:rsid w:val="00E251A8"/>
    <w:rsid w:val="00E25553"/>
    <w:rsid w:val="00E255C3"/>
    <w:rsid w:val="00E25885"/>
    <w:rsid w:val="00E25A40"/>
    <w:rsid w:val="00E25BFA"/>
    <w:rsid w:val="00E25C9B"/>
    <w:rsid w:val="00E262F2"/>
    <w:rsid w:val="00E2633D"/>
    <w:rsid w:val="00E265B8"/>
    <w:rsid w:val="00E2666C"/>
    <w:rsid w:val="00E268A1"/>
    <w:rsid w:val="00E26920"/>
    <w:rsid w:val="00E2696C"/>
    <w:rsid w:val="00E26A18"/>
    <w:rsid w:val="00E26B97"/>
    <w:rsid w:val="00E2719F"/>
    <w:rsid w:val="00E27373"/>
    <w:rsid w:val="00E27508"/>
    <w:rsid w:val="00E27714"/>
    <w:rsid w:val="00E277E3"/>
    <w:rsid w:val="00E278AD"/>
    <w:rsid w:val="00E279F4"/>
    <w:rsid w:val="00E27C6B"/>
    <w:rsid w:val="00E3001F"/>
    <w:rsid w:val="00E30498"/>
    <w:rsid w:val="00E30642"/>
    <w:rsid w:val="00E306B6"/>
    <w:rsid w:val="00E306CA"/>
    <w:rsid w:val="00E30847"/>
    <w:rsid w:val="00E309C6"/>
    <w:rsid w:val="00E309E4"/>
    <w:rsid w:val="00E30A86"/>
    <w:rsid w:val="00E30E73"/>
    <w:rsid w:val="00E310E5"/>
    <w:rsid w:val="00E314D9"/>
    <w:rsid w:val="00E314FE"/>
    <w:rsid w:val="00E31562"/>
    <w:rsid w:val="00E31639"/>
    <w:rsid w:val="00E31B3B"/>
    <w:rsid w:val="00E31EB6"/>
    <w:rsid w:val="00E31EDE"/>
    <w:rsid w:val="00E32556"/>
    <w:rsid w:val="00E32586"/>
    <w:rsid w:val="00E32704"/>
    <w:rsid w:val="00E32A16"/>
    <w:rsid w:val="00E32CAF"/>
    <w:rsid w:val="00E32CE1"/>
    <w:rsid w:val="00E32FCB"/>
    <w:rsid w:val="00E33074"/>
    <w:rsid w:val="00E33120"/>
    <w:rsid w:val="00E3321E"/>
    <w:rsid w:val="00E3322E"/>
    <w:rsid w:val="00E3371B"/>
    <w:rsid w:val="00E337EE"/>
    <w:rsid w:val="00E33A01"/>
    <w:rsid w:val="00E33A91"/>
    <w:rsid w:val="00E33C5B"/>
    <w:rsid w:val="00E33EAA"/>
    <w:rsid w:val="00E33EB2"/>
    <w:rsid w:val="00E34290"/>
    <w:rsid w:val="00E345A7"/>
    <w:rsid w:val="00E34667"/>
    <w:rsid w:val="00E34724"/>
    <w:rsid w:val="00E34813"/>
    <w:rsid w:val="00E34921"/>
    <w:rsid w:val="00E34A77"/>
    <w:rsid w:val="00E34A91"/>
    <w:rsid w:val="00E34C3E"/>
    <w:rsid w:val="00E34C46"/>
    <w:rsid w:val="00E34D39"/>
    <w:rsid w:val="00E34E87"/>
    <w:rsid w:val="00E34E92"/>
    <w:rsid w:val="00E34EA2"/>
    <w:rsid w:val="00E34F92"/>
    <w:rsid w:val="00E350BF"/>
    <w:rsid w:val="00E350C5"/>
    <w:rsid w:val="00E351F2"/>
    <w:rsid w:val="00E353B5"/>
    <w:rsid w:val="00E354A0"/>
    <w:rsid w:val="00E357AA"/>
    <w:rsid w:val="00E35841"/>
    <w:rsid w:val="00E35E69"/>
    <w:rsid w:val="00E35EB3"/>
    <w:rsid w:val="00E361B7"/>
    <w:rsid w:val="00E36245"/>
    <w:rsid w:val="00E3651B"/>
    <w:rsid w:val="00E36664"/>
    <w:rsid w:val="00E36955"/>
    <w:rsid w:val="00E36CBA"/>
    <w:rsid w:val="00E36E19"/>
    <w:rsid w:val="00E36FC8"/>
    <w:rsid w:val="00E375F3"/>
    <w:rsid w:val="00E37702"/>
    <w:rsid w:val="00E37714"/>
    <w:rsid w:val="00E37B84"/>
    <w:rsid w:val="00E37E4A"/>
    <w:rsid w:val="00E400C8"/>
    <w:rsid w:val="00E4028C"/>
    <w:rsid w:val="00E4034A"/>
    <w:rsid w:val="00E40370"/>
    <w:rsid w:val="00E403DF"/>
    <w:rsid w:val="00E403FE"/>
    <w:rsid w:val="00E40484"/>
    <w:rsid w:val="00E40509"/>
    <w:rsid w:val="00E405BB"/>
    <w:rsid w:val="00E4063F"/>
    <w:rsid w:val="00E40836"/>
    <w:rsid w:val="00E409B6"/>
    <w:rsid w:val="00E409F5"/>
    <w:rsid w:val="00E40A54"/>
    <w:rsid w:val="00E40AF1"/>
    <w:rsid w:val="00E40BD3"/>
    <w:rsid w:val="00E40DC0"/>
    <w:rsid w:val="00E40E3D"/>
    <w:rsid w:val="00E411DB"/>
    <w:rsid w:val="00E4146B"/>
    <w:rsid w:val="00E4158B"/>
    <w:rsid w:val="00E417EB"/>
    <w:rsid w:val="00E41997"/>
    <w:rsid w:val="00E41A57"/>
    <w:rsid w:val="00E41B38"/>
    <w:rsid w:val="00E41DE0"/>
    <w:rsid w:val="00E42123"/>
    <w:rsid w:val="00E42310"/>
    <w:rsid w:val="00E424A2"/>
    <w:rsid w:val="00E424F5"/>
    <w:rsid w:val="00E4260D"/>
    <w:rsid w:val="00E430BE"/>
    <w:rsid w:val="00E435DC"/>
    <w:rsid w:val="00E4374E"/>
    <w:rsid w:val="00E438CD"/>
    <w:rsid w:val="00E43905"/>
    <w:rsid w:val="00E43998"/>
    <w:rsid w:val="00E43A6D"/>
    <w:rsid w:val="00E43B3E"/>
    <w:rsid w:val="00E43B67"/>
    <w:rsid w:val="00E43CA9"/>
    <w:rsid w:val="00E43CBC"/>
    <w:rsid w:val="00E43EB8"/>
    <w:rsid w:val="00E43FD6"/>
    <w:rsid w:val="00E44173"/>
    <w:rsid w:val="00E4454A"/>
    <w:rsid w:val="00E445CB"/>
    <w:rsid w:val="00E4461B"/>
    <w:rsid w:val="00E447EC"/>
    <w:rsid w:val="00E4493F"/>
    <w:rsid w:val="00E449E4"/>
    <w:rsid w:val="00E44A5B"/>
    <w:rsid w:val="00E45017"/>
    <w:rsid w:val="00E451A1"/>
    <w:rsid w:val="00E453EF"/>
    <w:rsid w:val="00E4563E"/>
    <w:rsid w:val="00E45703"/>
    <w:rsid w:val="00E45829"/>
    <w:rsid w:val="00E45860"/>
    <w:rsid w:val="00E45999"/>
    <w:rsid w:val="00E45A8D"/>
    <w:rsid w:val="00E45B2A"/>
    <w:rsid w:val="00E45BDC"/>
    <w:rsid w:val="00E46111"/>
    <w:rsid w:val="00E461FA"/>
    <w:rsid w:val="00E467AE"/>
    <w:rsid w:val="00E4691B"/>
    <w:rsid w:val="00E4694E"/>
    <w:rsid w:val="00E46AC5"/>
    <w:rsid w:val="00E46D1C"/>
    <w:rsid w:val="00E47044"/>
    <w:rsid w:val="00E470C2"/>
    <w:rsid w:val="00E4722E"/>
    <w:rsid w:val="00E4735F"/>
    <w:rsid w:val="00E4743B"/>
    <w:rsid w:val="00E4756B"/>
    <w:rsid w:val="00E47594"/>
    <w:rsid w:val="00E4766C"/>
    <w:rsid w:val="00E4769E"/>
    <w:rsid w:val="00E476F6"/>
    <w:rsid w:val="00E47E97"/>
    <w:rsid w:val="00E5000E"/>
    <w:rsid w:val="00E5003C"/>
    <w:rsid w:val="00E50085"/>
    <w:rsid w:val="00E50348"/>
    <w:rsid w:val="00E50908"/>
    <w:rsid w:val="00E50A0E"/>
    <w:rsid w:val="00E50DAD"/>
    <w:rsid w:val="00E50E19"/>
    <w:rsid w:val="00E50F6C"/>
    <w:rsid w:val="00E51386"/>
    <w:rsid w:val="00E516DE"/>
    <w:rsid w:val="00E519EB"/>
    <w:rsid w:val="00E51A4C"/>
    <w:rsid w:val="00E51A69"/>
    <w:rsid w:val="00E51D3A"/>
    <w:rsid w:val="00E51E86"/>
    <w:rsid w:val="00E523F4"/>
    <w:rsid w:val="00E5269E"/>
    <w:rsid w:val="00E5287B"/>
    <w:rsid w:val="00E528D2"/>
    <w:rsid w:val="00E52BDA"/>
    <w:rsid w:val="00E537A1"/>
    <w:rsid w:val="00E538AD"/>
    <w:rsid w:val="00E538F3"/>
    <w:rsid w:val="00E5392F"/>
    <w:rsid w:val="00E53E3B"/>
    <w:rsid w:val="00E54490"/>
    <w:rsid w:val="00E54669"/>
    <w:rsid w:val="00E54AC0"/>
    <w:rsid w:val="00E54AF7"/>
    <w:rsid w:val="00E54C18"/>
    <w:rsid w:val="00E54E3D"/>
    <w:rsid w:val="00E54E4E"/>
    <w:rsid w:val="00E55109"/>
    <w:rsid w:val="00E55610"/>
    <w:rsid w:val="00E5565A"/>
    <w:rsid w:val="00E55966"/>
    <w:rsid w:val="00E559C2"/>
    <w:rsid w:val="00E55D00"/>
    <w:rsid w:val="00E55EC2"/>
    <w:rsid w:val="00E562AB"/>
    <w:rsid w:val="00E56798"/>
    <w:rsid w:val="00E56803"/>
    <w:rsid w:val="00E56B1E"/>
    <w:rsid w:val="00E56C3E"/>
    <w:rsid w:val="00E56C5E"/>
    <w:rsid w:val="00E56CF2"/>
    <w:rsid w:val="00E56D82"/>
    <w:rsid w:val="00E571EA"/>
    <w:rsid w:val="00E57319"/>
    <w:rsid w:val="00E57595"/>
    <w:rsid w:val="00E5771A"/>
    <w:rsid w:val="00E5784F"/>
    <w:rsid w:val="00E578BC"/>
    <w:rsid w:val="00E57C75"/>
    <w:rsid w:val="00E57C86"/>
    <w:rsid w:val="00E60577"/>
    <w:rsid w:val="00E60633"/>
    <w:rsid w:val="00E6076F"/>
    <w:rsid w:val="00E607EF"/>
    <w:rsid w:val="00E60A3A"/>
    <w:rsid w:val="00E60E64"/>
    <w:rsid w:val="00E60E9D"/>
    <w:rsid w:val="00E60F48"/>
    <w:rsid w:val="00E6121F"/>
    <w:rsid w:val="00E61235"/>
    <w:rsid w:val="00E61563"/>
    <w:rsid w:val="00E6160D"/>
    <w:rsid w:val="00E61A0B"/>
    <w:rsid w:val="00E61A2D"/>
    <w:rsid w:val="00E61B1D"/>
    <w:rsid w:val="00E61FDB"/>
    <w:rsid w:val="00E621B2"/>
    <w:rsid w:val="00E624D9"/>
    <w:rsid w:val="00E627E6"/>
    <w:rsid w:val="00E62913"/>
    <w:rsid w:val="00E62E41"/>
    <w:rsid w:val="00E62E67"/>
    <w:rsid w:val="00E62ECE"/>
    <w:rsid w:val="00E63273"/>
    <w:rsid w:val="00E63315"/>
    <w:rsid w:val="00E636CE"/>
    <w:rsid w:val="00E63AA0"/>
    <w:rsid w:val="00E641AC"/>
    <w:rsid w:val="00E6430E"/>
    <w:rsid w:val="00E64440"/>
    <w:rsid w:val="00E64689"/>
    <w:rsid w:val="00E649BC"/>
    <w:rsid w:val="00E65163"/>
    <w:rsid w:val="00E65280"/>
    <w:rsid w:val="00E6547F"/>
    <w:rsid w:val="00E65574"/>
    <w:rsid w:val="00E655F8"/>
    <w:rsid w:val="00E658C7"/>
    <w:rsid w:val="00E65967"/>
    <w:rsid w:val="00E6597B"/>
    <w:rsid w:val="00E65A47"/>
    <w:rsid w:val="00E65BAA"/>
    <w:rsid w:val="00E65E91"/>
    <w:rsid w:val="00E65FC5"/>
    <w:rsid w:val="00E65FE5"/>
    <w:rsid w:val="00E6638B"/>
    <w:rsid w:val="00E66809"/>
    <w:rsid w:val="00E66C9D"/>
    <w:rsid w:val="00E66CF4"/>
    <w:rsid w:val="00E66D49"/>
    <w:rsid w:val="00E66DC6"/>
    <w:rsid w:val="00E66EA3"/>
    <w:rsid w:val="00E671D9"/>
    <w:rsid w:val="00E67503"/>
    <w:rsid w:val="00E67527"/>
    <w:rsid w:val="00E67778"/>
    <w:rsid w:val="00E67992"/>
    <w:rsid w:val="00E679BD"/>
    <w:rsid w:val="00E67AD2"/>
    <w:rsid w:val="00E67D27"/>
    <w:rsid w:val="00E70083"/>
    <w:rsid w:val="00E7048A"/>
    <w:rsid w:val="00E707F5"/>
    <w:rsid w:val="00E7096C"/>
    <w:rsid w:val="00E70D42"/>
    <w:rsid w:val="00E70EB8"/>
    <w:rsid w:val="00E70F29"/>
    <w:rsid w:val="00E71019"/>
    <w:rsid w:val="00E71131"/>
    <w:rsid w:val="00E71470"/>
    <w:rsid w:val="00E719A4"/>
    <w:rsid w:val="00E71EE0"/>
    <w:rsid w:val="00E71F66"/>
    <w:rsid w:val="00E72102"/>
    <w:rsid w:val="00E7219C"/>
    <w:rsid w:val="00E72225"/>
    <w:rsid w:val="00E72227"/>
    <w:rsid w:val="00E722FD"/>
    <w:rsid w:val="00E726B6"/>
    <w:rsid w:val="00E727E2"/>
    <w:rsid w:val="00E7289B"/>
    <w:rsid w:val="00E729B7"/>
    <w:rsid w:val="00E72AFC"/>
    <w:rsid w:val="00E72B79"/>
    <w:rsid w:val="00E732F8"/>
    <w:rsid w:val="00E73760"/>
    <w:rsid w:val="00E73793"/>
    <w:rsid w:val="00E73A1F"/>
    <w:rsid w:val="00E73ADD"/>
    <w:rsid w:val="00E74043"/>
    <w:rsid w:val="00E740FD"/>
    <w:rsid w:val="00E74175"/>
    <w:rsid w:val="00E74262"/>
    <w:rsid w:val="00E74314"/>
    <w:rsid w:val="00E74349"/>
    <w:rsid w:val="00E744A3"/>
    <w:rsid w:val="00E747FB"/>
    <w:rsid w:val="00E749D7"/>
    <w:rsid w:val="00E74BD9"/>
    <w:rsid w:val="00E74CF6"/>
    <w:rsid w:val="00E74D26"/>
    <w:rsid w:val="00E74D76"/>
    <w:rsid w:val="00E75536"/>
    <w:rsid w:val="00E758C6"/>
    <w:rsid w:val="00E758C7"/>
    <w:rsid w:val="00E75A83"/>
    <w:rsid w:val="00E75C90"/>
    <w:rsid w:val="00E75E6B"/>
    <w:rsid w:val="00E75FE0"/>
    <w:rsid w:val="00E76293"/>
    <w:rsid w:val="00E76397"/>
    <w:rsid w:val="00E766DE"/>
    <w:rsid w:val="00E76747"/>
    <w:rsid w:val="00E76935"/>
    <w:rsid w:val="00E76965"/>
    <w:rsid w:val="00E76BAF"/>
    <w:rsid w:val="00E76CB9"/>
    <w:rsid w:val="00E76DF4"/>
    <w:rsid w:val="00E76F32"/>
    <w:rsid w:val="00E7750F"/>
    <w:rsid w:val="00E77859"/>
    <w:rsid w:val="00E778C4"/>
    <w:rsid w:val="00E77CE3"/>
    <w:rsid w:val="00E77D72"/>
    <w:rsid w:val="00E800E9"/>
    <w:rsid w:val="00E80144"/>
    <w:rsid w:val="00E80468"/>
    <w:rsid w:val="00E8047B"/>
    <w:rsid w:val="00E8096A"/>
    <w:rsid w:val="00E80A40"/>
    <w:rsid w:val="00E80B16"/>
    <w:rsid w:val="00E811EA"/>
    <w:rsid w:val="00E81233"/>
    <w:rsid w:val="00E8131F"/>
    <w:rsid w:val="00E81627"/>
    <w:rsid w:val="00E81917"/>
    <w:rsid w:val="00E81941"/>
    <w:rsid w:val="00E81E10"/>
    <w:rsid w:val="00E82192"/>
    <w:rsid w:val="00E821F3"/>
    <w:rsid w:val="00E82336"/>
    <w:rsid w:val="00E82487"/>
    <w:rsid w:val="00E82A29"/>
    <w:rsid w:val="00E82BF3"/>
    <w:rsid w:val="00E82C82"/>
    <w:rsid w:val="00E82D7D"/>
    <w:rsid w:val="00E832FA"/>
    <w:rsid w:val="00E83339"/>
    <w:rsid w:val="00E83439"/>
    <w:rsid w:val="00E83629"/>
    <w:rsid w:val="00E83647"/>
    <w:rsid w:val="00E83723"/>
    <w:rsid w:val="00E837C3"/>
    <w:rsid w:val="00E83A4A"/>
    <w:rsid w:val="00E83B5F"/>
    <w:rsid w:val="00E83D2B"/>
    <w:rsid w:val="00E83D4F"/>
    <w:rsid w:val="00E83E7C"/>
    <w:rsid w:val="00E84419"/>
    <w:rsid w:val="00E84507"/>
    <w:rsid w:val="00E847F5"/>
    <w:rsid w:val="00E848B7"/>
    <w:rsid w:val="00E84AB3"/>
    <w:rsid w:val="00E84F2E"/>
    <w:rsid w:val="00E84FBC"/>
    <w:rsid w:val="00E85537"/>
    <w:rsid w:val="00E85727"/>
    <w:rsid w:val="00E8599B"/>
    <w:rsid w:val="00E85B6D"/>
    <w:rsid w:val="00E86195"/>
    <w:rsid w:val="00E861D1"/>
    <w:rsid w:val="00E861FD"/>
    <w:rsid w:val="00E866B6"/>
    <w:rsid w:val="00E86863"/>
    <w:rsid w:val="00E86B37"/>
    <w:rsid w:val="00E86C15"/>
    <w:rsid w:val="00E86D9E"/>
    <w:rsid w:val="00E86DD7"/>
    <w:rsid w:val="00E86E11"/>
    <w:rsid w:val="00E8707E"/>
    <w:rsid w:val="00E870C7"/>
    <w:rsid w:val="00E871EE"/>
    <w:rsid w:val="00E87306"/>
    <w:rsid w:val="00E87317"/>
    <w:rsid w:val="00E8740D"/>
    <w:rsid w:val="00E87498"/>
    <w:rsid w:val="00E87A73"/>
    <w:rsid w:val="00E901A1"/>
    <w:rsid w:val="00E90271"/>
    <w:rsid w:val="00E90365"/>
    <w:rsid w:val="00E908D7"/>
    <w:rsid w:val="00E90952"/>
    <w:rsid w:val="00E90C9C"/>
    <w:rsid w:val="00E90F57"/>
    <w:rsid w:val="00E9130C"/>
    <w:rsid w:val="00E9164D"/>
    <w:rsid w:val="00E9165C"/>
    <w:rsid w:val="00E91BC9"/>
    <w:rsid w:val="00E91C39"/>
    <w:rsid w:val="00E9210E"/>
    <w:rsid w:val="00E92172"/>
    <w:rsid w:val="00E922DE"/>
    <w:rsid w:val="00E92525"/>
    <w:rsid w:val="00E926A9"/>
    <w:rsid w:val="00E926AB"/>
    <w:rsid w:val="00E929BE"/>
    <w:rsid w:val="00E92AF4"/>
    <w:rsid w:val="00E92C83"/>
    <w:rsid w:val="00E92CB4"/>
    <w:rsid w:val="00E9313C"/>
    <w:rsid w:val="00E934E2"/>
    <w:rsid w:val="00E938A3"/>
    <w:rsid w:val="00E93A97"/>
    <w:rsid w:val="00E93FED"/>
    <w:rsid w:val="00E941AF"/>
    <w:rsid w:val="00E941F9"/>
    <w:rsid w:val="00E9445F"/>
    <w:rsid w:val="00E944DE"/>
    <w:rsid w:val="00E947EC"/>
    <w:rsid w:val="00E9495F"/>
    <w:rsid w:val="00E94CF2"/>
    <w:rsid w:val="00E9504E"/>
    <w:rsid w:val="00E950AA"/>
    <w:rsid w:val="00E950DB"/>
    <w:rsid w:val="00E952C2"/>
    <w:rsid w:val="00E9531E"/>
    <w:rsid w:val="00E95651"/>
    <w:rsid w:val="00E95D3F"/>
    <w:rsid w:val="00E962E1"/>
    <w:rsid w:val="00E967A5"/>
    <w:rsid w:val="00E96810"/>
    <w:rsid w:val="00E96A9E"/>
    <w:rsid w:val="00E96B57"/>
    <w:rsid w:val="00E96EB2"/>
    <w:rsid w:val="00E96FF6"/>
    <w:rsid w:val="00E9719C"/>
    <w:rsid w:val="00E97208"/>
    <w:rsid w:val="00E9737A"/>
    <w:rsid w:val="00E9737E"/>
    <w:rsid w:val="00E978A4"/>
    <w:rsid w:val="00E97A6B"/>
    <w:rsid w:val="00E97B59"/>
    <w:rsid w:val="00E97CC6"/>
    <w:rsid w:val="00E97E30"/>
    <w:rsid w:val="00EA006B"/>
    <w:rsid w:val="00EA014B"/>
    <w:rsid w:val="00EA0257"/>
    <w:rsid w:val="00EA07BF"/>
    <w:rsid w:val="00EA0BAA"/>
    <w:rsid w:val="00EA1354"/>
    <w:rsid w:val="00EA137B"/>
    <w:rsid w:val="00EA1510"/>
    <w:rsid w:val="00EA175F"/>
    <w:rsid w:val="00EA1D1E"/>
    <w:rsid w:val="00EA1DCB"/>
    <w:rsid w:val="00EA1F28"/>
    <w:rsid w:val="00EA20D8"/>
    <w:rsid w:val="00EA2196"/>
    <w:rsid w:val="00EA2198"/>
    <w:rsid w:val="00EA23BF"/>
    <w:rsid w:val="00EA2614"/>
    <w:rsid w:val="00EA29DC"/>
    <w:rsid w:val="00EA2D6D"/>
    <w:rsid w:val="00EA2E4B"/>
    <w:rsid w:val="00EA314C"/>
    <w:rsid w:val="00EA3380"/>
    <w:rsid w:val="00EA33AF"/>
    <w:rsid w:val="00EA33B6"/>
    <w:rsid w:val="00EA35A4"/>
    <w:rsid w:val="00EA383C"/>
    <w:rsid w:val="00EA3858"/>
    <w:rsid w:val="00EA3892"/>
    <w:rsid w:val="00EA3F70"/>
    <w:rsid w:val="00EA4068"/>
    <w:rsid w:val="00EA4144"/>
    <w:rsid w:val="00EA4452"/>
    <w:rsid w:val="00EA4569"/>
    <w:rsid w:val="00EA4702"/>
    <w:rsid w:val="00EA4AF6"/>
    <w:rsid w:val="00EA4C27"/>
    <w:rsid w:val="00EA4E15"/>
    <w:rsid w:val="00EA4FFE"/>
    <w:rsid w:val="00EA5437"/>
    <w:rsid w:val="00EA5671"/>
    <w:rsid w:val="00EA570B"/>
    <w:rsid w:val="00EA57F6"/>
    <w:rsid w:val="00EA5877"/>
    <w:rsid w:val="00EA5A04"/>
    <w:rsid w:val="00EA5A81"/>
    <w:rsid w:val="00EA5FF0"/>
    <w:rsid w:val="00EA6331"/>
    <w:rsid w:val="00EA63DC"/>
    <w:rsid w:val="00EA649F"/>
    <w:rsid w:val="00EA6665"/>
    <w:rsid w:val="00EA68BC"/>
    <w:rsid w:val="00EA68D0"/>
    <w:rsid w:val="00EA68D3"/>
    <w:rsid w:val="00EA6B53"/>
    <w:rsid w:val="00EA6B8C"/>
    <w:rsid w:val="00EA6C0B"/>
    <w:rsid w:val="00EA72FE"/>
    <w:rsid w:val="00EA75D0"/>
    <w:rsid w:val="00EA760E"/>
    <w:rsid w:val="00EA7865"/>
    <w:rsid w:val="00EA79CF"/>
    <w:rsid w:val="00EA7A2A"/>
    <w:rsid w:val="00EA7A6C"/>
    <w:rsid w:val="00EA7BA4"/>
    <w:rsid w:val="00EA7F7E"/>
    <w:rsid w:val="00EA7F84"/>
    <w:rsid w:val="00EA7FA6"/>
    <w:rsid w:val="00EB025F"/>
    <w:rsid w:val="00EB03A6"/>
    <w:rsid w:val="00EB056B"/>
    <w:rsid w:val="00EB0790"/>
    <w:rsid w:val="00EB0A0B"/>
    <w:rsid w:val="00EB0D77"/>
    <w:rsid w:val="00EB0FF9"/>
    <w:rsid w:val="00EB10FB"/>
    <w:rsid w:val="00EB1148"/>
    <w:rsid w:val="00EB1319"/>
    <w:rsid w:val="00EB17AC"/>
    <w:rsid w:val="00EB1935"/>
    <w:rsid w:val="00EB1969"/>
    <w:rsid w:val="00EB1D0C"/>
    <w:rsid w:val="00EB1F78"/>
    <w:rsid w:val="00EB22DB"/>
    <w:rsid w:val="00EB23EC"/>
    <w:rsid w:val="00EB2B21"/>
    <w:rsid w:val="00EB315C"/>
    <w:rsid w:val="00EB31CA"/>
    <w:rsid w:val="00EB33AB"/>
    <w:rsid w:val="00EB39D3"/>
    <w:rsid w:val="00EB3C97"/>
    <w:rsid w:val="00EB3E09"/>
    <w:rsid w:val="00EB3F08"/>
    <w:rsid w:val="00EB4377"/>
    <w:rsid w:val="00EB4751"/>
    <w:rsid w:val="00EB4846"/>
    <w:rsid w:val="00EB485F"/>
    <w:rsid w:val="00EB5363"/>
    <w:rsid w:val="00EB54F0"/>
    <w:rsid w:val="00EB5542"/>
    <w:rsid w:val="00EB561C"/>
    <w:rsid w:val="00EB56E8"/>
    <w:rsid w:val="00EB56F2"/>
    <w:rsid w:val="00EB5E83"/>
    <w:rsid w:val="00EB5EC2"/>
    <w:rsid w:val="00EB5F32"/>
    <w:rsid w:val="00EB5F52"/>
    <w:rsid w:val="00EB5FA4"/>
    <w:rsid w:val="00EB608F"/>
    <w:rsid w:val="00EB609E"/>
    <w:rsid w:val="00EB617C"/>
    <w:rsid w:val="00EB62E6"/>
    <w:rsid w:val="00EB6462"/>
    <w:rsid w:val="00EB6756"/>
    <w:rsid w:val="00EB67C9"/>
    <w:rsid w:val="00EB6890"/>
    <w:rsid w:val="00EB6CB3"/>
    <w:rsid w:val="00EB6DE7"/>
    <w:rsid w:val="00EB6E63"/>
    <w:rsid w:val="00EB6E6D"/>
    <w:rsid w:val="00EB6ED4"/>
    <w:rsid w:val="00EB7480"/>
    <w:rsid w:val="00EB74E3"/>
    <w:rsid w:val="00EB7512"/>
    <w:rsid w:val="00EB7661"/>
    <w:rsid w:val="00EB7ECE"/>
    <w:rsid w:val="00EB7F0C"/>
    <w:rsid w:val="00EB7F4A"/>
    <w:rsid w:val="00EC01A9"/>
    <w:rsid w:val="00EC02B8"/>
    <w:rsid w:val="00EC03DB"/>
    <w:rsid w:val="00EC0610"/>
    <w:rsid w:val="00EC08B1"/>
    <w:rsid w:val="00EC0A7C"/>
    <w:rsid w:val="00EC1306"/>
    <w:rsid w:val="00EC1420"/>
    <w:rsid w:val="00EC14A8"/>
    <w:rsid w:val="00EC14AA"/>
    <w:rsid w:val="00EC2451"/>
    <w:rsid w:val="00EC254E"/>
    <w:rsid w:val="00EC2ACB"/>
    <w:rsid w:val="00EC2C14"/>
    <w:rsid w:val="00EC3070"/>
    <w:rsid w:val="00EC3162"/>
    <w:rsid w:val="00EC32AF"/>
    <w:rsid w:val="00EC32EF"/>
    <w:rsid w:val="00EC3932"/>
    <w:rsid w:val="00EC3CB3"/>
    <w:rsid w:val="00EC3D64"/>
    <w:rsid w:val="00EC3E8E"/>
    <w:rsid w:val="00EC4018"/>
    <w:rsid w:val="00EC42E0"/>
    <w:rsid w:val="00EC43B8"/>
    <w:rsid w:val="00EC4499"/>
    <w:rsid w:val="00EC4519"/>
    <w:rsid w:val="00EC46C6"/>
    <w:rsid w:val="00EC4A42"/>
    <w:rsid w:val="00EC4A93"/>
    <w:rsid w:val="00EC4B32"/>
    <w:rsid w:val="00EC4E37"/>
    <w:rsid w:val="00EC4E48"/>
    <w:rsid w:val="00EC4E4F"/>
    <w:rsid w:val="00EC508C"/>
    <w:rsid w:val="00EC54B4"/>
    <w:rsid w:val="00EC59A4"/>
    <w:rsid w:val="00EC5CE3"/>
    <w:rsid w:val="00EC619D"/>
    <w:rsid w:val="00EC6708"/>
    <w:rsid w:val="00EC68E0"/>
    <w:rsid w:val="00EC69DD"/>
    <w:rsid w:val="00EC6D92"/>
    <w:rsid w:val="00EC70FC"/>
    <w:rsid w:val="00EC7163"/>
    <w:rsid w:val="00EC71C4"/>
    <w:rsid w:val="00EC727A"/>
    <w:rsid w:val="00EC7398"/>
    <w:rsid w:val="00EC74E1"/>
    <w:rsid w:val="00EC75AC"/>
    <w:rsid w:val="00EC75DA"/>
    <w:rsid w:val="00EC77DB"/>
    <w:rsid w:val="00EC784B"/>
    <w:rsid w:val="00EC7943"/>
    <w:rsid w:val="00EC7A04"/>
    <w:rsid w:val="00EC7DC9"/>
    <w:rsid w:val="00ED05DB"/>
    <w:rsid w:val="00ED0A93"/>
    <w:rsid w:val="00ED0B02"/>
    <w:rsid w:val="00ED0D01"/>
    <w:rsid w:val="00ED0D28"/>
    <w:rsid w:val="00ED0DF7"/>
    <w:rsid w:val="00ED0ED6"/>
    <w:rsid w:val="00ED1227"/>
    <w:rsid w:val="00ED1466"/>
    <w:rsid w:val="00ED1923"/>
    <w:rsid w:val="00ED1A30"/>
    <w:rsid w:val="00ED1ACA"/>
    <w:rsid w:val="00ED1FF8"/>
    <w:rsid w:val="00ED20AD"/>
    <w:rsid w:val="00ED2142"/>
    <w:rsid w:val="00ED2278"/>
    <w:rsid w:val="00ED24C9"/>
    <w:rsid w:val="00ED250D"/>
    <w:rsid w:val="00ED2733"/>
    <w:rsid w:val="00ED2989"/>
    <w:rsid w:val="00ED2C29"/>
    <w:rsid w:val="00ED309A"/>
    <w:rsid w:val="00ED30D7"/>
    <w:rsid w:val="00ED3580"/>
    <w:rsid w:val="00ED37DE"/>
    <w:rsid w:val="00ED39F3"/>
    <w:rsid w:val="00ED3A2F"/>
    <w:rsid w:val="00ED3B52"/>
    <w:rsid w:val="00ED3DAE"/>
    <w:rsid w:val="00ED3F6E"/>
    <w:rsid w:val="00ED3F7B"/>
    <w:rsid w:val="00ED4154"/>
    <w:rsid w:val="00ED44FE"/>
    <w:rsid w:val="00ED4574"/>
    <w:rsid w:val="00ED4606"/>
    <w:rsid w:val="00ED4673"/>
    <w:rsid w:val="00ED4B66"/>
    <w:rsid w:val="00ED4BCC"/>
    <w:rsid w:val="00ED4C9C"/>
    <w:rsid w:val="00ED4CD8"/>
    <w:rsid w:val="00ED4D70"/>
    <w:rsid w:val="00ED4E12"/>
    <w:rsid w:val="00ED50B4"/>
    <w:rsid w:val="00ED50D6"/>
    <w:rsid w:val="00ED5194"/>
    <w:rsid w:val="00ED525D"/>
    <w:rsid w:val="00ED52D9"/>
    <w:rsid w:val="00ED540D"/>
    <w:rsid w:val="00ED5815"/>
    <w:rsid w:val="00ED5C07"/>
    <w:rsid w:val="00ED5D07"/>
    <w:rsid w:val="00ED5FAF"/>
    <w:rsid w:val="00ED620A"/>
    <w:rsid w:val="00ED63F4"/>
    <w:rsid w:val="00ED645C"/>
    <w:rsid w:val="00ED6462"/>
    <w:rsid w:val="00ED6966"/>
    <w:rsid w:val="00ED6D0B"/>
    <w:rsid w:val="00ED6D57"/>
    <w:rsid w:val="00ED6D91"/>
    <w:rsid w:val="00ED73D6"/>
    <w:rsid w:val="00ED7CB5"/>
    <w:rsid w:val="00ED7E86"/>
    <w:rsid w:val="00ED7EDB"/>
    <w:rsid w:val="00ED7F9B"/>
    <w:rsid w:val="00EE00C6"/>
    <w:rsid w:val="00EE0177"/>
    <w:rsid w:val="00EE0216"/>
    <w:rsid w:val="00EE0474"/>
    <w:rsid w:val="00EE071D"/>
    <w:rsid w:val="00EE08A0"/>
    <w:rsid w:val="00EE08F6"/>
    <w:rsid w:val="00EE091B"/>
    <w:rsid w:val="00EE10E7"/>
    <w:rsid w:val="00EE11DB"/>
    <w:rsid w:val="00EE127B"/>
    <w:rsid w:val="00EE1CD7"/>
    <w:rsid w:val="00EE1DFB"/>
    <w:rsid w:val="00EE2068"/>
    <w:rsid w:val="00EE20CA"/>
    <w:rsid w:val="00EE21E1"/>
    <w:rsid w:val="00EE25C4"/>
    <w:rsid w:val="00EE2742"/>
    <w:rsid w:val="00EE2835"/>
    <w:rsid w:val="00EE2971"/>
    <w:rsid w:val="00EE2994"/>
    <w:rsid w:val="00EE2E31"/>
    <w:rsid w:val="00EE334E"/>
    <w:rsid w:val="00EE33B1"/>
    <w:rsid w:val="00EE3AF3"/>
    <w:rsid w:val="00EE3D06"/>
    <w:rsid w:val="00EE4937"/>
    <w:rsid w:val="00EE4AF7"/>
    <w:rsid w:val="00EE4AF8"/>
    <w:rsid w:val="00EE4C34"/>
    <w:rsid w:val="00EE4D4A"/>
    <w:rsid w:val="00EE4E89"/>
    <w:rsid w:val="00EE53E5"/>
    <w:rsid w:val="00EE54F2"/>
    <w:rsid w:val="00EE5634"/>
    <w:rsid w:val="00EE5710"/>
    <w:rsid w:val="00EE582A"/>
    <w:rsid w:val="00EE5840"/>
    <w:rsid w:val="00EE58DA"/>
    <w:rsid w:val="00EE59B7"/>
    <w:rsid w:val="00EE5B81"/>
    <w:rsid w:val="00EE5D57"/>
    <w:rsid w:val="00EE5EF1"/>
    <w:rsid w:val="00EE63E2"/>
    <w:rsid w:val="00EE66C3"/>
    <w:rsid w:val="00EE67A3"/>
    <w:rsid w:val="00EE68BF"/>
    <w:rsid w:val="00EE68CF"/>
    <w:rsid w:val="00EE6F79"/>
    <w:rsid w:val="00EE6FFA"/>
    <w:rsid w:val="00EE70CE"/>
    <w:rsid w:val="00EE775D"/>
    <w:rsid w:val="00EE7DA5"/>
    <w:rsid w:val="00EF02D2"/>
    <w:rsid w:val="00EF063E"/>
    <w:rsid w:val="00EF0671"/>
    <w:rsid w:val="00EF0862"/>
    <w:rsid w:val="00EF097B"/>
    <w:rsid w:val="00EF0A9A"/>
    <w:rsid w:val="00EF11CD"/>
    <w:rsid w:val="00EF14E4"/>
    <w:rsid w:val="00EF17B5"/>
    <w:rsid w:val="00EF19F3"/>
    <w:rsid w:val="00EF1DC5"/>
    <w:rsid w:val="00EF1EE9"/>
    <w:rsid w:val="00EF1F84"/>
    <w:rsid w:val="00EF201E"/>
    <w:rsid w:val="00EF2049"/>
    <w:rsid w:val="00EF2135"/>
    <w:rsid w:val="00EF226B"/>
    <w:rsid w:val="00EF23EF"/>
    <w:rsid w:val="00EF2AB1"/>
    <w:rsid w:val="00EF2C73"/>
    <w:rsid w:val="00EF3853"/>
    <w:rsid w:val="00EF3B4E"/>
    <w:rsid w:val="00EF3C3D"/>
    <w:rsid w:val="00EF3E4C"/>
    <w:rsid w:val="00EF40C7"/>
    <w:rsid w:val="00EF438F"/>
    <w:rsid w:val="00EF449F"/>
    <w:rsid w:val="00EF4507"/>
    <w:rsid w:val="00EF4729"/>
    <w:rsid w:val="00EF4920"/>
    <w:rsid w:val="00EF49CE"/>
    <w:rsid w:val="00EF4D0F"/>
    <w:rsid w:val="00EF4D59"/>
    <w:rsid w:val="00EF4ED3"/>
    <w:rsid w:val="00EF50B0"/>
    <w:rsid w:val="00EF5387"/>
    <w:rsid w:val="00EF572B"/>
    <w:rsid w:val="00EF57D7"/>
    <w:rsid w:val="00EF57D8"/>
    <w:rsid w:val="00EF57E4"/>
    <w:rsid w:val="00EF5B4E"/>
    <w:rsid w:val="00EF5D75"/>
    <w:rsid w:val="00EF5E89"/>
    <w:rsid w:val="00EF5FC1"/>
    <w:rsid w:val="00EF6072"/>
    <w:rsid w:val="00EF6134"/>
    <w:rsid w:val="00EF6293"/>
    <w:rsid w:val="00EF64B4"/>
    <w:rsid w:val="00EF670F"/>
    <w:rsid w:val="00EF6ED8"/>
    <w:rsid w:val="00EF70D1"/>
    <w:rsid w:val="00EF72DA"/>
    <w:rsid w:val="00EF7307"/>
    <w:rsid w:val="00EF77D7"/>
    <w:rsid w:val="00EF7861"/>
    <w:rsid w:val="00EF788B"/>
    <w:rsid w:val="00EF7900"/>
    <w:rsid w:val="00EF7E21"/>
    <w:rsid w:val="00F00214"/>
    <w:rsid w:val="00F00419"/>
    <w:rsid w:val="00F00681"/>
    <w:rsid w:val="00F00822"/>
    <w:rsid w:val="00F009B6"/>
    <w:rsid w:val="00F00B4A"/>
    <w:rsid w:val="00F00C53"/>
    <w:rsid w:val="00F00C6C"/>
    <w:rsid w:val="00F00E29"/>
    <w:rsid w:val="00F00F1F"/>
    <w:rsid w:val="00F011A2"/>
    <w:rsid w:val="00F012D4"/>
    <w:rsid w:val="00F0137F"/>
    <w:rsid w:val="00F014DA"/>
    <w:rsid w:val="00F01730"/>
    <w:rsid w:val="00F0192E"/>
    <w:rsid w:val="00F01C22"/>
    <w:rsid w:val="00F01C97"/>
    <w:rsid w:val="00F01CFE"/>
    <w:rsid w:val="00F02367"/>
    <w:rsid w:val="00F024F1"/>
    <w:rsid w:val="00F02A70"/>
    <w:rsid w:val="00F02B6E"/>
    <w:rsid w:val="00F02FF3"/>
    <w:rsid w:val="00F03052"/>
    <w:rsid w:val="00F0307B"/>
    <w:rsid w:val="00F0317A"/>
    <w:rsid w:val="00F03713"/>
    <w:rsid w:val="00F037A3"/>
    <w:rsid w:val="00F03986"/>
    <w:rsid w:val="00F03997"/>
    <w:rsid w:val="00F039C4"/>
    <w:rsid w:val="00F03B8F"/>
    <w:rsid w:val="00F03BB7"/>
    <w:rsid w:val="00F0423D"/>
    <w:rsid w:val="00F043BB"/>
    <w:rsid w:val="00F04509"/>
    <w:rsid w:val="00F04A3B"/>
    <w:rsid w:val="00F04B65"/>
    <w:rsid w:val="00F04C9C"/>
    <w:rsid w:val="00F0549E"/>
    <w:rsid w:val="00F054E1"/>
    <w:rsid w:val="00F056AF"/>
    <w:rsid w:val="00F05A3B"/>
    <w:rsid w:val="00F05B0E"/>
    <w:rsid w:val="00F0636B"/>
    <w:rsid w:val="00F06488"/>
    <w:rsid w:val="00F06683"/>
    <w:rsid w:val="00F066E8"/>
    <w:rsid w:val="00F069A1"/>
    <w:rsid w:val="00F069D3"/>
    <w:rsid w:val="00F06D1A"/>
    <w:rsid w:val="00F06D61"/>
    <w:rsid w:val="00F06E57"/>
    <w:rsid w:val="00F07039"/>
    <w:rsid w:val="00F0715A"/>
    <w:rsid w:val="00F072E6"/>
    <w:rsid w:val="00F07360"/>
    <w:rsid w:val="00F0779B"/>
    <w:rsid w:val="00F077CC"/>
    <w:rsid w:val="00F07ADA"/>
    <w:rsid w:val="00F07B01"/>
    <w:rsid w:val="00F101E3"/>
    <w:rsid w:val="00F102DA"/>
    <w:rsid w:val="00F103A1"/>
    <w:rsid w:val="00F104D7"/>
    <w:rsid w:val="00F10862"/>
    <w:rsid w:val="00F108A8"/>
    <w:rsid w:val="00F1094B"/>
    <w:rsid w:val="00F10CC5"/>
    <w:rsid w:val="00F10EC8"/>
    <w:rsid w:val="00F11075"/>
    <w:rsid w:val="00F11267"/>
    <w:rsid w:val="00F1132D"/>
    <w:rsid w:val="00F114B4"/>
    <w:rsid w:val="00F11518"/>
    <w:rsid w:val="00F115D4"/>
    <w:rsid w:val="00F11B50"/>
    <w:rsid w:val="00F11BA2"/>
    <w:rsid w:val="00F11D47"/>
    <w:rsid w:val="00F11D85"/>
    <w:rsid w:val="00F11E78"/>
    <w:rsid w:val="00F11EF0"/>
    <w:rsid w:val="00F11F5B"/>
    <w:rsid w:val="00F1203B"/>
    <w:rsid w:val="00F12770"/>
    <w:rsid w:val="00F1286F"/>
    <w:rsid w:val="00F129DD"/>
    <w:rsid w:val="00F12A65"/>
    <w:rsid w:val="00F12FB9"/>
    <w:rsid w:val="00F13587"/>
    <w:rsid w:val="00F13737"/>
    <w:rsid w:val="00F137A8"/>
    <w:rsid w:val="00F13878"/>
    <w:rsid w:val="00F13BDA"/>
    <w:rsid w:val="00F13C56"/>
    <w:rsid w:val="00F1404C"/>
    <w:rsid w:val="00F14098"/>
    <w:rsid w:val="00F14132"/>
    <w:rsid w:val="00F142A9"/>
    <w:rsid w:val="00F14404"/>
    <w:rsid w:val="00F14951"/>
    <w:rsid w:val="00F14AAD"/>
    <w:rsid w:val="00F14B43"/>
    <w:rsid w:val="00F1500A"/>
    <w:rsid w:val="00F15552"/>
    <w:rsid w:val="00F156F8"/>
    <w:rsid w:val="00F15EC7"/>
    <w:rsid w:val="00F15F29"/>
    <w:rsid w:val="00F16456"/>
    <w:rsid w:val="00F1676E"/>
    <w:rsid w:val="00F16984"/>
    <w:rsid w:val="00F16B32"/>
    <w:rsid w:val="00F16BDE"/>
    <w:rsid w:val="00F16C57"/>
    <w:rsid w:val="00F16E10"/>
    <w:rsid w:val="00F17208"/>
    <w:rsid w:val="00F17244"/>
    <w:rsid w:val="00F17275"/>
    <w:rsid w:val="00F173A0"/>
    <w:rsid w:val="00F176A4"/>
    <w:rsid w:val="00F1791D"/>
    <w:rsid w:val="00F17934"/>
    <w:rsid w:val="00F179B0"/>
    <w:rsid w:val="00F17AB5"/>
    <w:rsid w:val="00F17C01"/>
    <w:rsid w:val="00F17DEB"/>
    <w:rsid w:val="00F17E04"/>
    <w:rsid w:val="00F17E19"/>
    <w:rsid w:val="00F17EFF"/>
    <w:rsid w:val="00F17FFC"/>
    <w:rsid w:val="00F20226"/>
    <w:rsid w:val="00F20640"/>
    <w:rsid w:val="00F208C2"/>
    <w:rsid w:val="00F209E0"/>
    <w:rsid w:val="00F20A26"/>
    <w:rsid w:val="00F20C79"/>
    <w:rsid w:val="00F20E6C"/>
    <w:rsid w:val="00F2108C"/>
    <w:rsid w:val="00F212F1"/>
    <w:rsid w:val="00F2154F"/>
    <w:rsid w:val="00F2165A"/>
    <w:rsid w:val="00F21AA7"/>
    <w:rsid w:val="00F21B43"/>
    <w:rsid w:val="00F21E57"/>
    <w:rsid w:val="00F21E5A"/>
    <w:rsid w:val="00F223E8"/>
    <w:rsid w:val="00F22579"/>
    <w:rsid w:val="00F22692"/>
    <w:rsid w:val="00F22AD1"/>
    <w:rsid w:val="00F22D25"/>
    <w:rsid w:val="00F22D61"/>
    <w:rsid w:val="00F22D87"/>
    <w:rsid w:val="00F22EAA"/>
    <w:rsid w:val="00F22EF7"/>
    <w:rsid w:val="00F22F53"/>
    <w:rsid w:val="00F23170"/>
    <w:rsid w:val="00F231B3"/>
    <w:rsid w:val="00F23386"/>
    <w:rsid w:val="00F2343B"/>
    <w:rsid w:val="00F23497"/>
    <w:rsid w:val="00F23585"/>
    <w:rsid w:val="00F2363F"/>
    <w:rsid w:val="00F23B8C"/>
    <w:rsid w:val="00F23B9E"/>
    <w:rsid w:val="00F23F25"/>
    <w:rsid w:val="00F24261"/>
    <w:rsid w:val="00F2454B"/>
    <w:rsid w:val="00F24629"/>
    <w:rsid w:val="00F24713"/>
    <w:rsid w:val="00F24AEF"/>
    <w:rsid w:val="00F24B3F"/>
    <w:rsid w:val="00F24FF4"/>
    <w:rsid w:val="00F25219"/>
    <w:rsid w:val="00F2524C"/>
    <w:rsid w:val="00F254DB"/>
    <w:rsid w:val="00F255F8"/>
    <w:rsid w:val="00F2594D"/>
    <w:rsid w:val="00F25A3F"/>
    <w:rsid w:val="00F25AA7"/>
    <w:rsid w:val="00F25B04"/>
    <w:rsid w:val="00F25D67"/>
    <w:rsid w:val="00F25EE0"/>
    <w:rsid w:val="00F2612F"/>
    <w:rsid w:val="00F261D7"/>
    <w:rsid w:val="00F262A4"/>
    <w:rsid w:val="00F263B8"/>
    <w:rsid w:val="00F26B0F"/>
    <w:rsid w:val="00F26C08"/>
    <w:rsid w:val="00F26F88"/>
    <w:rsid w:val="00F2770C"/>
    <w:rsid w:val="00F27747"/>
    <w:rsid w:val="00F27C96"/>
    <w:rsid w:val="00F27F77"/>
    <w:rsid w:val="00F30420"/>
    <w:rsid w:val="00F3042B"/>
    <w:rsid w:val="00F304DF"/>
    <w:rsid w:val="00F3074F"/>
    <w:rsid w:val="00F30B86"/>
    <w:rsid w:val="00F30D34"/>
    <w:rsid w:val="00F30D5B"/>
    <w:rsid w:val="00F30E23"/>
    <w:rsid w:val="00F30E2D"/>
    <w:rsid w:val="00F30E92"/>
    <w:rsid w:val="00F3151A"/>
    <w:rsid w:val="00F3151F"/>
    <w:rsid w:val="00F31709"/>
    <w:rsid w:val="00F31914"/>
    <w:rsid w:val="00F31ABC"/>
    <w:rsid w:val="00F31B3E"/>
    <w:rsid w:val="00F31B4D"/>
    <w:rsid w:val="00F3212E"/>
    <w:rsid w:val="00F321A2"/>
    <w:rsid w:val="00F32445"/>
    <w:rsid w:val="00F3245B"/>
    <w:rsid w:val="00F32BCB"/>
    <w:rsid w:val="00F32C22"/>
    <w:rsid w:val="00F32C6E"/>
    <w:rsid w:val="00F32D5C"/>
    <w:rsid w:val="00F3323B"/>
    <w:rsid w:val="00F33251"/>
    <w:rsid w:val="00F3346E"/>
    <w:rsid w:val="00F33703"/>
    <w:rsid w:val="00F33791"/>
    <w:rsid w:val="00F337AC"/>
    <w:rsid w:val="00F339BD"/>
    <w:rsid w:val="00F33DE7"/>
    <w:rsid w:val="00F33EE7"/>
    <w:rsid w:val="00F3400A"/>
    <w:rsid w:val="00F34064"/>
    <w:rsid w:val="00F34074"/>
    <w:rsid w:val="00F342EF"/>
    <w:rsid w:val="00F34507"/>
    <w:rsid w:val="00F34931"/>
    <w:rsid w:val="00F34937"/>
    <w:rsid w:val="00F349EB"/>
    <w:rsid w:val="00F34BBD"/>
    <w:rsid w:val="00F34DA5"/>
    <w:rsid w:val="00F34F3B"/>
    <w:rsid w:val="00F351C8"/>
    <w:rsid w:val="00F3525C"/>
    <w:rsid w:val="00F353A5"/>
    <w:rsid w:val="00F3548F"/>
    <w:rsid w:val="00F3572C"/>
    <w:rsid w:val="00F3592C"/>
    <w:rsid w:val="00F3596C"/>
    <w:rsid w:val="00F35B6E"/>
    <w:rsid w:val="00F35D71"/>
    <w:rsid w:val="00F36146"/>
    <w:rsid w:val="00F361F4"/>
    <w:rsid w:val="00F365B5"/>
    <w:rsid w:val="00F3676C"/>
    <w:rsid w:val="00F368E2"/>
    <w:rsid w:val="00F36BE7"/>
    <w:rsid w:val="00F36C1C"/>
    <w:rsid w:val="00F36D74"/>
    <w:rsid w:val="00F36FE2"/>
    <w:rsid w:val="00F37065"/>
    <w:rsid w:val="00F37239"/>
    <w:rsid w:val="00F3769A"/>
    <w:rsid w:val="00F376A3"/>
    <w:rsid w:val="00F37903"/>
    <w:rsid w:val="00F37AED"/>
    <w:rsid w:val="00F37B30"/>
    <w:rsid w:val="00F37E1A"/>
    <w:rsid w:val="00F400A7"/>
    <w:rsid w:val="00F402E2"/>
    <w:rsid w:val="00F404D8"/>
    <w:rsid w:val="00F4068F"/>
    <w:rsid w:val="00F407F6"/>
    <w:rsid w:val="00F409DF"/>
    <w:rsid w:val="00F409E1"/>
    <w:rsid w:val="00F40DDA"/>
    <w:rsid w:val="00F40E29"/>
    <w:rsid w:val="00F40F12"/>
    <w:rsid w:val="00F41145"/>
    <w:rsid w:val="00F4143F"/>
    <w:rsid w:val="00F41458"/>
    <w:rsid w:val="00F41573"/>
    <w:rsid w:val="00F415E8"/>
    <w:rsid w:val="00F415FC"/>
    <w:rsid w:val="00F4167D"/>
    <w:rsid w:val="00F417E2"/>
    <w:rsid w:val="00F418BA"/>
    <w:rsid w:val="00F41A64"/>
    <w:rsid w:val="00F41B7B"/>
    <w:rsid w:val="00F4205E"/>
    <w:rsid w:val="00F420B2"/>
    <w:rsid w:val="00F4215D"/>
    <w:rsid w:val="00F427A6"/>
    <w:rsid w:val="00F428DB"/>
    <w:rsid w:val="00F4297E"/>
    <w:rsid w:val="00F42A62"/>
    <w:rsid w:val="00F42C44"/>
    <w:rsid w:val="00F42D19"/>
    <w:rsid w:val="00F430AB"/>
    <w:rsid w:val="00F43437"/>
    <w:rsid w:val="00F4381B"/>
    <w:rsid w:val="00F439E1"/>
    <w:rsid w:val="00F439F9"/>
    <w:rsid w:val="00F43B8F"/>
    <w:rsid w:val="00F43E32"/>
    <w:rsid w:val="00F43E95"/>
    <w:rsid w:val="00F44273"/>
    <w:rsid w:val="00F444F9"/>
    <w:rsid w:val="00F44523"/>
    <w:rsid w:val="00F44A1F"/>
    <w:rsid w:val="00F44A8A"/>
    <w:rsid w:val="00F44B2F"/>
    <w:rsid w:val="00F44C95"/>
    <w:rsid w:val="00F44CB0"/>
    <w:rsid w:val="00F44D67"/>
    <w:rsid w:val="00F450E5"/>
    <w:rsid w:val="00F4515C"/>
    <w:rsid w:val="00F451CD"/>
    <w:rsid w:val="00F45235"/>
    <w:rsid w:val="00F456EE"/>
    <w:rsid w:val="00F45734"/>
    <w:rsid w:val="00F4573E"/>
    <w:rsid w:val="00F4591B"/>
    <w:rsid w:val="00F4598A"/>
    <w:rsid w:val="00F45C5D"/>
    <w:rsid w:val="00F45FBD"/>
    <w:rsid w:val="00F45FCC"/>
    <w:rsid w:val="00F46041"/>
    <w:rsid w:val="00F46285"/>
    <w:rsid w:val="00F463C5"/>
    <w:rsid w:val="00F46418"/>
    <w:rsid w:val="00F4642B"/>
    <w:rsid w:val="00F46880"/>
    <w:rsid w:val="00F468F1"/>
    <w:rsid w:val="00F46CC6"/>
    <w:rsid w:val="00F46E47"/>
    <w:rsid w:val="00F47201"/>
    <w:rsid w:val="00F47423"/>
    <w:rsid w:val="00F474F6"/>
    <w:rsid w:val="00F47864"/>
    <w:rsid w:val="00F47B0B"/>
    <w:rsid w:val="00F47FDE"/>
    <w:rsid w:val="00F5010C"/>
    <w:rsid w:val="00F508B8"/>
    <w:rsid w:val="00F50A4B"/>
    <w:rsid w:val="00F50AF7"/>
    <w:rsid w:val="00F50B7C"/>
    <w:rsid w:val="00F50CB8"/>
    <w:rsid w:val="00F50CFF"/>
    <w:rsid w:val="00F50FA1"/>
    <w:rsid w:val="00F50FF0"/>
    <w:rsid w:val="00F510F1"/>
    <w:rsid w:val="00F511AF"/>
    <w:rsid w:val="00F51429"/>
    <w:rsid w:val="00F51443"/>
    <w:rsid w:val="00F515E2"/>
    <w:rsid w:val="00F5178A"/>
    <w:rsid w:val="00F51A44"/>
    <w:rsid w:val="00F51C86"/>
    <w:rsid w:val="00F51CCC"/>
    <w:rsid w:val="00F51D33"/>
    <w:rsid w:val="00F51D96"/>
    <w:rsid w:val="00F51E5E"/>
    <w:rsid w:val="00F51FF2"/>
    <w:rsid w:val="00F5213B"/>
    <w:rsid w:val="00F52793"/>
    <w:rsid w:val="00F52CFE"/>
    <w:rsid w:val="00F5304C"/>
    <w:rsid w:val="00F53052"/>
    <w:rsid w:val="00F53090"/>
    <w:rsid w:val="00F53166"/>
    <w:rsid w:val="00F536E2"/>
    <w:rsid w:val="00F53924"/>
    <w:rsid w:val="00F539EF"/>
    <w:rsid w:val="00F53AF0"/>
    <w:rsid w:val="00F53CBC"/>
    <w:rsid w:val="00F540C3"/>
    <w:rsid w:val="00F542B5"/>
    <w:rsid w:val="00F54420"/>
    <w:rsid w:val="00F5476E"/>
    <w:rsid w:val="00F547E2"/>
    <w:rsid w:val="00F5483F"/>
    <w:rsid w:val="00F5485F"/>
    <w:rsid w:val="00F548D2"/>
    <w:rsid w:val="00F54B7F"/>
    <w:rsid w:val="00F54CA1"/>
    <w:rsid w:val="00F54F76"/>
    <w:rsid w:val="00F55040"/>
    <w:rsid w:val="00F55253"/>
    <w:rsid w:val="00F552B2"/>
    <w:rsid w:val="00F55695"/>
    <w:rsid w:val="00F5587A"/>
    <w:rsid w:val="00F558BA"/>
    <w:rsid w:val="00F55958"/>
    <w:rsid w:val="00F55C5B"/>
    <w:rsid w:val="00F55CA8"/>
    <w:rsid w:val="00F55E02"/>
    <w:rsid w:val="00F55E82"/>
    <w:rsid w:val="00F5610F"/>
    <w:rsid w:val="00F56352"/>
    <w:rsid w:val="00F564EB"/>
    <w:rsid w:val="00F5697D"/>
    <w:rsid w:val="00F56A09"/>
    <w:rsid w:val="00F56D31"/>
    <w:rsid w:val="00F56F02"/>
    <w:rsid w:val="00F56F6C"/>
    <w:rsid w:val="00F5734E"/>
    <w:rsid w:val="00F577BB"/>
    <w:rsid w:val="00F5789A"/>
    <w:rsid w:val="00F57B49"/>
    <w:rsid w:val="00F57C45"/>
    <w:rsid w:val="00F60084"/>
    <w:rsid w:val="00F60247"/>
    <w:rsid w:val="00F6056E"/>
    <w:rsid w:val="00F606B6"/>
    <w:rsid w:val="00F60963"/>
    <w:rsid w:val="00F60B86"/>
    <w:rsid w:val="00F60FDA"/>
    <w:rsid w:val="00F61249"/>
    <w:rsid w:val="00F61644"/>
    <w:rsid w:val="00F61A47"/>
    <w:rsid w:val="00F61D72"/>
    <w:rsid w:val="00F61DD9"/>
    <w:rsid w:val="00F61FDA"/>
    <w:rsid w:val="00F621EC"/>
    <w:rsid w:val="00F62642"/>
    <w:rsid w:val="00F62B31"/>
    <w:rsid w:val="00F62E99"/>
    <w:rsid w:val="00F62FEE"/>
    <w:rsid w:val="00F63061"/>
    <w:rsid w:val="00F630A5"/>
    <w:rsid w:val="00F6319A"/>
    <w:rsid w:val="00F637BD"/>
    <w:rsid w:val="00F63820"/>
    <w:rsid w:val="00F63A07"/>
    <w:rsid w:val="00F644E6"/>
    <w:rsid w:val="00F64641"/>
    <w:rsid w:val="00F646A0"/>
    <w:rsid w:val="00F6509A"/>
    <w:rsid w:val="00F65362"/>
    <w:rsid w:val="00F653EC"/>
    <w:rsid w:val="00F655FB"/>
    <w:rsid w:val="00F656D1"/>
    <w:rsid w:val="00F65959"/>
    <w:rsid w:val="00F65985"/>
    <w:rsid w:val="00F659A8"/>
    <w:rsid w:val="00F65A3D"/>
    <w:rsid w:val="00F65A3F"/>
    <w:rsid w:val="00F65ACA"/>
    <w:rsid w:val="00F65B1B"/>
    <w:rsid w:val="00F66210"/>
    <w:rsid w:val="00F662DB"/>
    <w:rsid w:val="00F6663E"/>
    <w:rsid w:val="00F66B65"/>
    <w:rsid w:val="00F67429"/>
    <w:rsid w:val="00F674D7"/>
    <w:rsid w:val="00F6762E"/>
    <w:rsid w:val="00F6766D"/>
    <w:rsid w:val="00F677BA"/>
    <w:rsid w:val="00F67A6E"/>
    <w:rsid w:val="00F67BD4"/>
    <w:rsid w:val="00F67E36"/>
    <w:rsid w:val="00F67FD4"/>
    <w:rsid w:val="00F703CB"/>
    <w:rsid w:val="00F70B87"/>
    <w:rsid w:val="00F70DA9"/>
    <w:rsid w:val="00F70DFE"/>
    <w:rsid w:val="00F71227"/>
    <w:rsid w:val="00F713CB"/>
    <w:rsid w:val="00F71794"/>
    <w:rsid w:val="00F71B58"/>
    <w:rsid w:val="00F71B7A"/>
    <w:rsid w:val="00F71B9B"/>
    <w:rsid w:val="00F72280"/>
    <w:rsid w:val="00F7248E"/>
    <w:rsid w:val="00F7256E"/>
    <w:rsid w:val="00F72689"/>
    <w:rsid w:val="00F726F3"/>
    <w:rsid w:val="00F7293C"/>
    <w:rsid w:val="00F730A1"/>
    <w:rsid w:val="00F73553"/>
    <w:rsid w:val="00F735AF"/>
    <w:rsid w:val="00F737DF"/>
    <w:rsid w:val="00F738D8"/>
    <w:rsid w:val="00F73989"/>
    <w:rsid w:val="00F739E5"/>
    <w:rsid w:val="00F73B2B"/>
    <w:rsid w:val="00F7400C"/>
    <w:rsid w:val="00F74093"/>
    <w:rsid w:val="00F74195"/>
    <w:rsid w:val="00F742BD"/>
    <w:rsid w:val="00F743F1"/>
    <w:rsid w:val="00F744B0"/>
    <w:rsid w:val="00F74784"/>
    <w:rsid w:val="00F749B7"/>
    <w:rsid w:val="00F74EBA"/>
    <w:rsid w:val="00F7505A"/>
    <w:rsid w:val="00F75070"/>
    <w:rsid w:val="00F75510"/>
    <w:rsid w:val="00F7557D"/>
    <w:rsid w:val="00F75818"/>
    <w:rsid w:val="00F75990"/>
    <w:rsid w:val="00F75A61"/>
    <w:rsid w:val="00F75ACA"/>
    <w:rsid w:val="00F75ADB"/>
    <w:rsid w:val="00F75C0F"/>
    <w:rsid w:val="00F75EE8"/>
    <w:rsid w:val="00F75F36"/>
    <w:rsid w:val="00F764C2"/>
    <w:rsid w:val="00F7663B"/>
    <w:rsid w:val="00F76A1B"/>
    <w:rsid w:val="00F76AAA"/>
    <w:rsid w:val="00F76E91"/>
    <w:rsid w:val="00F7716E"/>
    <w:rsid w:val="00F7719F"/>
    <w:rsid w:val="00F77223"/>
    <w:rsid w:val="00F77348"/>
    <w:rsid w:val="00F7768C"/>
    <w:rsid w:val="00F77E1E"/>
    <w:rsid w:val="00F80043"/>
    <w:rsid w:val="00F80137"/>
    <w:rsid w:val="00F803EC"/>
    <w:rsid w:val="00F80624"/>
    <w:rsid w:val="00F8065F"/>
    <w:rsid w:val="00F8093D"/>
    <w:rsid w:val="00F80AE5"/>
    <w:rsid w:val="00F80B0D"/>
    <w:rsid w:val="00F80D5E"/>
    <w:rsid w:val="00F80E4E"/>
    <w:rsid w:val="00F80E99"/>
    <w:rsid w:val="00F80E9D"/>
    <w:rsid w:val="00F81070"/>
    <w:rsid w:val="00F8134B"/>
    <w:rsid w:val="00F813F2"/>
    <w:rsid w:val="00F81627"/>
    <w:rsid w:val="00F8169F"/>
    <w:rsid w:val="00F8175B"/>
    <w:rsid w:val="00F817AE"/>
    <w:rsid w:val="00F81930"/>
    <w:rsid w:val="00F81B46"/>
    <w:rsid w:val="00F81B50"/>
    <w:rsid w:val="00F81C4B"/>
    <w:rsid w:val="00F81CD0"/>
    <w:rsid w:val="00F81D0A"/>
    <w:rsid w:val="00F81F90"/>
    <w:rsid w:val="00F81FA3"/>
    <w:rsid w:val="00F8201F"/>
    <w:rsid w:val="00F820DA"/>
    <w:rsid w:val="00F823EC"/>
    <w:rsid w:val="00F823F7"/>
    <w:rsid w:val="00F82777"/>
    <w:rsid w:val="00F82BE1"/>
    <w:rsid w:val="00F82C16"/>
    <w:rsid w:val="00F82DFD"/>
    <w:rsid w:val="00F83653"/>
    <w:rsid w:val="00F836ED"/>
    <w:rsid w:val="00F8381D"/>
    <w:rsid w:val="00F83C8F"/>
    <w:rsid w:val="00F84070"/>
    <w:rsid w:val="00F840CD"/>
    <w:rsid w:val="00F848DF"/>
    <w:rsid w:val="00F84AA3"/>
    <w:rsid w:val="00F84ABD"/>
    <w:rsid w:val="00F84D40"/>
    <w:rsid w:val="00F84E0E"/>
    <w:rsid w:val="00F851F9"/>
    <w:rsid w:val="00F852F5"/>
    <w:rsid w:val="00F85465"/>
    <w:rsid w:val="00F85486"/>
    <w:rsid w:val="00F85581"/>
    <w:rsid w:val="00F85622"/>
    <w:rsid w:val="00F85AD1"/>
    <w:rsid w:val="00F85B5B"/>
    <w:rsid w:val="00F85DB4"/>
    <w:rsid w:val="00F85DCB"/>
    <w:rsid w:val="00F85F8D"/>
    <w:rsid w:val="00F863BB"/>
    <w:rsid w:val="00F8674D"/>
    <w:rsid w:val="00F86D4F"/>
    <w:rsid w:val="00F86F9D"/>
    <w:rsid w:val="00F87005"/>
    <w:rsid w:val="00F87394"/>
    <w:rsid w:val="00F878D9"/>
    <w:rsid w:val="00F87904"/>
    <w:rsid w:val="00F87A6C"/>
    <w:rsid w:val="00F87EF9"/>
    <w:rsid w:val="00F87F51"/>
    <w:rsid w:val="00F87F6B"/>
    <w:rsid w:val="00F90360"/>
    <w:rsid w:val="00F90383"/>
    <w:rsid w:val="00F90430"/>
    <w:rsid w:val="00F9046F"/>
    <w:rsid w:val="00F9061E"/>
    <w:rsid w:val="00F90642"/>
    <w:rsid w:val="00F90B05"/>
    <w:rsid w:val="00F90C91"/>
    <w:rsid w:val="00F90CF3"/>
    <w:rsid w:val="00F90E27"/>
    <w:rsid w:val="00F90F48"/>
    <w:rsid w:val="00F91016"/>
    <w:rsid w:val="00F91139"/>
    <w:rsid w:val="00F9141A"/>
    <w:rsid w:val="00F914EB"/>
    <w:rsid w:val="00F915B5"/>
    <w:rsid w:val="00F916DB"/>
    <w:rsid w:val="00F917EB"/>
    <w:rsid w:val="00F919F1"/>
    <w:rsid w:val="00F91D2A"/>
    <w:rsid w:val="00F91D9F"/>
    <w:rsid w:val="00F91DE5"/>
    <w:rsid w:val="00F91F5E"/>
    <w:rsid w:val="00F920AA"/>
    <w:rsid w:val="00F92187"/>
    <w:rsid w:val="00F92206"/>
    <w:rsid w:val="00F92251"/>
    <w:rsid w:val="00F92261"/>
    <w:rsid w:val="00F923DF"/>
    <w:rsid w:val="00F9244D"/>
    <w:rsid w:val="00F92943"/>
    <w:rsid w:val="00F92987"/>
    <w:rsid w:val="00F92B4B"/>
    <w:rsid w:val="00F92BF4"/>
    <w:rsid w:val="00F92CFF"/>
    <w:rsid w:val="00F92EB7"/>
    <w:rsid w:val="00F9312A"/>
    <w:rsid w:val="00F93275"/>
    <w:rsid w:val="00F937C4"/>
    <w:rsid w:val="00F93BE2"/>
    <w:rsid w:val="00F9401B"/>
    <w:rsid w:val="00F941C0"/>
    <w:rsid w:val="00F9444F"/>
    <w:rsid w:val="00F9462F"/>
    <w:rsid w:val="00F94657"/>
    <w:rsid w:val="00F946EC"/>
    <w:rsid w:val="00F9474C"/>
    <w:rsid w:val="00F94A8C"/>
    <w:rsid w:val="00F94E17"/>
    <w:rsid w:val="00F953AD"/>
    <w:rsid w:val="00F9546D"/>
    <w:rsid w:val="00F9595A"/>
    <w:rsid w:val="00F95977"/>
    <w:rsid w:val="00F95A3C"/>
    <w:rsid w:val="00F95A5A"/>
    <w:rsid w:val="00F95BEC"/>
    <w:rsid w:val="00F95E7E"/>
    <w:rsid w:val="00F96061"/>
    <w:rsid w:val="00F962FA"/>
    <w:rsid w:val="00F96375"/>
    <w:rsid w:val="00F96506"/>
    <w:rsid w:val="00F9663C"/>
    <w:rsid w:val="00F96A3E"/>
    <w:rsid w:val="00F96C02"/>
    <w:rsid w:val="00F96CAE"/>
    <w:rsid w:val="00F9703A"/>
    <w:rsid w:val="00F970FD"/>
    <w:rsid w:val="00F972D4"/>
    <w:rsid w:val="00F973CC"/>
    <w:rsid w:val="00F976B8"/>
    <w:rsid w:val="00F97E2F"/>
    <w:rsid w:val="00F97E32"/>
    <w:rsid w:val="00F97F15"/>
    <w:rsid w:val="00FA009B"/>
    <w:rsid w:val="00FA026D"/>
    <w:rsid w:val="00FA02D0"/>
    <w:rsid w:val="00FA0351"/>
    <w:rsid w:val="00FA04D7"/>
    <w:rsid w:val="00FA0CFE"/>
    <w:rsid w:val="00FA0E13"/>
    <w:rsid w:val="00FA12C3"/>
    <w:rsid w:val="00FA13AE"/>
    <w:rsid w:val="00FA1836"/>
    <w:rsid w:val="00FA1976"/>
    <w:rsid w:val="00FA1CAF"/>
    <w:rsid w:val="00FA1DFA"/>
    <w:rsid w:val="00FA224F"/>
    <w:rsid w:val="00FA22C8"/>
    <w:rsid w:val="00FA3092"/>
    <w:rsid w:val="00FA30FB"/>
    <w:rsid w:val="00FA3167"/>
    <w:rsid w:val="00FA3230"/>
    <w:rsid w:val="00FA3239"/>
    <w:rsid w:val="00FA323F"/>
    <w:rsid w:val="00FA3240"/>
    <w:rsid w:val="00FA3396"/>
    <w:rsid w:val="00FA350A"/>
    <w:rsid w:val="00FA3921"/>
    <w:rsid w:val="00FA44A3"/>
    <w:rsid w:val="00FA450D"/>
    <w:rsid w:val="00FA47A8"/>
    <w:rsid w:val="00FA47B7"/>
    <w:rsid w:val="00FA4A5C"/>
    <w:rsid w:val="00FA4B11"/>
    <w:rsid w:val="00FA4D31"/>
    <w:rsid w:val="00FA4DEB"/>
    <w:rsid w:val="00FA4E07"/>
    <w:rsid w:val="00FA4E3D"/>
    <w:rsid w:val="00FA5054"/>
    <w:rsid w:val="00FA551B"/>
    <w:rsid w:val="00FA5530"/>
    <w:rsid w:val="00FA5545"/>
    <w:rsid w:val="00FA59AB"/>
    <w:rsid w:val="00FA5C06"/>
    <w:rsid w:val="00FA5C21"/>
    <w:rsid w:val="00FA5E0A"/>
    <w:rsid w:val="00FA5E70"/>
    <w:rsid w:val="00FA5EDD"/>
    <w:rsid w:val="00FA6180"/>
    <w:rsid w:val="00FA6235"/>
    <w:rsid w:val="00FA6260"/>
    <w:rsid w:val="00FA628A"/>
    <w:rsid w:val="00FA647F"/>
    <w:rsid w:val="00FA6A5C"/>
    <w:rsid w:val="00FA6AFB"/>
    <w:rsid w:val="00FA6CD6"/>
    <w:rsid w:val="00FA6CD8"/>
    <w:rsid w:val="00FA70BA"/>
    <w:rsid w:val="00FA7248"/>
    <w:rsid w:val="00FA73A9"/>
    <w:rsid w:val="00FA748B"/>
    <w:rsid w:val="00FA76E2"/>
    <w:rsid w:val="00FA7965"/>
    <w:rsid w:val="00FA7FD6"/>
    <w:rsid w:val="00FB03D0"/>
    <w:rsid w:val="00FB0C51"/>
    <w:rsid w:val="00FB0D36"/>
    <w:rsid w:val="00FB0E67"/>
    <w:rsid w:val="00FB0EFA"/>
    <w:rsid w:val="00FB1031"/>
    <w:rsid w:val="00FB109D"/>
    <w:rsid w:val="00FB116E"/>
    <w:rsid w:val="00FB1232"/>
    <w:rsid w:val="00FB14B1"/>
    <w:rsid w:val="00FB14D9"/>
    <w:rsid w:val="00FB19B8"/>
    <w:rsid w:val="00FB1B0E"/>
    <w:rsid w:val="00FB1B1B"/>
    <w:rsid w:val="00FB1E1B"/>
    <w:rsid w:val="00FB211A"/>
    <w:rsid w:val="00FB2216"/>
    <w:rsid w:val="00FB223D"/>
    <w:rsid w:val="00FB22FF"/>
    <w:rsid w:val="00FB2436"/>
    <w:rsid w:val="00FB281A"/>
    <w:rsid w:val="00FB2BAA"/>
    <w:rsid w:val="00FB327A"/>
    <w:rsid w:val="00FB3371"/>
    <w:rsid w:val="00FB33C5"/>
    <w:rsid w:val="00FB340F"/>
    <w:rsid w:val="00FB3589"/>
    <w:rsid w:val="00FB35BE"/>
    <w:rsid w:val="00FB362D"/>
    <w:rsid w:val="00FB3650"/>
    <w:rsid w:val="00FB36CD"/>
    <w:rsid w:val="00FB37A1"/>
    <w:rsid w:val="00FB3BC1"/>
    <w:rsid w:val="00FB3CE6"/>
    <w:rsid w:val="00FB3DF2"/>
    <w:rsid w:val="00FB3F8A"/>
    <w:rsid w:val="00FB4519"/>
    <w:rsid w:val="00FB45B9"/>
    <w:rsid w:val="00FB49F7"/>
    <w:rsid w:val="00FB4CC6"/>
    <w:rsid w:val="00FB4FBA"/>
    <w:rsid w:val="00FB50B5"/>
    <w:rsid w:val="00FB51B8"/>
    <w:rsid w:val="00FB53D1"/>
    <w:rsid w:val="00FB5453"/>
    <w:rsid w:val="00FB56A3"/>
    <w:rsid w:val="00FB5728"/>
    <w:rsid w:val="00FB5FB7"/>
    <w:rsid w:val="00FB61B0"/>
    <w:rsid w:val="00FB662F"/>
    <w:rsid w:val="00FB69C1"/>
    <w:rsid w:val="00FB6BC8"/>
    <w:rsid w:val="00FB6C09"/>
    <w:rsid w:val="00FB7515"/>
    <w:rsid w:val="00FB78CA"/>
    <w:rsid w:val="00FB79D9"/>
    <w:rsid w:val="00FB7B62"/>
    <w:rsid w:val="00FB7E85"/>
    <w:rsid w:val="00FC07B7"/>
    <w:rsid w:val="00FC07F4"/>
    <w:rsid w:val="00FC0823"/>
    <w:rsid w:val="00FC0903"/>
    <w:rsid w:val="00FC0C97"/>
    <w:rsid w:val="00FC0FA6"/>
    <w:rsid w:val="00FC15A1"/>
    <w:rsid w:val="00FC1640"/>
    <w:rsid w:val="00FC18AE"/>
    <w:rsid w:val="00FC1AD8"/>
    <w:rsid w:val="00FC1AD9"/>
    <w:rsid w:val="00FC1CA7"/>
    <w:rsid w:val="00FC23F4"/>
    <w:rsid w:val="00FC2547"/>
    <w:rsid w:val="00FC2685"/>
    <w:rsid w:val="00FC26FD"/>
    <w:rsid w:val="00FC2AFC"/>
    <w:rsid w:val="00FC2C22"/>
    <w:rsid w:val="00FC2D11"/>
    <w:rsid w:val="00FC2D35"/>
    <w:rsid w:val="00FC2D57"/>
    <w:rsid w:val="00FC2E73"/>
    <w:rsid w:val="00FC2FEC"/>
    <w:rsid w:val="00FC305C"/>
    <w:rsid w:val="00FC305D"/>
    <w:rsid w:val="00FC31AA"/>
    <w:rsid w:val="00FC350F"/>
    <w:rsid w:val="00FC3788"/>
    <w:rsid w:val="00FC3A4C"/>
    <w:rsid w:val="00FC3A53"/>
    <w:rsid w:val="00FC49C7"/>
    <w:rsid w:val="00FC4AF6"/>
    <w:rsid w:val="00FC4B86"/>
    <w:rsid w:val="00FC4BCD"/>
    <w:rsid w:val="00FC4C90"/>
    <w:rsid w:val="00FC4E64"/>
    <w:rsid w:val="00FC50A8"/>
    <w:rsid w:val="00FC535B"/>
    <w:rsid w:val="00FC554A"/>
    <w:rsid w:val="00FC5614"/>
    <w:rsid w:val="00FC56DF"/>
    <w:rsid w:val="00FC589C"/>
    <w:rsid w:val="00FC589F"/>
    <w:rsid w:val="00FC59FD"/>
    <w:rsid w:val="00FC5DC1"/>
    <w:rsid w:val="00FC5DCC"/>
    <w:rsid w:val="00FC62D2"/>
    <w:rsid w:val="00FC6782"/>
    <w:rsid w:val="00FC67E3"/>
    <w:rsid w:val="00FC6A0A"/>
    <w:rsid w:val="00FC6BEF"/>
    <w:rsid w:val="00FC6F27"/>
    <w:rsid w:val="00FC716D"/>
    <w:rsid w:val="00FC75FF"/>
    <w:rsid w:val="00FC762B"/>
    <w:rsid w:val="00FC76F1"/>
    <w:rsid w:val="00FC7A8E"/>
    <w:rsid w:val="00FC7DEA"/>
    <w:rsid w:val="00FC7E2D"/>
    <w:rsid w:val="00FC7F5B"/>
    <w:rsid w:val="00FD0380"/>
    <w:rsid w:val="00FD03C1"/>
    <w:rsid w:val="00FD03F8"/>
    <w:rsid w:val="00FD0413"/>
    <w:rsid w:val="00FD04EC"/>
    <w:rsid w:val="00FD05CD"/>
    <w:rsid w:val="00FD075C"/>
    <w:rsid w:val="00FD078A"/>
    <w:rsid w:val="00FD08E2"/>
    <w:rsid w:val="00FD1239"/>
    <w:rsid w:val="00FD12B8"/>
    <w:rsid w:val="00FD1325"/>
    <w:rsid w:val="00FD1368"/>
    <w:rsid w:val="00FD1504"/>
    <w:rsid w:val="00FD1515"/>
    <w:rsid w:val="00FD15E1"/>
    <w:rsid w:val="00FD170F"/>
    <w:rsid w:val="00FD1AFF"/>
    <w:rsid w:val="00FD1CA7"/>
    <w:rsid w:val="00FD1ECD"/>
    <w:rsid w:val="00FD1ED5"/>
    <w:rsid w:val="00FD1F51"/>
    <w:rsid w:val="00FD2147"/>
    <w:rsid w:val="00FD2277"/>
    <w:rsid w:val="00FD24C5"/>
    <w:rsid w:val="00FD25CB"/>
    <w:rsid w:val="00FD2B46"/>
    <w:rsid w:val="00FD2DE6"/>
    <w:rsid w:val="00FD3644"/>
    <w:rsid w:val="00FD3734"/>
    <w:rsid w:val="00FD3767"/>
    <w:rsid w:val="00FD384D"/>
    <w:rsid w:val="00FD3906"/>
    <w:rsid w:val="00FD3917"/>
    <w:rsid w:val="00FD39A9"/>
    <w:rsid w:val="00FD3D35"/>
    <w:rsid w:val="00FD3F4E"/>
    <w:rsid w:val="00FD4C25"/>
    <w:rsid w:val="00FD4E96"/>
    <w:rsid w:val="00FD548B"/>
    <w:rsid w:val="00FD5608"/>
    <w:rsid w:val="00FD567A"/>
    <w:rsid w:val="00FD56FB"/>
    <w:rsid w:val="00FD58AB"/>
    <w:rsid w:val="00FD5B4B"/>
    <w:rsid w:val="00FD600A"/>
    <w:rsid w:val="00FD6134"/>
    <w:rsid w:val="00FD62D4"/>
    <w:rsid w:val="00FD6525"/>
    <w:rsid w:val="00FD668B"/>
    <w:rsid w:val="00FD670D"/>
    <w:rsid w:val="00FD6BF1"/>
    <w:rsid w:val="00FD6F31"/>
    <w:rsid w:val="00FD7024"/>
    <w:rsid w:val="00FD7150"/>
    <w:rsid w:val="00FD7369"/>
    <w:rsid w:val="00FD73F9"/>
    <w:rsid w:val="00FD74FA"/>
    <w:rsid w:val="00FD7836"/>
    <w:rsid w:val="00FD792F"/>
    <w:rsid w:val="00FD7AD2"/>
    <w:rsid w:val="00FD7BE2"/>
    <w:rsid w:val="00FD7C53"/>
    <w:rsid w:val="00FD7E0F"/>
    <w:rsid w:val="00FD7F57"/>
    <w:rsid w:val="00FE0024"/>
    <w:rsid w:val="00FE044C"/>
    <w:rsid w:val="00FE0673"/>
    <w:rsid w:val="00FE073F"/>
    <w:rsid w:val="00FE08CE"/>
    <w:rsid w:val="00FE0AAC"/>
    <w:rsid w:val="00FE0DD8"/>
    <w:rsid w:val="00FE0F1C"/>
    <w:rsid w:val="00FE0FD7"/>
    <w:rsid w:val="00FE1652"/>
    <w:rsid w:val="00FE17BC"/>
    <w:rsid w:val="00FE19F0"/>
    <w:rsid w:val="00FE1AD2"/>
    <w:rsid w:val="00FE2207"/>
    <w:rsid w:val="00FE2285"/>
    <w:rsid w:val="00FE254D"/>
    <w:rsid w:val="00FE25AA"/>
    <w:rsid w:val="00FE26D9"/>
    <w:rsid w:val="00FE28AE"/>
    <w:rsid w:val="00FE29CE"/>
    <w:rsid w:val="00FE2E6B"/>
    <w:rsid w:val="00FE2F3B"/>
    <w:rsid w:val="00FE2F54"/>
    <w:rsid w:val="00FE31CF"/>
    <w:rsid w:val="00FE325E"/>
    <w:rsid w:val="00FE33E0"/>
    <w:rsid w:val="00FE3869"/>
    <w:rsid w:val="00FE38E8"/>
    <w:rsid w:val="00FE3963"/>
    <w:rsid w:val="00FE3A3D"/>
    <w:rsid w:val="00FE3BA4"/>
    <w:rsid w:val="00FE3C27"/>
    <w:rsid w:val="00FE3F08"/>
    <w:rsid w:val="00FE404B"/>
    <w:rsid w:val="00FE409C"/>
    <w:rsid w:val="00FE42B6"/>
    <w:rsid w:val="00FE431E"/>
    <w:rsid w:val="00FE43B4"/>
    <w:rsid w:val="00FE46B0"/>
    <w:rsid w:val="00FE475E"/>
    <w:rsid w:val="00FE4A14"/>
    <w:rsid w:val="00FE5298"/>
    <w:rsid w:val="00FE534B"/>
    <w:rsid w:val="00FE5581"/>
    <w:rsid w:val="00FE57C3"/>
    <w:rsid w:val="00FE58FC"/>
    <w:rsid w:val="00FE59B0"/>
    <w:rsid w:val="00FE5A1D"/>
    <w:rsid w:val="00FE5BA8"/>
    <w:rsid w:val="00FE5C53"/>
    <w:rsid w:val="00FE5DFB"/>
    <w:rsid w:val="00FE5FBD"/>
    <w:rsid w:val="00FE6327"/>
    <w:rsid w:val="00FE6440"/>
    <w:rsid w:val="00FE6698"/>
    <w:rsid w:val="00FE6959"/>
    <w:rsid w:val="00FE6B7A"/>
    <w:rsid w:val="00FE6BB6"/>
    <w:rsid w:val="00FE7033"/>
    <w:rsid w:val="00FE71CD"/>
    <w:rsid w:val="00FE71D9"/>
    <w:rsid w:val="00FE72DF"/>
    <w:rsid w:val="00FE7369"/>
    <w:rsid w:val="00FE755C"/>
    <w:rsid w:val="00FE776B"/>
    <w:rsid w:val="00FE7793"/>
    <w:rsid w:val="00FE7CDF"/>
    <w:rsid w:val="00FE7CEA"/>
    <w:rsid w:val="00FE7DB4"/>
    <w:rsid w:val="00FE7DFF"/>
    <w:rsid w:val="00FE7F23"/>
    <w:rsid w:val="00FF005A"/>
    <w:rsid w:val="00FF014B"/>
    <w:rsid w:val="00FF0830"/>
    <w:rsid w:val="00FF09D5"/>
    <w:rsid w:val="00FF0BB3"/>
    <w:rsid w:val="00FF0E43"/>
    <w:rsid w:val="00FF10E4"/>
    <w:rsid w:val="00FF1379"/>
    <w:rsid w:val="00FF13BC"/>
    <w:rsid w:val="00FF149F"/>
    <w:rsid w:val="00FF1595"/>
    <w:rsid w:val="00FF1658"/>
    <w:rsid w:val="00FF174C"/>
    <w:rsid w:val="00FF1A76"/>
    <w:rsid w:val="00FF1D7E"/>
    <w:rsid w:val="00FF1D85"/>
    <w:rsid w:val="00FF1F00"/>
    <w:rsid w:val="00FF1FC4"/>
    <w:rsid w:val="00FF201B"/>
    <w:rsid w:val="00FF2263"/>
    <w:rsid w:val="00FF25E0"/>
    <w:rsid w:val="00FF2B70"/>
    <w:rsid w:val="00FF2C41"/>
    <w:rsid w:val="00FF326B"/>
    <w:rsid w:val="00FF32F4"/>
    <w:rsid w:val="00FF34E6"/>
    <w:rsid w:val="00FF3591"/>
    <w:rsid w:val="00FF35AB"/>
    <w:rsid w:val="00FF3A97"/>
    <w:rsid w:val="00FF3EF9"/>
    <w:rsid w:val="00FF3F14"/>
    <w:rsid w:val="00FF3FDE"/>
    <w:rsid w:val="00FF41F1"/>
    <w:rsid w:val="00FF42D3"/>
    <w:rsid w:val="00FF45C1"/>
    <w:rsid w:val="00FF4852"/>
    <w:rsid w:val="00FF4B05"/>
    <w:rsid w:val="00FF502E"/>
    <w:rsid w:val="00FF5031"/>
    <w:rsid w:val="00FF50E7"/>
    <w:rsid w:val="00FF5170"/>
    <w:rsid w:val="00FF54B6"/>
    <w:rsid w:val="00FF563B"/>
    <w:rsid w:val="00FF5743"/>
    <w:rsid w:val="00FF5A97"/>
    <w:rsid w:val="00FF5F0D"/>
    <w:rsid w:val="00FF608C"/>
    <w:rsid w:val="00FF62CD"/>
    <w:rsid w:val="00FF62DC"/>
    <w:rsid w:val="00FF635E"/>
    <w:rsid w:val="00FF67FA"/>
    <w:rsid w:val="00FF681C"/>
    <w:rsid w:val="00FF6A30"/>
    <w:rsid w:val="00FF6B3C"/>
    <w:rsid w:val="00FF6D52"/>
    <w:rsid w:val="00FF6F72"/>
    <w:rsid w:val="00FF71A4"/>
    <w:rsid w:val="00FF7259"/>
    <w:rsid w:val="00FF7632"/>
    <w:rsid w:val="00FF76B3"/>
    <w:rsid w:val="00FF7731"/>
    <w:rsid w:val="00FF78CF"/>
    <w:rsid w:val="00FF7B62"/>
    <w:rsid w:val="00FF7C7A"/>
    <w:rsid w:val="02606175"/>
    <w:rsid w:val="0262F622"/>
    <w:rsid w:val="03A2C404"/>
    <w:rsid w:val="0822EF5E"/>
    <w:rsid w:val="0979BBA0"/>
    <w:rsid w:val="0B4270F6"/>
    <w:rsid w:val="0BCA214E"/>
    <w:rsid w:val="0BF6FD95"/>
    <w:rsid w:val="0C1F0E48"/>
    <w:rsid w:val="0CD3BF61"/>
    <w:rsid w:val="0D0676A7"/>
    <w:rsid w:val="0E075460"/>
    <w:rsid w:val="0FD14398"/>
    <w:rsid w:val="10625D2F"/>
    <w:rsid w:val="10C54231"/>
    <w:rsid w:val="149334D7"/>
    <w:rsid w:val="17AEC8CB"/>
    <w:rsid w:val="18A94580"/>
    <w:rsid w:val="1928611A"/>
    <w:rsid w:val="19EDA499"/>
    <w:rsid w:val="1C75EF1C"/>
    <w:rsid w:val="1E86B0E3"/>
    <w:rsid w:val="23C157EA"/>
    <w:rsid w:val="249A29F4"/>
    <w:rsid w:val="25FEC3B3"/>
    <w:rsid w:val="263BB1A5"/>
    <w:rsid w:val="26EDF01B"/>
    <w:rsid w:val="270A70F2"/>
    <w:rsid w:val="284E9D90"/>
    <w:rsid w:val="29CC0A64"/>
    <w:rsid w:val="2BF8F9B7"/>
    <w:rsid w:val="2C1512FC"/>
    <w:rsid w:val="2C53BE45"/>
    <w:rsid w:val="30C1178D"/>
    <w:rsid w:val="3166020E"/>
    <w:rsid w:val="31AABA15"/>
    <w:rsid w:val="33C8F4F7"/>
    <w:rsid w:val="34FC5E58"/>
    <w:rsid w:val="355CE01C"/>
    <w:rsid w:val="356BAA74"/>
    <w:rsid w:val="368E7AE2"/>
    <w:rsid w:val="3702A4A3"/>
    <w:rsid w:val="373AB609"/>
    <w:rsid w:val="387B6F95"/>
    <w:rsid w:val="39C705EE"/>
    <w:rsid w:val="3CCB7AB0"/>
    <w:rsid w:val="3CEBC183"/>
    <w:rsid w:val="421C5DB1"/>
    <w:rsid w:val="430AD299"/>
    <w:rsid w:val="469403D4"/>
    <w:rsid w:val="46951066"/>
    <w:rsid w:val="474C1553"/>
    <w:rsid w:val="486FE3E9"/>
    <w:rsid w:val="49DA9FE5"/>
    <w:rsid w:val="4DBD94CD"/>
    <w:rsid w:val="50F41163"/>
    <w:rsid w:val="529F694C"/>
    <w:rsid w:val="5359AC27"/>
    <w:rsid w:val="5362B2F2"/>
    <w:rsid w:val="5367543D"/>
    <w:rsid w:val="5407A778"/>
    <w:rsid w:val="56ED00D1"/>
    <w:rsid w:val="57004EE0"/>
    <w:rsid w:val="573098C8"/>
    <w:rsid w:val="57C59DA4"/>
    <w:rsid w:val="58F31B29"/>
    <w:rsid w:val="59B36C5D"/>
    <w:rsid w:val="5B6A2D2B"/>
    <w:rsid w:val="5BC2B46F"/>
    <w:rsid w:val="5D654976"/>
    <w:rsid w:val="5DFCCA89"/>
    <w:rsid w:val="5F1C3BF1"/>
    <w:rsid w:val="63F38514"/>
    <w:rsid w:val="656078EE"/>
    <w:rsid w:val="687D0C8A"/>
    <w:rsid w:val="6A5EDD92"/>
    <w:rsid w:val="6DA21B42"/>
    <w:rsid w:val="6F0A42AA"/>
    <w:rsid w:val="70A350D4"/>
    <w:rsid w:val="70A45741"/>
    <w:rsid w:val="7473AA38"/>
    <w:rsid w:val="757A74DE"/>
    <w:rsid w:val="7711AE94"/>
    <w:rsid w:val="77519E76"/>
    <w:rsid w:val="794027C7"/>
    <w:rsid w:val="7BA5A7B5"/>
    <w:rsid w:val="7CA4220B"/>
    <w:rsid w:val="7E0CDA31"/>
    <w:rsid w:val="7E2744AA"/>
    <w:rsid w:val="7FC347F5"/>
    <w:rsid w:val="7FC6FC84"/>
    <w:rsid w:val="7FD7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A7F4A4E9-308F-409C-90A6-4C3F90F3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562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0A72"/>
    <w:rPr>
      <w:rFonts w:ascii="Times New Roman" w:eastAsia="MS Mincho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654535"/>
    <w:rPr>
      <w:rFonts w:ascii="Times New Roman"/>
      <w:sz w:val="24"/>
      <w:szCs w:val="28"/>
    </w:rPr>
  </w:style>
  <w:style w:type="paragraph" w:styleId="TOC2">
    <w:name w:val="toc 2"/>
    <w:basedOn w:val="Normal"/>
    <w:next w:val="Normal"/>
    <w:semiHidden/>
    <w:rsid w:val="009D7DD6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9D7DD6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right="0" w:hanging="1134"/>
      <w:jc w:val="left"/>
      <w:textAlignment w:val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d7d4b-bd13-457a-9497-89b192b2c516">
      <Terms xmlns="http://schemas.microsoft.com/office/infopath/2007/PartnerControls"/>
    </lcf76f155ced4ddcb4097134ff3c332f>
    <TaxCatchAll xmlns="68ff7089-5e06-4dec-986a-34b96bbcc4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52961CC0EAE4FA16013F77E7D6EE7" ma:contentTypeVersion="10" ma:contentTypeDescription="Create a new document." ma:contentTypeScope="" ma:versionID="747c29bb2889550def18f2d5fadacc6e">
  <xsd:schema xmlns:xsd="http://www.w3.org/2001/XMLSchema" xmlns:xs="http://www.w3.org/2001/XMLSchema" xmlns:p="http://schemas.microsoft.com/office/2006/metadata/properties" xmlns:ns2="f9fd7d4b-bd13-457a-9497-89b192b2c516" xmlns:ns3="68ff7089-5e06-4dec-986a-34b96bbcc41e" targetNamespace="http://schemas.microsoft.com/office/2006/metadata/properties" ma:root="true" ma:fieldsID="d60d75d37da65b9aa652ea783499ba28" ns2:_="" ns3:_="">
    <xsd:import namespace="f9fd7d4b-bd13-457a-9497-89b192b2c516"/>
    <xsd:import namespace="68ff7089-5e06-4dec-986a-34b96bbcc4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d7d4b-bd13-457a-9497-89b192b2c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f7089-5e06-4dec-986a-34b96bbcc41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4a1a6e-8e52-43f9-a915-0c1f118ad907}" ma:internalName="TaxCatchAll" ma:showField="CatchAllData" ma:web="68ff7089-5e06-4dec-986a-34b96bbcc4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f9fd7d4b-bd13-457a-9497-89b192b2c516"/>
    <ds:schemaRef ds:uri="68ff7089-5e06-4dec-986a-34b96bbcc41e"/>
  </ds:schemaRefs>
</ds:datastoreItem>
</file>

<file path=customXml/itemProps2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2BA9-2FF8-4F18-BC54-E3197D773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d7d4b-bd13-457a-9497-89b192b2c516"/>
    <ds:schemaRef ds:uri="68ff7089-5e06-4dec-986a-34b96bbcc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E932A84C-F175-4554-BCD0-E569C016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PangmaoHelper.dot</Template>
  <TotalTime>1</TotalTime>
  <Pages>48</Pages>
  <Words>10214</Words>
  <Characters>44851</Characters>
  <Application>Microsoft Office Word</Application>
  <DocSecurity>4</DocSecurity>
  <Lines>373</Lines>
  <Paragraphs>109</Paragraphs>
  <ScaleCrop>false</ScaleCrop>
  <Company>Ernst &amp; Young</Company>
  <LinksUpToDate>false</LinksUpToDate>
  <CharactersWithSpaces>54956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Thanphirom Thungngoensiri</cp:lastModifiedBy>
  <cp:revision>2</cp:revision>
  <cp:lastPrinted>2025-05-13T17:27:00Z</cp:lastPrinted>
  <dcterms:created xsi:type="dcterms:W3CDTF">2025-05-13T11:30:00Z</dcterms:created>
  <dcterms:modified xsi:type="dcterms:W3CDTF">2025-05-13T11:30:00Z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0x0101003DF52961CC0EAE4FA16013F77E7D6EE7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GrammarlyDocumentId">
    <vt:lpwstr>860923410014ed2b525ab470ae178b7f026181cc8d1bd4f8c0a0ba29ca81a330</vt:lpwstr>
  </property>
</Properties>
</file>