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D2B8F" w14:textId="232DC550" w:rsidR="009A4112" w:rsidRPr="00C3335E" w:rsidRDefault="009A4112" w:rsidP="00C3335E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C3335E">
        <w:rPr>
          <w:rFonts w:asciiTheme="majorBidi" w:hAnsiTheme="majorBidi" w:cstheme="majorBidi"/>
          <w:sz w:val="52"/>
          <w:szCs w:val="52"/>
          <w:cs/>
        </w:rPr>
        <w:t>บริษัท เอ็กโซติค ฟู้ด จำกัด (มหาชน)</w:t>
      </w:r>
    </w:p>
    <w:p w14:paraId="56ACF8C5" w14:textId="77777777" w:rsidR="009F42D8" w:rsidRPr="00C3335E" w:rsidRDefault="009F42D8" w:rsidP="00C3335E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40"/>
          <w:szCs w:val="40"/>
        </w:rPr>
      </w:pPr>
    </w:p>
    <w:p w14:paraId="7546DC14" w14:textId="77777777" w:rsidR="008B5DC4" w:rsidRPr="00130540" w:rsidRDefault="008B5DC4" w:rsidP="00C333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3A75DC42" w14:textId="4EC30E83" w:rsidR="008B5DC4" w:rsidRPr="00130540" w:rsidRDefault="008B5DC4" w:rsidP="00C333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BD4415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C725B2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BD4415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C725B2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มีนาคม</w:t>
      </w:r>
      <w:r w:rsidR="00BD4415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="00BD4415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C725B2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568FA685" w14:textId="77777777" w:rsidR="008B5DC4" w:rsidRPr="00130540" w:rsidRDefault="008B5DC4" w:rsidP="00C333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5FF40E49" w14:textId="77777777" w:rsidR="008B5DC4" w:rsidRPr="00130540" w:rsidRDefault="008B5DC4" w:rsidP="00C333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305ED1C" w14:textId="77777777" w:rsidR="008B5DC4" w:rsidRDefault="008B5DC4" w:rsidP="00C3335E">
      <w:pPr>
        <w:spacing w:line="240" w:lineRule="atLeast"/>
        <w:jc w:val="center"/>
        <w:rPr>
          <w:rFonts w:asciiTheme="majorBidi" w:hAnsiTheme="majorBidi" w:cstheme="majorBidi"/>
          <w:sz w:val="22"/>
          <w:szCs w:val="22"/>
        </w:rPr>
      </w:pPr>
    </w:p>
    <w:p w14:paraId="609FD70A" w14:textId="25907C86" w:rsidR="008B5DC4" w:rsidRPr="006D304C" w:rsidRDefault="008B5DC4" w:rsidP="0091728F">
      <w:pPr>
        <w:jc w:val="both"/>
        <w:rPr>
          <w:rFonts w:asciiTheme="majorBidi" w:hAnsiTheme="majorBidi" w:cstheme="majorBidi"/>
          <w:sz w:val="22"/>
          <w:szCs w:val="22"/>
          <w:cs/>
        </w:rPr>
        <w:sectPr w:rsidR="008B5DC4" w:rsidRPr="006D304C" w:rsidSect="00C56E71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CD3C8F1" w14:textId="130C0944" w:rsidR="009A4112" w:rsidRPr="006D304C" w:rsidRDefault="009A4112" w:rsidP="009A4112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r w:rsidRPr="006D304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</w:t>
      </w:r>
      <w:r w:rsidR="00C97E38" w:rsidRPr="006D304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Pr="006D304C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43D0A77B" w14:textId="77777777" w:rsidR="008E5371" w:rsidRPr="006D304C" w:rsidRDefault="008E5371" w:rsidP="005B0F0D">
      <w:pPr>
        <w:rPr>
          <w:rFonts w:asciiTheme="majorBidi" w:hAnsiTheme="majorBidi" w:cstheme="majorBidi"/>
          <w:sz w:val="30"/>
          <w:szCs w:val="30"/>
        </w:rPr>
      </w:pPr>
    </w:p>
    <w:p w14:paraId="36B60309" w14:textId="77777777" w:rsidR="00432D09" w:rsidRPr="006D304C" w:rsidRDefault="005B0F0D" w:rsidP="005B0F0D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r w:rsidRPr="006D304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เสนอ </w:t>
      </w:r>
      <w:r w:rsidR="00D230BB" w:rsidRPr="006D304C">
        <w:rPr>
          <w:rFonts w:asciiTheme="majorBidi" w:hAnsiTheme="majorBidi" w:cstheme="majorBidi"/>
          <w:b/>
          <w:bCs/>
          <w:sz w:val="32"/>
          <w:szCs w:val="32"/>
          <w:cs/>
        </w:rPr>
        <w:t>คณะกรรมการ</w:t>
      </w:r>
      <w:r w:rsidR="009A4112" w:rsidRPr="006D304C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เอ็กโซติค ฟู้ด จำกัด (มหาชน)</w:t>
      </w:r>
      <w:r w:rsidR="006C5DEF" w:rsidRPr="006D304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F9F3294" w14:textId="77777777" w:rsidR="00821D39" w:rsidRPr="006D304C" w:rsidRDefault="00821D39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CAF456D" w14:textId="4470FEE1" w:rsidR="000D7326" w:rsidRPr="00562ED4" w:rsidRDefault="000D7326" w:rsidP="00D04501">
      <w:pPr>
        <w:jc w:val="thaiDistribute"/>
        <w:rPr>
          <w:rFonts w:asciiTheme="majorBidi" w:hAnsiTheme="majorBidi" w:cstheme="majorBidi"/>
          <w:spacing w:val="3"/>
          <w:sz w:val="30"/>
          <w:szCs w:val="30"/>
        </w:rPr>
      </w:pP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ข้าพเจ้าได้สอบทานงบฐานะการเงิน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ณ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วันที่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>
        <w:rPr>
          <w:rFonts w:asciiTheme="majorBidi" w:hAnsiTheme="majorBidi" w:cstheme="majorBidi"/>
          <w:spacing w:val="3"/>
          <w:sz w:val="30"/>
          <w:szCs w:val="30"/>
        </w:rPr>
        <w:t>3</w:t>
      </w:r>
      <w:r w:rsidR="00C725B2">
        <w:rPr>
          <w:rFonts w:asciiTheme="majorBidi" w:hAnsiTheme="majorBidi" w:cstheme="majorBidi"/>
          <w:spacing w:val="3"/>
          <w:sz w:val="30"/>
          <w:szCs w:val="30"/>
        </w:rPr>
        <w:t xml:space="preserve">1 </w:t>
      </w:r>
      <w:r w:rsidR="00C725B2">
        <w:rPr>
          <w:rFonts w:asciiTheme="majorBidi" w:hAnsiTheme="majorBidi" w:cstheme="majorBidi" w:hint="cs"/>
          <w:spacing w:val="3"/>
          <w:sz w:val="30"/>
          <w:szCs w:val="30"/>
          <w:cs/>
        </w:rPr>
        <w:t>มีนาคม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256</w:t>
      </w:r>
      <w:r w:rsidR="00C725B2">
        <w:rPr>
          <w:rFonts w:asciiTheme="majorBidi" w:hAnsiTheme="majorBidi" w:cstheme="majorBidi"/>
          <w:spacing w:val="3"/>
          <w:sz w:val="30"/>
          <w:szCs w:val="30"/>
        </w:rPr>
        <w:t>8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งบกำไรขาดทุนเบ็ดเสร็จ งบการเปลี่ยนแปลงส่วนของ</w:t>
      </w:r>
      <w:r w:rsidR="00B13959">
        <w:rPr>
          <w:rFonts w:asciiTheme="majorBidi" w:hAnsiTheme="majorBidi" w:cstheme="majorBidi"/>
          <w:spacing w:val="3"/>
          <w:sz w:val="30"/>
          <w:szCs w:val="30"/>
          <w:cs/>
        </w:rPr>
        <w:br w:type="textWrapping" w:clear="all"/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ผู้ถือหุ้นและงบกระแสเงินสด สำหรับงวด</w:t>
      </w:r>
      <w:r w:rsidR="00C725B2">
        <w:rPr>
          <w:rFonts w:asciiTheme="majorBidi" w:hAnsiTheme="majorBidi" w:cstheme="majorBidi" w:hint="cs"/>
          <w:spacing w:val="3"/>
          <w:sz w:val="30"/>
          <w:szCs w:val="30"/>
          <w:cs/>
        </w:rPr>
        <w:t>สาม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pacing w:val="3"/>
          <w:sz w:val="30"/>
          <w:szCs w:val="30"/>
        </w:rPr>
        <w:t>3</w:t>
      </w:r>
      <w:r w:rsidR="00C725B2">
        <w:rPr>
          <w:rFonts w:asciiTheme="majorBidi" w:hAnsiTheme="majorBidi" w:cstheme="majorBidi"/>
          <w:spacing w:val="3"/>
          <w:sz w:val="30"/>
          <w:szCs w:val="30"/>
        </w:rPr>
        <w:t>1</w:t>
      </w:r>
      <w:r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="00C725B2">
        <w:rPr>
          <w:rFonts w:asciiTheme="majorBidi" w:hAnsiTheme="majorBidi" w:cstheme="majorBidi" w:hint="cs"/>
          <w:spacing w:val="3"/>
          <w:sz w:val="30"/>
          <w:szCs w:val="30"/>
          <w:cs/>
        </w:rPr>
        <w:t>มีนาคม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256</w:t>
      </w:r>
      <w:r w:rsidR="00C725B2">
        <w:rPr>
          <w:rFonts w:asciiTheme="majorBidi" w:hAnsiTheme="majorBidi" w:cstheme="majorBidi"/>
          <w:spacing w:val="3"/>
          <w:sz w:val="30"/>
          <w:szCs w:val="30"/>
        </w:rPr>
        <w:t>8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และหมายเหตุประกอบงบการเงิน</w:t>
      </w:r>
      <w:r w:rsidR="00B13959">
        <w:rPr>
          <w:rFonts w:asciiTheme="majorBidi" w:hAnsiTheme="majorBidi" w:cstheme="majorBidi"/>
          <w:spacing w:val="3"/>
          <w:sz w:val="30"/>
          <w:szCs w:val="30"/>
          <w:cs/>
        </w:rPr>
        <w:br w:type="textWrapping" w:clear="all"/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แบบย่อ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(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ข้อมูลทางการเงินระหว่างกาล) ของบริษัท เอ็กโซติค ฟู้ด จำกัด (มหาชน)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34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เรื่อง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="00B13959">
        <w:rPr>
          <w:rFonts w:asciiTheme="majorBidi" w:hAnsiTheme="majorBidi" w:cstheme="majorBidi"/>
          <w:spacing w:val="3"/>
          <w:sz w:val="30"/>
          <w:szCs w:val="30"/>
        </w:rPr>
        <w:br w:type="textWrapping" w:clear="all"/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</w:p>
    <w:p w14:paraId="38228731" w14:textId="77777777" w:rsidR="00DE687B" w:rsidRPr="000D7326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FA92E7B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868E9B1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BDA104E" w14:textId="1C155451" w:rsidR="00DE687B" w:rsidRPr="006D304C" w:rsidRDefault="00DE687B" w:rsidP="005052A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รหัส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="002E4EE2" w:rsidRPr="006D304C">
        <w:rPr>
          <w:rFonts w:asciiTheme="majorBidi" w:hAnsiTheme="majorBidi" w:cstheme="majorBidi"/>
          <w:sz w:val="30"/>
          <w:szCs w:val="30"/>
        </w:rPr>
        <w:t>2410</w:t>
      </w:r>
      <w:r w:rsidRPr="006D304C">
        <w:rPr>
          <w:rFonts w:asciiTheme="majorBidi" w:hAnsiTheme="majorBidi" w:cstheme="majorBidi"/>
          <w:sz w:val="30"/>
          <w:szCs w:val="30"/>
        </w:rPr>
        <w:t xml:space="preserve"> “</w:t>
      </w:r>
      <w:r w:rsidRPr="006D304C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A60E4" w:rsidRPr="006D304C">
        <w:rPr>
          <w:rFonts w:asciiTheme="majorBidi" w:hAnsiTheme="majorBidi" w:cstheme="majorBidi"/>
          <w:sz w:val="30"/>
          <w:szCs w:val="30"/>
        </w:rPr>
        <w:t xml:space="preserve">        </w:t>
      </w:r>
      <w:r w:rsidRPr="006D304C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6D304C">
        <w:rPr>
          <w:rFonts w:asciiTheme="majorBidi" w:hAnsiTheme="majorBidi" w:cstheme="majorBidi"/>
          <w:sz w:val="30"/>
          <w:szCs w:val="30"/>
        </w:rPr>
        <w:t>”</w:t>
      </w:r>
      <w:r w:rsidRPr="006D304C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</w:rPr>
        <w:t>เ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ป็นผู้รับผิดชอบด้านการเงินและบัญชี</w:t>
      </w:r>
      <w:r w:rsidR="00DF4E23" w:rsidRPr="006D304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6D304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การสอบทานนี้มีขอบเขตจำกัด</w:t>
      </w:r>
      <w:r w:rsidRPr="006D304C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</w:t>
      </w:r>
      <w:r w:rsidR="00DF4E23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</w:rPr>
        <w:t>ซึ่ง</w:t>
      </w:r>
      <w:r w:rsidRPr="006D304C">
        <w:rPr>
          <w:rFonts w:asciiTheme="majorBidi" w:hAnsiTheme="majorBidi" w:cstheme="majorBidi"/>
          <w:sz w:val="30"/>
          <w:szCs w:val="30"/>
          <w:cs/>
        </w:rPr>
        <w:t>อาจพบได้จากการตรวจสอบ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="00DF4E23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E2117C" w:rsidRPr="006D304C">
        <w:rPr>
          <w:rFonts w:asciiTheme="majorBidi" w:hAnsiTheme="majorBidi" w:cstheme="majorBidi"/>
          <w:sz w:val="30"/>
          <w:szCs w:val="30"/>
          <w:cs/>
        </w:rPr>
        <w:t>ข้อมูลทาง</w:t>
      </w:r>
      <w:r w:rsidRPr="006D304C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67B0547A" w14:textId="77777777" w:rsidR="00AD52D7" w:rsidRPr="006D304C" w:rsidRDefault="00AD52D7" w:rsidP="00AD52D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2A5CBD8" w14:textId="77777777" w:rsidR="00553987" w:rsidRPr="006D304C" w:rsidRDefault="00553987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553987" w:rsidRPr="006D304C" w:rsidSect="00C56E71">
          <w:headerReference w:type="first" r:id="rId15"/>
          <w:footerReference w:type="first" r:id="rId16"/>
          <w:type w:val="nextColumn"/>
          <w:pgSz w:w="11909" w:h="16834" w:code="9"/>
          <w:pgMar w:top="691" w:right="1152" w:bottom="720" w:left="1152" w:header="720" w:footer="720" w:gutter="0"/>
          <w:cols w:space="720"/>
          <w:titlePg/>
          <w:docGrid w:linePitch="245"/>
        </w:sectPr>
      </w:pPr>
    </w:p>
    <w:p w14:paraId="57F8F843" w14:textId="308F8BB8" w:rsidR="00DE687B" w:rsidRPr="006D304C" w:rsidRDefault="00DE687B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55909AB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3D4AB1B" w14:textId="1B9977A2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="00C97E38" w:rsidRPr="006D304C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การเงินระหว่างกาลดังกล่าวไม่</w:t>
      </w:r>
      <w:r w:rsidR="00C97E38" w:rsidRPr="006D304C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2E4EE2" w:rsidRPr="006D304C">
        <w:rPr>
          <w:rFonts w:asciiTheme="majorBidi" w:hAnsiTheme="majorBidi" w:cstheme="majorBidi"/>
          <w:spacing w:val="-2"/>
          <w:sz w:val="30"/>
          <w:szCs w:val="30"/>
        </w:rPr>
        <w:t>34</w:t>
      </w:r>
      <w:r w:rsidR="00C97E38" w:rsidRPr="006D304C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="004073E8" w:rsidRPr="006D304C">
        <w:rPr>
          <w:rFonts w:asciiTheme="majorBidi" w:hAnsiTheme="majorBidi" w:cstheme="majorBidi"/>
          <w:sz w:val="30"/>
          <w:szCs w:val="30"/>
          <w:cs/>
        </w:rPr>
        <w:t xml:space="preserve"> การรายงานทาง</w:t>
      </w:r>
      <w:r w:rsidR="00C97E38" w:rsidRPr="006D304C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="00C97E38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="00C97E38" w:rsidRPr="006D304C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34E6248B" w14:textId="0C3FB8DA" w:rsidR="00A761E1" w:rsidRPr="006D304C" w:rsidRDefault="00A761E1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3A34254" w14:textId="2934320C" w:rsidR="00DF4E23" w:rsidRPr="006D304C" w:rsidRDefault="00DF4E23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270C7EB" w14:textId="535E5E60" w:rsidR="00DF4E23" w:rsidRPr="006D304C" w:rsidRDefault="00DF4E23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6576496" w14:textId="77777777" w:rsidR="000E7734" w:rsidRPr="006D304C" w:rsidRDefault="000E7734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C14A556" w14:textId="77777777" w:rsidR="00352597" w:rsidRPr="006D304C" w:rsidRDefault="00352597" w:rsidP="0091728F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3F17C0F7" w14:textId="0C87ECC2" w:rsidR="00A03379" w:rsidRPr="006D304C" w:rsidRDefault="00A03379" w:rsidP="008B26BF">
      <w:pPr>
        <w:jc w:val="both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color w:val="000000"/>
          <w:sz w:val="30"/>
          <w:szCs w:val="30"/>
          <w:cs/>
        </w:rPr>
        <w:t>(</w:t>
      </w:r>
      <w:r w:rsidR="000755A3" w:rsidRPr="006D304C">
        <w:rPr>
          <w:rFonts w:asciiTheme="majorBidi" w:hAnsiTheme="majorBidi" w:cstheme="majorBidi"/>
          <w:sz w:val="30"/>
          <w:szCs w:val="30"/>
          <w:cs/>
        </w:rPr>
        <w:t>นาฎศศิน วัฒนไพศาล</w:t>
      </w:r>
      <w:r w:rsidRPr="006D304C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</w:p>
    <w:p w14:paraId="0D528CCA" w14:textId="77777777" w:rsidR="00A03379" w:rsidRPr="006D304C" w:rsidRDefault="00A03379" w:rsidP="00A03379">
      <w:pPr>
        <w:pStyle w:val="T"/>
        <w:ind w:left="0" w:right="0"/>
        <w:jc w:val="thaiDistribute"/>
        <w:rPr>
          <w:rFonts w:asciiTheme="majorBidi" w:hAnsiTheme="majorBidi" w:cstheme="majorBidi"/>
          <w:color w:val="000000"/>
          <w:cs/>
        </w:rPr>
      </w:pPr>
      <w:r w:rsidRPr="006D304C">
        <w:rPr>
          <w:rFonts w:asciiTheme="majorBidi" w:hAnsiTheme="majorBidi" w:cstheme="majorBidi"/>
          <w:color w:val="000000"/>
          <w:cs/>
        </w:rPr>
        <w:t>ผู้สอบบัญชีรับอนุญาต</w:t>
      </w:r>
    </w:p>
    <w:p w14:paraId="32EFD8AE" w14:textId="153FB3EF" w:rsidR="00A03379" w:rsidRPr="006D304C" w:rsidRDefault="00A03379" w:rsidP="00A03379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  <w:r w:rsidRPr="006D304C">
        <w:rPr>
          <w:rFonts w:asciiTheme="majorBidi" w:hAnsiTheme="majorBidi" w:cstheme="majorBidi"/>
          <w:color w:val="000000"/>
          <w:cs/>
          <w:lang w:val="en-US"/>
        </w:rPr>
        <w:t>เลข</w:t>
      </w:r>
      <w:r w:rsidRPr="006D304C">
        <w:rPr>
          <w:rFonts w:asciiTheme="majorBidi" w:hAnsiTheme="majorBidi" w:cstheme="majorBidi"/>
          <w:color w:val="000000"/>
          <w:cs/>
        </w:rPr>
        <w:t>ทะเบียน</w:t>
      </w:r>
      <w:r w:rsidR="000755A3" w:rsidRPr="006D304C">
        <w:rPr>
          <w:rFonts w:asciiTheme="majorBidi" w:hAnsiTheme="majorBidi" w:cstheme="majorBidi"/>
          <w:color w:val="000000"/>
          <w:lang w:val="en-US"/>
        </w:rPr>
        <w:t xml:space="preserve"> 10767</w:t>
      </w:r>
    </w:p>
    <w:p w14:paraId="36586700" w14:textId="77777777" w:rsidR="007A7288" w:rsidRPr="006D304C" w:rsidRDefault="007A7288" w:rsidP="0091728F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8743207" w14:textId="77777777" w:rsidR="007A7288" w:rsidRPr="006D304C" w:rsidRDefault="007A7288" w:rsidP="0091728F">
      <w:pPr>
        <w:jc w:val="both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3A0D344" w14:textId="73C803E9" w:rsidR="00845DB3" w:rsidRDefault="007A7288" w:rsidP="00BD4415">
      <w:pPr>
        <w:jc w:val="both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B4AEE4A" w14:textId="24FA78DB" w:rsidR="00BD4415" w:rsidRPr="00BD4415" w:rsidRDefault="00B61C10" w:rsidP="376425D9">
      <w:pPr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15</w:t>
      </w:r>
      <w:r w:rsidR="00BD4415" w:rsidRPr="376425D9">
        <w:rPr>
          <w:rFonts w:asciiTheme="majorBidi" w:hAnsiTheme="majorBidi" w:cstheme="majorBidi"/>
          <w:sz w:val="30"/>
          <w:szCs w:val="30"/>
        </w:rPr>
        <w:t xml:space="preserve"> </w:t>
      </w:r>
      <w:r w:rsidR="0074611D" w:rsidRPr="376425D9">
        <w:rPr>
          <w:rFonts w:asciiTheme="majorBidi" w:hAnsiTheme="majorBidi" w:cstheme="majorBidi"/>
          <w:sz w:val="30"/>
          <w:szCs w:val="30"/>
          <w:cs/>
        </w:rPr>
        <w:t>พ</w:t>
      </w:r>
      <w:r w:rsidR="00940481" w:rsidRPr="376425D9">
        <w:rPr>
          <w:rFonts w:asciiTheme="majorBidi" w:hAnsiTheme="majorBidi" w:cstheme="majorBidi"/>
          <w:sz w:val="30"/>
          <w:szCs w:val="30"/>
          <w:cs/>
        </w:rPr>
        <w:t>ฤษ</w:t>
      </w:r>
      <w:r w:rsidR="5677319D" w:rsidRPr="376425D9">
        <w:rPr>
          <w:rFonts w:asciiTheme="majorBidi" w:hAnsiTheme="majorBidi" w:cstheme="majorBidi"/>
          <w:sz w:val="30"/>
          <w:szCs w:val="30"/>
          <w:cs/>
        </w:rPr>
        <w:t>ภ</w:t>
      </w:r>
      <w:r w:rsidR="00940481" w:rsidRPr="376425D9">
        <w:rPr>
          <w:rFonts w:asciiTheme="majorBidi" w:hAnsiTheme="majorBidi" w:cstheme="majorBidi"/>
          <w:sz w:val="30"/>
          <w:szCs w:val="30"/>
          <w:cs/>
        </w:rPr>
        <w:t>าคม</w:t>
      </w:r>
      <w:r w:rsidR="00BD4415" w:rsidRPr="376425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4415" w:rsidRPr="376425D9">
        <w:rPr>
          <w:rFonts w:asciiTheme="majorBidi" w:hAnsiTheme="majorBidi" w:cstheme="majorBidi"/>
          <w:sz w:val="30"/>
          <w:szCs w:val="30"/>
        </w:rPr>
        <w:t>256</w:t>
      </w:r>
      <w:r w:rsidR="00940481" w:rsidRPr="376425D9">
        <w:rPr>
          <w:rFonts w:asciiTheme="majorBidi" w:hAnsiTheme="majorBidi" w:cstheme="majorBidi"/>
          <w:sz w:val="30"/>
          <w:szCs w:val="30"/>
        </w:rPr>
        <w:t>8</w:t>
      </w:r>
    </w:p>
    <w:p w14:paraId="05197C49" w14:textId="77777777" w:rsidR="008B3E08" w:rsidRPr="006D304C" w:rsidRDefault="008B3E08" w:rsidP="00A172A5">
      <w:pPr>
        <w:rPr>
          <w:rFonts w:asciiTheme="majorBidi" w:hAnsiTheme="majorBidi" w:cstheme="majorBidi"/>
          <w:sz w:val="28"/>
          <w:szCs w:val="28"/>
        </w:rPr>
      </w:pPr>
    </w:p>
    <w:sectPr w:rsidR="008B3E08" w:rsidRPr="006D304C" w:rsidSect="00432C12">
      <w:headerReference w:type="default" r:id="rId17"/>
      <w:footerReference w:type="default" r:id="rId18"/>
      <w:headerReference w:type="first" r:id="rId19"/>
      <w:footerReference w:type="first" r:id="rId20"/>
      <w:type w:val="nextColumn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ED018" w14:textId="77777777" w:rsidR="00172CC5" w:rsidRDefault="00172CC5">
      <w:r>
        <w:separator/>
      </w:r>
    </w:p>
  </w:endnote>
  <w:endnote w:type="continuationSeparator" w:id="0">
    <w:p w14:paraId="6DBA137C" w14:textId="77777777" w:rsidR="00172CC5" w:rsidRDefault="00172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13579" w14:textId="310387C3" w:rsidR="000B5059" w:rsidRDefault="000B5059" w:rsidP="00C8379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28</w:t>
    </w:r>
    <w:r>
      <w:rPr>
        <w:rStyle w:val="PageNumber"/>
      </w:rPr>
      <w:fldChar w:fldCharType="end"/>
    </w:r>
  </w:p>
  <w:p w14:paraId="2D5D43EA" w14:textId="77777777" w:rsidR="000B5059" w:rsidRDefault="000B5059" w:rsidP="005F5C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130A9" w14:textId="035B3E20" w:rsidR="000B5059" w:rsidRPr="009F012F" w:rsidRDefault="000B5059" w:rsidP="00FF09F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18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75F48ED8" w14:textId="77777777" w:rsidR="000B5059" w:rsidRDefault="000B50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15774" w14:textId="77777777" w:rsidR="000B5059" w:rsidRPr="00C20143" w:rsidRDefault="000B5059" w:rsidP="00C20143">
    <w:pPr>
      <w:pStyle w:val="Footer"/>
      <w:tabs>
        <w:tab w:val="clear" w:pos="4536"/>
        <w:tab w:val="clear" w:pos="9072"/>
        <w:tab w:val="decimal" w:pos="4680"/>
      </w:tabs>
      <w:rPr>
        <w:rFonts w:ascii="Angsana New" w:hAnsi="Angsana New"/>
        <w:sz w:val="30"/>
        <w:szCs w:val="30"/>
      </w:rPr>
    </w:pPr>
    <w:r>
      <w:rPr>
        <w:i/>
        <w:i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B58F" w14:textId="50A91E37" w:rsidR="000B5059" w:rsidRPr="003921C6" w:rsidRDefault="000B5059" w:rsidP="00A13462">
    <w:pPr>
      <w:pStyle w:val="Footer"/>
      <w:framePr w:h="627" w:hRule="exact"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58292842" w14:textId="77777777" w:rsidR="000B5059" w:rsidRPr="002211E5" w:rsidRDefault="000B5059" w:rsidP="006D2BC2">
    <w:pPr>
      <w:tabs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196367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08CEFB7B" w14:textId="22FE3B83" w:rsidR="00432C12" w:rsidRPr="00432C12" w:rsidRDefault="00432C12" w:rsidP="00432C12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432C12">
          <w:rPr>
            <w:rFonts w:ascii="Angsana New" w:hAnsi="Angsana New"/>
            <w:sz w:val="30"/>
            <w:szCs w:val="30"/>
          </w:rPr>
          <w:fldChar w:fldCharType="begin"/>
        </w:r>
        <w:r w:rsidRPr="00432C12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432C12">
          <w:rPr>
            <w:rFonts w:ascii="Angsana New" w:hAnsi="Angsana New"/>
            <w:sz w:val="30"/>
            <w:szCs w:val="30"/>
          </w:rPr>
          <w:fldChar w:fldCharType="separate"/>
        </w:r>
        <w:r w:rsidRPr="00432C12">
          <w:rPr>
            <w:rFonts w:ascii="Angsana New" w:hAnsi="Angsana New"/>
            <w:noProof/>
            <w:sz w:val="30"/>
            <w:szCs w:val="30"/>
          </w:rPr>
          <w:t>2</w:t>
        </w:r>
        <w:r w:rsidRPr="00432C12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792FE" w14:textId="77777777" w:rsidR="00172CC5" w:rsidRDefault="00172CC5">
      <w:r>
        <w:separator/>
      </w:r>
    </w:p>
  </w:footnote>
  <w:footnote w:type="continuationSeparator" w:id="0">
    <w:p w14:paraId="157187B0" w14:textId="77777777" w:rsidR="00172CC5" w:rsidRDefault="00172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4D5D9" w14:textId="77777777" w:rsidR="000B5059" w:rsidRDefault="000B5059" w:rsidP="00196119">
    <w:pPr>
      <w:rPr>
        <w:rFonts w:ascii="Angsana New" w:hAnsi="Angsana New"/>
        <w:b/>
        <w:bCs/>
        <w:sz w:val="32"/>
        <w:szCs w:val="32"/>
      </w:rPr>
    </w:pPr>
  </w:p>
  <w:p w14:paraId="11ACA24D" w14:textId="77777777" w:rsidR="000B5059" w:rsidRPr="00FA7747" w:rsidRDefault="000B5059" w:rsidP="00196119">
    <w:pPr>
      <w:rPr>
        <w:rFonts w:ascii="Angsana New" w:hAnsi="Angsana New"/>
        <w:b/>
        <w:bCs/>
        <w:sz w:val="32"/>
        <w:szCs w:val="32"/>
      </w:rPr>
    </w:pPr>
  </w:p>
  <w:p w14:paraId="26DB2DDB" w14:textId="77777777" w:rsidR="000B5059" w:rsidRDefault="000B5059" w:rsidP="0019611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17AE1C8" w14:textId="77777777" w:rsidR="000B5059" w:rsidRPr="001F6357" w:rsidRDefault="000B5059" w:rsidP="00196119">
    <w:pPr>
      <w:tabs>
        <w:tab w:val="left" w:pos="540"/>
      </w:tabs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DDF6A" w14:textId="77777777" w:rsidR="00C3335E" w:rsidRDefault="00C3335E" w:rsidP="00C3335E">
    <w:pPr>
      <w:pStyle w:val="Header"/>
      <w:rPr>
        <w:rFonts w:asciiTheme="majorBidi" w:hAnsiTheme="majorBidi" w:cstheme="majorBidi"/>
        <w:sz w:val="52"/>
        <w:szCs w:val="52"/>
      </w:rPr>
    </w:pPr>
  </w:p>
  <w:p w14:paraId="62C0BBC0" w14:textId="77777777" w:rsidR="00C3335E" w:rsidRDefault="00C3335E" w:rsidP="00C3335E">
    <w:pPr>
      <w:pStyle w:val="Header"/>
      <w:rPr>
        <w:rFonts w:asciiTheme="majorBidi" w:hAnsiTheme="majorBidi" w:cstheme="majorBidi"/>
        <w:sz w:val="52"/>
        <w:szCs w:val="52"/>
      </w:rPr>
    </w:pPr>
  </w:p>
  <w:p w14:paraId="16EF9137" w14:textId="77777777" w:rsidR="00C3335E" w:rsidRDefault="00C3335E" w:rsidP="00C3335E">
    <w:pPr>
      <w:pStyle w:val="Header"/>
      <w:rPr>
        <w:rFonts w:asciiTheme="majorBidi" w:hAnsiTheme="majorBidi" w:cstheme="majorBidi"/>
        <w:sz w:val="52"/>
        <w:szCs w:val="52"/>
      </w:rPr>
    </w:pPr>
  </w:p>
  <w:p w14:paraId="7FA2A3FF" w14:textId="77777777" w:rsidR="00C3335E" w:rsidRDefault="00C3335E" w:rsidP="00C3335E">
    <w:pPr>
      <w:pStyle w:val="Header"/>
      <w:rPr>
        <w:rFonts w:asciiTheme="majorBidi" w:hAnsiTheme="majorBidi" w:cstheme="majorBidi"/>
        <w:sz w:val="52"/>
        <w:szCs w:val="52"/>
      </w:rPr>
    </w:pPr>
  </w:p>
  <w:p w14:paraId="1D7A769C" w14:textId="77777777" w:rsidR="00C3335E" w:rsidRDefault="00C3335E" w:rsidP="00C3335E">
    <w:pPr>
      <w:pStyle w:val="Header"/>
      <w:rPr>
        <w:rFonts w:asciiTheme="majorBidi" w:hAnsiTheme="majorBidi" w:cstheme="majorBidi"/>
        <w:sz w:val="52"/>
        <w:szCs w:val="52"/>
      </w:rPr>
    </w:pPr>
  </w:p>
  <w:p w14:paraId="7E24F3A5" w14:textId="77777777" w:rsidR="00C3335E" w:rsidRDefault="00C3335E" w:rsidP="00C3335E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8C695" w14:textId="77777777" w:rsidR="000B5059" w:rsidRPr="004045B0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21B71D9E" w14:textId="77777777" w:rsidR="000B5059" w:rsidRPr="004045B0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08F807ED" w14:textId="77777777" w:rsidR="000B5059" w:rsidRPr="004045B0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2E54B430" w14:textId="77777777" w:rsidR="000B5059" w:rsidRPr="004045B0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02916BE9" w14:textId="77777777" w:rsidR="000B5059" w:rsidRPr="004045B0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1FE56E49" w14:textId="77777777" w:rsidR="000B5059" w:rsidRPr="004045B0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3FC4B98B" w14:textId="77777777" w:rsidR="000B5059" w:rsidRPr="004045B0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790EDDDD" w14:textId="77777777" w:rsidR="000B5059" w:rsidRPr="004045B0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323DF" w14:textId="77777777" w:rsidR="000B5059" w:rsidRPr="007D2544" w:rsidRDefault="000B5059" w:rsidP="000E34F7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5263D3C3" w14:textId="77777777" w:rsidR="000B5059" w:rsidRPr="007D2544" w:rsidRDefault="000B5059" w:rsidP="00103FEA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3FAD82B" w14:textId="1487F034" w:rsidR="00AE6D10" w:rsidRPr="007D2544" w:rsidRDefault="0088165A" w:rsidP="00AE6D1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</w:t>
    </w:r>
    <w:r w:rsidR="00150BDC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หก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130540">
      <w:rPr>
        <w:rFonts w:ascii="Angsana New" w:hAnsi="Angsana New" w:cs="Angsana New"/>
        <w:sz w:val="32"/>
        <w:szCs w:val="32"/>
        <w:lang w:bidi="th-TH"/>
      </w:rPr>
      <w:t>3</w:t>
    </w:r>
    <w:r w:rsidR="00150BDC">
      <w:rPr>
        <w:rFonts w:ascii="Angsana New" w:hAnsi="Angsana New" w:cs="Angsana New"/>
        <w:sz w:val="32"/>
        <w:szCs w:val="32"/>
        <w:lang w:val="en-US" w:bidi="th-TH"/>
      </w:rPr>
      <w:t xml:space="preserve">0 </w:t>
    </w:r>
    <w:r w:rsidR="00150BDC" w:rsidRPr="00150BDC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มิถุนายน</w:t>
    </w:r>
    <w:r w:rsidRPr="0078241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130540">
      <w:rPr>
        <w:rFonts w:ascii="Angsana New" w:hAnsi="Angsana New" w:cs="Angsana New"/>
        <w:sz w:val="32"/>
        <w:szCs w:val="32"/>
        <w:lang w:val="en-US" w:bidi="th-TH"/>
      </w:rPr>
      <w:t>25</w:t>
    </w:r>
    <w:r w:rsidRPr="00E96550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 xml:space="preserve">7 </w:t>
    </w:r>
    <w:r w:rsidR="00AE6D10" w:rsidRPr="007D2544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="00AE6D10"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="00AE6D10"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BC3F189" w14:textId="77777777" w:rsidR="000B5059" w:rsidRPr="00553987" w:rsidRDefault="000B5059" w:rsidP="00553987">
    <w:pPr>
      <w:tabs>
        <w:tab w:val="left" w:pos="540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A6EAF" w14:textId="77777777" w:rsidR="00432C12" w:rsidRPr="004045B0" w:rsidRDefault="00432C12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2315078B" w14:textId="77777777" w:rsidR="00432C12" w:rsidRPr="004045B0" w:rsidRDefault="00432C12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78CF1C69" w14:textId="77777777" w:rsidR="00432C12" w:rsidRPr="004045B0" w:rsidRDefault="00432C12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3C81DBD6" w14:textId="77777777" w:rsidR="00432C12" w:rsidRPr="004045B0" w:rsidRDefault="00432C12" w:rsidP="0055398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3E7B36E5"/>
    <w:multiLevelType w:val="multilevel"/>
    <w:tmpl w:val="70E8EA96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6" w15:restartNumberingAfterBreak="0">
    <w:nsid w:val="6FA54E1C"/>
    <w:multiLevelType w:val="hybridMultilevel"/>
    <w:tmpl w:val="ECEA5B9E"/>
    <w:lvl w:ilvl="0" w:tplc="FEC0A4B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05750535">
    <w:abstractNumId w:val="6"/>
  </w:num>
  <w:num w:numId="2" w16cid:durableId="1043485430">
    <w:abstractNumId w:val="5"/>
  </w:num>
  <w:num w:numId="3" w16cid:durableId="1435638403">
    <w:abstractNumId w:val="9"/>
  </w:num>
  <w:num w:numId="4" w16cid:durableId="726227134">
    <w:abstractNumId w:val="7"/>
  </w:num>
  <w:num w:numId="5" w16cid:durableId="630211402">
    <w:abstractNumId w:val="8"/>
  </w:num>
  <w:num w:numId="6" w16cid:durableId="1528521738">
    <w:abstractNumId w:val="3"/>
  </w:num>
  <w:num w:numId="7" w16cid:durableId="1120227859">
    <w:abstractNumId w:val="2"/>
  </w:num>
  <w:num w:numId="8" w16cid:durableId="139033796">
    <w:abstractNumId w:val="0"/>
  </w:num>
  <w:num w:numId="9" w16cid:durableId="1621256352">
    <w:abstractNumId w:val="1"/>
  </w:num>
  <w:num w:numId="10" w16cid:durableId="1290821836">
    <w:abstractNumId w:val="4"/>
  </w:num>
  <w:num w:numId="11" w16cid:durableId="1876191511">
    <w:abstractNumId w:val="12"/>
  </w:num>
  <w:num w:numId="12" w16cid:durableId="1045374481">
    <w:abstractNumId w:val="10"/>
  </w:num>
  <w:num w:numId="13" w16cid:durableId="1225414035">
    <w:abstractNumId w:val="15"/>
  </w:num>
  <w:num w:numId="14" w16cid:durableId="732242359">
    <w:abstractNumId w:val="11"/>
  </w:num>
  <w:num w:numId="15" w16cid:durableId="1456873455">
    <w:abstractNumId w:val="14"/>
  </w:num>
  <w:num w:numId="16" w16cid:durableId="1780291244">
    <w:abstractNumId w:val="13"/>
  </w:num>
  <w:num w:numId="17" w16cid:durableId="925654065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5B2"/>
    <w:rsid w:val="000008ED"/>
    <w:rsid w:val="0000105A"/>
    <w:rsid w:val="000014A4"/>
    <w:rsid w:val="000014E1"/>
    <w:rsid w:val="00001B7D"/>
    <w:rsid w:val="000020BB"/>
    <w:rsid w:val="000033A5"/>
    <w:rsid w:val="000033DA"/>
    <w:rsid w:val="00003F5A"/>
    <w:rsid w:val="00004E56"/>
    <w:rsid w:val="0000575E"/>
    <w:rsid w:val="00005DEA"/>
    <w:rsid w:val="00005E68"/>
    <w:rsid w:val="00005F0F"/>
    <w:rsid w:val="000063D7"/>
    <w:rsid w:val="00007183"/>
    <w:rsid w:val="00007518"/>
    <w:rsid w:val="00007594"/>
    <w:rsid w:val="0000765E"/>
    <w:rsid w:val="000076E1"/>
    <w:rsid w:val="00007AE6"/>
    <w:rsid w:val="00010453"/>
    <w:rsid w:val="0001117E"/>
    <w:rsid w:val="0001145F"/>
    <w:rsid w:val="0001161E"/>
    <w:rsid w:val="00011691"/>
    <w:rsid w:val="0001266A"/>
    <w:rsid w:val="00012C8D"/>
    <w:rsid w:val="00012EFE"/>
    <w:rsid w:val="00013C85"/>
    <w:rsid w:val="00013C88"/>
    <w:rsid w:val="00014641"/>
    <w:rsid w:val="00015111"/>
    <w:rsid w:val="0001542F"/>
    <w:rsid w:val="00015FFC"/>
    <w:rsid w:val="000165CC"/>
    <w:rsid w:val="00016A2D"/>
    <w:rsid w:val="000172C6"/>
    <w:rsid w:val="000173E3"/>
    <w:rsid w:val="00017A03"/>
    <w:rsid w:val="00020121"/>
    <w:rsid w:val="00020682"/>
    <w:rsid w:val="00020A8B"/>
    <w:rsid w:val="00020A99"/>
    <w:rsid w:val="00020C5E"/>
    <w:rsid w:val="000211C7"/>
    <w:rsid w:val="00021306"/>
    <w:rsid w:val="00021631"/>
    <w:rsid w:val="00021989"/>
    <w:rsid w:val="00021A20"/>
    <w:rsid w:val="00021DF4"/>
    <w:rsid w:val="00021E4C"/>
    <w:rsid w:val="000223D0"/>
    <w:rsid w:val="00022462"/>
    <w:rsid w:val="0002289E"/>
    <w:rsid w:val="00022DB4"/>
    <w:rsid w:val="00023600"/>
    <w:rsid w:val="0002380C"/>
    <w:rsid w:val="0002451D"/>
    <w:rsid w:val="000248FD"/>
    <w:rsid w:val="00024925"/>
    <w:rsid w:val="00025074"/>
    <w:rsid w:val="00025610"/>
    <w:rsid w:val="00025849"/>
    <w:rsid w:val="00025B4E"/>
    <w:rsid w:val="00025C60"/>
    <w:rsid w:val="00025C74"/>
    <w:rsid w:val="000263BE"/>
    <w:rsid w:val="00026559"/>
    <w:rsid w:val="00026817"/>
    <w:rsid w:val="0002739C"/>
    <w:rsid w:val="00027746"/>
    <w:rsid w:val="00027810"/>
    <w:rsid w:val="000278FA"/>
    <w:rsid w:val="00027932"/>
    <w:rsid w:val="00027D09"/>
    <w:rsid w:val="00027D81"/>
    <w:rsid w:val="00030019"/>
    <w:rsid w:val="0003001A"/>
    <w:rsid w:val="000305FC"/>
    <w:rsid w:val="00030F26"/>
    <w:rsid w:val="000314D4"/>
    <w:rsid w:val="0003192A"/>
    <w:rsid w:val="00031A27"/>
    <w:rsid w:val="00031C52"/>
    <w:rsid w:val="000327D3"/>
    <w:rsid w:val="00032908"/>
    <w:rsid w:val="00032B3C"/>
    <w:rsid w:val="00032FB4"/>
    <w:rsid w:val="000341B1"/>
    <w:rsid w:val="00034825"/>
    <w:rsid w:val="00034948"/>
    <w:rsid w:val="00034970"/>
    <w:rsid w:val="00034B71"/>
    <w:rsid w:val="00035069"/>
    <w:rsid w:val="000350A1"/>
    <w:rsid w:val="0003530B"/>
    <w:rsid w:val="00035370"/>
    <w:rsid w:val="000355F0"/>
    <w:rsid w:val="00035C93"/>
    <w:rsid w:val="00035FF2"/>
    <w:rsid w:val="000365BE"/>
    <w:rsid w:val="000369BA"/>
    <w:rsid w:val="0003781C"/>
    <w:rsid w:val="00037DFB"/>
    <w:rsid w:val="00040496"/>
    <w:rsid w:val="00040685"/>
    <w:rsid w:val="00040C22"/>
    <w:rsid w:val="00040DBA"/>
    <w:rsid w:val="000419B3"/>
    <w:rsid w:val="0004243C"/>
    <w:rsid w:val="00042C9A"/>
    <w:rsid w:val="00043411"/>
    <w:rsid w:val="00043818"/>
    <w:rsid w:val="00047DD4"/>
    <w:rsid w:val="000504CE"/>
    <w:rsid w:val="000517AF"/>
    <w:rsid w:val="0005194B"/>
    <w:rsid w:val="00051A49"/>
    <w:rsid w:val="00051D4B"/>
    <w:rsid w:val="000522F7"/>
    <w:rsid w:val="00052667"/>
    <w:rsid w:val="00052946"/>
    <w:rsid w:val="0005303C"/>
    <w:rsid w:val="0005354C"/>
    <w:rsid w:val="00054338"/>
    <w:rsid w:val="00054FCE"/>
    <w:rsid w:val="00055176"/>
    <w:rsid w:val="000551D1"/>
    <w:rsid w:val="0005596F"/>
    <w:rsid w:val="00055D98"/>
    <w:rsid w:val="00056AD3"/>
    <w:rsid w:val="00056C49"/>
    <w:rsid w:val="00057A71"/>
    <w:rsid w:val="00057BA8"/>
    <w:rsid w:val="00057EE8"/>
    <w:rsid w:val="00057F1B"/>
    <w:rsid w:val="00060897"/>
    <w:rsid w:val="000609EB"/>
    <w:rsid w:val="000615AB"/>
    <w:rsid w:val="000619F8"/>
    <w:rsid w:val="00061B30"/>
    <w:rsid w:val="00061B7D"/>
    <w:rsid w:val="00061F4D"/>
    <w:rsid w:val="00062F66"/>
    <w:rsid w:val="00062FE1"/>
    <w:rsid w:val="00064001"/>
    <w:rsid w:val="000643FA"/>
    <w:rsid w:val="00064A32"/>
    <w:rsid w:val="00064B9A"/>
    <w:rsid w:val="00064DA0"/>
    <w:rsid w:val="00064E49"/>
    <w:rsid w:val="00064FD7"/>
    <w:rsid w:val="00065CBA"/>
    <w:rsid w:val="00065D11"/>
    <w:rsid w:val="00065E70"/>
    <w:rsid w:val="00070281"/>
    <w:rsid w:val="00070976"/>
    <w:rsid w:val="00070F44"/>
    <w:rsid w:val="00070FC7"/>
    <w:rsid w:val="000712AD"/>
    <w:rsid w:val="0007163F"/>
    <w:rsid w:val="00071998"/>
    <w:rsid w:val="00071C3B"/>
    <w:rsid w:val="00071C51"/>
    <w:rsid w:val="00071E2C"/>
    <w:rsid w:val="00071E94"/>
    <w:rsid w:val="000722A3"/>
    <w:rsid w:val="00072536"/>
    <w:rsid w:val="000727D5"/>
    <w:rsid w:val="00072BFE"/>
    <w:rsid w:val="0007386D"/>
    <w:rsid w:val="00073D22"/>
    <w:rsid w:val="00073E9F"/>
    <w:rsid w:val="00073F54"/>
    <w:rsid w:val="0007464F"/>
    <w:rsid w:val="00074B0F"/>
    <w:rsid w:val="000755A3"/>
    <w:rsid w:val="00076525"/>
    <w:rsid w:val="00076696"/>
    <w:rsid w:val="00076FBC"/>
    <w:rsid w:val="00077073"/>
    <w:rsid w:val="000770EB"/>
    <w:rsid w:val="0007771C"/>
    <w:rsid w:val="00077E45"/>
    <w:rsid w:val="00077F49"/>
    <w:rsid w:val="00080EAE"/>
    <w:rsid w:val="000811C8"/>
    <w:rsid w:val="0008128E"/>
    <w:rsid w:val="000812CF"/>
    <w:rsid w:val="0008199D"/>
    <w:rsid w:val="000822EB"/>
    <w:rsid w:val="0008244E"/>
    <w:rsid w:val="00082E76"/>
    <w:rsid w:val="00083052"/>
    <w:rsid w:val="0008359B"/>
    <w:rsid w:val="000844ED"/>
    <w:rsid w:val="00084D93"/>
    <w:rsid w:val="000851D7"/>
    <w:rsid w:val="0008547B"/>
    <w:rsid w:val="00086595"/>
    <w:rsid w:val="00086DCE"/>
    <w:rsid w:val="00087201"/>
    <w:rsid w:val="00087BAF"/>
    <w:rsid w:val="00087F72"/>
    <w:rsid w:val="00090254"/>
    <w:rsid w:val="00090C95"/>
    <w:rsid w:val="00091463"/>
    <w:rsid w:val="00091BCB"/>
    <w:rsid w:val="00092155"/>
    <w:rsid w:val="00092FC7"/>
    <w:rsid w:val="000930FF"/>
    <w:rsid w:val="000936DB"/>
    <w:rsid w:val="000936DE"/>
    <w:rsid w:val="00094F53"/>
    <w:rsid w:val="0009522F"/>
    <w:rsid w:val="000952E0"/>
    <w:rsid w:val="000954A7"/>
    <w:rsid w:val="00095E20"/>
    <w:rsid w:val="0009626A"/>
    <w:rsid w:val="00096725"/>
    <w:rsid w:val="00096807"/>
    <w:rsid w:val="00096A9A"/>
    <w:rsid w:val="00096D0C"/>
    <w:rsid w:val="00097541"/>
    <w:rsid w:val="00097669"/>
    <w:rsid w:val="00097B92"/>
    <w:rsid w:val="00097C58"/>
    <w:rsid w:val="00097F77"/>
    <w:rsid w:val="00097F94"/>
    <w:rsid w:val="000A01C3"/>
    <w:rsid w:val="000A086F"/>
    <w:rsid w:val="000A0CF4"/>
    <w:rsid w:val="000A1134"/>
    <w:rsid w:val="000A1475"/>
    <w:rsid w:val="000A23CE"/>
    <w:rsid w:val="000A2940"/>
    <w:rsid w:val="000A2C94"/>
    <w:rsid w:val="000A2E38"/>
    <w:rsid w:val="000A3231"/>
    <w:rsid w:val="000A3565"/>
    <w:rsid w:val="000A5B6E"/>
    <w:rsid w:val="000A5DC6"/>
    <w:rsid w:val="000A6291"/>
    <w:rsid w:val="000A6652"/>
    <w:rsid w:val="000A6A04"/>
    <w:rsid w:val="000A7108"/>
    <w:rsid w:val="000A724F"/>
    <w:rsid w:val="000A7CA1"/>
    <w:rsid w:val="000A7DA2"/>
    <w:rsid w:val="000B07BB"/>
    <w:rsid w:val="000B099C"/>
    <w:rsid w:val="000B19A5"/>
    <w:rsid w:val="000B223E"/>
    <w:rsid w:val="000B3379"/>
    <w:rsid w:val="000B3CCF"/>
    <w:rsid w:val="000B3F47"/>
    <w:rsid w:val="000B406B"/>
    <w:rsid w:val="000B4817"/>
    <w:rsid w:val="000B500A"/>
    <w:rsid w:val="000B5059"/>
    <w:rsid w:val="000B55E3"/>
    <w:rsid w:val="000B572F"/>
    <w:rsid w:val="000B5A91"/>
    <w:rsid w:val="000B5D2C"/>
    <w:rsid w:val="000B64A9"/>
    <w:rsid w:val="000B719C"/>
    <w:rsid w:val="000B728F"/>
    <w:rsid w:val="000B7942"/>
    <w:rsid w:val="000B7BEA"/>
    <w:rsid w:val="000B7D4F"/>
    <w:rsid w:val="000B7DF9"/>
    <w:rsid w:val="000C1AA2"/>
    <w:rsid w:val="000C1B1A"/>
    <w:rsid w:val="000C201C"/>
    <w:rsid w:val="000C29F7"/>
    <w:rsid w:val="000C32A7"/>
    <w:rsid w:val="000C47D4"/>
    <w:rsid w:val="000C4A2E"/>
    <w:rsid w:val="000C4AB0"/>
    <w:rsid w:val="000C4C9E"/>
    <w:rsid w:val="000C50D0"/>
    <w:rsid w:val="000C5674"/>
    <w:rsid w:val="000C5C6B"/>
    <w:rsid w:val="000C60D3"/>
    <w:rsid w:val="000C60D6"/>
    <w:rsid w:val="000C67A6"/>
    <w:rsid w:val="000C69AA"/>
    <w:rsid w:val="000C6A52"/>
    <w:rsid w:val="000C6B66"/>
    <w:rsid w:val="000C6EE9"/>
    <w:rsid w:val="000C704C"/>
    <w:rsid w:val="000C75EB"/>
    <w:rsid w:val="000C75FF"/>
    <w:rsid w:val="000C78F5"/>
    <w:rsid w:val="000C7A0E"/>
    <w:rsid w:val="000C7B2D"/>
    <w:rsid w:val="000C7BF9"/>
    <w:rsid w:val="000C7C89"/>
    <w:rsid w:val="000D0028"/>
    <w:rsid w:val="000D00C4"/>
    <w:rsid w:val="000D0188"/>
    <w:rsid w:val="000D0212"/>
    <w:rsid w:val="000D07D7"/>
    <w:rsid w:val="000D0CA9"/>
    <w:rsid w:val="000D0EA5"/>
    <w:rsid w:val="000D14DB"/>
    <w:rsid w:val="000D173C"/>
    <w:rsid w:val="000D1C9F"/>
    <w:rsid w:val="000D23F3"/>
    <w:rsid w:val="000D2812"/>
    <w:rsid w:val="000D2FF6"/>
    <w:rsid w:val="000D34CB"/>
    <w:rsid w:val="000D37D0"/>
    <w:rsid w:val="000D3815"/>
    <w:rsid w:val="000D39B8"/>
    <w:rsid w:val="000D428E"/>
    <w:rsid w:val="000D4491"/>
    <w:rsid w:val="000D4CEC"/>
    <w:rsid w:val="000D4D5F"/>
    <w:rsid w:val="000D5212"/>
    <w:rsid w:val="000D5668"/>
    <w:rsid w:val="000D57B0"/>
    <w:rsid w:val="000D5CC2"/>
    <w:rsid w:val="000D60D6"/>
    <w:rsid w:val="000D66BD"/>
    <w:rsid w:val="000D6AD0"/>
    <w:rsid w:val="000D6B0A"/>
    <w:rsid w:val="000D6E7B"/>
    <w:rsid w:val="000D7326"/>
    <w:rsid w:val="000D734A"/>
    <w:rsid w:val="000D7FAC"/>
    <w:rsid w:val="000E06C9"/>
    <w:rsid w:val="000E0F6E"/>
    <w:rsid w:val="000E12AC"/>
    <w:rsid w:val="000E24B3"/>
    <w:rsid w:val="000E328B"/>
    <w:rsid w:val="000E34F7"/>
    <w:rsid w:val="000E3938"/>
    <w:rsid w:val="000E4168"/>
    <w:rsid w:val="000E45D7"/>
    <w:rsid w:val="000E4E79"/>
    <w:rsid w:val="000E4F11"/>
    <w:rsid w:val="000E52DB"/>
    <w:rsid w:val="000E5506"/>
    <w:rsid w:val="000E5B69"/>
    <w:rsid w:val="000E62C1"/>
    <w:rsid w:val="000E62C2"/>
    <w:rsid w:val="000E7734"/>
    <w:rsid w:val="000E7AB1"/>
    <w:rsid w:val="000F08B8"/>
    <w:rsid w:val="000F1036"/>
    <w:rsid w:val="000F11B5"/>
    <w:rsid w:val="000F1368"/>
    <w:rsid w:val="000F1F71"/>
    <w:rsid w:val="000F1FC7"/>
    <w:rsid w:val="000F2101"/>
    <w:rsid w:val="000F28A6"/>
    <w:rsid w:val="000F2F21"/>
    <w:rsid w:val="000F4C16"/>
    <w:rsid w:val="000F4CC6"/>
    <w:rsid w:val="000F5406"/>
    <w:rsid w:val="000F546E"/>
    <w:rsid w:val="000F596A"/>
    <w:rsid w:val="000F5CE8"/>
    <w:rsid w:val="000F5D2C"/>
    <w:rsid w:val="000F607B"/>
    <w:rsid w:val="000F60B9"/>
    <w:rsid w:val="000F67AF"/>
    <w:rsid w:val="000F6D7A"/>
    <w:rsid w:val="000F7006"/>
    <w:rsid w:val="000F71E9"/>
    <w:rsid w:val="001002A2"/>
    <w:rsid w:val="00100A0B"/>
    <w:rsid w:val="00100E11"/>
    <w:rsid w:val="00100F63"/>
    <w:rsid w:val="00101388"/>
    <w:rsid w:val="00101536"/>
    <w:rsid w:val="0010157F"/>
    <w:rsid w:val="00101BE2"/>
    <w:rsid w:val="00101DC3"/>
    <w:rsid w:val="001028A8"/>
    <w:rsid w:val="0010292E"/>
    <w:rsid w:val="00103ED1"/>
    <w:rsid w:val="00103F2B"/>
    <w:rsid w:val="00103FEA"/>
    <w:rsid w:val="00104076"/>
    <w:rsid w:val="0010442C"/>
    <w:rsid w:val="001046DB"/>
    <w:rsid w:val="0010493E"/>
    <w:rsid w:val="00104C90"/>
    <w:rsid w:val="001054F6"/>
    <w:rsid w:val="00105671"/>
    <w:rsid w:val="001056D2"/>
    <w:rsid w:val="00106046"/>
    <w:rsid w:val="00106084"/>
    <w:rsid w:val="001060E9"/>
    <w:rsid w:val="0010619C"/>
    <w:rsid w:val="0010657A"/>
    <w:rsid w:val="00107222"/>
    <w:rsid w:val="00107942"/>
    <w:rsid w:val="001104DC"/>
    <w:rsid w:val="00111265"/>
    <w:rsid w:val="00111460"/>
    <w:rsid w:val="001118F6"/>
    <w:rsid w:val="00111FF7"/>
    <w:rsid w:val="001121C7"/>
    <w:rsid w:val="0011247B"/>
    <w:rsid w:val="00112691"/>
    <w:rsid w:val="00112B8F"/>
    <w:rsid w:val="00112E62"/>
    <w:rsid w:val="00112F4E"/>
    <w:rsid w:val="0011383A"/>
    <w:rsid w:val="00113A84"/>
    <w:rsid w:val="00113E8B"/>
    <w:rsid w:val="00113FD2"/>
    <w:rsid w:val="001142A2"/>
    <w:rsid w:val="001143AF"/>
    <w:rsid w:val="00115A50"/>
    <w:rsid w:val="00115DEE"/>
    <w:rsid w:val="00116512"/>
    <w:rsid w:val="00116554"/>
    <w:rsid w:val="00116569"/>
    <w:rsid w:val="00117795"/>
    <w:rsid w:val="0011798F"/>
    <w:rsid w:val="001179A3"/>
    <w:rsid w:val="00120875"/>
    <w:rsid w:val="00120DE3"/>
    <w:rsid w:val="0012163B"/>
    <w:rsid w:val="00121C8C"/>
    <w:rsid w:val="00121CF2"/>
    <w:rsid w:val="00121F79"/>
    <w:rsid w:val="00123965"/>
    <w:rsid w:val="0012396E"/>
    <w:rsid w:val="0012404C"/>
    <w:rsid w:val="00124197"/>
    <w:rsid w:val="001247C1"/>
    <w:rsid w:val="001249D4"/>
    <w:rsid w:val="00124C67"/>
    <w:rsid w:val="00124D74"/>
    <w:rsid w:val="00125357"/>
    <w:rsid w:val="00125580"/>
    <w:rsid w:val="0012585B"/>
    <w:rsid w:val="00126C1B"/>
    <w:rsid w:val="00127B20"/>
    <w:rsid w:val="00127B59"/>
    <w:rsid w:val="00130540"/>
    <w:rsid w:val="00131538"/>
    <w:rsid w:val="00131A5B"/>
    <w:rsid w:val="00131C62"/>
    <w:rsid w:val="00132058"/>
    <w:rsid w:val="00132579"/>
    <w:rsid w:val="00132790"/>
    <w:rsid w:val="0013284B"/>
    <w:rsid w:val="00132B98"/>
    <w:rsid w:val="00133494"/>
    <w:rsid w:val="001334AB"/>
    <w:rsid w:val="0013401B"/>
    <w:rsid w:val="001341CE"/>
    <w:rsid w:val="00134A18"/>
    <w:rsid w:val="00134B07"/>
    <w:rsid w:val="001357EF"/>
    <w:rsid w:val="0013649A"/>
    <w:rsid w:val="00136539"/>
    <w:rsid w:val="00137386"/>
    <w:rsid w:val="00140012"/>
    <w:rsid w:val="001404D4"/>
    <w:rsid w:val="00141AD3"/>
    <w:rsid w:val="0014220E"/>
    <w:rsid w:val="00142554"/>
    <w:rsid w:val="00142C4D"/>
    <w:rsid w:val="00142D4C"/>
    <w:rsid w:val="00143254"/>
    <w:rsid w:val="0014333D"/>
    <w:rsid w:val="0014348D"/>
    <w:rsid w:val="00144925"/>
    <w:rsid w:val="00144AD1"/>
    <w:rsid w:val="00144AE3"/>
    <w:rsid w:val="00144B46"/>
    <w:rsid w:val="00144D50"/>
    <w:rsid w:val="00144F82"/>
    <w:rsid w:val="00145699"/>
    <w:rsid w:val="001458D5"/>
    <w:rsid w:val="00145926"/>
    <w:rsid w:val="00145DE7"/>
    <w:rsid w:val="00145ECC"/>
    <w:rsid w:val="001461F4"/>
    <w:rsid w:val="001464A0"/>
    <w:rsid w:val="00146A5B"/>
    <w:rsid w:val="00146B69"/>
    <w:rsid w:val="00147790"/>
    <w:rsid w:val="00147A9B"/>
    <w:rsid w:val="00147EFE"/>
    <w:rsid w:val="00150BDC"/>
    <w:rsid w:val="00151D23"/>
    <w:rsid w:val="00151E6E"/>
    <w:rsid w:val="0015275D"/>
    <w:rsid w:val="00152BF0"/>
    <w:rsid w:val="00152BF4"/>
    <w:rsid w:val="00152EBD"/>
    <w:rsid w:val="00154046"/>
    <w:rsid w:val="001541ED"/>
    <w:rsid w:val="00154AF0"/>
    <w:rsid w:val="00154F59"/>
    <w:rsid w:val="00155095"/>
    <w:rsid w:val="00155876"/>
    <w:rsid w:val="00155B99"/>
    <w:rsid w:val="00156202"/>
    <w:rsid w:val="0015620F"/>
    <w:rsid w:val="00156DF4"/>
    <w:rsid w:val="00156FD5"/>
    <w:rsid w:val="00157099"/>
    <w:rsid w:val="00157470"/>
    <w:rsid w:val="00157A13"/>
    <w:rsid w:val="001607EA"/>
    <w:rsid w:val="001609FC"/>
    <w:rsid w:val="001616B7"/>
    <w:rsid w:val="00161819"/>
    <w:rsid w:val="00161E96"/>
    <w:rsid w:val="00162039"/>
    <w:rsid w:val="00162B94"/>
    <w:rsid w:val="00162E6A"/>
    <w:rsid w:val="00162F88"/>
    <w:rsid w:val="00164215"/>
    <w:rsid w:val="001651BB"/>
    <w:rsid w:val="00165366"/>
    <w:rsid w:val="00165545"/>
    <w:rsid w:val="00166194"/>
    <w:rsid w:val="0016628A"/>
    <w:rsid w:val="00167109"/>
    <w:rsid w:val="00167112"/>
    <w:rsid w:val="00167A99"/>
    <w:rsid w:val="00167F0F"/>
    <w:rsid w:val="0017018D"/>
    <w:rsid w:val="001703A3"/>
    <w:rsid w:val="00171165"/>
    <w:rsid w:val="001712AA"/>
    <w:rsid w:val="0017148E"/>
    <w:rsid w:val="001714E3"/>
    <w:rsid w:val="00171AC1"/>
    <w:rsid w:val="001724B3"/>
    <w:rsid w:val="00172AB8"/>
    <w:rsid w:val="00172B23"/>
    <w:rsid w:val="00172CC5"/>
    <w:rsid w:val="00172FAB"/>
    <w:rsid w:val="00173342"/>
    <w:rsid w:val="001734E4"/>
    <w:rsid w:val="00173563"/>
    <w:rsid w:val="001736C5"/>
    <w:rsid w:val="00173F5B"/>
    <w:rsid w:val="001742FE"/>
    <w:rsid w:val="00175266"/>
    <w:rsid w:val="00175345"/>
    <w:rsid w:val="001757BB"/>
    <w:rsid w:val="00176392"/>
    <w:rsid w:val="00176841"/>
    <w:rsid w:val="00176E4F"/>
    <w:rsid w:val="00176E9F"/>
    <w:rsid w:val="001775AF"/>
    <w:rsid w:val="00177B15"/>
    <w:rsid w:val="001802DC"/>
    <w:rsid w:val="00180CC5"/>
    <w:rsid w:val="00180DA4"/>
    <w:rsid w:val="00181BD0"/>
    <w:rsid w:val="00181C37"/>
    <w:rsid w:val="00181F17"/>
    <w:rsid w:val="0018209D"/>
    <w:rsid w:val="00182D9D"/>
    <w:rsid w:val="00182DC4"/>
    <w:rsid w:val="00183390"/>
    <w:rsid w:val="0018372D"/>
    <w:rsid w:val="00183782"/>
    <w:rsid w:val="001837A5"/>
    <w:rsid w:val="00183828"/>
    <w:rsid w:val="00183D3E"/>
    <w:rsid w:val="00184182"/>
    <w:rsid w:val="00184DB2"/>
    <w:rsid w:val="00185518"/>
    <w:rsid w:val="0018565B"/>
    <w:rsid w:val="00185820"/>
    <w:rsid w:val="00186DAC"/>
    <w:rsid w:val="00186F56"/>
    <w:rsid w:val="0018726C"/>
    <w:rsid w:val="0018730A"/>
    <w:rsid w:val="0018774E"/>
    <w:rsid w:val="001879C4"/>
    <w:rsid w:val="00187D73"/>
    <w:rsid w:val="00187DE8"/>
    <w:rsid w:val="00187FFC"/>
    <w:rsid w:val="001903D9"/>
    <w:rsid w:val="001904B2"/>
    <w:rsid w:val="00190C47"/>
    <w:rsid w:val="0019111E"/>
    <w:rsid w:val="001912C4"/>
    <w:rsid w:val="001917BD"/>
    <w:rsid w:val="00191B7A"/>
    <w:rsid w:val="001922B5"/>
    <w:rsid w:val="001925C6"/>
    <w:rsid w:val="00192633"/>
    <w:rsid w:val="00192832"/>
    <w:rsid w:val="001928AB"/>
    <w:rsid w:val="00192CB0"/>
    <w:rsid w:val="0019436C"/>
    <w:rsid w:val="001949D9"/>
    <w:rsid w:val="001959AC"/>
    <w:rsid w:val="00195B5B"/>
    <w:rsid w:val="00196119"/>
    <w:rsid w:val="001964B0"/>
    <w:rsid w:val="00196AD4"/>
    <w:rsid w:val="00196EDB"/>
    <w:rsid w:val="00196F63"/>
    <w:rsid w:val="0019779D"/>
    <w:rsid w:val="00197A85"/>
    <w:rsid w:val="001A0584"/>
    <w:rsid w:val="001A0A37"/>
    <w:rsid w:val="001A0C73"/>
    <w:rsid w:val="001A0CF6"/>
    <w:rsid w:val="001A164E"/>
    <w:rsid w:val="001A188C"/>
    <w:rsid w:val="001A1E8D"/>
    <w:rsid w:val="001A1FC6"/>
    <w:rsid w:val="001A20FC"/>
    <w:rsid w:val="001A2641"/>
    <w:rsid w:val="001A2815"/>
    <w:rsid w:val="001A2B82"/>
    <w:rsid w:val="001A30F1"/>
    <w:rsid w:val="001A3D66"/>
    <w:rsid w:val="001A4046"/>
    <w:rsid w:val="001A40F4"/>
    <w:rsid w:val="001A4B6B"/>
    <w:rsid w:val="001A5163"/>
    <w:rsid w:val="001A5C08"/>
    <w:rsid w:val="001A5C26"/>
    <w:rsid w:val="001A6231"/>
    <w:rsid w:val="001A6678"/>
    <w:rsid w:val="001A6E4B"/>
    <w:rsid w:val="001A7495"/>
    <w:rsid w:val="001A78E2"/>
    <w:rsid w:val="001B00F0"/>
    <w:rsid w:val="001B05C4"/>
    <w:rsid w:val="001B0872"/>
    <w:rsid w:val="001B1247"/>
    <w:rsid w:val="001B3309"/>
    <w:rsid w:val="001B3318"/>
    <w:rsid w:val="001B334D"/>
    <w:rsid w:val="001B3930"/>
    <w:rsid w:val="001B41DA"/>
    <w:rsid w:val="001B46CB"/>
    <w:rsid w:val="001B493A"/>
    <w:rsid w:val="001B5173"/>
    <w:rsid w:val="001B5ED4"/>
    <w:rsid w:val="001B5F8B"/>
    <w:rsid w:val="001B60FC"/>
    <w:rsid w:val="001B6739"/>
    <w:rsid w:val="001B6A1A"/>
    <w:rsid w:val="001B6BC2"/>
    <w:rsid w:val="001B72BA"/>
    <w:rsid w:val="001B7456"/>
    <w:rsid w:val="001B774B"/>
    <w:rsid w:val="001C0251"/>
    <w:rsid w:val="001C0688"/>
    <w:rsid w:val="001C179B"/>
    <w:rsid w:val="001C19AF"/>
    <w:rsid w:val="001C1BD1"/>
    <w:rsid w:val="001C1C41"/>
    <w:rsid w:val="001C1E69"/>
    <w:rsid w:val="001C2E18"/>
    <w:rsid w:val="001C2FB8"/>
    <w:rsid w:val="001C3740"/>
    <w:rsid w:val="001C3986"/>
    <w:rsid w:val="001C4076"/>
    <w:rsid w:val="001C423D"/>
    <w:rsid w:val="001C44EC"/>
    <w:rsid w:val="001C451C"/>
    <w:rsid w:val="001C46FE"/>
    <w:rsid w:val="001C5415"/>
    <w:rsid w:val="001C576B"/>
    <w:rsid w:val="001C58AB"/>
    <w:rsid w:val="001C5B93"/>
    <w:rsid w:val="001C5C1C"/>
    <w:rsid w:val="001C5E48"/>
    <w:rsid w:val="001C5F5B"/>
    <w:rsid w:val="001C66AB"/>
    <w:rsid w:val="001C6A8A"/>
    <w:rsid w:val="001C6C9D"/>
    <w:rsid w:val="001C6D1C"/>
    <w:rsid w:val="001C7668"/>
    <w:rsid w:val="001D04C0"/>
    <w:rsid w:val="001D07D4"/>
    <w:rsid w:val="001D0E2B"/>
    <w:rsid w:val="001D16EE"/>
    <w:rsid w:val="001D235B"/>
    <w:rsid w:val="001D34C0"/>
    <w:rsid w:val="001D3826"/>
    <w:rsid w:val="001D3D58"/>
    <w:rsid w:val="001D41D3"/>
    <w:rsid w:val="001D4306"/>
    <w:rsid w:val="001D4329"/>
    <w:rsid w:val="001D45BC"/>
    <w:rsid w:val="001D48DE"/>
    <w:rsid w:val="001D4CCC"/>
    <w:rsid w:val="001D507A"/>
    <w:rsid w:val="001D58A3"/>
    <w:rsid w:val="001D5CE0"/>
    <w:rsid w:val="001D6489"/>
    <w:rsid w:val="001D650D"/>
    <w:rsid w:val="001D6817"/>
    <w:rsid w:val="001D6CDC"/>
    <w:rsid w:val="001D7B15"/>
    <w:rsid w:val="001D7BF7"/>
    <w:rsid w:val="001E009A"/>
    <w:rsid w:val="001E0498"/>
    <w:rsid w:val="001E0BE0"/>
    <w:rsid w:val="001E0C48"/>
    <w:rsid w:val="001E12E2"/>
    <w:rsid w:val="001E1EB7"/>
    <w:rsid w:val="001E2E68"/>
    <w:rsid w:val="001E2FB0"/>
    <w:rsid w:val="001E3213"/>
    <w:rsid w:val="001E326F"/>
    <w:rsid w:val="001E3852"/>
    <w:rsid w:val="001E3DAE"/>
    <w:rsid w:val="001E42D8"/>
    <w:rsid w:val="001E4732"/>
    <w:rsid w:val="001E505F"/>
    <w:rsid w:val="001E537E"/>
    <w:rsid w:val="001E5513"/>
    <w:rsid w:val="001E5B19"/>
    <w:rsid w:val="001E5DFF"/>
    <w:rsid w:val="001E5EBE"/>
    <w:rsid w:val="001E60D2"/>
    <w:rsid w:val="001E62E1"/>
    <w:rsid w:val="001E685F"/>
    <w:rsid w:val="001E7527"/>
    <w:rsid w:val="001E77B8"/>
    <w:rsid w:val="001E7B52"/>
    <w:rsid w:val="001E7D04"/>
    <w:rsid w:val="001F0662"/>
    <w:rsid w:val="001F06C1"/>
    <w:rsid w:val="001F0B1D"/>
    <w:rsid w:val="001F0C1D"/>
    <w:rsid w:val="001F0E98"/>
    <w:rsid w:val="001F11D0"/>
    <w:rsid w:val="001F15D9"/>
    <w:rsid w:val="001F1A3D"/>
    <w:rsid w:val="001F2029"/>
    <w:rsid w:val="001F2BB8"/>
    <w:rsid w:val="001F2FE8"/>
    <w:rsid w:val="001F319E"/>
    <w:rsid w:val="001F36EE"/>
    <w:rsid w:val="001F381B"/>
    <w:rsid w:val="001F39F3"/>
    <w:rsid w:val="001F3A25"/>
    <w:rsid w:val="001F543C"/>
    <w:rsid w:val="001F59C1"/>
    <w:rsid w:val="001F5C64"/>
    <w:rsid w:val="001F6357"/>
    <w:rsid w:val="001F6F38"/>
    <w:rsid w:val="001F74D5"/>
    <w:rsid w:val="0020060A"/>
    <w:rsid w:val="00200B83"/>
    <w:rsid w:val="00200DD2"/>
    <w:rsid w:val="00201DDD"/>
    <w:rsid w:val="00202591"/>
    <w:rsid w:val="002027C6"/>
    <w:rsid w:val="002033CD"/>
    <w:rsid w:val="00203B74"/>
    <w:rsid w:val="00204115"/>
    <w:rsid w:val="00204158"/>
    <w:rsid w:val="002046AD"/>
    <w:rsid w:val="00204CC5"/>
    <w:rsid w:val="00204E3B"/>
    <w:rsid w:val="002050E1"/>
    <w:rsid w:val="00205541"/>
    <w:rsid w:val="00205E00"/>
    <w:rsid w:val="00205ECB"/>
    <w:rsid w:val="00206AE4"/>
    <w:rsid w:val="00206CA9"/>
    <w:rsid w:val="002073D2"/>
    <w:rsid w:val="0021055D"/>
    <w:rsid w:val="00210946"/>
    <w:rsid w:val="0021126B"/>
    <w:rsid w:val="00211270"/>
    <w:rsid w:val="00211731"/>
    <w:rsid w:val="00211A49"/>
    <w:rsid w:val="00211BFE"/>
    <w:rsid w:val="00211C07"/>
    <w:rsid w:val="00211CFD"/>
    <w:rsid w:val="00211E5D"/>
    <w:rsid w:val="00212A37"/>
    <w:rsid w:val="00212D67"/>
    <w:rsid w:val="00212F60"/>
    <w:rsid w:val="00212F86"/>
    <w:rsid w:val="00213935"/>
    <w:rsid w:val="00213AFF"/>
    <w:rsid w:val="00214EF1"/>
    <w:rsid w:val="0021546A"/>
    <w:rsid w:val="002157F6"/>
    <w:rsid w:val="00215C40"/>
    <w:rsid w:val="00215C92"/>
    <w:rsid w:val="0021645B"/>
    <w:rsid w:val="00216572"/>
    <w:rsid w:val="00216981"/>
    <w:rsid w:val="00216C06"/>
    <w:rsid w:val="00216C84"/>
    <w:rsid w:val="00217B62"/>
    <w:rsid w:val="0022003F"/>
    <w:rsid w:val="0022027C"/>
    <w:rsid w:val="00220872"/>
    <w:rsid w:val="00220E5A"/>
    <w:rsid w:val="002211E5"/>
    <w:rsid w:val="002216A6"/>
    <w:rsid w:val="00221AD7"/>
    <w:rsid w:val="00221B0B"/>
    <w:rsid w:val="00221D0D"/>
    <w:rsid w:val="00221E73"/>
    <w:rsid w:val="00222230"/>
    <w:rsid w:val="00222528"/>
    <w:rsid w:val="0022290A"/>
    <w:rsid w:val="00222A5B"/>
    <w:rsid w:val="0022304C"/>
    <w:rsid w:val="0022366E"/>
    <w:rsid w:val="002243E0"/>
    <w:rsid w:val="002244D9"/>
    <w:rsid w:val="00224776"/>
    <w:rsid w:val="00225A34"/>
    <w:rsid w:val="00225E19"/>
    <w:rsid w:val="00225F72"/>
    <w:rsid w:val="00226FFF"/>
    <w:rsid w:val="0022712C"/>
    <w:rsid w:val="002273C9"/>
    <w:rsid w:val="0022772B"/>
    <w:rsid w:val="00227880"/>
    <w:rsid w:val="0023022F"/>
    <w:rsid w:val="002304AD"/>
    <w:rsid w:val="00230682"/>
    <w:rsid w:val="002307CD"/>
    <w:rsid w:val="00230B56"/>
    <w:rsid w:val="002325EA"/>
    <w:rsid w:val="00233EDC"/>
    <w:rsid w:val="00234B92"/>
    <w:rsid w:val="00234C19"/>
    <w:rsid w:val="00234E7F"/>
    <w:rsid w:val="00234EAA"/>
    <w:rsid w:val="00235097"/>
    <w:rsid w:val="00235B2C"/>
    <w:rsid w:val="00235DF4"/>
    <w:rsid w:val="00235FBC"/>
    <w:rsid w:val="0023665C"/>
    <w:rsid w:val="00236735"/>
    <w:rsid w:val="002367E4"/>
    <w:rsid w:val="00236CF1"/>
    <w:rsid w:val="00237579"/>
    <w:rsid w:val="00237EAD"/>
    <w:rsid w:val="00240184"/>
    <w:rsid w:val="00240365"/>
    <w:rsid w:val="00242054"/>
    <w:rsid w:val="002424AB"/>
    <w:rsid w:val="00242572"/>
    <w:rsid w:val="00242619"/>
    <w:rsid w:val="00242E9F"/>
    <w:rsid w:val="002433E0"/>
    <w:rsid w:val="00243AC9"/>
    <w:rsid w:val="00243C10"/>
    <w:rsid w:val="00244687"/>
    <w:rsid w:val="00244741"/>
    <w:rsid w:val="00244FF0"/>
    <w:rsid w:val="00245105"/>
    <w:rsid w:val="002455D8"/>
    <w:rsid w:val="00245F58"/>
    <w:rsid w:val="002460F3"/>
    <w:rsid w:val="0024664F"/>
    <w:rsid w:val="00247514"/>
    <w:rsid w:val="002478F7"/>
    <w:rsid w:val="002505BF"/>
    <w:rsid w:val="00251159"/>
    <w:rsid w:val="00251363"/>
    <w:rsid w:val="0025215D"/>
    <w:rsid w:val="002521F2"/>
    <w:rsid w:val="0025230F"/>
    <w:rsid w:val="00252C12"/>
    <w:rsid w:val="00252EE7"/>
    <w:rsid w:val="00252F22"/>
    <w:rsid w:val="002535D3"/>
    <w:rsid w:val="00253AA6"/>
    <w:rsid w:val="00253AD7"/>
    <w:rsid w:val="00253EBD"/>
    <w:rsid w:val="002549CA"/>
    <w:rsid w:val="00254A08"/>
    <w:rsid w:val="00254F7F"/>
    <w:rsid w:val="0025575A"/>
    <w:rsid w:val="00255D63"/>
    <w:rsid w:val="00256050"/>
    <w:rsid w:val="0025674A"/>
    <w:rsid w:val="002572C1"/>
    <w:rsid w:val="00257447"/>
    <w:rsid w:val="00257F7F"/>
    <w:rsid w:val="002606CF"/>
    <w:rsid w:val="00260C2C"/>
    <w:rsid w:val="00260C34"/>
    <w:rsid w:val="00260C64"/>
    <w:rsid w:val="00260E56"/>
    <w:rsid w:val="00260E7B"/>
    <w:rsid w:val="00260EA3"/>
    <w:rsid w:val="002612A4"/>
    <w:rsid w:val="00261530"/>
    <w:rsid w:val="00261CFD"/>
    <w:rsid w:val="00261FB8"/>
    <w:rsid w:val="002621F0"/>
    <w:rsid w:val="002623E5"/>
    <w:rsid w:val="002624E6"/>
    <w:rsid w:val="00262759"/>
    <w:rsid w:val="002628E8"/>
    <w:rsid w:val="00262E6E"/>
    <w:rsid w:val="002636B0"/>
    <w:rsid w:val="0026404D"/>
    <w:rsid w:val="00264132"/>
    <w:rsid w:val="00264910"/>
    <w:rsid w:val="00264AD2"/>
    <w:rsid w:val="00264B28"/>
    <w:rsid w:val="00264CF7"/>
    <w:rsid w:val="00265337"/>
    <w:rsid w:val="00265483"/>
    <w:rsid w:val="0026563A"/>
    <w:rsid w:val="002657C1"/>
    <w:rsid w:val="0026597B"/>
    <w:rsid w:val="00265D23"/>
    <w:rsid w:val="00266700"/>
    <w:rsid w:val="00267266"/>
    <w:rsid w:val="002702E2"/>
    <w:rsid w:val="00270855"/>
    <w:rsid w:val="00271154"/>
    <w:rsid w:val="00271471"/>
    <w:rsid w:val="00271AA1"/>
    <w:rsid w:val="002723B3"/>
    <w:rsid w:val="002725F1"/>
    <w:rsid w:val="00272B7C"/>
    <w:rsid w:val="00273433"/>
    <w:rsid w:val="002734A8"/>
    <w:rsid w:val="00273969"/>
    <w:rsid w:val="00273B30"/>
    <w:rsid w:val="002743D6"/>
    <w:rsid w:val="002744A7"/>
    <w:rsid w:val="00274CBC"/>
    <w:rsid w:val="00276285"/>
    <w:rsid w:val="002762E6"/>
    <w:rsid w:val="002765B1"/>
    <w:rsid w:val="00276692"/>
    <w:rsid w:val="00276B65"/>
    <w:rsid w:val="0028004D"/>
    <w:rsid w:val="00280269"/>
    <w:rsid w:val="0028071D"/>
    <w:rsid w:val="00280B8E"/>
    <w:rsid w:val="00280BC8"/>
    <w:rsid w:val="00281501"/>
    <w:rsid w:val="00281583"/>
    <w:rsid w:val="002817BE"/>
    <w:rsid w:val="00282D0C"/>
    <w:rsid w:val="00283857"/>
    <w:rsid w:val="00283E77"/>
    <w:rsid w:val="00284205"/>
    <w:rsid w:val="00284A24"/>
    <w:rsid w:val="00284C62"/>
    <w:rsid w:val="00285462"/>
    <w:rsid w:val="002856B3"/>
    <w:rsid w:val="002860A0"/>
    <w:rsid w:val="002866FC"/>
    <w:rsid w:val="00287EE1"/>
    <w:rsid w:val="002906E1"/>
    <w:rsid w:val="00290848"/>
    <w:rsid w:val="00290E06"/>
    <w:rsid w:val="00290FE4"/>
    <w:rsid w:val="00291249"/>
    <w:rsid w:val="0029147A"/>
    <w:rsid w:val="00291F7E"/>
    <w:rsid w:val="00292593"/>
    <w:rsid w:val="0029262D"/>
    <w:rsid w:val="002926E1"/>
    <w:rsid w:val="00292E3A"/>
    <w:rsid w:val="0029440E"/>
    <w:rsid w:val="002945BB"/>
    <w:rsid w:val="002953A3"/>
    <w:rsid w:val="002954C5"/>
    <w:rsid w:val="0029582D"/>
    <w:rsid w:val="00296507"/>
    <w:rsid w:val="00296745"/>
    <w:rsid w:val="0029736A"/>
    <w:rsid w:val="002975B8"/>
    <w:rsid w:val="002976DE"/>
    <w:rsid w:val="00297A4E"/>
    <w:rsid w:val="00297C9D"/>
    <w:rsid w:val="002A02BB"/>
    <w:rsid w:val="002A21E6"/>
    <w:rsid w:val="002A2547"/>
    <w:rsid w:val="002A256A"/>
    <w:rsid w:val="002A279B"/>
    <w:rsid w:val="002A2F39"/>
    <w:rsid w:val="002A32B3"/>
    <w:rsid w:val="002A35E6"/>
    <w:rsid w:val="002A37C1"/>
    <w:rsid w:val="002A3D0D"/>
    <w:rsid w:val="002A3D92"/>
    <w:rsid w:val="002A3E4F"/>
    <w:rsid w:val="002A3F03"/>
    <w:rsid w:val="002A4209"/>
    <w:rsid w:val="002A452A"/>
    <w:rsid w:val="002A4A62"/>
    <w:rsid w:val="002A4F64"/>
    <w:rsid w:val="002A60FF"/>
    <w:rsid w:val="002A6C91"/>
    <w:rsid w:val="002A71F6"/>
    <w:rsid w:val="002A7240"/>
    <w:rsid w:val="002B02D9"/>
    <w:rsid w:val="002B08B7"/>
    <w:rsid w:val="002B093D"/>
    <w:rsid w:val="002B16B3"/>
    <w:rsid w:val="002B198C"/>
    <w:rsid w:val="002B1A2F"/>
    <w:rsid w:val="002B2084"/>
    <w:rsid w:val="002B2F7B"/>
    <w:rsid w:val="002B3A59"/>
    <w:rsid w:val="002B3CA2"/>
    <w:rsid w:val="002B3D44"/>
    <w:rsid w:val="002B3E41"/>
    <w:rsid w:val="002B40E6"/>
    <w:rsid w:val="002B48A7"/>
    <w:rsid w:val="002B4A0C"/>
    <w:rsid w:val="002B4C4E"/>
    <w:rsid w:val="002B5231"/>
    <w:rsid w:val="002B5464"/>
    <w:rsid w:val="002B5CAB"/>
    <w:rsid w:val="002B5CF5"/>
    <w:rsid w:val="002B5D61"/>
    <w:rsid w:val="002B6A73"/>
    <w:rsid w:val="002C09FA"/>
    <w:rsid w:val="002C19BB"/>
    <w:rsid w:val="002C19E3"/>
    <w:rsid w:val="002C2B1A"/>
    <w:rsid w:val="002C2BD4"/>
    <w:rsid w:val="002C347F"/>
    <w:rsid w:val="002C3D8C"/>
    <w:rsid w:val="002C4AAF"/>
    <w:rsid w:val="002C4CC9"/>
    <w:rsid w:val="002C4E75"/>
    <w:rsid w:val="002C517B"/>
    <w:rsid w:val="002C56C5"/>
    <w:rsid w:val="002C64EA"/>
    <w:rsid w:val="002C6662"/>
    <w:rsid w:val="002C6879"/>
    <w:rsid w:val="002C7080"/>
    <w:rsid w:val="002C7D27"/>
    <w:rsid w:val="002C7F39"/>
    <w:rsid w:val="002D0EDC"/>
    <w:rsid w:val="002D291A"/>
    <w:rsid w:val="002D299B"/>
    <w:rsid w:val="002D2B9D"/>
    <w:rsid w:val="002D2DC4"/>
    <w:rsid w:val="002D3D34"/>
    <w:rsid w:val="002D3F06"/>
    <w:rsid w:val="002D489B"/>
    <w:rsid w:val="002D4F81"/>
    <w:rsid w:val="002D560E"/>
    <w:rsid w:val="002D58DE"/>
    <w:rsid w:val="002D6150"/>
    <w:rsid w:val="002D63B6"/>
    <w:rsid w:val="002D6F52"/>
    <w:rsid w:val="002D7077"/>
    <w:rsid w:val="002D7081"/>
    <w:rsid w:val="002D748B"/>
    <w:rsid w:val="002D7827"/>
    <w:rsid w:val="002D7886"/>
    <w:rsid w:val="002E024A"/>
    <w:rsid w:val="002E0262"/>
    <w:rsid w:val="002E036C"/>
    <w:rsid w:val="002E08D5"/>
    <w:rsid w:val="002E0B31"/>
    <w:rsid w:val="002E1ED3"/>
    <w:rsid w:val="002E2563"/>
    <w:rsid w:val="002E2D27"/>
    <w:rsid w:val="002E2DAB"/>
    <w:rsid w:val="002E494E"/>
    <w:rsid w:val="002E4B4E"/>
    <w:rsid w:val="002E4EE2"/>
    <w:rsid w:val="002E5868"/>
    <w:rsid w:val="002E5C7C"/>
    <w:rsid w:val="002E5C7E"/>
    <w:rsid w:val="002E604C"/>
    <w:rsid w:val="002E67A3"/>
    <w:rsid w:val="002E6BF5"/>
    <w:rsid w:val="002E70B2"/>
    <w:rsid w:val="002E73BA"/>
    <w:rsid w:val="002E777F"/>
    <w:rsid w:val="002E7F9D"/>
    <w:rsid w:val="002E7FD2"/>
    <w:rsid w:val="002E7FF3"/>
    <w:rsid w:val="002F045D"/>
    <w:rsid w:val="002F0549"/>
    <w:rsid w:val="002F0693"/>
    <w:rsid w:val="002F06B4"/>
    <w:rsid w:val="002F0787"/>
    <w:rsid w:val="002F1453"/>
    <w:rsid w:val="002F169C"/>
    <w:rsid w:val="002F3CA4"/>
    <w:rsid w:val="002F46EE"/>
    <w:rsid w:val="002F47D1"/>
    <w:rsid w:val="002F5164"/>
    <w:rsid w:val="002F52DE"/>
    <w:rsid w:val="002F55B9"/>
    <w:rsid w:val="002F5A11"/>
    <w:rsid w:val="002F5BF6"/>
    <w:rsid w:val="002F5F6A"/>
    <w:rsid w:val="002F60CA"/>
    <w:rsid w:val="002F6AE3"/>
    <w:rsid w:val="002F7391"/>
    <w:rsid w:val="002F7907"/>
    <w:rsid w:val="002F7927"/>
    <w:rsid w:val="002F7A53"/>
    <w:rsid w:val="002F7EA6"/>
    <w:rsid w:val="00300424"/>
    <w:rsid w:val="00300CD9"/>
    <w:rsid w:val="00301465"/>
    <w:rsid w:val="003014B1"/>
    <w:rsid w:val="00301927"/>
    <w:rsid w:val="003019E8"/>
    <w:rsid w:val="00303701"/>
    <w:rsid w:val="00303B97"/>
    <w:rsid w:val="00303F82"/>
    <w:rsid w:val="00303F98"/>
    <w:rsid w:val="00304652"/>
    <w:rsid w:val="00305344"/>
    <w:rsid w:val="00305694"/>
    <w:rsid w:val="003057F9"/>
    <w:rsid w:val="00305CA5"/>
    <w:rsid w:val="0030609E"/>
    <w:rsid w:val="003061DF"/>
    <w:rsid w:val="00306802"/>
    <w:rsid w:val="00306B33"/>
    <w:rsid w:val="003073CE"/>
    <w:rsid w:val="003075D1"/>
    <w:rsid w:val="003118E2"/>
    <w:rsid w:val="003125ED"/>
    <w:rsid w:val="00312DF6"/>
    <w:rsid w:val="00314159"/>
    <w:rsid w:val="00314AFB"/>
    <w:rsid w:val="003161C6"/>
    <w:rsid w:val="003165D5"/>
    <w:rsid w:val="003168FE"/>
    <w:rsid w:val="00316A85"/>
    <w:rsid w:val="00316B4C"/>
    <w:rsid w:val="00316DB9"/>
    <w:rsid w:val="00316F72"/>
    <w:rsid w:val="00317614"/>
    <w:rsid w:val="00317A75"/>
    <w:rsid w:val="00317C33"/>
    <w:rsid w:val="00317C5D"/>
    <w:rsid w:val="00317FF1"/>
    <w:rsid w:val="003202D2"/>
    <w:rsid w:val="00320990"/>
    <w:rsid w:val="00320D38"/>
    <w:rsid w:val="00320D39"/>
    <w:rsid w:val="00320F10"/>
    <w:rsid w:val="00321957"/>
    <w:rsid w:val="00321D00"/>
    <w:rsid w:val="003223EE"/>
    <w:rsid w:val="00322620"/>
    <w:rsid w:val="00322799"/>
    <w:rsid w:val="003227F2"/>
    <w:rsid w:val="003229AF"/>
    <w:rsid w:val="0032300C"/>
    <w:rsid w:val="00323072"/>
    <w:rsid w:val="003238BC"/>
    <w:rsid w:val="00323DCC"/>
    <w:rsid w:val="003240E5"/>
    <w:rsid w:val="00324BF9"/>
    <w:rsid w:val="00325174"/>
    <w:rsid w:val="003253BA"/>
    <w:rsid w:val="00325525"/>
    <w:rsid w:val="00325744"/>
    <w:rsid w:val="00325D51"/>
    <w:rsid w:val="00326A3C"/>
    <w:rsid w:val="00326DD8"/>
    <w:rsid w:val="00326F79"/>
    <w:rsid w:val="00327263"/>
    <w:rsid w:val="00327552"/>
    <w:rsid w:val="0032790E"/>
    <w:rsid w:val="00327DB3"/>
    <w:rsid w:val="00330023"/>
    <w:rsid w:val="00330B92"/>
    <w:rsid w:val="003315C2"/>
    <w:rsid w:val="00331719"/>
    <w:rsid w:val="00331940"/>
    <w:rsid w:val="00331963"/>
    <w:rsid w:val="00331B95"/>
    <w:rsid w:val="0033227C"/>
    <w:rsid w:val="003325B6"/>
    <w:rsid w:val="0033272D"/>
    <w:rsid w:val="00332D77"/>
    <w:rsid w:val="00332FCF"/>
    <w:rsid w:val="003340FF"/>
    <w:rsid w:val="00335A7B"/>
    <w:rsid w:val="00335B0D"/>
    <w:rsid w:val="00335F57"/>
    <w:rsid w:val="00336156"/>
    <w:rsid w:val="003364A6"/>
    <w:rsid w:val="00336A2C"/>
    <w:rsid w:val="00336B54"/>
    <w:rsid w:val="00336DA0"/>
    <w:rsid w:val="00336E44"/>
    <w:rsid w:val="0033760B"/>
    <w:rsid w:val="003403DE"/>
    <w:rsid w:val="00340577"/>
    <w:rsid w:val="00340A91"/>
    <w:rsid w:val="00340EE1"/>
    <w:rsid w:val="00341820"/>
    <w:rsid w:val="00341B9C"/>
    <w:rsid w:val="00342901"/>
    <w:rsid w:val="003432CE"/>
    <w:rsid w:val="003433CD"/>
    <w:rsid w:val="00343405"/>
    <w:rsid w:val="0034382A"/>
    <w:rsid w:val="00343E6D"/>
    <w:rsid w:val="00344065"/>
    <w:rsid w:val="00344EB2"/>
    <w:rsid w:val="00345AFE"/>
    <w:rsid w:val="00345B91"/>
    <w:rsid w:val="00345C4A"/>
    <w:rsid w:val="00347311"/>
    <w:rsid w:val="00347937"/>
    <w:rsid w:val="00347E88"/>
    <w:rsid w:val="00347F0E"/>
    <w:rsid w:val="00350115"/>
    <w:rsid w:val="00350474"/>
    <w:rsid w:val="00350ACC"/>
    <w:rsid w:val="00350C07"/>
    <w:rsid w:val="00350DDB"/>
    <w:rsid w:val="00351931"/>
    <w:rsid w:val="00351DDA"/>
    <w:rsid w:val="00352085"/>
    <w:rsid w:val="00352597"/>
    <w:rsid w:val="00353159"/>
    <w:rsid w:val="003532CD"/>
    <w:rsid w:val="00354356"/>
    <w:rsid w:val="003544D0"/>
    <w:rsid w:val="00354B09"/>
    <w:rsid w:val="00354B84"/>
    <w:rsid w:val="00354DA7"/>
    <w:rsid w:val="00355055"/>
    <w:rsid w:val="003550F8"/>
    <w:rsid w:val="00355173"/>
    <w:rsid w:val="0035535C"/>
    <w:rsid w:val="003554DF"/>
    <w:rsid w:val="0035659D"/>
    <w:rsid w:val="00357923"/>
    <w:rsid w:val="00357933"/>
    <w:rsid w:val="00357FC7"/>
    <w:rsid w:val="00360112"/>
    <w:rsid w:val="00361206"/>
    <w:rsid w:val="0036129F"/>
    <w:rsid w:val="003614F0"/>
    <w:rsid w:val="0036161D"/>
    <w:rsid w:val="00361A24"/>
    <w:rsid w:val="00361BEF"/>
    <w:rsid w:val="00361EB9"/>
    <w:rsid w:val="003621B9"/>
    <w:rsid w:val="0036235C"/>
    <w:rsid w:val="0036283A"/>
    <w:rsid w:val="00362B85"/>
    <w:rsid w:val="00363705"/>
    <w:rsid w:val="00364113"/>
    <w:rsid w:val="003642EF"/>
    <w:rsid w:val="003644E8"/>
    <w:rsid w:val="00364588"/>
    <w:rsid w:val="003648D0"/>
    <w:rsid w:val="00364AC9"/>
    <w:rsid w:val="00364F31"/>
    <w:rsid w:val="0036517E"/>
    <w:rsid w:val="00365A4F"/>
    <w:rsid w:val="003668D8"/>
    <w:rsid w:val="003669AB"/>
    <w:rsid w:val="003708DA"/>
    <w:rsid w:val="003709E7"/>
    <w:rsid w:val="00371318"/>
    <w:rsid w:val="00371BD3"/>
    <w:rsid w:val="00372A11"/>
    <w:rsid w:val="00372BB8"/>
    <w:rsid w:val="00372F9F"/>
    <w:rsid w:val="00372FC2"/>
    <w:rsid w:val="003737E0"/>
    <w:rsid w:val="00373B66"/>
    <w:rsid w:val="00373BA6"/>
    <w:rsid w:val="00374865"/>
    <w:rsid w:val="00376293"/>
    <w:rsid w:val="00376437"/>
    <w:rsid w:val="00376AC5"/>
    <w:rsid w:val="00377025"/>
    <w:rsid w:val="003773DB"/>
    <w:rsid w:val="003779BF"/>
    <w:rsid w:val="003779C0"/>
    <w:rsid w:val="00380212"/>
    <w:rsid w:val="0038082C"/>
    <w:rsid w:val="003814F9"/>
    <w:rsid w:val="003818CF"/>
    <w:rsid w:val="00382878"/>
    <w:rsid w:val="003829F1"/>
    <w:rsid w:val="00384930"/>
    <w:rsid w:val="00384A76"/>
    <w:rsid w:val="00384F51"/>
    <w:rsid w:val="00385B99"/>
    <w:rsid w:val="00386042"/>
    <w:rsid w:val="00386967"/>
    <w:rsid w:val="0038730D"/>
    <w:rsid w:val="003879DC"/>
    <w:rsid w:val="00390558"/>
    <w:rsid w:val="0039056E"/>
    <w:rsid w:val="00390B88"/>
    <w:rsid w:val="00390CC3"/>
    <w:rsid w:val="0039142F"/>
    <w:rsid w:val="003916D0"/>
    <w:rsid w:val="003921C6"/>
    <w:rsid w:val="00393536"/>
    <w:rsid w:val="003940F4"/>
    <w:rsid w:val="003941C6"/>
    <w:rsid w:val="003941DF"/>
    <w:rsid w:val="003948F7"/>
    <w:rsid w:val="00394C19"/>
    <w:rsid w:val="00395145"/>
    <w:rsid w:val="003959CE"/>
    <w:rsid w:val="00395DBC"/>
    <w:rsid w:val="00395FA2"/>
    <w:rsid w:val="00395FF4"/>
    <w:rsid w:val="00396636"/>
    <w:rsid w:val="00396AE3"/>
    <w:rsid w:val="003971C1"/>
    <w:rsid w:val="003979C6"/>
    <w:rsid w:val="003A04C5"/>
    <w:rsid w:val="003A0F6E"/>
    <w:rsid w:val="003A159F"/>
    <w:rsid w:val="003A172A"/>
    <w:rsid w:val="003A199E"/>
    <w:rsid w:val="003A1DFC"/>
    <w:rsid w:val="003A3491"/>
    <w:rsid w:val="003A37B8"/>
    <w:rsid w:val="003A3B9A"/>
    <w:rsid w:val="003A43AA"/>
    <w:rsid w:val="003A4FD2"/>
    <w:rsid w:val="003A52D1"/>
    <w:rsid w:val="003A57D4"/>
    <w:rsid w:val="003A5806"/>
    <w:rsid w:val="003A59A3"/>
    <w:rsid w:val="003A5CE1"/>
    <w:rsid w:val="003A6476"/>
    <w:rsid w:val="003A65BF"/>
    <w:rsid w:val="003A6C51"/>
    <w:rsid w:val="003A6D70"/>
    <w:rsid w:val="003B03A1"/>
    <w:rsid w:val="003B0BA9"/>
    <w:rsid w:val="003B0C3C"/>
    <w:rsid w:val="003B0DF4"/>
    <w:rsid w:val="003B0F04"/>
    <w:rsid w:val="003B14F6"/>
    <w:rsid w:val="003B18B1"/>
    <w:rsid w:val="003B18E5"/>
    <w:rsid w:val="003B1A8F"/>
    <w:rsid w:val="003B1CE6"/>
    <w:rsid w:val="003B2038"/>
    <w:rsid w:val="003B2AF4"/>
    <w:rsid w:val="003B3174"/>
    <w:rsid w:val="003B3604"/>
    <w:rsid w:val="003B3681"/>
    <w:rsid w:val="003B390B"/>
    <w:rsid w:val="003B3F59"/>
    <w:rsid w:val="003B40A9"/>
    <w:rsid w:val="003B45DD"/>
    <w:rsid w:val="003B4B45"/>
    <w:rsid w:val="003B4E76"/>
    <w:rsid w:val="003B5581"/>
    <w:rsid w:val="003B5616"/>
    <w:rsid w:val="003B5C15"/>
    <w:rsid w:val="003B5F06"/>
    <w:rsid w:val="003B6186"/>
    <w:rsid w:val="003B637B"/>
    <w:rsid w:val="003B657D"/>
    <w:rsid w:val="003B6950"/>
    <w:rsid w:val="003B6AE3"/>
    <w:rsid w:val="003B6DD4"/>
    <w:rsid w:val="003B7811"/>
    <w:rsid w:val="003C0032"/>
    <w:rsid w:val="003C021C"/>
    <w:rsid w:val="003C20D0"/>
    <w:rsid w:val="003C221F"/>
    <w:rsid w:val="003C244B"/>
    <w:rsid w:val="003C24C8"/>
    <w:rsid w:val="003C2825"/>
    <w:rsid w:val="003C31BC"/>
    <w:rsid w:val="003C3435"/>
    <w:rsid w:val="003C3631"/>
    <w:rsid w:val="003C3840"/>
    <w:rsid w:val="003C4011"/>
    <w:rsid w:val="003C41CE"/>
    <w:rsid w:val="003C43AE"/>
    <w:rsid w:val="003C47D4"/>
    <w:rsid w:val="003C4878"/>
    <w:rsid w:val="003C4DE0"/>
    <w:rsid w:val="003C57A4"/>
    <w:rsid w:val="003C6401"/>
    <w:rsid w:val="003C6539"/>
    <w:rsid w:val="003C659B"/>
    <w:rsid w:val="003C689D"/>
    <w:rsid w:val="003C699C"/>
    <w:rsid w:val="003C74ED"/>
    <w:rsid w:val="003C7666"/>
    <w:rsid w:val="003C7880"/>
    <w:rsid w:val="003C7C16"/>
    <w:rsid w:val="003D0742"/>
    <w:rsid w:val="003D10A7"/>
    <w:rsid w:val="003D13EE"/>
    <w:rsid w:val="003D1729"/>
    <w:rsid w:val="003D2792"/>
    <w:rsid w:val="003D29C9"/>
    <w:rsid w:val="003D2BE6"/>
    <w:rsid w:val="003D2E89"/>
    <w:rsid w:val="003D3065"/>
    <w:rsid w:val="003D4595"/>
    <w:rsid w:val="003D4771"/>
    <w:rsid w:val="003D47A0"/>
    <w:rsid w:val="003D4CF8"/>
    <w:rsid w:val="003D4D9E"/>
    <w:rsid w:val="003D4DF5"/>
    <w:rsid w:val="003D507B"/>
    <w:rsid w:val="003D53CC"/>
    <w:rsid w:val="003D55D0"/>
    <w:rsid w:val="003D5A5C"/>
    <w:rsid w:val="003D68C5"/>
    <w:rsid w:val="003D72DE"/>
    <w:rsid w:val="003D798C"/>
    <w:rsid w:val="003D7E2C"/>
    <w:rsid w:val="003E04F0"/>
    <w:rsid w:val="003E0BC2"/>
    <w:rsid w:val="003E0F06"/>
    <w:rsid w:val="003E14A3"/>
    <w:rsid w:val="003E19C0"/>
    <w:rsid w:val="003E1B7F"/>
    <w:rsid w:val="003E1E0A"/>
    <w:rsid w:val="003E1EAE"/>
    <w:rsid w:val="003E2471"/>
    <w:rsid w:val="003E289C"/>
    <w:rsid w:val="003E3CDE"/>
    <w:rsid w:val="003E41DD"/>
    <w:rsid w:val="003E43D2"/>
    <w:rsid w:val="003E4613"/>
    <w:rsid w:val="003E47BD"/>
    <w:rsid w:val="003E497F"/>
    <w:rsid w:val="003E4E38"/>
    <w:rsid w:val="003E4F75"/>
    <w:rsid w:val="003E6584"/>
    <w:rsid w:val="003E6EF4"/>
    <w:rsid w:val="003E7A9A"/>
    <w:rsid w:val="003F002A"/>
    <w:rsid w:val="003F093D"/>
    <w:rsid w:val="003F0DE0"/>
    <w:rsid w:val="003F1208"/>
    <w:rsid w:val="003F17D9"/>
    <w:rsid w:val="003F1B60"/>
    <w:rsid w:val="003F1BEE"/>
    <w:rsid w:val="003F2C68"/>
    <w:rsid w:val="003F3043"/>
    <w:rsid w:val="003F3048"/>
    <w:rsid w:val="003F358D"/>
    <w:rsid w:val="003F35A7"/>
    <w:rsid w:val="003F37A2"/>
    <w:rsid w:val="003F395F"/>
    <w:rsid w:val="003F3EF7"/>
    <w:rsid w:val="003F4300"/>
    <w:rsid w:val="003F4657"/>
    <w:rsid w:val="003F5486"/>
    <w:rsid w:val="003F5832"/>
    <w:rsid w:val="003F5A90"/>
    <w:rsid w:val="003F5C5A"/>
    <w:rsid w:val="003F5F29"/>
    <w:rsid w:val="003F5F8C"/>
    <w:rsid w:val="003F6689"/>
    <w:rsid w:val="003F6BFB"/>
    <w:rsid w:val="003F7BE5"/>
    <w:rsid w:val="004001C1"/>
    <w:rsid w:val="0040026E"/>
    <w:rsid w:val="0040071C"/>
    <w:rsid w:val="004010AC"/>
    <w:rsid w:val="0040130D"/>
    <w:rsid w:val="00401C8C"/>
    <w:rsid w:val="004025F6"/>
    <w:rsid w:val="004038B8"/>
    <w:rsid w:val="004039D6"/>
    <w:rsid w:val="00403F67"/>
    <w:rsid w:val="00404422"/>
    <w:rsid w:val="004045B0"/>
    <w:rsid w:val="00404AE9"/>
    <w:rsid w:val="00404AEB"/>
    <w:rsid w:val="00405744"/>
    <w:rsid w:val="00405C4B"/>
    <w:rsid w:val="00405CA4"/>
    <w:rsid w:val="004060A7"/>
    <w:rsid w:val="0040644F"/>
    <w:rsid w:val="004066BA"/>
    <w:rsid w:val="00406DE8"/>
    <w:rsid w:val="00406FC5"/>
    <w:rsid w:val="004073E8"/>
    <w:rsid w:val="00407485"/>
    <w:rsid w:val="00407868"/>
    <w:rsid w:val="00407A53"/>
    <w:rsid w:val="00407CFA"/>
    <w:rsid w:val="004105A6"/>
    <w:rsid w:val="0041070D"/>
    <w:rsid w:val="00410DC2"/>
    <w:rsid w:val="00410F15"/>
    <w:rsid w:val="004114C2"/>
    <w:rsid w:val="004114F4"/>
    <w:rsid w:val="0041190C"/>
    <w:rsid w:val="00411B65"/>
    <w:rsid w:val="00411E2D"/>
    <w:rsid w:val="00411EE1"/>
    <w:rsid w:val="0041274A"/>
    <w:rsid w:val="00412942"/>
    <w:rsid w:val="00412C2C"/>
    <w:rsid w:val="00412CDF"/>
    <w:rsid w:val="00413133"/>
    <w:rsid w:val="00413333"/>
    <w:rsid w:val="00413452"/>
    <w:rsid w:val="00414B88"/>
    <w:rsid w:val="0041595C"/>
    <w:rsid w:val="00416568"/>
    <w:rsid w:val="00416B67"/>
    <w:rsid w:val="004170A0"/>
    <w:rsid w:val="00417419"/>
    <w:rsid w:val="00417B51"/>
    <w:rsid w:val="00420CF0"/>
    <w:rsid w:val="00420FA2"/>
    <w:rsid w:val="004211DB"/>
    <w:rsid w:val="00421D1E"/>
    <w:rsid w:val="00422529"/>
    <w:rsid w:val="0042385B"/>
    <w:rsid w:val="00423EAF"/>
    <w:rsid w:val="00424488"/>
    <w:rsid w:val="00424A00"/>
    <w:rsid w:val="00424EEA"/>
    <w:rsid w:val="00425D7A"/>
    <w:rsid w:val="004262EF"/>
    <w:rsid w:val="00426AFC"/>
    <w:rsid w:val="00427352"/>
    <w:rsid w:val="00427F3A"/>
    <w:rsid w:val="00431098"/>
    <w:rsid w:val="004315C7"/>
    <w:rsid w:val="00432280"/>
    <w:rsid w:val="00432C12"/>
    <w:rsid w:val="00432D09"/>
    <w:rsid w:val="004330D3"/>
    <w:rsid w:val="004332D5"/>
    <w:rsid w:val="00433491"/>
    <w:rsid w:val="004339CF"/>
    <w:rsid w:val="00433A43"/>
    <w:rsid w:val="00433D07"/>
    <w:rsid w:val="004348DF"/>
    <w:rsid w:val="00434EC4"/>
    <w:rsid w:val="00435055"/>
    <w:rsid w:val="0043506F"/>
    <w:rsid w:val="004357FD"/>
    <w:rsid w:val="004366A0"/>
    <w:rsid w:val="004367C0"/>
    <w:rsid w:val="0043754B"/>
    <w:rsid w:val="00437A5B"/>
    <w:rsid w:val="00437B27"/>
    <w:rsid w:val="00437D7D"/>
    <w:rsid w:val="00437DBF"/>
    <w:rsid w:val="00440147"/>
    <w:rsid w:val="00440226"/>
    <w:rsid w:val="004407A6"/>
    <w:rsid w:val="0044086A"/>
    <w:rsid w:val="004425D6"/>
    <w:rsid w:val="004427AB"/>
    <w:rsid w:val="00443145"/>
    <w:rsid w:val="0044480E"/>
    <w:rsid w:val="00444F83"/>
    <w:rsid w:val="004456E0"/>
    <w:rsid w:val="00445C9D"/>
    <w:rsid w:val="004461D3"/>
    <w:rsid w:val="00446401"/>
    <w:rsid w:val="00447040"/>
    <w:rsid w:val="00447FC8"/>
    <w:rsid w:val="0045081B"/>
    <w:rsid w:val="00450913"/>
    <w:rsid w:val="00450F5F"/>
    <w:rsid w:val="004510BC"/>
    <w:rsid w:val="004521AA"/>
    <w:rsid w:val="00452538"/>
    <w:rsid w:val="00452678"/>
    <w:rsid w:val="0045343D"/>
    <w:rsid w:val="00453A38"/>
    <w:rsid w:val="00453B70"/>
    <w:rsid w:val="00453E64"/>
    <w:rsid w:val="00454465"/>
    <w:rsid w:val="00454D17"/>
    <w:rsid w:val="0045550A"/>
    <w:rsid w:val="00455C53"/>
    <w:rsid w:val="00455F15"/>
    <w:rsid w:val="004562DC"/>
    <w:rsid w:val="00456359"/>
    <w:rsid w:val="0045715E"/>
    <w:rsid w:val="004573F2"/>
    <w:rsid w:val="00457580"/>
    <w:rsid w:val="0045785C"/>
    <w:rsid w:val="00457893"/>
    <w:rsid w:val="00460062"/>
    <w:rsid w:val="00460090"/>
    <w:rsid w:val="004600C4"/>
    <w:rsid w:val="0046038B"/>
    <w:rsid w:val="0046079B"/>
    <w:rsid w:val="004607AA"/>
    <w:rsid w:val="00461467"/>
    <w:rsid w:val="00461637"/>
    <w:rsid w:val="004618C7"/>
    <w:rsid w:val="00461966"/>
    <w:rsid w:val="00461F13"/>
    <w:rsid w:val="00462078"/>
    <w:rsid w:val="00462A36"/>
    <w:rsid w:val="00462BF8"/>
    <w:rsid w:val="00463683"/>
    <w:rsid w:val="004636D2"/>
    <w:rsid w:val="00463C4B"/>
    <w:rsid w:val="004641BC"/>
    <w:rsid w:val="00464502"/>
    <w:rsid w:val="00465244"/>
    <w:rsid w:val="00465614"/>
    <w:rsid w:val="00465981"/>
    <w:rsid w:val="00465A29"/>
    <w:rsid w:val="00466551"/>
    <w:rsid w:val="00466AFC"/>
    <w:rsid w:val="00466B1E"/>
    <w:rsid w:val="00466B3D"/>
    <w:rsid w:val="0046747F"/>
    <w:rsid w:val="004676BF"/>
    <w:rsid w:val="00470058"/>
    <w:rsid w:val="0047141E"/>
    <w:rsid w:val="00471496"/>
    <w:rsid w:val="00471A3D"/>
    <w:rsid w:val="00471B4E"/>
    <w:rsid w:val="00471D0F"/>
    <w:rsid w:val="00471EEE"/>
    <w:rsid w:val="00472EB9"/>
    <w:rsid w:val="0047303F"/>
    <w:rsid w:val="004736F3"/>
    <w:rsid w:val="00473902"/>
    <w:rsid w:val="00473C32"/>
    <w:rsid w:val="004741E2"/>
    <w:rsid w:val="0047435C"/>
    <w:rsid w:val="004746E6"/>
    <w:rsid w:val="00476704"/>
    <w:rsid w:val="00477350"/>
    <w:rsid w:val="00480A02"/>
    <w:rsid w:val="00481174"/>
    <w:rsid w:val="00481B18"/>
    <w:rsid w:val="004820B4"/>
    <w:rsid w:val="004822CB"/>
    <w:rsid w:val="00482612"/>
    <w:rsid w:val="00482EB7"/>
    <w:rsid w:val="00482EE0"/>
    <w:rsid w:val="0048420A"/>
    <w:rsid w:val="00484858"/>
    <w:rsid w:val="0048486C"/>
    <w:rsid w:val="004855A4"/>
    <w:rsid w:val="00485878"/>
    <w:rsid w:val="00485F0E"/>
    <w:rsid w:val="004860BE"/>
    <w:rsid w:val="004862BF"/>
    <w:rsid w:val="00486CDE"/>
    <w:rsid w:val="00487553"/>
    <w:rsid w:val="00487F22"/>
    <w:rsid w:val="00490663"/>
    <w:rsid w:val="004907FA"/>
    <w:rsid w:val="00490D51"/>
    <w:rsid w:val="00490FEC"/>
    <w:rsid w:val="00491242"/>
    <w:rsid w:val="00491409"/>
    <w:rsid w:val="00491EDD"/>
    <w:rsid w:val="00492C58"/>
    <w:rsid w:val="00493122"/>
    <w:rsid w:val="00493532"/>
    <w:rsid w:val="004937B2"/>
    <w:rsid w:val="004946A2"/>
    <w:rsid w:val="00494712"/>
    <w:rsid w:val="00494BB3"/>
    <w:rsid w:val="00494CE6"/>
    <w:rsid w:val="00495279"/>
    <w:rsid w:val="00495A56"/>
    <w:rsid w:val="00496124"/>
    <w:rsid w:val="0049666F"/>
    <w:rsid w:val="00496E73"/>
    <w:rsid w:val="004973DE"/>
    <w:rsid w:val="0049789E"/>
    <w:rsid w:val="00497AD4"/>
    <w:rsid w:val="00497ADB"/>
    <w:rsid w:val="00497B16"/>
    <w:rsid w:val="00497D5C"/>
    <w:rsid w:val="00497D82"/>
    <w:rsid w:val="004A03BA"/>
    <w:rsid w:val="004A0E91"/>
    <w:rsid w:val="004A1C59"/>
    <w:rsid w:val="004A1EDC"/>
    <w:rsid w:val="004A288A"/>
    <w:rsid w:val="004A3368"/>
    <w:rsid w:val="004A3AFF"/>
    <w:rsid w:val="004A3C36"/>
    <w:rsid w:val="004A41EC"/>
    <w:rsid w:val="004A441B"/>
    <w:rsid w:val="004A44BC"/>
    <w:rsid w:val="004A4C47"/>
    <w:rsid w:val="004A5F73"/>
    <w:rsid w:val="004A61E7"/>
    <w:rsid w:val="004A66C3"/>
    <w:rsid w:val="004A7805"/>
    <w:rsid w:val="004B05E7"/>
    <w:rsid w:val="004B0663"/>
    <w:rsid w:val="004B0CC0"/>
    <w:rsid w:val="004B1179"/>
    <w:rsid w:val="004B15B4"/>
    <w:rsid w:val="004B193E"/>
    <w:rsid w:val="004B1FB8"/>
    <w:rsid w:val="004B2357"/>
    <w:rsid w:val="004B23A1"/>
    <w:rsid w:val="004B2D40"/>
    <w:rsid w:val="004B3423"/>
    <w:rsid w:val="004B4162"/>
    <w:rsid w:val="004B4FB7"/>
    <w:rsid w:val="004B5252"/>
    <w:rsid w:val="004B5AFD"/>
    <w:rsid w:val="004B6289"/>
    <w:rsid w:val="004B687A"/>
    <w:rsid w:val="004B6AC0"/>
    <w:rsid w:val="004B6FB2"/>
    <w:rsid w:val="004B75D1"/>
    <w:rsid w:val="004B7A69"/>
    <w:rsid w:val="004B7C86"/>
    <w:rsid w:val="004B7E91"/>
    <w:rsid w:val="004C0182"/>
    <w:rsid w:val="004C030F"/>
    <w:rsid w:val="004C086C"/>
    <w:rsid w:val="004C0B07"/>
    <w:rsid w:val="004C0B85"/>
    <w:rsid w:val="004C0D42"/>
    <w:rsid w:val="004C183D"/>
    <w:rsid w:val="004C1F1A"/>
    <w:rsid w:val="004C2224"/>
    <w:rsid w:val="004C2828"/>
    <w:rsid w:val="004C28CE"/>
    <w:rsid w:val="004C2BCF"/>
    <w:rsid w:val="004C3CA7"/>
    <w:rsid w:val="004C3E5B"/>
    <w:rsid w:val="004C408E"/>
    <w:rsid w:val="004C42B4"/>
    <w:rsid w:val="004C4416"/>
    <w:rsid w:val="004C44C3"/>
    <w:rsid w:val="004C4793"/>
    <w:rsid w:val="004C49D6"/>
    <w:rsid w:val="004C49EC"/>
    <w:rsid w:val="004C55CD"/>
    <w:rsid w:val="004C5D18"/>
    <w:rsid w:val="004C6369"/>
    <w:rsid w:val="004C6EF0"/>
    <w:rsid w:val="004C7717"/>
    <w:rsid w:val="004C78D5"/>
    <w:rsid w:val="004C7A93"/>
    <w:rsid w:val="004C7E20"/>
    <w:rsid w:val="004D09DB"/>
    <w:rsid w:val="004D121C"/>
    <w:rsid w:val="004D14D9"/>
    <w:rsid w:val="004D1F69"/>
    <w:rsid w:val="004D20B2"/>
    <w:rsid w:val="004D2421"/>
    <w:rsid w:val="004D2566"/>
    <w:rsid w:val="004D293A"/>
    <w:rsid w:val="004D2AD4"/>
    <w:rsid w:val="004D2B03"/>
    <w:rsid w:val="004D3E1E"/>
    <w:rsid w:val="004D4AEE"/>
    <w:rsid w:val="004D555A"/>
    <w:rsid w:val="004D67A7"/>
    <w:rsid w:val="004D78EF"/>
    <w:rsid w:val="004E0A8A"/>
    <w:rsid w:val="004E0D34"/>
    <w:rsid w:val="004E0EF2"/>
    <w:rsid w:val="004E116F"/>
    <w:rsid w:val="004E16F7"/>
    <w:rsid w:val="004E1747"/>
    <w:rsid w:val="004E17CC"/>
    <w:rsid w:val="004E1AC0"/>
    <w:rsid w:val="004E1D32"/>
    <w:rsid w:val="004E21A3"/>
    <w:rsid w:val="004E275F"/>
    <w:rsid w:val="004E2DFC"/>
    <w:rsid w:val="004E346E"/>
    <w:rsid w:val="004E35AB"/>
    <w:rsid w:val="004E372B"/>
    <w:rsid w:val="004E37F2"/>
    <w:rsid w:val="004E416C"/>
    <w:rsid w:val="004E46A3"/>
    <w:rsid w:val="004E4FA4"/>
    <w:rsid w:val="004E5FC0"/>
    <w:rsid w:val="004E6E07"/>
    <w:rsid w:val="004E6F02"/>
    <w:rsid w:val="004E72FB"/>
    <w:rsid w:val="004E7349"/>
    <w:rsid w:val="004E760A"/>
    <w:rsid w:val="004E7813"/>
    <w:rsid w:val="004E7C6B"/>
    <w:rsid w:val="004E7F0F"/>
    <w:rsid w:val="004F00AA"/>
    <w:rsid w:val="004F0B6C"/>
    <w:rsid w:val="004F1137"/>
    <w:rsid w:val="004F2EE9"/>
    <w:rsid w:val="004F3D0D"/>
    <w:rsid w:val="004F3F75"/>
    <w:rsid w:val="004F455E"/>
    <w:rsid w:val="004F49D9"/>
    <w:rsid w:val="004F5250"/>
    <w:rsid w:val="004F5ACD"/>
    <w:rsid w:val="004F608C"/>
    <w:rsid w:val="004F6290"/>
    <w:rsid w:val="004F6610"/>
    <w:rsid w:val="004F6EC6"/>
    <w:rsid w:val="004F70CA"/>
    <w:rsid w:val="0050025E"/>
    <w:rsid w:val="005008F3"/>
    <w:rsid w:val="005010FD"/>
    <w:rsid w:val="00501632"/>
    <w:rsid w:val="005016B6"/>
    <w:rsid w:val="00502D37"/>
    <w:rsid w:val="0050365D"/>
    <w:rsid w:val="00503C39"/>
    <w:rsid w:val="00504438"/>
    <w:rsid w:val="005050AC"/>
    <w:rsid w:val="005052A5"/>
    <w:rsid w:val="00505984"/>
    <w:rsid w:val="00505A63"/>
    <w:rsid w:val="005061BD"/>
    <w:rsid w:val="00506E5C"/>
    <w:rsid w:val="00510497"/>
    <w:rsid w:val="005104B0"/>
    <w:rsid w:val="005104D0"/>
    <w:rsid w:val="00510B05"/>
    <w:rsid w:val="005111E4"/>
    <w:rsid w:val="0051145F"/>
    <w:rsid w:val="00511566"/>
    <w:rsid w:val="00511AF5"/>
    <w:rsid w:val="00512E3F"/>
    <w:rsid w:val="00512F56"/>
    <w:rsid w:val="00513719"/>
    <w:rsid w:val="00513978"/>
    <w:rsid w:val="00515403"/>
    <w:rsid w:val="00515D29"/>
    <w:rsid w:val="00516144"/>
    <w:rsid w:val="00516381"/>
    <w:rsid w:val="00516507"/>
    <w:rsid w:val="0051654F"/>
    <w:rsid w:val="00516B46"/>
    <w:rsid w:val="00516C3F"/>
    <w:rsid w:val="00516E27"/>
    <w:rsid w:val="00516FDE"/>
    <w:rsid w:val="00516FFC"/>
    <w:rsid w:val="00517957"/>
    <w:rsid w:val="005205EB"/>
    <w:rsid w:val="005206E0"/>
    <w:rsid w:val="0052090E"/>
    <w:rsid w:val="00521006"/>
    <w:rsid w:val="00521D9E"/>
    <w:rsid w:val="00521E9B"/>
    <w:rsid w:val="00521F95"/>
    <w:rsid w:val="005221C1"/>
    <w:rsid w:val="00522C49"/>
    <w:rsid w:val="00522ED2"/>
    <w:rsid w:val="005230B1"/>
    <w:rsid w:val="0052340D"/>
    <w:rsid w:val="00523679"/>
    <w:rsid w:val="00523C1E"/>
    <w:rsid w:val="00523C67"/>
    <w:rsid w:val="00524168"/>
    <w:rsid w:val="005242C5"/>
    <w:rsid w:val="00524618"/>
    <w:rsid w:val="005248DD"/>
    <w:rsid w:val="00524A32"/>
    <w:rsid w:val="00524EA4"/>
    <w:rsid w:val="00525BF9"/>
    <w:rsid w:val="00525C00"/>
    <w:rsid w:val="005270A4"/>
    <w:rsid w:val="00527832"/>
    <w:rsid w:val="005279A4"/>
    <w:rsid w:val="00527EEB"/>
    <w:rsid w:val="0053028A"/>
    <w:rsid w:val="0053149C"/>
    <w:rsid w:val="005315B9"/>
    <w:rsid w:val="005320D4"/>
    <w:rsid w:val="005323D3"/>
    <w:rsid w:val="00532694"/>
    <w:rsid w:val="0053326B"/>
    <w:rsid w:val="00533A16"/>
    <w:rsid w:val="00534485"/>
    <w:rsid w:val="00535B8F"/>
    <w:rsid w:val="00535CC7"/>
    <w:rsid w:val="00536081"/>
    <w:rsid w:val="005361C2"/>
    <w:rsid w:val="00536520"/>
    <w:rsid w:val="00536D98"/>
    <w:rsid w:val="00540540"/>
    <w:rsid w:val="00540579"/>
    <w:rsid w:val="00540CD6"/>
    <w:rsid w:val="00541560"/>
    <w:rsid w:val="005418FF"/>
    <w:rsid w:val="00541910"/>
    <w:rsid w:val="00541F57"/>
    <w:rsid w:val="00542269"/>
    <w:rsid w:val="00542D41"/>
    <w:rsid w:val="00543043"/>
    <w:rsid w:val="00543208"/>
    <w:rsid w:val="00543BA2"/>
    <w:rsid w:val="0054405D"/>
    <w:rsid w:val="00544245"/>
    <w:rsid w:val="00544D0D"/>
    <w:rsid w:val="00544FFF"/>
    <w:rsid w:val="00545047"/>
    <w:rsid w:val="00545061"/>
    <w:rsid w:val="0054549D"/>
    <w:rsid w:val="005462A9"/>
    <w:rsid w:val="0054687A"/>
    <w:rsid w:val="00547054"/>
    <w:rsid w:val="005470EB"/>
    <w:rsid w:val="005475FB"/>
    <w:rsid w:val="00547918"/>
    <w:rsid w:val="00547D75"/>
    <w:rsid w:val="00550147"/>
    <w:rsid w:val="00550395"/>
    <w:rsid w:val="00550862"/>
    <w:rsid w:val="00550ECA"/>
    <w:rsid w:val="00551005"/>
    <w:rsid w:val="0055238C"/>
    <w:rsid w:val="00552636"/>
    <w:rsid w:val="00553987"/>
    <w:rsid w:val="00554271"/>
    <w:rsid w:val="00554749"/>
    <w:rsid w:val="00554804"/>
    <w:rsid w:val="00554FE4"/>
    <w:rsid w:val="005555BF"/>
    <w:rsid w:val="00555A69"/>
    <w:rsid w:val="00555C0C"/>
    <w:rsid w:val="00556046"/>
    <w:rsid w:val="00556741"/>
    <w:rsid w:val="00557519"/>
    <w:rsid w:val="00557C8E"/>
    <w:rsid w:val="00557F4D"/>
    <w:rsid w:val="00560AEF"/>
    <w:rsid w:val="00561641"/>
    <w:rsid w:val="00561E02"/>
    <w:rsid w:val="00561EEE"/>
    <w:rsid w:val="0056232A"/>
    <w:rsid w:val="00562821"/>
    <w:rsid w:val="00562B26"/>
    <w:rsid w:val="00562BAC"/>
    <w:rsid w:val="00562E08"/>
    <w:rsid w:val="00563098"/>
    <w:rsid w:val="00563483"/>
    <w:rsid w:val="005635A0"/>
    <w:rsid w:val="00564041"/>
    <w:rsid w:val="0056434A"/>
    <w:rsid w:val="00564E05"/>
    <w:rsid w:val="005655A6"/>
    <w:rsid w:val="00565F50"/>
    <w:rsid w:val="005666B3"/>
    <w:rsid w:val="0056678A"/>
    <w:rsid w:val="00567587"/>
    <w:rsid w:val="005676E8"/>
    <w:rsid w:val="005709FA"/>
    <w:rsid w:val="00570A64"/>
    <w:rsid w:val="00570CAB"/>
    <w:rsid w:val="00570F61"/>
    <w:rsid w:val="00571144"/>
    <w:rsid w:val="0057141B"/>
    <w:rsid w:val="00571AC7"/>
    <w:rsid w:val="00571D1B"/>
    <w:rsid w:val="00571D35"/>
    <w:rsid w:val="005727EF"/>
    <w:rsid w:val="005729FD"/>
    <w:rsid w:val="0057306D"/>
    <w:rsid w:val="005732EB"/>
    <w:rsid w:val="0057334E"/>
    <w:rsid w:val="005737A9"/>
    <w:rsid w:val="005741A7"/>
    <w:rsid w:val="00574630"/>
    <w:rsid w:val="005754CB"/>
    <w:rsid w:val="00575752"/>
    <w:rsid w:val="00575D95"/>
    <w:rsid w:val="00575DC5"/>
    <w:rsid w:val="005762FB"/>
    <w:rsid w:val="00576B22"/>
    <w:rsid w:val="0057742F"/>
    <w:rsid w:val="00577954"/>
    <w:rsid w:val="00577DBC"/>
    <w:rsid w:val="005804D7"/>
    <w:rsid w:val="00580CC1"/>
    <w:rsid w:val="00580F5D"/>
    <w:rsid w:val="005816A1"/>
    <w:rsid w:val="005820EF"/>
    <w:rsid w:val="005821A3"/>
    <w:rsid w:val="005835CB"/>
    <w:rsid w:val="00583B95"/>
    <w:rsid w:val="00583D73"/>
    <w:rsid w:val="0058438E"/>
    <w:rsid w:val="00584D47"/>
    <w:rsid w:val="005855D7"/>
    <w:rsid w:val="00585810"/>
    <w:rsid w:val="00585A90"/>
    <w:rsid w:val="00586535"/>
    <w:rsid w:val="005865BA"/>
    <w:rsid w:val="00587009"/>
    <w:rsid w:val="00587159"/>
    <w:rsid w:val="005874B9"/>
    <w:rsid w:val="00587558"/>
    <w:rsid w:val="00587652"/>
    <w:rsid w:val="0058790A"/>
    <w:rsid w:val="0058799E"/>
    <w:rsid w:val="00587F2A"/>
    <w:rsid w:val="00590252"/>
    <w:rsid w:val="00590CB0"/>
    <w:rsid w:val="005914E3"/>
    <w:rsid w:val="00591FAC"/>
    <w:rsid w:val="00592261"/>
    <w:rsid w:val="00593552"/>
    <w:rsid w:val="0059362B"/>
    <w:rsid w:val="00593928"/>
    <w:rsid w:val="00593CF3"/>
    <w:rsid w:val="0059423F"/>
    <w:rsid w:val="00594A5E"/>
    <w:rsid w:val="00594F1E"/>
    <w:rsid w:val="00594FE6"/>
    <w:rsid w:val="00596426"/>
    <w:rsid w:val="005967C5"/>
    <w:rsid w:val="00596AE1"/>
    <w:rsid w:val="00597B9C"/>
    <w:rsid w:val="005A0045"/>
    <w:rsid w:val="005A0B32"/>
    <w:rsid w:val="005A0D70"/>
    <w:rsid w:val="005A13E9"/>
    <w:rsid w:val="005A1CD9"/>
    <w:rsid w:val="005A23D9"/>
    <w:rsid w:val="005A27BB"/>
    <w:rsid w:val="005A2A5D"/>
    <w:rsid w:val="005A30A7"/>
    <w:rsid w:val="005A314E"/>
    <w:rsid w:val="005A3D8F"/>
    <w:rsid w:val="005A4801"/>
    <w:rsid w:val="005A4DAA"/>
    <w:rsid w:val="005A525F"/>
    <w:rsid w:val="005A59F3"/>
    <w:rsid w:val="005A5B85"/>
    <w:rsid w:val="005A5D06"/>
    <w:rsid w:val="005A63F8"/>
    <w:rsid w:val="005A7329"/>
    <w:rsid w:val="005A7828"/>
    <w:rsid w:val="005A7E16"/>
    <w:rsid w:val="005B0144"/>
    <w:rsid w:val="005B0415"/>
    <w:rsid w:val="005B0E00"/>
    <w:rsid w:val="005B0F0D"/>
    <w:rsid w:val="005B172A"/>
    <w:rsid w:val="005B1AD5"/>
    <w:rsid w:val="005B1B48"/>
    <w:rsid w:val="005B1B9C"/>
    <w:rsid w:val="005B22BD"/>
    <w:rsid w:val="005B2740"/>
    <w:rsid w:val="005B2A1D"/>
    <w:rsid w:val="005B2E68"/>
    <w:rsid w:val="005B42FA"/>
    <w:rsid w:val="005B53FE"/>
    <w:rsid w:val="005B5494"/>
    <w:rsid w:val="005B617D"/>
    <w:rsid w:val="005B6375"/>
    <w:rsid w:val="005B670C"/>
    <w:rsid w:val="005B6B50"/>
    <w:rsid w:val="005B6E08"/>
    <w:rsid w:val="005B7A09"/>
    <w:rsid w:val="005C01E6"/>
    <w:rsid w:val="005C0505"/>
    <w:rsid w:val="005C0D9C"/>
    <w:rsid w:val="005C125A"/>
    <w:rsid w:val="005C1656"/>
    <w:rsid w:val="005C293F"/>
    <w:rsid w:val="005C307F"/>
    <w:rsid w:val="005C3083"/>
    <w:rsid w:val="005C364D"/>
    <w:rsid w:val="005C4348"/>
    <w:rsid w:val="005C448F"/>
    <w:rsid w:val="005C47F1"/>
    <w:rsid w:val="005C4931"/>
    <w:rsid w:val="005C54B2"/>
    <w:rsid w:val="005C557B"/>
    <w:rsid w:val="005C5814"/>
    <w:rsid w:val="005C5A79"/>
    <w:rsid w:val="005C64F2"/>
    <w:rsid w:val="005C671E"/>
    <w:rsid w:val="005C677C"/>
    <w:rsid w:val="005C6A8C"/>
    <w:rsid w:val="005C7711"/>
    <w:rsid w:val="005C7DB5"/>
    <w:rsid w:val="005C7F97"/>
    <w:rsid w:val="005D1805"/>
    <w:rsid w:val="005D1BBE"/>
    <w:rsid w:val="005D1FF5"/>
    <w:rsid w:val="005D227B"/>
    <w:rsid w:val="005D30DC"/>
    <w:rsid w:val="005D31EF"/>
    <w:rsid w:val="005D3365"/>
    <w:rsid w:val="005D3B0A"/>
    <w:rsid w:val="005D3B3E"/>
    <w:rsid w:val="005D3C29"/>
    <w:rsid w:val="005D3DDE"/>
    <w:rsid w:val="005D3F44"/>
    <w:rsid w:val="005D4577"/>
    <w:rsid w:val="005D45B8"/>
    <w:rsid w:val="005D4B22"/>
    <w:rsid w:val="005D4F67"/>
    <w:rsid w:val="005D5761"/>
    <w:rsid w:val="005D6D05"/>
    <w:rsid w:val="005D7714"/>
    <w:rsid w:val="005D7EAF"/>
    <w:rsid w:val="005E00BE"/>
    <w:rsid w:val="005E02D9"/>
    <w:rsid w:val="005E0A24"/>
    <w:rsid w:val="005E0CB0"/>
    <w:rsid w:val="005E1810"/>
    <w:rsid w:val="005E2295"/>
    <w:rsid w:val="005E2413"/>
    <w:rsid w:val="005E38F2"/>
    <w:rsid w:val="005E3D42"/>
    <w:rsid w:val="005E4742"/>
    <w:rsid w:val="005E47D4"/>
    <w:rsid w:val="005E58F6"/>
    <w:rsid w:val="005E5A42"/>
    <w:rsid w:val="005E611E"/>
    <w:rsid w:val="005E6DF6"/>
    <w:rsid w:val="005E7564"/>
    <w:rsid w:val="005E7A4B"/>
    <w:rsid w:val="005E7B4F"/>
    <w:rsid w:val="005E7CD6"/>
    <w:rsid w:val="005F06A7"/>
    <w:rsid w:val="005F1249"/>
    <w:rsid w:val="005F14C1"/>
    <w:rsid w:val="005F1976"/>
    <w:rsid w:val="005F2619"/>
    <w:rsid w:val="005F2676"/>
    <w:rsid w:val="005F2E9A"/>
    <w:rsid w:val="005F2F59"/>
    <w:rsid w:val="005F3128"/>
    <w:rsid w:val="005F31CD"/>
    <w:rsid w:val="005F3347"/>
    <w:rsid w:val="005F3870"/>
    <w:rsid w:val="005F4EBB"/>
    <w:rsid w:val="005F4FF9"/>
    <w:rsid w:val="005F546A"/>
    <w:rsid w:val="005F5C6C"/>
    <w:rsid w:val="005F5F19"/>
    <w:rsid w:val="005F6124"/>
    <w:rsid w:val="005F642F"/>
    <w:rsid w:val="005F6F33"/>
    <w:rsid w:val="005F6FA0"/>
    <w:rsid w:val="005F730C"/>
    <w:rsid w:val="005F78B9"/>
    <w:rsid w:val="005F791F"/>
    <w:rsid w:val="005F7B0E"/>
    <w:rsid w:val="005F7ED9"/>
    <w:rsid w:val="00600CAF"/>
    <w:rsid w:val="00600CC0"/>
    <w:rsid w:val="006011E4"/>
    <w:rsid w:val="00601229"/>
    <w:rsid w:val="00601C8A"/>
    <w:rsid w:val="00602549"/>
    <w:rsid w:val="00602C5E"/>
    <w:rsid w:val="00602E2A"/>
    <w:rsid w:val="0060309A"/>
    <w:rsid w:val="0060328A"/>
    <w:rsid w:val="006032E2"/>
    <w:rsid w:val="00603461"/>
    <w:rsid w:val="00603B8B"/>
    <w:rsid w:val="00603CB0"/>
    <w:rsid w:val="00603CDB"/>
    <w:rsid w:val="00603DF7"/>
    <w:rsid w:val="00603F8B"/>
    <w:rsid w:val="0060495D"/>
    <w:rsid w:val="00604BAD"/>
    <w:rsid w:val="006058CB"/>
    <w:rsid w:val="0060596F"/>
    <w:rsid w:val="00605D16"/>
    <w:rsid w:val="006061C9"/>
    <w:rsid w:val="006062B7"/>
    <w:rsid w:val="006062EA"/>
    <w:rsid w:val="00606D5D"/>
    <w:rsid w:val="00606FE9"/>
    <w:rsid w:val="0060706F"/>
    <w:rsid w:val="00607D15"/>
    <w:rsid w:val="00610FD4"/>
    <w:rsid w:val="0061114A"/>
    <w:rsid w:val="00611DFF"/>
    <w:rsid w:val="00611E0C"/>
    <w:rsid w:val="006122B8"/>
    <w:rsid w:val="00612FBD"/>
    <w:rsid w:val="006137E5"/>
    <w:rsid w:val="00613B19"/>
    <w:rsid w:val="006141BA"/>
    <w:rsid w:val="006144BF"/>
    <w:rsid w:val="006151A4"/>
    <w:rsid w:val="0061670E"/>
    <w:rsid w:val="006167F9"/>
    <w:rsid w:val="00617792"/>
    <w:rsid w:val="00617990"/>
    <w:rsid w:val="006179A7"/>
    <w:rsid w:val="00617FA5"/>
    <w:rsid w:val="00620389"/>
    <w:rsid w:val="00621444"/>
    <w:rsid w:val="00621B12"/>
    <w:rsid w:val="00622170"/>
    <w:rsid w:val="00622D27"/>
    <w:rsid w:val="0062307F"/>
    <w:rsid w:val="00623145"/>
    <w:rsid w:val="00623A75"/>
    <w:rsid w:val="00624E7E"/>
    <w:rsid w:val="00625058"/>
    <w:rsid w:val="0062522F"/>
    <w:rsid w:val="006256B3"/>
    <w:rsid w:val="00625C3F"/>
    <w:rsid w:val="00625EB0"/>
    <w:rsid w:val="0062608F"/>
    <w:rsid w:val="00626ADA"/>
    <w:rsid w:val="00626D36"/>
    <w:rsid w:val="00626E3A"/>
    <w:rsid w:val="00627302"/>
    <w:rsid w:val="00627DD5"/>
    <w:rsid w:val="006303CB"/>
    <w:rsid w:val="00631A71"/>
    <w:rsid w:val="00631BD5"/>
    <w:rsid w:val="00632105"/>
    <w:rsid w:val="0063218D"/>
    <w:rsid w:val="0063248B"/>
    <w:rsid w:val="0063248D"/>
    <w:rsid w:val="006325E9"/>
    <w:rsid w:val="006329EF"/>
    <w:rsid w:val="006338EA"/>
    <w:rsid w:val="006347F3"/>
    <w:rsid w:val="00634AFF"/>
    <w:rsid w:val="00635ACB"/>
    <w:rsid w:val="006361A5"/>
    <w:rsid w:val="00636A9C"/>
    <w:rsid w:val="00636F5A"/>
    <w:rsid w:val="00640032"/>
    <w:rsid w:val="0064015B"/>
    <w:rsid w:val="006409B7"/>
    <w:rsid w:val="00641444"/>
    <w:rsid w:val="0064147F"/>
    <w:rsid w:val="00641B07"/>
    <w:rsid w:val="00641D5F"/>
    <w:rsid w:val="00641F3D"/>
    <w:rsid w:val="0064238E"/>
    <w:rsid w:val="006424F7"/>
    <w:rsid w:val="0064255D"/>
    <w:rsid w:val="006427BC"/>
    <w:rsid w:val="00642826"/>
    <w:rsid w:val="00642F7E"/>
    <w:rsid w:val="006430B1"/>
    <w:rsid w:val="00643582"/>
    <w:rsid w:val="00643ACF"/>
    <w:rsid w:val="00644783"/>
    <w:rsid w:val="00644CB8"/>
    <w:rsid w:val="00645187"/>
    <w:rsid w:val="006452F9"/>
    <w:rsid w:val="00645538"/>
    <w:rsid w:val="006455C5"/>
    <w:rsid w:val="006461B1"/>
    <w:rsid w:val="0064626C"/>
    <w:rsid w:val="0064719E"/>
    <w:rsid w:val="006472F7"/>
    <w:rsid w:val="0064778A"/>
    <w:rsid w:val="0065079B"/>
    <w:rsid w:val="006512BE"/>
    <w:rsid w:val="00651F4A"/>
    <w:rsid w:val="006526F4"/>
    <w:rsid w:val="006537B6"/>
    <w:rsid w:val="00653900"/>
    <w:rsid w:val="00654A9F"/>
    <w:rsid w:val="00655173"/>
    <w:rsid w:val="0065521B"/>
    <w:rsid w:val="00655BAD"/>
    <w:rsid w:val="00655C80"/>
    <w:rsid w:val="00655CD1"/>
    <w:rsid w:val="00655CD6"/>
    <w:rsid w:val="0065628C"/>
    <w:rsid w:val="00656784"/>
    <w:rsid w:val="00656902"/>
    <w:rsid w:val="00656BF2"/>
    <w:rsid w:val="006575CC"/>
    <w:rsid w:val="00657610"/>
    <w:rsid w:val="00657734"/>
    <w:rsid w:val="006577AE"/>
    <w:rsid w:val="006578D6"/>
    <w:rsid w:val="00657FCA"/>
    <w:rsid w:val="0066041A"/>
    <w:rsid w:val="0066089C"/>
    <w:rsid w:val="00660D1E"/>
    <w:rsid w:val="00660DB9"/>
    <w:rsid w:val="00660F1B"/>
    <w:rsid w:val="006621B2"/>
    <w:rsid w:val="00662A72"/>
    <w:rsid w:val="00663198"/>
    <w:rsid w:val="0066355E"/>
    <w:rsid w:val="00663A3F"/>
    <w:rsid w:val="00665305"/>
    <w:rsid w:val="00665332"/>
    <w:rsid w:val="00665922"/>
    <w:rsid w:val="00665C4D"/>
    <w:rsid w:val="00665C5B"/>
    <w:rsid w:val="00666F76"/>
    <w:rsid w:val="00667747"/>
    <w:rsid w:val="00667759"/>
    <w:rsid w:val="00667947"/>
    <w:rsid w:val="00667EA1"/>
    <w:rsid w:val="00670475"/>
    <w:rsid w:val="0067048A"/>
    <w:rsid w:val="00670D3D"/>
    <w:rsid w:val="00671608"/>
    <w:rsid w:val="006717D9"/>
    <w:rsid w:val="006717F6"/>
    <w:rsid w:val="00671A27"/>
    <w:rsid w:val="00671F4C"/>
    <w:rsid w:val="00671F70"/>
    <w:rsid w:val="00672922"/>
    <w:rsid w:val="00672C3C"/>
    <w:rsid w:val="00672DC0"/>
    <w:rsid w:val="00672F31"/>
    <w:rsid w:val="00673021"/>
    <w:rsid w:val="0067314F"/>
    <w:rsid w:val="00673932"/>
    <w:rsid w:val="00673BBF"/>
    <w:rsid w:val="00673BFF"/>
    <w:rsid w:val="006742C9"/>
    <w:rsid w:val="006743AF"/>
    <w:rsid w:val="00674C6E"/>
    <w:rsid w:val="006751AD"/>
    <w:rsid w:val="0067537A"/>
    <w:rsid w:val="00675427"/>
    <w:rsid w:val="00675635"/>
    <w:rsid w:val="00675E37"/>
    <w:rsid w:val="00676388"/>
    <w:rsid w:val="00676400"/>
    <w:rsid w:val="006769C5"/>
    <w:rsid w:val="00676DE9"/>
    <w:rsid w:val="006774C3"/>
    <w:rsid w:val="00677771"/>
    <w:rsid w:val="0067796E"/>
    <w:rsid w:val="00677A02"/>
    <w:rsid w:val="00677D6C"/>
    <w:rsid w:val="00677ECD"/>
    <w:rsid w:val="0068038D"/>
    <w:rsid w:val="0068057F"/>
    <w:rsid w:val="006805A1"/>
    <w:rsid w:val="006807E8"/>
    <w:rsid w:val="00680A58"/>
    <w:rsid w:val="00680FC0"/>
    <w:rsid w:val="00681C01"/>
    <w:rsid w:val="00681E81"/>
    <w:rsid w:val="0068217C"/>
    <w:rsid w:val="00682C2E"/>
    <w:rsid w:val="00683538"/>
    <w:rsid w:val="0068369F"/>
    <w:rsid w:val="00683765"/>
    <w:rsid w:val="00684CD1"/>
    <w:rsid w:val="006854AA"/>
    <w:rsid w:val="006858AC"/>
    <w:rsid w:val="00686223"/>
    <w:rsid w:val="00686527"/>
    <w:rsid w:val="00686A1F"/>
    <w:rsid w:val="00686DB2"/>
    <w:rsid w:val="006874E0"/>
    <w:rsid w:val="00687BDD"/>
    <w:rsid w:val="00691598"/>
    <w:rsid w:val="00691678"/>
    <w:rsid w:val="00691964"/>
    <w:rsid w:val="00691CBF"/>
    <w:rsid w:val="00691E04"/>
    <w:rsid w:val="00691F69"/>
    <w:rsid w:val="00692B12"/>
    <w:rsid w:val="00693CB8"/>
    <w:rsid w:val="00693D1B"/>
    <w:rsid w:val="00693EAA"/>
    <w:rsid w:val="00693F58"/>
    <w:rsid w:val="00694199"/>
    <w:rsid w:val="00694BCB"/>
    <w:rsid w:val="00695AC8"/>
    <w:rsid w:val="00695F8D"/>
    <w:rsid w:val="0069618D"/>
    <w:rsid w:val="00696262"/>
    <w:rsid w:val="00696EA9"/>
    <w:rsid w:val="006973CF"/>
    <w:rsid w:val="00697898"/>
    <w:rsid w:val="0069791B"/>
    <w:rsid w:val="00697986"/>
    <w:rsid w:val="006A1D0F"/>
    <w:rsid w:val="006A2247"/>
    <w:rsid w:val="006A275C"/>
    <w:rsid w:val="006A29B3"/>
    <w:rsid w:val="006A2E6F"/>
    <w:rsid w:val="006A3AC7"/>
    <w:rsid w:val="006A3C74"/>
    <w:rsid w:val="006A4F32"/>
    <w:rsid w:val="006A50BC"/>
    <w:rsid w:val="006A55BF"/>
    <w:rsid w:val="006A5696"/>
    <w:rsid w:val="006A607F"/>
    <w:rsid w:val="006A61E3"/>
    <w:rsid w:val="006A6910"/>
    <w:rsid w:val="006A70B1"/>
    <w:rsid w:val="006A76CB"/>
    <w:rsid w:val="006A7961"/>
    <w:rsid w:val="006B0074"/>
    <w:rsid w:val="006B036F"/>
    <w:rsid w:val="006B084C"/>
    <w:rsid w:val="006B0AEA"/>
    <w:rsid w:val="006B138B"/>
    <w:rsid w:val="006B23F7"/>
    <w:rsid w:val="006B25A3"/>
    <w:rsid w:val="006B282D"/>
    <w:rsid w:val="006B3030"/>
    <w:rsid w:val="006B3118"/>
    <w:rsid w:val="006B3341"/>
    <w:rsid w:val="006B3549"/>
    <w:rsid w:val="006B36B8"/>
    <w:rsid w:val="006B401E"/>
    <w:rsid w:val="006B43DD"/>
    <w:rsid w:val="006B4F38"/>
    <w:rsid w:val="006B54BF"/>
    <w:rsid w:val="006B62A4"/>
    <w:rsid w:val="006B6536"/>
    <w:rsid w:val="006B7AE0"/>
    <w:rsid w:val="006B7B27"/>
    <w:rsid w:val="006B7B96"/>
    <w:rsid w:val="006C007B"/>
    <w:rsid w:val="006C04DF"/>
    <w:rsid w:val="006C0670"/>
    <w:rsid w:val="006C0AAC"/>
    <w:rsid w:val="006C0CF3"/>
    <w:rsid w:val="006C1172"/>
    <w:rsid w:val="006C21A0"/>
    <w:rsid w:val="006C2FA1"/>
    <w:rsid w:val="006C3131"/>
    <w:rsid w:val="006C31A2"/>
    <w:rsid w:val="006C3248"/>
    <w:rsid w:val="006C3899"/>
    <w:rsid w:val="006C3F32"/>
    <w:rsid w:val="006C3F9A"/>
    <w:rsid w:val="006C410A"/>
    <w:rsid w:val="006C4168"/>
    <w:rsid w:val="006C44F9"/>
    <w:rsid w:val="006C475F"/>
    <w:rsid w:val="006C50C6"/>
    <w:rsid w:val="006C5AF1"/>
    <w:rsid w:val="006C5C37"/>
    <w:rsid w:val="006C5D3D"/>
    <w:rsid w:val="006C5DEF"/>
    <w:rsid w:val="006C62A3"/>
    <w:rsid w:val="006C676A"/>
    <w:rsid w:val="006C6DDC"/>
    <w:rsid w:val="006C6E3B"/>
    <w:rsid w:val="006C6E4D"/>
    <w:rsid w:val="006C77BE"/>
    <w:rsid w:val="006D0047"/>
    <w:rsid w:val="006D004F"/>
    <w:rsid w:val="006D007B"/>
    <w:rsid w:val="006D0B1A"/>
    <w:rsid w:val="006D0C0E"/>
    <w:rsid w:val="006D102D"/>
    <w:rsid w:val="006D1A51"/>
    <w:rsid w:val="006D1BAC"/>
    <w:rsid w:val="006D20DF"/>
    <w:rsid w:val="006D2120"/>
    <w:rsid w:val="006D27A9"/>
    <w:rsid w:val="006D2BC2"/>
    <w:rsid w:val="006D304C"/>
    <w:rsid w:val="006D395B"/>
    <w:rsid w:val="006D430D"/>
    <w:rsid w:val="006D4A2F"/>
    <w:rsid w:val="006D4E88"/>
    <w:rsid w:val="006D5786"/>
    <w:rsid w:val="006D58CB"/>
    <w:rsid w:val="006D5FF3"/>
    <w:rsid w:val="006D6D1D"/>
    <w:rsid w:val="006D6FF0"/>
    <w:rsid w:val="006D701A"/>
    <w:rsid w:val="006D71C5"/>
    <w:rsid w:val="006D7E86"/>
    <w:rsid w:val="006E02E0"/>
    <w:rsid w:val="006E0C8D"/>
    <w:rsid w:val="006E0E83"/>
    <w:rsid w:val="006E0FD8"/>
    <w:rsid w:val="006E183E"/>
    <w:rsid w:val="006E2FD2"/>
    <w:rsid w:val="006E353D"/>
    <w:rsid w:val="006E3FAC"/>
    <w:rsid w:val="006E40E4"/>
    <w:rsid w:val="006E5062"/>
    <w:rsid w:val="006E50ED"/>
    <w:rsid w:val="006E56FB"/>
    <w:rsid w:val="006E5954"/>
    <w:rsid w:val="006E5B98"/>
    <w:rsid w:val="006E5D52"/>
    <w:rsid w:val="006E5D96"/>
    <w:rsid w:val="006E5F0E"/>
    <w:rsid w:val="006E6360"/>
    <w:rsid w:val="006E700B"/>
    <w:rsid w:val="006E74D3"/>
    <w:rsid w:val="006E750B"/>
    <w:rsid w:val="006E7535"/>
    <w:rsid w:val="006F006F"/>
    <w:rsid w:val="006F056A"/>
    <w:rsid w:val="006F073C"/>
    <w:rsid w:val="006F0CE3"/>
    <w:rsid w:val="006F1659"/>
    <w:rsid w:val="006F264F"/>
    <w:rsid w:val="006F2AAC"/>
    <w:rsid w:val="006F2B18"/>
    <w:rsid w:val="006F340E"/>
    <w:rsid w:val="006F34F1"/>
    <w:rsid w:val="006F3D24"/>
    <w:rsid w:val="006F415D"/>
    <w:rsid w:val="006F461A"/>
    <w:rsid w:val="006F527D"/>
    <w:rsid w:val="006F6255"/>
    <w:rsid w:val="006F6666"/>
    <w:rsid w:val="006F6CBA"/>
    <w:rsid w:val="006F6EB9"/>
    <w:rsid w:val="006F7154"/>
    <w:rsid w:val="006F74D4"/>
    <w:rsid w:val="006F74EB"/>
    <w:rsid w:val="006F7FAB"/>
    <w:rsid w:val="007003D1"/>
    <w:rsid w:val="00700BF5"/>
    <w:rsid w:val="007012D8"/>
    <w:rsid w:val="007013BA"/>
    <w:rsid w:val="00701563"/>
    <w:rsid w:val="00702835"/>
    <w:rsid w:val="00702BCB"/>
    <w:rsid w:val="00702C41"/>
    <w:rsid w:val="0070342C"/>
    <w:rsid w:val="00703461"/>
    <w:rsid w:val="0070399E"/>
    <w:rsid w:val="00703CB3"/>
    <w:rsid w:val="0070449F"/>
    <w:rsid w:val="00704979"/>
    <w:rsid w:val="00705273"/>
    <w:rsid w:val="00705824"/>
    <w:rsid w:val="00705B23"/>
    <w:rsid w:val="007060A4"/>
    <w:rsid w:val="00706A1E"/>
    <w:rsid w:val="00706D2D"/>
    <w:rsid w:val="007078A5"/>
    <w:rsid w:val="0071013D"/>
    <w:rsid w:val="00710535"/>
    <w:rsid w:val="007105A5"/>
    <w:rsid w:val="007110EB"/>
    <w:rsid w:val="00711107"/>
    <w:rsid w:val="0071150E"/>
    <w:rsid w:val="0071175A"/>
    <w:rsid w:val="00711938"/>
    <w:rsid w:val="00712036"/>
    <w:rsid w:val="007131B4"/>
    <w:rsid w:val="007132EF"/>
    <w:rsid w:val="00713C41"/>
    <w:rsid w:val="00714DFE"/>
    <w:rsid w:val="00714EA9"/>
    <w:rsid w:val="00715ACA"/>
    <w:rsid w:val="00715C5E"/>
    <w:rsid w:val="00715C61"/>
    <w:rsid w:val="00715E19"/>
    <w:rsid w:val="0071640E"/>
    <w:rsid w:val="00716953"/>
    <w:rsid w:val="00717444"/>
    <w:rsid w:val="00717688"/>
    <w:rsid w:val="0071786C"/>
    <w:rsid w:val="007178B3"/>
    <w:rsid w:val="007201DC"/>
    <w:rsid w:val="0072046D"/>
    <w:rsid w:val="00720513"/>
    <w:rsid w:val="00720516"/>
    <w:rsid w:val="00720A6F"/>
    <w:rsid w:val="00721038"/>
    <w:rsid w:val="0072109E"/>
    <w:rsid w:val="007218C1"/>
    <w:rsid w:val="007219E4"/>
    <w:rsid w:val="00721CD0"/>
    <w:rsid w:val="00721F50"/>
    <w:rsid w:val="00721FD3"/>
    <w:rsid w:val="007223E1"/>
    <w:rsid w:val="00722588"/>
    <w:rsid w:val="00722681"/>
    <w:rsid w:val="00722790"/>
    <w:rsid w:val="007231BC"/>
    <w:rsid w:val="00723531"/>
    <w:rsid w:val="00724151"/>
    <w:rsid w:val="0072423C"/>
    <w:rsid w:val="00725232"/>
    <w:rsid w:val="0072546B"/>
    <w:rsid w:val="007259AA"/>
    <w:rsid w:val="00725B78"/>
    <w:rsid w:val="00725BDF"/>
    <w:rsid w:val="007270D5"/>
    <w:rsid w:val="00727380"/>
    <w:rsid w:val="00727616"/>
    <w:rsid w:val="00727793"/>
    <w:rsid w:val="00727AE8"/>
    <w:rsid w:val="00727C26"/>
    <w:rsid w:val="00727CD8"/>
    <w:rsid w:val="00730146"/>
    <w:rsid w:val="007309E7"/>
    <w:rsid w:val="00730BBD"/>
    <w:rsid w:val="0073100B"/>
    <w:rsid w:val="00733143"/>
    <w:rsid w:val="0073361F"/>
    <w:rsid w:val="007339BE"/>
    <w:rsid w:val="00733F7D"/>
    <w:rsid w:val="007341AF"/>
    <w:rsid w:val="00734B01"/>
    <w:rsid w:val="00734C4F"/>
    <w:rsid w:val="00734F23"/>
    <w:rsid w:val="00735FE9"/>
    <w:rsid w:val="00736179"/>
    <w:rsid w:val="007366D2"/>
    <w:rsid w:val="00736D44"/>
    <w:rsid w:val="00737529"/>
    <w:rsid w:val="007378CF"/>
    <w:rsid w:val="00737C2E"/>
    <w:rsid w:val="00737D48"/>
    <w:rsid w:val="00737D49"/>
    <w:rsid w:val="00740108"/>
    <w:rsid w:val="007403F5"/>
    <w:rsid w:val="0074139C"/>
    <w:rsid w:val="00741B6B"/>
    <w:rsid w:val="00741EEC"/>
    <w:rsid w:val="00742522"/>
    <w:rsid w:val="00742685"/>
    <w:rsid w:val="00742CAF"/>
    <w:rsid w:val="00742F3B"/>
    <w:rsid w:val="00745B49"/>
    <w:rsid w:val="00745D86"/>
    <w:rsid w:val="00745F07"/>
    <w:rsid w:val="0074611D"/>
    <w:rsid w:val="007462A7"/>
    <w:rsid w:val="007464B4"/>
    <w:rsid w:val="007465D6"/>
    <w:rsid w:val="00746855"/>
    <w:rsid w:val="00746F69"/>
    <w:rsid w:val="00747427"/>
    <w:rsid w:val="00747916"/>
    <w:rsid w:val="0074796B"/>
    <w:rsid w:val="007500C0"/>
    <w:rsid w:val="0075028F"/>
    <w:rsid w:val="0075053A"/>
    <w:rsid w:val="00750D70"/>
    <w:rsid w:val="007510B6"/>
    <w:rsid w:val="00751524"/>
    <w:rsid w:val="00751A8D"/>
    <w:rsid w:val="007537EC"/>
    <w:rsid w:val="00753FD0"/>
    <w:rsid w:val="00754300"/>
    <w:rsid w:val="00754517"/>
    <w:rsid w:val="00754AC2"/>
    <w:rsid w:val="00754CBD"/>
    <w:rsid w:val="00754CC0"/>
    <w:rsid w:val="00755418"/>
    <w:rsid w:val="00755BE2"/>
    <w:rsid w:val="00755C5E"/>
    <w:rsid w:val="00756F05"/>
    <w:rsid w:val="00757A8F"/>
    <w:rsid w:val="00757BBB"/>
    <w:rsid w:val="007601D3"/>
    <w:rsid w:val="007603AC"/>
    <w:rsid w:val="007607AC"/>
    <w:rsid w:val="00761539"/>
    <w:rsid w:val="00761DEE"/>
    <w:rsid w:val="0076237B"/>
    <w:rsid w:val="00762631"/>
    <w:rsid w:val="00763132"/>
    <w:rsid w:val="00763593"/>
    <w:rsid w:val="00763783"/>
    <w:rsid w:val="00763D7F"/>
    <w:rsid w:val="007651DB"/>
    <w:rsid w:val="007652B3"/>
    <w:rsid w:val="007654B1"/>
    <w:rsid w:val="0076588D"/>
    <w:rsid w:val="0076651F"/>
    <w:rsid w:val="00767F2F"/>
    <w:rsid w:val="007707B2"/>
    <w:rsid w:val="00771016"/>
    <w:rsid w:val="007710C5"/>
    <w:rsid w:val="007710FE"/>
    <w:rsid w:val="00772BEA"/>
    <w:rsid w:val="007733D8"/>
    <w:rsid w:val="007747D6"/>
    <w:rsid w:val="00774E25"/>
    <w:rsid w:val="007753ED"/>
    <w:rsid w:val="00775AD2"/>
    <w:rsid w:val="0077659D"/>
    <w:rsid w:val="00776EEE"/>
    <w:rsid w:val="00777B32"/>
    <w:rsid w:val="00777D6E"/>
    <w:rsid w:val="0078089B"/>
    <w:rsid w:val="007809F6"/>
    <w:rsid w:val="00781185"/>
    <w:rsid w:val="00781ED9"/>
    <w:rsid w:val="00782E40"/>
    <w:rsid w:val="007833FD"/>
    <w:rsid w:val="00784A08"/>
    <w:rsid w:val="00785899"/>
    <w:rsid w:val="00786170"/>
    <w:rsid w:val="0078657A"/>
    <w:rsid w:val="007876C0"/>
    <w:rsid w:val="00787CF5"/>
    <w:rsid w:val="00787EC6"/>
    <w:rsid w:val="0079004C"/>
    <w:rsid w:val="00791404"/>
    <w:rsid w:val="00791849"/>
    <w:rsid w:val="00791FD7"/>
    <w:rsid w:val="00792797"/>
    <w:rsid w:val="00793AF6"/>
    <w:rsid w:val="00794159"/>
    <w:rsid w:val="00794F00"/>
    <w:rsid w:val="00795281"/>
    <w:rsid w:val="00795F44"/>
    <w:rsid w:val="007962A2"/>
    <w:rsid w:val="0079731D"/>
    <w:rsid w:val="0079741C"/>
    <w:rsid w:val="0079793C"/>
    <w:rsid w:val="00797941"/>
    <w:rsid w:val="007979B0"/>
    <w:rsid w:val="00797F81"/>
    <w:rsid w:val="007A1A43"/>
    <w:rsid w:val="007A1D42"/>
    <w:rsid w:val="007A21AF"/>
    <w:rsid w:val="007A2750"/>
    <w:rsid w:val="007A2814"/>
    <w:rsid w:val="007A29B5"/>
    <w:rsid w:val="007A32A1"/>
    <w:rsid w:val="007A3952"/>
    <w:rsid w:val="007A3AE2"/>
    <w:rsid w:val="007A3E54"/>
    <w:rsid w:val="007A48F3"/>
    <w:rsid w:val="007A4B04"/>
    <w:rsid w:val="007A4D99"/>
    <w:rsid w:val="007A4ECB"/>
    <w:rsid w:val="007A58FF"/>
    <w:rsid w:val="007A60C9"/>
    <w:rsid w:val="007A629A"/>
    <w:rsid w:val="007A6C72"/>
    <w:rsid w:val="007A6CA8"/>
    <w:rsid w:val="007A71D9"/>
    <w:rsid w:val="007A7288"/>
    <w:rsid w:val="007A7793"/>
    <w:rsid w:val="007A793B"/>
    <w:rsid w:val="007A7F9A"/>
    <w:rsid w:val="007B0428"/>
    <w:rsid w:val="007B0527"/>
    <w:rsid w:val="007B0C70"/>
    <w:rsid w:val="007B0D52"/>
    <w:rsid w:val="007B1046"/>
    <w:rsid w:val="007B1122"/>
    <w:rsid w:val="007B12E7"/>
    <w:rsid w:val="007B134F"/>
    <w:rsid w:val="007B147C"/>
    <w:rsid w:val="007B1A3D"/>
    <w:rsid w:val="007B1CD0"/>
    <w:rsid w:val="007B26CD"/>
    <w:rsid w:val="007B28E9"/>
    <w:rsid w:val="007B2924"/>
    <w:rsid w:val="007B34F9"/>
    <w:rsid w:val="007B35E2"/>
    <w:rsid w:val="007B407A"/>
    <w:rsid w:val="007B4786"/>
    <w:rsid w:val="007B4CD5"/>
    <w:rsid w:val="007B5555"/>
    <w:rsid w:val="007B59C9"/>
    <w:rsid w:val="007B5C52"/>
    <w:rsid w:val="007B616B"/>
    <w:rsid w:val="007B6294"/>
    <w:rsid w:val="007B679D"/>
    <w:rsid w:val="007B7175"/>
    <w:rsid w:val="007B7814"/>
    <w:rsid w:val="007B7DC5"/>
    <w:rsid w:val="007C0BB5"/>
    <w:rsid w:val="007C0DE9"/>
    <w:rsid w:val="007C196B"/>
    <w:rsid w:val="007C1CF1"/>
    <w:rsid w:val="007C2521"/>
    <w:rsid w:val="007C2DD3"/>
    <w:rsid w:val="007C2FFD"/>
    <w:rsid w:val="007C3566"/>
    <w:rsid w:val="007C3780"/>
    <w:rsid w:val="007C4720"/>
    <w:rsid w:val="007C5180"/>
    <w:rsid w:val="007C52CC"/>
    <w:rsid w:val="007C55C0"/>
    <w:rsid w:val="007C5869"/>
    <w:rsid w:val="007C5DBC"/>
    <w:rsid w:val="007C5FB3"/>
    <w:rsid w:val="007C6603"/>
    <w:rsid w:val="007C6764"/>
    <w:rsid w:val="007C725B"/>
    <w:rsid w:val="007D0B0F"/>
    <w:rsid w:val="007D0F80"/>
    <w:rsid w:val="007D0FFC"/>
    <w:rsid w:val="007D1584"/>
    <w:rsid w:val="007D1FA5"/>
    <w:rsid w:val="007D20DF"/>
    <w:rsid w:val="007D228A"/>
    <w:rsid w:val="007D2544"/>
    <w:rsid w:val="007D2647"/>
    <w:rsid w:val="007D3558"/>
    <w:rsid w:val="007D393A"/>
    <w:rsid w:val="007D3D41"/>
    <w:rsid w:val="007D3E3E"/>
    <w:rsid w:val="007D476E"/>
    <w:rsid w:val="007D51CF"/>
    <w:rsid w:val="007D5C8F"/>
    <w:rsid w:val="007D6511"/>
    <w:rsid w:val="007D65B9"/>
    <w:rsid w:val="007D6D16"/>
    <w:rsid w:val="007D6DD1"/>
    <w:rsid w:val="007D7AAA"/>
    <w:rsid w:val="007E06C5"/>
    <w:rsid w:val="007E07A9"/>
    <w:rsid w:val="007E086A"/>
    <w:rsid w:val="007E0EDE"/>
    <w:rsid w:val="007E1169"/>
    <w:rsid w:val="007E197D"/>
    <w:rsid w:val="007E1C05"/>
    <w:rsid w:val="007E1EEA"/>
    <w:rsid w:val="007E1F1E"/>
    <w:rsid w:val="007E257E"/>
    <w:rsid w:val="007E303A"/>
    <w:rsid w:val="007E3A8E"/>
    <w:rsid w:val="007E3F69"/>
    <w:rsid w:val="007E3FE4"/>
    <w:rsid w:val="007E414C"/>
    <w:rsid w:val="007E4192"/>
    <w:rsid w:val="007E4FCF"/>
    <w:rsid w:val="007E520E"/>
    <w:rsid w:val="007E5904"/>
    <w:rsid w:val="007E5FDB"/>
    <w:rsid w:val="007E6220"/>
    <w:rsid w:val="007E659D"/>
    <w:rsid w:val="007E70BE"/>
    <w:rsid w:val="007E7230"/>
    <w:rsid w:val="007E768E"/>
    <w:rsid w:val="007E7A21"/>
    <w:rsid w:val="007E7BC8"/>
    <w:rsid w:val="007F0028"/>
    <w:rsid w:val="007F023B"/>
    <w:rsid w:val="007F1A33"/>
    <w:rsid w:val="007F1E40"/>
    <w:rsid w:val="007F2218"/>
    <w:rsid w:val="007F2C7A"/>
    <w:rsid w:val="007F2EC0"/>
    <w:rsid w:val="007F3057"/>
    <w:rsid w:val="007F3419"/>
    <w:rsid w:val="007F36EA"/>
    <w:rsid w:val="007F3FF7"/>
    <w:rsid w:val="007F4288"/>
    <w:rsid w:val="007F4598"/>
    <w:rsid w:val="007F46E3"/>
    <w:rsid w:val="007F4ACB"/>
    <w:rsid w:val="007F567B"/>
    <w:rsid w:val="007F567C"/>
    <w:rsid w:val="007F57B6"/>
    <w:rsid w:val="007F585F"/>
    <w:rsid w:val="007F587E"/>
    <w:rsid w:val="007F5A2C"/>
    <w:rsid w:val="007F5AB4"/>
    <w:rsid w:val="007F6542"/>
    <w:rsid w:val="007F72EA"/>
    <w:rsid w:val="007F7C47"/>
    <w:rsid w:val="007F7FBE"/>
    <w:rsid w:val="007F7FF5"/>
    <w:rsid w:val="00800009"/>
    <w:rsid w:val="008005B5"/>
    <w:rsid w:val="00800787"/>
    <w:rsid w:val="00800795"/>
    <w:rsid w:val="00800E4C"/>
    <w:rsid w:val="008010E0"/>
    <w:rsid w:val="00801950"/>
    <w:rsid w:val="008033B6"/>
    <w:rsid w:val="0080368C"/>
    <w:rsid w:val="008037E0"/>
    <w:rsid w:val="0080456B"/>
    <w:rsid w:val="00804889"/>
    <w:rsid w:val="00805283"/>
    <w:rsid w:val="00805799"/>
    <w:rsid w:val="00805888"/>
    <w:rsid w:val="00805A24"/>
    <w:rsid w:val="00807606"/>
    <w:rsid w:val="0080780F"/>
    <w:rsid w:val="00807870"/>
    <w:rsid w:val="00807B54"/>
    <w:rsid w:val="0081017D"/>
    <w:rsid w:val="0081095B"/>
    <w:rsid w:val="008109EC"/>
    <w:rsid w:val="00810D0A"/>
    <w:rsid w:val="00810F9B"/>
    <w:rsid w:val="0081127D"/>
    <w:rsid w:val="00811954"/>
    <w:rsid w:val="00811DCC"/>
    <w:rsid w:val="00811FAE"/>
    <w:rsid w:val="00812338"/>
    <w:rsid w:val="00812788"/>
    <w:rsid w:val="008128AD"/>
    <w:rsid w:val="008138B3"/>
    <w:rsid w:val="0081474F"/>
    <w:rsid w:val="0081485C"/>
    <w:rsid w:val="00814AA7"/>
    <w:rsid w:val="00814B11"/>
    <w:rsid w:val="00814CCA"/>
    <w:rsid w:val="00814FF9"/>
    <w:rsid w:val="0081539A"/>
    <w:rsid w:val="0081572B"/>
    <w:rsid w:val="00815B89"/>
    <w:rsid w:val="00815EE4"/>
    <w:rsid w:val="0081602F"/>
    <w:rsid w:val="00816B69"/>
    <w:rsid w:val="00816CEC"/>
    <w:rsid w:val="00816F9A"/>
    <w:rsid w:val="00816FC8"/>
    <w:rsid w:val="00817431"/>
    <w:rsid w:val="0081752D"/>
    <w:rsid w:val="008176B7"/>
    <w:rsid w:val="00817901"/>
    <w:rsid w:val="00817C3F"/>
    <w:rsid w:val="00817D28"/>
    <w:rsid w:val="008200DB"/>
    <w:rsid w:val="008202D0"/>
    <w:rsid w:val="00820AC5"/>
    <w:rsid w:val="00821060"/>
    <w:rsid w:val="008212C4"/>
    <w:rsid w:val="00821585"/>
    <w:rsid w:val="008219C6"/>
    <w:rsid w:val="00821D1B"/>
    <w:rsid w:val="00821D39"/>
    <w:rsid w:val="00821D49"/>
    <w:rsid w:val="00821DC0"/>
    <w:rsid w:val="00822065"/>
    <w:rsid w:val="0082232F"/>
    <w:rsid w:val="0082255D"/>
    <w:rsid w:val="0082266D"/>
    <w:rsid w:val="0082268E"/>
    <w:rsid w:val="0082288D"/>
    <w:rsid w:val="0082297C"/>
    <w:rsid w:val="008232D5"/>
    <w:rsid w:val="00823DD0"/>
    <w:rsid w:val="008246E8"/>
    <w:rsid w:val="00824736"/>
    <w:rsid w:val="0082478F"/>
    <w:rsid w:val="00825397"/>
    <w:rsid w:val="00825F43"/>
    <w:rsid w:val="00826501"/>
    <w:rsid w:val="0082737F"/>
    <w:rsid w:val="00827691"/>
    <w:rsid w:val="008309F2"/>
    <w:rsid w:val="00830FAC"/>
    <w:rsid w:val="008313DA"/>
    <w:rsid w:val="0083168E"/>
    <w:rsid w:val="00831A17"/>
    <w:rsid w:val="00831E46"/>
    <w:rsid w:val="008323A6"/>
    <w:rsid w:val="00832400"/>
    <w:rsid w:val="0083277C"/>
    <w:rsid w:val="00832AE1"/>
    <w:rsid w:val="00832E71"/>
    <w:rsid w:val="00832E8B"/>
    <w:rsid w:val="008336A5"/>
    <w:rsid w:val="00833BC4"/>
    <w:rsid w:val="00833BE7"/>
    <w:rsid w:val="00834036"/>
    <w:rsid w:val="0083480F"/>
    <w:rsid w:val="00835211"/>
    <w:rsid w:val="00835A24"/>
    <w:rsid w:val="00835BF5"/>
    <w:rsid w:val="00835D48"/>
    <w:rsid w:val="00835FC8"/>
    <w:rsid w:val="0084026E"/>
    <w:rsid w:val="0084063D"/>
    <w:rsid w:val="008415FC"/>
    <w:rsid w:val="008418AA"/>
    <w:rsid w:val="00841B07"/>
    <w:rsid w:val="00841E49"/>
    <w:rsid w:val="00841F0C"/>
    <w:rsid w:val="00842D13"/>
    <w:rsid w:val="00843642"/>
    <w:rsid w:val="0084395F"/>
    <w:rsid w:val="008440A7"/>
    <w:rsid w:val="008443D7"/>
    <w:rsid w:val="00844AE4"/>
    <w:rsid w:val="00845453"/>
    <w:rsid w:val="00845C25"/>
    <w:rsid w:val="00845DB3"/>
    <w:rsid w:val="00846A54"/>
    <w:rsid w:val="00846B1F"/>
    <w:rsid w:val="0084736E"/>
    <w:rsid w:val="008475F0"/>
    <w:rsid w:val="00850720"/>
    <w:rsid w:val="00850A2B"/>
    <w:rsid w:val="00850EA8"/>
    <w:rsid w:val="00850F65"/>
    <w:rsid w:val="008513FB"/>
    <w:rsid w:val="008516DF"/>
    <w:rsid w:val="00851C1C"/>
    <w:rsid w:val="00851DF7"/>
    <w:rsid w:val="0085366C"/>
    <w:rsid w:val="00853AAD"/>
    <w:rsid w:val="008540BB"/>
    <w:rsid w:val="00855A6A"/>
    <w:rsid w:val="00855C20"/>
    <w:rsid w:val="00856795"/>
    <w:rsid w:val="0085691A"/>
    <w:rsid w:val="00856E69"/>
    <w:rsid w:val="00856FA5"/>
    <w:rsid w:val="008575EA"/>
    <w:rsid w:val="00857C9D"/>
    <w:rsid w:val="00857E22"/>
    <w:rsid w:val="00857FF9"/>
    <w:rsid w:val="008614AB"/>
    <w:rsid w:val="00861D0E"/>
    <w:rsid w:val="0086213B"/>
    <w:rsid w:val="008631BF"/>
    <w:rsid w:val="00863714"/>
    <w:rsid w:val="008641D9"/>
    <w:rsid w:val="00864614"/>
    <w:rsid w:val="00865274"/>
    <w:rsid w:val="008655CE"/>
    <w:rsid w:val="00866034"/>
    <w:rsid w:val="00866366"/>
    <w:rsid w:val="008667F4"/>
    <w:rsid w:val="00866BF9"/>
    <w:rsid w:val="008671E3"/>
    <w:rsid w:val="00867975"/>
    <w:rsid w:val="0087010A"/>
    <w:rsid w:val="008701B8"/>
    <w:rsid w:val="008704C4"/>
    <w:rsid w:val="00870C38"/>
    <w:rsid w:val="00870E2C"/>
    <w:rsid w:val="00870FC0"/>
    <w:rsid w:val="0087112B"/>
    <w:rsid w:val="008712BD"/>
    <w:rsid w:val="00871C86"/>
    <w:rsid w:val="00872585"/>
    <w:rsid w:val="00872805"/>
    <w:rsid w:val="0087308B"/>
    <w:rsid w:val="0087312A"/>
    <w:rsid w:val="0087398B"/>
    <w:rsid w:val="00873CA7"/>
    <w:rsid w:val="0087431C"/>
    <w:rsid w:val="008744CC"/>
    <w:rsid w:val="008748BD"/>
    <w:rsid w:val="00874AD7"/>
    <w:rsid w:val="00874E2A"/>
    <w:rsid w:val="00876628"/>
    <w:rsid w:val="00876A52"/>
    <w:rsid w:val="00876CCE"/>
    <w:rsid w:val="00876EF8"/>
    <w:rsid w:val="00876FD8"/>
    <w:rsid w:val="008772AF"/>
    <w:rsid w:val="00877EBF"/>
    <w:rsid w:val="0088056F"/>
    <w:rsid w:val="008809C6"/>
    <w:rsid w:val="00880B6A"/>
    <w:rsid w:val="0088114A"/>
    <w:rsid w:val="0088130D"/>
    <w:rsid w:val="0088165A"/>
    <w:rsid w:val="00881E7C"/>
    <w:rsid w:val="00881F70"/>
    <w:rsid w:val="00882358"/>
    <w:rsid w:val="0088260D"/>
    <w:rsid w:val="008829E4"/>
    <w:rsid w:val="00882CED"/>
    <w:rsid w:val="00882D3D"/>
    <w:rsid w:val="00882FE9"/>
    <w:rsid w:val="00883F39"/>
    <w:rsid w:val="0088510E"/>
    <w:rsid w:val="00885160"/>
    <w:rsid w:val="0088542E"/>
    <w:rsid w:val="008859C4"/>
    <w:rsid w:val="008860DF"/>
    <w:rsid w:val="00886FB6"/>
    <w:rsid w:val="0088782F"/>
    <w:rsid w:val="00887F78"/>
    <w:rsid w:val="008904E5"/>
    <w:rsid w:val="00890D1D"/>
    <w:rsid w:val="00890D7D"/>
    <w:rsid w:val="0089265D"/>
    <w:rsid w:val="00892814"/>
    <w:rsid w:val="00892910"/>
    <w:rsid w:val="008933F0"/>
    <w:rsid w:val="0089383A"/>
    <w:rsid w:val="008939F5"/>
    <w:rsid w:val="00893A21"/>
    <w:rsid w:val="008942B3"/>
    <w:rsid w:val="00894CB1"/>
    <w:rsid w:val="008955C5"/>
    <w:rsid w:val="00895935"/>
    <w:rsid w:val="00895ACB"/>
    <w:rsid w:val="00895E05"/>
    <w:rsid w:val="00895F48"/>
    <w:rsid w:val="00896095"/>
    <w:rsid w:val="008973B1"/>
    <w:rsid w:val="00897569"/>
    <w:rsid w:val="008A005C"/>
    <w:rsid w:val="008A04F1"/>
    <w:rsid w:val="008A12DD"/>
    <w:rsid w:val="008A1EB8"/>
    <w:rsid w:val="008A2A55"/>
    <w:rsid w:val="008A38F1"/>
    <w:rsid w:val="008A3C50"/>
    <w:rsid w:val="008A4196"/>
    <w:rsid w:val="008A53FD"/>
    <w:rsid w:val="008A564C"/>
    <w:rsid w:val="008A56E8"/>
    <w:rsid w:val="008A59D0"/>
    <w:rsid w:val="008A5B4F"/>
    <w:rsid w:val="008A5C24"/>
    <w:rsid w:val="008A5D5D"/>
    <w:rsid w:val="008A5D9C"/>
    <w:rsid w:val="008A67E9"/>
    <w:rsid w:val="008A705F"/>
    <w:rsid w:val="008A73E8"/>
    <w:rsid w:val="008A7783"/>
    <w:rsid w:val="008A7E79"/>
    <w:rsid w:val="008B092A"/>
    <w:rsid w:val="008B1B1A"/>
    <w:rsid w:val="008B1B60"/>
    <w:rsid w:val="008B1F10"/>
    <w:rsid w:val="008B2259"/>
    <w:rsid w:val="008B230D"/>
    <w:rsid w:val="008B2667"/>
    <w:rsid w:val="008B26BF"/>
    <w:rsid w:val="008B329A"/>
    <w:rsid w:val="008B33FB"/>
    <w:rsid w:val="008B3440"/>
    <w:rsid w:val="008B35A2"/>
    <w:rsid w:val="008B3C3D"/>
    <w:rsid w:val="008B3E08"/>
    <w:rsid w:val="008B519F"/>
    <w:rsid w:val="008B526D"/>
    <w:rsid w:val="008B563E"/>
    <w:rsid w:val="008B56FC"/>
    <w:rsid w:val="008B5DC4"/>
    <w:rsid w:val="008B6404"/>
    <w:rsid w:val="008B646E"/>
    <w:rsid w:val="008B65F6"/>
    <w:rsid w:val="008B683A"/>
    <w:rsid w:val="008B7D5F"/>
    <w:rsid w:val="008C0DF0"/>
    <w:rsid w:val="008C0F12"/>
    <w:rsid w:val="008C20CB"/>
    <w:rsid w:val="008C2217"/>
    <w:rsid w:val="008C320F"/>
    <w:rsid w:val="008C3723"/>
    <w:rsid w:val="008C388D"/>
    <w:rsid w:val="008C3FB8"/>
    <w:rsid w:val="008C49A5"/>
    <w:rsid w:val="008C4EA7"/>
    <w:rsid w:val="008C5042"/>
    <w:rsid w:val="008C59F7"/>
    <w:rsid w:val="008C5EB9"/>
    <w:rsid w:val="008C60B3"/>
    <w:rsid w:val="008C6B43"/>
    <w:rsid w:val="008C758A"/>
    <w:rsid w:val="008C7A3B"/>
    <w:rsid w:val="008D0377"/>
    <w:rsid w:val="008D0914"/>
    <w:rsid w:val="008D1143"/>
    <w:rsid w:val="008D1179"/>
    <w:rsid w:val="008D1860"/>
    <w:rsid w:val="008D1CB2"/>
    <w:rsid w:val="008D1DF9"/>
    <w:rsid w:val="008D2122"/>
    <w:rsid w:val="008D21AD"/>
    <w:rsid w:val="008D24DC"/>
    <w:rsid w:val="008D25CE"/>
    <w:rsid w:val="008D2713"/>
    <w:rsid w:val="008D2F2B"/>
    <w:rsid w:val="008D3DC8"/>
    <w:rsid w:val="008D40B0"/>
    <w:rsid w:val="008D4448"/>
    <w:rsid w:val="008D4713"/>
    <w:rsid w:val="008D48CB"/>
    <w:rsid w:val="008D4CE7"/>
    <w:rsid w:val="008D5031"/>
    <w:rsid w:val="008D5197"/>
    <w:rsid w:val="008D5384"/>
    <w:rsid w:val="008D5AC5"/>
    <w:rsid w:val="008D6EAB"/>
    <w:rsid w:val="008D6F2E"/>
    <w:rsid w:val="008D73CE"/>
    <w:rsid w:val="008D78EB"/>
    <w:rsid w:val="008D7A18"/>
    <w:rsid w:val="008D7A95"/>
    <w:rsid w:val="008D7F51"/>
    <w:rsid w:val="008E08DA"/>
    <w:rsid w:val="008E08FD"/>
    <w:rsid w:val="008E0BF8"/>
    <w:rsid w:val="008E10F0"/>
    <w:rsid w:val="008E11CD"/>
    <w:rsid w:val="008E15CD"/>
    <w:rsid w:val="008E194A"/>
    <w:rsid w:val="008E19F0"/>
    <w:rsid w:val="008E237B"/>
    <w:rsid w:val="008E25E7"/>
    <w:rsid w:val="008E2B4B"/>
    <w:rsid w:val="008E2B68"/>
    <w:rsid w:val="008E30D1"/>
    <w:rsid w:val="008E3246"/>
    <w:rsid w:val="008E42D7"/>
    <w:rsid w:val="008E4655"/>
    <w:rsid w:val="008E4CBF"/>
    <w:rsid w:val="008E4F0E"/>
    <w:rsid w:val="008E5371"/>
    <w:rsid w:val="008E56E4"/>
    <w:rsid w:val="008E584C"/>
    <w:rsid w:val="008E59F1"/>
    <w:rsid w:val="008E6143"/>
    <w:rsid w:val="008E6581"/>
    <w:rsid w:val="008E6656"/>
    <w:rsid w:val="008E67E2"/>
    <w:rsid w:val="008E6B09"/>
    <w:rsid w:val="008E6CC1"/>
    <w:rsid w:val="008E6E73"/>
    <w:rsid w:val="008E7520"/>
    <w:rsid w:val="008E76B9"/>
    <w:rsid w:val="008E77D5"/>
    <w:rsid w:val="008F04D5"/>
    <w:rsid w:val="008F0CB0"/>
    <w:rsid w:val="008F0DC6"/>
    <w:rsid w:val="008F108B"/>
    <w:rsid w:val="008F1975"/>
    <w:rsid w:val="008F1B77"/>
    <w:rsid w:val="008F20C7"/>
    <w:rsid w:val="008F2496"/>
    <w:rsid w:val="008F28E4"/>
    <w:rsid w:val="008F29C9"/>
    <w:rsid w:val="008F2DBB"/>
    <w:rsid w:val="008F317A"/>
    <w:rsid w:val="008F35F2"/>
    <w:rsid w:val="008F4721"/>
    <w:rsid w:val="008F4A77"/>
    <w:rsid w:val="008F5111"/>
    <w:rsid w:val="008F5153"/>
    <w:rsid w:val="008F5A00"/>
    <w:rsid w:val="008F5C7F"/>
    <w:rsid w:val="008F5FE1"/>
    <w:rsid w:val="008F6F72"/>
    <w:rsid w:val="008F70FB"/>
    <w:rsid w:val="008F760A"/>
    <w:rsid w:val="008F77C1"/>
    <w:rsid w:val="008F7A00"/>
    <w:rsid w:val="008F7BBF"/>
    <w:rsid w:val="0090035B"/>
    <w:rsid w:val="0090074E"/>
    <w:rsid w:val="00901D5B"/>
    <w:rsid w:val="009020AF"/>
    <w:rsid w:val="00902299"/>
    <w:rsid w:val="00902700"/>
    <w:rsid w:val="00902963"/>
    <w:rsid w:val="00902B04"/>
    <w:rsid w:val="00902BBC"/>
    <w:rsid w:val="00902D05"/>
    <w:rsid w:val="0090344E"/>
    <w:rsid w:val="0090370D"/>
    <w:rsid w:val="00903941"/>
    <w:rsid w:val="00904A5D"/>
    <w:rsid w:val="00904DF8"/>
    <w:rsid w:val="00905C9D"/>
    <w:rsid w:val="00905F42"/>
    <w:rsid w:val="00906A77"/>
    <w:rsid w:val="00907BCD"/>
    <w:rsid w:val="00907D32"/>
    <w:rsid w:val="00907E50"/>
    <w:rsid w:val="00910860"/>
    <w:rsid w:val="0091087E"/>
    <w:rsid w:val="009108F9"/>
    <w:rsid w:val="00910B9F"/>
    <w:rsid w:val="00910C04"/>
    <w:rsid w:val="00910C89"/>
    <w:rsid w:val="00910E65"/>
    <w:rsid w:val="009118D7"/>
    <w:rsid w:val="00911B2E"/>
    <w:rsid w:val="00911EEE"/>
    <w:rsid w:val="009121F7"/>
    <w:rsid w:val="0091256B"/>
    <w:rsid w:val="00913032"/>
    <w:rsid w:val="00913585"/>
    <w:rsid w:val="009137F7"/>
    <w:rsid w:val="00913E95"/>
    <w:rsid w:val="00914FEA"/>
    <w:rsid w:val="00915276"/>
    <w:rsid w:val="0091666C"/>
    <w:rsid w:val="00916B97"/>
    <w:rsid w:val="00917284"/>
    <w:rsid w:val="0091728F"/>
    <w:rsid w:val="009176FD"/>
    <w:rsid w:val="00917B8A"/>
    <w:rsid w:val="009208DF"/>
    <w:rsid w:val="00921241"/>
    <w:rsid w:val="0092152E"/>
    <w:rsid w:val="00921681"/>
    <w:rsid w:val="0092168E"/>
    <w:rsid w:val="00921CC5"/>
    <w:rsid w:val="00921E6E"/>
    <w:rsid w:val="009224A4"/>
    <w:rsid w:val="00922F35"/>
    <w:rsid w:val="00923541"/>
    <w:rsid w:val="00924403"/>
    <w:rsid w:val="00924560"/>
    <w:rsid w:val="00924D72"/>
    <w:rsid w:val="00924F0A"/>
    <w:rsid w:val="00925076"/>
    <w:rsid w:val="009272C3"/>
    <w:rsid w:val="00927F84"/>
    <w:rsid w:val="00930C71"/>
    <w:rsid w:val="00931500"/>
    <w:rsid w:val="00931A01"/>
    <w:rsid w:val="00931EE5"/>
    <w:rsid w:val="00932396"/>
    <w:rsid w:val="00932502"/>
    <w:rsid w:val="00932CE9"/>
    <w:rsid w:val="0093374C"/>
    <w:rsid w:val="00933AFF"/>
    <w:rsid w:val="009342E7"/>
    <w:rsid w:val="00934ECC"/>
    <w:rsid w:val="0093536F"/>
    <w:rsid w:val="009356BE"/>
    <w:rsid w:val="009359F0"/>
    <w:rsid w:val="00935DC9"/>
    <w:rsid w:val="00936941"/>
    <w:rsid w:val="009371AB"/>
    <w:rsid w:val="009373BB"/>
    <w:rsid w:val="009373CE"/>
    <w:rsid w:val="009379F0"/>
    <w:rsid w:val="00940481"/>
    <w:rsid w:val="00940B2B"/>
    <w:rsid w:val="00940D88"/>
    <w:rsid w:val="009412C6"/>
    <w:rsid w:val="00941980"/>
    <w:rsid w:val="00941ED6"/>
    <w:rsid w:val="0094202B"/>
    <w:rsid w:val="009421AA"/>
    <w:rsid w:val="0094227D"/>
    <w:rsid w:val="00942CA4"/>
    <w:rsid w:val="00942E7B"/>
    <w:rsid w:val="009433A1"/>
    <w:rsid w:val="00943817"/>
    <w:rsid w:val="009448D5"/>
    <w:rsid w:val="0094561E"/>
    <w:rsid w:val="0094566D"/>
    <w:rsid w:val="00945C8D"/>
    <w:rsid w:val="00945E05"/>
    <w:rsid w:val="009466EB"/>
    <w:rsid w:val="009467A6"/>
    <w:rsid w:val="00946CC5"/>
    <w:rsid w:val="009472CD"/>
    <w:rsid w:val="00947C60"/>
    <w:rsid w:val="00950500"/>
    <w:rsid w:val="00950628"/>
    <w:rsid w:val="00951176"/>
    <w:rsid w:val="00951516"/>
    <w:rsid w:val="00951D1E"/>
    <w:rsid w:val="009521F3"/>
    <w:rsid w:val="0095233D"/>
    <w:rsid w:val="0095256D"/>
    <w:rsid w:val="00952A34"/>
    <w:rsid w:val="0095325C"/>
    <w:rsid w:val="00953527"/>
    <w:rsid w:val="009536B7"/>
    <w:rsid w:val="009543AF"/>
    <w:rsid w:val="00954731"/>
    <w:rsid w:val="0095476E"/>
    <w:rsid w:val="00954A7E"/>
    <w:rsid w:val="00954EC2"/>
    <w:rsid w:val="00955064"/>
    <w:rsid w:val="0095519F"/>
    <w:rsid w:val="0095596E"/>
    <w:rsid w:val="00955BF8"/>
    <w:rsid w:val="0095646A"/>
    <w:rsid w:val="0095661A"/>
    <w:rsid w:val="00956F96"/>
    <w:rsid w:val="0095734E"/>
    <w:rsid w:val="00957953"/>
    <w:rsid w:val="00957F47"/>
    <w:rsid w:val="00957F4F"/>
    <w:rsid w:val="0096031B"/>
    <w:rsid w:val="00960714"/>
    <w:rsid w:val="00960860"/>
    <w:rsid w:val="0096095A"/>
    <w:rsid w:val="00960A91"/>
    <w:rsid w:val="00961048"/>
    <w:rsid w:val="0096125D"/>
    <w:rsid w:val="00961683"/>
    <w:rsid w:val="00961B06"/>
    <w:rsid w:val="00961DC1"/>
    <w:rsid w:val="009625DC"/>
    <w:rsid w:val="0096282B"/>
    <w:rsid w:val="0096289D"/>
    <w:rsid w:val="009630AA"/>
    <w:rsid w:val="00963C3C"/>
    <w:rsid w:val="009641E3"/>
    <w:rsid w:val="009646AF"/>
    <w:rsid w:val="0096483C"/>
    <w:rsid w:val="009648A0"/>
    <w:rsid w:val="0096542F"/>
    <w:rsid w:val="00965732"/>
    <w:rsid w:val="009657B5"/>
    <w:rsid w:val="00965C8B"/>
    <w:rsid w:val="00965F8A"/>
    <w:rsid w:val="009660C7"/>
    <w:rsid w:val="00966FEC"/>
    <w:rsid w:val="00967DD6"/>
    <w:rsid w:val="00970875"/>
    <w:rsid w:val="00970D8F"/>
    <w:rsid w:val="00971087"/>
    <w:rsid w:val="00971E82"/>
    <w:rsid w:val="00971F87"/>
    <w:rsid w:val="00972084"/>
    <w:rsid w:val="009724E6"/>
    <w:rsid w:val="0097278C"/>
    <w:rsid w:val="00972FAB"/>
    <w:rsid w:val="00973D88"/>
    <w:rsid w:val="00974919"/>
    <w:rsid w:val="0097527A"/>
    <w:rsid w:val="0097528B"/>
    <w:rsid w:val="009757C3"/>
    <w:rsid w:val="0097729C"/>
    <w:rsid w:val="00977367"/>
    <w:rsid w:val="00977820"/>
    <w:rsid w:val="00977DAE"/>
    <w:rsid w:val="009800BA"/>
    <w:rsid w:val="00980157"/>
    <w:rsid w:val="009802D6"/>
    <w:rsid w:val="0098033D"/>
    <w:rsid w:val="00980869"/>
    <w:rsid w:val="00980A81"/>
    <w:rsid w:val="00980B08"/>
    <w:rsid w:val="00980F4B"/>
    <w:rsid w:val="0098104F"/>
    <w:rsid w:val="0098204D"/>
    <w:rsid w:val="00982077"/>
    <w:rsid w:val="0098241E"/>
    <w:rsid w:val="009825BA"/>
    <w:rsid w:val="00982D4E"/>
    <w:rsid w:val="0098312D"/>
    <w:rsid w:val="00983540"/>
    <w:rsid w:val="00983F51"/>
    <w:rsid w:val="00984696"/>
    <w:rsid w:val="0098502E"/>
    <w:rsid w:val="009851A0"/>
    <w:rsid w:val="00985A09"/>
    <w:rsid w:val="00985B48"/>
    <w:rsid w:val="00985B79"/>
    <w:rsid w:val="00985F29"/>
    <w:rsid w:val="0098654F"/>
    <w:rsid w:val="0098719F"/>
    <w:rsid w:val="009874A9"/>
    <w:rsid w:val="00987A8B"/>
    <w:rsid w:val="00987DBE"/>
    <w:rsid w:val="00987E2C"/>
    <w:rsid w:val="009901B0"/>
    <w:rsid w:val="009901BC"/>
    <w:rsid w:val="009906A8"/>
    <w:rsid w:val="009908D1"/>
    <w:rsid w:val="00990B76"/>
    <w:rsid w:val="00991860"/>
    <w:rsid w:val="00991988"/>
    <w:rsid w:val="00991FC0"/>
    <w:rsid w:val="009923D4"/>
    <w:rsid w:val="0099244B"/>
    <w:rsid w:val="00993AAD"/>
    <w:rsid w:val="00994103"/>
    <w:rsid w:val="009942D6"/>
    <w:rsid w:val="00994A5D"/>
    <w:rsid w:val="009951A3"/>
    <w:rsid w:val="009952C1"/>
    <w:rsid w:val="009953F2"/>
    <w:rsid w:val="00995F26"/>
    <w:rsid w:val="009967E8"/>
    <w:rsid w:val="00996C7E"/>
    <w:rsid w:val="00997E7B"/>
    <w:rsid w:val="009A03BD"/>
    <w:rsid w:val="009A0409"/>
    <w:rsid w:val="009A0F59"/>
    <w:rsid w:val="009A1AEB"/>
    <w:rsid w:val="009A1C2E"/>
    <w:rsid w:val="009A230B"/>
    <w:rsid w:val="009A2CA9"/>
    <w:rsid w:val="009A2E51"/>
    <w:rsid w:val="009A36E8"/>
    <w:rsid w:val="009A3895"/>
    <w:rsid w:val="009A40D2"/>
    <w:rsid w:val="009A4112"/>
    <w:rsid w:val="009A4124"/>
    <w:rsid w:val="009A42E9"/>
    <w:rsid w:val="009A44F5"/>
    <w:rsid w:val="009A461D"/>
    <w:rsid w:val="009A4B3C"/>
    <w:rsid w:val="009A5348"/>
    <w:rsid w:val="009A594D"/>
    <w:rsid w:val="009A5FAC"/>
    <w:rsid w:val="009A6568"/>
    <w:rsid w:val="009A6883"/>
    <w:rsid w:val="009A7BAA"/>
    <w:rsid w:val="009A7FF4"/>
    <w:rsid w:val="009B0619"/>
    <w:rsid w:val="009B0829"/>
    <w:rsid w:val="009B1934"/>
    <w:rsid w:val="009B19A8"/>
    <w:rsid w:val="009B1BB1"/>
    <w:rsid w:val="009B23A8"/>
    <w:rsid w:val="009B2DAC"/>
    <w:rsid w:val="009B32EF"/>
    <w:rsid w:val="009B3396"/>
    <w:rsid w:val="009B3499"/>
    <w:rsid w:val="009B4197"/>
    <w:rsid w:val="009B442C"/>
    <w:rsid w:val="009B4DF8"/>
    <w:rsid w:val="009B5A17"/>
    <w:rsid w:val="009B5A6A"/>
    <w:rsid w:val="009B63AF"/>
    <w:rsid w:val="009B67CD"/>
    <w:rsid w:val="009B6995"/>
    <w:rsid w:val="009B6A06"/>
    <w:rsid w:val="009B6CE2"/>
    <w:rsid w:val="009B7907"/>
    <w:rsid w:val="009B7960"/>
    <w:rsid w:val="009B7F73"/>
    <w:rsid w:val="009C02FB"/>
    <w:rsid w:val="009C06E8"/>
    <w:rsid w:val="009C08F1"/>
    <w:rsid w:val="009C0AA5"/>
    <w:rsid w:val="009C0B8C"/>
    <w:rsid w:val="009C1298"/>
    <w:rsid w:val="009C147B"/>
    <w:rsid w:val="009C15B2"/>
    <w:rsid w:val="009C1F86"/>
    <w:rsid w:val="009C2482"/>
    <w:rsid w:val="009C25C4"/>
    <w:rsid w:val="009C29DC"/>
    <w:rsid w:val="009C3F18"/>
    <w:rsid w:val="009C4AC8"/>
    <w:rsid w:val="009C512C"/>
    <w:rsid w:val="009C537A"/>
    <w:rsid w:val="009C569A"/>
    <w:rsid w:val="009C6718"/>
    <w:rsid w:val="009C6936"/>
    <w:rsid w:val="009C72E7"/>
    <w:rsid w:val="009C7A9F"/>
    <w:rsid w:val="009D02DE"/>
    <w:rsid w:val="009D041A"/>
    <w:rsid w:val="009D0466"/>
    <w:rsid w:val="009D0913"/>
    <w:rsid w:val="009D17A3"/>
    <w:rsid w:val="009D2278"/>
    <w:rsid w:val="009D2324"/>
    <w:rsid w:val="009D2699"/>
    <w:rsid w:val="009D27C3"/>
    <w:rsid w:val="009D2941"/>
    <w:rsid w:val="009D328C"/>
    <w:rsid w:val="009D3882"/>
    <w:rsid w:val="009D410D"/>
    <w:rsid w:val="009D4A04"/>
    <w:rsid w:val="009D50ED"/>
    <w:rsid w:val="009D59D8"/>
    <w:rsid w:val="009D5E1B"/>
    <w:rsid w:val="009D67CF"/>
    <w:rsid w:val="009D6837"/>
    <w:rsid w:val="009D691A"/>
    <w:rsid w:val="009D739F"/>
    <w:rsid w:val="009D7F76"/>
    <w:rsid w:val="009E02F6"/>
    <w:rsid w:val="009E0543"/>
    <w:rsid w:val="009E06D7"/>
    <w:rsid w:val="009E1269"/>
    <w:rsid w:val="009E16B4"/>
    <w:rsid w:val="009E1E79"/>
    <w:rsid w:val="009E1F94"/>
    <w:rsid w:val="009E2380"/>
    <w:rsid w:val="009E24DD"/>
    <w:rsid w:val="009E2937"/>
    <w:rsid w:val="009E29D3"/>
    <w:rsid w:val="009E31A7"/>
    <w:rsid w:val="009E3991"/>
    <w:rsid w:val="009E4797"/>
    <w:rsid w:val="009E4A64"/>
    <w:rsid w:val="009E4ED0"/>
    <w:rsid w:val="009E5755"/>
    <w:rsid w:val="009E57D2"/>
    <w:rsid w:val="009E5968"/>
    <w:rsid w:val="009E5B7C"/>
    <w:rsid w:val="009E6B27"/>
    <w:rsid w:val="009E6F43"/>
    <w:rsid w:val="009F012F"/>
    <w:rsid w:val="009F03A5"/>
    <w:rsid w:val="009F0C3D"/>
    <w:rsid w:val="009F1161"/>
    <w:rsid w:val="009F1391"/>
    <w:rsid w:val="009F1408"/>
    <w:rsid w:val="009F1D48"/>
    <w:rsid w:val="009F1D7D"/>
    <w:rsid w:val="009F2402"/>
    <w:rsid w:val="009F2AD7"/>
    <w:rsid w:val="009F2BF5"/>
    <w:rsid w:val="009F2D50"/>
    <w:rsid w:val="009F3DAA"/>
    <w:rsid w:val="009F412B"/>
    <w:rsid w:val="009F42D8"/>
    <w:rsid w:val="009F4424"/>
    <w:rsid w:val="009F4960"/>
    <w:rsid w:val="009F5218"/>
    <w:rsid w:val="009F5EF3"/>
    <w:rsid w:val="009F6676"/>
    <w:rsid w:val="009F66D5"/>
    <w:rsid w:val="009F66E6"/>
    <w:rsid w:val="009F6A87"/>
    <w:rsid w:val="00A00176"/>
    <w:rsid w:val="00A00264"/>
    <w:rsid w:val="00A00B85"/>
    <w:rsid w:val="00A00F0E"/>
    <w:rsid w:val="00A00FD9"/>
    <w:rsid w:val="00A01E3C"/>
    <w:rsid w:val="00A025D4"/>
    <w:rsid w:val="00A02654"/>
    <w:rsid w:val="00A02A16"/>
    <w:rsid w:val="00A02FB9"/>
    <w:rsid w:val="00A03379"/>
    <w:rsid w:val="00A0357B"/>
    <w:rsid w:val="00A0360E"/>
    <w:rsid w:val="00A042DC"/>
    <w:rsid w:val="00A043FB"/>
    <w:rsid w:val="00A04A0F"/>
    <w:rsid w:val="00A04ADE"/>
    <w:rsid w:val="00A04E4E"/>
    <w:rsid w:val="00A056A3"/>
    <w:rsid w:val="00A05830"/>
    <w:rsid w:val="00A067B4"/>
    <w:rsid w:val="00A06AF1"/>
    <w:rsid w:val="00A076DB"/>
    <w:rsid w:val="00A07903"/>
    <w:rsid w:val="00A10B04"/>
    <w:rsid w:val="00A112AD"/>
    <w:rsid w:val="00A11ACB"/>
    <w:rsid w:val="00A120D0"/>
    <w:rsid w:val="00A1232E"/>
    <w:rsid w:val="00A129E1"/>
    <w:rsid w:val="00A13060"/>
    <w:rsid w:val="00A1317A"/>
    <w:rsid w:val="00A13462"/>
    <w:rsid w:val="00A135B0"/>
    <w:rsid w:val="00A139BA"/>
    <w:rsid w:val="00A13DB2"/>
    <w:rsid w:val="00A146C8"/>
    <w:rsid w:val="00A14785"/>
    <w:rsid w:val="00A14BE8"/>
    <w:rsid w:val="00A14EB4"/>
    <w:rsid w:val="00A15DE2"/>
    <w:rsid w:val="00A16649"/>
    <w:rsid w:val="00A167D7"/>
    <w:rsid w:val="00A172A5"/>
    <w:rsid w:val="00A17BD8"/>
    <w:rsid w:val="00A17C82"/>
    <w:rsid w:val="00A20703"/>
    <w:rsid w:val="00A20A93"/>
    <w:rsid w:val="00A21B4C"/>
    <w:rsid w:val="00A21F19"/>
    <w:rsid w:val="00A2203A"/>
    <w:rsid w:val="00A223B7"/>
    <w:rsid w:val="00A225E4"/>
    <w:rsid w:val="00A22967"/>
    <w:rsid w:val="00A22A94"/>
    <w:rsid w:val="00A2300E"/>
    <w:rsid w:val="00A23348"/>
    <w:rsid w:val="00A23755"/>
    <w:rsid w:val="00A24B92"/>
    <w:rsid w:val="00A250E4"/>
    <w:rsid w:val="00A25F00"/>
    <w:rsid w:val="00A264CF"/>
    <w:rsid w:val="00A265C8"/>
    <w:rsid w:val="00A26DB1"/>
    <w:rsid w:val="00A27040"/>
    <w:rsid w:val="00A274E6"/>
    <w:rsid w:val="00A27799"/>
    <w:rsid w:val="00A2796D"/>
    <w:rsid w:val="00A27A2D"/>
    <w:rsid w:val="00A3048A"/>
    <w:rsid w:val="00A32A44"/>
    <w:rsid w:val="00A32D3C"/>
    <w:rsid w:val="00A3350E"/>
    <w:rsid w:val="00A3393C"/>
    <w:rsid w:val="00A3394E"/>
    <w:rsid w:val="00A33EB8"/>
    <w:rsid w:val="00A34A95"/>
    <w:rsid w:val="00A352AE"/>
    <w:rsid w:val="00A35EC3"/>
    <w:rsid w:val="00A369A7"/>
    <w:rsid w:val="00A369CB"/>
    <w:rsid w:val="00A36A82"/>
    <w:rsid w:val="00A37224"/>
    <w:rsid w:val="00A3789B"/>
    <w:rsid w:val="00A37D9A"/>
    <w:rsid w:val="00A406B9"/>
    <w:rsid w:val="00A407CB"/>
    <w:rsid w:val="00A40C3F"/>
    <w:rsid w:val="00A41171"/>
    <w:rsid w:val="00A41779"/>
    <w:rsid w:val="00A41A2A"/>
    <w:rsid w:val="00A41EAC"/>
    <w:rsid w:val="00A4266A"/>
    <w:rsid w:val="00A42F52"/>
    <w:rsid w:val="00A43257"/>
    <w:rsid w:val="00A4352B"/>
    <w:rsid w:val="00A43CE6"/>
    <w:rsid w:val="00A4425B"/>
    <w:rsid w:val="00A44936"/>
    <w:rsid w:val="00A44CCE"/>
    <w:rsid w:val="00A44DDE"/>
    <w:rsid w:val="00A44F76"/>
    <w:rsid w:val="00A44FD9"/>
    <w:rsid w:val="00A45014"/>
    <w:rsid w:val="00A45185"/>
    <w:rsid w:val="00A45FBE"/>
    <w:rsid w:val="00A465B1"/>
    <w:rsid w:val="00A46F99"/>
    <w:rsid w:val="00A4768F"/>
    <w:rsid w:val="00A476ED"/>
    <w:rsid w:val="00A50914"/>
    <w:rsid w:val="00A50FFD"/>
    <w:rsid w:val="00A51603"/>
    <w:rsid w:val="00A5281F"/>
    <w:rsid w:val="00A52CFB"/>
    <w:rsid w:val="00A53192"/>
    <w:rsid w:val="00A537AA"/>
    <w:rsid w:val="00A53B03"/>
    <w:rsid w:val="00A53F1F"/>
    <w:rsid w:val="00A540C4"/>
    <w:rsid w:val="00A54222"/>
    <w:rsid w:val="00A543DC"/>
    <w:rsid w:val="00A550FD"/>
    <w:rsid w:val="00A55587"/>
    <w:rsid w:val="00A55843"/>
    <w:rsid w:val="00A55E53"/>
    <w:rsid w:val="00A55FB4"/>
    <w:rsid w:val="00A56040"/>
    <w:rsid w:val="00A572D2"/>
    <w:rsid w:val="00A57820"/>
    <w:rsid w:val="00A57AE1"/>
    <w:rsid w:val="00A6089E"/>
    <w:rsid w:val="00A61444"/>
    <w:rsid w:val="00A61470"/>
    <w:rsid w:val="00A6187F"/>
    <w:rsid w:val="00A619A0"/>
    <w:rsid w:val="00A6208A"/>
    <w:rsid w:val="00A6252E"/>
    <w:rsid w:val="00A629DB"/>
    <w:rsid w:val="00A637D5"/>
    <w:rsid w:val="00A63952"/>
    <w:rsid w:val="00A63A9E"/>
    <w:rsid w:val="00A64139"/>
    <w:rsid w:val="00A64C9F"/>
    <w:rsid w:val="00A64DB2"/>
    <w:rsid w:val="00A655F0"/>
    <w:rsid w:val="00A6667D"/>
    <w:rsid w:val="00A66C51"/>
    <w:rsid w:val="00A677D2"/>
    <w:rsid w:val="00A67ACA"/>
    <w:rsid w:val="00A7026F"/>
    <w:rsid w:val="00A704A6"/>
    <w:rsid w:val="00A70A19"/>
    <w:rsid w:val="00A70C43"/>
    <w:rsid w:val="00A710AC"/>
    <w:rsid w:val="00A712D6"/>
    <w:rsid w:val="00A718F6"/>
    <w:rsid w:val="00A71A26"/>
    <w:rsid w:val="00A71C33"/>
    <w:rsid w:val="00A71F4A"/>
    <w:rsid w:val="00A72167"/>
    <w:rsid w:val="00A73611"/>
    <w:rsid w:val="00A736F1"/>
    <w:rsid w:val="00A7386B"/>
    <w:rsid w:val="00A7390D"/>
    <w:rsid w:val="00A73BE6"/>
    <w:rsid w:val="00A7453A"/>
    <w:rsid w:val="00A74722"/>
    <w:rsid w:val="00A75098"/>
    <w:rsid w:val="00A7565D"/>
    <w:rsid w:val="00A759C9"/>
    <w:rsid w:val="00A761E1"/>
    <w:rsid w:val="00A76C55"/>
    <w:rsid w:val="00A7752F"/>
    <w:rsid w:val="00A77A97"/>
    <w:rsid w:val="00A77F1A"/>
    <w:rsid w:val="00A801CC"/>
    <w:rsid w:val="00A80257"/>
    <w:rsid w:val="00A803DC"/>
    <w:rsid w:val="00A80B36"/>
    <w:rsid w:val="00A80BD9"/>
    <w:rsid w:val="00A80CD2"/>
    <w:rsid w:val="00A80ED3"/>
    <w:rsid w:val="00A80F79"/>
    <w:rsid w:val="00A80FFA"/>
    <w:rsid w:val="00A81998"/>
    <w:rsid w:val="00A82BB8"/>
    <w:rsid w:val="00A82E80"/>
    <w:rsid w:val="00A8311C"/>
    <w:rsid w:val="00A83E45"/>
    <w:rsid w:val="00A83F34"/>
    <w:rsid w:val="00A84312"/>
    <w:rsid w:val="00A84C5A"/>
    <w:rsid w:val="00A8586E"/>
    <w:rsid w:val="00A85D5E"/>
    <w:rsid w:val="00A85DC4"/>
    <w:rsid w:val="00A85FAE"/>
    <w:rsid w:val="00A86C51"/>
    <w:rsid w:val="00A86ED5"/>
    <w:rsid w:val="00A87131"/>
    <w:rsid w:val="00A87AA8"/>
    <w:rsid w:val="00A87C21"/>
    <w:rsid w:val="00A87F57"/>
    <w:rsid w:val="00A9056D"/>
    <w:rsid w:val="00A907B8"/>
    <w:rsid w:val="00A908C8"/>
    <w:rsid w:val="00A914CF"/>
    <w:rsid w:val="00A91662"/>
    <w:rsid w:val="00A916F2"/>
    <w:rsid w:val="00A91ABC"/>
    <w:rsid w:val="00A91BA1"/>
    <w:rsid w:val="00A91CAD"/>
    <w:rsid w:val="00A91E82"/>
    <w:rsid w:val="00A9217D"/>
    <w:rsid w:val="00A92976"/>
    <w:rsid w:val="00A92982"/>
    <w:rsid w:val="00A93609"/>
    <w:rsid w:val="00A93AF9"/>
    <w:rsid w:val="00A942EA"/>
    <w:rsid w:val="00A94D22"/>
    <w:rsid w:val="00A950C5"/>
    <w:rsid w:val="00A955E0"/>
    <w:rsid w:val="00A956A5"/>
    <w:rsid w:val="00A964E2"/>
    <w:rsid w:val="00A9655D"/>
    <w:rsid w:val="00A9680C"/>
    <w:rsid w:val="00A968C5"/>
    <w:rsid w:val="00A9746E"/>
    <w:rsid w:val="00A9748B"/>
    <w:rsid w:val="00A97CC2"/>
    <w:rsid w:val="00A97FCD"/>
    <w:rsid w:val="00AA068C"/>
    <w:rsid w:val="00AA0AFE"/>
    <w:rsid w:val="00AA1872"/>
    <w:rsid w:val="00AA1DFC"/>
    <w:rsid w:val="00AA3415"/>
    <w:rsid w:val="00AA47B0"/>
    <w:rsid w:val="00AA50AD"/>
    <w:rsid w:val="00AA54D6"/>
    <w:rsid w:val="00AA5915"/>
    <w:rsid w:val="00AA5A85"/>
    <w:rsid w:val="00AA5B89"/>
    <w:rsid w:val="00AA5CA0"/>
    <w:rsid w:val="00AA7C66"/>
    <w:rsid w:val="00AB046B"/>
    <w:rsid w:val="00AB0B95"/>
    <w:rsid w:val="00AB10E7"/>
    <w:rsid w:val="00AB1F93"/>
    <w:rsid w:val="00AB2928"/>
    <w:rsid w:val="00AB29BA"/>
    <w:rsid w:val="00AB2A8F"/>
    <w:rsid w:val="00AB2BF1"/>
    <w:rsid w:val="00AB2EBB"/>
    <w:rsid w:val="00AB2F8A"/>
    <w:rsid w:val="00AB30E3"/>
    <w:rsid w:val="00AB3C12"/>
    <w:rsid w:val="00AB4EB0"/>
    <w:rsid w:val="00AB4FEE"/>
    <w:rsid w:val="00AB5CA9"/>
    <w:rsid w:val="00AB5EF1"/>
    <w:rsid w:val="00AB61FA"/>
    <w:rsid w:val="00AC00A9"/>
    <w:rsid w:val="00AC07CF"/>
    <w:rsid w:val="00AC187F"/>
    <w:rsid w:val="00AC1B3F"/>
    <w:rsid w:val="00AC1C5D"/>
    <w:rsid w:val="00AC1FD3"/>
    <w:rsid w:val="00AC25D3"/>
    <w:rsid w:val="00AC296F"/>
    <w:rsid w:val="00AC31F3"/>
    <w:rsid w:val="00AC339C"/>
    <w:rsid w:val="00AC38D0"/>
    <w:rsid w:val="00AC464B"/>
    <w:rsid w:val="00AC4B0F"/>
    <w:rsid w:val="00AC4B14"/>
    <w:rsid w:val="00AC5182"/>
    <w:rsid w:val="00AC6499"/>
    <w:rsid w:val="00AC64AD"/>
    <w:rsid w:val="00AC6663"/>
    <w:rsid w:val="00AC66E2"/>
    <w:rsid w:val="00AC7137"/>
    <w:rsid w:val="00AC7504"/>
    <w:rsid w:val="00AC77B9"/>
    <w:rsid w:val="00AD04C4"/>
    <w:rsid w:val="00AD04F7"/>
    <w:rsid w:val="00AD070B"/>
    <w:rsid w:val="00AD0F9A"/>
    <w:rsid w:val="00AD1C8D"/>
    <w:rsid w:val="00AD1CDB"/>
    <w:rsid w:val="00AD1D99"/>
    <w:rsid w:val="00AD20C8"/>
    <w:rsid w:val="00AD2847"/>
    <w:rsid w:val="00AD325D"/>
    <w:rsid w:val="00AD34A2"/>
    <w:rsid w:val="00AD35AC"/>
    <w:rsid w:val="00AD39A7"/>
    <w:rsid w:val="00AD3E01"/>
    <w:rsid w:val="00AD3E64"/>
    <w:rsid w:val="00AD3FAA"/>
    <w:rsid w:val="00AD429B"/>
    <w:rsid w:val="00AD5151"/>
    <w:rsid w:val="00AD52D7"/>
    <w:rsid w:val="00AD5D9C"/>
    <w:rsid w:val="00AD75DA"/>
    <w:rsid w:val="00AD7E0D"/>
    <w:rsid w:val="00AE0705"/>
    <w:rsid w:val="00AE0F18"/>
    <w:rsid w:val="00AE111E"/>
    <w:rsid w:val="00AE2179"/>
    <w:rsid w:val="00AE2BFE"/>
    <w:rsid w:val="00AE39A1"/>
    <w:rsid w:val="00AE4054"/>
    <w:rsid w:val="00AE4E22"/>
    <w:rsid w:val="00AE5C0C"/>
    <w:rsid w:val="00AE5CF2"/>
    <w:rsid w:val="00AE5FBA"/>
    <w:rsid w:val="00AE60D2"/>
    <w:rsid w:val="00AE6C5A"/>
    <w:rsid w:val="00AE6D10"/>
    <w:rsid w:val="00AE7142"/>
    <w:rsid w:val="00AE7466"/>
    <w:rsid w:val="00AE7D8D"/>
    <w:rsid w:val="00AF0390"/>
    <w:rsid w:val="00AF040D"/>
    <w:rsid w:val="00AF0940"/>
    <w:rsid w:val="00AF0A09"/>
    <w:rsid w:val="00AF0A85"/>
    <w:rsid w:val="00AF1B92"/>
    <w:rsid w:val="00AF200B"/>
    <w:rsid w:val="00AF2126"/>
    <w:rsid w:val="00AF2C60"/>
    <w:rsid w:val="00AF33FD"/>
    <w:rsid w:val="00AF383C"/>
    <w:rsid w:val="00AF38C0"/>
    <w:rsid w:val="00AF3D6D"/>
    <w:rsid w:val="00AF3E4D"/>
    <w:rsid w:val="00AF6A35"/>
    <w:rsid w:val="00AF7224"/>
    <w:rsid w:val="00AF779E"/>
    <w:rsid w:val="00B00289"/>
    <w:rsid w:val="00B00584"/>
    <w:rsid w:val="00B008D8"/>
    <w:rsid w:val="00B009CB"/>
    <w:rsid w:val="00B00A35"/>
    <w:rsid w:val="00B00D38"/>
    <w:rsid w:val="00B01ECC"/>
    <w:rsid w:val="00B023E8"/>
    <w:rsid w:val="00B024C7"/>
    <w:rsid w:val="00B02AE5"/>
    <w:rsid w:val="00B02B31"/>
    <w:rsid w:val="00B02D83"/>
    <w:rsid w:val="00B034C3"/>
    <w:rsid w:val="00B03A2B"/>
    <w:rsid w:val="00B03C3E"/>
    <w:rsid w:val="00B052C7"/>
    <w:rsid w:val="00B05B0A"/>
    <w:rsid w:val="00B05B97"/>
    <w:rsid w:val="00B065EE"/>
    <w:rsid w:val="00B066CA"/>
    <w:rsid w:val="00B067B4"/>
    <w:rsid w:val="00B06D43"/>
    <w:rsid w:val="00B07065"/>
    <w:rsid w:val="00B075A3"/>
    <w:rsid w:val="00B07B47"/>
    <w:rsid w:val="00B07CF7"/>
    <w:rsid w:val="00B103F2"/>
    <w:rsid w:val="00B104B4"/>
    <w:rsid w:val="00B10F19"/>
    <w:rsid w:val="00B11AC9"/>
    <w:rsid w:val="00B11E12"/>
    <w:rsid w:val="00B11ECA"/>
    <w:rsid w:val="00B121DE"/>
    <w:rsid w:val="00B12E0C"/>
    <w:rsid w:val="00B13256"/>
    <w:rsid w:val="00B13959"/>
    <w:rsid w:val="00B143A2"/>
    <w:rsid w:val="00B14425"/>
    <w:rsid w:val="00B144B0"/>
    <w:rsid w:val="00B14E70"/>
    <w:rsid w:val="00B1541E"/>
    <w:rsid w:val="00B15479"/>
    <w:rsid w:val="00B16CD4"/>
    <w:rsid w:val="00B172D8"/>
    <w:rsid w:val="00B173A4"/>
    <w:rsid w:val="00B1778A"/>
    <w:rsid w:val="00B17964"/>
    <w:rsid w:val="00B2059B"/>
    <w:rsid w:val="00B207EB"/>
    <w:rsid w:val="00B20870"/>
    <w:rsid w:val="00B20C57"/>
    <w:rsid w:val="00B214E8"/>
    <w:rsid w:val="00B21C16"/>
    <w:rsid w:val="00B21DBE"/>
    <w:rsid w:val="00B21E19"/>
    <w:rsid w:val="00B22341"/>
    <w:rsid w:val="00B22476"/>
    <w:rsid w:val="00B22A4D"/>
    <w:rsid w:val="00B22BB9"/>
    <w:rsid w:val="00B232CA"/>
    <w:rsid w:val="00B237CA"/>
    <w:rsid w:val="00B23893"/>
    <w:rsid w:val="00B23F3E"/>
    <w:rsid w:val="00B23FB7"/>
    <w:rsid w:val="00B241E8"/>
    <w:rsid w:val="00B24946"/>
    <w:rsid w:val="00B24CEE"/>
    <w:rsid w:val="00B252FC"/>
    <w:rsid w:val="00B255D8"/>
    <w:rsid w:val="00B25C2F"/>
    <w:rsid w:val="00B262A4"/>
    <w:rsid w:val="00B264AD"/>
    <w:rsid w:val="00B2679D"/>
    <w:rsid w:val="00B26B87"/>
    <w:rsid w:val="00B26CD9"/>
    <w:rsid w:val="00B276EE"/>
    <w:rsid w:val="00B27BDA"/>
    <w:rsid w:val="00B30536"/>
    <w:rsid w:val="00B3093F"/>
    <w:rsid w:val="00B30D57"/>
    <w:rsid w:val="00B31430"/>
    <w:rsid w:val="00B31AB2"/>
    <w:rsid w:val="00B32A4F"/>
    <w:rsid w:val="00B333B1"/>
    <w:rsid w:val="00B3374E"/>
    <w:rsid w:val="00B33810"/>
    <w:rsid w:val="00B33AC9"/>
    <w:rsid w:val="00B33ECF"/>
    <w:rsid w:val="00B34146"/>
    <w:rsid w:val="00B35192"/>
    <w:rsid w:val="00B35443"/>
    <w:rsid w:val="00B3586E"/>
    <w:rsid w:val="00B359F9"/>
    <w:rsid w:val="00B35A3C"/>
    <w:rsid w:val="00B377ED"/>
    <w:rsid w:val="00B379D7"/>
    <w:rsid w:val="00B40358"/>
    <w:rsid w:val="00B40398"/>
    <w:rsid w:val="00B40F88"/>
    <w:rsid w:val="00B41565"/>
    <w:rsid w:val="00B42233"/>
    <w:rsid w:val="00B422A8"/>
    <w:rsid w:val="00B42D05"/>
    <w:rsid w:val="00B43614"/>
    <w:rsid w:val="00B44082"/>
    <w:rsid w:val="00B4422A"/>
    <w:rsid w:val="00B445AA"/>
    <w:rsid w:val="00B44721"/>
    <w:rsid w:val="00B4483B"/>
    <w:rsid w:val="00B450AE"/>
    <w:rsid w:val="00B456D5"/>
    <w:rsid w:val="00B459AA"/>
    <w:rsid w:val="00B45E9D"/>
    <w:rsid w:val="00B4650B"/>
    <w:rsid w:val="00B46C88"/>
    <w:rsid w:val="00B46DD6"/>
    <w:rsid w:val="00B473A6"/>
    <w:rsid w:val="00B47705"/>
    <w:rsid w:val="00B4770D"/>
    <w:rsid w:val="00B4796C"/>
    <w:rsid w:val="00B47A28"/>
    <w:rsid w:val="00B47B92"/>
    <w:rsid w:val="00B47C44"/>
    <w:rsid w:val="00B50102"/>
    <w:rsid w:val="00B5025E"/>
    <w:rsid w:val="00B50404"/>
    <w:rsid w:val="00B5061C"/>
    <w:rsid w:val="00B51078"/>
    <w:rsid w:val="00B5144C"/>
    <w:rsid w:val="00B52652"/>
    <w:rsid w:val="00B52E43"/>
    <w:rsid w:val="00B52FC2"/>
    <w:rsid w:val="00B52FDD"/>
    <w:rsid w:val="00B530BA"/>
    <w:rsid w:val="00B533B8"/>
    <w:rsid w:val="00B536FC"/>
    <w:rsid w:val="00B53F65"/>
    <w:rsid w:val="00B548A1"/>
    <w:rsid w:val="00B54C12"/>
    <w:rsid w:val="00B5539B"/>
    <w:rsid w:val="00B556BE"/>
    <w:rsid w:val="00B55713"/>
    <w:rsid w:val="00B55F01"/>
    <w:rsid w:val="00B564C6"/>
    <w:rsid w:val="00B5663A"/>
    <w:rsid w:val="00B56C1A"/>
    <w:rsid w:val="00B57A40"/>
    <w:rsid w:val="00B57CB6"/>
    <w:rsid w:val="00B60E69"/>
    <w:rsid w:val="00B619D7"/>
    <w:rsid w:val="00B61C10"/>
    <w:rsid w:val="00B627AA"/>
    <w:rsid w:val="00B627FF"/>
    <w:rsid w:val="00B62F86"/>
    <w:rsid w:val="00B630A0"/>
    <w:rsid w:val="00B63515"/>
    <w:rsid w:val="00B6380B"/>
    <w:rsid w:val="00B63EEA"/>
    <w:rsid w:val="00B640AB"/>
    <w:rsid w:val="00B642FF"/>
    <w:rsid w:val="00B64395"/>
    <w:rsid w:val="00B64499"/>
    <w:rsid w:val="00B64A89"/>
    <w:rsid w:val="00B64BE1"/>
    <w:rsid w:val="00B654AB"/>
    <w:rsid w:val="00B65B13"/>
    <w:rsid w:val="00B66B4B"/>
    <w:rsid w:val="00B66D6B"/>
    <w:rsid w:val="00B67327"/>
    <w:rsid w:val="00B675AD"/>
    <w:rsid w:val="00B67634"/>
    <w:rsid w:val="00B703D0"/>
    <w:rsid w:val="00B70859"/>
    <w:rsid w:val="00B709E8"/>
    <w:rsid w:val="00B717A1"/>
    <w:rsid w:val="00B71B76"/>
    <w:rsid w:val="00B71F34"/>
    <w:rsid w:val="00B72229"/>
    <w:rsid w:val="00B722E9"/>
    <w:rsid w:val="00B726ED"/>
    <w:rsid w:val="00B7286B"/>
    <w:rsid w:val="00B72FF4"/>
    <w:rsid w:val="00B7316E"/>
    <w:rsid w:val="00B73AF0"/>
    <w:rsid w:val="00B7452E"/>
    <w:rsid w:val="00B7480A"/>
    <w:rsid w:val="00B74A85"/>
    <w:rsid w:val="00B74B7F"/>
    <w:rsid w:val="00B74E7E"/>
    <w:rsid w:val="00B753C6"/>
    <w:rsid w:val="00B75611"/>
    <w:rsid w:val="00B7619A"/>
    <w:rsid w:val="00B76BE1"/>
    <w:rsid w:val="00B76D30"/>
    <w:rsid w:val="00B773EC"/>
    <w:rsid w:val="00B77A09"/>
    <w:rsid w:val="00B80BAD"/>
    <w:rsid w:val="00B80C6E"/>
    <w:rsid w:val="00B81D1A"/>
    <w:rsid w:val="00B8209F"/>
    <w:rsid w:val="00B8216D"/>
    <w:rsid w:val="00B824B2"/>
    <w:rsid w:val="00B828FC"/>
    <w:rsid w:val="00B82E5A"/>
    <w:rsid w:val="00B833BC"/>
    <w:rsid w:val="00B8340A"/>
    <w:rsid w:val="00B83A18"/>
    <w:rsid w:val="00B83D44"/>
    <w:rsid w:val="00B83DAA"/>
    <w:rsid w:val="00B84193"/>
    <w:rsid w:val="00B8456C"/>
    <w:rsid w:val="00B845BC"/>
    <w:rsid w:val="00B85563"/>
    <w:rsid w:val="00B857B3"/>
    <w:rsid w:val="00B8590E"/>
    <w:rsid w:val="00B85B63"/>
    <w:rsid w:val="00B865C5"/>
    <w:rsid w:val="00B867DA"/>
    <w:rsid w:val="00B87902"/>
    <w:rsid w:val="00B900B2"/>
    <w:rsid w:val="00B90ECC"/>
    <w:rsid w:val="00B918AA"/>
    <w:rsid w:val="00B91E2B"/>
    <w:rsid w:val="00B930BA"/>
    <w:rsid w:val="00B9323A"/>
    <w:rsid w:val="00B9330C"/>
    <w:rsid w:val="00B9381D"/>
    <w:rsid w:val="00B93C1C"/>
    <w:rsid w:val="00B93DB0"/>
    <w:rsid w:val="00B9453D"/>
    <w:rsid w:val="00B94781"/>
    <w:rsid w:val="00B94F13"/>
    <w:rsid w:val="00B95462"/>
    <w:rsid w:val="00B954A4"/>
    <w:rsid w:val="00B955A6"/>
    <w:rsid w:val="00B9566F"/>
    <w:rsid w:val="00B95DF2"/>
    <w:rsid w:val="00B96A39"/>
    <w:rsid w:val="00B96AD7"/>
    <w:rsid w:val="00B97220"/>
    <w:rsid w:val="00B97906"/>
    <w:rsid w:val="00B97CB1"/>
    <w:rsid w:val="00BA098B"/>
    <w:rsid w:val="00BA0C33"/>
    <w:rsid w:val="00BA0C5A"/>
    <w:rsid w:val="00BA0D83"/>
    <w:rsid w:val="00BA0FA0"/>
    <w:rsid w:val="00BA128F"/>
    <w:rsid w:val="00BA17F6"/>
    <w:rsid w:val="00BA202D"/>
    <w:rsid w:val="00BA2311"/>
    <w:rsid w:val="00BA2AC9"/>
    <w:rsid w:val="00BA320E"/>
    <w:rsid w:val="00BA35B5"/>
    <w:rsid w:val="00BA38AA"/>
    <w:rsid w:val="00BA38D2"/>
    <w:rsid w:val="00BA3AF3"/>
    <w:rsid w:val="00BA3BC3"/>
    <w:rsid w:val="00BA45B0"/>
    <w:rsid w:val="00BA45F5"/>
    <w:rsid w:val="00BA4E16"/>
    <w:rsid w:val="00BA5005"/>
    <w:rsid w:val="00BA520F"/>
    <w:rsid w:val="00BA527C"/>
    <w:rsid w:val="00BA56CA"/>
    <w:rsid w:val="00BA5774"/>
    <w:rsid w:val="00BA5928"/>
    <w:rsid w:val="00BA5ED8"/>
    <w:rsid w:val="00BA658B"/>
    <w:rsid w:val="00BA661B"/>
    <w:rsid w:val="00BA6B7C"/>
    <w:rsid w:val="00BA7BAF"/>
    <w:rsid w:val="00BB00F4"/>
    <w:rsid w:val="00BB0C30"/>
    <w:rsid w:val="00BB158D"/>
    <w:rsid w:val="00BB186E"/>
    <w:rsid w:val="00BB1A4A"/>
    <w:rsid w:val="00BB1C38"/>
    <w:rsid w:val="00BB225D"/>
    <w:rsid w:val="00BB2EFB"/>
    <w:rsid w:val="00BB31DF"/>
    <w:rsid w:val="00BB3300"/>
    <w:rsid w:val="00BB48A5"/>
    <w:rsid w:val="00BB49BC"/>
    <w:rsid w:val="00BB4C77"/>
    <w:rsid w:val="00BB4D24"/>
    <w:rsid w:val="00BB4DE7"/>
    <w:rsid w:val="00BB5295"/>
    <w:rsid w:val="00BB5850"/>
    <w:rsid w:val="00BB5A5F"/>
    <w:rsid w:val="00BB5A9C"/>
    <w:rsid w:val="00BB5AE7"/>
    <w:rsid w:val="00BB5BDB"/>
    <w:rsid w:val="00BB5F3F"/>
    <w:rsid w:val="00BB66DD"/>
    <w:rsid w:val="00BB6756"/>
    <w:rsid w:val="00BB67A9"/>
    <w:rsid w:val="00BB701C"/>
    <w:rsid w:val="00BB7499"/>
    <w:rsid w:val="00BB771C"/>
    <w:rsid w:val="00BC05AA"/>
    <w:rsid w:val="00BC062B"/>
    <w:rsid w:val="00BC078E"/>
    <w:rsid w:val="00BC07B0"/>
    <w:rsid w:val="00BC1B7B"/>
    <w:rsid w:val="00BC1EB3"/>
    <w:rsid w:val="00BC1FAB"/>
    <w:rsid w:val="00BC2277"/>
    <w:rsid w:val="00BC25F6"/>
    <w:rsid w:val="00BC2608"/>
    <w:rsid w:val="00BC2EA2"/>
    <w:rsid w:val="00BC3B6B"/>
    <w:rsid w:val="00BC4344"/>
    <w:rsid w:val="00BC4460"/>
    <w:rsid w:val="00BC4CB9"/>
    <w:rsid w:val="00BC5C99"/>
    <w:rsid w:val="00BC6589"/>
    <w:rsid w:val="00BC66B0"/>
    <w:rsid w:val="00BC7910"/>
    <w:rsid w:val="00BC7ABB"/>
    <w:rsid w:val="00BD01A6"/>
    <w:rsid w:val="00BD0802"/>
    <w:rsid w:val="00BD0E93"/>
    <w:rsid w:val="00BD1432"/>
    <w:rsid w:val="00BD14D8"/>
    <w:rsid w:val="00BD157B"/>
    <w:rsid w:val="00BD1828"/>
    <w:rsid w:val="00BD1829"/>
    <w:rsid w:val="00BD225D"/>
    <w:rsid w:val="00BD246C"/>
    <w:rsid w:val="00BD2647"/>
    <w:rsid w:val="00BD2975"/>
    <w:rsid w:val="00BD2994"/>
    <w:rsid w:val="00BD38A4"/>
    <w:rsid w:val="00BD4415"/>
    <w:rsid w:val="00BD4E11"/>
    <w:rsid w:val="00BD5372"/>
    <w:rsid w:val="00BD5721"/>
    <w:rsid w:val="00BD5827"/>
    <w:rsid w:val="00BD65E3"/>
    <w:rsid w:val="00BD66F4"/>
    <w:rsid w:val="00BD6AD2"/>
    <w:rsid w:val="00BD6F95"/>
    <w:rsid w:val="00BD73F7"/>
    <w:rsid w:val="00BD7551"/>
    <w:rsid w:val="00BE0037"/>
    <w:rsid w:val="00BE0121"/>
    <w:rsid w:val="00BE0209"/>
    <w:rsid w:val="00BE03DE"/>
    <w:rsid w:val="00BE12B2"/>
    <w:rsid w:val="00BE1F5C"/>
    <w:rsid w:val="00BE2868"/>
    <w:rsid w:val="00BE2E37"/>
    <w:rsid w:val="00BE3241"/>
    <w:rsid w:val="00BE3320"/>
    <w:rsid w:val="00BE347D"/>
    <w:rsid w:val="00BE3A32"/>
    <w:rsid w:val="00BE3EE2"/>
    <w:rsid w:val="00BE4033"/>
    <w:rsid w:val="00BE4388"/>
    <w:rsid w:val="00BE4BEA"/>
    <w:rsid w:val="00BE5101"/>
    <w:rsid w:val="00BE5463"/>
    <w:rsid w:val="00BE5C5B"/>
    <w:rsid w:val="00BE6435"/>
    <w:rsid w:val="00BE6604"/>
    <w:rsid w:val="00BE668D"/>
    <w:rsid w:val="00BE7058"/>
    <w:rsid w:val="00BE7372"/>
    <w:rsid w:val="00BE7B0E"/>
    <w:rsid w:val="00BE7C3A"/>
    <w:rsid w:val="00BE7E05"/>
    <w:rsid w:val="00BE7EFA"/>
    <w:rsid w:val="00BF0668"/>
    <w:rsid w:val="00BF06E5"/>
    <w:rsid w:val="00BF0955"/>
    <w:rsid w:val="00BF0B2C"/>
    <w:rsid w:val="00BF0C27"/>
    <w:rsid w:val="00BF0F78"/>
    <w:rsid w:val="00BF14BF"/>
    <w:rsid w:val="00BF231A"/>
    <w:rsid w:val="00BF29BE"/>
    <w:rsid w:val="00BF2BA4"/>
    <w:rsid w:val="00BF2CC5"/>
    <w:rsid w:val="00BF3A75"/>
    <w:rsid w:val="00BF4D63"/>
    <w:rsid w:val="00BF4F5F"/>
    <w:rsid w:val="00BF53EC"/>
    <w:rsid w:val="00BF5761"/>
    <w:rsid w:val="00BF5D8C"/>
    <w:rsid w:val="00BF6106"/>
    <w:rsid w:val="00BF6E27"/>
    <w:rsid w:val="00BF7BC5"/>
    <w:rsid w:val="00BF7D4B"/>
    <w:rsid w:val="00C004E0"/>
    <w:rsid w:val="00C005D7"/>
    <w:rsid w:val="00C0136D"/>
    <w:rsid w:val="00C019A8"/>
    <w:rsid w:val="00C01C84"/>
    <w:rsid w:val="00C01D82"/>
    <w:rsid w:val="00C03119"/>
    <w:rsid w:val="00C03331"/>
    <w:rsid w:val="00C04463"/>
    <w:rsid w:val="00C04508"/>
    <w:rsid w:val="00C06821"/>
    <w:rsid w:val="00C07141"/>
    <w:rsid w:val="00C072C2"/>
    <w:rsid w:val="00C073C3"/>
    <w:rsid w:val="00C07E10"/>
    <w:rsid w:val="00C10FF5"/>
    <w:rsid w:val="00C11AE9"/>
    <w:rsid w:val="00C11B09"/>
    <w:rsid w:val="00C11D83"/>
    <w:rsid w:val="00C13DAB"/>
    <w:rsid w:val="00C14232"/>
    <w:rsid w:val="00C14350"/>
    <w:rsid w:val="00C1436E"/>
    <w:rsid w:val="00C14AA5"/>
    <w:rsid w:val="00C1519E"/>
    <w:rsid w:val="00C159D9"/>
    <w:rsid w:val="00C16A40"/>
    <w:rsid w:val="00C16ADD"/>
    <w:rsid w:val="00C17155"/>
    <w:rsid w:val="00C17869"/>
    <w:rsid w:val="00C17B68"/>
    <w:rsid w:val="00C17C8D"/>
    <w:rsid w:val="00C17D45"/>
    <w:rsid w:val="00C20143"/>
    <w:rsid w:val="00C21E28"/>
    <w:rsid w:val="00C21E3B"/>
    <w:rsid w:val="00C22A7F"/>
    <w:rsid w:val="00C239DC"/>
    <w:rsid w:val="00C23A44"/>
    <w:rsid w:val="00C23EEC"/>
    <w:rsid w:val="00C24BE6"/>
    <w:rsid w:val="00C24DDF"/>
    <w:rsid w:val="00C252A5"/>
    <w:rsid w:val="00C252FA"/>
    <w:rsid w:val="00C2554C"/>
    <w:rsid w:val="00C25A1F"/>
    <w:rsid w:val="00C27588"/>
    <w:rsid w:val="00C275D3"/>
    <w:rsid w:val="00C2786D"/>
    <w:rsid w:val="00C27974"/>
    <w:rsid w:val="00C27BFF"/>
    <w:rsid w:val="00C27CE8"/>
    <w:rsid w:val="00C301C9"/>
    <w:rsid w:val="00C304D9"/>
    <w:rsid w:val="00C306CF"/>
    <w:rsid w:val="00C307B6"/>
    <w:rsid w:val="00C30EE0"/>
    <w:rsid w:val="00C30F6C"/>
    <w:rsid w:val="00C31569"/>
    <w:rsid w:val="00C315A5"/>
    <w:rsid w:val="00C31B90"/>
    <w:rsid w:val="00C32236"/>
    <w:rsid w:val="00C3335E"/>
    <w:rsid w:val="00C33681"/>
    <w:rsid w:val="00C34476"/>
    <w:rsid w:val="00C345DA"/>
    <w:rsid w:val="00C34E39"/>
    <w:rsid w:val="00C34FD8"/>
    <w:rsid w:val="00C352D9"/>
    <w:rsid w:val="00C353CB"/>
    <w:rsid w:val="00C35FB4"/>
    <w:rsid w:val="00C363BE"/>
    <w:rsid w:val="00C375BF"/>
    <w:rsid w:val="00C3762F"/>
    <w:rsid w:val="00C40D87"/>
    <w:rsid w:val="00C4106C"/>
    <w:rsid w:val="00C41118"/>
    <w:rsid w:val="00C41331"/>
    <w:rsid w:val="00C41333"/>
    <w:rsid w:val="00C41491"/>
    <w:rsid w:val="00C416AC"/>
    <w:rsid w:val="00C41F7D"/>
    <w:rsid w:val="00C420C5"/>
    <w:rsid w:val="00C42DAF"/>
    <w:rsid w:val="00C42FE0"/>
    <w:rsid w:val="00C431B2"/>
    <w:rsid w:val="00C4325C"/>
    <w:rsid w:val="00C4416C"/>
    <w:rsid w:val="00C4447F"/>
    <w:rsid w:val="00C45BE7"/>
    <w:rsid w:val="00C45C72"/>
    <w:rsid w:val="00C463C1"/>
    <w:rsid w:val="00C47A6F"/>
    <w:rsid w:val="00C47C80"/>
    <w:rsid w:val="00C503AE"/>
    <w:rsid w:val="00C50525"/>
    <w:rsid w:val="00C50D6B"/>
    <w:rsid w:val="00C510E4"/>
    <w:rsid w:val="00C5120F"/>
    <w:rsid w:val="00C51A28"/>
    <w:rsid w:val="00C51C72"/>
    <w:rsid w:val="00C52B80"/>
    <w:rsid w:val="00C53599"/>
    <w:rsid w:val="00C53BEF"/>
    <w:rsid w:val="00C53D58"/>
    <w:rsid w:val="00C5427F"/>
    <w:rsid w:val="00C54515"/>
    <w:rsid w:val="00C549A2"/>
    <w:rsid w:val="00C549FF"/>
    <w:rsid w:val="00C551DC"/>
    <w:rsid w:val="00C55CA9"/>
    <w:rsid w:val="00C5641F"/>
    <w:rsid w:val="00C569FD"/>
    <w:rsid w:val="00C56E71"/>
    <w:rsid w:val="00C571E1"/>
    <w:rsid w:val="00C57387"/>
    <w:rsid w:val="00C57694"/>
    <w:rsid w:val="00C57699"/>
    <w:rsid w:val="00C57898"/>
    <w:rsid w:val="00C579FE"/>
    <w:rsid w:val="00C603B6"/>
    <w:rsid w:val="00C60589"/>
    <w:rsid w:val="00C60A86"/>
    <w:rsid w:val="00C60B7D"/>
    <w:rsid w:val="00C60FFE"/>
    <w:rsid w:val="00C61065"/>
    <w:rsid w:val="00C613F6"/>
    <w:rsid w:val="00C61490"/>
    <w:rsid w:val="00C618E4"/>
    <w:rsid w:val="00C61BF1"/>
    <w:rsid w:val="00C61D6F"/>
    <w:rsid w:val="00C62D44"/>
    <w:rsid w:val="00C638B9"/>
    <w:rsid w:val="00C6398C"/>
    <w:rsid w:val="00C647FC"/>
    <w:rsid w:val="00C64C6B"/>
    <w:rsid w:val="00C65358"/>
    <w:rsid w:val="00C6596A"/>
    <w:rsid w:val="00C67051"/>
    <w:rsid w:val="00C67ABC"/>
    <w:rsid w:val="00C70114"/>
    <w:rsid w:val="00C705E5"/>
    <w:rsid w:val="00C709F4"/>
    <w:rsid w:val="00C716F6"/>
    <w:rsid w:val="00C718C8"/>
    <w:rsid w:val="00C72360"/>
    <w:rsid w:val="00C725B2"/>
    <w:rsid w:val="00C72CA8"/>
    <w:rsid w:val="00C73451"/>
    <w:rsid w:val="00C73C69"/>
    <w:rsid w:val="00C740E1"/>
    <w:rsid w:val="00C747E7"/>
    <w:rsid w:val="00C750CB"/>
    <w:rsid w:val="00C7606B"/>
    <w:rsid w:val="00C777EF"/>
    <w:rsid w:val="00C77DF7"/>
    <w:rsid w:val="00C80AE8"/>
    <w:rsid w:val="00C812BA"/>
    <w:rsid w:val="00C81333"/>
    <w:rsid w:val="00C813C3"/>
    <w:rsid w:val="00C81998"/>
    <w:rsid w:val="00C81EAC"/>
    <w:rsid w:val="00C81F74"/>
    <w:rsid w:val="00C82020"/>
    <w:rsid w:val="00C8221B"/>
    <w:rsid w:val="00C826B4"/>
    <w:rsid w:val="00C82F8E"/>
    <w:rsid w:val="00C8352F"/>
    <w:rsid w:val="00C83665"/>
    <w:rsid w:val="00C8379D"/>
    <w:rsid w:val="00C837E9"/>
    <w:rsid w:val="00C83915"/>
    <w:rsid w:val="00C8391E"/>
    <w:rsid w:val="00C839C6"/>
    <w:rsid w:val="00C83BFF"/>
    <w:rsid w:val="00C848E7"/>
    <w:rsid w:val="00C84E0D"/>
    <w:rsid w:val="00C84E1D"/>
    <w:rsid w:val="00C851E7"/>
    <w:rsid w:val="00C85524"/>
    <w:rsid w:val="00C85790"/>
    <w:rsid w:val="00C85D6B"/>
    <w:rsid w:val="00C85D8D"/>
    <w:rsid w:val="00C86174"/>
    <w:rsid w:val="00C8686C"/>
    <w:rsid w:val="00C868D4"/>
    <w:rsid w:val="00C8746F"/>
    <w:rsid w:val="00C87852"/>
    <w:rsid w:val="00C87DE3"/>
    <w:rsid w:val="00C87F52"/>
    <w:rsid w:val="00C90933"/>
    <w:rsid w:val="00C90B52"/>
    <w:rsid w:val="00C923E0"/>
    <w:rsid w:val="00C92707"/>
    <w:rsid w:val="00C92C3F"/>
    <w:rsid w:val="00C92CC3"/>
    <w:rsid w:val="00C92FAC"/>
    <w:rsid w:val="00C9317D"/>
    <w:rsid w:val="00C934A1"/>
    <w:rsid w:val="00C93787"/>
    <w:rsid w:val="00C93BF1"/>
    <w:rsid w:val="00C93EBB"/>
    <w:rsid w:val="00C93F12"/>
    <w:rsid w:val="00C94231"/>
    <w:rsid w:val="00C9480A"/>
    <w:rsid w:val="00C94B93"/>
    <w:rsid w:val="00C9568A"/>
    <w:rsid w:val="00C965E9"/>
    <w:rsid w:val="00C972D3"/>
    <w:rsid w:val="00C973CF"/>
    <w:rsid w:val="00C9795A"/>
    <w:rsid w:val="00C97C3E"/>
    <w:rsid w:val="00C97E38"/>
    <w:rsid w:val="00CA002F"/>
    <w:rsid w:val="00CA0C92"/>
    <w:rsid w:val="00CA19C5"/>
    <w:rsid w:val="00CA1BCE"/>
    <w:rsid w:val="00CA30B5"/>
    <w:rsid w:val="00CA35F9"/>
    <w:rsid w:val="00CA3A9F"/>
    <w:rsid w:val="00CA3B2F"/>
    <w:rsid w:val="00CA43F6"/>
    <w:rsid w:val="00CA54E3"/>
    <w:rsid w:val="00CA5BF7"/>
    <w:rsid w:val="00CA60E4"/>
    <w:rsid w:val="00CA659B"/>
    <w:rsid w:val="00CA667F"/>
    <w:rsid w:val="00CA74E8"/>
    <w:rsid w:val="00CA7879"/>
    <w:rsid w:val="00CA78A5"/>
    <w:rsid w:val="00CA7B70"/>
    <w:rsid w:val="00CA7C88"/>
    <w:rsid w:val="00CA7CDE"/>
    <w:rsid w:val="00CA7DF1"/>
    <w:rsid w:val="00CB185E"/>
    <w:rsid w:val="00CB1964"/>
    <w:rsid w:val="00CB2896"/>
    <w:rsid w:val="00CB2BB9"/>
    <w:rsid w:val="00CB2F28"/>
    <w:rsid w:val="00CB34C4"/>
    <w:rsid w:val="00CB3A3C"/>
    <w:rsid w:val="00CB3FA3"/>
    <w:rsid w:val="00CB44AE"/>
    <w:rsid w:val="00CB47EC"/>
    <w:rsid w:val="00CB4F7B"/>
    <w:rsid w:val="00CB4FDF"/>
    <w:rsid w:val="00CB5A78"/>
    <w:rsid w:val="00CB5AA2"/>
    <w:rsid w:val="00CB6B7F"/>
    <w:rsid w:val="00CB77AE"/>
    <w:rsid w:val="00CC0202"/>
    <w:rsid w:val="00CC0474"/>
    <w:rsid w:val="00CC06E0"/>
    <w:rsid w:val="00CC139D"/>
    <w:rsid w:val="00CC2750"/>
    <w:rsid w:val="00CC276E"/>
    <w:rsid w:val="00CC2A8F"/>
    <w:rsid w:val="00CC2C4B"/>
    <w:rsid w:val="00CC43A8"/>
    <w:rsid w:val="00CC4AAB"/>
    <w:rsid w:val="00CC4E0F"/>
    <w:rsid w:val="00CC4E1F"/>
    <w:rsid w:val="00CC5802"/>
    <w:rsid w:val="00CC5A4A"/>
    <w:rsid w:val="00CC627F"/>
    <w:rsid w:val="00CC67CB"/>
    <w:rsid w:val="00CC6A1F"/>
    <w:rsid w:val="00CC6E0F"/>
    <w:rsid w:val="00CC74AE"/>
    <w:rsid w:val="00CC74E4"/>
    <w:rsid w:val="00CC7632"/>
    <w:rsid w:val="00CC7F39"/>
    <w:rsid w:val="00CD08CB"/>
    <w:rsid w:val="00CD0B12"/>
    <w:rsid w:val="00CD0B77"/>
    <w:rsid w:val="00CD12BF"/>
    <w:rsid w:val="00CD1B1F"/>
    <w:rsid w:val="00CD1CB3"/>
    <w:rsid w:val="00CD1F40"/>
    <w:rsid w:val="00CD2C54"/>
    <w:rsid w:val="00CD36BF"/>
    <w:rsid w:val="00CD38DC"/>
    <w:rsid w:val="00CD3DA9"/>
    <w:rsid w:val="00CD408E"/>
    <w:rsid w:val="00CD4393"/>
    <w:rsid w:val="00CD445A"/>
    <w:rsid w:val="00CD458D"/>
    <w:rsid w:val="00CD45B0"/>
    <w:rsid w:val="00CD45C4"/>
    <w:rsid w:val="00CD4AAC"/>
    <w:rsid w:val="00CD4FA8"/>
    <w:rsid w:val="00CD61F0"/>
    <w:rsid w:val="00CD68D0"/>
    <w:rsid w:val="00CD76B0"/>
    <w:rsid w:val="00CD7B99"/>
    <w:rsid w:val="00CD7E22"/>
    <w:rsid w:val="00CE0A80"/>
    <w:rsid w:val="00CE0E9F"/>
    <w:rsid w:val="00CE0F34"/>
    <w:rsid w:val="00CE1829"/>
    <w:rsid w:val="00CE1B0D"/>
    <w:rsid w:val="00CE1D95"/>
    <w:rsid w:val="00CE237E"/>
    <w:rsid w:val="00CE3608"/>
    <w:rsid w:val="00CE3709"/>
    <w:rsid w:val="00CE3F72"/>
    <w:rsid w:val="00CE41F2"/>
    <w:rsid w:val="00CE4CD6"/>
    <w:rsid w:val="00CE4CD7"/>
    <w:rsid w:val="00CE5B04"/>
    <w:rsid w:val="00CE5B9B"/>
    <w:rsid w:val="00CE5F05"/>
    <w:rsid w:val="00CE63C9"/>
    <w:rsid w:val="00CE6A1F"/>
    <w:rsid w:val="00CE6C8D"/>
    <w:rsid w:val="00CE7DC7"/>
    <w:rsid w:val="00CE7F74"/>
    <w:rsid w:val="00CF0A35"/>
    <w:rsid w:val="00CF0CEF"/>
    <w:rsid w:val="00CF0E3C"/>
    <w:rsid w:val="00CF1675"/>
    <w:rsid w:val="00CF1735"/>
    <w:rsid w:val="00CF1BB2"/>
    <w:rsid w:val="00CF2079"/>
    <w:rsid w:val="00CF3104"/>
    <w:rsid w:val="00CF3212"/>
    <w:rsid w:val="00CF3307"/>
    <w:rsid w:val="00CF3EA5"/>
    <w:rsid w:val="00CF4470"/>
    <w:rsid w:val="00CF4BE6"/>
    <w:rsid w:val="00CF540E"/>
    <w:rsid w:val="00CF5637"/>
    <w:rsid w:val="00CF6643"/>
    <w:rsid w:val="00CF6750"/>
    <w:rsid w:val="00CF6C23"/>
    <w:rsid w:val="00CF6C45"/>
    <w:rsid w:val="00CF73BA"/>
    <w:rsid w:val="00CF7636"/>
    <w:rsid w:val="00CF7876"/>
    <w:rsid w:val="00CF7FAD"/>
    <w:rsid w:val="00D00296"/>
    <w:rsid w:val="00D005FB"/>
    <w:rsid w:val="00D00B05"/>
    <w:rsid w:val="00D00D28"/>
    <w:rsid w:val="00D019CB"/>
    <w:rsid w:val="00D01DEE"/>
    <w:rsid w:val="00D02A12"/>
    <w:rsid w:val="00D032CC"/>
    <w:rsid w:val="00D03B46"/>
    <w:rsid w:val="00D03D85"/>
    <w:rsid w:val="00D03EA9"/>
    <w:rsid w:val="00D03FDB"/>
    <w:rsid w:val="00D041B8"/>
    <w:rsid w:val="00D04501"/>
    <w:rsid w:val="00D046C9"/>
    <w:rsid w:val="00D0478E"/>
    <w:rsid w:val="00D04806"/>
    <w:rsid w:val="00D04C96"/>
    <w:rsid w:val="00D04D6D"/>
    <w:rsid w:val="00D04E48"/>
    <w:rsid w:val="00D0548F"/>
    <w:rsid w:val="00D05BFE"/>
    <w:rsid w:val="00D05EC0"/>
    <w:rsid w:val="00D05FC9"/>
    <w:rsid w:val="00D06027"/>
    <w:rsid w:val="00D069C0"/>
    <w:rsid w:val="00D06DA8"/>
    <w:rsid w:val="00D074D1"/>
    <w:rsid w:val="00D0752E"/>
    <w:rsid w:val="00D07724"/>
    <w:rsid w:val="00D07EDB"/>
    <w:rsid w:val="00D10600"/>
    <w:rsid w:val="00D11109"/>
    <w:rsid w:val="00D114F5"/>
    <w:rsid w:val="00D1164A"/>
    <w:rsid w:val="00D1198D"/>
    <w:rsid w:val="00D11DCA"/>
    <w:rsid w:val="00D12F42"/>
    <w:rsid w:val="00D13266"/>
    <w:rsid w:val="00D13781"/>
    <w:rsid w:val="00D1391C"/>
    <w:rsid w:val="00D1391D"/>
    <w:rsid w:val="00D147A7"/>
    <w:rsid w:val="00D14B1F"/>
    <w:rsid w:val="00D14DE0"/>
    <w:rsid w:val="00D15523"/>
    <w:rsid w:val="00D15AEE"/>
    <w:rsid w:val="00D15C0A"/>
    <w:rsid w:val="00D16098"/>
    <w:rsid w:val="00D16424"/>
    <w:rsid w:val="00D16CBD"/>
    <w:rsid w:val="00D174C9"/>
    <w:rsid w:val="00D174DA"/>
    <w:rsid w:val="00D20125"/>
    <w:rsid w:val="00D207C3"/>
    <w:rsid w:val="00D20AD8"/>
    <w:rsid w:val="00D20CEA"/>
    <w:rsid w:val="00D2178E"/>
    <w:rsid w:val="00D21A56"/>
    <w:rsid w:val="00D2255E"/>
    <w:rsid w:val="00D2261B"/>
    <w:rsid w:val="00D22FE3"/>
    <w:rsid w:val="00D230BB"/>
    <w:rsid w:val="00D23C51"/>
    <w:rsid w:val="00D23EC7"/>
    <w:rsid w:val="00D2457C"/>
    <w:rsid w:val="00D24765"/>
    <w:rsid w:val="00D2508F"/>
    <w:rsid w:val="00D2514E"/>
    <w:rsid w:val="00D258F4"/>
    <w:rsid w:val="00D25979"/>
    <w:rsid w:val="00D25B16"/>
    <w:rsid w:val="00D25BD6"/>
    <w:rsid w:val="00D25D2E"/>
    <w:rsid w:val="00D25F5E"/>
    <w:rsid w:val="00D26344"/>
    <w:rsid w:val="00D27239"/>
    <w:rsid w:val="00D27454"/>
    <w:rsid w:val="00D27A7E"/>
    <w:rsid w:val="00D302C8"/>
    <w:rsid w:val="00D305A4"/>
    <w:rsid w:val="00D30758"/>
    <w:rsid w:val="00D3081F"/>
    <w:rsid w:val="00D3099E"/>
    <w:rsid w:val="00D30C50"/>
    <w:rsid w:val="00D30DB6"/>
    <w:rsid w:val="00D310ED"/>
    <w:rsid w:val="00D3123E"/>
    <w:rsid w:val="00D312C3"/>
    <w:rsid w:val="00D31BA8"/>
    <w:rsid w:val="00D31E0F"/>
    <w:rsid w:val="00D31EF0"/>
    <w:rsid w:val="00D32230"/>
    <w:rsid w:val="00D33A9E"/>
    <w:rsid w:val="00D33DB3"/>
    <w:rsid w:val="00D3483A"/>
    <w:rsid w:val="00D349D8"/>
    <w:rsid w:val="00D360FE"/>
    <w:rsid w:val="00D36455"/>
    <w:rsid w:val="00D36ADC"/>
    <w:rsid w:val="00D36D12"/>
    <w:rsid w:val="00D36D18"/>
    <w:rsid w:val="00D3708E"/>
    <w:rsid w:val="00D370F7"/>
    <w:rsid w:val="00D372D3"/>
    <w:rsid w:val="00D3745F"/>
    <w:rsid w:val="00D408E3"/>
    <w:rsid w:val="00D412E9"/>
    <w:rsid w:val="00D4142C"/>
    <w:rsid w:val="00D41EBE"/>
    <w:rsid w:val="00D42133"/>
    <w:rsid w:val="00D429DB"/>
    <w:rsid w:val="00D42AFD"/>
    <w:rsid w:val="00D43090"/>
    <w:rsid w:val="00D430A7"/>
    <w:rsid w:val="00D432E3"/>
    <w:rsid w:val="00D4354F"/>
    <w:rsid w:val="00D43728"/>
    <w:rsid w:val="00D44419"/>
    <w:rsid w:val="00D44669"/>
    <w:rsid w:val="00D44A78"/>
    <w:rsid w:val="00D45413"/>
    <w:rsid w:val="00D457DA"/>
    <w:rsid w:val="00D476D0"/>
    <w:rsid w:val="00D477AC"/>
    <w:rsid w:val="00D4798D"/>
    <w:rsid w:val="00D47D61"/>
    <w:rsid w:val="00D47EA7"/>
    <w:rsid w:val="00D50AC6"/>
    <w:rsid w:val="00D50F19"/>
    <w:rsid w:val="00D514BC"/>
    <w:rsid w:val="00D522CD"/>
    <w:rsid w:val="00D5343A"/>
    <w:rsid w:val="00D5386B"/>
    <w:rsid w:val="00D5396B"/>
    <w:rsid w:val="00D53B65"/>
    <w:rsid w:val="00D53E0D"/>
    <w:rsid w:val="00D541FB"/>
    <w:rsid w:val="00D544D9"/>
    <w:rsid w:val="00D54D08"/>
    <w:rsid w:val="00D55865"/>
    <w:rsid w:val="00D55975"/>
    <w:rsid w:val="00D559E3"/>
    <w:rsid w:val="00D5645B"/>
    <w:rsid w:val="00D5699E"/>
    <w:rsid w:val="00D56AD6"/>
    <w:rsid w:val="00D575C1"/>
    <w:rsid w:val="00D57A1B"/>
    <w:rsid w:val="00D6059C"/>
    <w:rsid w:val="00D60A94"/>
    <w:rsid w:val="00D60C54"/>
    <w:rsid w:val="00D60E79"/>
    <w:rsid w:val="00D610F8"/>
    <w:rsid w:val="00D63965"/>
    <w:rsid w:val="00D639FE"/>
    <w:rsid w:val="00D63DD5"/>
    <w:rsid w:val="00D63F95"/>
    <w:rsid w:val="00D64022"/>
    <w:rsid w:val="00D64543"/>
    <w:rsid w:val="00D64FE3"/>
    <w:rsid w:val="00D6592A"/>
    <w:rsid w:val="00D65991"/>
    <w:rsid w:val="00D65D45"/>
    <w:rsid w:val="00D66201"/>
    <w:rsid w:val="00D66298"/>
    <w:rsid w:val="00D663B7"/>
    <w:rsid w:val="00D66B92"/>
    <w:rsid w:val="00D66DCF"/>
    <w:rsid w:val="00D67109"/>
    <w:rsid w:val="00D674B9"/>
    <w:rsid w:val="00D6791B"/>
    <w:rsid w:val="00D67ED5"/>
    <w:rsid w:val="00D70180"/>
    <w:rsid w:val="00D70840"/>
    <w:rsid w:val="00D70B9E"/>
    <w:rsid w:val="00D70BF5"/>
    <w:rsid w:val="00D70C74"/>
    <w:rsid w:val="00D70EA2"/>
    <w:rsid w:val="00D71636"/>
    <w:rsid w:val="00D71747"/>
    <w:rsid w:val="00D71D0D"/>
    <w:rsid w:val="00D72925"/>
    <w:rsid w:val="00D72B22"/>
    <w:rsid w:val="00D72EA8"/>
    <w:rsid w:val="00D7311D"/>
    <w:rsid w:val="00D7345D"/>
    <w:rsid w:val="00D7375D"/>
    <w:rsid w:val="00D73B3E"/>
    <w:rsid w:val="00D74010"/>
    <w:rsid w:val="00D7441B"/>
    <w:rsid w:val="00D74577"/>
    <w:rsid w:val="00D745D6"/>
    <w:rsid w:val="00D74859"/>
    <w:rsid w:val="00D749C7"/>
    <w:rsid w:val="00D75231"/>
    <w:rsid w:val="00D755FE"/>
    <w:rsid w:val="00D75B85"/>
    <w:rsid w:val="00D75BB6"/>
    <w:rsid w:val="00D75DA4"/>
    <w:rsid w:val="00D76EF3"/>
    <w:rsid w:val="00D77133"/>
    <w:rsid w:val="00D771C4"/>
    <w:rsid w:val="00D7780C"/>
    <w:rsid w:val="00D80087"/>
    <w:rsid w:val="00D802A7"/>
    <w:rsid w:val="00D808FD"/>
    <w:rsid w:val="00D80CAC"/>
    <w:rsid w:val="00D81FB7"/>
    <w:rsid w:val="00D835C2"/>
    <w:rsid w:val="00D835F4"/>
    <w:rsid w:val="00D843CA"/>
    <w:rsid w:val="00D84674"/>
    <w:rsid w:val="00D8665B"/>
    <w:rsid w:val="00D8698D"/>
    <w:rsid w:val="00D86C05"/>
    <w:rsid w:val="00D8734C"/>
    <w:rsid w:val="00D8773A"/>
    <w:rsid w:val="00D87EA8"/>
    <w:rsid w:val="00D900C4"/>
    <w:rsid w:val="00D9037E"/>
    <w:rsid w:val="00D90723"/>
    <w:rsid w:val="00D908D4"/>
    <w:rsid w:val="00D90B4D"/>
    <w:rsid w:val="00D90BB9"/>
    <w:rsid w:val="00D91280"/>
    <w:rsid w:val="00D91313"/>
    <w:rsid w:val="00D91F9C"/>
    <w:rsid w:val="00D92B16"/>
    <w:rsid w:val="00D9313E"/>
    <w:rsid w:val="00D937C4"/>
    <w:rsid w:val="00D938E4"/>
    <w:rsid w:val="00D94A78"/>
    <w:rsid w:val="00D955CF"/>
    <w:rsid w:val="00D95AC5"/>
    <w:rsid w:val="00D95EA1"/>
    <w:rsid w:val="00D95EBF"/>
    <w:rsid w:val="00D96195"/>
    <w:rsid w:val="00D963C0"/>
    <w:rsid w:val="00D969B5"/>
    <w:rsid w:val="00D97441"/>
    <w:rsid w:val="00D97488"/>
    <w:rsid w:val="00D97B7C"/>
    <w:rsid w:val="00DA08AD"/>
    <w:rsid w:val="00DA09E5"/>
    <w:rsid w:val="00DA1237"/>
    <w:rsid w:val="00DA171F"/>
    <w:rsid w:val="00DA1951"/>
    <w:rsid w:val="00DA1D43"/>
    <w:rsid w:val="00DA2012"/>
    <w:rsid w:val="00DA218A"/>
    <w:rsid w:val="00DA24A1"/>
    <w:rsid w:val="00DA2C55"/>
    <w:rsid w:val="00DA2EE3"/>
    <w:rsid w:val="00DA3A32"/>
    <w:rsid w:val="00DA3BCA"/>
    <w:rsid w:val="00DA40C5"/>
    <w:rsid w:val="00DA45AC"/>
    <w:rsid w:val="00DA48E3"/>
    <w:rsid w:val="00DA4DF2"/>
    <w:rsid w:val="00DA5AD2"/>
    <w:rsid w:val="00DA6529"/>
    <w:rsid w:val="00DA6636"/>
    <w:rsid w:val="00DA6643"/>
    <w:rsid w:val="00DA6645"/>
    <w:rsid w:val="00DA66D7"/>
    <w:rsid w:val="00DA6726"/>
    <w:rsid w:val="00DA7853"/>
    <w:rsid w:val="00DA7DF5"/>
    <w:rsid w:val="00DB0770"/>
    <w:rsid w:val="00DB08F4"/>
    <w:rsid w:val="00DB0C17"/>
    <w:rsid w:val="00DB18C2"/>
    <w:rsid w:val="00DB1907"/>
    <w:rsid w:val="00DB1C9B"/>
    <w:rsid w:val="00DB24C5"/>
    <w:rsid w:val="00DB24FD"/>
    <w:rsid w:val="00DB335E"/>
    <w:rsid w:val="00DB3383"/>
    <w:rsid w:val="00DB361F"/>
    <w:rsid w:val="00DB3701"/>
    <w:rsid w:val="00DB41B9"/>
    <w:rsid w:val="00DB43CE"/>
    <w:rsid w:val="00DB48B6"/>
    <w:rsid w:val="00DB4FAB"/>
    <w:rsid w:val="00DB514E"/>
    <w:rsid w:val="00DB515C"/>
    <w:rsid w:val="00DB5266"/>
    <w:rsid w:val="00DB5513"/>
    <w:rsid w:val="00DB5925"/>
    <w:rsid w:val="00DB5F21"/>
    <w:rsid w:val="00DB7100"/>
    <w:rsid w:val="00DC0958"/>
    <w:rsid w:val="00DC0F9B"/>
    <w:rsid w:val="00DC161F"/>
    <w:rsid w:val="00DC1809"/>
    <w:rsid w:val="00DC1838"/>
    <w:rsid w:val="00DC1B94"/>
    <w:rsid w:val="00DC1BC2"/>
    <w:rsid w:val="00DC205E"/>
    <w:rsid w:val="00DC2A23"/>
    <w:rsid w:val="00DC2B36"/>
    <w:rsid w:val="00DC2D1D"/>
    <w:rsid w:val="00DC3390"/>
    <w:rsid w:val="00DC3464"/>
    <w:rsid w:val="00DC3B2C"/>
    <w:rsid w:val="00DC3D2C"/>
    <w:rsid w:val="00DC4A5B"/>
    <w:rsid w:val="00DC4B11"/>
    <w:rsid w:val="00DC5883"/>
    <w:rsid w:val="00DC5A74"/>
    <w:rsid w:val="00DC6225"/>
    <w:rsid w:val="00DC6839"/>
    <w:rsid w:val="00DC6955"/>
    <w:rsid w:val="00DC69EA"/>
    <w:rsid w:val="00DC6C89"/>
    <w:rsid w:val="00DC708D"/>
    <w:rsid w:val="00DC74E4"/>
    <w:rsid w:val="00DC758C"/>
    <w:rsid w:val="00DC7F57"/>
    <w:rsid w:val="00DD0416"/>
    <w:rsid w:val="00DD0418"/>
    <w:rsid w:val="00DD051D"/>
    <w:rsid w:val="00DD13F3"/>
    <w:rsid w:val="00DD20C8"/>
    <w:rsid w:val="00DD2849"/>
    <w:rsid w:val="00DD2AE4"/>
    <w:rsid w:val="00DD3157"/>
    <w:rsid w:val="00DD3D36"/>
    <w:rsid w:val="00DD53D5"/>
    <w:rsid w:val="00DD5A52"/>
    <w:rsid w:val="00DD60A9"/>
    <w:rsid w:val="00DD6736"/>
    <w:rsid w:val="00DD6CCE"/>
    <w:rsid w:val="00DD6DAE"/>
    <w:rsid w:val="00DD6FB4"/>
    <w:rsid w:val="00DD7C1A"/>
    <w:rsid w:val="00DE03B3"/>
    <w:rsid w:val="00DE05AF"/>
    <w:rsid w:val="00DE06BE"/>
    <w:rsid w:val="00DE07D2"/>
    <w:rsid w:val="00DE1706"/>
    <w:rsid w:val="00DE18C4"/>
    <w:rsid w:val="00DE1AEE"/>
    <w:rsid w:val="00DE1B44"/>
    <w:rsid w:val="00DE1CEF"/>
    <w:rsid w:val="00DE1DAB"/>
    <w:rsid w:val="00DE2A20"/>
    <w:rsid w:val="00DE4E9C"/>
    <w:rsid w:val="00DE5343"/>
    <w:rsid w:val="00DE55A6"/>
    <w:rsid w:val="00DE56B5"/>
    <w:rsid w:val="00DE5864"/>
    <w:rsid w:val="00DE593E"/>
    <w:rsid w:val="00DE5B24"/>
    <w:rsid w:val="00DE687B"/>
    <w:rsid w:val="00DE7201"/>
    <w:rsid w:val="00DE73B9"/>
    <w:rsid w:val="00DF0026"/>
    <w:rsid w:val="00DF00B2"/>
    <w:rsid w:val="00DF0443"/>
    <w:rsid w:val="00DF0BAA"/>
    <w:rsid w:val="00DF1F15"/>
    <w:rsid w:val="00DF2056"/>
    <w:rsid w:val="00DF2A7F"/>
    <w:rsid w:val="00DF339E"/>
    <w:rsid w:val="00DF33E9"/>
    <w:rsid w:val="00DF44F3"/>
    <w:rsid w:val="00DF46C8"/>
    <w:rsid w:val="00DF4A20"/>
    <w:rsid w:val="00DF4E23"/>
    <w:rsid w:val="00DF5026"/>
    <w:rsid w:val="00DF5223"/>
    <w:rsid w:val="00DF5422"/>
    <w:rsid w:val="00DF5457"/>
    <w:rsid w:val="00DF54C4"/>
    <w:rsid w:val="00DF5825"/>
    <w:rsid w:val="00DF5913"/>
    <w:rsid w:val="00DF65C1"/>
    <w:rsid w:val="00DF6706"/>
    <w:rsid w:val="00DF6EE7"/>
    <w:rsid w:val="00DF6F6E"/>
    <w:rsid w:val="00DF7316"/>
    <w:rsid w:val="00DF748D"/>
    <w:rsid w:val="00DF7588"/>
    <w:rsid w:val="00DF7C1A"/>
    <w:rsid w:val="00E005D2"/>
    <w:rsid w:val="00E00C71"/>
    <w:rsid w:val="00E00CAD"/>
    <w:rsid w:val="00E00D91"/>
    <w:rsid w:val="00E0135E"/>
    <w:rsid w:val="00E01D65"/>
    <w:rsid w:val="00E01E25"/>
    <w:rsid w:val="00E02CA1"/>
    <w:rsid w:val="00E02FEB"/>
    <w:rsid w:val="00E0315F"/>
    <w:rsid w:val="00E032D0"/>
    <w:rsid w:val="00E034F4"/>
    <w:rsid w:val="00E03AAC"/>
    <w:rsid w:val="00E03D11"/>
    <w:rsid w:val="00E03FC8"/>
    <w:rsid w:val="00E04048"/>
    <w:rsid w:val="00E04723"/>
    <w:rsid w:val="00E04778"/>
    <w:rsid w:val="00E051C1"/>
    <w:rsid w:val="00E056E5"/>
    <w:rsid w:val="00E05832"/>
    <w:rsid w:val="00E05A4B"/>
    <w:rsid w:val="00E05A77"/>
    <w:rsid w:val="00E065FF"/>
    <w:rsid w:val="00E06FA0"/>
    <w:rsid w:val="00E0715B"/>
    <w:rsid w:val="00E07C46"/>
    <w:rsid w:val="00E101D4"/>
    <w:rsid w:val="00E10233"/>
    <w:rsid w:val="00E1101B"/>
    <w:rsid w:val="00E11819"/>
    <w:rsid w:val="00E1197E"/>
    <w:rsid w:val="00E11C69"/>
    <w:rsid w:val="00E137F5"/>
    <w:rsid w:val="00E13A16"/>
    <w:rsid w:val="00E1485F"/>
    <w:rsid w:val="00E14B60"/>
    <w:rsid w:val="00E14DA4"/>
    <w:rsid w:val="00E158E5"/>
    <w:rsid w:val="00E162F5"/>
    <w:rsid w:val="00E163B8"/>
    <w:rsid w:val="00E164DB"/>
    <w:rsid w:val="00E165C1"/>
    <w:rsid w:val="00E16FE2"/>
    <w:rsid w:val="00E17CD7"/>
    <w:rsid w:val="00E17E51"/>
    <w:rsid w:val="00E203E4"/>
    <w:rsid w:val="00E20476"/>
    <w:rsid w:val="00E20621"/>
    <w:rsid w:val="00E2117C"/>
    <w:rsid w:val="00E21245"/>
    <w:rsid w:val="00E21290"/>
    <w:rsid w:val="00E215F4"/>
    <w:rsid w:val="00E2163E"/>
    <w:rsid w:val="00E21BCF"/>
    <w:rsid w:val="00E21CE8"/>
    <w:rsid w:val="00E21D08"/>
    <w:rsid w:val="00E21E20"/>
    <w:rsid w:val="00E21E72"/>
    <w:rsid w:val="00E221B5"/>
    <w:rsid w:val="00E2231E"/>
    <w:rsid w:val="00E22C9D"/>
    <w:rsid w:val="00E233D4"/>
    <w:rsid w:val="00E234A2"/>
    <w:rsid w:val="00E23DD3"/>
    <w:rsid w:val="00E23EF2"/>
    <w:rsid w:val="00E24013"/>
    <w:rsid w:val="00E2418F"/>
    <w:rsid w:val="00E241D8"/>
    <w:rsid w:val="00E24F07"/>
    <w:rsid w:val="00E254EB"/>
    <w:rsid w:val="00E25D08"/>
    <w:rsid w:val="00E25D9D"/>
    <w:rsid w:val="00E26882"/>
    <w:rsid w:val="00E27049"/>
    <w:rsid w:val="00E27779"/>
    <w:rsid w:val="00E2788C"/>
    <w:rsid w:val="00E27A8F"/>
    <w:rsid w:val="00E30864"/>
    <w:rsid w:val="00E30FDD"/>
    <w:rsid w:val="00E310D8"/>
    <w:rsid w:val="00E311B4"/>
    <w:rsid w:val="00E31A80"/>
    <w:rsid w:val="00E31A88"/>
    <w:rsid w:val="00E31FED"/>
    <w:rsid w:val="00E3217A"/>
    <w:rsid w:val="00E32613"/>
    <w:rsid w:val="00E3270D"/>
    <w:rsid w:val="00E32C9B"/>
    <w:rsid w:val="00E337AC"/>
    <w:rsid w:val="00E33C68"/>
    <w:rsid w:val="00E34134"/>
    <w:rsid w:val="00E341CA"/>
    <w:rsid w:val="00E34941"/>
    <w:rsid w:val="00E35686"/>
    <w:rsid w:val="00E356E8"/>
    <w:rsid w:val="00E358D2"/>
    <w:rsid w:val="00E35B70"/>
    <w:rsid w:val="00E35D1E"/>
    <w:rsid w:val="00E35E27"/>
    <w:rsid w:val="00E362EC"/>
    <w:rsid w:val="00E36406"/>
    <w:rsid w:val="00E36656"/>
    <w:rsid w:val="00E36F66"/>
    <w:rsid w:val="00E3718A"/>
    <w:rsid w:val="00E37290"/>
    <w:rsid w:val="00E37448"/>
    <w:rsid w:val="00E40307"/>
    <w:rsid w:val="00E40ACA"/>
    <w:rsid w:val="00E41479"/>
    <w:rsid w:val="00E420A4"/>
    <w:rsid w:val="00E420D5"/>
    <w:rsid w:val="00E42304"/>
    <w:rsid w:val="00E4290A"/>
    <w:rsid w:val="00E431EA"/>
    <w:rsid w:val="00E436FF"/>
    <w:rsid w:val="00E440CA"/>
    <w:rsid w:val="00E44341"/>
    <w:rsid w:val="00E44DD4"/>
    <w:rsid w:val="00E45789"/>
    <w:rsid w:val="00E45952"/>
    <w:rsid w:val="00E45E37"/>
    <w:rsid w:val="00E46A73"/>
    <w:rsid w:val="00E473E4"/>
    <w:rsid w:val="00E47589"/>
    <w:rsid w:val="00E4764B"/>
    <w:rsid w:val="00E476AB"/>
    <w:rsid w:val="00E50903"/>
    <w:rsid w:val="00E511A0"/>
    <w:rsid w:val="00E511BC"/>
    <w:rsid w:val="00E517E4"/>
    <w:rsid w:val="00E51AEE"/>
    <w:rsid w:val="00E51C79"/>
    <w:rsid w:val="00E51CA5"/>
    <w:rsid w:val="00E531F4"/>
    <w:rsid w:val="00E53D65"/>
    <w:rsid w:val="00E549A0"/>
    <w:rsid w:val="00E54BD2"/>
    <w:rsid w:val="00E54C0F"/>
    <w:rsid w:val="00E550BE"/>
    <w:rsid w:val="00E55F6F"/>
    <w:rsid w:val="00E573F9"/>
    <w:rsid w:val="00E57BE9"/>
    <w:rsid w:val="00E60916"/>
    <w:rsid w:val="00E60967"/>
    <w:rsid w:val="00E60ACA"/>
    <w:rsid w:val="00E60E3C"/>
    <w:rsid w:val="00E614A1"/>
    <w:rsid w:val="00E620C3"/>
    <w:rsid w:val="00E621CE"/>
    <w:rsid w:val="00E624E1"/>
    <w:rsid w:val="00E62582"/>
    <w:rsid w:val="00E6274C"/>
    <w:rsid w:val="00E62981"/>
    <w:rsid w:val="00E62ECC"/>
    <w:rsid w:val="00E63479"/>
    <w:rsid w:val="00E635B9"/>
    <w:rsid w:val="00E636FE"/>
    <w:rsid w:val="00E638D8"/>
    <w:rsid w:val="00E639E2"/>
    <w:rsid w:val="00E63A64"/>
    <w:rsid w:val="00E63D7A"/>
    <w:rsid w:val="00E643B7"/>
    <w:rsid w:val="00E643C9"/>
    <w:rsid w:val="00E649BE"/>
    <w:rsid w:val="00E64D86"/>
    <w:rsid w:val="00E65853"/>
    <w:rsid w:val="00E66668"/>
    <w:rsid w:val="00E66AE1"/>
    <w:rsid w:val="00E66AEE"/>
    <w:rsid w:val="00E672A1"/>
    <w:rsid w:val="00E7085C"/>
    <w:rsid w:val="00E70FF9"/>
    <w:rsid w:val="00E71CE0"/>
    <w:rsid w:val="00E7260F"/>
    <w:rsid w:val="00E7321B"/>
    <w:rsid w:val="00E737EA"/>
    <w:rsid w:val="00E7390E"/>
    <w:rsid w:val="00E746F4"/>
    <w:rsid w:val="00E74883"/>
    <w:rsid w:val="00E74A17"/>
    <w:rsid w:val="00E74BFA"/>
    <w:rsid w:val="00E7526B"/>
    <w:rsid w:val="00E77793"/>
    <w:rsid w:val="00E8000A"/>
    <w:rsid w:val="00E80301"/>
    <w:rsid w:val="00E80337"/>
    <w:rsid w:val="00E805B2"/>
    <w:rsid w:val="00E80A55"/>
    <w:rsid w:val="00E80BE1"/>
    <w:rsid w:val="00E80DB7"/>
    <w:rsid w:val="00E815F7"/>
    <w:rsid w:val="00E81743"/>
    <w:rsid w:val="00E81A6F"/>
    <w:rsid w:val="00E81DC1"/>
    <w:rsid w:val="00E81FDD"/>
    <w:rsid w:val="00E82589"/>
    <w:rsid w:val="00E84682"/>
    <w:rsid w:val="00E84DF4"/>
    <w:rsid w:val="00E84F23"/>
    <w:rsid w:val="00E850F8"/>
    <w:rsid w:val="00E856FB"/>
    <w:rsid w:val="00E85A23"/>
    <w:rsid w:val="00E85EC8"/>
    <w:rsid w:val="00E861BC"/>
    <w:rsid w:val="00E864AB"/>
    <w:rsid w:val="00E8656D"/>
    <w:rsid w:val="00E8716F"/>
    <w:rsid w:val="00E87A83"/>
    <w:rsid w:val="00E906D3"/>
    <w:rsid w:val="00E90C04"/>
    <w:rsid w:val="00E91122"/>
    <w:rsid w:val="00E925DF"/>
    <w:rsid w:val="00E92940"/>
    <w:rsid w:val="00E92E76"/>
    <w:rsid w:val="00E92ECE"/>
    <w:rsid w:val="00E92F0C"/>
    <w:rsid w:val="00E932E5"/>
    <w:rsid w:val="00E9363A"/>
    <w:rsid w:val="00E9464E"/>
    <w:rsid w:val="00E94C5B"/>
    <w:rsid w:val="00E95B54"/>
    <w:rsid w:val="00E95E46"/>
    <w:rsid w:val="00E96550"/>
    <w:rsid w:val="00E967FD"/>
    <w:rsid w:val="00E96E8A"/>
    <w:rsid w:val="00E970E0"/>
    <w:rsid w:val="00E97608"/>
    <w:rsid w:val="00E97FE9"/>
    <w:rsid w:val="00EA02B5"/>
    <w:rsid w:val="00EA0A06"/>
    <w:rsid w:val="00EA0CE4"/>
    <w:rsid w:val="00EA1274"/>
    <w:rsid w:val="00EA1B9D"/>
    <w:rsid w:val="00EA1C88"/>
    <w:rsid w:val="00EA24DE"/>
    <w:rsid w:val="00EA26F8"/>
    <w:rsid w:val="00EA2D29"/>
    <w:rsid w:val="00EA36BB"/>
    <w:rsid w:val="00EA3D1A"/>
    <w:rsid w:val="00EA451F"/>
    <w:rsid w:val="00EA517E"/>
    <w:rsid w:val="00EA52D5"/>
    <w:rsid w:val="00EA55E6"/>
    <w:rsid w:val="00EA58AE"/>
    <w:rsid w:val="00EA5EE2"/>
    <w:rsid w:val="00EA6008"/>
    <w:rsid w:val="00EA6478"/>
    <w:rsid w:val="00EA688F"/>
    <w:rsid w:val="00EA6C35"/>
    <w:rsid w:val="00EA6CB9"/>
    <w:rsid w:val="00EA758E"/>
    <w:rsid w:val="00EA7676"/>
    <w:rsid w:val="00EA7941"/>
    <w:rsid w:val="00EA7C64"/>
    <w:rsid w:val="00EA7E42"/>
    <w:rsid w:val="00EA7F84"/>
    <w:rsid w:val="00EB11DA"/>
    <w:rsid w:val="00EB15D8"/>
    <w:rsid w:val="00EB1AAC"/>
    <w:rsid w:val="00EB1D30"/>
    <w:rsid w:val="00EB3DDA"/>
    <w:rsid w:val="00EB3F65"/>
    <w:rsid w:val="00EB4055"/>
    <w:rsid w:val="00EB45C8"/>
    <w:rsid w:val="00EB4AB2"/>
    <w:rsid w:val="00EB4CDD"/>
    <w:rsid w:val="00EB550E"/>
    <w:rsid w:val="00EB5AE5"/>
    <w:rsid w:val="00EB5DBF"/>
    <w:rsid w:val="00EB6034"/>
    <w:rsid w:val="00EB64C8"/>
    <w:rsid w:val="00EB65DA"/>
    <w:rsid w:val="00EB6675"/>
    <w:rsid w:val="00EB76AC"/>
    <w:rsid w:val="00EB7E8F"/>
    <w:rsid w:val="00EC00C6"/>
    <w:rsid w:val="00EC1DC9"/>
    <w:rsid w:val="00EC2362"/>
    <w:rsid w:val="00EC289D"/>
    <w:rsid w:val="00EC2C8C"/>
    <w:rsid w:val="00EC2EE0"/>
    <w:rsid w:val="00EC34DF"/>
    <w:rsid w:val="00EC438F"/>
    <w:rsid w:val="00EC44E9"/>
    <w:rsid w:val="00EC4AB3"/>
    <w:rsid w:val="00EC5A81"/>
    <w:rsid w:val="00EC6BFE"/>
    <w:rsid w:val="00EC714F"/>
    <w:rsid w:val="00EC7341"/>
    <w:rsid w:val="00EC760C"/>
    <w:rsid w:val="00EC76A7"/>
    <w:rsid w:val="00EC7F33"/>
    <w:rsid w:val="00ED06B7"/>
    <w:rsid w:val="00ED07A4"/>
    <w:rsid w:val="00ED08E8"/>
    <w:rsid w:val="00ED0933"/>
    <w:rsid w:val="00ED0AB4"/>
    <w:rsid w:val="00ED0AD0"/>
    <w:rsid w:val="00ED0F9B"/>
    <w:rsid w:val="00ED178E"/>
    <w:rsid w:val="00ED1ED2"/>
    <w:rsid w:val="00ED274D"/>
    <w:rsid w:val="00ED3379"/>
    <w:rsid w:val="00ED390A"/>
    <w:rsid w:val="00ED3EE5"/>
    <w:rsid w:val="00ED48C0"/>
    <w:rsid w:val="00ED4EF4"/>
    <w:rsid w:val="00ED5E6A"/>
    <w:rsid w:val="00ED7867"/>
    <w:rsid w:val="00EE012E"/>
    <w:rsid w:val="00EE0958"/>
    <w:rsid w:val="00EE135C"/>
    <w:rsid w:val="00EE1543"/>
    <w:rsid w:val="00EE15A9"/>
    <w:rsid w:val="00EE1E29"/>
    <w:rsid w:val="00EE1E66"/>
    <w:rsid w:val="00EE2555"/>
    <w:rsid w:val="00EE26F7"/>
    <w:rsid w:val="00EE2841"/>
    <w:rsid w:val="00EE2A63"/>
    <w:rsid w:val="00EE348F"/>
    <w:rsid w:val="00EE358E"/>
    <w:rsid w:val="00EE3B79"/>
    <w:rsid w:val="00EE4923"/>
    <w:rsid w:val="00EE4AEA"/>
    <w:rsid w:val="00EE4CF9"/>
    <w:rsid w:val="00EE55DF"/>
    <w:rsid w:val="00EE60F0"/>
    <w:rsid w:val="00EE670C"/>
    <w:rsid w:val="00EE67ED"/>
    <w:rsid w:val="00EE69DF"/>
    <w:rsid w:val="00EE6A7B"/>
    <w:rsid w:val="00EE70A5"/>
    <w:rsid w:val="00EE7A89"/>
    <w:rsid w:val="00EE7B6E"/>
    <w:rsid w:val="00EE7CDB"/>
    <w:rsid w:val="00EF005D"/>
    <w:rsid w:val="00EF1656"/>
    <w:rsid w:val="00EF1A12"/>
    <w:rsid w:val="00EF1CA1"/>
    <w:rsid w:val="00EF1DEE"/>
    <w:rsid w:val="00EF2B5D"/>
    <w:rsid w:val="00EF2C52"/>
    <w:rsid w:val="00EF2D53"/>
    <w:rsid w:val="00EF2D6C"/>
    <w:rsid w:val="00EF3141"/>
    <w:rsid w:val="00EF3475"/>
    <w:rsid w:val="00EF402A"/>
    <w:rsid w:val="00EF411C"/>
    <w:rsid w:val="00EF41F1"/>
    <w:rsid w:val="00EF5555"/>
    <w:rsid w:val="00EF56E6"/>
    <w:rsid w:val="00EF57A5"/>
    <w:rsid w:val="00EF5CAC"/>
    <w:rsid w:val="00EF5E88"/>
    <w:rsid w:val="00EF6371"/>
    <w:rsid w:val="00EF7357"/>
    <w:rsid w:val="00EF763E"/>
    <w:rsid w:val="00EF7664"/>
    <w:rsid w:val="00EF79A8"/>
    <w:rsid w:val="00EF7C20"/>
    <w:rsid w:val="00EF7C62"/>
    <w:rsid w:val="00F003D2"/>
    <w:rsid w:val="00F00757"/>
    <w:rsid w:val="00F00BA2"/>
    <w:rsid w:val="00F015DD"/>
    <w:rsid w:val="00F01DB3"/>
    <w:rsid w:val="00F01F0B"/>
    <w:rsid w:val="00F026DB"/>
    <w:rsid w:val="00F028CD"/>
    <w:rsid w:val="00F02B51"/>
    <w:rsid w:val="00F03973"/>
    <w:rsid w:val="00F04311"/>
    <w:rsid w:val="00F04425"/>
    <w:rsid w:val="00F0454D"/>
    <w:rsid w:val="00F05374"/>
    <w:rsid w:val="00F05805"/>
    <w:rsid w:val="00F05E18"/>
    <w:rsid w:val="00F06533"/>
    <w:rsid w:val="00F06957"/>
    <w:rsid w:val="00F06F20"/>
    <w:rsid w:val="00F07718"/>
    <w:rsid w:val="00F07A86"/>
    <w:rsid w:val="00F07DED"/>
    <w:rsid w:val="00F10232"/>
    <w:rsid w:val="00F10444"/>
    <w:rsid w:val="00F105BC"/>
    <w:rsid w:val="00F107CA"/>
    <w:rsid w:val="00F108EE"/>
    <w:rsid w:val="00F10B96"/>
    <w:rsid w:val="00F10C25"/>
    <w:rsid w:val="00F10E69"/>
    <w:rsid w:val="00F1134E"/>
    <w:rsid w:val="00F11641"/>
    <w:rsid w:val="00F118B2"/>
    <w:rsid w:val="00F12C15"/>
    <w:rsid w:val="00F13159"/>
    <w:rsid w:val="00F13EA9"/>
    <w:rsid w:val="00F1635E"/>
    <w:rsid w:val="00F16AA6"/>
    <w:rsid w:val="00F16BAF"/>
    <w:rsid w:val="00F170BC"/>
    <w:rsid w:val="00F17374"/>
    <w:rsid w:val="00F1797B"/>
    <w:rsid w:val="00F17A2E"/>
    <w:rsid w:val="00F17F06"/>
    <w:rsid w:val="00F2001A"/>
    <w:rsid w:val="00F20367"/>
    <w:rsid w:val="00F20EFE"/>
    <w:rsid w:val="00F20F36"/>
    <w:rsid w:val="00F21052"/>
    <w:rsid w:val="00F21112"/>
    <w:rsid w:val="00F21CA7"/>
    <w:rsid w:val="00F22519"/>
    <w:rsid w:val="00F232F6"/>
    <w:rsid w:val="00F23768"/>
    <w:rsid w:val="00F2422C"/>
    <w:rsid w:val="00F2462A"/>
    <w:rsid w:val="00F24670"/>
    <w:rsid w:val="00F248CA"/>
    <w:rsid w:val="00F24941"/>
    <w:rsid w:val="00F24C5E"/>
    <w:rsid w:val="00F24CB8"/>
    <w:rsid w:val="00F2513E"/>
    <w:rsid w:val="00F253BF"/>
    <w:rsid w:val="00F2541B"/>
    <w:rsid w:val="00F25A9A"/>
    <w:rsid w:val="00F25B83"/>
    <w:rsid w:val="00F2692A"/>
    <w:rsid w:val="00F26D6C"/>
    <w:rsid w:val="00F26DCB"/>
    <w:rsid w:val="00F27984"/>
    <w:rsid w:val="00F27DBB"/>
    <w:rsid w:val="00F3036D"/>
    <w:rsid w:val="00F3041B"/>
    <w:rsid w:val="00F308B1"/>
    <w:rsid w:val="00F31610"/>
    <w:rsid w:val="00F3187D"/>
    <w:rsid w:val="00F31A0B"/>
    <w:rsid w:val="00F31B05"/>
    <w:rsid w:val="00F31C26"/>
    <w:rsid w:val="00F31F80"/>
    <w:rsid w:val="00F321AA"/>
    <w:rsid w:val="00F32380"/>
    <w:rsid w:val="00F326A2"/>
    <w:rsid w:val="00F33840"/>
    <w:rsid w:val="00F33C07"/>
    <w:rsid w:val="00F33DFD"/>
    <w:rsid w:val="00F3408B"/>
    <w:rsid w:val="00F34281"/>
    <w:rsid w:val="00F346B3"/>
    <w:rsid w:val="00F34733"/>
    <w:rsid w:val="00F34B21"/>
    <w:rsid w:val="00F3541C"/>
    <w:rsid w:val="00F35447"/>
    <w:rsid w:val="00F35ABA"/>
    <w:rsid w:val="00F35C9A"/>
    <w:rsid w:val="00F35EBA"/>
    <w:rsid w:val="00F35EC1"/>
    <w:rsid w:val="00F362FD"/>
    <w:rsid w:val="00F36411"/>
    <w:rsid w:val="00F36795"/>
    <w:rsid w:val="00F36A5F"/>
    <w:rsid w:val="00F36C6B"/>
    <w:rsid w:val="00F37416"/>
    <w:rsid w:val="00F374E5"/>
    <w:rsid w:val="00F37641"/>
    <w:rsid w:val="00F40CA1"/>
    <w:rsid w:val="00F40F67"/>
    <w:rsid w:val="00F410AF"/>
    <w:rsid w:val="00F41219"/>
    <w:rsid w:val="00F4130D"/>
    <w:rsid w:val="00F41486"/>
    <w:rsid w:val="00F41853"/>
    <w:rsid w:val="00F419EB"/>
    <w:rsid w:val="00F422DD"/>
    <w:rsid w:val="00F425CA"/>
    <w:rsid w:val="00F42867"/>
    <w:rsid w:val="00F42C6E"/>
    <w:rsid w:val="00F43805"/>
    <w:rsid w:val="00F438CA"/>
    <w:rsid w:val="00F43CB2"/>
    <w:rsid w:val="00F442B2"/>
    <w:rsid w:val="00F442B8"/>
    <w:rsid w:val="00F444AD"/>
    <w:rsid w:val="00F45075"/>
    <w:rsid w:val="00F45221"/>
    <w:rsid w:val="00F4576B"/>
    <w:rsid w:val="00F465C3"/>
    <w:rsid w:val="00F4689A"/>
    <w:rsid w:val="00F47038"/>
    <w:rsid w:val="00F50B3A"/>
    <w:rsid w:val="00F50C86"/>
    <w:rsid w:val="00F50F02"/>
    <w:rsid w:val="00F50FD8"/>
    <w:rsid w:val="00F51A32"/>
    <w:rsid w:val="00F51E88"/>
    <w:rsid w:val="00F51EF5"/>
    <w:rsid w:val="00F52147"/>
    <w:rsid w:val="00F521B8"/>
    <w:rsid w:val="00F524E6"/>
    <w:rsid w:val="00F531DD"/>
    <w:rsid w:val="00F532A3"/>
    <w:rsid w:val="00F548B3"/>
    <w:rsid w:val="00F54A55"/>
    <w:rsid w:val="00F54AD2"/>
    <w:rsid w:val="00F5517F"/>
    <w:rsid w:val="00F5519D"/>
    <w:rsid w:val="00F56A75"/>
    <w:rsid w:val="00F56A9E"/>
    <w:rsid w:val="00F56D40"/>
    <w:rsid w:val="00F5718A"/>
    <w:rsid w:val="00F57308"/>
    <w:rsid w:val="00F57392"/>
    <w:rsid w:val="00F5751D"/>
    <w:rsid w:val="00F57580"/>
    <w:rsid w:val="00F57B49"/>
    <w:rsid w:val="00F60DC7"/>
    <w:rsid w:val="00F613BD"/>
    <w:rsid w:val="00F61536"/>
    <w:rsid w:val="00F61DF1"/>
    <w:rsid w:val="00F628CD"/>
    <w:rsid w:val="00F62B2F"/>
    <w:rsid w:val="00F62DBB"/>
    <w:rsid w:val="00F62F16"/>
    <w:rsid w:val="00F62F77"/>
    <w:rsid w:val="00F63213"/>
    <w:rsid w:val="00F639A2"/>
    <w:rsid w:val="00F63C5C"/>
    <w:rsid w:val="00F64D50"/>
    <w:rsid w:val="00F64FC3"/>
    <w:rsid w:val="00F65033"/>
    <w:rsid w:val="00F65756"/>
    <w:rsid w:val="00F65948"/>
    <w:rsid w:val="00F65F7D"/>
    <w:rsid w:val="00F66830"/>
    <w:rsid w:val="00F67EF1"/>
    <w:rsid w:val="00F70449"/>
    <w:rsid w:val="00F708CC"/>
    <w:rsid w:val="00F70F5E"/>
    <w:rsid w:val="00F7169C"/>
    <w:rsid w:val="00F71852"/>
    <w:rsid w:val="00F71AFF"/>
    <w:rsid w:val="00F72006"/>
    <w:rsid w:val="00F728F3"/>
    <w:rsid w:val="00F72ABE"/>
    <w:rsid w:val="00F74117"/>
    <w:rsid w:val="00F75022"/>
    <w:rsid w:val="00F75253"/>
    <w:rsid w:val="00F75E0B"/>
    <w:rsid w:val="00F76E8D"/>
    <w:rsid w:val="00F77FF4"/>
    <w:rsid w:val="00F8091C"/>
    <w:rsid w:val="00F81581"/>
    <w:rsid w:val="00F8191A"/>
    <w:rsid w:val="00F81925"/>
    <w:rsid w:val="00F81AF3"/>
    <w:rsid w:val="00F81E26"/>
    <w:rsid w:val="00F82639"/>
    <w:rsid w:val="00F82E92"/>
    <w:rsid w:val="00F835AF"/>
    <w:rsid w:val="00F83848"/>
    <w:rsid w:val="00F84394"/>
    <w:rsid w:val="00F847C5"/>
    <w:rsid w:val="00F85178"/>
    <w:rsid w:val="00F852C4"/>
    <w:rsid w:val="00F85609"/>
    <w:rsid w:val="00F85CEF"/>
    <w:rsid w:val="00F874F1"/>
    <w:rsid w:val="00F87CBC"/>
    <w:rsid w:val="00F87F9B"/>
    <w:rsid w:val="00F87FE7"/>
    <w:rsid w:val="00F9017C"/>
    <w:rsid w:val="00F90A20"/>
    <w:rsid w:val="00F90D66"/>
    <w:rsid w:val="00F91047"/>
    <w:rsid w:val="00F91ACD"/>
    <w:rsid w:val="00F91CB8"/>
    <w:rsid w:val="00F91F51"/>
    <w:rsid w:val="00F92BBF"/>
    <w:rsid w:val="00F92FE8"/>
    <w:rsid w:val="00F9317F"/>
    <w:rsid w:val="00F9376A"/>
    <w:rsid w:val="00F94036"/>
    <w:rsid w:val="00F94542"/>
    <w:rsid w:val="00F94752"/>
    <w:rsid w:val="00F94A21"/>
    <w:rsid w:val="00F953DB"/>
    <w:rsid w:val="00F9549A"/>
    <w:rsid w:val="00F95602"/>
    <w:rsid w:val="00F963E3"/>
    <w:rsid w:val="00F96A60"/>
    <w:rsid w:val="00F97671"/>
    <w:rsid w:val="00F977C9"/>
    <w:rsid w:val="00F97CA7"/>
    <w:rsid w:val="00F97EB7"/>
    <w:rsid w:val="00F97ED7"/>
    <w:rsid w:val="00F97F96"/>
    <w:rsid w:val="00FA039C"/>
    <w:rsid w:val="00FA1646"/>
    <w:rsid w:val="00FA2190"/>
    <w:rsid w:val="00FA24DF"/>
    <w:rsid w:val="00FA27EA"/>
    <w:rsid w:val="00FA302E"/>
    <w:rsid w:val="00FA316F"/>
    <w:rsid w:val="00FA3199"/>
    <w:rsid w:val="00FA35F7"/>
    <w:rsid w:val="00FA3E5A"/>
    <w:rsid w:val="00FA5161"/>
    <w:rsid w:val="00FA62FD"/>
    <w:rsid w:val="00FA6788"/>
    <w:rsid w:val="00FA68F5"/>
    <w:rsid w:val="00FA70AA"/>
    <w:rsid w:val="00FA7221"/>
    <w:rsid w:val="00FA723B"/>
    <w:rsid w:val="00FA7B85"/>
    <w:rsid w:val="00FB0316"/>
    <w:rsid w:val="00FB03F4"/>
    <w:rsid w:val="00FB0717"/>
    <w:rsid w:val="00FB085B"/>
    <w:rsid w:val="00FB1126"/>
    <w:rsid w:val="00FB143E"/>
    <w:rsid w:val="00FB1574"/>
    <w:rsid w:val="00FB165F"/>
    <w:rsid w:val="00FB1694"/>
    <w:rsid w:val="00FB18FF"/>
    <w:rsid w:val="00FB22DF"/>
    <w:rsid w:val="00FB23B4"/>
    <w:rsid w:val="00FB252E"/>
    <w:rsid w:val="00FB3279"/>
    <w:rsid w:val="00FB35C9"/>
    <w:rsid w:val="00FB41BC"/>
    <w:rsid w:val="00FB4657"/>
    <w:rsid w:val="00FB4781"/>
    <w:rsid w:val="00FB49C0"/>
    <w:rsid w:val="00FB4A33"/>
    <w:rsid w:val="00FB4E63"/>
    <w:rsid w:val="00FB5401"/>
    <w:rsid w:val="00FB67ED"/>
    <w:rsid w:val="00FB691C"/>
    <w:rsid w:val="00FB6A66"/>
    <w:rsid w:val="00FB6F8E"/>
    <w:rsid w:val="00FB746C"/>
    <w:rsid w:val="00FB7502"/>
    <w:rsid w:val="00FB7DC6"/>
    <w:rsid w:val="00FC01AB"/>
    <w:rsid w:val="00FC0B95"/>
    <w:rsid w:val="00FC1897"/>
    <w:rsid w:val="00FC19E9"/>
    <w:rsid w:val="00FC2420"/>
    <w:rsid w:val="00FC24BA"/>
    <w:rsid w:val="00FC2A5E"/>
    <w:rsid w:val="00FC2E96"/>
    <w:rsid w:val="00FC3635"/>
    <w:rsid w:val="00FC4101"/>
    <w:rsid w:val="00FC41C3"/>
    <w:rsid w:val="00FC49FB"/>
    <w:rsid w:val="00FC513E"/>
    <w:rsid w:val="00FC5304"/>
    <w:rsid w:val="00FC5731"/>
    <w:rsid w:val="00FC5A40"/>
    <w:rsid w:val="00FC5B77"/>
    <w:rsid w:val="00FC5F7C"/>
    <w:rsid w:val="00FC6058"/>
    <w:rsid w:val="00FC60A2"/>
    <w:rsid w:val="00FC6BC5"/>
    <w:rsid w:val="00FC70EA"/>
    <w:rsid w:val="00FC76FB"/>
    <w:rsid w:val="00FC7792"/>
    <w:rsid w:val="00FD0642"/>
    <w:rsid w:val="00FD0A0B"/>
    <w:rsid w:val="00FD0E27"/>
    <w:rsid w:val="00FD0F76"/>
    <w:rsid w:val="00FD1908"/>
    <w:rsid w:val="00FD1B8A"/>
    <w:rsid w:val="00FD1BD9"/>
    <w:rsid w:val="00FD1E1C"/>
    <w:rsid w:val="00FD224B"/>
    <w:rsid w:val="00FD2578"/>
    <w:rsid w:val="00FD2EE6"/>
    <w:rsid w:val="00FD3668"/>
    <w:rsid w:val="00FD3903"/>
    <w:rsid w:val="00FD4484"/>
    <w:rsid w:val="00FD4BE8"/>
    <w:rsid w:val="00FD5B68"/>
    <w:rsid w:val="00FD5BE8"/>
    <w:rsid w:val="00FD6618"/>
    <w:rsid w:val="00FD6C5B"/>
    <w:rsid w:val="00FD7834"/>
    <w:rsid w:val="00FD78DC"/>
    <w:rsid w:val="00FD7C5E"/>
    <w:rsid w:val="00FE0A4F"/>
    <w:rsid w:val="00FE1361"/>
    <w:rsid w:val="00FE1E34"/>
    <w:rsid w:val="00FE2132"/>
    <w:rsid w:val="00FE2BB5"/>
    <w:rsid w:val="00FE2D02"/>
    <w:rsid w:val="00FE3126"/>
    <w:rsid w:val="00FE39AD"/>
    <w:rsid w:val="00FE3BEC"/>
    <w:rsid w:val="00FE42C0"/>
    <w:rsid w:val="00FE43AE"/>
    <w:rsid w:val="00FE452F"/>
    <w:rsid w:val="00FE4626"/>
    <w:rsid w:val="00FE50BB"/>
    <w:rsid w:val="00FE51C6"/>
    <w:rsid w:val="00FE5A85"/>
    <w:rsid w:val="00FE7717"/>
    <w:rsid w:val="00FE7AB4"/>
    <w:rsid w:val="00FE7E76"/>
    <w:rsid w:val="00FF029A"/>
    <w:rsid w:val="00FF0677"/>
    <w:rsid w:val="00FF079A"/>
    <w:rsid w:val="00FF09F7"/>
    <w:rsid w:val="00FF0ACA"/>
    <w:rsid w:val="00FF0E55"/>
    <w:rsid w:val="00FF0FCE"/>
    <w:rsid w:val="00FF3B97"/>
    <w:rsid w:val="00FF3CC3"/>
    <w:rsid w:val="00FF41FD"/>
    <w:rsid w:val="00FF4A36"/>
    <w:rsid w:val="00FF4B9F"/>
    <w:rsid w:val="00FF5089"/>
    <w:rsid w:val="00FF533F"/>
    <w:rsid w:val="00FF58D9"/>
    <w:rsid w:val="00FF5E55"/>
    <w:rsid w:val="00FF5FA7"/>
    <w:rsid w:val="00FF611B"/>
    <w:rsid w:val="00FF6C3E"/>
    <w:rsid w:val="00FF7FF3"/>
    <w:rsid w:val="376425D9"/>
    <w:rsid w:val="56773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A7F1896"/>
  <w15:chartTrackingRefBased/>
  <w15:docId w15:val="{47C2E256-2462-44C7-BB18-B9F01C3A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pPr>
      <w:keepNext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</w:style>
  <w:style w:type="paragraph" w:customStyle="1" w:styleId="ReportMenuBar">
    <w:name w:val="ReportMenuBar"/>
    <w:basedOn w:val="Normal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pPr>
      <w:widowControl w:val="0"/>
      <w:tabs>
        <w:tab w:val="left" w:pos="1080"/>
      </w:tabs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left" w:pos="360"/>
        <w:tab w:val="left" w:pos="720"/>
      </w:tabs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pPr>
      <w:widowControl w:val="0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E5D96"/>
    <w:pPr>
      <w:spacing w:after="260" w:line="260" w:lineRule="atLeast"/>
      <w:ind w:left="567"/>
    </w:pPr>
    <w:rPr>
      <w:sz w:val="22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513719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left" w:pos="540"/>
      </w:tabs>
      <w:ind w:left="540" w:right="-43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1">
    <w:name w:val="Heading 8 Char1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spacing w:after="0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87902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9A3895"/>
    <w:pPr>
      <w:keepNext/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3Char">
    <w:name w:val="Body Text 3 Char"/>
    <w:link w:val="BodyText3"/>
    <w:uiPriority w:val="99"/>
    <w:locked/>
    <w:rsid w:val="00A9655D"/>
    <w:rPr>
      <w:rFonts w:cs="EucrosiaUPC"/>
      <w:sz w:val="30"/>
      <w:szCs w:val="30"/>
    </w:rPr>
  </w:style>
  <w:style w:type="character" w:customStyle="1" w:styleId="blockChar">
    <w:name w:val="block Char"/>
    <w:aliases w:val="b Char"/>
    <w:link w:val="block"/>
    <w:rsid w:val="00A9655D"/>
    <w:rPr>
      <w:rFonts w:ascii="Arial" w:hAnsi="Arial"/>
      <w:sz w:val="22"/>
      <w:szCs w:val="18"/>
      <w:lang w:val="en-GB" w:eastAsia="en-US" w:bidi="ar-SA"/>
    </w:rPr>
  </w:style>
  <w:style w:type="character" w:customStyle="1" w:styleId="Heading8Char">
    <w:name w:val="Heading 8 Char"/>
    <w:rsid w:val="004B6FB2"/>
    <w:rPr>
      <w:rFonts w:cs="EucrosiaUPC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sid w:val="00642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64255D"/>
    <w:rPr>
      <w:rFonts w:ascii="Arial" w:hAnsi="Arial"/>
      <w:b/>
      <w:bCs/>
      <w:szCs w:val="25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D3B0A"/>
    <w:pPr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3B0A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5D3B0A"/>
    <w:rPr>
      <w:vertAlign w:val="superscript"/>
    </w:rPr>
  </w:style>
  <w:style w:type="paragraph" w:styleId="NoSpacing">
    <w:name w:val="No Spacing"/>
    <w:uiPriority w:val="1"/>
    <w:qFormat/>
    <w:rsid w:val="005475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B066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86DAC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rsid w:val="00550862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550862"/>
    <w:rPr>
      <w:rFonts w:ascii="Arial" w:hAnsi="Arial"/>
      <w:szCs w:val="25"/>
    </w:rPr>
  </w:style>
  <w:style w:type="character" w:styleId="EndnoteReference">
    <w:name w:val="endnote reference"/>
    <w:basedOn w:val="DefaultParagraphFont"/>
    <w:rsid w:val="00550862"/>
    <w:rPr>
      <w:vertAlign w:val="superscript"/>
    </w:rPr>
  </w:style>
  <w:style w:type="character" w:customStyle="1" w:styleId="HeaderChar1">
    <w:name w:val="Header Char1"/>
    <w:basedOn w:val="DefaultParagraphFont"/>
    <w:semiHidden/>
    <w:locked/>
    <w:rsid w:val="00C3335E"/>
    <w:rPr>
      <w:rFonts w:ascii="Arial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6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654AF-EE82-4AE9-A0E9-8EDBD1FCBC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BBBCA1-F796-4200-B24C-2231647A95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FC4632-C3DB-4D49-AA30-6A14A2E0431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3EAEA7B-C410-47F6-987A-F0AB85D07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</TotalTime>
  <Pages>3</Pages>
  <Words>252</Words>
  <Characters>1440</Characters>
  <Application>Microsoft Office Word</Application>
  <DocSecurity>0</DocSecurity>
  <Lines>12</Lines>
  <Paragraphs>3</Paragraphs>
  <ScaleCrop>false</ScaleCrop>
  <Company>KPMG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Skye, Vorarat</cp:lastModifiedBy>
  <cp:revision>13</cp:revision>
  <cp:lastPrinted>2024-08-05T13:28:00Z</cp:lastPrinted>
  <dcterms:created xsi:type="dcterms:W3CDTF">2024-08-08T02:41:00Z</dcterms:created>
  <dcterms:modified xsi:type="dcterms:W3CDTF">2025-05-02T08:38:00Z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